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7B39A4BE"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375248">
              <w:t>9</w:t>
            </w:r>
            <w:r w:rsidRPr="006F0B54">
              <w:t xml:space="preserve">.0 </w:t>
            </w:r>
            <w:r w:rsidRPr="006F0B54">
              <w:rPr>
                <w:sz w:val="32"/>
              </w:rPr>
              <w:t>(</w:t>
            </w:r>
            <w:r w:rsidR="00375248" w:rsidRPr="006F0B54">
              <w:rPr>
                <w:sz w:val="32"/>
              </w:rPr>
              <w:t>202</w:t>
            </w:r>
            <w:r w:rsidR="00375248">
              <w:rPr>
                <w:sz w:val="32"/>
              </w:rPr>
              <w:t>1</w:t>
            </w:r>
            <w:r w:rsidRPr="006F0B54">
              <w:rPr>
                <w:sz w:val="32"/>
              </w:rPr>
              <w:t>-</w:t>
            </w:r>
            <w:r w:rsidR="00375248">
              <w:rPr>
                <w:sz w:val="32"/>
              </w:rPr>
              <w:t>03</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77777777" w:rsidR="00D57972" w:rsidRDefault="00CF6476">
            <w:r>
              <w:rPr>
                <w:i/>
              </w:rPr>
              <w:pict w14:anchorId="00627D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v:imagedata r:id="rId9" o:title="5G-logo_175px"/>
                </v:shape>
              </w:pict>
            </w:r>
          </w:p>
        </w:tc>
        <w:tc>
          <w:tcPr>
            <w:tcW w:w="5540" w:type="dxa"/>
            <w:shd w:val="clear" w:color="auto" w:fill="auto"/>
          </w:tcPr>
          <w:p w14:paraId="69C312D6" w14:textId="77777777" w:rsidR="00D57972" w:rsidRDefault="00CF6476" w:rsidP="00133525">
            <w:pPr>
              <w:jc w:val="right"/>
            </w:pPr>
            <w:bookmarkStart w:id="2" w:name="logos"/>
            <w:r>
              <w:pict w14:anchorId="5C669E4F">
                <v:shape id="_x0000_i1026" type="#_x0000_t75" style="width:127.7pt;height:74.5pt">
                  <v:imagedata r:id="rId10" o:title="3GPP-logo_web"/>
                </v:shape>
              </w:pict>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2EE5C6C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375248">
              <w:rPr>
                <w:noProof/>
                <w:sz w:val="18"/>
              </w:rPr>
              <w:t>1</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FDFCBDC" w14:textId="2E3B08DD" w:rsidR="000F7A09" w:rsidRDefault="000F7A0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_Toc66717613 \h </w:instrText>
      </w:r>
      <w:r>
        <w:fldChar w:fldCharType="separate"/>
      </w:r>
      <w:r>
        <w:t>13</w:t>
      </w:r>
      <w:r>
        <w:fldChar w:fldCharType="end"/>
      </w:r>
    </w:p>
    <w:p w14:paraId="079C8FB7" w14:textId="34185F19" w:rsidR="000F7A09" w:rsidRDefault="000F7A0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_Toc66717614 \h </w:instrText>
      </w:r>
      <w:r>
        <w:fldChar w:fldCharType="separate"/>
      </w:r>
      <w:r>
        <w:t>14</w:t>
      </w:r>
      <w:r>
        <w:fldChar w:fldCharType="end"/>
      </w:r>
    </w:p>
    <w:p w14:paraId="1C421C53" w14:textId="68EC0DA9" w:rsidR="000F7A09" w:rsidRDefault="000F7A0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_Toc66717615 \h </w:instrText>
      </w:r>
      <w:r>
        <w:fldChar w:fldCharType="separate"/>
      </w:r>
      <w:r>
        <w:t>14</w:t>
      </w:r>
      <w:r>
        <w:fldChar w:fldCharType="end"/>
      </w:r>
    </w:p>
    <w:p w14:paraId="2F456283" w14:textId="5D859372" w:rsidR="000F7A09" w:rsidRDefault="000F7A0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_Toc66717616 \h </w:instrText>
      </w:r>
      <w:r>
        <w:fldChar w:fldCharType="separate"/>
      </w:r>
      <w:r>
        <w:t>15</w:t>
      </w:r>
      <w:r>
        <w:fldChar w:fldCharType="end"/>
      </w:r>
    </w:p>
    <w:p w14:paraId="13E10493" w14:textId="7B2034E9" w:rsidR="000F7A09" w:rsidRDefault="000F7A0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_Toc66717617 \h </w:instrText>
      </w:r>
      <w:r>
        <w:fldChar w:fldCharType="separate"/>
      </w:r>
      <w:r>
        <w:t>15</w:t>
      </w:r>
      <w:r>
        <w:fldChar w:fldCharType="end"/>
      </w:r>
    </w:p>
    <w:p w14:paraId="3A792BBB" w14:textId="4E90FF34" w:rsidR="000F7A09" w:rsidRDefault="000F7A0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_Toc66717618 \h </w:instrText>
      </w:r>
      <w:r>
        <w:fldChar w:fldCharType="separate"/>
      </w:r>
      <w:r>
        <w:t>19</w:t>
      </w:r>
      <w:r>
        <w:fldChar w:fldCharType="end"/>
      </w:r>
    </w:p>
    <w:p w14:paraId="558F84D7" w14:textId="0349C16E" w:rsidR="000F7A09" w:rsidRDefault="000F7A0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_Toc66717619 \h </w:instrText>
      </w:r>
      <w:r>
        <w:fldChar w:fldCharType="separate"/>
      </w:r>
      <w:r>
        <w:t>21</w:t>
      </w:r>
      <w:r>
        <w:fldChar w:fldCharType="end"/>
      </w:r>
    </w:p>
    <w:p w14:paraId="7DE8191F" w14:textId="4B4BDB8A" w:rsidR="000F7A09" w:rsidRDefault="000F7A0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_Toc66717620 \h </w:instrText>
      </w:r>
      <w:r>
        <w:fldChar w:fldCharType="separate"/>
      </w:r>
      <w:r>
        <w:t>22</w:t>
      </w:r>
      <w:r>
        <w:fldChar w:fldCharType="end"/>
      </w:r>
    </w:p>
    <w:p w14:paraId="4C18C57A" w14:textId="5B5E0D24" w:rsidR="000F7A09" w:rsidRDefault="000F7A0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_Toc66717621 \h </w:instrText>
      </w:r>
      <w:r>
        <w:fldChar w:fldCharType="separate"/>
      </w:r>
      <w:r>
        <w:t>22</w:t>
      </w:r>
      <w:r>
        <w:fldChar w:fldCharType="end"/>
      </w:r>
    </w:p>
    <w:p w14:paraId="6D5CC60A" w14:textId="4B085AF3" w:rsidR="000F7A09" w:rsidRDefault="000F7A09">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_Toc66717622 \h </w:instrText>
      </w:r>
      <w:r>
        <w:fldChar w:fldCharType="separate"/>
      </w:r>
      <w:r>
        <w:t>22</w:t>
      </w:r>
      <w:r>
        <w:fldChar w:fldCharType="end"/>
      </w:r>
    </w:p>
    <w:p w14:paraId="1B265CFB" w14:textId="7B871930" w:rsidR="000F7A09" w:rsidRDefault="000F7A09">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_Toc66717623 \h </w:instrText>
      </w:r>
      <w:r>
        <w:fldChar w:fldCharType="separate"/>
      </w:r>
      <w:r>
        <w:t>24</w:t>
      </w:r>
      <w:r>
        <w:fldChar w:fldCharType="end"/>
      </w:r>
    </w:p>
    <w:p w14:paraId="29C9B9AA" w14:textId="53686E47" w:rsidR="000F7A09" w:rsidRDefault="000F7A09">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_Toc66717624 \h </w:instrText>
      </w:r>
      <w:r>
        <w:fldChar w:fldCharType="separate"/>
      </w:r>
      <w:r>
        <w:t>24</w:t>
      </w:r>
      <w:r>
        <w:fldChar w:fldCharType="end"/>
      </w:r>
    </w:p>
    <w:p w14:paraId="3AE4763D" w14:textId="0E1585F5" w:rsidR="000F7A09" w:rsidRDefault="000F7A09">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_Toc66717625 \h </w:instrText>
      </w:r>
      <w:r>
        <w:fldChar w:fldCharType="separate"/>
      </w:r>
      <w:r>
        <w:t>25</w:t>
      </w:r>
      <w:r>
        <w:fldChar w:fldCharType="end"/>
      </w:r>
    </w:p>
    <w:p w14:paraId="6998E6F0" w14:textId="001DCAC8" w:rsidR="000F7A09" w:rsidRDefault="000F7A09">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_Toc66717626 \h </w:instrText>
      </w:r>
      <w:r>
        <w:fldChar w:fldCharType="separate"/>
      </w:r>
      <w:r>
        <w:t>27</w:t>
      </w:r>
      <w:r>
        <w:fldChar w:fldCharType="end"/>
      </w:r>
    </w:p>
    <w:p w14:paraId="29E06ACB" w14:textId="00FCAD52" w:rsidR="000F7A09" w:rsidRDefault="000F7A09">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_Toc66717627 \h </w:instrText>
      </w:r>
      <w:r>
        <w:fldChar w:fldCharType="separate"/>
      </w:r>
      <w:r>
        <w:t>29</w:t>
      </w:r>
      <w:r>
        <w:fldChar w:fldCharType="end"/>
      </w:r>
    </w:p>
    <w:p w14:paraId="216DACEA" w14:textId="151D7528" w:rsidR="000F7A09" w:rsidRDefault="000F7A09">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_Toc66717628 \h </w:instrText>
      </w:r>
      <w:r>
        <w:fldChar w:fldCharType="separate"/>
      </w:r>
      <w:r>
        <w:t>30</w:t>
      </w:r>
      <w:r>
        <w:fldChar w:fldCharType="end"/>
      </w:r>
    </w:p>
    <w:p w14:paraId="078F4535" w14:textId="5D6086A5" w:rsidR="000F7A09" w:rsidRDefault="000F7A0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_Toc66717629 \h </w:instrText>
      </w:r>
      <w:r>
        <w:fldChar w:fldCharType="separate"/>
      </w:r>
      <w:r>
        <w:t>31</w:t>
      </w:r>
      <w:r>
        <w:fldChar w:fldCharType="end"/>
      </w:r>
    </w:p>
    <w:p w14:paraId="1E5EBE93" w14:textId="534BC5E2" w:rsidR="000F7A09" w:rsidRDefault="000F7A09">
      <w:pPr>
        <w:pStyle w:val="TOC2"/>
        <w:rPr>
          <w:rFonts w:asciiTheme="minorHAnsi" w:eastAsiaTheme="minorEastAsia" w:hAnsiTheme="minorHAnsi" w:cstheme="minorBidi"/>
          <w:sz w:val="22"/>
          <w:szCs w:val="22"/>
          <w:lang w:eastAsia="en-GB"/>
        </w:rPr>
      </w:pPr>
      <w:r w:rsidRPr="001848A9">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_Toc66717630 \h </w:instrText>
      </w:r>
      <w:r>
        <w:fldChar w:fldCharType="separate"/>
      </w:r>
      <w:r>
        <w:t>32</w:t>
      </w:r>
      <w:r>
        <w:fldChar w:fldCharType="end"/>
      </w:r>
    </w:p>
    <w:p w14:paraId="33C1C959" w14:textId="638CA8E7" w:rsidR="000F7A09" w:rsidRDefault="000F7A09">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_Toc66717631 \h </w:instrText>
      </w:r>
      <w:r>
        <w:fldChar w:fldCharType="separate"/>
      </w:r>
      <w:r>
        <w:t>32</w:t>
      </w:r>
      <w:r>
        <w:fldChar w:fldCharType="end"/>
      </w:r>
    </w:p>
    <w:p w14:paraId="2C561ACC" w14:textId="352DFA27" w:rsidR="000F7A09" w:rsidRDefault="000F7A09">
      <w:pPr>
        <w:pStyle w:val="TOC2"/>
        <w:rPr>
          <w:rFonts w:asciiTheme="minorHAnsi" w:eastAsiaTheme="minorEastAsia" w:hAnsiTheme="minorHAnsi" w:cstheme="minorBidi"/>
          <w:sz w:val="22"/>
          <w:szCs w:val="22"/>
          <w:lang w:eastAsia="en-GB"/>
        </w:rPr>
      </w:pPr>
      <w:r w:rsidRPr="001848A9">
        <w:rPr>
          <w:rFonts w:cs="v4.2.0"/>
        </w:rPr>
        <w:t>4.5</w:t>
      </w:r>
      <w:r>
        <w:rPr>
          <w:rFonts w:asciiTheme="minorHAnsi" w:eastAsiaTheme="minorEastAsia" w:hAnsiTheme="minorHAnsi" w:cstheme="minorBidi"/>
          <w:sz w:val="22"/>
          <w:szCs w:val="22"/>
          <w:lang w:eastAsia="en-GB"/>
        </w:rPr>
        <w:tab/>
      </w:r>
      <w:r w:rsidRPr="001848A9">
        <w:rPr>
          <w:rFonts w:cs="v4.2.0"/>
        </w:rPr>
        <w:t>BS configurations</w:t>
      </w:r>
      <w:r>
        <w:tab/>
      </w:r>
      <w:r>
        <w:fldChar w:fldCharType="begin"/>
      </w:r>
      <w:r>
        <w:instrText xml:space="preserve"> PAGEREF _Toc66717632 \h </w:instrText>
      </w:r>
      <w:r>
        <w:fldChar w:fldCharType="separate"/>
      </w:r>
      <w:r>
        <w:t>33</w:t>
      </w:r>
      <w:r>
        <w:fldChar w:fldCharType="end"/>
      </w:r>
    </w:p>
    <w:p w14:paraId="7E4ED82D" w14:textId="737D1B12" w:rsidR="000F7A09" w:rsidRDefault="000F7A09">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_Toc66717633 \h </w:instrText>
      </w:r>
      <w:r>
        <w:fldChar w:fldCharType="separate"/>
      </w:r>
      <w:r>
        <w:t>33</w:t>
      </w:r>
      <w:r>
        <w:fldChar w:fldCharType="end"/>
      </w:r>
    </w:p>
    <w:p w14:paraId="31C82EE9" w14:textId="351BC8DA" w:rsidR="000F7A09" w:rsidRDefault="000F7A09">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_Toc66717634 \h </w:instrText>
      </w:r>
      <w:r>
        <w:fldChar w:fldCharType="separate"/>
      </w:r>
      <w:r>
        <w:t>34</w:t>
      </w:r>
      <w:r>
        <w:fldChar w:fldCharType="end"/>
      </w:r>
    </w:p>
    <w:p w14:paraId="67BC5E29" w14:textId="6FFCF45F" w:rsidR="000F7A09" w:rsidRDefault="000F7A09">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_Toc66717635 \h </w:instrText>
      </w:r>
      <w:r>
        <w:fldChar w:fldCharType="separate"/>
      </w:r>
      <w:r>
        <w:t>35</w:t>
      </w:r>
      <w:r>
        <w:fldChar w:fldCharType="end"/>
      </w:r>
    </w:p>
    <w:p w14:paraId="4075299B" w14:textId="7ECCC2AF" w:rsidR="000F7A09" w:rsidRDefault="000F7A09">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_Toc66717636 \h </w:instrText>
      </w:r>
      <w:r>
        <w:fldChar w:fldCharType="separate"/>
      </w:r>
      <w:r>
        <w:t>35</w:t>
      </w:r>
      <w:r>
        <w:fldChar w:fldCharType="end"/>
      </w:r>
    </w:p>
    <w:p w14:paraId="69C9E98F" w14:textId="3A7911A4" w:rsidR="000F7A09" w:rsidRDefault="000F7A09">
      <w:pPr>
        <w:pStyle w:val="TOC2"/>
        <w:rPr>
          <w:rFonts w:asciiTheme="minorHAnsi" w:eastAsiaTheme="minorEastAsia" w:hAnsiTheme="minorHAnsi" w:cstheme="minorBidi"/>
          <w:sz w:val="22"/>
          <w:szCs w:val="22"/>
          <w:lang w:eastAsia="en-GB"/>
        </w:rPr>
      </w:pPr>
      <w:r w:rsidRPr="001848A9">
        <w:rPr>
          <w:rFonts w:cs="v4.2.0"/>
        </w:rPr>
        <w:t>4.6</w:t>
      </w:r>
      <w:r>
        <w:rPr>
          <w:rFonts w:asciiTheme="minorHAnsi" w:eastAsiaTheme="minorEastAsia" w:hAnsiTheme="minorHAnsi" w:cstheme="minorBidi"/>
          <w:sz w:val="22"/>
          <w:szCs w:val="22"/>
          <w:lang w:eastAsia="en-GB"/>
        </w:rPr>
        <w:tab/>
      </w:r>
      <w:r w:rsidRPr="001848A9">
        <w:rPr>
          <w:rFonts w:cs="v4.2.0"/>
        </w:rPr>
        <w:t>Manufacturer</w:t>
      </w:r>
      <w:r>
        <w:rPr>
          <w:lang w:eastAsia="zh-CN"/>
        </w:rPr>
        <w:t>'</w:t>
      </w:r>
      <w:r w:rsidRPr="001848A9">
        <w:rPr>
          <w:rFonts w:cs="v4.2.0"/>
        </w:rPr>
        <w:t>s declarations</w:t>
      </w:r>
      <w:r>
        <w:tab/>
      </w:r>
      <w:r>
        <w:fldChar w:fldCharType="begin"/>
      </w:r>
      <w:r>
        <w:instrText xml:space="preserve"> PAGEREF _Toc66717637 \h </w:instrText>
      </w:r>
      <w:r>
        <w:fldChar w:fldCharType="separate"/>
      </w:r>
      <w:r>
        <w:t>35</w:t>
      </w:r>
      <w:r>
        <w:fldChar w:fldCharType="end"/>
      </w:r>
    </w:p>
    <w:p w14:paraId="02121361" w14:textId="46155A24" w:rsidR="000F7A09" w:rsidRDefault="000F7A09">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_Toc66717638 \h </w:instrText>
      </w:r>
      <w:r>
        <w:fldChar w:fldCharType="separate"/>
      </w:r>
      <w:r>
        <w:t>42</w:t>
      </w:r>
      <w:r>
        <w:fldChar w:fldCharType="end"/>
      </w:r>
    </w:p>
    <w:p w14:paraId="0A7E3075" w14:textId="28F6ECCE" w:rsidR="000F7A09" w:rsidRDefault="000F7A09">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_Toc66717639 \h </w:instrText>
      </w:r>
      <w:r>
        <w:fldChar w:fldCharType="separate"/>
      </w:r>
      <w:r>
        <w:t>42</w:t>
      </w:r>
      <w:r>
        <w:fldChar w:fldCharType="end"/>
      </w:r>
    </w:p>
    <w:p w14:paraId="26159F2C" w14:textId="28B12410" w:rsidR="000F7A09" w:rsidRDefault="000F7A09">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_Toc66717640 \h </w:instrText>
      </w:r>
      <w:r>
        <w:fldChar w:fldCharType="separate"/>
      </w:r>
      <w:r>
        <w:t>43</w:t>
      </w:r>
      <w:r>
        <w:fldChar w:fldCharType="end"/>
      </w:r>
    </w:p>
    <w:p w14:paraId="26881AF7" w14:textId="5BEC63E8" w:rsidR="000F7A09" w:rsidRDefault="000F7A09">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_Toc66717641 \h </w:instrText>
      </w:r>
      <w:r>
        <w:fldChar w:fldCharType="separate"/>
      </w:r>
      <w:r>
        <w:t>43</w:t>
      </w:r>
      <w:r>
        <w:fldChar w:fldCharType="end"/>
      </w:r>
    </w:p>
    <w:p w14:paraId="4E7F44F7" w14:textId="07D234EC" w:rsidR="000F7A09" w:rsidRDefault="000F7A09">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_Toc66717642 \h </w:instrText>
      </w:r>
      <w:r>
        <w:fldChar w:fldCharType="separate"/>
      </w:r>
      <w:r>
        <w:t>43</w:t>
      </w:r>
      <w:r>
        <w:fldChar w:fldCharType="end"/>
      </w:r>
    </w:p>
    <w:p w14:paraId="0385A804" w14:textId="428B43BD" w:rsidR="000F7A09" w:rsidRDefault="000F7A0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_Toc66717643 \h </w:instrText>
      </w:r>
      <w:r>
        <w:fldChar w:fldCharType="separate"/>
      </w:r>
      <w:r>
        <w:t>43</w:t>
      </w:r>
      <w:r>
        <w:fldChar w:fldCharType="end"/>
      </w:r>
    </w:p>
    <w:p w14:paraId="398B4904" w14:textId="2C018EC0" w:rsidR="000F7A09" w:rsidRDefault="000F7A09">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_Toc66717644 \h </w:instrText>
      </w:r>
      <w:r>
        <w:fldChar w:fldCharType="separate"/>
      </w:r>
      <w:r>
        <w:t>43</w:t>
      </w:r>
      <w:r>
        <w:fldChar w:fldCharType="end"/>
      </w:r>
    </w:p>
    <w:p w14:paraId="2F7CF4B2" w14:textId="393BF9B3" w:rsidR="000F7A09" w:rsidRDefault="000F7A09">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_Toc66717645 \h </w:instrText>
      </w:r>
      <w:r>
        <w:fldChar w:fldCharType="separate"/>
      </w:r>
      <w:r>
        <w:t>44</w:t>
      </w:r>
      <w:r>
        <w:fldChar w:fldCharType="end"/>
      </w:r>
    </w:p>
    <w:p w14:paraId="67C42D20" w14:textId="31AC4473" w:rsidR="000F7A09" w:rsidRDefault="000F7A09">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_Toc66717646 \h </w:instrText>
      </w:r>
      <w:r>
        <w:fldChar w:fldCharType="separate"/>
      </w:r>
      <w:r>
        <w:t>44</w:t>
      </w:r>
      <w:r>
        <w:fldChar w:fldCharType="end"/>
      </w:r>
    </w:p>
    <w:p w14:paraId="6C040402" w14:textId="3349DE46" w:rsidR="000F7A09" w:rsidRDefault="000F7A09">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_Toc66717647 \h </w:instrText>
      </w:r>
      <w:r>
        <w:fldChar w:fldCharType="separate"/>
      </w:r>
      <w:r>
        <w:t>44</w:t>
      </w:r>
      <w:r>
        <w:fldChar w:fldCharType="end"/>
      </w:r>
    </w:p>
    <w:p w14:paraId="711AA354" w14:textId="292633CE" w:rsidR="000F7A09" w:rsidRDefault="000F7A09">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_Toc66717648 \h </w:instrText>
      </w:r>
      <w:r>
        <w:fldChar w:fldCharType="separate"/>
      </w:r>
      <w:r>
        <w:t>44</w:t>
      </w:r>
      <w:r>
        <w:fldChar w:fldCharType="end"/>
      </w:r>
    </w:p>
    <w:p w14:paraId="25F8CF38" w14:textId="5BB7A564" w:rsidR="000F7A09" w:rsidRDefault="000F7A09">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_Toc66717649 \h </w:instrText>
      </w:r>
      <w:r>
        <w:fldChar w:fldCharType="separate"/>
      </w:r>
      <w:r>
        <w:t>44</w:t>
      </w:r>
      <w:r>
        <w:fldChar w:fldCharType="end"/>
      </w:r>
    </w:p>
    <w:p w14:paraId="55325B01" w14:textId="6116D369" w:rsidR="000F7A09" w:rsidRDefault="000F7A09">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_Toc66717650 \h </w:instrText>
      </w:r>
      <w:r>
        <w:fldChar w:fldCharType="separate"/>
      </w:r>
      <w:r>
        <w:t>45</w:t>
      </w:r>
      <w:r>
        <w:fldChar w:fldCharType="end"/>
      </w:r>
    </w:p>
    <w:p w14:paraId="07DA1008" w14:textId="165EC2D6" w:rsidR="000F7A09" w:rsidRDefault="000F7A09">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_Toc66717651 \h </w:instrText>
      </w:r>
      <w:r>
        <w:fldChar w:fldCharType="separate"/>
      </w:r>
      <w:r>
        <w:t>45</w:t>
      </w:r>
      <w:r>
        <w:fldChar w:fldCharType="end"/>
      </w:r>
    </w:p>
    <w:p w14:paraId="53A5AE24" w14:textId="009E0B47" w:rsidR="000F7A09" w:rsidRDefault="000F7A09">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_Toc66717652 \h </w:instrText>
      </w:r>
      <w:r>
        <w:fldChar w:fldCharType="separate"/>
      </w:r>
      <w:r>
        <w:t>45</w:t>
      </w:r>
      <w:r>
        <w:fldChar w:fldCharType="end"/>
      </w:r>
    </w:p>
    <w:p w14:paraId="16166D81" w14:textId="5AA62994" w:rsidR="000F7A09" w:rsidRDefault="000F7A09">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_Toc66717653 \h </w:instrText>
      </w:r>
      <w:r>
        <w:fldChar w:fldCharType="separate"/>
      </w:r>
      <w:r>
        <w:t>46</w:t>
      </w:r>
      <w:r>
        <w:fldChar w:fldCharType="end"/>
      </w:r>
    </w:p>
    <w:p w14:paraId="757399D8" w14:textId="4250D68A" w:rsidR="000F7A09" w:rsidRDefault="000F7A09">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_Toc66717654 \h </w:instrText>
      </w:r>
      <w:r>
        <w:fldChar w:fldCharType="separate"/>
      </w:r>
      <w:r>
        <w:t>46</w:t>
      </w:r>
      <w:r>
        <w:fldChar w:fldCharType="end"/>
      </w:r>
    </w:p>
    <w:p w14:paraId="6EE1E535" w14:textId="3482662C" w:rsidR="000F7A09" w:rsidRDefault="000F7A09">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_Toc66717655 \h </w:instrText>
      </w:r>
      <w:r>
        <w:fldChar w:fldCharType="separate"/>
      </w:r>
      <w:r>
        <w:t>46</w:t>
      </w:r>
      <w:r>
        <w:fldChar w:fldCharType="end"/>
      </w:r>
    </w:p>
    <w:p w14:paraId="6B231843" w14:textId="1818BE7C" w:rsidR="000F7A09" w:rsidRDefault="000F7A09">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_Toc66717656 \h </w:instrText>
      </w:r>
      <w:r>
        <w:fldChar w:fldCharType="separate"/>
      </w:r>
      <w:r>
        <w:t>46</w:t>
      </w:r>
      <w:r>
        <w:fldChar w:fldCharType="end"/>
      </w:r>
    </w:p>
    <w:p w14:paraId="3C66C5D7" w14:textId="2AFFB4A1" w:rsidR="000F7A09" w:rsidRDefault="000F7A09">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_Toc66717657 \h </w:instrText>
      </w:r>
      <w:r>
        <w:fldChar w:fldCharType="separate"/>
      </w:r>
      <w:r>
        <w:t>47</w:t>
      </w:r>
      <w:r>
        <w:fldChar w:fldCharType="end"/>
      </w:r>
    </w:p>
    <w:p w14:paraId="4DC09A8D" w14:textId="78AF086D" w:rsidR="000F7A09" w:rsidRDefault="000F7A09">
      <w:pPr>
        <w:pStyle w:val="TOC3"/>
        <w:rPr>
          <w:rFonts w:asciiTheme="minorHAnsi" w:eastAsiaTheme="minorEastAsia" w:hAnsiTheme="minorHAnsi" w:cstheme="minorBidi"/>
          <w:sz w:val="22"/>
          <w:szCs w:val="22"/>
          <w:lang w:eastAsia="en-GB"/>
        </w:rPr>
      </w:pPr>
      <w:r>
        <w:t>4.</w:t>
      </w:r>
      <w:r w:rsidRPr="001848A9">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1848A9">
        <w:rPr>
          <w:rFonts w:eastAsia="SimSun"/>
        </w:rPr>
        <w:t xml:space="preserve">test configurations for </w:t>
      </w:r>
      <w:r w:rsidRPr="001848A9">
        <w:rPr>
          <w:rFonts w:eastAsia="SimSun"/>
          <w:i/>
        </w:rPr>
        <w:t>single-band RIB</w:t>
      </w:r>
      <w:r>
        <w:tab/>
      </w:r>
      <w:r>
        <w:fldChar w:fldCharType="begin"/>
      </w:r>
      <w:r>
        <w:instrText xml:space="preserve"> PAGEREF _Toc66717658 \h </w:instrText>
      </w:r>
      <w:r>
        <w:fldChar w:fldCharType="separate"/>
      </w:r>
      <w:r>
        <w:t>47</w:t>
      </w:r>
      <w:r>
        <w:fldChar w:fldCharType="end"/>
      </w:r>
    </w:p>
    <w:p w14:paraId="70F5FE11" w14:textId="1070C4C8" w:rsidR="000F7A09" w:rsidRDefault="000F7A09">
      <w:pPr>
        <w:pStyle w:val="TOC3"/>
        <w:rPr>
          <w:rFonts w:asciiTheme="minorHAnsi" w:eastAsiaTheme="minorEastAsia" w:hAnsiTheme="minorHAnsi" w:cstheme="minorBidi"/>
          <w:sz w:val="22"/>
          <w:szCs w:val="22"/>
          <w:lang w:eastAsia="en-GB"/>
        </w:rPr>
      </w:pPr>
      <w:r>
        <w:t>4.</w:t>
      </w:r>
      <w:r w:rsidRPr="001848A9">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1848A9">
        <w:rPr>
          <w:rFonts w:eastAsia="SimSun"/>
        </w:rPr>
        <w:t xml:space="preserve">test configurations for </w:t>
      </w:r>
      <w:r w:rsidRPr="001848A9">
        <w:rPr>
          <w:rFonts w:eastAsia="SimSun"/>
          <w:i/>
        </w:rPr>
        <w:t>multi-band RIB</w:t>
      </w:r>
      <w:r>
        <w:tab/>
      </w:r>
      <w:r>
        <w:fldChar w:fldCharType="begin"/>
      </w:r>
      <w:r>
        <w:instrText xml:space="preserve"> PAGEREF _Toc66717659 \h </w:instrText>
      </w:r>
      <w:r>
        <w:fldChar w:fldCharType="separate"/>
      </w:r>
      <w:r>
        <w:t>48</w:t>
      </w:r>
      <w:r>
        <w:fldChar w:fldCharType="end"/>
      </w:r>
    </w:p>
    <w:p w14:paraId="2820D321" w14:textId="2BF29960" w:rsidR="000F7A09" w:rsidRDefault="000F7A09">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_Toc66717660 \h </w:instrText>
      </w:r>
      <w:r>
        <w:fldChar w:fldCharType="separate"/>
      </w:r>
      <w:r>
        <w:t>49</w:t>
      </w:r>
      <w:r>
        <w:fldChar w:fldCharType="end"/>
      </w:r>
    </w:p>
    <w:p w14:paraId="0E5063B2" w14:textId="72BC7A7C" w:rsidR="000F7A09" w:rsidRDefault="000F7A09">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_Toc66717661 \h </w:instrText>
      </w:r>
      <w:r>
        <w:fldChar w:fldCharType="separate"/>
      </w:r>
      <w:r>
        <w:t>49</w:t>
      </w:r>
      <w:r>
        <w:fldChar w:fldCharType="end"/>
      </w:r>
    </w:p>
    <w:p w14:paraId="3D0D5AD0" w14:textId="3409A2C4" w:rsidR="000F7A09" w:rsidRDefault="000F7A09">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_Toc66717662 \h </w:instrText>
      </w:r>
      <w:r>
        <w:fldChar w:fldCharType="separate"/>
      </w:r>
      <w:r>
        <w:t>50</w:t>
      </w:r>
      <w:r>
        <w:fldChar w:fldCharType="end"/>
      </w:r>
    </w:p>
    <w:p w14:paraId="4461AB6A" w14:textId="71CED9AB" w:rsidR="000F7A09" w:rsidRDefault="000F7A09">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_Toc66717663 \h </w:instrText>
      </w:r>
      <w:r>
        <w:fldChar w:fldCharType="separate"/>
      </w:r>
      <w:r>
        <w:t>50</w:t>
      </w:r>
      <w:r>
        <w:fldChar w:fldCharType="end"/>
      </w:r>
    </w:p>
    <w:p w14:paraId="71F9D0C7" w14:textId="1C5AEF83" w:rsidR="000F7A09" w:rsidRDefault="000F7A09">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1848A9">
        <w:rPr>
          <w:lang w:val="en-US" w:eastAsia="zh-CN"/>
        </w:rPr>
        <w:t xml:space="preserve">FR2 </w:t>
      </w:r>
      <w:r>
        <w:t>test models</w:t>
      </w:r>
      <w:r>
        <w:tab/>
      </w:r>
      <w:r>
        <w:fldChar w:fldCharType="begin"/>
      </w:r>
      <w:r>
        <w:instrText xml:space="preserve"> PAGEREF _Toc66717664 \h </w:instrText>
      </w:r>
      <w:r>
        <w:fldChar w:fldCharType="separate"/>
      </w:r>
      <w:r>
        <w:t>50</w:t>
      </w:r>
      <w:r>
        <w:fldChar w:fldCharType="end"/>
      </w:r>
    </w:p>
    <w:p w14:paraId="17CB693E" w14:textId="025B7EE4" w:rsidR="000F7A09" w:rsidRDefault="000F7A09">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1848A9">
        <w:rPr>
          <w:lang w:val="en-US" w:eastAsia="zh-CN"/>
        </w:rPr>
        <w:t xml:space="preserve">FR2 </w:t>
      </w:r>
      <w:r>
        <w:t>test model 1.1 (NR-</w:t>
      </w:r>
      <w:r w:rsidRPr="001848A9">
        <w:rPr>
          <w:lang w:val="en-US" w:eastAsia="zh-CN"/>
        </w:rPr>
        <w:t>FR2-</w:t>
      </w:r>
      <w:r>
        <w:t>TM1.1)</w:t>
      </w:r>
      <w:r>
        <w:tab/>
      </w:r>
      <w:r>
        <w:fldChar w:fldCharType="begin"/>
      </w:r>
      <w:r>
        <w:instrText xml:space="preserve"> PAGEREF _Toc66717665 \h </w:instrText>
      </w:r>
      <w:r>
        <w:fldChar w:fldCharType="separate"/>
      </w:r>
      <w:r>
        <w:t>51</w:t>
      </w:r>
      <w:r>
        <w:fldChar w:fldCharType="end"/>
      </w:r>
    </w:p>
    <w:p w14:paraId="7191283E" w14:textId="35F5A63A" w:rsidR="000F7A09" w:rsidRDefault="000F7A09">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1848A9">
        <w:rPr>
          <w:lang w:val="en-US" w:eastAsia="zh-CN"/>
        </w:rPr>
        <w:t>FR2-</w:t>
      </w:r>
      <w:r>
        <w:t>TM2)</w:t>
      </w:r>
      <w:r>
        <w:tab/>
      </w:r>
      <w:r>
        <w:fldChar w:fldCharType="begin"/>
      </w:r>
      <w:r>
        <w:instrText xml:space="preserve"> PAGEREF _Toc66717666 \h </w:instrText>
      </w:r>
      <w:r>
        <w:fldChar w:fldCharType="separate"/>
      </w:r>
      <w:r>
        <w:t>52</w:t>
      </w:r>
      <w:r>
        <w:fldChar w:fldCharType="end"/>
      </w:r>
    </w:p>
    <w:p w14:paraId="68C1BF9E" w14:textId="3903C4EF" w:rsidR="000F7A09" w:rsidRDefault="000F7A09">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_Toc66717667 \h </w:instrText>
      </w:r>
      <w:r>
        <w:fldChar w:fldCharType="separate"/>
      </w:r>
      <w:r>
        <w:t>53</w:t>
      </w:r>
      <w:r>
        <w:fldChar w:fldCharType="end"/>
      </w:r>
    </w:p>
    <w:p w14:paraId="6BE0FC38" w14:textId="660BC9ED" w:rsidR="000F7A09" w:rsidRDefault="000F7A09">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_Toc66717668 \h </w:instrText>
      </w:r>
      <w:r>
        <w:fldChar w:fldCharType="separate"/>
      </w:r>
      <w:r>
        <w:t>53</w:t>
      </w:r>
      <w:r>
        <w:fldChar w:fldCharType="end"/>
      </w:r>
    </w:p>
    <w:p w14:paraId="3138D8CC" w14:textId="55167017" w:rsidR="000F7A09" w:rsidRDefault="000F7A09">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_Toc66717669 \h </w:instrText>
      </w:r>
      <w:r>
        <w:fldChar w:fldCharType="separate"/>
      </w:r>
      <w:r>
        <w:t>53</w:t>
      </w:r>
      <w:r>
        <w:fldChar w:fldCharType="end"/>
      </w:r>
    </w:p>
    <w:p w14:paraId="6CE1C5AD" w14:textId="2D2005C2" w:rsidR="000F7A09" w:rsidRDefault="000F7A09">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_Toc66717670 \h </w:instrText>
      </w:r>
      <w:r>
        <w:fldChar w:fldCharType="separate"/>
      </w:r>
      <w:r>
        <w:t>54</w:t>
      </w:r>
      <w:r>
        <w:fldChar w:fldCharType="end"/>
      </w:r>
    </w:p>
    <w:p w14:paraId="2C696733" w14:textId="698E9B8D" w:rsidR="000F7A09" w:rsidRDefault="000F7A09">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_Toc66717671 \h </w:instrText>
      </w:r>
      <w:r>
        <w:fldChar w:fldCharType="separate"/>
      </w:r>
      <w:r>
        <w:t>55</w:t>
      </w:r>
      <w:r>
        <w:fldChar w:fldCharType="end"/>
      </w:r>
    </w:p>
    <w:p w14:paraId="62A8D1FD" w14:textId="187C4B91" w:rsidR="000F7A09" w:rsidRDefault="000F7A09">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_Toc66717672 \h </w:instrText>
      </w:r>
      <w:r>
        <w:fldChar w:fldCharType="separate"/>
      </w:r>
      <w:r>
        <w:t>55</w:t>
      </w:r>
      <w:r>
        <w:fldChar w:fldCharType="end"/>
      </w:r>
    </w:p>
    <w:p w14:paraId="018CB52D" w14:textId="35B11728" w:rsidR="000F7A09" w:rsidRDefault="000F7A09">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_Toc66717673 \h </w:instrText>
      </w:r>
      <w:r>
        <w:fldChar w:fldCharType="separate"/>
      </w:r>
      <w:r>
        <w:t>55</w:t>
      </w:r>
      <w:r>
        <w:fldChar w:fldCharType="end"/>
      </w:r>
    </w:p>
    <w:p w14:paraId="0E0F1FCC" w14:textId="5FE5CA22" w:rsidR="000F7A09" w:rsidRDefault="000F7A09">
      <w:pPr>
        <w:pStyle w:val="TOC3"/>
        <w:rPr>
          <w:rFonts w:asciiTheme="minorHAnsi" w:eastAsiaTheme="minorEastAsia" w:hAnsiTheme="minorHAnsi" w:cstheme="minorBidi"/>
          <w:sz w:val="22"/>
          <w:szCs w:val="22"/>
          <w:lang w:eastAsia="en-GB"/>
        </w:rPr>
      </w:pPr>
      <w:r>
        <w:rPr>
          <w:lang w:eastAsia="zh-CN"/>
        </w:rPr>
        <w:t>4.1</w:t>
      </w:r>
      <w:r w:rsidRPr="001848A9">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_Toc66717674 \h </w:instrText>
      </w:r>
      <w:r>
        <w:fldChar w:fldCharType="separate"/>
      </w:r>
      <w:r>
        <w:t>55</w:t>
      </w:r>
      <w:r>
        <w:fldChar w:fldCharType="end"/>
      </w:r>
    </w:p>
    <w:p w14:paraId="75437B2C" w14:textId="47E356A9" w:rsidR="000F7A09" w:rsidRDefault="000F7A09">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_Toc66717675 \h </w:instrText>
      </w:r>
      <w:r>
        <w:fldChar w:fldCharType="separate"/>
      </w:r>
      <w:r>
        <w:t>56</w:t>
      </w:r>
      <w:r>
        <w:fldChar w:fldCharType="end"/>
      </w:r>
    </w:p>
    <w:p w14:paraId="38D936D1" w14:textId="61797993" w:rsidR="000F7A09" w:rsidRDefault="000F7A09">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_Toc66717676 \h </w:instrText>
      </w:r>
      <w:r>
        <w:fldChar w:fldCharType="separate"/>
      </w:r>
      <w:r>
        <w:t>56</w:t>
      </w:r>
      <w:r>
        <w:fldChar w:fldCharType="end"/>
      </w:r>
    </w:p>
    <w:p w14:paraId="0018BA7C" w14:textId="22050CEF" w:rsidR="000F7A09" w:rsidRDefault="000F7A09">
      <w:pPr>
        <w:pStyle w:val="TOC4"/>
        <w:rPr>
          <w:rFonts w:asciiTheme="minorHAnsi" w:eastAsiaTheme="minorEastAsia" w:hAnsiTheme="minorHAnsi" w:cstheme="minorBidi"/>
          <w:sz w:val="22"/>
          <w:szCs w:val="22"/>
          <w:lang w:eastAsia="en-GB"/>
        </w:rPr>
      </w:pPr>
      <w:r>
        <w:rPr>
          <w:lang w:eastAsia="zh-CN"/>
        </w:rPr>
        <w:t>4.1</w:t>
      </w:r>
      <w:r w:rsidRPr="001848A9">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1848A9">
        <w:rPr>
          <w:lang w:val="en-US" w:eastAsia="zh-CN"/>
        </w:rPr>
        <w:t xml:space="preserve"> </w:t>
      </w:r>
      <w:r>
        <w:rPr>
          <w:lang w:eastAsia="zh-CN"/>
        </w:rPr>
        <w:t>test antenna</w:t>
      </w:r>
      <w:r w:rsidRPr="001848A9">
        <w:rPr>
          <w:lang w:val="en-US" w:eastAsia="zh-CN"/>
        </w:rPr>
        <w:t xml:space="preserve"> characteristics</w:t>
      </w:r>
      <w:r>
        <w:tab/>
      </w:r>
      <w:r>
        <w:fldChar w:fldCharType="begin"/>
      </w:r>
      <w:r>
        <w:instrText xml:space="preserve"> PAGEREF _Toc66717677 \h </w:instrText>
      </w:r>
      <w:r>
        <w:fldChar w:fldCharType="separate"/>
      </w:r>
      <w:r>
        <w:t>56</w:t>
      </w:r>
      <w:r>
        <w:fldChar w:fldCharType="end"/>
      </w:r>
    </w:p>
    <w:p w14:paraId="4FB6D042" w14:textId="7553D615" w:rsidR="000F7A09" w:rsidRDefault="000F7A09">
      <w:pPr>
        <w:pStyle w:val="TOC4"/>
        <w:rPr>
          <w:rFonts w:asciiTheme="minorHAnsi" w:eastAsiaTheme="minorEastAsia" w:hAnsiTheme="minorHAnsi" w:cstheme="minorBidi"/>
          <w:sz w:val="22"/>
          <w:szCs w:val="22"/>
          <w:lang w:eastAsia="en-GB"/>
        </w:rPr>
      </w:pPr>
      <w:r>
        <w:rPr>
          <w:lang w:eastAsia="zh-CN"/>
        </w:rPr>
        <w:t>4.1</w:t>
      </w:r>
      <w:r w:rsidRPr="001848A9">
        <w:rPr>
          <w:lang w:val="en-US" w:eastAsia="zh-CN"/>
        </w:rPr>
        <w:t>2</w:t>
      </w:r>
      <w:r>
        <w:rPr>
          <w:lang w:eastAsia="zh-CN"/>
        </w:rPr>
        <w:t>.2.</w:t>
      </w:r>
      <w:r w:rsidRPr="001848A9">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1848A9">
        <w:rPr>
          <w:lang w:val="en-US" w:eastAsia="zh-CN"/>
        </w:rPr>
        <w:t xml:space="preserve"> alignment</w:t>
      </w:r>
      <w:r>
        <w:tab/>
      </w:r>
      <w:r>
        <w:fldChar w:fldCharType="begin"/>
      </w:r>
      <w:r>
        <w:instrText xml:space="preserve"> PAGEREF _Toc66717678 \h </w:instrText>
      </w:r>
      <w:r>
        <w:fldChar w:fldCharType="separate"/>
      </w:r>
      <w:r>
        <w:t>57</w:t>
      </w:r>
      <w:r>
        <w:fldChar w:fldCharType="end"/>
      </w:r>
    </w:p>
    <w:p w14:paraId="33604A12" w14:textId="78C06DCF" w:rsidR="000F7A09" w:rsidRDefault="000F7A09">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_Toc66717679 \h </w:instrText>
      </w:r>
      <w:r>
        <w:fldChar w:fldCharType="separate"/>
      </w:r>
      <w:r>
        <w:t>58</w:t>
      </w:r>
      <w:r>
        <w:fldChar w:fldCharType="end"/>
      </w:r>
    </w:p>
    <w:p w14:paraId="100670B4" w14:textId="14A1CE82" w:rsidR="000F7A09" w:rsidRDefault="000F7A09">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_Toc66717680 \h </w:instrText>
      </w:r>
      <w:r>
        <w:fldChar w:fldCharType="separate"/>
      </w:r>
      <w:r>
        <w:t>59</w:t>
      </w:r>
      <w:r>
        <w:fldChar w:fldCharType="end"/>
      </w:r>
    </w:p>
    <w:p w14:paraId="621E6CE6" w14:textId="0C38FF4C" w:rsidR="000F7A09" w:rsidRDefault="000F7A09">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_Toc66717681 \h </w:instrText>
      </w:r>
      <w:r>
        <w:fldChar w:fldCharType="separate"/>
      </w:r>
      <w:r>
        <w:t>61</w:t>
      </w:r>
      <w:r>
        <w:fldChar w:fldCharType="end"/>
      </w:r>
    </w:p>
    <w:p w14:paraId="4444A6A5" w14:textId="3BF9E295" w:rsidR="000F7A09" w:rsidRDefault="000F7A0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_Toc66717682 \h </w:instrText>
      </w:r>
      <w:r>
        <w:fldChar w:fldCharType="separate"/>
      </w:r>
      <w:r>
        <w:t>62</w:t>
      </w:r>
      <w:r>
        <w:fldChar w:fldCharType="end"/>
      </w:r>
    </w:p>
    <w:p w14:paraId="18B9E1C8" w14:textId="0F5052D1" w:rsidR="000F7A09" w:rsidRDefault="000F7A0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_Toc66717683 \h </w:instrText>
      </w:r>
      <w:r>
        <w:fldChar w:fldCharType="separate"/>
      </w:r>
      <w:r>
        <w:t>62</w:t>
      </w:r>
      <w:r>
        <w:fldChar w:fldCharType="end"/>
      </w:r>
    </w:p>
    <w:p w14:paraId="2E178754" w14:textId="457A2FC9" w:rsidR="000F7A09" w:rsidRDefault="000F7A0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_Toc66717684 \h </w:instrText>
      </w:r>
      <w:r>
        <w:fldChar w:fldCharType="separate"/>
      </w:r>
      <w:r>
        <w:t>62</w:t>
      </w:r>
      <w:r>
        <w:fldChar w:fldCharType="end"/>
      </w:r>
    </w:p>
    <w:p w14:paraId="57AF7AE7" w14:textId="5F5D4815" w:rsidR="000F7A09" w:rsidRDefault="000F7A09">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_Toc66717685 \h </w:instrText>
      </w:r>
      <w:r>
        <w:fldChar w:fldCharType="separate"/>
      </w:r>
      <w:r>
        <w:t>62</w:t>
      </w:r>
      <w:r>
        <w:fldChar w:fldCharType="end"/>
      </w:r>
    </w:p>
    <w:p w14:paraId="020AE483" w14:textId="798D0737" w:rsidR="000F7A09" w:rsidRDefault="000F7A09">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_Toc66717686 \h </w:instrText>
      </w:r>
      <w:r>
        <w:fldChar w:fldCharType="separate"/>
      </w:r>
      <w:r>
        <w:t>63</w:t>
      </w:r>
      <w:r>
        <w:fldChar w:fldCharType="end"/>
      </w:r>
    </w:p>
    <w:p w14:paraId="76ED1AFA" w14:textId="33855226" w:rsidR="000F7A09" w:rsidRDefault="000F7A09">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_Toc66717687 \h </w:instrText>
      </w:r>
      <w:r>
        <w:fldChar w:fldCharType="separate"/>
      </w:r>
      <w:r>
        <w:t>63</w:t>
      </w:r>
      <w:r>
        <w:fldChar w:fldCharType="end"/>
      </w:r>
    </w:p>
    <w:p w14:paraId="0130DB2B" w14:textId="6781EDE4" w:rsidR="000F7A09" w:rsidRDefault="000F7A09">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_Toc66717688 \h </w:instrText>
      </w:r>
      <w:r>
        <w:fldChar w:fldCharType="separate"/>
      </w:r>
      <w:r>
        <w:t>63</w:t>
      </w:r>
      <w:r>
        <w:fldChar w:fldCharType="end"/>
      </w:r>
    </w:p>
    <w:p w14:paraId="4A54ABDB" w14:textId="2BE65983" w:rsidR="000F7A09" w:rsidRDefault="000F7A09">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_Toc66717689 \h </w:instrText>
      </w:r>
      <w:r>
        <w:fldChar w:fldCharType="separate"/>
      </w:r>
      <w:r>
        <w:t>63</w:t>
      </w:r>
      <w:r>
        <w:fldChar w:fldCharType="end"/>
      </w:r>
    </w:p>
    <w:p w14:paraId="2D51C2FB" w14:textId="281BB166" w:rsidR="000F7A09" w:rsidRDefault="000F7A09">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_Toc66717690 \h </w:instrText>
      </w:r>
      <w:r>
        <w:fldChar w:fldCharType="separate"/>
      </w:r>
      <w:r>
        <w:t>63</w:t>
      </w:r>
      <w:r>
        <w:fldChar w:fldCharType="end"/>
      </w:r>
    </w:p>
    <w:p w14:paraId="34B1F4FF" w14:textId="1777C466" w:rsidR="000F7A09" w:rsidRDefault="000F7A09">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_Toc66717691 \h </w:instrText>
      </w:r>
      <w:r>
        <w:fldChar w:fldCharType="separate"/>
      </w:r>
      <w:r>
        <w:t>64</w:t>
      </w:r>
      <w:r>
        <w:fldChar w:fldCharType="end"/>
      </w:r>
    </w:p>
    <w:p w14:paraId="2A109E00" w14:textId="4A628D49" w:rsidR="000F7A09" w:rsidRDefault="000F7A0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_Toc66717692 \h </w:instrText>
      </w:r>
      <w:r>
        <w:fldChar w:fldCharType="separate"/>
      </w:r>
      <w:r>
        <w:t>64</w:t>
      </w:r>
      <w:r>
        <w:fldChar w:fldCharType="end"/>
      </w:r>
    </w:p>
    <w:p w14:paraId="5A8A24CA" w14:textId="2136AB32" w:rsidR="000F7A09" w:rsidRDefault="000F7A09">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_Toc66717693 \h </w:instrText>
      </w:r>
      <w:r>
        <w:fldChar w:fldCharType="separate"/>
      </w:r>
      <w:r>
        <w:t>64</w:t>
      </w:r>
      <w:r>
        <w:fldChar w:fldCharType="end"/>
      </w:r>
    </w:p>
    <w:p w14:paraId="00B23B78" w14:textId="55D0D7FD" w:rsidR="000F7A09" w:rsidRDefault="000F7A09">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_Toc66717694 \h </w:instrText>
      </w:r>
      <w:r>
        <w:fldChar w:fldCharType="separate"/>
      </w:r>
      <w:r>
        <w:t>64</w:t>
      </w:r>
      <w:r>
        <w:fldChar w:fldCharType="end"/>
      </w:r>
    </w:p>
    <w:p w14:paraId="50A01527" w14:textId="129F3634" w:rsidR="000F7A09" w:rsidRDefault="000F7A09">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_Toc66717695 \h </w:instrText>
      </w:r>
      <w:r>
        <w:fldChar w:fldCharType="separate"/>
      </w:r>
      <w:r>
        <w:t>65</w:t>
      </w:r>
      <w:r>
        <w:fldChar w:fldCharType="end"/>
      </w:r>
    </w:p>
    <w:p w14:paraId="2858599B" w14:textId="079052BE" w:rsidR="000F7A09" w:rsidRDefault="000F7A09">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_Toc66717696 \h </w:instrText>
      </w:r>
      <w:r>
        <w:fldChar w:fldCharType="separate"/>
      </w:r>
      <w:r>
        <w:t>65</w:t>
      </w:r>
      <w:r>
        <w:fldChar w:fldCharType="end"/>
      </w:r>
    </w:p>
    <w:p w14:paraId="6072457B" w14:textId="1C9A1502" w:rsidR="000F7A09" w:rsidRDefault="000F7A09">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_Toc66717697 \h </w:instrText>
      </w:r>
      <w:r>
        <w:fldChar w:fldCharType="separate"/>
      </w:r>
      <w:r>
        <w:t>65</w:t>
      </w:r>
      <w:r>
        <w:fldChar w:fldCharType="end"/>
      </w:r>
    </w:p>
    <w:p w14:paraId="1AE0660A" w14:textId="1AFC11CA" w:rsidR="000F7A09" w:rsidRDefault="000F7A09">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_Toc66717698 \h </w:instrText>
      </w:r>
      <w:r>
        <w:fldChar w:fldCharType="separate"/>
      </w:r>
      <w:r>
        <w:t>65</w:t>
      </w:r>
      <w:r>
        <w:fldChar w:fldCharType="end"/>
      </w:r>
    </w:p>
    <w:p w14:paraId="2DB745C1" w14:textId="1E1A98F6" w:rsidR="000F7A09" w:rsidRDefault="000F7A09">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_Toc66717699 \h </w:instrText>
      </w:r>
      <w:r>
        <w:fldChar w:fldCharType="separate"/>
      </w:r>
      <w:r>
        <w:t>66</w:t>
      </w:r>
      <w:r>
        <w:fldChar w:fldCharType="end"/>
      </w:r>
    </w:p>
    <w:p w14:paraId="6AFBD8D3" w14:textId="58F3513A" w:rsidR="000F7A09" w:rsidRDefault="000F7A09">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_Toc66717700 \h </w:instrText>
      </w:r>
      <w:r>
        <w:fldChar w:fldCharType="separate"/>
      </w:r>
      <w:r>
        <w:t>66</w:t>
      </w:r>
      <w:r>
        <w:fldChar w:fldCharType="end"/>
      </w:r>
    </w:p>
    <w:p w14:paraId="5AB9FD14" w14:textId="1BD93FF6" w:rsidR="000F7A09" w:rsidRDefault="000F7A09">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_Toc66717701 \h </w:instrText>
      </w:r>
      <w:r>
        <w:fldChar w:fldCharType="separate"/>
      </w:r>
      <w:r>
        <w:t>66</w:t>
      </w:r>
      <w:r>
        <w:fldChar w:fldCharType="end"/>
      </w:r>
    </w:p>
    <w:p w14:paraId="2C2ECDCC" w14:textId="1B0C0520" w:rsidR="000F7A09" w:rsidRDefault="000F7A0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_Toc66717702 \h </w:instrText>
      </w:r>
      <w:r>
        <w:fldChar w:fldCharType="separate"/>
      </w:r>
      <w:r>
        <w:t>66</w:t>
      </w:r>
      <w:r>
        <w:fldChar w:fldCharType="end"/>
      </w:r>
    </w:p>
    <w:p w14:paraId="1A99C34F" w14:textId="65DE8885" w:rsidR="000F7A09" w:rsidRDefault="000F7A0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_Toc66717703 \h </w:instrText>
      </w:r>
      <w:r>
        <w:fldChar w:fldCharType="separate"/>
      </w:r>
      <w:r>
        <w:t>66</w:t>
      </w:r>
      <w:r>
        <w:fldChar w:fldCharType="end"/>
      </w:r>
    </w:p>
    <w:p w14:paraId="17E66A05" w14:textId="3F9A096C" w:rsidR="000F7A09" w:rsidRDefault="000F7A0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_Toc66717704 \h </w:instrText>
      </w:r>
      <w:r>
        <w:fldChar w:fldCharType="separate"/>
      </w:r>
      <w:r>
        <w:t>66</w:t>
      </w:r>
      <w:r>
        <w:fldChar w:fldCharType="end"/>
      </w:r>
    </w:p>
    <w:p w14:paraId="7D7DFDC1" w14:textId="06B45D5D" w:rsidR="000F7A09" w:rsidRDefault="000F7A09">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_Toc66717705 \h </w:instrText>
      </w:r>
      <w:r>
        <w:fldChar w:fldCharType="separate"/>
      </w:r>
      <w:r>
        <w:t>66</w:t>
      </w:r>
      <w:r>
        <w:fldChar w:fldCharType="end"/>
      </w:r>
    </w:p>
    <w:p w14:paraId="657CE14D" w14:textId="191AAE55" w:rsidR="000F7A09" w:rsidRDefault="000F7A09">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_Toc66717706 \h </w:instrText>
      </w:r>
      <w:r>
        <w:fldChar w:fldCharType="separate"/>
      </w:r>
      <w:r>
        <w:t>66</w:t>
      </w:r>
      <w:r>
        <w:fldChar w:fldCharType="end"/>
      </w:r>
    </w:p>
    <w:p w14:paraId="02DC417C" w14:textId="75F0C580"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_Toc66717707 \h </w:instrText>
      </w:r>
      <w:r>
        <w:fldChar w:fldCharType="separate"/>
      </w:r>
      <w:r>
        <w:t>66</w:t>
      </w:r>
      <w:r>
        <w:fldChar w:fldCharType="end"/>
      </w:r>
    </w:p>
    <w:p w14:paraId="56C8E4D9" w14:textId="3B6044DF" w:rsidR="000F7A09" w:rsidRDefault="000F7A09">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_Toc66717708 \h </w:instrText>
      </w:r>
      <w:r>
        <w:fldChar w:fldCharType="separate"/>
      </w:r>
      <w:r>
        <w:t>67</w:t>
      </w:r>
      <w:r>
        <w:fldChar w:fldCharType="end"/>
      </w:r>
    </w:p>
    <w:p w14:paraId="74003884" w14:textId="21985412" w:rsidR="000F7A09" w:rsidRDefault="000F7A09">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_Toc66717709 \h </w:instrText>
      </w:r>
      <w:r>
        <w:fldChar w:fldCharType="separate"/>
      </w:r>
      <w:r>
        <w:t>67</w:t>
      </w:r>
      <w:r>
        <w:fldChar w:fldCharType="end"/>
      </w:r>
    </w:p>
    <w:p w14:paraId="47850F12" w14:textId="16C52338" w:rsidR="000F7A09" w:rsidRDefault="000F7A09">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_Toc66717710 \h </w:instrText>
      </w:r>
      <w:r>
        <w:fldChar w:fldCharType="separate"/>
      </w:r>
      <w:r>
        <w:t>67</w:t>
      </w:r>
      <w:r>
        <w:fldChar w:fldCharType="end"/>
      </w:r>
    </w:p>
    <w:p w14:paraId="56A00DC3" w14:textId="323BAE17" w:rsidR="000F7A09" w:rsidRDefault="000F7A09">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_Toc66717711 \h </w:instrText>
      </w:r>
      <w:r>
        <w:fldChar w:fldCharType="separate"/>
      </w:r>
      <w:r>
        <w:t>67</w:t>
      </w:r>
      <w:r>
        <w:fldChar w:fldCharType="end"/>
      </w:r>
    </w:p>
    <w:p w14:paraId="553CE514" w14:textId="5EBC50B9"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_Toc66717712 \h </w:instrText>
      </w:r>
      <w:r>
        <w:fldChar w:fldCharType="separate"/>
      </w:r>
      <w:r>
        <w:t>67</w:t>
      </w:r>
      <w:r>
        <w:fldChar w:fldCharType="end"/>
      </w:r>
    </w:p>
    <w:p w14:paraId="1C2D180B" w14:textId="49D03B4C" w:rsidR="000F7A09" w:rsidRDefault="000F7A09">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_Toc66717713 \h </w:instrText>
      </w:r>
      <w:r>
        <w:fldChar w:fldCharType="separate"/>
      </w:r>
      <w:r>
        <w:t>67</w:t>
      </w:r>
      <w:r>
        <w:fldChar w:fldCharType="end"/>
      </w:r>
    </w:p>
    <w:p w14:paraId="0900276E" w14:textId="33797291" w:rsidR="000F7A09" w:rsidRDefault="000F7A09">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_Toc66717714 \h </w:instrText>
      </w:r>
      <w:r>
        <w:fldChar w:fldCharType="separate"/>
      </w:r>
      <w:r>
        <w:t>67</w:t>
      </w:r>
      <w:r>
        <w:fldChar w:fldCharType="end"/>
      </w:r>
    </w:p>
    <w:p w14:paraId="65F55ABC" w14:textId="4BAD2368"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_Toc66717715 \h </w:instrText>
      </w:r>
      <w:r>
        <w:fldChar w:fldCharType="separate"/>
      </w:r>
      <w:r>
        <w:t>68</w:t>
      </w:r>
      <w:r>
        <w:fldChar w:fldCharType="end"/>
      </w:r>
    </w:p>
    <w:p w14:paraId="10A6CBD8" w14:textId="7F3EC632" w:rsidR="000F7A09" w:rsidRDefault="000F7A09">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_Toc66717716 \h </w:instrText>
      </w:r>
      <w:r>
        <w:fldChar w:fldCharType="separate"/>
      </w:r>
      <w:r>
        <w:t>68</w:t>
      </w:r>
      <w:r>
        <w:fldChar w:fldCharType="end"/>
      </w:r>
    </w:p>
    <w:p w14:paraId="69E6E65F" w14:textId="56455CEC" w:rsidR="000F7A09" w:rsidRDefault="000F7A09">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_Toc66717717 \h </w:instrText>
      </w:r>
      <w:r>
        <w:fldChar w:fldCharType="separate"/>
      </w:r>
      <w:r>
        <w:t>69</w:t>
      </w:r>
      <w:r>
        <w:fldChar w:fldCharType="end"/>
      </w:r>
    </w:p>
    <w:p w14:paraId="5A20C099" w14:textId="1D3A86EC" w:rsidR="000F7A09" w:rsidRDefault="000F7A0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_Toc66717718 \h </w:instrText>
      </w:r>
      <w:r>
        <w:fldChar w:fldCharType="separate"/>
      </w:r>
      <w:r>
        <w:t>69</w:t>
      </w:r>
      <w:r>
        <w:fldChar w:fldCharType="end"/>
      </w:r>
    </w:p>
    <w:p w14:paraId="3589919D" w14:textId="07CA865E" w:rsidR="000F7A09" w:rsidRDefault="000F7A09">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_Toc66717719 \h </w:instrText>
      </w:r>
      <w:r>
        <w:fldChar w:fldCharType="separate"/>
      </w:r>
      <w:r>
        <w:t>69</w:t>
      </w:r>
      <w:r>
        <w:fldChar w:fldCharType="end"/>
      </w:r>
    </w:p>
    <w:p w14:paraId="79A3FA51" w14:textId="7D9806D8" w:rsidR="000F7A09" w:rsidRDefault="000F7A09">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_Toc66717720 \h </w:instrText>
      </w:r>
      <w:r>
        <w:fldChar w:fldCharType="separate"/>
      </w:r>
      <w:r>
        <w:t>69</w:t>
      </w:r>
      <w:r>
        <w:fldChar w:fldCharType="end"/>
      </w:r>
    </w:p>
    <w:p w14:paraId="22C6DDCE" w14:textId="1F2DF956" w:rsidR="000F7A09" w:rsidRDefault="000F7A09">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_Toc66717721 \h </w:instrText>
      </w:r>
      <w:r>
        <w:fldChar w:fldCharType="separate"/>
      </w:r>
      <w:r>
        <w:t>69</w:t>
      </w:r>
      <w:r>
        <w:fldChar w:fldCharType="end"/>
      </w:r>
    </w:p>
    <w:p w14:paraId="4237DC5C" w14:textId="29F7F7B3" w:rsidR="000F7A09" w:rsidRDefault="000F7A09">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_Toc66717722 \h </w:instrText>
      </w:r>
      <w:r>
        <w:fldChar w:fldCharType="separate"/>
      </w:r>
      <w:r>
        <w:t>69</w:t>
      </w:r>
      <w:r>
        <w:fldChar w:fldCharType="end"/>
      </w:r>
    </w:p>
    <w:p w14:paraId="740D9BEC" w14:textId="3187D1BA" w:rsidR="000F7A09" w:rsidRDefault="000F7A09">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_Toc66717723 \h </w:instrText>
      </w:r>
      <w:r>
        <w:fldChar w:fldCharType="separate"/>
      </w:r>
      <w:r>
        <w:t>69</w:t>
      </w:r>
      <w:r>
        <w:fldChar w:fldCharType="end"/>
      </w:r>
    </w:p>
    <w:p w14:paraId="49239928" w14:textId="6E09D514" w:rsidR="000F7A09" w:rsidRDefault="000F7A09">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_Toc66717724 \h </w:instrText>
      </w:r>
      <w:r>
        <w:fldChar w:fldCharType="separate"/>
      </w:r>
      <w:r>
        <w:t>69</w:t>
      </w:r>
      <w:r>
        <w:fldChar w:fldCharType="end"/>
      </w:r>
    </w:p>
    <w:p w14:paraId="75B76713" w14:textId="62E12BBC" w:rsidR="000F7A09" w:rsidRDefault="000F7A09">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_Toc66717725 \h </w:instrText>
      </w:r>
      <w:r>
        <w:fldChar w:fldCharType="separate"/>
      </w:r>
      <w:r>
        <w:t>70</w:t>
      </w:r>
      <w:r>
        <w:fldChar w:fldCharType="end"/>
      </w:r>
    </w:p>
    <w:p w14:paraId="17FA320D" w14:textId="76189364" w:rsidR="000F7A09" w:rsidRDefault="000F7A09">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_Toc66717726 \h </w:instrText>
      </w:r>
      <w:r>
        <w:fldChar w:fldCharType="separate"/>
      </w:r>
      <w:r>
        <w:t>70</w:t>
      </w:r>
      <w:r>
        <w:fldChar w:fldCharType="end"/>
      </w:r>
    </w:p>
    <w:p w14:paraId="745ED0CC" w14:textId="00602F61" w:rsidR="000F7A09" w:rsidRDefault="000F7A09">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_Toc66717727 \h </w:instrText>
      </w:r>
      <w:r>
        <w:fldChar w:fldCharType="separate"/>
      </w:r>
      <w:r>
        <w:t>70</w:t>
      </w:r>
      <w:r>
        <w:fldChar w:fldCharType="end"/>
      </w:r>
    </w:p>
    <w:p w14:paraId="747D0529" w14:textId="5D86E8D6" w:rsidR="000F7A09" w:rsidRDefault="000F7A09">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_Toc66717728 \h </w:instrText>
      </w:r>
      <w:r>
        <w:fldChar w:fldCharType="separate"/>
      </w:r>
      <w:r>
        <w:t>70</w:t>
      </w:r>
      <w:r>
        <w:fldChar w:fldCharType="end"/>
      </w:r>
    </w:p>
    <w:p w14:paraId="7B3BFB30" w14:textId="2A8C22B9" w:rsidR="000F7A09" w:rsidRDefault="000F7A09">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_Toc66717729 \h </w:instrText>
      </w:r>
      <w:r>
        <w:fldChar w:fldCharType="separate"/>
      </w:r>
      <w:r>
        <w:t>70</w:t>
      </w:r>
      <w:r>
        <w:fldChar w:fldCharType="end"/>
      </w:r>
    </w:p>
    <w:p w14:paraId="47206609" w14:textId="7CE7B273" w:rsidR="000F7A09" w:rsidRDefault="000F7A09">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_Toc66717730 \h </w:instrText>
      </w:r>
      <w:r>
        <w:fldChar w:fldCharType="separate"/>
      </w:r>
      <w:r>
        <w:t>70</w:t>
      </w:r>
      <w:r>
        <w:fldChar w:fldCharType="end"/>
      </w:r>
    </w:p>
    <w:p w14:paraId="40F73C04" w14:textId="2C6928A0" w:rsidR="000F7A09" w:rsidRDefault="000F7A09">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_Toc66717731 \h </w:instrText>
      </w:r>
      <w:r>
        <w:fldChar w:fldCharType="separate"/>
      </w:r>
      <w:r>
        <w:t>71</w:t>
      </w:r>
      <w:r>
        <w:fldChar w:fldCharType="end"/>
      </w:r>
    </w:p>
    <w:p w14:paraId="67C629A3" w14:textId="7B2C15D5" w:rsidR="000F7A09" w:rsidRDefault="000F7A09">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_Toc66717732 \h </w:instrText>
      </w:r>
      <w:r>
        <w:fldChar w:fldCharType="separate"/>
      </w:r>
      <w:r>
        <w:t>72</w:t>
      </w:r>
      <w:r>
        <w:fldChar w:fldCharType="end"/>
      </w:r>
    </w:p>
    <w:p w14:paraId="3838374B" w14:textId="5F6A36B7" w:rsidR="000F7A09" w:rsidRDefault="000F7A09">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_Toc66717733 \h </w:instrText>
      </w:r>
      <w:r>
        <w:fldChar w:fldCharType="separate"/>
      </w:r>
      <w:r>
        <w:t>72</w:t>
      </w:r>
      <w:r>
        <w:fldChar w:fldCharType="end"/>
      </w:r>
    </w:p>
    <w:p w14:paraId="5FAE135B" w14:textId="309466CE" w:rsidR="000F7A09" w:rsidRDefault="000F7A09">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_Toc66717734 \h </w:instrText>
      </w:r>
      <w:r>
        <w:fldChar w:fldCharType="separate"/>
      </w:r>
      <w:r>
        <w:t>72</w:t>
      </w:r>
      <w:r>
        <w:fldChar w:fldCharType="end"/>
      </w:r>
    </w:p>
    <w:p w14:paraId="34298577" w14:textId="0211404E" w:rsidR="000F7A09" w:rsidRDefault="000F7A0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_Toc66717735 \h </w:instrText>
      </w:r>
      <w:r>
        <w:fldChar w:fldCharType="separate"/>
      </w:r>
      <w:r>
        <w:t>72</w:t>
      </w:r>
      <w:r>
        <w:fldChar w:fldCharType="end"/>
      </w:r>
    </w:p>
    <w:p w14:paraId="37F2064A" w14:textId="0D66C446" w:rsidR="000F7A09" w:rsidRDefault="000F7A09">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_Toc66717736 \h </w:instrText>
      </w:r>
      <w:r>
        <w:fldChar w:fldCharType="separate"/>
      </w:r>
      <w:r>
        <w:t>72</w:t>
      </w:r>
      <w:r>
        <w:fldChar w:fldCharType="end"/>
      </w:r>
    </w:p>
    <w:p w14:paraId="5AE8197A" w14:textId="263E4F0C" w:rsidR="000F7A09" w:rsidRDefault="000F7A09">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_Toc66717737 \h </w:instrText>
      </w:r>
      <w:r>
        <w:fldChar w:fldCharType="separate"/>
      </w:r>
      <w:r>
        <w:t>72</w:t>
      </w:r>
      <w:r>
        <w:fldChar w:fldCharType="end"/>
      </w:r>
    </w:p>
    <w:p w14:paraId="152639EF" w14:textId="33BF5FEF" w:rsidR="000F7A09" w:rsidRDefault="000F7A09">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_Toc66717738 \h </w:instrText>
      </w:r>
      <w:r>
        <w:fldChar w:fldCharType="separate"/>
      </w:r>
      <w:r>
        <w:t>72</w:t>
      </w:r>
      <w:r>
        <w:fldChar w:fldCharType="end"/>
      </w:r>
    </w:p>
    <w:p w14:paraId="76894CC7" w14:textId="61249B73" w:rsidR="000F7A09" w:rsidRDefault="000F7A09">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_Toc66717739 \h </w:instrText>
      </w:r>
      <w:r>
        <w:fldChar w:fldCharType="separate"/>
      </w:r>
      <w:r>
        <w:t>72</w:t>
      </w:r>
      <w:r>
        <w:fldChar w:fldCharType="end"/>
      </w:r>
    </w:p>
    <w:p w14:paraId="0C536F06" w14:textId="2781E86F" w:rsidR="000F7A09" w:rsidRDefault="000F7A09">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_Toc66717740 \h </w:instrText>
      </w:r>
      <w:r>
        <w:fldChar w:fldCharType="separate"/>
      </w:r>
      <w:r>
        <w:t>73</w:t>
      </w:r>
      <w:r>
        <w:fldChar w:fldCharType="end"/>
      </w:r>
    </w:p>
    <w:p w14:paraId="77D6EF0D" w14:textId="47563A4C" w:rsidR="000F7A09" w:rsidRDefault="000F7A09">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_Toc66717741 \h </w:instrText>
      </w:r>
      <w:r>
        <w:fldChar w:fldCharType="separate"/>
      </w:r>
      <w:r>
        <w:t>73</w:t>
      </w:r>
      <w:r>
        <w:fldChar w:fldCharType="end"/>
      </w:r>
    </w:p>
    <w:p w14:paraId="0B9DB691" w14:textId="3ADF8862" w:rsidR="000F7A09" w:rsidRDefault="000F7A09">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_Toc66717742 \h </w:instrText>
      </w:r>
      <w:r>
        <w:fldChar w:fldCharType="separate"/>
      </w:r>
      <w:r>
        <w:t>73</w:t>
      </w:r>
      <w:r>
        <w:fldChar w:fldCharType="end"/>
      </w:r>
    </w:p>
    <w:p w14:paraId="3C71A16F" w14:textId="238C208A" w:rsidR="000F7A09" w:rsidRDefault="000F7A09">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_Toc66717743 \h </w:instrText>
      </w:r>
      <w:r>
        <w:fldChar w:fldCharType="separate"/>
      </w:r>
      <w:r>
        <w:t>73</w:t>
      </w:r>
      <w:r>
        <w:fldChar w:fldCharType="end"/>
      </w:r>
    </w:p>
    <w:p w14:paraId="6E4AE11C" w14:textId="3C1AC800" w:rsidR="000F7A09" w:rsidRDefault="000F7A09">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_Toc66717744 \h </w:instrText>
      </w:r>
      <w:r>
        <w:fldChar w:fldCharType="separate"/>
      </w:r>
      <w:r>
        <w:t>73</w:t>
      </w:r>
      <w:r>
        <w:fldChar w:fldCharType="end"/>
      </w:r>
    </w:p>
    <w:p w14:paraId="49AADB71" w14:textId="27AB16D5" w:rsidR="000F7A09" w:rsidRDefault="000F7A09">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_Toc66717745 \h </w:instrText>
      </w:r>
      <w:r>
        <w:fldChar w:fldCharType="separate"/>
      </w:r>
      <w:r>
        <w:t>73</w:t>
      </w:r>
      <w:r>
        <w:fldChar w:fldCharType="end"/>
      </w:r>
    </w:p>
    <w:p w14:paraId="3AB16A06" w14:textId="000D68DE" w:rsidR="000F7A09" w:rsidRDefault="000F7A09">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_Toc66717746 \h </w:instrText>
      </w:r>
      <w:r>
        <w:fldChar w:fldCharType="separate"/>
      </w:r>
      <w:r>
        <w:t>73</w:t>
      </w:r>
      <w:r>
        <w:fldChar w:fldCharType="end"/>
      </w:r>
    </w:p>
    <w:p w14:paraId="433D3834" w14:textId="63321CF2" w:rsidR="000F7A09" w:rsidRDefault="000F7A09">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_Toc66717747 \h </w:instrText>
      </w:r>
      <w:r>
        <w:fldChar w:fldCharType="separate"/>
      </w:r>
      <w:r>
        <w:t>73</w:t>
      </w:r>
      <w:r>
        <w:fldChar w:fldCharType="end"/>
      </w:r>
    </w:p>
    <w:p w14:paraId="1EA1FC6F" w14:textId="702734A7" w:rsidR="000F7A09" w:rsidRDefault="000F7A09">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_Toc66717748 \h </w:instrText>
      </w:r>
      <w:r>
        <w:fldChar w:fldCharType="separate"/>
      </w:r>
      <w:r>
        <w:t>73</w:t>
      </w:r>
      <w:r>
        <w:fldChar w:fldCharType="end"/>
      </w:r>
    </w:p>
    <w:p w14:paraId="475DE41F" w14:textId="43234EF5" w:rsidR="000F7A09" w:rsidRDefault="000F7A09">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_Toc66717749 \h </w:instrText>
      </w:r>
      <w:r>
        <w:fldChar w:fldCharType="separate"/>
      </w:r>
      <w:r>
        <w:t>73</w:t>
      </w:r>
      <w:r>
        <w:fldChar w:fldCharType="end"/>
      </w:r>
    </w:p>
    <w:p w14:paraId="78056322" w14:textId="39845E10" w:rsidR="000F7A09" w:rsidRDefault="000F7A09">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_Toc66717750 \h </w:instrText>
      </w:r>
      <w:r>
        <w:fldChar w:fldCharType="separate"/>
      </w:r>
      <w:r>
        <w:t>74</w:t>
      </w:r>
      <w:r>
        <w:fldChar w:fldCharType="end"/>
      </w:r>
    </w:p>
    <w:p w14:paraId="01B90272" w14:textId="380A0AEA" w:rsidR="000F7A09" w:rsidRDefault="000F7A09">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_Toc66717751 \h </w:instrText>
      </w:r>
      <w:r>
        <w:fldChar w:fldCharType="separate"/>
      </w:r>
      <w:r>
        <w:t>75</w:t>
      </w:r>
      <w:r>
        <w:fldChar w:fldCharType="end"/>
      </w:r>
    </w:p>
    <w:p w14:paraId="319F82E4" w14:textId="0E0DF1F9" w:rsidR="000F7A09" w:rsidRDefault="000F7A09">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1848A9">
        <w:rPr>
          <w:i/>
          <w:iCs/>
          <w:lang w:val="en-US" w:eastAsia="zh-CN"/>
        </w:rPr>
        <w:t>BS type 1-O</w:t>
      </w:r>
      <w:r>
        <w:tab/>
      </w:r>
      <w:r>
        <w:fldChar w:fldCharType="begin"/>
      </w:r>
      <w:r>
        <w:instrText xml:space="preserve"> PAGEREF _Toc66717752 \h </w:instrText>
      </w:r>
      <w:r>
        <w:fldChar w:fldCharType="separate"/>
      </w:r>
      <w:r>
        <w:t>75</w:t>
      </w:r>
      <w:r>
        <w:fldChar w:fldCharType="end"/>
      </w:r>
    </w:p>
    <w:p w14:paraId="4F6D3680" w14:textId="0E623FD9" w:rsidR="000F7A09" w:rsidRDefault="000F7A09">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1848A9">
        <w:rPr>
          <w:i/>
          <w:lang w:val="en-US" w:eastAsia="zh-CN"/>
        </w:rPr>
        <w:t>BS type 2-O</w:t>
      </w:r>
      <w:r>
        <w:tab/>
      </w:r>
      <w:r>
        <w:fldChar w:fldCharType="begin"/>
      </w:r>
      <w:r>
        <w:instrText xml:space="preserve"> PAGEREF _Toc66717753 \h </w:instrText>
      </w:r>
      <w:r>
        <w:fldChar w:fldCharType="separate"/>
      </w:r>
      <w:r>
        <w:t>76</w:t>
      </w:r>
      <w:r>
        <w:fldChar w:fldCharType="end"/>
      </w:r>
    </w:p>
    <w:p w14:paraId="2BD0BCE5" w14:textId="7112B16C" w:rsidR="000F7A09" w:rsidRDefault="000F7A09">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_Toc66717754 \h </w:instrText>
      </w:r>
      <w:r>
        <w:fldChar w:fldCharType="separate"/>
      </w:r>
      <w:r>
        <w:t>77</w:t>
      </w:r>
      <w:r>
        <w:fldChar w:fldCharType="end"/>
      </w:r>
    </w:p>
    <w:p w14:paraId="01EB625B" w14:textId="6B230649" w:rsidR="000F7A09" w:rsidRDefault="000F7A09">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_Toc66717755 \h </w:instrText>
      </w:r>
      <w:r>
        <w:fldChar w:fldCharType="separate"/>
      </w:r>
      <w:r>
        <w:t>77</w:t>
      </w:r>
      <w:r>
        <w:fldChar w:fldCharType="end"/>
      </w:r>
    </w:p>
    <w:p w14:paraId="3E28E346" w14:textId="46993156" w:rsidR="000F7A09" w:rsidRDefault="000F7A09">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_Toc66717756 \h </w:instrText>
      </w:r>
      <w:r>
        <w:fldChar w:fldCharType="separate"/>
      </w:r>
      <w:r>
        <w:t>77</w:t>
      </w:r>
      <w:r>
        <w:fldChar w:fldCharType="end"/>
      </w:r>
    </w:p>
    <w:p w14:paraId="41A3C056" w14:textId="13AB7D33" w:rsidR="000F7A09" w:rsidRDefault="000F7A09">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_Toc66717757 \h </w:instrText>
      </w:r>
      <w:r>
        <w:fldChar w:fldCharType="separate"/>
      </w:r>
      <w:r>
        <w:t>78</w:t>
      </w:r>
      <w:r>
        <w:fldChar w:fldCharType="end"/>
      </w:r>
    </w:p>
    <w:p w14:paraId="42166DCC" w14:textId="3E5985B4"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_Toc66717758 \h </w:instrText>
      </w:r>
      <w:r>
        <w:fldChar w:fldCharType="separate"/>
      </w:r>
      <w:r>
        <w:t>78</w:t>
      </w:r>
      <w:r>
        <w:fldChar w:fldCharType="end"/>
      </w:r>
    </w:p>
    <w:p w14:paraId="717EFAAE" w14:textId="2D07B365" w:rsidR="000F7A09" w:rsidRDefault="000F7A09">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_Toc66717759 \h </w:instrText>
      </w:r>
      <w:r>
        <w:fldChar w:fldCharType="separate"/>
      </w:r>
      <w:r>
        <w:t>78</w:t>
      </w:r>
      <w:r>
        <w:fldChar w:fldCharType="end"/>
      </w:r>
    </w:p>
    <w:p w14:paraId="2F63E1AB" w14:textId="5DF6C788" w:rsidR="000F7A09" w:rsidRDefault="000F7A09">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_Toc66717760 \h </w:instrText>
      </w:r>
      <w:r>
        <w:fldChar w:fldCharType="separate"/>
      </w:r>
      <w:r>
        <w:t>78</w:t>
      </w:r>
      <w:r>
        <w:fldChar w:fldCharType="end"/>
      </w:r>
    </w:p>
    <w:p w14:paraId="25D52BB9" w14:textId="1EEBBAC2"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_Toc66717761 \h </w:instrText>
      </w:r>
      <w:r>
        <w:fldChar w:fldCharType="separate"/>
      </w:r>
      <w:r>
        <w:t>79</w:t>
      </w:r>
      <w:r>
        <w:fldChar w:fldCharType="end"/>
      </w:r>
    </w:p>
    <w:p w14:paraId="7DFB206F" w14:textId="7F476372" w:rsidR="000F7A09" w:rsidRDefault="000F7A09">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_Toc66717762 \h </w:instrText>
      </w:r>
      <w:r>
        <w:fldChar w:fldCharType="separate"/>
      </w:r>
      <w:r>
        <w:t>79</w:t>
      </w:r>
      <w:r>
        <w:fldChar w:fldCharType="end"/>
      </w:r>
    </w:p>
    <w:p w14:paraId="2618466D" w14:textId="52A2B9BE" w:rsidR="000F7A09" w:rsidRDefault="000F7A09">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_Toc66717763 \h </w:instrText>
      </w:r>
      <w:r>
        <w:fldChar w:fldCharType="separate"/>
      </w:r>
      <w:r>
        <w:t>79</w:t>
      </w:r>
      <w:r>
        <w:fldChar w:fldCharType="end"/>
      </w:r>
    </w:p>
    <w:p w14:paraId="0C528011" w14:textId="3EC2B177" w:rsidR="000F7A09" w:rsidRDefault="000F7A0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_Toc66717764 \h </w:instrText>
      </w:r>
      <w:r>
        <w:fldChar w:fldCharType="separate"/>
      </w:r>
      <w:r>
        <w:t>79</w:t>
      </w:r>
      <w:r>
        <w:fldChar w:fldCharType="end"/>
      </w:r>
    </w:p>
    <w:p w14:paraId="5407D60E" w14:textId="2AF59F46" w:rsidR="000F7A09" w:rsidRDefault="000F7A09">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_Toc66717765 \h </w:instrText>
      </w:r>
      <w:r>
        <w:fldChar w:fldCharType="separate"/>
      </w:r>
      <w:r>
        <w:t>79</w:t>
      </w:r>
      <w:r>
        <w:fldChar w:fldCharType="end"/>
      </w:r>
    </w:p>
    <w:p w14:paraId="4BABB4AC" w14:textId="4FD05851" w:rsidR="000F7A09" w:rsidRDefault="000F7A09">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_Toc66717766 \h </w:instrText>
      </w:r>
      <w:r>
        <w:fldChar w:fldCharType="separate"/>
      </w:r>
      <w:r>
        <w:t>80</w:t>
      </w:r>
      <w:r>
        <w:fldChar w:fldCharType="end"/>
      </w:r>
    </w:p>
    <w:p w14:paraId="153EFF4E" w14:textId="4E5179A1" w:rsidR="000F7A09" w:rsidRDefault="000F7A09">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_Toc66717767 \h </w:instrText>
      </w:r>
      <w:r>
        <w:fldChar w:fldCharType="separate"/>
      </w:r>
      <w:r>
        <w:t>80</w:t>
      </w:r>
      <w:r>
        <w:fldChar w:fldCharType="end"/>
      </w:r>
    </w:p>
    <w:p w14:paraId="2CD51E7E" w14:textId="71AC5493" w:rsidR="000F7A09" w:rsidRDefault="000F7A09">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_Toc66717768 \h </w:instrText>
      </w:r>
      <w:r>
        <w:fldChar w:fldCharType="separate"/>
      </w:r>
      <w:r>
        <w:t>80</w:t>
      </w:r>
      <w:r>
        <w:fldChar w:fldCharType="end"/>
      </w:r>
    </w:p>
    <w:p w14:paraId="06FF825F" w14:textId="67F6C15A" w:rsidR="000F7A09" w:rsidRDefault="000F7A09">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_Toc66717769 \h </w:instrText>
      </w:r>
      <w:r>
        <w:fldChar w:fldCharType="separate"/>
      </w:r>
      <w:r>
        <w:t>80</w:t>
      </w:r>
      <w:r>
        <w:fldChar w:fldCharType="end"/>
      </w:r>
    </w:p>
    <w:p w14:paraId="13392BA4" w14:textId="0C0E8EC2"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_Toc66717770 \h </w:instrText>
      </w:r>
      <w:r>
        <w:fldChar w:fldCharType="separate"/>
      </w:r>
      <w:r>
        <w:t>80</w:t>
      </w:r>
      <w:r>
        <w:fldChar w:fldCharType="end"/>
      </w:r>
    </w:p>
    <w:p w14:paraId="134BDDBD" w14:textId="2D21D0E2" w:rsidR="000F7A09" w:rsidRDefault="000F7A09">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_Toc66717771 \h </w:instrText>
      </w:r>
      <w:r>
        <w:fldChar w:fldCharType="separate"/>
      </w:r>
      <w:r>
        <w:t>80</w:t>
      </w:r>
      <w:r>
        <w:fldChar w:fldCharType="end"/>
      </w:r>
    </w:p>
    <w:p w14:paraId="6086671C" w14:textId="08C00C3D" w:rsidR="000F7A09" w:rsidRDefault="000F7A09">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_Toc66717772 \h </w:instrText>
      </w:r>
      <w:r>
        <w:fldChar w:fldCharType="separate"/>
      </w:r>
      <w:r>
        <w:t>80</w:t>
      </w:r>
      <w:r>
        <w:fldChar w:fldCharType="end"/>
      </w:r>
    </w:p>
    <w:p w14:paraId="1F2E9A01" w14:textId="77025C48" w:rsidR="000F7A09" w:rsidRDefault="000F7A09">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_Toc66717773 \h </w:instrText>
      </w:r>
      <w:r>
        <w:fldChar w:fldCharType="separate"/>
      </w:r>
      <w:r>
        <w:t>82</w:t>
      </w:r>
      <w:r>
        <w:fldChar w:fldCharType="end"/>
      </w:r>
    </w:p>
    <w:p w14:paraId="59D6E35E" w14:textId="20F03D3F" w:rsidR="000F7A09" w:rsidRDefault="000F7A09">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1848A9">
        <w:rPr>
          <w:i/>
          <w:lang w:eastAsia="ja-JP"/>
        </w:rPr>
        <w:t>BS type 1-O</w:t>
      </w:r>
      <w:r>
        <w:tab/>
      </w:r>
      <w:r>
        <w:fldChar w:fldCharType="begin"/>
      </w:r>
      <w:r>
        <w:instrText xml:space="preserve"> PAGEREF _Toc66717774 \h </w:instrText>
      </w:r>
      <w:r>
        <w:fldChar w:fldCharType="separate"/>
      </w:r>
      <w:r>
        <w:t>82</w:t>
      </w:r>
      <w:r>
        <w:fldChar w:fldCharType="end"/>
      </w:r>
    </w:p>
    <w:p w14:paraId="23DD602C" w14:textId="4329D590" w:rsidR="000F7A09" w:rsidRDefault="000F7A09">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1848A9">
        <w:rPr>
          <w:i/>
          <w:lang w:eastAsia="ja-JP"/>
        </w:rPr>
        <w:t>BS type 2-O</w:t>
      </w:r>
      <w:r>
        <w:tab/>
      </w:r>
      <w:r>
        <w:fldChar w:fldCharType="begin"/>
      </w:r>
      <w:r>
        <w:instrText xml:space="preserve"> PAGEREF _Toc66717775 \h </w:instrText>
      </w:r>
      <w:r>
        <w:fldChar w:fldCharType="separate"/>
      </w:r>
      <w:r>
        <w:t>82</w:t>
      </w:r>
      <w:r>
        <w:fldChar w:fldCharType="end"/>
      </w:r>
    </w:p>
    <w:p w14:paraId="7EBF3559" w14:textId="5D805A9D" w:rsidR="000F7A09" w:rsidRDefault="000F7A09">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_Toc66717776 \h </w:instrText>
      </w:r>
      <w:r>
        <w:fldChar w:fldCharType="separate"/>
      </w:r>
      <w:r>
        <w:t>82</w:t>
      </w:r>
      <w:r>
        <w:fldChar w:fldCharType="end"/>
      </w:r>
    </w:p>
    <w:p w14:paraId="086E8E79" w14:textId="4FD90356" w:rsidR="000F7A09" w:rsidRDefault="000F7A09">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_Toc66717777 \h </w:instrText>
      </w:r>
      <w:r>
        <w:fldChar w:fldCharType="separate"/>
      </w:r>
      <w:r>
        <w:t>82</w:t>
      </w:r>
      <w:r>
        <w:fldChar w:fldCharType="end"/>
      </w:r>
    </w:p>
    <w:p w14:paraId="145C643E" w14:textId="2D8B3C37" w:rsidR="000F7A09" w:rsidRDefault="000F7A09">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_Toc66717778 \h </w:instrText>
      </w:r>
      <w:r>
        <w:fldChar w:fldCharType="separate"/>
      </w:r>
      <w:r>
        <w:t>82</w:t>
      </w:r>
      <w:r>
        <w:fldChar w:fldCharType="end"/>
      </w:r>
    </w:p>
    <w:p w14:paraId="377E5F6A" w14:textId="428884CE" w:rsidR="000F7A09" w:rsidRDefault="000F7A09">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_Toc66717779 \h </w:instrText>
      </w:r>
      <w:r>
        <w:fldChar w:fldCharType="separate"/>
      </w:r>
      <w:r>
        <w:t>82</w:t>
      </w:r>
      <w:r>
        <w:fldChar w:fldCharType="end"/>
      </w:r>
    </w:p>
    <w:p w14:paraId="061F2487" w14:textId="447322FA" w:rsidR="000F7A09" w:rsidRDefault="000F7A09">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_Toc66717780 \h </w:instrText>
      </w:r>
      <w:r>
        <w:fldChar w:fldCharType="separate"/>
      </w:r>
      <w:r>
        <w:t>82</w:t>
      </w:r>
      <w:r>
        <w:fldChar w:fldCharType="end"/>
      </w:r>
    </w:p>
    <w:p w14:paraId="73C8F94D" w14:textId="334AADA2" w:rsidR="000F7A09" w:rsidRDefault="000F7A09">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_Toc66717781 \h </w:instrText>
      </w:r>
      <w:r>
        <w:fldChar w:fldCharType="separate"/>
      </w:r>
      <w:r>
        <w:t>82</w:t>
      </w:r>
      <w:r>
        <w:fldChar w:fldCharType="end"/>
      </w:r>
    </w:p>
    <w:p w14:paraId="0010E9E6" w14:textId="66DB321B" w:rsidR="000F7A09" w:rsidRDefault="000F7A09">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_Toc66717782 \h </w:instrText>
      </w:r>
      <w:r>
        <w:fldChar w:fldCharType="separate"/>
      </w:r>
      <w:r>
        <w:t>83</w:t>
      </w:r>
      <w:r>
        <w:fldChar w:fldCharType="end"/>
      </w:r>
    </w:p>
    <w:p w14:paraId="23E9D7D3" w14:textId="1DBD4847" w:rsidR="000F7A09" w:rsidRDefault="000F7A09">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_Toc66717783 \h </w:instrText>
      </w:r>
      <w:r>
        <w:fldChar w:fldCharType="separate"/>
      </w:r>
      <w:r>
        <w:t>84</w:t>
      </w:r>
      <w:r>
        <w:fldChar w:fldCharType="end"/>
      </w:r>
    </w:p>
    <w:p w14:paraId="5D098721" w14:textId="1C54BEC1" w:rsidR="000F7A09" w:rsidRDefault="000F7A09">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_Toc66717784 \h </w:instrText>
      </w:r>
      <w:r>
        <w:fldChar w:fldCharType="separate"/>
      </w:r>
      <w:r>
        <w:t>84</w:t>
      </w:r>
      <w:r>
        <w:fldChar w:fldCharType="end"/>
      </w:r>
    </w:p>
    <w:p w14:paraId="5191DD6C" w14:textId="52A48218" w:rsidR="000F7A09" w:rsidRDefault="000F7A09">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_Toc66717785 \h </w:instrText>
      </w:r>
      <w:r>
        <w:fldChar w:fldCharType="separate"/>
      </w:r>
      <w:r>
        <w:t>86</w:t>
      </w:r>
      <w:r>
        <w:fldChar w:fldCharType="end"/>
      </w:r>
    </w:p>
    <w:p w14:paraId="63E8494E" w14:textId="391C0862" w:rsidR="000F7A09" w:rsidRDefault="000F7A09">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_Toc66717786 \h </w:instrText>
      </w:r>
      <w:r>
        <w:fldChar w:fldCharType="separate"/>
      </w:r>
      <w:r>
        <w:t>89</w:t>
      </w:r>
      <w:r>
        <w:fldChar w:fldCharType="end"/>
      </w:r>
    </w:p>
    <w:p w14:paraId="615123B4" w14:textId="52D4D3B9" w:rsidR="000F7A09" w:rsidRDefault="000F7A09">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_Toc66717787 \h </w:instrText>
      </w:r>
      <w:r>
        <w:fldChar w:fldCharType="separate"/>
      </w:r>
      <w:r>
        <w:t>89</w:t>
      </w:r>
      <w:r>
        <w:fldChar w:fldCharType="end"/>
      </w:r>
    </w:p>
    <w:p w14:paraId="00D39F97" w14:textId="2996C7E2" w:rsidR="000F7A09" w:rsidRDefault="000F7A09">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_Toc66717788 \h </w:instrText>
      </w:r>
      <w:r>
        <w:fldChar w:fldCharType="separate"/>
      </w:r>
      <w:r>
        <w:t>89</w:t>
      </w:r>
      <w:r>
        <w:fldChar w:fldCharType="end"/>
      </w:r>
    </w:p>
    <w:p w14:paraId="519E063F" w14:textId="672D15EF" w:rsidR="000F7A09" w:rsidRDefault="000F7A09">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_Toc66717789 \h </w:instrText>
      </w:r>
      <w:r>
        <w:fldChar w:fldCharType="separate"/>
      </w:r>
      <w:r>
        <w:t>89</w:t>
      </w:r>
      <w:r>
        <w:fldChar w:fldCharType="end"/>
      </w:r>
    </w:p>
    <w:p w14:paraId="3662870A" w14:textId="74646A86" w:rsidR="000F7A09" w:rsidRDefault="000F7A09">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_Toc66717790 \h </w:instrText>
      </w:r>
      <w:r>
        <w:fldChar w:fldCharType="separate"/>
      </w:r>
      <w:r>
        <w:t>89</w:t>
      </w:r>
      <w:r>
        <w:fldChar w:fldCharType="end"/>
      </w:r>
    </w:p>
    <w:p w14:paraId="7CE35C00" w14:textId="0D509900" w:rsidR="000F7A09" w:rsidRDefault="000F7A09">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_Toc66717791 \h </w:instrText>
      </w:r>
      <w:r>
        <w:fldChar w:fldCharType="separate"/>
      </w:r>
      <w:r>
        <w:t>89</w:t>
      </w:r>
      <w:r>
        <w:fldChar w:fldCharType="end"/>
      </w:r>
    </w:p>
    <w:p w14:paraId="394D763E" w14:textId="1E55537A" w:rsidR="000F7A09" w:rsidRDefault="000F7A09">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_Toc66717792 \h </w:instrText>
      </w:r>
      <w:r>
        <w:fldChar w:fldCharType="separate"/>
      </w:r>
      <w:r>
        <w:t>89</w:t>
      </w:r>
      <w:r>
        <w:fldChar w:fldCharType="end"/>
      </w:r>
    </w:p>
    <w:p w14:paraId="6BBE074E" w14:textId="75B98FF4" w:rsidR="000F7A09" w:rsidRDefault="000F7A09">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_Toc66717793 \h </w:instrText>
      </w:r>
      <w:r>
        <w:fldChar w:fldCharType="separate"/>
      </w:r>
      <w:r>
        <w:t>90</w:t>
      </w:r>
      <w:r>
        <w:fldChar w:fldCharType="end"/>
      </w:r>
    </w:p>
    <w:p w14:paraId="742B32EB" w14:textId="1A87CCC6" w:rsidR="000F7A09" w:rsidRDefault="000F7A09">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1848A9">
        <w:rPr>
          <w:i/>
        </w:rPr>
        <w:t>BS type 1-O</w:t>
      </w:r>
      <w:r>
        <w:tab/>
      </w:r>
      <w:r>
        <w:fldChar w:fldCharType="begin"/>
      </w:r>
      <w:r>
        <w:instrText xml:space="preserve"> PAGEREF _Toc66717794 \h </w:instrText>
      </w:r>
      <w:r>
        <w:fldChar w:fldCharType="separate"/>
      </w:r>
      <w:r>
        <w:t>90</w:t>
      </w:r>
      <w:r>
        <w:fldChar w:fldCharType="end"/>
      </w:r>
    </w:p>
    <w:p w14:paraId="384D5DAE" w14:textId="49C10FA7" w:rsidR="000F7A09" w:rsidRDefault="000F7A09">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1848A9">
        <w:rPr>
          <w:i/>
        </w:rPr>
        <w:t>BS type 2-O</w:t>
      </w:r>
      <w:r>
        <w:tab/>
      </w:r>
      <w:r>
        <w:fldChar w:fldCharType="begin"/>
      </w:r>
      <w:r>
        <w:instrText xml:space="preserve"> PAGEREF _Toc66717795 \h </w:instrText>
      </w:r>
      <w:r>
        <w:fldChar w:fldCharType="separate"/>
      </w:r>
      <w:r>
        <w:t>101</w:t>
      </w:r>
      <w:r>
        <w:fldChar w:fldCharType="end"/>
      </w:r>
    </w:p>
    <w:p w14:paraId="0B0F9CE1" w14:textId="74FAF186" w:rsidR="000F7A09" w:rsidRDefault="000F7A09">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_Toc66717796 \h </w:instrText>
      </w:r>
      <w:r>
        <w:fldChar w:fldCharType="separate"/>
      </w:r>
      <w:r>
        <w:t>103</w:t>
      </w:r>
      <w:r>
        <w:fldChar w:fldCharType="end"/>
      </w:r>
    </w:p>
    <w:p w14:paraId="71020DD8" w14:textId="0C77BC07" w:rsidR="000F7A09" w:rsidRDefault="000F7A09">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_Toc66717797 \h </w:instrText>
      </w:r>
      <w:r>
        <w:fldChar w:fldCharType="separate"/>
      </w:r>
      <w:r>
        <w:t>103</w:t>
      </w:r>
      <w:r>
        <w:fldChar w:fldCharType="end"/>
      </w:r>
    </w:p>
    <w:p w14:paraId="76DA1AD1" w14:textId="253AEEFC" w:rsidR="000F7A09" w:rsidRDefault="000F7A09">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_Toc66717798 \h </w:instrText>
      </w:r>
      <w:r>
        <w:fldChar w:fldCharType="separate"/>
      </w:r>
      <w:r>
        <w:t>103</w:t>
      </w:r>
      <w:r>
        <w:fldChar w:fldCharType="end"/>
      </w:r>
    </w:p>
    <w:p w14:paraId="2843ADCD" w14:textId="23AA3763" w:rsidR="000F7A09" w:rsidRDefault="000F7A09">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_Toc66717799 \h </w:instrText>
      </w:r>
      <w:r>
        <w:fldChar w:fldCharType="separate"/>
      </w:r>
      <w:r>
        <w:t>103</w:t>
      </w:r>
      <w:r>
        <w:fldChar w:fldCharType="end"/>
      </w:r>
    </w:p>
    <w:p w14:paraId="476F5E46" w14:textId="74736774" w:rsidR="000F7A09" w:rsidRDefault="000F7A09">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1848A9">
        <w:rPr>
          <w:lang w:val="en-US" w:eastAsia="sv-SE"/>
        </w:rPr>
        <w:t>r</w:t>
      </w:r>
      <w:r>
        <w:rPr>
          <w:lang w:eastAsia="sv-SE"/>
        </w:rPr>
        <w:t>equirement</w:t>
      </w:r>
      <w:r>
        <w:tab/>
      </w:r>
      <w:r>
        <w:fldChar w:fldCharType="begin"/>
      </w:r>
      <w:r>
        <w:instrText xml:space="preserve"> PAGEREF _Toc66717800 \h </w:instrText>
      </w:r>
      <w:r>
        <w:fldChar w:fldCharType="separate"/>
      </w:r>
      <w:r>
        <w:t>103</w:t>
      </w:r>
      <w:r>
        <w:fldChar w:fldCharType="end"/>
      </w:r>
    </w:p>
    <w:p w14:paraId="1680843D" w14:textId="70AFB617" w:rsidR="000F7A09" w:rsidRDefault="000F7A09">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_Toc66717801 \h </w:instrText>
      </w:r>
      <w:r>
        <w:fldChar w:fldCharType="separate"/>
      </w:r>
      <w:r>
        <w:t>103</w:t>
      </w:r>
      <w:r>
        <w:fldChar w:fldCharType="end"/>
      </w:r>
    </w:p>
    <w:p w14:paraId="5B5DE5B6" w14:textId="21A02303" w:rsidR="000F7A09" w:rsidRDefault="000F7A09">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_Toc66717802 \h </w:instrText>
      </w:r>
      <w:r>
        <w:fldChar w:fldCharType="separate"/>
      </w:r>
      <w:r>
        <w:t>104</w:t>
      </w:r>
      <w:r>
        <w:fldChar w:fldCharType="end"/>
      </w:r>
    </w:p>
    <w:p w14:paraId="3C4250E2" w14:textId="05BF02B4" w:rsidR="000F7A09" w:rsidRDefault="000F7A09">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1848A9">
        <w:rPr>
          <w:lang w:val="en-US" w:eastAsia="sv-SE"/>
        </w:rPr>
        <w:t>r</w:t>
      </w:r>
      <w:r>
        <w:rPr>
          <w:lang w:eastAsia="sv-SE"/>
        </w:rPr>
        <w:t>equirement</w:t>
      </w:r>
      <w:r>
        <w:tab/>
      </w:r>
      <w:r>
        <w:fldChar w:fldCharType="begin"/>
      </w:r>
      <w:r>
        <w:instrText xml:space="preserve"> PAGEREF _Toc66717803 \h </w:instrText>
      </w:r>
      <w:r>
        <w:fldChar w:fldCharType="separate"/>
      </w:r>
      <w:r>
        <w:t>105</w:t>
      </w:r>
      <w:r>
        <w:fldChar w:fldCharType="end"/>
      </w:r>
    </w:p>
    <w:p w14:paraId="5725B8CE" w14:textId="7B8EC3F9" w:rsidR="000F7A09" w:rsidRDefault="000F7A09">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_Toc66717804 \h </w:instrText>
      </w:r>
      <w:r>
        <w:fldChar w:fldCharType="separate"/>
      </w:r>
      <w:r>
        <w:t>107</w:t>
      </w:r>
      <w:r>
        <w:fldChar w:fldCharType="end"/>
      </w:r>
    </w:p>
    <w:p w14:paraId="5D2F9458" w14:textId="689CF85E" w:rsidR="000F7A09" w:rsidRDefault="000F7A09">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_Toc66717805 \h </w:instrText>
      </w:r>
      <w:r>
        <w:fldChar w:fldCharType="separate"/>
      </w:r>
      <w:r>
        <w:t>107</w:t>
      </w:r>
      <w:r>
        <w:fldChar w:fldCharType="end"/>
      </w:r>
    </w:p>
    <w:p w14:paraId="055AE830" w14:textId="571A7D2F" w:rsidR="000F7A09" w:rsidRDefault="000F7A09">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1848A9">
        <w:rPr>
          <w:lang w:val="en-US" w:eastAsia="sv-SE"/>
        </w:rPr>
        <w:t>Minimum requirements</w:t>
      </w:r>
      <w:r>
        <w:tab/>
      </w:r>
      <w:r>
        <w:fldChar w:fldCharType="begin"/>
      </w:r>
      <w:r>
        <w:instrText xml:space="preserve"> PAGEREF _Toc66717806 \h </w:instrText>
      </w:r>
      <w:r>
        <w:fldChar w:fldCharType="separate"/>
      </w:r>
      <w:r>
        <w:t>107</w:t>
      </w:r>
      <w:r>
        <w:fldChar w:fldCharType="end"/>
      </w:r>
    </w:p>
    <w:p w14:paraId="0B8A225A" w14:textId="7EC236D9" w:rsidR="000F7A09" w:rsidRDefault="000F7A09">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1848A9">
        <w:rPr>
          <w:lang w:val="en-US" w:eastAsia="sv-SE"/>
        </w:rPr>
        <w:t>Test purpose</w:t>
      </w:r>
      <w:r>
        <w:tab/>
      </w:r>
      <w:r>
        <w:fldChar w:fldCharType="begin"/>
      </w:r>
      <w:r>
        <w:instrText xml:space="preserve"> PAGEREF _Toc66717807 \h </w:instrText>
      </w:r>
      <w:r>
        <w:fldChar w:fldCharType="separate"/>
      </w:r>
      <w:r>
        <w:t>107</w:t>
      </w:r>
      <w:r>
        <w:fldChar w:fldCharType="end"/>
      </w:r>
    </w:p>
    <w:p w14:paraId="4D5490EA" w14:textId="1847FF01" w:rsidR="000F7A09" w:rsidRDefault="000F7A09">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1848A9">
        <w:rPr>
          <w:lang w:val="en-US" w:eastAsia="sv-SE"/>
        </w:rPr>
        <w:t>Method of test</w:t>
      </w:r>
      <w:r>
        <w:tab/>
      </w:r>
      <w:r>
        <w:fldChar w:fldCharType="begin"/>
      </w:r>
      <w:r>
        <w:instrText xml:space="preserve"> PAGEREF _Toc66717808 \h </w:instrText>
      </w:r>
      <w:r>
        <w:fldChar w:fldCharType="separate"/>
      </w:r>
      <w:r>
        <w:t>107</w:t>
      </w:r>
      <w:r>
        <w:fldChar w:fldCharType="end"/>
      </w:r>
    </w:p>
    <w:p w14:paraId="40484004" w14:textId="394AC101" w:rsidR="000F7A09" w:rsidRDefault="000F7A09">
      <w:pPr>
        <w:pStyle w:val="TOC5"/>
        <w:rPr>
          <w:rFonts w:asciiTheme="minorHAnsi" w:eastAsiaTheme="minorEastAsia" w:hAnsiTheme="minorHAnsi" w:cstheme="minorBidi"/>
          <w:sz w:val="22"/>
          <w:szCs w:val="22"/>
          <w:lang w:eastAsia="en-GB"/>
        </w:rPr>
      </w:pPr>
      <w:r>
        <w:rPr>
          <w:lang w:eastAsia="sv-SE"/>
        </w:rPr>
        <w:t>6.7.5.</w:t>
      </w:r>
      <w:r w:rsidRPr="001848A9">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_Toc66717809 \h </w:instrText>
      </w:r>
      <w:r>
        <w:fldChar w:fldCharType="separate"/>
      </w:r>
      <w:r>
        <w:t>108</w:t>
      </w:r>
      <w:r>
        <w:fldChar w:fldCharType="end"/>
      </w:r>
    </w:p>
    <w:p w14:paraId="2ECCBF95" w14:textId="407C7735" w:rsidR="000F7A09" w:rsidRDefault="000F7A09">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_Toc66717810 \h </w:instrText>
      </w:r>
      <w:r>
        <w:fldChar w:fldCharType="separate"/>
      </w:r>
      <w:r>
        <w:t>109</w:t>
      </w:r>
      <w:r>
        <w:fldChar w:fldCharType="end"/>
      </w:r>
    </w:p>
    <w:p w14:paraId="7FDE80B4" w14:textId="7E8D433F" w:rsidR="000F7A09" w:rsidRDefault="000F7A09">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_Toc66717811 \h </w:instrText>
      </w:r>
      <w:r>
        <w:fldChar w:fldCharType="separate"/>
      </w:r>
      <w:r>
        <w:t>109</w:t>
      </w:r>
      <w:r>
        <w:fldChar w:fldCharType="end"/>
      </w:r>
    </w:p>
    <w:p w14:paraId="15FC87D5" w14:textId="5FC56CD6" w:rsidR="000F7A09" w:rsidRDefault="000F7A09">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_Toc66717812 \h </w:instrText>
      </w:r>
      <w:r>
        <w:fldChar w:fldCharType="separate"/>
      </w:r>
      <w:r>
        <w:t>109</w:t>
      </w:r>
      <w:r>
        <w:fldChar w:fldCharType="end"/>
      </w:r>
    </w:p>
    <w:p w14:paraId="13F3B566" w14:textId="496F5BFF" w:rsidR="000F7A09" w:rsidRDefault="000F7A09">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_Toc66717813 \h </w:instrText>
      </w:r>
      <w:r>
        <w:fldChar w:fldCharType="separate"/>
      </w:r>
      <w:r>
        <w:t>109</w:t>
      </w:r>
      <w:r>
        <w:fldChar w:fldCharType="end"/>
      </w:r>
    </w:p>
    <w:p w14:paraId="0782B451" w14:textId="65254B3B" w:rsidR="000F7A09" w:rsidRDefault="000F7A09">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_Toc66717814 \h </w:instrText>
      </w:r>
      <w:r>
        <w:fldChar w:fldCharType="separate"/>
      </w:r>
      <w:r>
        <w:t>109</w:t>
      </w:r>
      <w:r>
        <w:fldChar w:fldCharType="end"/>
      </w:r>
    </w:p>
    <w:p w14:paraId="3C4C4BFC" w14:textId="05F6E8B3" w:rsidR="000F7A09" w:rsidRDefault="000F7A09">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1848A9">
        <w:rPr>
          <w:lang w:val="en-US" w:eastAsia="sv-SE"/>
        </w:rPr>
        <w:t>r</w:t>
      </w:r>
      <w:r>
        <w:rPr>
          <w:lang w:eastAsia="sv-SE"/>
        </w:rPr>
        <w:t>equirement</w:t>
      </w:r>
      <w:r>
        <w:tab/>
      </w:r>
      <w:r>
        <w:fldChar w:fldCharType="begin"/>
      </w:r>
      <w:r>
        <w:instrText xml:space="preserve"> PAGEREF _Toc66717815 \h </w:instrText>
      </w:r>
      <w:r>
        <w:fldChar w:fldCharType="separate"/>
      </w:r>
      <w:r>
        <w:t>111</w:t>
      </w:r>
      <w:r>
        <w:fldChar w:fldCharType="end"/>
      </w:r>
    </w:p>
    <w:p w14:paraId="560BE41A" w14:textId="38EBD26A" w:rsidR="000F7A09" w:rsidRDefault="000F7A09">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1848A9">
        <w:rPr>
          <w:lang w:val="en-US"/>
        </w:rPr>
        <w:t>Co-location requirements</w:t>
      </w:r>
      <w:r>
        <w:tab/>
      </w:r>
      <w:r>
        <w:fldChar w:fldCharType="begin"/>
      </w:r>
      <w:r>
        <w:instrText xml:space="preserve"> PAGEREF _Toc66717816 \h </w:instrText>
      </w:r>
      <w:r>
        <w:fldChar w:fldCharType="separate"/>
      </w:r>
      <w:r>
        <w:t>117</w:t>
      </w:r>
      <w:r>
        <w:fldChar w:fldCharType="end"/>
      </w:r>
    </w:p>
    <w:p w14:paraId="213AA651" w14:textId="23FE8266" w:rsidR="000F7A09" w:rsidRDefault="000F7A09">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_Toc66717817 \h </w:instrText>
      </w:r>
      <w:r>
        <w:fldChar w:fldCharType="separate"/>
      </w:r>
      <w:r>
        <w:t>117</w:t>
      </w:r>
      <w:r>
        <w:fldChar w:fldCharType="end"/>
      </w:r>
    </w:p>
    <w:p w14:paraId="620B4857" w14:textId="4DFFFFD0" w:rsidR="000F7A09" w:rsidRDefault="000F7A09">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1848A9">
        <w:rPr>
          <w:lang w:val="en-US" w:eastAsia="sv-SE"/>
        </w:rPr>
        <w:t>Minimum requirements</w:t>
      </w:r>
      <w:r>
        <w:tab/>
      </w:r>
      <w:r>
        <w:fldChar w:fldCharType="begin"/>
      </w:r>
      <w:r>
        <w:instrText xml:space="preserve"> PAGEREF _Toc66717818 \h </w:instrText>
      </w:r>
      <w:r>
        <w:fldChar w:fldCharType="separate"/>
      </w:r>
      <w:r>
        <w:t>117</w:t>
      </w:r>
      <w:r>
        <w:fldChar w:fldCharType="end"/>
      </w:r>
    </w:p>
    <w:p w14:paraId="65E3266B" w14:textId="7B96D690" w:rsidR="000F7A09" w:rsidRDefault="000F7A09">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1848A9">
        <w:rPr>
          <w:lang w:val="en-US" w:eastAsia="sv-SE"/>
        </w:rPr>
        <w:t>Test purpose</w:t>
      </w:r>
      <w:r>
        <w:tab/>
      </w:r>
      <w:r>
        <w:fldChar w:fldCharType="begin"/>
      </w:r>
      <w:r>
        <w:instrText xml:space="preserve"> PAGEREF _Toc66717819 \h </w:instrText>
      </w:r>
      <w:r>
        <w:fldChar w:fldCharType="separate"/>
      </w:r>
      <w:r>
        <w:t>117</w:t>
      </w:r>
      <w:r>
        <w:fldChar w:fldCharType="end"/>
      </w:r>
    </w:p>
    <w:p w14:paraId="5645B787" w14:textId="3569E9F7" w:rsidR="000F7A09" w:rsidRDefault="000F7A09">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1848A9">
        <w:rPr>
          <w:lang w:val="en-US" w:eastAsia="sv-SE"/>
        </w:rPr>
        <w:t>Method of test</w:t>
      </w:r>
      <w:r>
        <w:tab/>
      </w:r>
      <w:r>
        <w:fldChar w:fldCharType="begin"/>
      </w:r>
      <w:r>
        <w:instrText xml:space="preserve"> PAGEREF _Toc66717820 \h </w:instrText>
      </w:r>
      <w:r>
        <w:fldChar w:fldCharType="separate"/>
      </w:r>
      <w:r>
        <w:t>117</w:t>
      </w:r>
      <w:r>
        <w:fldChar w:fldCharType="end"/>
      </w:r>
    </w:p>
    <w:p w14:paraId="4B9E9C05" w14:textId="5BA123B7" w:rsidR="000F7A09" w:rsidRDefault="000F7A09">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_Toc66717821 \h </w:instrText>
      </w:r>
      <w:r>
        <w:fldChar w:fldCharType="separate"/>
      </w:r>
      <w:r>
        <w:t>118</w:t>
      </w:r>
      <w:r>
        <w:fldChar w:fldCharType="end"/>
      </w:r>
    </w:p>
    <w:p w14:paraId="1ED44DD3" w14:textId="2F11A04F" w:rsidR="000F7A09" w:rsidRDefault="000F7A09">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_Toc66717822 \h </w:instrText>
      </w:r>
      <w:r>
        <w:fldChar w:fldCharType="separate"/>
      </w:r>
      <w:r>
        <w:t>122</w:t>
      </w:r>
      <w:r>
        <w:fldChar w:fldCharType="end"/>
      </w:r>
    </w:p>
    <w:p w14:paraId="51BA619B" w14:textId="7D8B7A67" w:rsidR="000F7A09" w:rsidRDefault="000F7A09">
      <w:pPr>
        <w:pStyle w:val="TOC3"/>
        <w:rPr>
          <w:rFonts w:asciiTheme="minorHAnsi" w:eastAsiaTheme="minorEastAsia" w:hAnsiTheme="minorHAnsi" w:cstheme="minorBidi"/>
          <w:sz w:val="22"/>
          <w:szCs w:val="22"/>
          <w:lang w:eastAsia="en-GB"/>
        </w:rPr>
      </w:pPr>
      <w:r>
        <w:t>6.</w:t>
      </w:r>
      <w:r w:rsidRPr="001848A9">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_Toc66717823 \h </w:instrText>
      </w:r>
      <w:r>
        <w:fldChar w:fldCharType="separate"/>
      </w:r>
      <w:r>
        <w:t>122</w:t>
      </w:r>
      <w:r>
        <w:fldChar w:fldCharType="end"/>
      </w:r>
    </w:p>
    <w:p w14:paraId="763F5BDC" w14:textId="20FB3E6F" w:rsidR="000F7A09" w:rsidRDefault="000F7A09">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_Toc66717824 \h </w:instrText>
      </w:r>
      <w:r>
        <w:fldChar w:fldCharType="separate"/>
      </w:r>
      <w:r>
        <w:t>122</w:t>
      </w:r>
      <w:r>
        <w:fldChar w:fldCharType="end"/>
      </w:r>
    </w:p>
    <w:p w14:paraId="77B3FDFB" w14:textId="5B80788D" w:rsidR="000F7A09" w:rsidRDefault="000F7A09">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_Toc66717825 \h </w:instrText>
      </w:r>
      <w:r>
        <w:fldChar w:fldCharType="separate"/>
      </w:r>
      <w:r>
        <w:t>122</w:t>
      </w:r>
      <w:r>
        <w:fldChar w:fldCharType="end"/>
      </w:r>
    </w:p>
    <w:p w14:paraId="4F237826" w14:textId="71AB64B0" w:rsidR="000F7A09" w:rsidRDefault="000F7A09">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_Toc66717826 \h </w:instrText>
      </w:r>
      <w:r>
        <w:fldChar w:fldCharType="separate"/>
      </w:r>
      <w:r>
        <w:t>122</w:t>
      </w:r>
      <w:r>
        <w:fldChar w:fldCharType="end"/>
      </w:r>
    </w:p>
    <w:p w14:paraId="1EC52E49" w14:textId="07A27D59" w:rsidR="000F7A09" w:rsidRDefault="000F7A09">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_Toc66717827 \h </w:instrText>
      </w:r>
      <w:r>
        <w:fldChar w:fldCharType="separate"/>
      </w:r>
      <w:r>
        <w:t>122</w:t>
      </w:r>
      <w:r>
        <w:fldChar w:fldCharType="end"/>
      </w:r>
    </w:p>
    <w:p w14:paraId="0D8D7041" w14:textId="340B0460" w:rsidR="000F7A09" w:rsidRDefault="000F7A09">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_Toc66717828 \h </w:instrText>
      </w:r>
      <w:r>
        <w:fldChar w:fldCharType="separate"/>
      </w:r>
      <w:r>
        <w:t>122</w:t>
      </w:r>
      <w:r>
        <w:fldChar w:fldCharType="end"/>
      </w:r>
    </w:p>
    <w:p w14:paraId="061816E7" w14:textId="1EBC025A" w:rsidR="000F7A09" w:rsidRDefault="000F7A09">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1848A9">
        <w:rPr>
          <w:lang w:val="en-US"/>
        </w:rPr>
        <w:t>s</w:t>
      </w:r>
      <w:r>
        <w:tab/>
      </w:r>
      <w:r>
        <w:fldChar w:fldCharType="begin"/>
      </w:r>
      <w:r>
        <w:instrText xml:space="preserve"> PAGEREF _Toc66717829 \h </w:instrText>
      </w:r>
      <w:r>
        <w:fldChar w:fldCharType="separate"/>
      </w:r>
      <w:r>
        <w:t>124</w:t>
      </w:r>
      <w:r>
        <w:fldChar w:fldCharType="end"/>
      </w:r>
    </w:p>
    <w:p w14:paraId="6533529D" w14:textId="37225E5F" w:rsidR="000F7A09" w:rsidRDefault="000F7A09">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_Toc66717830 \h </w:instrText>
      </w:r>
      <w:r>
        <w:fldChar w:fldCharType="separate"/>
      </w:r>
      <w:r>
        <w:t>124</w:t>
      </w:r>
      <w:r>
        <w:fldChar w:fldCharType="end"/>
      </w:r>
    </w:p>
    <w:p w14:paraId="7CF541CD" w14:textId="3751492B" w:rsidR="000F7A09" w:rsidRDefault="000F7A0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_Toc66717831 \h </w:instrText>
      </w:r>
      <w:r>
        <w:fldChar w:fldCharType="separate"/>
      </w:r>
      <w:r>
        <w:t>125</w:t>
      </w:r>
      <w:r>
        <w:fldChar w:fldCharType="end"/>
      </w:r>
    </w:p>
    <w:p w14:paraId="67EA3D79" w14:textId="658018AD" w:rsidR="000F7A09" w:rsidRDefault="000F7A0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_Toc66717832 \h </w:instrText>
      </w:r>
      <w:r>
        <w:fldChar w:fldCharType="separate"/>
      </w:r>
      <w:r>
        <w:t>125</w:t>
      </w:r>
      <w:r>
        <w:fldChar w:fldCharType="end"/>
      </w:r>
    </w:p>
    <w:p w14:paraId="2045294B" w14:textId="137A65E4" w:rsidR="000F7A09" w:rsidRDefault="000F7A0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_Toc66717833 \h </w:instrText>
      </w:r>
      <w:r>
        <w:fldChar w:fldCharType="separate"/>
      </w:r>
      <w:r>
        <w:t>126</w:t>
      </w:r>
      <w:r>
        <w:fldChar w:fldCharType="end"/>
      </w:r>
    </w:p>
    <w:p w14:paraId="184DF006" w14:textId="68A31594" w:rsidR="000F7A09" w:rsidRDefault="000F7A0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_Toc66717834 \h </w:instrText>
      </w:r>
      <w:r>
        <w:fldChar w:fldCharType="separate"/>
      </w:r>
      <w:r>
        <w:t>126</w:t>
      </w:r>
      <w:r>
        <w:fldChar w:fldCharType="end"/>
      </w:r>
    </w:p>
    <w:p w14:paraId="00FDDE7D" w14:textId="7268AC96" w:rsidR="000F7A09" w:rsidRDefault="000F7A0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_Toc66717835 \h </w:instrText>
      </w:r>
      <w:r>
        <w:fldChar w:fldCharType="separate"/>
      </w:r>
      <w:r>
        <w:t>126</w:t>
      </w:r>
      <w:r>
        <w:fldChar w:fldCharType="end"/>
      </w:r>
    </w:p>
    <w:p w14:paraId="264D1FC1" w14:textId="11ABF697" w:rsidR="000F7A09" w:rsidRDefault="000F7A0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_Toc66717836 \h </w:instrText>
      </w:r>
      <w:r>
        <w:fldChar w:fldCharType="separate"/>
      </w:r>
      <w:r>
        <w:t>126</w:t>
      </w:r>
      <w:r>
        <w:fldChar w:fldCharType="end"/>
      </w:r>
    </w:p>
    <w:p w14:paraId="77C7E762" w14:textId="2D0BBB55" w:rsidR="000F7A09" w:rsidRDefault="000F7A09">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_Toc66717837 \h </w:instrText>
      </w:r>
      <w:r>
        <w:fldChar w:fldCharType="separate"/>
      </w:r>
      <w:r>
        <w:t>126</w:t>
      </w:r>
      <w:r>
        <w:fldChar w:fldCharType="end"/>
      </w:r>
    </w:p>
    <w:p w14:paraId="4B048FC0" w14:textId="116C50E4" w:rsidR="000F7A09" w:rsidRDefault="000F7A09">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_Toc66717838 \h </w:instrText>
      </w:r>
      <w:r>
        <w:fldChar w:fldCharType="separate"/>
      </w:r>
      <w:r>
        <w:t>126</w:t>
      </w:r>
      <w:r>
        <w:fldChar w:fldCharType="end"/>
      </w:r>
    </w:p>
    <w:p w14:paraId="090BA5A0" w14:textId="12E191D2" w:rsidR="000F7A09" w:rsidRDefault="000F7A09">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_Toc66717839 \h </w:instrText>
      </w:r>
      <w:r>
        <w:fldChar w:fldCharType="separate"/>
      </w:r>
      <w:r>
        <w:t>127</w:t>
      </w:r>
      <w:r>
        <w:fldChar w:fldCharType="end"/>
      </w:r>
    </w:p>
    <w:p w14:paraId="1EDD9BAE" w14:textId="0337A03C" w:rsidR="000F7A09" w:rsidRDefault="000F7A09">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_Toc66717840 \h </w:instrText>
      </w:r>
      <w:r>
        <w:fldChar w:fldCharType="separate"/>
      </w:r>
      <w:r>
        <w:t>127</w:t>
      </w:r>
      <w:r>
        <w:fldChar w:fldCharType="end"/>
      </w:r>
    </w:p>
    <w:p w14:paraId="36AA30A9" w14:textId="2A5DDF8E" w:rsidR="000F7A09" w:rsidRDefault="000F7A09">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_Toc66717841 \h </w:instrText>
      </w:r>
      <w:r>
        <w:fldChar w:fldCharType="separate"/>
      </w:r>
      <w:r>
        <w:t>127</w:t>
      </w:r>
      <w:r>
        <w:fldChar w:fldCharType="end"/>
      </w:r>
    </w:p>
    <w:p w14:paraId="3A19A40D" w14:textId="17D7D59D" w:rsidR="000F7A09" w:rsidRDefault="000F7A09">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1848A9">
        <w:rPr>
          <w:i/>
        </w:rPr>
        <w:t>BS type 1-H</w:t>
      </w:r>
      <w:r>
        <w:t xml:space="preserve"> and </w:t>
      </w:r>
      <w:r w:rsidRPr="001848A9">
        <w:rPr>
          <w:i/>
        </w:rPr>
        <w:t>BS type 1-O</w:t>
      </w:r>
      <w:r>
        <w:tab/>
      </w:r>
      <w:r>
        <w:fldChar w:fldCharType="begin"/>
      </w:r>
      <w:r>
        <w:instrText xml:space="preserve"> PAGEREF _Toc66717842 \h </w:instrText>
      </w:r>
      <w:r>
        <w:fldChar w:fldCharType="separate"/>
      </w:r>
      <w:r>
        <w:t>127</w:t>
      </w:r>
      <w:r>
        <w:fldChar w:fldCharType="end"/>
      </w:r>
    </w:p>
    <w:p w14:paraId="04B76CB4" w14:textId="557BD913" w:rsidR="000F7A09" w:rsidRDefault="000F7A09">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1848A9">
        <w:rPr>
          <w:i/>
        </w:rPr>
        <w:t>BS type 2-O</w:t>
      </w:r>
      <w:r>
        <w:tab/>
      </w:r>
      <w:r>
        <w:fldChar w:fldCharType="begin"/>
      </w:r>
      <w:r>
        <w:instrText xml:space="preserve"> PAGEREF _Toc66717843 \h </w:instrText>
      </w:r>
      <w:r>
        <w:fldChar w:fldCharType="separate"/>
      </w:r>
      <w:r>
        <w:t>128</w:t>
      </w:r>
      <w:r>
        <w:fldChar w:fldCharType="end"/>
      </w:r>
    </w:p>
    <w:p w14:paraId="0BD1F109" w14:textId="2D71B2B9" w:rsidR="000F7A09" w:rsidRDefault="000F7A0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_Toc66717844 \h </w:instrText>
      </w:r>
      <w:r>
        <w:fldChar w:fldCharType="separate"/>
      </w:r>
      <w:r>
        <w:t>128</w:t>
      </w:r>
      <w:r>
        <w:fldChar w:fldCharType="end"/>
      </w:r>
    </w:p>
    <w:p w14:paraId="1018B03A" w14:textId="09C57CC0" w:rsidR="000F7A09" w:rsidRDefault="000F7A0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_Toc66717845 \h </w:instrText>
      </w:r>
      <w:r>
        <w:fldChar w:fldCharType="separate"/>
      </w:r>
      <w:r>
        <w:t>128</w:t>
      </w:r>
      <w:r>
        <w:fldChar w:fldCharType="end"/>
      </w:r>
    </w:p>
    <w:p w14:paraId="1E2D5F43" w14:textId="5255DEAB" w:rsidR="000F7A09" w:rsidRDefault="000F7A0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_Toc66717846 \h </w:instrText>
      </w:r>
      <w:r>
        <w:fldChar w:fldCharType="separate"/>
      </w:r>
      <w:r>
        <w:t>128</w:t>
      </w:r>
      <w:r>
        <w:fldChar w:fldCharType="end"/>
      </w:r>
    </w:p>
    <w:p w14:paraId="4DAC5E09" w14:textId="223687AB" w:rsidR="000F7A09" w:rsidRDefault="000F7A0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_Toc66717847 \h </w:instrText>
      </w:r>
      <w:r>
        <w:fldChar w:fldCharType="separate"/>
      </w:r>
      <w:r>
        <w:t>128</w:t>
      </w:r>
      <w:r>
        <w:fldChar w:fldCharType="end"/>
      </w:r>
    </w:p>
    <w:p w14:paraId="68A07129" w14:textId="1D15022A" w:rsidR="000F7A09" w:rsidRDefault="000F7A0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_Toc66717848 \h </w:instrText>
      </w:r>
      <w:r>
        <w:fldChar w:fldCharType="separate"/>
      </w:r>
      <w:r>
        <w:t>128</w:t>
      </w:r>
      <w:r>
        <w:fldChar w:fldCharType="end"/>
      </w:r>
    </w:p>
    <w:p w14:paraId="6E220F54" w14:textId="0DE9A66B" w:rsidR="000F7A09" w:rsidRDefault="000F7A09">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_Toc66717849 \h </w:instrText>
      </w:r>
      <w:r>
        <w:fldChar w:fldCharType="separate"/>
      </w:r>
      <w:r>
        <w:t>128</w:t>
      </w:r>
      <w:r>
        <w:fldChar w:fldCharType="end"/>
      </w:r>
    </w:p>
    <w:p w14:paraId="2BB2F6C3" w14:textId="5C676FB1" w:rsidR="000F7A09" w:rsidRDefault="000F7A09">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_Toc66717850 \h </w:instrText>
      </w:r>
      <w:r>
        <w:fldChar w:fldCharType="separate"/>
      </w:r>
      <w:r>
        <w:t>129</w:t>
      </w:r>
      <w:r>
        <w:fldChar w:fldCharType="end"/>
      </w:r>
    </w:p>
    <w:p w14:paraId="0BB16A63" w14:textId="127D5AAF" w:rsidR="000F7A09" w:rsidRDefault="000F7A09">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_Toc66717851 \h </w:instrText>
      </w:r>
      <w:r>
        <w:fldChar w:fldCharType="separate"/>
      </w:r>
      <w:r>
        <w:t>129</w:t>
      </w:r>
      <w:r>
        <w:fldChar w:fldCharType="end"/>
      </w:r>
    </w:p>
    <w:p w14:paraId="304B1FBF" w14:textId="2D6836C8" w:rsidR="000F7A09" w:rsidRDefault="000F7A09">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_Toc66717852 \h </w:instrText>
      </w:r>
      <w:r>
        <w:fldChar w:fldCharType="separate"/>
      </w:r>
      <w:r>
        <w:t>129</w:t>
      </w:r>
      <w:r>
        <w:fldChar w:fldCharType="end"/>
      </w:r>
    </w:p>
    <w:p w14:paraId="4D0DBCAD" w14:textId="2177364C" w:rsidR="000F7A09" w:rsidRDefault="000F7A09">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1848A9">
        <w:rPr>
          <w:i/>
        </w:rPr>
        <w:t>BS type 1-O</w:t>
      </w:r>
      <w:r>
        <w:tab/>
      </w:r>
      <w:r>
        <w:fldChar w:fldCharType="begin"/>
      </w:r>
      <w:r>
        <w:instrText xml:space="preserve"> PAGEREF _Toc66717853 \h </w:instrText>
      </w:r>
      <w:r>
        <w:fldChar w:fldCharType="separate"/>
      </w:r>
      <w:r>
        <w:t>129</w:t>
      </w:r>
      <w:r>
        <w:fldChar w:fldCharType="end"/>
      </w:r>
    </w:p>
    <w:p w14:paraId="230C0DF8" w14:textId="538CD9C6" w:rsidR="000F7A09" w:rsidRDefault="000F7A09">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1848A9">
        <w:rPr>
          <w:i/>
        </w:rPr>
        <w:t>BS type 2-O</w:t>
      </w:r>
      <w:r>
        <w:tab/>
      </w:r>
      <w:r>
        <w:fldChar w:fldCharType="begin"/>
      </w:r>
      <w:r>
        <w:instrText xml:space="preserve"> PAGEREF _Toc66717854 \h </w:instrText>
      </w:r>
      <w:r>
        <w:fldChar w:fldCharType="separate"/>
      </w:r>
      <w:r>
        <w:t>131</w:t>
      </w:r>
      <w:r>
        <w:fldChar w:fldCharType="end"/>
      </w:r>
    </w:p>
    <w:p w14:paraId="2080A3C2" w14:textId="65843811" w:rsidR="000F7A09" w:rsidRDefault="000F7A0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_Toc66717855 \h </w:instrText>
      </w:r>
      <w:r>
        <w:fldChar w:fldCharType="separate"/>
      </w:r>
      <w:r>
        <w:t>132</w:t>
      </w:r>
      <w:r>
        <w:fldChar w:fldCharType="end"/>
      </w:r>
    </w:p>
    <w:p w14:paraId="021719F4" w14:textId="1D4E608D" w:rsidR="000F7A09" w:rsidRDefault="000F7A09">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_Toc66717856 \h </w:instrText>
      </w:r>
      <w:r>
        <w:fldChar w:fldCharType="separate"/>
      </w:r>
      <w:r>
        <w:t>132</w:t>
      </w:r>
      <w:r>
        <w:fldChar w:fldCharType="end"/>
      </w:r>
    </w:p>
    <w:p w14:paraId="4B4B5C43" w14:textId="27A2E008" w:rsidR="000F7A09" w:rsidRDefault="000F7A09">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_Toc66717857 \h </w:instrText>
      </w:r>
      <w:r>
        <w:fldChar w:fldCharType="separate"/>
      </w:r>
      <w:r>
        <w:t>132</w:t>
      </w:r>
      <w:r>
        <w:fldChar w:fldCharType="end"/>
      </w:r>
    </w:p>
    <w:p w14:paraId="251F6025" w14:textId="212586D5" w:rsidR="000F7A09" w:rsidRDefault="000F7A09">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_Toc66717858 \h </w:instrText>
      </w:r>
      <w:r>
        <w:fldChar w:fldCharType="separate"/>
      </w:r>
      <w:r>
        <w:t>132</w:t>
      </w:r>
      <w:r>
        <w:fldChar w:fldCharType="end"/>
      </w:r>
    </w:p>
    <w:p w14:paraId="3FB821D7" w14:textId="2D7AF3FB" w:rsidR="000F7A09" w:rsidRDefault="000F7A09">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_Toc66717859 \h </w:instrText>
      </w:r>
      <w:r>
        <w:fldChar w:fldCharType="separate"/>
      </w:r>
      <w:r>
        <w:t>132</w:t>
      </w:r>
      <w:r>
        <w:fldChar w:fldCharType="end"/>
      </w:r>
    </w:p>
    <w:p w14:paraId="15F70A01" w14:textId="00FB429C" w:rsidR="000F7A09" w:rsidRDefault="000F7A09">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_Toc66717860 \h </w:instrText>
      </w:r>
      <w:r>
        <w:fldChar w:fldCharType="separate"/>
      </w:r>
      <w:r>
        <w:t>132</w:t>
      </w:r>
      <w:r>
        <w:fldChar w:fldCharType="end"/>
      </w:r>
    </w:p>
    <w:p w14:paraId="4147741F" w14:textId="335F6648" w:rsidR="000F7A09" w:rsidRDefault="000F7A09">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_Toc66717861 \h </w:instrText>
      </w:r>
      <w:r>
        <w:fldChar w:fldCharType="separate"/>
      </w:r>
      <w:r>
        <w:t>132</w:t>
      </w:r>
      <w:r>
        <w:fldChar w:fldCharType="end"/>
      </w:r>
    </w:p>
    <w:p w14:paraId="6D3EA618" w14:textId="59A02E5A" w:rsidR="000F7A09" w:rsidRDefault="000F7A09">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_Toc66717862 \h </w:instrText>
      </w:r>
      <w:r>
        <w:fldChar w:fldCharType="separate"/>
      </w:r>
      <w:r>
        <w:t>133</w:t>
      </w:r>
      <w:r>
        <w:fldChar w:fldCharType="end"/>
      </w:r>
    </w:p>
    <w:p w14:paraId="1776E8F2" w14:textId="57B41650" w:rsidR="000F7A09" w:rsidRDefault="000F7A09">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_Toc66717863 \h </w:instrText>
      </w:r>
      <w:r>
        <w:fldChar w:fldCharType="separate"/>
      </w:r>
      <w:r>
        <w:t>133</w:t>
      </w:r>
      <w:r>
        <w:fldChar w:fldCharType="end"/>
      </w:r>
    </w:p>
    <w:p w14:paraId="47D35A10" w14:textId="521E5C02" w:rsidR="000F7A09" w:rsidRDefault="000F7A09">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1848A9">
        <w:rPr>
          <w:i/>
        </w:rPr>
        <w:t>BS type 1-O</w:t>
      </w:r>
      <w:r>
        <w:tab/>
      </w:r>
      <w:r>
        <w:fldChar w:fldCharType="begin"/>
      </w:r>
      <w:r>
        <w:instrText xml:space="preserve"> PAGEREF _Toc66717864 \h </w:instrText>
      </w:r>
      <w:r>
        <w:fldChar w:fldCharType="separate"/>
      </w:r>
      <w:r>
        <w:t>133</w:t>
      </w:r>
      <w:r>
        <w:fldChar w:fldCharType="end"/>
      </w:r>
    </w:p>
    <w:p w14:paraId="123302F7" w14:textId="3ED8DE84" w:rsidR="000F7A09" w:rsidRDefault="000F7A0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_Toc66717865 \h </w:instrText>
      </w:r>
      <w:r>
        <w:fldChar w:fldCharType="separate"/>
      </w:r>
      <w:r>
        <w:t>139</w:t>
      </w:r>
      <w:r>
        <w:fldChar w:fldCharType="end"/>
      </w:r>
    </w:p>
    <w:p w14:paraId="4A056777" w14:textId="1306B303" w:rsidR="000F7A09" w:rsidRDefault="000F7A0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1848A9">
        <w:rPr>
          <w:rFonts w:eastAsia="SimSun"/>
        </w:rPr>
        <w:t xml:space="preserve">OTA </w:t>
      </w:r>
      <w:r>
        <w:t>adjacent channel selectivity</w:t>
      </w:r>
      <w:r>
        <w:tab/>
      </w:r>
      <w:r>
        <w:fldChar w:fldCharType="begin"/>
      </w:r>
      <w:r>
        <w:instrText xml:space="preserve"> PAGEREF _Toc66717866 \h </w:instrText>
      </w:r>
      <w:r>
        <w:fldChar w:fldCharType="separate"/>
      </w:r>
      <w:r>
        <w:t>139</w:t>
      </w:r>
      <w:r>
        <w:fldChar w:fldCharType="end"/>
      </w:r>
    </w:p>
    <w:p w14:paraId="4C5F20BD" w14:textId="01F5976E" w:rsidR="000F7A09" w:rsidRDefault="000F7A09">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_Toc66717867 \h </w:instrText>
      </w:r>
      <w:r>
        <w:fldChar w:fldCharType="separate"/>
      </w:r>
      <w:r>
        <w:t>139</w:t>
      </w:r>
      <w:r>
        <w:fldChar w:fldCharType="end"/>
      </w:r>
    </w:p>
    <w:p w14:paraId="7877CAB3" w14:textId="79C476B3" w:rsidR="000F7A09" w:rsidRDefault="000F7A09">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_Toc66717868 \h </w:instrText>
      </w:r>
      <w:r>
        <w:fldChar w:fldCharType="separate"/>
      </w:r>
      <w:r>
        <w:t>139</w:t>
      </w:r>
      <w:r>
        <w:fldChar w:fldCharType="end"/>
      </w:r>
    </w:p>
    <w:p w14:paraId="26A81F47" w14:textId="665C95D6" w:rsidR="000F7A09" w:rsidRDefault="000F7A09">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_Toc66717869 \h </w:instrText>
      </w:r>
      <w:r>
        <w:fldChar w:fldCharType="separate"/>
      </w:r>
      <w:r>
        <w:t>139</w:t>
      </w:r>
      <w:r>
        <w:fldChar w:fldCharType="end"/>
      </w:r>
    </w:p>
    <w:p w14:paraId="1AC4B026" w14:textId="672EA52B" w:rsidR="000F7A09" w:rsidRDefault="000F7A09">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_Toc66717870 \h </w:instrText>
      </w:r>
      <w:r>
        <w:fldChar w:fldCharType="separate"/>
      </w:r>
      <w:r>
        <w:t>139</w:t>
      </w:r>
      <w:r>
        <w:fldChar w:fldCharType="end"/>
      </w:r>
    </w:p>
    <w:p w14:paraId="06A674FB" w14:textId="45C7A253" w:rsidR="000F7A09" w:rsidRDefault="000F7A09">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_Toc66717871 \h </w:instrText>
      </w:r>
      <w:r>
        <w:fldChar w:fldCharType="separate"/>
      </w:r>
      <w:r>
        <w:t>139</w:t>
      </w:r>
      <w:r>
        <w:fldChar w:fldCharType="end"/>
      </w:r>
    </w:p>
    <w:p w14:paraId="3AE26620" w14:textId="5BFBEA3E" w:rsidR="000F7A09" w:rsidRDefault="000F7A09">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_Toc66717872 \h </w:instrText>
      </w:r>
      <w:r>
        <w:fldChar w:fldCharType="separate"/>
      </w:r>
      <w:r>
        <w:t>139</w:t>
      </w:r>
      <w:r>
        <w:fldChar w:fldCharType="end"/>
      </w:r>
    </w:p>
    <w:p w14:paraId="1A74A229" w14:textId="680E2088" w:rsidR="000F7A09" w:rsidRDefault="000F7A09">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_Toc66717873 \h </w:instrText>
      </w:r>
      <w:r>
        <w:fldChar w:fldCharType="separate"/>
      </w:r>
      <w:r>
        <w:t>140</w:t>
      </w:r>
      <w:r>
        <w:fldChar w:fldCharType="end"/>
      </w:r>
    </w:p>
    <w:p w14:paraId="077DABC8" w14:textId="0581D983" w:rsidR="000F7A09" w:rsidRDefault="000F7A09">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_Toc66717874 \h </w:instrText>
      </w:r>
      <w:r>
        <w:fldChar w:fldCharType="separate"/>
      </w:r>
      <w:r>
        <w:t>140</w:t>
      </w:r>
      <w:r>
        <w:fldChar w:fldCharType="end"/>
      </w:r>
    </w:p>
    <w:p w14:paraId="7B33C390" w14:textId="12902F38" w:rsidR="000F7A09" w:rsidRDefault="000F7A09">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1-O</w:t>
      </w:r>
      <w:r>
        <w:tab/>
      </w:r>
      <w:r>
        <w:fldChar w:fldCharType="begin"/>
      </w:r>
      <w:r>
        <w:instrText xml:space="preserve"> PAGEREF _Toc66717875 \h </w:instrText>
      </w:r>
      <w:r>
        <w:fldChar w:fldCharType="separate"/>
      </w:r>
      <w:r>
        <w:t>140</w:t>
      </w:r>
      <w:r>
        <w:fldChar w:fldCharType="end"/>
      </w:r>
    </w:p>
    <w:p w14:paraId="0BE25617" w14:textId="6F2DEEB7" w:rsidR="000F7A09" w:rsidRDefault="000F7A09">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2-O</w:t>
      </w:r>
      <w:r>
        <w:tab/>
      </w:r>
      <w:r>
        <w:fldChar w:fldCharType="begin"/>
      </w:r>
      <w:r>
        <w:instrText xml:space="preserve"> PAGEREF _Toc66717876 \h </w:instrText>
      </w:r>
      <w:r>
        <w:fldChar w:fldCharType="separate"/>
      </w:r>
      <w:r>
        <w:t>141</w:t>
      </w:r>
      <w:r>
        <w:fldChar w:fldCharType="end"/>
      </w:r>
    </w:p>
    <w:p w14:paraId="050D5DB1" w14:textId="14DE8ADE" w:rsidR="000F7A09" w:rsidRDefault="000F7A0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1848A9">
        <w:rPr>
          <w:rFonts w:eastAsia="SimSun"/>
        </w:rPr>
        <w:t xml:space="preserve">OTA </w:t>
      </w:r>
      <w:r>
        <w:t>in-band blocking</w:t>
      </w:r>
      <w:r>
        <w:tab/>
      </w:r>
      <w:r>
        <w:fldChar w:fldCharType="begin"/>
      </w:r>
      <w:r>
        <w:instrText xml:space="preserve"> PAGEREF _Toc66717877 \h </w:instrText>
      </w:r>
      <w:r>
        <w:fldChar w:fldCharType="separate"/>
      </w:r>
      <w:r>
        <w:t>142</w:t>
      </w:r>
      <w:r>
        <w:fldChar w:fldCharType="end"/>
      </w:r>
    </w:p>
    <w:p w14:paraId="6CCFFEA7" w14:textId="3B734991" w:rsidR="000F7A09" w:rsidRDefault="000F7A09">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_Toc66717878 \h </w:instrText>
      </w:r>
      <w:r>
        <w:fldChar w:fldCharType="separate"/>
      </w:r>
      <w:r>
        <w:t>142</w:t>
      </w:r>
      <w:r>
        <w:fldChar w:fldCharType="end"/>
      </w:r>
    </w:p>
    <w:p w14:paraId="02694515" w14:textId="5DBE8E2B" w:rsidR="000F7A09" w:rsidRDefault="000F7A09">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_Toc66717879 \h </w:instrText>
      </w:r>
      <w:r>
        <w:fldChar w:fldCharType="separate"/>
      </w:r>
      <w:r>
        <w:t>142</w:t>
      </w:r>
      <w:r>
        <w:fldChar w:fldCharType="end"/>
      </w:r>
    </w:p>
    <w:p w14:paraId="1B8BE636" w14:textId="0B54F2D9" w:rsidR="000F7A09" w:rsidRDefault="000F7A09">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_Toc66717880 \h </w:instrText>
      </w:r>
      <w:r>
        <w:fldChar w:fldCharType="separate"/>
      </w:r>
      <w:r>
        <w:t>142</w:t>
      </w:r>
      <w:r>
        <w:fldChar w:fldCharType="end"/>
      </w:r>
    </w:p>
    <w:p w14:paraId="610B6635" w14:textId="18BF1DDC" w:rsidR="000F7A09" w:rsidRDefault="000F7A09">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_Toc66717881 \h </w:instrText>
      </w:r>
      <w:r>
        <w:fldChar w:fldCharType="separate"/>
      </w:r>
      <w:r>
        <w:t>142</w:t>
      </w:r>
      <w:r>
        <w:fldChar w:fldCharType="end"/>
      </w:r>
    </w:p>
    <w:p w14:paraId="0D5CDFC4" w14:textId="60F867AE" w:rsidR="000F7A09" w:rsidRDefault="000F7A09">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_Toc66717882 \h </w:instrText>
      </w:r>
      <w:r>
        <w:fldChar w:fldCharType="separate"/>
      </w:r>
      <w:r>
        <w:t>142</w:t>
      </w:r>
      <w:r>
        <w:fldChar w:fldCharType="end"/>
      </w:r>
    </w:p>
    <w:p w14:paraId="3F0113E2" w14:textId="2352A085" w:rsidR="000F7A09" w:rsidRDefault="000F7A09">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_Toc66717883 \h </w:instrText>
      </w:r>
      <w:r>
        <w:fldChar w:fldCharType="separate"/>
      </w:r>
      <w:r>
        <w:t>143</w:t>
      </w:r>
      <w:r>
        <w:fldChar w:fldCharType="end"/>
      </w:r>
    </w:p>
    <w:p w14:paraId="276488FD" w14:textId="2FA9F96A" w:rsidR="000F7A09" w:rsidRDefault="000F7A09">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_Toc66717884 \h </w:instrText>
      </w:r>
      <w:r>
        <w:fldChar w:fldCharType="separate"/>
      </w:r>
      <w:r>
        <w:t>144</w:t>
      </w:r>
      <w:r>
        <w:fldChar w:fldCharType="end"/>
      </w:r>
    </w:p>
    <w:p w14:paraId="56E81B1D" w14:textId="54995930" w:rsidR="000F7A09" w:rsidRDefault="000F7A09">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_Toc66717885 \h </w:instrText>
      </w:r>
      <w:r>
        <w:fldChar w:fldCharType="separate"/>
      </w:r>
      <w:r>
        <w:t>144</w:t>
      </w:r>
      <w:r>
        <w:fldChar w:fldCharType="end"/>
      </w:r>
    </w:p>
    <w:p w14:paraId="21651322" w14:textId="2C15F4C6" w:rsidR="000F7A09" w:rsidRDefault="000F7A09">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1-O</w:t>
      </w:r>
      <w:r>
        <w:tab/>
      </w:r>
      <w:r>
        <w:fldChar w:fldCharType="begin"/>
      </w:r>
      <w:r>
        <w:instrText xml:space="preserve"> PAGEREF _Toc66717886 \h </w:instrText>
      </w:r>
      <w:r>
        <w:fldChar w:fldCharType="separate"/>
      </w:r>
      <w:r>
        <w:t>144</w:t>
      </w:r>
      <w:r>
        <w:fldChar w:fldCharType="end"/>
      </w:r>
    </w:p>
    <w:p w14:paraId="3D9BD2E6" w14:textId="1BE921FD" w:rsidR="000F7A09" w:rsidRDefault="000F7A09">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1848A9">
        <w:rPr>
          <w:i/>
          <w:lang w:eastAsia="sv-SE"/>
        </w:rPr>
        <w:t>BS type 2-O</w:t>
      </w:r>
      <w:r>
        <w:tab/>
      </w:r>
      <w:r>
        <w:fldChar w:fldCharType="begin"/>
      </w:r>
      <w:r>
        <w:instrText xml:space="preserve"> PAGEREF _Toc66717887 \h </w:instrText>
      </w:r>
      <w:r>
        <w:fldChar w:fldCharType="separate"/>
      </w:r>
      <w:r>
        <w:t>147</w:t>
      </w:r>
      <w:r>
        <w:fldChar w:fldCharType="end"/>
      </w:r>
    </w:p>
    <w:p w14:paraId="1DF68957" w14:textId="75A840C1" w:rsidR="000F7A09" w:rsidRDefault="000F7A0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_Toc66717888 \h </w:instrText>
      </w:r>
      <w:r>
        <w:fldChar w:fldCharType="separate"/>
      </w:r>
      <w:r>
        <w:t>148</w:t>
      </w:r>
      <w:r>
        <w:fldChar w:fldCharType="end"/>
      </w:r>
    </w:p>
    <w:p w14:paraId="15FF8289" w14:textId="6B4B89FF" w:rsidR="000F7A09" w:rsidRDefault="000F7A0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_Toc66717889 \h </w:instrText>
      </w:r>
      <w:r>
        <w:fldChar w:fldCharType="separate"/>
      </w:r>
      <w:r>
        <w:t>148</w:t>
      </w:r>
      <w:r>
        <w:fldChar w:fldCharType="end"/>
      </w:r>
    </w:p>
    <w:p w14:paraId="063F7087" w14:textId="42719DCB" w:rsidR="000F7A09" w:rsidRDefault="000F7A09">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1848A9">
        <w:rPr>
          <w:lang w:val="en-US"/>
        </w:rPr>
        <w:t>r</w:t>
      </w:r>
      <w:r>
        <w:t>equirement</w:t>
      </w:r>
      <w:r>
        <w:tab/>
      </w:r>
      <w:r>
        <w:fldChar w:fldCharType="begin"/>
      </w:r>
      <w:r>
        <w:instrText xml:space="preserve"> PAGEREF _Toc66717890 \h </w:instrText>
      </w:r>
      <w:r>
        <w:fldChar w:fldCharType="separate"/>
      </w:r>
      <w:r>
        <w:t>148</w:t>
      </w:r>
      <w:r>
        <w:fldChar w:fldCharType="end"/>
      </w:r>
    </w:p>
    <w:p w14:paraId="4ACCABB5" w14:textId="32A01CDF" w:rsidR="000F7A09" w:rsidRDefault="000F7A0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_Toc66717891 \h </w:instrText>
      </w:r>
      <w:r>
        <w:fldChar w:fldCharType="separate"/>
      </w:r>
      <w:r>
        <w:t>148</w:t>
      </w:r>
      <w:r>
        <w:fldChar w:fldCharType="end"/>
      </w:r>
    </w:p>
    <w:p w14:paraId="28E40F3B" w14:textId="2D76CC16" w:rsidR="000F7A09" w:rsidRDefault="000F7A0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_Toc66717892 \h </w:instrText>
      </w:r>
      <w:r>
        <w:fldChar w:fldCharType="separate"/>
      </w:r>
      <w:r>
        <w:t>148</w:t>
      </w:r>
      <w:r>
        <w:fldChar w:fldCharType="end"/>
      </w:r>
    </w:p>
    <w:p w14:paraId="5029010E" w14:textId="4588DB49" w:rsidR="000F7A09" w:rsidRDefault="000F7A09">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_Toc66717893 \h </w:instrText>
      </w:r>
      <w:r>
        <w:fldChar w:fldCharType="separate"/>
      </w:r>
      <w:r>
        <w:t>148</w:t>
      </w:r>
      <w:r>
        <w:fldChar w:fldCharType="end"/>
      </w:r>
    </w:p>
    <w:p w14:paraId="501A5FE2" w14:textId="4BACE0E5" w:rsidR="000F7A09" w:rsidRDefault="000F7A09">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_Toc66717894 \h </w:instrText>
      </w:r>
      <w:r>
        <w:fldChar w:fldCharType="separate"/>
      </w:r>
      <w:r>
        <w:t>149</w:t>
      </w:r>
      <w:r>
        <w:fldChar w:fldCharType="end"/>
      </w:r>
    </w:p>
    <w:p w14:paraId="1EDD4D3A" w14:textId="7251F306" w:rsidR="000F7A09" w:rsidRDefault="000F7A09">
      <w:pPr>
        <w:pStyle w:val="TOC5"/>
        <w:rPr>
          <w:rFonts w:asciiTheme="minorHAnsi" w:eastAsiaTheme="minorEastAsia" w:hAnsiTheme="minorHAnsi" w:cstheme="minorBidi"/>
          <w:sz w:val="22"/>
          <w:szCs w:val="22"/>
          <w:lang w:eastAsia="en-GB"/>
        </w:rPr>
      </w:pPr>
      <w:r>
        <w:rPr>
          <w:lang w:eastAsia="sv-SE"/>
        </w:rPr>
        <w:t>7.6.</w:t>
      </w:r>
      <w:r w:rsidRPr="001848A9">
        <w:rPr>
          <w:lang w:val="en-US" w:eastAsia="sv-SE"/>
        </w:rPr>
        <w:t>4</w:t>
      </w:r>
      <w:r>
        <w:rPr>
          <w:lang w:eastAsia="sv-SE"/>
        </w:rPr>
        <w:t>.</w:t>
      </w:r>
      <w:r w:rsidRPr="001848A9">
        <w:rPr>
          <w:lang w:val="en-US" w:eastAsia="sv-SE"/>
        </w:rPr>
        <w:t>2</w:t>
      </w:r>
      <w:r>
        <w:rPr>
          <w:lang w:eastAsia="sv-SE"/>
        </w:rPr>
        <w:t>.1</w:t>
      </w:r>
      <w:r>
        <w:rPr>
          <w:rFonts w:asciiTheme="minorHAnsi" w:eastAsiaTheme="minorEastAsia" w:hAnsiTheme="minorHAnsi" w:cstheme="minorBidi"/>
          <w:sz w:val="22"/>
          <w:szCs w:val="22"/>
          <w:lang w:eastAsia="en-GB"/>
        </w:rPr>
        <w:tab/>
      </w:r>
      <w:r w:rsidRPr="001848A9">
        <w:rPr>
          <w:i/>
          <w:lang w:val="en-US" w:eastAsia="sv-SE"/>
        </w:rPr>
        <w:t>BS type 1-O</w:t>
      </w:r>
      <w:r w:rsidRPr="001848A9">
        <w:rPr>
          <w:lang w:val="en-US" w:eastAsia="sv-SE"/>
        </w:rPr>
        <w:t xml:space="preserve"> procedure for out-of-band blocking</w:t>
      </w:r>
      <w:r>
        <w:tab/>
      </w:r>
      <w:r>
        <w:fldChar w:fldCharType="begin"/>
      </w:r>
      <w:r>
        <w:instrText xml:space="preserve"> PAGEREF _Toc66717895 \h </w:instrText>
      </w:r>
      <w:r>
        <w:fldChar w:fldCharType="separate"/>
      </w:r>
      <w:r>
        <w:t>149</w:t>
      </w:r>
      <w:r>
        <w:fldChar w:fldCharType="end"/>
      </w:r>
    </w:p>
    <w:p w14:paraId="2AE861AB" w14:textId="5DFE9BEE" w:rsidR="000F7A09" w:rsidRDefault="000F7A09">
      <w:pPr>
        <w:pStyle w:val="TOC5"/>
        <w:rPr>
          <w:rFonts w:asciiTheme="minorHAnsi" w:eastAsiaTheme="minorEastAsia" w:hAnsiTheme="minorHAnsi" w:cstheme="minorBidi"/>
          <w:sz w:val="22"/>
          <w:szCs w:val="22"/>
          <w:lang w:eastAsia="en-GB"/>
        </w:rPr>
      </w:pPr>
      <w:r>
        <w:rPr>
          <w:lang w:eastAsia="sv-SE"/>
        </w:rPr>
        <w:t>7.6.</w:t>
      </w:r>
      <w:r w:rsidRPr="001848A9">
        <w:rPr>
          <w:lang w:val="en-US" w:eastAsia="sv-SE"/>
        </w:rPr>
        <w:t>4</w:t>
      </w:r>
      <w:r>
        <w:rPr>
          <w:lang w:eastAsia="sv-SE"/>
        </w:rPr>
        <w:t>.</w:t>
      </w:r>
      <w:r w:rsidRPr="001848A9">
        <w:rPr>
          <w:lang w:val="en-US" w:eastAsia="sv-SE"/>
        </w:rPr>
        <w:t>2</w:t>
      </w:r>
      <w:r>
        <w:rPr>
          <w:lang w:eastAsia="sv-SE"/>
        </w:rPr>
        <w:t>.</w:t>
      </w:r>
      <w:r w:rsidRPr="001848A9">
        <w:rPr>
          <w:lang w:val="en-US" w:eastAsia="sv-SE"/>
        </w:rPr>
        <w:t>2</w:t>
      </w:r>
      <w:r>
        <w:rPr>
          <w:rFonts w:asciiTheme="minorHAnsi" w:eastAsiaTheme="minorEastAsia" w:hAnsiTheme="minorHAnsi" w:cstheme="minorBidi"/>
          <w:sz w:val="22"/>
          <w:szCs w:val="22"/>
          <w:lang w:eastAsia="en-GB"/>
        </w:rPr>
        <w:tab/>
      </w:r>
      <w:r w:rsidRPr="001848A9">
        <w:rPr>
          <w:i/>
          <w:lang w:val="en-US" w:eastAsia="sv-SE"/>
        </w:rPr>
        <w:t>BS type 1-O</w:t>
      </w:r>
      <w:r w:rsidRPr="001848A9">
        <w:rPr>
          <w:lang w:val="en-US" w:eastAsia="sv-SE"/>
        </w:rPr>
        <w:t xml:space="preserve"> procedure for co-location blocking</w:t>
      </w:r>
      <w:r>
        <w:tab/>
      </w:r>
      <w:r>
        <w:fldChar w:fldCharType="begin"/>
      </w:r>
      <w:r>
        <w:instrText xml:space="preserve"> PAGEREF _Toc66717896 \h </w:instrText>
      </w:r>
      <w:r>
        <w:fldChar w:fldCharType="separate"/>
      </w:r>
      <w:r>
        <w:t>149</w:t>
      </w:r>
      <w:r>
        <w:fldChar w:fldCharType="end"/>
      </w:r>
    </w:p>
    <w:p w14:paraId="2FF7AE6B" w14:textId="55C9C891" w:rsidR="000F7A09" w:rsidRDefault="000F7A09">
      <w:pPr>
        <w:pStyle w:val="TOC5"/>
        <w:rPr>
          <w:rFonts w:asciiTheme="minorHAnsi" w:eastAsiaTheme="minorEastAsia" w:hAnsiTheme="minorHAnsi" w:cstheme="minorBidi"/>
          <w:sz w:val="22"/>
          <w:szCs w:val="22"/>
          <w:lang w:eastAsia="en-GB"/>
        </w:rPr>
      </w:pPr>
      <w:r>
        <w:t>7.</w:t>
      </w:r>
      <w:r w:rsidRPr="001848A9">
        <w:rPr>
          <w:lang w:val="en-US"/>
        </w:rPr>
        <w:t>6</w:t>
      </w:r>
      <w:r>
        <w:t>.</w:t>
      </w:r>
      <w:r w:rsidRPr="001848A9">
        <w:rPr>
          <w:lang w:val="en-US"/>
        </w:rPr>
        <w:t>4</w:t>
      </w:r>
      <w:r>
        <w:t>.</w:t>
      </w:r>
      <w:r w:rsidRPr="001848A9">
        <w:rPr>
          <w:lang w:val="en-US"/>
        </w:rPr>
        <w:t>2</w:t>
      </w:r>
      <w:r>
        <w:t>.</w:t>
      </w:r>
      <w:r w:rsidRPr="001848A9">
        <w:rPr>
          <w:lang w:val="en-US"/>
        </w:rPr>
        <w:t>3</w:t>
      </w:r>
      <w:r>
        <w:rPr>
          <w:rFonts w:asciiTheme="minorHAnsi" w:eastAsiaTheme="minorEastAsia" w:hAnsiTheme="minorHAnsi" w:cstheme="minorBidi"/>
          <w:sz w:val="22"/>
          <w:szCs w:val="22"/>
          <w:lang w:eastAsia="en-GB"/>
        </w:rPr>
        <w:tab/>
      </w:r>
      <w:r w:rsidRPr="001848A9">
        <w:rPr>
          <w:i/>
        </w:rPr>
        <w:t>BS type 2-O</w:t>
      </w:r>
      <w:r>
        <w:t xml:space="preserve"> procedure for out-of-band blocking</w:t>
      </w:r>
      <w:r>
        <w:tab/>
      </w:r>
      <w:r>
        <w:fldChar w:fldCharType="begin"/>
      </w:r>
      <w:r>
        <w:instrText xml:space="preserve"> PAGEREF _Toc66717897 \h </w:instrText>
      </w:r>
      <w:r>
        <w:fldChar w:fldCharType="separate"/>
      </w:r>
      <w:r>
        <w:t>150</w:t>
      </w:r>
      <w:r>
        <w:fldChar w:fldCharType="end"/>
      </w:r>
    </w:p>
    <w:p w14:paraId="4BEB1BC8" w14:textId="58BAAF90" w:rsidR="000F7A09" w:rsidRDefault="000F7A09">
      <w:pPr>
        <w:pStyle w:val="TOC3"/>
        <w:rPr>
          <w:rFonts w:asciiTheme="minorHAnsi" w:eastAsiaTheme="minorEastAsia" w:hAnsiTheme="minorHAnsi" w:cstheme="minorBidi"/>
          <w:sz w:val="22"/>
          <w:szCs w:val="22"/>
          <w:lang w:eastAsia="en-GB"/>
        </w:rPr>
      </w:pPr>
      <w:r>
        <w:t>7.</w:t>
      </w:r>
      <w:r w:rsidRPr="001848A9">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_Toc66717898 \h </w:instrText>
      </w:r>
      <w:r>
        <w:fldChar w:fldCharType="separate"/>
      </w:r>
      <w:r>
        <w:t>151</w:t>
      </w:r>
      <w:r>
        <w:fldChar w:fldCharType="end"/>
      </w:r>
    </w:p>
    <w:p w14:paraId="1595AA7D" w14:textId="3525F9AF" w:rsidR="000F7A09" w:rsidRDefault="000F7A09">
      <w:pPr>
        <w:pStyle w:val="TOC4"/>
        <w:rPr>
          <w:rFonts w:asciiTheme="minorHAnsi" w:eastAsiaTheme="minorEastAsia" w:hAnsiTheme="minorHAnsi" w:cstheme="minorBidi"/>
          <w:sz w:val="22"/>
          <w:szCs w:val="22"/>
          <w:lang w:eastAsia="en-GB"/>
        </w:rPr>
      </w:pPr>
      <w:r>
        <w:t>7.</w:t>
      </w:r>
      <w:r w:rsidRPr="001848A9">
        <w:rPr>
          <w:lang w:val="en-US"/>
        </w:rPr>
        <w:t>6</w:t>
      </w:r>
      <w:r>
        <w:t>.5.1</w:t>
      </w:r>
      <w:r>
        <w:rPr>
          <w:rFonts w:asciiTheme="minorHAnsi" w:eastAsiaTheme="minorEastAsia" w:hAnsiTheme="minorHAnsi" w:cstheme="minorBidi"/>
          <w:sz w:val="22"/>
          <w:szCs w:val="22"/>
          <w:lang w:eastAsia="en-GB"/>
        </w:rPr>
        <w:tab/>
      </w:r>
      <w:r>
        <w:t xml:space="preserve">Requirement for </w:t>
      </w:r>
      <w:r w:rsidRPr="001848A9">
        <w:rPr>
          <w:i/>
        </w:rPr>
        <w:t>BS type 1-O</w:t>
      </w:r>
      <w:r>
        <w:tab/>
      </w:r>
      <w:r>
        <w:fldChar w:fldCharType="begin"/>
      </w:r>
      <w:r>
        <w:instrText xml:space="preserve"> PAGEREF _Toc66717899 \h </w:instrText>
      </w:r>
      <w:r>
        <w:fldChar w:fldCharType="separate"/>
      </w:r>
      <w:r>
        <w:t>151</w:t>
      </w:r>
      <w:r>
        <w:fldChar w:fldCharType="end"/>
      </w:r>
    </w:p>
    <w:p w14:paraId="29BA474B" w14:textId="26106FFC" w:rsidR="000F7A09" w:rsidRDefault="000F7A09">
      <w:pPr>
        <w:pStyle w:val="TOC5"/>
        <w:rPr>
          <w:rFonts w:asciiTheme="minorHAnsi" w:eastAsiaTheme="minorEastAsia" w:hAnsiTheme="minorHAnsi" w:cstheme="minorBidi"/>
          <w:sz w:val="22"/>
          <w:szCs w:val="22"/>
          <w:lang w:eastAsia="en-GB"/>
        </w:rPr>
      </w:pPr>
      <w:r>
        <w:t>7.</w:t>
      </w:r>
      <w:r w:rsidRPr="001848A9">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_Toc66717900 \h </w:instrText>
      </w:r>
      <w:r>
        <w:fldChar w:fldCharType="separate"/>
      </w:r>
      <w:r>
        <w:t>151</w:t>
      </w:r>
      <w:r>
        <w:fldChar w:fldCharType="end"/>
      </w:r>
    </w:p>
    <w:p w14:paraId="6A4DBF77" w14:textId="18FF71FF" w:rsidR="000F7A09" w:rsidRDefault="000F7A09">
      <w:pPr>
        <w:pStyle w:val="TOC5"/>
        <w:rPr>
          <w:rFonts w:asciiTheme="minorHAnsi" w:eastAsiaTheme="minorEastAsia" w:hAnsiTheme="minorHAnsi" w:cstheme="minorBidi"/>
          <w:sz w:val="22"/>
          <w:szCs w:val="22"/>
          <w:lang w:eastAsia="en-GB"/>
        </w:rPr>
      </w:pPr>
      <w:r>
        <w:t>7.</w:t>
      </w:r>
      <w:r w:rsidRPr="001848A9">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_Toc66717901 \h </w:instrText>
      </w:r>
      <w:r>
        <w:fldChar w:fldCharType="separate"/>
      </w:r>
      <w:r>
        <w:t>151</w:t>
      </w:r>
      <w:r>
        <w:fldChar w:fldCharType="end"/>
      </w:r>
    </w:p>
    <w:p w14:paraId="43B7336A" w14:textId="3DB318A4" w:rsidR="000F7A09" w:rsidRDefault="000F7A09">
      <w:pPr>
        <w:pStyle w:val="TOC4"/>
        <w:rPr>
          <w:rFonts w:asciiTheme="minorHAnsi" w:eastAsiaTheme="minorEastAsia" w:hAnsiTheme="minorHAnsi" w:cstheme="minorBidi"/>
          <w:sz w:val="22"/>
          <w:szCs w:val="22"/>
          <w:lang w:eastAsia="en-GB"/>
        </w:rPr>
      </w:pPr>
      <w:r>
        <w:t>7.</w:t>
      </w:r>
      <w:r w:rsidRPr="001848A9">
        <w:rPr>
          <w:lang w:val="en-US"/>
        </w:rPr>
        <w:t>6</w:t>
      </w:r>
      <w:r>
        <w:t>.5.2</w:t>
      </w:r>
      <w:r>
        <w:rPr>
          <w:rFonts w:asciiTheme="minorHAnsi" w:eastAsiaTheme="minorEastAsia" w:hAnsiTheme="minorHAnsi" w:cstheme="minorBidi"/>
          <w:sz w:val="22"/>
          <w:szCs w:val="22"/>
          <w:lang w:eastAsia="en-GB"/>
        </w:rPr>
        <w:tab/>
      </w:r>
      <w:r>
        <w:t xml:space="preserve">Requirement for </w:t>
      </w:r>
      <w:r w:rsidRPr="001848A9">
        <w:rPr>
          <w:i/>
        </w:rPr>
        <w:t>BS type 2-O</w:t>
      </w:r>
      <w:r>
        <w:tab/>
      </w:r>
      <w:r>
        <w:fldChar w:fldCharType="begin"/>
      </w:r>
      <w:r>
        <w:instrText xml:space="preserve"> PAGEREF _Toc66717902 \h </w:instrText>
      </w:r>
      <w:r>
        <w:fldChar w:fldCharType="separate"/>
      </w:r>
      <w:r>
        <w:t>152</w:t>
      </w:r>
      <w:r>
        <w:fldChar w:fldCharType="end"/>
      </w:r>
    </w:p>
    <w:p w14:paraId="663C34A9" w14:textId="2BB008C5" w:rsidR="000F7A09" w:rsidRDefault="000F7A09">
      <w:pPr>
        <w:pStyle w:val="TOC5"/>
        <w:rPr>
          <w:rFonts w:asciiTheme="minorHAnsi" w:eastAsiaTheme="minorEastAsia" w:hAnsiTheme="minorHAnsi" w:cstheme="minorBidi"/>
          <w:sz w:val="22"/>
          <w:szCs w:val="22"/>
          <w:lang w:eastAsia="en-GB"/>
        </w:rPr>
      </w:pPr>
      <w:r>
        <w:t>7.</w:t>
      </w:r>
      <w:r w:rsidRPr="001848A9">
        <w:rPr>
          <w:lang w:val="en-US"/>
        </w:rPr>
        <w:t>6</w:t>
      </w:r>
      <w:r>
        <w:t>.5.</w:t>
      </w:r>
      <w:r w:rsidRPr="001848A9">
        <w:rPr>
          <w:lang w:val="en-US"/>
        </w:rPr>
        <w:t>2</w:t>
      </w:r>
      <w:r>
        <w:t>.1</w:t>
      </w:r>
      <w:r>
        <w:rPr>
          <w:rFonts w:asciiTheme="minorHAnsi" w:eastAsiaTheme="minorEastAsia" w:hAnsiTheme="minorHAnsi" w:cstheme="minorBidi"/>
          <w:sz w:val="22"/>
          <w:szCs w:val="22"/>
          <w:lang w:eastAsia="en-GB"/>
        </w:rPr>
        <w:tab/>
      </w:r>
      <w:r>
        <w:t>General r</w:t>
      </w:r>
      <w:r w:rsidRPr="001848A9">
        <w:rPr>
          <w:lang w:val="en-US"/>
        </w:rPr>
        <w:t>equirement</w:t>
      </w:r>
      <w:r>
        <w:tab/>
      </w:r>
      <w:r>
        <w:fldChar w:fldCharType="begin"/>
      </w:r>
      <w:r>
        <w:instrText xml:space="preserve"> PAGEREF _Toc66717903 \h </w:instrText>
      </w:r>
      <w:r>
        <w:fldChar w:fldCharType="separate"/>
      </w:r>
      <w:r>
        <w:t>152</w:t>
      </w:r>
      <w:r>
        <w:fldChar w:fldCharType="end"/>
      </w:r>
    </w:p>
    <w:p w14:paraId="2EBD185A" w14:textId="109443DA" w:rsidR="000F7A09" w:rsidRDefault="000F7A0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_Toc66717904 \h </w:instrText>
      </w:r>
      <w:r>
        <w:fldChar w:fldCharType="separate"/>
      </w:r>
      <w:r>
        <w:t>152</w:t>
      </w:r>
      <w:r>
        <w:fldChar w:fldCharType="end"/>
      </w:r>
    </w:p>
    <w:p w14:paraId="275C102F" w14:textId="721E934C" w:rsidR="000F7A09" w:rsidRDefault="000F7A09">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_Toc66717905 \h </w:instrText>
      </w:r>
      <w:r>
        <w:fldChar w:fldCharType="separate"/>
      </w:r>
      <w:r>
        <w:t>152</w:t>
      </w:r>
      <w:r>
        <w:fldChar w:fldCharType="end"/>
      </w:r>
    </w:p>
    <w:p w14:paraId="11E5AC99" w14:textId="23DC7502" w:rsidR="000F7A09" w:rsidRDefault="000F7A09">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_Toc66717906 \h </w:instrText>
      </w:r>
      <w:r>
        <w:fldChar w:fldCharType="separate"/>
      </w:r>
      <w:r>
        <w:t>153</w:t>
      </w:r>
      <w:r>
        <w:fldChar w:fldCharType="end"/>
      </w:r>
    </w:p>
    <w:p w14:paraId="331B3509" w14:textId="2C5C23CE" w:rsidR="000F7A09" w:rsidRDefault="000F7A09">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_Toc66717907 \h </w:instrText>
      </w:r>
      <w:r>
        <w:fldChar w:fldCharType="separate"/>
      </w:r>
      <w:r>
        <w:t>153</w:t>
      </w:r>
      <w:r>
        <w:fldChar w:fldCharType="end"/>
      </w:r>
    </w:p>
    <w:p w14:paraId="35CE70BD" w14:textId="46BF0D21" w:rsidR="000F7A09" w:rsidRDefault="000F7A09">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_Toc66717908 \h </w:instrText>
      </w:r>
      <w:r>
        <w:fldChar w:fldCharType="separate"/>
      </w:r>
      <w:r>
        <w:t>153</w:t>
      </w:r>
      <w:r>
        <w:fldChar w:fldCharType="end"/>
      </w:r>
    </w:p>
    <w:p w14:paraId="4BC7CDAA" w14:textId="5FD9B864" w:rsidR="000F7A09" w:rsidRDefault="000F7A09">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_Toc66717909 \h </w:instrText>
      </w:r>
      <w:r>
        <w:fldChar w:fldCharType="separate"/>
      </w:r>
      <w:r>
        <w:t>153</w:t>
      </w:r>
      <w:r>
        <w:fldChar w:fldCharType="end"/>
      </w:r>
    </w:p>
    <w:p w14:paraId="4B29C5C7" w14:textId="08C7BFEB" w:rsidR="000F7A09" w:rsidRDefault="000F7A09">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_Toc66717910 \h </w:instrText>
      </w:r>
      <w:r>
        <w:fldChar w:fldCharType="separate"/>
      </w:r>
      <w:r>
        <w:t>154</w:t>
      </w:r>
      <w:r>
        <w:fldChar w:fldCharType="end"/>
      </w:r>
    </w:p>
    <w:p w14:paraId="1C954706" w14:textId="4F35F189" w:rsidR="000F7A09" w:rsidRDefault="000F7A09">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_Toc66717911 \h </w:instrText>
      </w:r>
      <w:r>
        <w:fldChar w:fldCharType="separate"/>
      </w:r>
      <w:r>
        <w:t>154</w:t>
      </w:r>
      <w:r>
        <w:fldChar w:fldCharType="end"/>
      </w:r>
    </w:p>
    <w:p w14:paraId="25D281F4" w14:textId="5F3AAF9B" w:rsidR="000F7A09" w:rsidRDefault="000F7A09">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1848A9">
        <w:rPr>
          <w:i/>
        </w:rPr>
        <w:t>BS type 1-O</w:t>
      </w:r>
      <w:r>
        <w:tab/>
      </w:r>
      <w:r>
        <w:fldChar w:fldCharType="begin"/>
      </w:r>
      <w:r>
        <w:instrText xml:space="preserve"> PAGEREF _Toc66717912 \h </w:instrText>
      </w:r>
      <w:r>
        <w:fldChar w:fldCharType="separate"/>
      </w:r>
      <w:r>
        <w:t>154</w:t>
      </w:r>
      <w:r>
        <w:fldChar w:fldCharType="end"/>
      </w:r>
    </w:p>
    <w:p w14:paraId="17D04024" w14:textId="3E7299EE" w:rsidR="000F7A09" w:rsidRDefault="000F7A09">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1848A9">
        <w:rPr>
          <w:i/>
        </w:rPr>
        <w:t>BS type 2-O</w:t>
      </w:r>
      <w:r>
        <w:tab/>
      </w:r>
      <w:r>
        <w:fldChar w:fldCharType="begin"/>
      </w:r>
      <w:r>
        <w:instrText xml:space="preserve"> PAGEREF _Toc66717913 \h </w:instrText>
      </w:r>
      <w:r>
        <w:fldChar w:fldCharType="separate"/>
      </w:r>
      <w:r>
        <w:t>155</w:t>
      </w:r>
      <w:r>
        <w:fldChar w:fldCharType="end"/>
      </w:r>
    </w:p>
    <w:p w14:paraId="2B395808" w14:textId="5305B878" w:rsidR="000F7A09" w:rsidRDefault="000F7A09">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_Toc66717914 \h </w:instrText>
      </w:r>
      <w:r>
        <w:fldChar w:fldCharType="separate"/>
      </w:r>
      <w:r>
        <w:t>156</w:t>
      </w:r>
      <w:r>
        <w:fldChar w:fldCharType="end"/>
      </w:r>
    </w:p>
    <w:p w14:paraId="51F2F22A" w14:textId="25FD29B7" w:rsidR="000F7A09" w:rsidRDefault="000F7A09">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_Toc66717915 \h </w:instrText>
      </w:r>
      <w:r>
        <w:fldChar w:fldCharType="separate"/>
      </w:r>
      <w:r>
        <w:t>156</w:t>
      </w:r>
      <w:r>
        <w:fldChar w:fldCharType="end"/>
      </w:r>
    </w:p>
    <w:p w14:paraId="70410521" w14:textId="026071B6" w:rsidR="000F7A09" w:rsidRDefault="000F7A09">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_Toc66717916 \h </w:instrText>
      </w:r>
      <w:r>
        <w:fldChar w:fldCharType="separate"/>
      </w:r>
      <w:r>
        <w:t>156</w:t>
      </w:r>
      <w:r>
        <w:fldChar w:fldCharType="end"/>
      </w:r>
    </w:p>
    <w:p w14:paraId="096EB4F5" w14:textId="0C9438F4" w:rsidR="000F7A09" w:rsidRDefault="000F7A09">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_Toc66717917 \h </w:instrText>
      </w:r>
      <w:r>
        <w:fldChar w:fldCharType="separate"/>
      </w:r>
      <w:r>
        <w:t>156</w:t>
      </w:r>
      <w:r>
        <w:fldChar w:fldCharType="end"/>
      </w:r>
    </w:p>
    <w:p w14:paraId="7720D91E" w14:textId="2F2B9B4D" w:rsidR="000F7A09" w:rsidRDefault="000F7A09">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_Toc66717918 \h </w:instrText>
      </w:r>
      <w:r>
        <w:fldChar w:fldCharType="separate"/>
      </w:r>
      <w:r>
        <w:t>156</w:t>
      </w:r>
      <w:r>
        <w:fldChar w:fldCharType="end"/>
      </w:r>
    </w:p>
    <w:p w14:paraId="423643FE" w14:textId="1364B56F" w:rsidR="000F7A09" w:rsidRDefault="000F7A09">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_Toc66717919 \h </w:instrText>
      </w:r>
      <w:r>
        <w:fldChar w:fldCharType="separate"/>
      </w:r>
      <w:r>
        <w:t>156</w:t>
      </w:r>
      <w:r>
        <w:fldChar w:fldCharType="end"/>
      </w:r>
    </w:p>
    <w:p w14:paraId="36DB36EC" w14:textId="3BC7A9ED" w:rsidR="000F7A09" w:rsidRDefault="000F7A09">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_Toc66717920 \h </w:instrText>
      </w:r>
      <w:r>
        <w:fldChar w:fldCharType="separate"/>
      </w:r>
      <w:r>
        <w:t>156</w:t>
      </w:r>
      <w:r>
        <w:fldChar w:fldCharType="end"/>
      </w:r>
    </w:p>
    <w:p w14:paraId="12D6D8CC" w14:textId="3C0A69C4" w:rsidR="000F7A09" w:rsidRDefault="000F7A09">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_Toc66717921 \h </w:instrText>
      </w:r>
      <w:r>
        <w:fldChar w:fldCharType="separate"/>
      </w:r>
      <w:r>
        <w:t>157</w:t>
      </w:r>
      <w:r>
        <w:fldChar w:fldCharType="end"/>
      </w:r>
    </w:p>
    <w:p w14:paraId="5747D483" w14:textId="0929FCC3" w:rsidR="000F7A09" w:rsidRDefault="000F7A09">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_Toc66717922 \h </w:instrText>
      </w:r>
      <w:r>
        <w:fldChar w:fldCharType="separate"/>
      </w:r>
      <w:r>
        <w:t>157</w:t>
      </w:r>
      <w:r>
        <w:fldChar w:fldCharType="end"/>
      </w:r>
    </w:p>
    <w:p w14:paraId="79B08D96" w14:textId="5E6C8F1D" w:rsidR="000F7A09" w:rsidRDefault="000F7A09">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_Toc66717923 \h </w:instrText>
      </w:r>
      <w:r>
        <w:fldChar w:fldCharType="separate"/>
      </w:r>
      <w:r>
        <w:t>162</w:t>
      </w:r>
      <w:r>
        <w:fldChar w:fldCharType="end"/>
      </w:r>
    </w:p>
    <w:p w14:paraId="0534B832" w14:textId="5FC25C6B" w:rsidR="000F7A09" w:rsidRDefault="000F7A09">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_Toc66717924 \h </w:instrText>
      </w:r>
      <w:r>
        <w:fldChar w:fldCharType="separate"/>
      </w:r>
      <w:r>
        <w:t>162</w:t>
      </w:r>
      <w:r>
        <w:fldChar w:fldCharType="end"/>
      </w:r>
    </w:p>
    <w:p w14:paraId="528AFDA7" w14:textId="445DA069" w:rsidR="000F7A09" w:rsidRDefault="000F7A09">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_Toc66717925 \h </w:instrText>
      </w:r>
      <w:r>
        <w:fldChar w:fldCharType="separate"/>
      </w:r>
      <w:r>
        <w:t>162</w:t>
      </w:r>
      <w:r>
        <w:fldChar w:fldCharType="end"/>
      </w:r>
    </w:p>
    <w:p w14:paraId="3931BEF1" w14:textId="5BD491D0" w:rsidR="000F7A09" w:rsidRDefault="000F7A09">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_Toc66717926 \h </w:instrText>
      </w:r>
      <w:r>
        <w:fldChar w:fldCharType="separate"/>
      </w:r>
      <w:r>
        <w:t>162</w:t>
      </w:r>
      <w:r>
        <w:fldChar w:fldCharType="end"/>
      </w:r>
    </w:p>
    <w:p w14:paraId="44770422" w14:textId="14EEFC1B" w:rsidR="000F7A09" w:rsidRDefault="000F7A09">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_Toc66717927 \h </w:instrText>
      </w:r>
      <w:r>
        <w:fldChar w:fldCharType="separate"/>
      </w:r>
      <w:r>
        <w:t>163</w:t>
      </w:r>
      <w:r>
        <w:fldChar w:fldCharType="end"/>
      </w:r>
    </w:p>
    <w:p w14:paraId="24E66B5D" w14:textId="7A72AFDE" w:rsidR="000F7A09" w:rsidRDefault="000F7A09">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_Toc66717928 \h </w:instrText>
      </w:r>
      <w:r>
        <w:fldChar w:fldCharType="separate"/>
      </w:r>
      <w:r>
        <w:t>163</w:t>
      </w:r>
      <w:r>
        <w:fldChar w:fldCharType="end"/>
      </w:r>
    </w:p>
    <w:p w14:paraId="36B18E8D" w14:textId="2883D43A" w:rsidR="000F7A09" w:rsidRDefault="000F7A09">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_Toc66717929 \h </w:instrText>
      </w:r>
      <w:r>
        <w:fldChar w:fldCharType="separate"/>
      </w:r>
      <w:r>
        <w:t>163</w:t>
      </w:r>
      <w:r>
        <w:fldChar w:fldCharType="end"/>
      </w:r>
    </w:p>
    <w:p w14:paraId="54B680CD" w14:textId="0B480A58" w:rsidR="000F7A09" w:rsidRDefault="000F7A09">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_Toc66717930 \h </w:instrText>
      </w:r>
      <w:r>
        <w:fldChar w:fldCharType="separate"/>
      </w:r>
      <w:r>
        <w:t>163</w:t>
      </w:r>
      <w:r>
        <w:fldChar w:fldCharType="end"/>
      </w:r>
    </w:p>
    <w:p w14:paraId="7878208C" w14:textId="505BABE3" w:rsidR="000F7A09" w:rsidRDefault="000F7A09">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_Toc66717931 \h </w:instrText>
      </w:r>
      <w:r>
        <w:fldChar w:fldCharType="separate"/>
      </w:r>
      <w:r>
        <w:t>164</w:t>
      </w:r>
      <w:r>
        <w:fldChar w:fldCharType="end"/>
      </w:r>
    </w:p>
    <w:p w14:paraId="3385802A" w14:textId="14EA0894" w:rsidR="000F7A09" w:rsidRDefault="000F7A09">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1848A9">
        <w:rPr>
          <w:i/>
          <w:lang w:eastAsia="sv-SE"/>
        </w:rPr>
        <w:t>BS type 1-O</w:t>
      </w:r>
      <w:r>
        <w:tab/>
      </w:r>
      <w:r>
        <w:fldChar w:fldCharType="begin"/>
      </w:r>
      <w:r>
        <w:instrText xml:space="preserve"> PAGEREF _Toc66717932 \h </w:instrText>
      </w:r>
      <w:r>
        <w:fldChar w:fldCharType="separate"/>
      </w:r>
      <w:r>
        <w:t>164</w:t>
      </w:r>
      <w:r>
        <w:fldChar w:fldCharType="end"/>
      </w:r>
    </w:p>
    <w:p w14:paraId="239294EA" w14:textId="220980C6" w:rsidR="000F7A09" w:rsidRDefault="000F7A09">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1848A9">
        <w:rPr>
          <w:i/>
          <w:lang w:eastAsia="sv-SE"/>
        </w:rPr>
        <w:t>BS type 2-O</w:t>
      </w:r>
      <w:r>
        <w:tab/>
      </w:r>
      <w:r>
        <w:fldChar w:fldCharType="begin"/>
      </w:r>
      <w:r>
        <w:instrText xml:space="preserve"> PAGEREF _Toc66717933 \h </w:instrText>
      </w:r>
      <w:r>
        <w:fldChar w:fldCharType="separate"/>
      </w:r>
      <w:r>
        <w:t>166</w:t>
      </w:r>
      <w:r>
        <w:fldChar w:fldCharType="end"/>
      </w:r>
    </w:p>
    <w:p w14:paraId="49679DB0" w14:textId="38C24597" w:rsidR="000F7A09" w:rsidRDefault="000F7A0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_Toc66717934 \h </w:instrText>
      </w:r>
      <w:r>
        <w:fldChar w:fldCharType="separate"/>
      </w:r>
      <w:r>
        <w:t>168</w:t>
      </w:r>
      <w:r>
        <w:fldChar w:fldCharType="end"/>
      </w:r>
    </w:p>
    <w:p w14:paraId="27194A1F" w14:textId="0FE0D8D3" w:rsidR="000F7A09" w:rsidRDefault="000F7A0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_Toc66717935 \h </w:instrText>
      </w:r>
      <w:r>
        <w:fldChar w:fldCharType="separate"/>
      </w:r>
      <w:r>
        <w:t>168</w:t>
      </w:r>
      <w:r>
        <w:fldChar w:fldCharType="end"/>
      </w:r>
    </w:p>
    <w:p w14:paraId="103D514B" w14:textId="4FE780AD" w:rsidR="000F7A09" w:rsidRDefault="000F7A09">
      <w:pPr>
        <w:pStyle w:val="TOC3"/>
        <w:rPr>
          <w:rFonts w:asciiTheme="minorHAnsi" w:eastAsiaTheme="minorEastAsia" w:hAnsiTheme="minorHAnsi" w:cstheme="minorBidi"/>
          <w:sz w:val="22"/>
          <w:szCs w:val="22"/>
          <w:lang w:eastAsia="en-GB"/>
        </w:rPr>
      </w:pPr>
      <w:r w:rsidRPr="001848A9">
        <w:rPr>
          <w:rFonts w:eastAsia="Malgun Gothic"/>
        </w:rPr>
        <w:t>8.</w:t>
      </w:r>
      <w:r w:rsidRPr="001848A9">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1848A9">
        <w:rPr>
          <w:rFonts w:eastAsia="Malgun Gothic"/>
        </w:rPr>
        <w:t>Scope and definitions</w:t>
      </w:r>
      <w:r>
        <w:tab/>
      </w:r>
      <w:r>
        <w:fldChar w:fldCharType="begin"/>
      </w:r>
      <w:r>
        <w:instrText xml:space="preserve"> PAGEREF _Toc66717936 \h </w:instrText>
      </w:r>
      <w:r>
        <w:fldChar w:fldCharType="separate"/>
      </w:r>
      <w:r>
        <w:t>168</w:t>
      </w:r>
      <w:r>
        <w:fldChar w:fldCharType="end"/>
      </w:r>
    </w:p>
    <w:p w14:paraId="1B646F68" w14:textId="1B8E4E7A" w:rsidR="000F7A09" w:rsidRDefault="000F7A09">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_Toc66717937 \h </w:instrText>
      </w:r>
      <w:r>
        <w:fldChar w:fldCharType="separate"/>
      </w:r>
      <w:r>
        <w:t>168</w:t>
      </w:r>
      <w:r>
        <w:fldChar w:fldCharType="end"/>
      </w:r>
    </w:p>
    <w:p w14:paraId="7712B55B" w14:textId="2F4F140A" w:rsidR="000F7A09" w:rsidRDefault="000F7A09">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_Toc66717938 \h </w:instrText>
      </w:r>
      <w:r>
        <w:fldChar w:fldCharType="separate"/>
      </w:r>
      <w:r>
        <w:t>169</w:t>
      </w:r>
      <w:r>
        <w:fldChar w:fldCharType="end"/>
      </w:r>
    </w:p>
    <w:p w14:paraId="23C45654" w14:textId="41FC52BE" w:rsidR="000F7A09" w:rsidRDefault="000F7A0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_Toc66717939 \h </w:instrText>
      </w:r>
      <w:r>
        <w:fldChar w:fldCharType="separate"/>
      </w:r>
      <w:r>
        <w:t>169</w:t>
      </w:r>
      <w:r>
        <w:fldChar w:fldCharType="end"/>
      </w:r>
    </w:p>
    <w:p w14:paraId="3E308824" w14:textId="17D366F1" w:rsidR="000F7A09" w:rsidRDefault="000F7A0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1848A9">
        <w:rPr>
          <w:snapToGrid w:val="0"/>
          <w:lang w:eastAsia="zh-CN"/>
        </w:rPr>
        <w:t>requirements</w:t>
      </w:r>
      <w:r>
        <w:tab/>
      </w:r>
      <w:r>
        <w:fldChar w:fldCharType="begin"/>
      </w:r>
      <w:r>
        <w:instrText xml:space="preserve"> PAGEREF _Toc66717940 \h </w:instrText>
      </w:r>
      <w:r>
        <w:fldChar w:fldCharType="separate"/>
      </w:r>
      <w:r>
        <w:t>169</w:t>
      </w:r>
      <w:r>
        <w:fldChar w:fldCharType="end"/>
      </w:r>
    </w:p>
    <w:p w14:paraId="66E3ACAF" w14:textId="0F70A25B" w:rsidR="000F7A09" w:rsidRDefault="000F7A0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subcarrier spacings</w:t>
      </w:r>
      <w:r>
        <w:tab/>
      </w:r>
      <w:r>
        <w:fldChar w:fldCharType="begin"/>
      </w:r>
      <w:r>
        <w:instrText xml:space="preserve"> PAGEREF _Toc66717941 \h </w:instrText>
      </w:r>
      <w:r>
        <w:fldChar w:fldCharType="separate"/>
      </w:r>
      <w:r>
        <w:t>169</w:t>
      </w:r>
      <w:r>
        <w:fldChar w:fldCharType="end"/>
      </w:r>
    </w:p>
    <w:p w14:paraId="4764AD16" w14:textId="2C2C7E77" w:rsidR="000F7A09" w:rsidRDefault="000F7A09">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_Toc66717942 \h </w:instrText>
      </w:r>
      <w:r>
        <w:fldChar w:fldCharType="separate"/>
      </w:r>
      <w:r>
        <w:t>169</w:t>
      </w:r>
      <w:r>
        <w:fldChar w:fldCharType="end"/>
      </w:r>
    </w:p>
    <w:p w14:paraId="7C50F3F7" w14:textId="5B28452D" w:rsidR="000F7A09" w:rsidRDefault="000F7A09">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_Toc66717943 \h </w:instrText>
      </w:r>
      <w:r>
        <w:fldChar w:fldCharType="separate"/>
      </w:r>
      <w:r>
        <w:t>169</w:t>
      </w:r>
      <w:r>
        <w:fldChar w:fldCharType="end"/>
      </w:r>
    </w:p>
    <w:p w14:paraId="48AC35CE" w14:textId="2DC87FC1" w:rsidR="000F7A09" w:rsidRDefault="000F7A09">
      <w:pPr>
        <w:pStyle w:val="TOC5"/>
        <w:rPr>
          <w:rFonts w:asciiTheme="minorHAnsi" w:eastAsiaTheme="minorEastAsia" w:hAnsiTheme="minorHAnsi" w:cstheme="minorBidi"/>
          <w:sz w:val="22"/>
          <w:szCs w:val="22"/>
          <w:lang w:eastAsia="en-GB"/>
        </w:rPr>
      </w:pPr>
      <w:r w:rsidRPr="001848A9">
        <w:rPr>
          <w:rFonts w:eastAsia="SimSun"/>
        </w:rPr>
        <w:t>8.1.2.1</w:t>
      </w:r>
      <w:r w:rsidRPr="001848A9">
        <w:rPr>
          <w:rFonts w:eastAsia="SimSun"/>
          <w:lang w:eastAsia="zh-CN"/>
        </w:rPr>
        <w:t>.4</w:t>
      </w:r>
      <w:r>
        <w:rPr>
          <w:rFonts w:asciiTheme="minorHAnsi" w:eastAsiaTheme="minorEastAsia" w:hAnsiTheme="minorHAnsi" w:cstheme="minorBidi"/>
          <w:sz w:val="22"/>
          <w:szCs w:val="22"/>
          <w:lang w:eastAsia="en-GB"/>
        </w:rPr>
        <w:tab/>
      </w:r>
      <w:r w:rsidRPr="001848A9">
        <w:rPr>
          <w:rFonts w:eastAsia="SimSun"/>
        </w:rPr>
        <w:t>Applicability of requirements for</w:t>
      </w:r>
      <w:r w:rsidRPr="001848A9">
        <w:rPr>
          <w:rFonts w:eastAsia="SimSun"/>
          <w:lang w:eastAsia="zh-CN"/>
        </w:rPr>
        <w:t xml:space="preserve"> uplink</w:t>
      </w:r>
      <w:r w:rsidRPr="001848A9">
        <w:rPr>
          <w:rFonts w:eastAsia="SimSun"/>
        </w:rPr>
        <w:t xml:space="preserve"> </w:t>
      </w:r>
      <w:r w:rsidRPr="001848A9">
        <w:rPr>
          <w:rFonts w:eastAsia="SimSun"/>
          <w:lang w:eastAsia="zh-CN"/>
        </w:rPr>
        <w:t>carrier aggregation</w:t>
      </w:r>
      <w:r>
        <w:tab/>
      </w:r>
      <w:r>
        <w:fldChar w:fldCharType="begin"/>
      </w:r>
      <w:r>
        <w:instrText xml:space="preserve"> PAGEREF _Toc66717944 \h </w:instrText>
      </w:r>
      <w:r>
        <w:fldChar w:fldCharType="separate"/>
      </w:r>
      <w:r>
        <w:t>169</w:t>
      </w:r>
      <w:r>
        <w:fldChar w:fldCharType="end"/>
      </w:r>
    </w:p>
    <w:p w14:paraId="1198E90B" w14:textId="76061069" w:rsidR="000F7A09" w:rsidRDefault="000F7A09">
      <w:pPr>
        <w:pStyle w:val="TOC5"/>
        <w:rPr>
          <w:rFonts w:asciiTheme="minorHAnsi" w:eastAsiaTheme="minorEastAsia" w:hAnsiTheme="minorHAnsi" w:cstheme="minorBidi"/>
          <w:sz w:val="22"/>
          <w:szCs w:val="22"/>
          <w:lang w:eastAsia="en-GB"/>
        </w:rPr>
      </w:pPr>
      <w:r w:rsidRPr="001848A9">
        <w:rPr>
          <w:rFonts w:eastAsia="SimSun"/>
        </w:rPr>
        <w:t>8.1.2.1.5</w:t>
      </w:r>
      <w:r>
        <w:rPr>
          <w:rFonts w:asciiTheme="minorHAnsi" w:eastAsiaTheme="minorEastAsia" w:hAnsiTheme="minorHAnsi" w:cstheme="minorBidi"/>
          <w:sz w:val="22"/>
          <w:szCs w:val="22"/>
          <w:lang w:eastAsia="en-GB"/>
        </w:rPr>
        <w:tab/>
      </w:r>
      <w:r w:rsidRPr="001848A9">
        <w:rPr>
          <w:rFonts w:eastAsia="SimSun"/>
        </w:rPr>
        <w:t>Applicability of requirements for TDD with different UL-DL patterns</w:t>
      </w:r>
      <w:r>
        <w:tab/>
      </w:r>
      <w:r>
        <w:fldChar w:fldCharType="begin"/>
      </w:r>
      <w:r>
        <w:instrText xml:space="preserve"> PAGEREF _Toc66717945 \h </w:instrText>
      </w:r>
      <w:r>
        <w:fldChar w:fldCharType="separate"/>
      </w:r>
      <w:r>
        <w:t>169</w:t>
      </w:r>
      <w:r>
        <w:fldChar w:fldCharType="end"/>
      </w:r>
    </w:p>
    <w:p w14:paraId="3231103B" w14:textId="239AADB9" w:rsidR="000F7A09" w:rsidRDefault="000F7A0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1848A9">
        <w:rPr>
          <w:snapToGrid w:val="0"/>
          <w:lang w:eastAsia="zh-CN"/>
        </w:rPr>
        <w:t>requirements</w:t>
      </w:r>
      <w:r>
        <w:tab/>
      </w:r>
      <w:r>
        <w:fldChar w:fldCharType="begin"/>
      </w:r>
      <w:r>
        <w:instrText xml:space="preserve"> PAGEREF _Toc66717946 \h </w:instrText>
      </w:r>
      <w:r>
        <w:fldChar w:fldCharType="separate"/>
      </w:r>
      <w:r>
        <w:t>170</w:t>
      </w:r>
      <w:r>
        <w:fldChar w:fldCharType="end"/>
      </w:r>
    </w:p>
    <w:p w14:paraId="1F487AFB" w14:textId="2DB89473" w:rsidR="000F7A09" w:rsidRDefault="000F7A0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formats</w:t>
      </w:r>
      <w:r>
        <w:tab/>
      </w:r>
      <w:r>
        <w:fldChar w:fldCharType="begin"/>
      </w:r>
      <w:r>
        <w:instrText xml:space="preserve"> PAGEREF _Toc66717947 \h </w:instrText>
      </w:r>
      <w:r>
        <w:fldChar w:fldCharType="separate"/>
      </w:r>
      <w:r>
        <w:t>170</w:t>
      </w:r>
      <w:r>
        <w:fldChar w:fldCharType="end"/>
      </w:r>
    </w:p>
    <w:p w14:paraId="3AA2B6F7" w14:textId="477BB1BF" w:rsidR="000F7A09" w:rsidRDefault="000F7A0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subcarrier spacings</w:t>
      </w:r>
      <w:r>
        <w:tab/>
      </w:r>
      <w:r>
        <w:fldChar w:fldCharType="begin"/>
      </w:r>
      <w:r>
        <w:instrText xml:space="preserve"> PAGEREF _Toc66717948 \h </w:instrText>
      </w:r>
      <w:r>
        <w:fldChar w:fldCharType="separate"/>
      </w:r>
      <w:r>
        <w:t>170</w:t>
      </w:r>
      <w:r>
        <w:fldChar w:fldCharType="end"/>
      </w:r>
    </w:p>
    <w:p w14:paraId="0F51FC06" w14:textId="68AA4DAC" w:rsidR="000F7A09" w:rsidRDefault="000F7A09">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_Toc66717949 \h </w:instrText>
      </w:r>
      <w:r>
        <w:fldChar w:fldCharType="separate"/>
      </w:r>
      <w:r>
        <w:t>170</w:t>
      </w:r>
      <w:r>
        <w:fldChar w:fldCharType="end"/>
      </w:r>
    </w:p>
    <w:p w14:paraId="573E20EF" w14:textId="122A4079" w:rsidR="000F7A09" w:rsidRDefault="000F7A09">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_Toc66717950 \h </w:instrText>
      </w:r>
      <w:r>
        <w:fldChar w:fldCharType="separate"/>
      </w:r>
      <w:r>
        <w:t>170</w:t>
      </w:r>
      <w:r>
        <w:fldChar w:fldCharType="end"/>
      </w:r>
    </w:p>
    <w:p w14:paraId="058257DB" w14:textId="20F7A340" w:rsidR="000F7A09" w:rsidRDefault="000F7A0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multi-slot PUCCH</w:t>
      </w:r>
      <w:r>
        <w:tab/>
      </w:r>
      <w:r>
        <w:fldChar w:fldCharType="begin"/>
      </w:r>
      <w:r>
        <w:instrText xml:space="preserve"> PAGEREF _Toc66717951 \h </w:instrText>
      </w:r>
      <w:r>
        <w:fldChar w:fldCharType="separate"/>
      </w:r>
      <w:r>
        <w:t>170</w:t>
      </w:r>
      <w:r>
        <w:fldChar w:fldCharType="end"/>
      </w:r>
    </w:p>
    <w:p w14:paraId="747116AA" w14:textId="39E387D7" w:rsidR="000F7A09" w:rsidRDefault="000F7A09">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1848A9">
        <w:rPr>
          <w:snapToGrid w:val="0"/>
          <w:lang w:eastAsia="zh-CN"/>
        </w:rPr>
        <w:t>requirements</w:t>
      </w:r>
      <w:r>
        <w:tab/>
      </w:r>
      <w:r>
        <w:fldChar w:fldCharType="begin"/>
      </w:r>
      <w:r>
        <w:instrText xml:space="preserve"> PAGEREF _Toc66717952 \h </w:instrText>
      </w:r>
      <w:r>
        <w:fldChar w:fldCharType="separate"/>
      </w:r>
      <w:r>
        <w:t>170</w:t>
      </w:r>
      <w:r>
        <w:fldChar w:fldCharType="end"/>
      </w:r>
    </w:p>
    <w:p w14:paraId="317F7B1C" w14:textId="02A31173" w:rsidR="000F7A09" w:rsidRDefault="000F7A0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formats</w:t>
      </w:r>
      <w:r>
        <w:tab/>
      </w:r>
      <w:r>
        <w:fldChar w:fldCharType="begin"/>
      </w:r>
      <w:r>
        <w:instrText xml:space="preserve"> PAGEREF _Toc66717953 \h </w:instrText>
      </w:r>
      <w:r>
        <w:fldChar w:fldCharType="separate"/>
      </w:r>
      <w:r>
        <w:t>170</w:t>
      </w:r>
      <w:r>
        <w:fldChar w:fldCharType="end"/>
      </w:r>
    </w:p>
    <w:p w14:paraId="02A2A4B0" w14:textId="26D155B0" w:rsidR="000F7A09" w:rsidRDefault="000F7A09">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1848A9">
        <w:rPr>
          <w:snapToGrid w:val="0"/>
          <w:lang w:eastAsia="zh-CN"/>
        </w:rPr>
        <w:t>requirements for different subcarrier spacings</w:t>
      </w:r>
      <w:r>
        <w:tab/>
      </w:r>
      <w:r>
        <w:fldChar w:fldCharType="begin"/>
      </w:r>
      <w:r>
        <w:instrText xml:space="preserve"> PAGEREF _Toc66717954 \h </w:instrText>
      </w:r>
      <w:r>
        <w:fldChar w:fldCharType="separate"/>
      </w:r>
      <w:r>
        <w:t>170</w:t>
      </w:r>
      <w:r>
        <w:fldChar w:fldCharType="end"/>
      </w:r>
    </w:p>
    <w:p w14:paraId="34949A4D" w14:textId="6E1B611E" w:rsidR="000F7A09" w:rsidRDefault="000F7A09">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_Toc66717955 \h </w:instrText>
      </w:r>
      <w:r>
        <w:fldChar w:fldCharType="separate"/>
      </w:r>
      <w:r>
        <w:t>170</w:t>
      </w:r>
      <w:r>
        <w:fldChar w:fldCharType="end"/>
      </w:r>
    </w:p>
    <w:p w14:paraId="43F055D0" w14:textId="1614C132" w:rsidR="000F7A09" w:rsidRDefault="000F7A0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_Toc66717956 \h </w:instrText>
      </w:r>
      <w:r>
        <w:fldChar w:fldCharType="separate"/>
      </w:r>
      <w:r>
        <w:t>171</w:t>
      </w:r>
      <w:r>
        <w:fldChar w:fldCharType="end"/>
      </w:r>
    </w:p>
    <w:p w14:paraId="7618F53C" w14:textId="45DFBCC3" w:rsidR="000F7A09" w:rsidRDefault="000F7A09">
      <w:pPr>
        <w:pStyle w:val="TOC3"/>
        <w:rPr>
          <w:rFonts w:asciiTheme="minorHAnsi" w:eastAsiaTheme="minorEastAsia" w:hAnsiTheme="minorHAnsi" w:cstheme="minorBidi"/>
          <w:sz w:val="22"/>
          <w:szCs w:val="22"/>
          <w:lang w:eastAsia="en-GB"/>
        </w:rPr>
      </w:pPr>
      <w:r w:rsidRPr="001848A9">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_Toc66717957 \h </w:instrText>
      </w:r>
      <w:r>
        <w:fldChar w:fldCharType="separate"/>
      </w:r>
      <w:r>
        <w:t>171</w:t>
      </w:r>
      <w:r>
        <w:fldChar w:fldCharType="end"/>
      </w:r>
    </w:p>
    <w:p w14:paraId="3684F57C" w14:textId="7EE1D60E" w:rsidR="000F7A09" w:rsidRDefault="000F7A09">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_Toc66717958 \h </w:instrText>
      </w:r>
      <w:r>
        <w:fldChar w:fldCharType="separate"/>
      </w:r>
      <w:r>
        <w:t>171</w:t>
      </w:r>
      <w:r>
        <w:fldChar w:fldCharType="end"/>
      </w:r>
    </w:p>
    <w:p w14:paraId="25CA6519" w14:textId="57D5C1B2" w:rsidR="000F7A09" w:rsidRDefault="000F7A09">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_Toc66717959 \h </w:instrText>
      </w:r>
      <w:r>
        <w:fldChar w:fldCharType="separate"/>
      </w:r>
      <w:r>
        <w:t>171</w:t>
      </w:r>
      <w:r>
        <w:fldChar w:fldCharType="end"/>
      </w:r>
    </w:p>
    <w:p w14:paraId="60953BC2" w14:textId="0412D65B" w:rsidR="000F7A09" w:rsidRDefault="000F7A09">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_Toc66717960 \h </w:instrText>
      </w:r>
      <w:r>
        <w:fldChar w:fldCharType="separate"/>
      </w:r>
      <w:r>
        <w:t>171</w:t>
      </w:r>
      <w:r>
        <w:fldChar w:fldCharType="end"/>
      </w:r>
    </w:p>
    <w:p w14:paraId="58226CD9" w14:textId="453C4953" w:rsidR="000F7A09" w:rsidRDefault="000F7A09">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_Toc66717961 \h </w:instrText>
      </w:r>
      <w:r>
        <w:fldChar w:fldCharType="separate"/>
      </w:r>
      <w:r>
        <w:t>171</w:t>
      </w:r>
      <w:r>
        <w:fldChar w:fldCharType="end"/>
      </w:r>
    </w:p>
    <w:p w14:paraId="3BB6A5D6" w14:textId="5D6462B8" w:rsidR="000F7A09" w:rsidRDefault="000F7A09">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_Toc66717962 \h </w:instrText>
      </w:r>
      <w:r>
        <w:fldChar w:fldCharType="separate"/>
      </w:r>
      <w:r>
        <w:t>171</w:t>
      </w:r>
      <w:r>
        <w:fldChar w:fldCharType="end"/>
      </w:r>
    </w:p>
    <w:p w14:paraId="6904D6E2" w14:textId="276C4656" w:rsidR="000F7A09" w:rsidRDefault="000F7A09">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_Toc66717963 \h </w:instrText>
      </w:r>
      <w:r>
        <w:fldChar w:fldCharType="separate"/>
      </w:r>
      <w:r>
        <w:t>171</w:t>
      </w:r>
      <w:r>
        <w:fldChar w:fldCharType="end"/>
      </w:r>
    </w:p>
    <w:p w14:paraId="79B49BA0" w14:textId="0FAC9F24" w:rsidR="000F7A09" w:rsidRDefault="000F7A09">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_Toc66717964 \h </w:instrText>
      </w:r>
      <w:r>
        <w:fldChar w:fldCharType="separate"/>
      </w:r>
      <w:r>
        <w:t>173</w:t>
      </w:r>
      <w:r>
        <w:fldChar w:fldCharType="end"/>
      </w:r>
    </w:p>
    <w:p w14:paraId="20C34F2D" w14:textId="25529CBD" w:rsidR="000F7A09" w:rsidRDefault="000F7A0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_Toc66717965 \h </w:instrText>
      </w:r>
      <w:r>
        <w:fldChar w:fldCharType="separate"/>
      </w:r>
      <w:r>
        <w:t>173</w:t>
      </w:r>
      <w:r>
        <w:fldChar w:fldCharType="end"/>
      </w:r>
    </w:p>
    <w:p w14:paraId="7FC1232C" w14:textId="55347FDD" w:rsidR="000F7A09" w:rsidRDefault="000F7A09">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2-O</w:t>
      </w:r>
      <w:r>
        <w:tab/>
      </w:r>
      <w:r>
        <w:fldChar w:fldCharType="begin"/>
      </w:r>
      <w:r>
        <w:instrText xml:space="preserve"> PAGEREF _Toc66717966 \h </w:instrText>
      </w:r>
      <w:r>
        <w:fldChar w:fldCharType="separate"/>
      </w:r>
      <w:r>
        <w:t>176</w:t>
      </w:r>
      <w:r>
        <w:fldChar w:fldCharType="end"/>
      </w:r>
    </w:p>
    <w:p w14:paraId="2F6F472C" w14:textId="0F5DF31F" w:rsidR="000F7A09" w:rsidRDefault="000F7A09">
      <w:pPr>
        <w:pStyle w:val="TOC3"/>
        <w:rPr>
          <w:rFonts w:asciiTheme="minorHAnsi" w:eastAsiaTheme="minorEastAsia" w:hAnsiTheme="minorHAnsi" w:cstheme="minorBidi"/>
          <w:sz w:val="22"/>
          <w:szCs w:val="22"/>
          <w:lang w:eastAsia="en-GB"/>
        </w:rPr>
      </w:pPr>
      <w:r w:rsidRPr="001848A9">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1848A9">
        <w:rPr>
          <w:rFonts w:eastAsia="Malgun Gothic"/>
        </w:rPr>
        <w:t xml:space="preserve">transform </w:t>
      </w:r>
      <w:r>
        <w:rPr>
          <w:lang w:eastAsia="zh-CN"/>
        </w:rPr>
        <w:t>precoding enabled</w:t>
      </w:r>
      <w:r>
        <w:tab/>
      </w:r>
      <w:r>
        <w:fldChar w:fldCharType="begin"/>
      </w:r>
      <w:r>
        <w:instrText xml:space="preserve"> PAGEREF _Toc66717967 \h </w:instrText>
      </w:r>
      <w:r>
        <w:fldChar w:fldCharType="separate"/>
      </w:r>
      <w:r>
        <w:t>178</w:t>
      </w:r>
      <w:r>
        <w:fldChar w:fldCharType="end"/>
      </w:r>
    </w:p>
    <w:p w14:paraId="5B0A23F2" w14:textId="210F36C6" w:rsidR="000F7A09" w:rsidRDefault="000F7A09">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_Toc66717968 \h </w:instrText>
      </w:r>
      <w:r>
        <w:fldChar w:fldCharType="separate"/>
      </w:r>
      <w:r>
        <w:t>178</w:t>
      </w:r>
      <w:r>
        <w:fldChar w:fldCharType="end"/>
      </w:r>
    </w:p>
    <w:p w14:paraId="2F11E743" w14:textId="3201B9FF" w:rsidR="000F7A09" w:rsidRDefault="000F7A09">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_Toc66717969 \h </w:instrText>
      </w:r>
      <w:r>
        <w:fldChar w:fldCharType="separate"/>
      </w:r>
      <w:r>
        <w:t>179</w:t>
      </w:r>
      <w:r>
        <w:fldChar w:fldCharType="end"/>
      </w:r>
    </w:p>
    <w:p w14:paraId="5CE1C1D7" w14:textId="7085DEE0" w:rsidR="000F7A09" w:rsidRDefault="000F7A09">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_Toc66717970 \h </w:instrText>
      </w:r>
      <w:r>
        <w:fldChar w:fldCharType="separate"/>
      </w:r>
      <w:r>
        <w:t>179</w:t>
      </w:r>
      <w:r>
        <w:fldChar w:fldCharType="end"/>
      </w:r>
    </w:p>
    <w:p w14:paraId="5BD64067" w14:textId="73CB5EDD" w:rsidR="000F7A09" w:rsidRDefault="000F7A09">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_Toc66717971 \h </w:instrText>
      </w:r>
      <w:r>
        <w:fldChar w:fldCharType="separate"/>
      </w:r>
      <w:r>
        <w:t>179</w:t>
      </w:r>
      <w:r>
        <w:fldChar w:fldCharType="end"/>
      </w:r>
    </w:p>
    <w:p w14:paraId="45718D74" w14:textId="0879B61B" w:rsidR="000F7A09" w:rsidRDefault="000F7A09">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_Toc66717972 \h </w:instrText>
      </w:r>
      <w:r>
        <w:fldChar w:fldCharType="separate"/>
      </w:r>
      <w:r>
        <w:t>179</w:t>
      </w:r>
      <w:r>
        <w:fldChar w:fldCharType="end"/>
      </w:r>
    </w:p>
    <w:p w14:paraId="304C7368" w14:textId="02C9228C" w:rsidR="000F7A09" w:rsidRDefault="000F7A09">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_Toc66717973 \h </w:instrText>
      </w:r>
      <w:r>
        <w:fldChar w:fldCharType="separate"/>
      </w:r>
      <w:r>
        <w:t>179</w:t>
      </w:r>
      <w:r>
        <w:fldChar w:fldCharType="end"/>
      </w:r>
    </w:p>
    <w:p w14:paraId="7FF43591" w14:textId="0D0BEE9C" w:rsidR="000F7A09" w:rsidRDefault="000F7A09">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_Toc66717974 \h </w:instrText>
      </w:r>
      <w:r>
        <w:fldChar w:fldCharType="separate"/>
      </w:r>
      <w:r>
        <w:t>181</w:t>
      </w:r>
      <w:r>
        <w:fldChar w:fldCharType="end"/>
      </w:r>
    </w:p>
    <w:p w14:paraId="56B8053E" w14:textId="556DDE59" w:rsidR="000F7A09" w:rsidRDefault="000F7A0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_Toc66717975 \h </w:instrText>
      </w:r>
      <w:r>
        <w:fldChar w:fldCharType="separate"/>
      </w:r>
      <w:r>
        <w:t>181</w:t>
      </w:r>
      <w:r>
        <w:fldChar w:fldCharType="end"/>
      </w:r>
    </w:p>
    <w:p w14:paraId="6CAE083E" w14:textId="107BAA86" w:rsidR="000F7A09" w:rsidRDefault="000F7A09">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_Toc66717976 \h </w:instrText>
      </w:r>
      <w:r>
        <w:fldChar w:fldCharType="separate"/>
      </w:r>
      <w:r>
        <w:t>181</w:t>
      </w:r>
      <w:r>
        <w:fldChar w:fldCharType="end"/>
      </w:r>
    </w:p>
    <w:p w14:paraId="6B7F21DD" w14:textId="640865A6" w:rsidR="000F7A09" w:rsidRDefault="000F7A09">
      <w:pPr>
        <w:pStyle w:val="TOC3"/>
        <w:rPr>
          <w:rFonts w:asciiTheme="minorHAnsi" w:eastAsiaTheme="minorEastAsia" w:hAnsiTheme="minorHAnsi" w:cstheme="minorBidi"/>
          <w:sz w:val="22"/>
          <w:szCs w:val="22"/>
          <w:lang w:eastAsia="en-GB"/>
        </w:rPr>
      </w:pPr>
      <w:r w:rsidRPr="001848A9">
        <w:rPr>
          <w:rFonts w:eastAsia="SimSun"/>
        </w:rPr>
        <w:t>8.2.3</w:t>
      </w:r>
      <w:r>
        <w:rPr>
          <w:rFonts w:asciiTheme="minorHAnsi" w:eastAsiaTheme="minorEastAsia" w:hAnsiTheme="minorHAnsi" w:cstheme="minorBidi"/>
          <w:sz w:val="22"/>
          <w:szCs w:val="22"/>
          <w:lang w:eastAsia="en-GB"/>
        </w:rPr>
        <w:tab/>
      </w:r>
      <w:r w:rsidRPr="001848A9">
        <w:rPr>
          <w:rFonts w:eastAsia="SimSun"/>
        </w:rPr>
        <w:t>Performance requirements for UCI multiplexed on PUSCH</w:t>
      </w:r>
      <w:r>
        <w:tab/>
      </w:r>
      <w:r>
        <w:fldChar w:fldCharType="begin"/>
      </w:r>
      <w:r>
        <w:instrText xml:space="preserve"> PAGEREF _Toc66717977 \h </w:instrText>
      </w:r>
      <w:r>
        <w:fldChar w:fldCharType="separate"/>
      </w:r>
      <w:r>
        <w:t>182</w:t>
      </w:r>
      <w:r>
        <w:fldChar w:fldCharType="end"/>
      </w:r>
    </w:p>
    <w:p w14:paraId="0743187E" w14:textId="226E5531" w:rsidR="000F7A09" w:rsidRDefault="000F7A09">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_Toc66717978 \h </w:instrText>
      </w:r>
      <w:r>
        <w:fldChar w:fldCharType="separate"/>
      </w:r>
      <w:r>
        <w:t>182</w:t>
      </w:r>
      <w:r>
        <w:fldChar w:fldCharType="end"/>
      </w:r>
    </w:p>
    <w:p w14:paraId="340F6155" w14:textId="4000DAEB" w:rsidR="000F7A09" w:rsidRDefault="000F7A09">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_Toc66717979 \h </w:instrText>
      </w:r>
      <w:r>
        <w:fldChar w:fldCharType="separate"/>
      </w:r>
      <w:r>
        <w:t>182</w:t>
      </w:r>
      <w:r>
        <w:fldChar w:fldCharType="end"/>
      </w:r>
    </w:p>
    <w:p w14:paraId="4D15BF43" w14:textId="53D4CFB7" w:rsidR="000F7A09" w:rsidRDefault="000F7A09">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_Toc66717980 \h </w:instrText>
      </w:r>
      <w:r>
        <w:fldChar w:fldCharType="separate"/>
      </w:r>
      <w:r>
        <w:t>183</w:t>
      </w:r>
      <w:r>
        <w:fldChar w:fldCharType="end"/>
      </w:r>
    </w:p>
    <w:p w14:paraId="56574ED2" w14:textId="7F653FD4" w:rsidR="000F7A09" w:rsidRDefault="000F7A09">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_Toc66717981 \h </w:instrText>
      </w:r>
      <w:r>
        <w:fldChar w:fldCharType="separate"/>
      </w:r>
      <w:r>
        <w:t>183</w:t>
      </w:r>
      <w:r>
        <w:fldChar w:fldCharType="end"/>
      </w:r>
    </w:p>
    <w:p w14:paraId="6E77B430" w14:textId="69A1098F" w:rsidR="000F7A09" w:rsidRDefault="000F7A09">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_Toc66717982 \h </w:instrText>
      </w:r>
      <w:r>
        <w:fldChar w:fldCharType="separate"/>
      </w:r>
      <w:r>
        <w:t>183</w:t>
      </w:r>
      <w:r>
        <w:fldChar w:fldCharType="end"/>
      </w:r>
    </w:p>
    <w:p w14:paraId="014896D8" w14:textId="792650AC" w:rsidR="000F7A09" w:rsidRDefault="000F7A09">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_Toc66717983 \h </w:instrText>
      </w:r>
      <w:r>
        <w:fldChar w:fldCharType="separate"/>
      </w:r>
      <w:r>
        <w:t>183</w:t>
      </w:r>
      <w:r>
        <w:fldChar w:fldCharType="end"/>
      </w:r>
    </w:p>
    <w:p w14:paraId="58CF8441" w14:textId="6AFD0BF1" w:rsidR="000F7A09" w:rsidRDefault="000F7A09">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_Toc66717984 \h </w:instrText>
      </w:r>
      <w:r>
        <w:fldChar w:fldCharType="separate"/>
      </w:r>
      <w:r>
        <w:t>185</w:t>
      </w:r>
      <w:r>
        <w:fldChar w:fldCharType="end"/>
      </w:r>
    </w:p>
    <w:p w14:paraId="2C119CC3" w14:textId="373FEAAF" w:rsidR="000F7A09" w:rsidRDefault="000F7A09">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1848A9">
        <w:rPr>
          <w:i/>
        </w:rPr>
        <w:t>BS type 1-O</w:t>
      </w:r>
      <w:r>
        <w:tab/>
      </w:r>
      <w:r>
        <w:fldChar w:fldCharType="begin"/>
      </w:r>
      <w:r>
        <w:instrText xml:space="preserve"> PAGEREF _Toc66717985 \h </w:instrText>
      </w:r>
      <w:r>
        <w:fldChar w:fldCharType="separate"/>
      </w:r>
      <w:r>
        <w:t>185</w:t>
      </w:r>
      <w:r>
        <w:fldChar w:fldCharType="end"/>
      </w:r>
    </w:p>
    <w:p w14:paraId="3AB7C067" w14:textId="4CC8AD18" w:rsidR="000F7A09" w:rsidRDefault="000F7A09">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1848A9">
        <w:rPr>
          <w:i/>
        </w:rPr>
        <w:t>BS type 2-O</w:t>
      </w:r>
      <w:r>
        <w:tab/>
      </w:r>
      <w:r>
        <w:fldChar w:fldCharType="begin"/>
      </w:r>
      <w:r>
        <w:instrText xml:space="preserve"> PAGEREF _Toc66717986 \h </w:instrText>
      </w:r>
      <w:r>
        <w:fldChar w:fldCharType="separate"/>
      </w:r>
      <w:r>
        <w:t>186</w:t>
      </w:r>
      <w:r>
        <w:fldChar w:fldCharType="end"/>
      </w:r>
    </w:p>
    <w:p w14:paraId="365D07E9" w14:textId="01132C1E" w:rsidR="000F7A09" w:rsidRDefault="000F7A0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_Toc66717987 \h </w:instrText>
      </w:r>
      <w:r>
        <w:fldChar w:fldCharType="separate"/>
      </w:r>
      <w:r>
        <w:t>187</w:t>
      </w:r>
      <w:r>
        <w:fldChar w:fldCharType="end"/>
      </w:r>
    </w:p>
    <w:p w14:paraId="2A053CFA" w14:textId="5C8BD16E" w:rsidR="000F7A09" w:rsidRDefault="000F7A0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_Toc66717988 \h </w:instrText>
      </w:r>
      <w:r>
        <w:fldChar w:fldCharType="separate"/>
      </w:r>
      <w:r>
        <w:t>187</w:t>
      </w:r>
      <w:r>
        <w:fldChar w:fldCharType="end"/>
      </w:r>
    </w:p>
    <w:p w14:paraId="260119AA" w14:textId="102C703D" w:rsidR="000F7A09" w:rsidRDefault="000F7A09">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_Toc66717989 \h </w:instrText>
      </w:r>
      <w:r>
        <w:fldChar w:fldCharType="separate"/>
      </w:r>
      <w:r>
        <w:t>187</w:t>
      </w:r>
      <w:r>
        <w:fldChar w:fldCharType="end"/>
      </w:r>
    </w:p>
    <w:p w14:paraId="1342563E" w14:textId="3FE1E1B6" w:rsidR="000F7A09" w:rsidRDefault="000F7A09">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_Toc66717990 \h </w:instrText>
      </w:r>
      <w:r>
        <w:fldChar w:fldCharType="separate"/>
      </w:r>
      <w:r>
        <w:t>187</w:t>
      </w:r>
      <w:r>
        <w:fldChar w:fldCharType="end"/>
      </w:r>
    </w:p>
    <w:p w14:paraId="72F346F0" w14:textId="65B60F7C" w:rsidR="000F7A09" w:rsidRDefault="000F7A09">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_Toc66717991 \h </w:instrText>
      </w:r>
      <w:r>
        <w:fldChar w:fldCharType="separate"/>
      </w:r>
      <w:r>
        <w:t>187</w:t>
      </w:r>
      <w:r>
        <w:fldChar w:fldCharType="end"/>
      </w:r>
    </w:p>
    <w:p w14:paraId="79F54AC9" w14:textId="7C31E44F" w:rsidR="000F7A09" w:rsidRDefault="000F7A09">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_Toc66717992 \h </w:instrText>
      </w:r>
      <w:r>
        <w:fldChar w:fldCharType="separate"/>
      </w:r>
      <w:r>
        <w:t>187</w:t>
      </w:r>
      <w:r>
        <w:fldChar w:fldCharType="end"/>
      </w:r>
    </w:p>
    <w:p w14:paraId="52430CE9" w14:textId="4CE53C15" w:rsidR="000F7A09" w:rsidRDefault="000F7A09">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_Toc66717993 \h </w:instrText>
      </w:r>
      <w:r>
        <w:fldChar w:fldCharType="separate"/>
      </w:r>
      <w:r>
        <w:t>187</w:t>
      </w:r>
      <w:r>
        <w:fldChar w:fldCharType="end"/>
      </w:r>
    </w:p>
    <w:p w14:paraId="71532547" w14:textId="5D2D39E6" w:rsidR="000F7A09" w:rsidRDefault="000F7A09">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_Toc66717994 \h </w:instrText>
      </w:r>
      <w:r>
        <w:fldChar w:fldCharType="separate"/>
      </w:r>
      <w:r>
        <w:t>187</w:t>
      </w:r>
      <w:r>
        <w:fldChar w:fldCharType="end"/>
      </w:r>
    </w:p>
    <w:p w14:paraId="1DC9FE72" w14:textId="2A563934" w:rsidR="000F7A09" w:rsidRDefault="000F7A09">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_Toc66717995 \h </w:instrText>
      </w:r>
      <w:r>
        <w:fldChar w:fldCharType="separate"/>
      </w:r>
      <w:r>
        <w:t>189</w:t>
      </w:r>
      <w:r>
        <w:fldChar w:fldCharType="end"/>
      </w:r>
    </w:p>
    <w:p w14:paraId="69331362" w14:textId="3FBD08BA" w:rsidR="000F7A09" w:rsidRDefault="000F7A0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1848A9">
        <w:rPr>
          <w:i/>
          <w:iCs/>
        </w:rPr>
        <w:t>BS type 1-O</w:t>
      </w:r>
      <w:r>
        <w:tab/>
      </w:r>
      <w:r>
        <w:fldChar w:fldCharType="begin"/>
      </w:r>
      <w:r>
        <w:instrText xml:space="preserve"> PAGEREF _Toc66717996 \h </w:instrText>
      </w:r>
      <w:r>
        <w:fldChar w:fldCharType="separate"/>
      </w:r>
      <w:r>
        <w:t>189</w:t>
      </w:r>
      <w:r>
        <w:fldChar w:fldCharType="end"/>
      </w:r>
    </w:p>
    <w:p w14:paraId="677B8ABD" w14:textId="442DBF52" w:rsidR="000F7A09" w:rsidRDefault="000F7A09">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1848A9">
        <w:rPr>
          <w:i/>
          <w:iCs/>
        </w:rPr>
        <w:t>BS type 2-O</w:t>
      </w:r>
      <w:r>
        <w:tab/>
      </w:r>
      <w:r>
        <w:fldChar w:fldCharType="begin"/>
      </w:r>
      <w:r>
        <w:instrText xml:space="preserve"> PAGEREF _Toc66717997 \h </w:instrText>
      </w:r>
      <w:r>
        <w:fldChar w:fldCharType="separate"/>
      </w:r>
      <w:r>
        <w:t>189</w:t>
      </w:r>
      <w:r>
        <w:fldChar w:fldCharType="end"/>
      </w:r>
    </w:p>
    <w:p w14:paraId="09866355" w14:textId="43ADF33C" w:rsidR="000F7A09" w:rsidRDefault="000F7A09">
      <w:pPr>
        <w:pStyle w:val="TOC3"/>
        <w:rPr>
          <w:rFonts w:asciiTheme="minorHAnsi" w:eastAsiaTheme="minorEastAsia" w:hAnsiTheme="minorHAnsi" w:cstheme="minorBidi"/>
          <w:sz w:val="22"/>
          <w:szCs w:val="22"/>
          <w:lang w:eastAsia="en-GB"/>
        </w:rPr>
      </w:pPr>
      <w:r w:rsidRPr="001848A9">
        <w:rPr>
          <w:lang w:val="en-US"/>
        </w:rPr>
        <w:t>8.3.2</w:t>
      </w:r>
      <w:r>
        <w:rPr>
          <w:rFonts w:asciiTheme="minorHAnsi" w:eastAsiaTheme="minorEastAsia" w:hAnsiTheme="minorHAnsi" w:cstheme="minorBidi"/>
          <w:sz w:val="22"/>
          <w:szCs w:val="22"/>
          <w:lang w:eastAsia="en-GB"/>
        </w:rPr>
        <w:tab/>
      </w:r>
      <w:r w:rsidRPr="001848A9">
        <w:rPr>
          <w:lang w:val="en-US"/>
        </w:rPr>
        <w:t>Performance requirements for PUCCH format 1</w:t>
      </w:r>
      <w:r>
        <w:tab/>
      </w:r>
      <w:r>
        <w:fldChar w:fldCharType="begin"/>
      </w:r>
      <w:r>
        <w:instrText xml:space="preserve"> PAGEREF _Toc66717998 \h </w:instrText>
      </w:r>
      <w:r>
        <w:fldChar w:fldCharType="separate"/>
      </w:r>
      <w:r>
        <w:t>189</w:t>
      </w:r>
      <w:r>
        <w:fldChar w:fldCharType="end"/>
      </w:r>
    </w:p>
    <w:p w14:paraId="039D7239" w14:textId="4AA5995D" w:rsidR="000F7A09" w:rsidRDefault="000F7A09">
      <w:pPr>
        <w:pStyle w:val="TOC4"/>
        <w:rPr>
          <w:rFonts w:asciiTheme="minorHAnsi" w:eastAsiaTheme="minorEastAsia" w:hAnsiTheme="minorHAnsi" w:cstheme="minorBidi"/>
          <w:sz w:val="22"/>
          <w:szCs w:val="22"/>
          <w:lang w:eastAsia="en-GB"/>
        </w:rPr>
      </w:pPr>
      <w:r w:rsidRPr="001848A9">
        <w:rPr>
          <w:lang w:val="en-US"/>
        </w:rPr>
        <w:t>8.3.2.1</w:t>
      </w:r>
      <w:r>
        <w:rPr>
          <w:rFonts w:asciiTheme="minorHAnsi" w:eastAsiaTheme="minorEastAsia" w:hAnsiTheme="minorHAnsi" w:cstheme="minorBidi"/>
          <w:sz w:val="22"/>
          <w:szCs w:val="22"/>
          <w:lang w:eastAsia="en-GB"/>
        </w:rPr>
        <w:tab/>
      </w:r>
      <w:r w:rsidRPr="001848A9">
        <w:rPr>
          <w:lang w:val="en-US"/>
        </w:rPr>
        <w:t>NACK to ACK detection</w:t>
      </w:r>
      <w:r>
        <w:tab/>
      </w:r>
      <w:r>
        <w:fldChar w:fldCharType="begin"/>
      </w:r>
      <w:r>
        <w:instrText xml:space="preserve"> PAGEREF _Toc66717999 \h </w:instrText>
      </w:r>
      <w:r>
        <w:fldChar w:fldCharType="separate"/>
      </w:r>
      <w:r>
        <w:t>189</w:t>
      </w:r>
      <w:r>
        <w:fldChar w:fldCharType="end"/>
      </w:r>
    </w:p>
    <w:p w14:paraId="4A33ACFA" w14:textId="78A190F2" w:rsidR="000F7A09" w:rsidRDefault="000F7A09">
      <w:pPr>
        <w:pStyle w:val="TOC5"/>
        <w:rPr>
          <w:rFonts w:asciiTheme="minorHAnsi" w:eastAsiaTheme="minorEastAsia" w:hAnsiTheme="minorHAnsi" w:cstheme="minorBidi"/>
          <w:sz w:val="22"/>
          <w:szCs w:val="22"/>
          <w:lang w:eastAsia="en-GB"/>
        </w:rPr>
      </w:pPr>
      <w:r w:rsidRPr="001848A9">
        <w:rPr>
          <w:lang w:val="en-US"/>
        </w:rPr>
        <w:t>8.3.2.1.1</w:t>
      </w:r>
      <w:r>
        <w:rPr>
          <w:rFonts w:asciiTheme="minorHAnsi" w:eastAsiaTheme="minorEastAsia" w:hAnsiTheme="minorHAnsi" w:cstheme="minorBidi"/>
          <w:sz w:val="22"/>
          <w:szCs w:val="22"/>
          <w:lang w:eastAsia="en-GB"/>
        </w:rPr>
        <w:tab/>
      </w:r>
      <w:r w:rsidRPr="001848A9">
        <w:rPr>
          <w:lang w:val="en-US"/>
        </w:rPr>
        <w:t>Definition and applicability</w:t>
      </w:r>
      <w:r>
        <w:tab/>
      </w:r>
      <w:r>
        <w:fldChar w:fldCharType="begin"/>
      </w:r>
      <w:r>
        <w:instrText xml:space="preserve"> PAGEREF _Toc66718000 \h </w:instrText>
      </w:r>
      <w:r>
        <w:fldChar w:fldCharType="separate"/>
      </w:r>
      <w:r>
        <w:t>189</w:t>
      </w:r>
      <w:r>
        <w:fldChar w:fldCharType="end"/>
      </w:r>
    </w:p>
    <w:p w14:paraId="3B7FDC78" w14:textId="4C74574D" w:rsidR="000F7A09" w:rsidRDefault="000F7A09">
      <w:pPr>
        <w:pStyle w:val="TOC5"/>
        <w:rPr>
          <w:rFonts w:asciiTheme="minorHAnsi" w:eastAsiaTheme="minorEastAsia" w:hAnsiTheme="minorHAnsi" w:cstheme="minorBidi"/>
          <w:sz w:val="22"/>
          <w:szCs w:val="22"/>
          <w:lang w:eastAsia="en-GB"/>
        </w:rPr>
      </w:pPr>
      <w:r w:rsidRPr="001848A9">
        <w:rPr>
          <w:lang w:val="en-US"/>
        </w:rPr>
        <w:t>8.3.2.1.2</w:t>
      </w:r>
      <w:r>
        <w:rPr>
          <w:rFonts w:asciiTheme="minorHAnsi" w:eastAsiaTheme="minorEastAsia" w:hAnsiTheme="minorHAnsi" w:cstheme="minorBidi"/>
          <w:sz w:val="22"/>
          <w:szCs w:val="22"/>
          <w:lang w:eastAsia="en-GB"/>
        </w:rPr>
        <w:tab/>
      </w:r>
      <w:r w:rsidRPr="001848A9">
        <w:rPr>
          <w:lang w:val="en-US"/>
        </w:rPr>
        <w:t>Minimum Requirement</w:t>
      </w:r>
      <w:r>
        <w:tab/>
      </w:r>
      <w:r>
        <w:fldChar w:fldCharType="begin"/>
      </w:r>
      <w:r>
        <w:instrText xml:space="preserve"> PAGEREF _Toc66718001 \h </w:instrText>
      </w:r>
      <w:r>
        <w:fldChar w:fldCharType="separate"/>
      </w:r>
      <w:r>
        <w:t>190</w:t>
      </w:r>
      <w:r>
        <w:fldChar w:fldCharType="end"/>
      </w:r>
    </w:p>
    <w:p w14:paraId="3339C5C8" w14:textId="1F5AAE29" w:rsidR="000F7A09" w:rsidRDefault="000F7A09">
      <w:pPr>
        <w:pStyle w:val="TOC5"/>
        <w:rPr>
          <w:rFonts w:asciiTheme="minorHAnsi" w:eastAsiaTheme="minorEastAsia" w:hAnsiTheme="minorHAnsi" w:cstheme="minorBidi"/>
          <w:sz w:val="22"/>
          <w:szCs w:val="22"/>
          <w:lang w:eastAsia="en-GB"/>
        </w:rPr>
      </w:pPr>
      <w:r w:rsidRPr="001848A9">
        <w:rPr>
          <w:lang w:val="en-US"/>
        </w:rPr>
        <w:t>8.3.2.1.3</w:t>
      </w:r>
      <w:r>
        <w:rPr>
          <w:rFonts w:asciiTheme="minorHAnsi" w:eastAsiaTheme="minorEastAsia" w:hAnsiTheme="minorHAnsi" w:cstheme="minorBidi"/>
          <w:sz w:val="22"/>
          <w:szCs w:val="22"/>
          <w:lang w:eastAsia="en-GB"/>
        </w:rPr>
        <w:tab/>
      </w:r>
      <w:r w:rsidRPr="001848A9">
        <w:rPr>
          <w:lang w:val="en-US"/>
        </w:rPr>
        <w:t>Test purpose</w:t>
      </w:r>
      <w:r>
        <w:tab/>
      </w:r>
      <w:r>
        <w:fldChar w:fldCharType="begin"/>
      </w:r>
      <w:r>
        <w:instrText xml:space="preserve"> PAGEREF _Toc66718002 \h </w:instrText>
      </w:r>
      <w:r>
        <w:fldChar w:fldCharType="separate"/>
      </w:r>
      <w:r>
        <w:t>190</w:t>
      </w:r>
      <w:r>
        <w:fldChar w:fldCharType="end"/>
      </w:r>
    </w:p>
    <w:p w14:paraId="4A65497F" w14:textId="509A5B5A" w:rsidR="000F7A09" w:rsidRDefault="000F7A09">
      <w:pPr>
        <w:pStyle w:val="TOC5"/>
        <w:rPr>
          <w:rFonts w:asciiTheme="minorHAnsi" w:eastAsiaTheme="minorEastAsia" w:hAnsiTheme="minorHAnsi" w:cstheme="minorBidi"/>
          <w:sz w:val="22"/>
          <w:szCs w:val="22"/>
          <w:lang w:eastAsia="en-GB"/>
        </w:rPr>
      </w:pPr>
      <w:r w:rsidRPr="001848A9">
        <w:rPr>
          <w:lang w:val="en-US"/>
        </w:rPr>
        <w:t>8.3.2.1.4</w:t>
      </w:r>
      <w:r>
        <w:rPr>
          <w:rFonts w:asciiTheme="minorHAnsi" w:eastAsiaTheme="minorEastAsia" w:hAnsiTheme="minorHAnsi" w:cstheme="minorBidi"/>
          <w:sz w:val="22"/>
          <w:szCs w:val="22"/>
          <w:lang w:eastAsia="en-GB"/>
        </w:rPr>
        <w:tab/>
      </w:r>
      <w:r w:rsidRPr="001848A9">
        <w:rPr>
          <w:lang w:val="en-US"/>
        </w:rPr>
        <w:t>Method of test</w:t>
      </w:r>
      <w:r>
        <w:tab/>
      </w:r>
      <w:r>
        <w:fldChar w:fldCharType="begin"/>
      </w:r>
      <w:r>
        <w:instrText xml:space="preserve"> PAGEREF _Toc66718003 \h </w:instrText>
      </w:r>
      <w:r>
        <w:fldChar w:fldCharType="separate"/>
      </w:r>
      <w:r>
        <w:t>190</w:t>
      </w:r>
      <w:r>
        <w:fldChar w:fldCharType="end"/>
      </w:r>
    </w:p>
    <w:p w14:paraId="2AC15DB0" w14:textId="50969333" w:rsidR="000F7A09" w:rsidRDefault="000F7A09">
      <w:pPr>
        <w:pStyle w:val="TOC5"/>
        <w:rPr>
          <w:rFonts w:asciiTheme="minorHAnsi" w:eastAsiaTheme="minorEastAsia" w:hAnsiTheme="minorHAnsi" w:cstheme="minorBidi"/>
          <w:sz w:val="22"/>
          <w:szCs w:val="22"/>
          <w:lang w:eastAsia="en-GB"/>
        </w:rPr>
      </w:pPr>
      <w:r w:rsidRPr="001848A9">
        <w:rPr>
          <w:lang w:val="en-US"/>
        </w:rPr>
        <w:t>8.3.2.1.5</w:t>
      </w:r>
      <w:r>
        <w:rPr>
          <w:rFonts w:asciiTheme="minorHAnsi" w:eastAsiaTheme="minorEastAsia" w:hAnsiTheme="minorHAnsi" w:cstheme="minorBidi"/>
          <w:sz w:val="22"/>
          <w:szCs w:val="22"/>
          <w:lang w:eastAsia="en-GB"/>
        </w:rPr>
        <w:tab/>
      </w:r>
      <w:r w:rsidRPr="001848A9">
        <w:rPr>
          <w:lang w:val="en-US"/>
        </w:rPr>
        <w:t>Test Requirement</w:t>
      </w:r>
      <w:r>
        <w:tab/>
      </w:r>
      <w:r>
        <w:fldChar w:fldCharType="begin"/>
      </w:r>
      <w:r>
        <w:instrText xml:space="preserve"> PAGEREF _Toc66718004 \h </w:instrText>
      </w:r>
      <w:r>
        <w:fldChar w:fldCharType="separate"/>
      </w:r>
      <w:r>
        <w:t>191</w:t>
      </w:r>
      <w:r>
        <w:fldChar w:fldCharType="end"/>
      </w:r>
    </w:p>
    <w:p w14:paraId="5733E687" w14:textId="250B1C40" w:rsidR="000F7A09" w:rsidRDefault="000F7A09">
      <w:pPr>
        <w:pStyle w:val="TOC4"/>
        <w:rPr>
          <w:rFonts w:asciiTheme="minorHAnsi" w:eastAsiaTheme="minorEastAsia" w:hAnsiTheme="minorHAnsi" w:cstheme="minorBidi"/>
          <w:sz w:val="22"/>
          <w:szCs w:val="22"/>
          <w:lang w:eastAsia="en-GB"/>
        </w:rPr>
      </w:pPr>
      <w:r w:rsidRPr="001848A9">
        <w:rPr>
          <w:lang w:val="en-US"/>
        </w:rPr>
        <w:t>8.3.2.2</w:t>
      </w:r>
      <w:r>
        <w:rPr>
          <w:rFonts w:asciiTheme="minorHAnsi" w:eastAsiaTheme="minorEastAsia" w:hAnsiTheme="minorHAnsi" w:cstheme="minorBidi"/>
          <w:sz w:val="22"/>
          <w:szCs w:val="22"/>
          <w:lang w:eastAsia="en-GB"/>
        </w:rPr>
        <w:tab/>
      </w:r>
      <w:r w:rsidRPr="001848A9">
        <w:rPr>
          <w:lang w:val="en-US"/>
        </w:rPr>
        <w:t>ACK missed detection</w:t>
      </w:r>
      <w:r>
        <w:tab/>
      </w:r>
      <w:r>
        <w:fldChar w:fldCharType="begin"/>
      </w:r>
      <w:r>
        <w:instrText xml:space="preserve"> PAGEREF _Toc66718005 \h </w:instrText>
      </w:r>
      <w:r>
        <w:fldChar w:fldCharType="separate"/>
      </w:r>
      <w:r>
        <w:t>192</w:t>
      </w:r>
      <w:r>
        <w:fldChar w:fldCharType="end"/>
      </w:r>
    </w:p>
    <w:p w14:paraId="7D1FAEB8" w14:textId="41758EB1" w:rsidR="000F7A09" w:rsidRDefault="000F7A09">
      <w:pPr>
        <w:pStyle w:val="TOC5"/>
        <w:rPr>
          <w:rFonts w:asciiTheme="minorHAnsi" w:eastAsiaTheme="minorEastAsia" w:hAnsiTheme="minorHAnsi" w:cstheme="minorBidi"/>
          <w:sz w:val="22"/>
          <w:szCs w:val="22"/>
          <w:lang w:eastAsia="en-GB"/>
        </w:rPr>
      </w:pPr>
      <w:r w:rsidRPr="001848A9">
        <w:rPr>
          <w:lang w:val="en-US"/>
        </w:rPr>
        <w:t>8.3.2.2.1</w:t>
      </w:r>
      <w:r>
        <w:rPr>
          <w:rFonts w:asciiTheme="minorHAnsi" w:eastAsiaTheme="minorEastAsia" w:hAnsiTheme="minorHAnsi" w:cstheme="minorBidi"/>
          <w:sz w:val="22"/>
          <w:szCs w:val="22"/>
          <w:lang w:eastAsia="en-GB"/>
        </w:rPr>
        <w:tab/>
      </w:r>
      <w:r w:rsidRPr="001848A9">
        <w:rPr>
          <w:lang w:val="en-US"/>
        </w:rPr>
        <w:t>Definition and applicability</w:t>
      </w:r>
      <w:r>
        <w:tab/>
      </w:r>
      <w:r>
        <w:fldChar w:fldCharType="begin"/>
      </w:r>
      <w:r>
        <w:instrText xml:space="preserve"> PAGEREF _Toc66718006 \h </w:instrText>
      </w:r>
      <w:r>
        <w:fldChar w:fldCharType="separate"/>
      </w:r>
      <w:r>
        <w:t>192</w:t>
      </w:r>
      <w:r>
        <w:fldChar w:fldCharType="end"/>
      </w:r>
    </w:p>
    <w:p w14:paraId="437EB557" w14:textId="66B618B2" w:rsidR="000F7A09" w:rsidRDefault="000F7A09">
      <w:pPr>
        <w:pStyle w:val="TOC5"/>
        <w:rPr>
          <w:rFonts w:asciiTheme="minorHAnsi" w:eastAsiaTheme="minorEastAsia" w:hAnsiTheme="minorHAnsi" w:cstheme="minorBidi"/>
          <w:sz w:val="22"/>
          <w:szCs w:val="22"/>
          <w:lang w:eastAsia="en-GB"/>
        </w:rPr>
      </w:pPr>
      <w:r w:rsidRPr="001848A9">
        <w:rPr>
          <w:lang w:val="en-US"/>
        </w:rPr>
        <w:t>8.3.2.2.2</w:t>
      </w:r>
      <w:r>
        <w:rPr>
          <w:rFonts w:asciiTheme="minorHAnsi" w:eastAsiaTheme="minorEastAsia" w:hAnsiTheme="minorHAnsi" w:cstheme="minorBidi"/>
          <w:sz w:val="22"/>
          <w:szCs w:val="22"/>
          <w:lang w:eastAsia="en-GB"/>
        </w:rPr>
        <w:tab/>
      </w:r>
      <w:r w:rsidRPr="001848A9">
        <w:rPr>
          <w:lang w:val="en-US"/>
        </w:rPr>
        <w:t>Minimum Requirement</w:t>
      </w:r>
      <w:r>
        <w:tab/>
      </w:r>
      <w:r>
        <w:fldChar w:fldCharType="begin"/>
      </w:r>
      <w:r>
        <w:instrText xml:space="preserve"> PAGEREF _Toc66718007 \h </w:instrText>
      </w:r>
      <w:r>
        <w:fldChar w:fldCharType="separate"/>
      </w:r>
      <w:r>
        <w:t>192</w:t>
      </w:r>
      <w:r>
        <w:fldChar w:fldCharType="end"/>
      </w:r>
    </w:p>
    <w:p w14:paraId="6EFFA50B" w14:textId="727B45D2" w:rsidR="000F7A09" w:rsidRDefault="000F7A09">
      <w:pPr>
        <w:pStyle w:val="TOC5"/>
        <w:rPr>
          <w:rFonts w:asciiTheme="minorHAnsi" w:eastAsiaTheme="minorEastAsia" w:hAnsiTheme="minorHAnsi" w:cstheme="minorBidi"/>
          <w:sz w:val="22"/>
          <w:szCs w:val="22"/>
          <w:lang w:eastAsia="en-GB"/>
        </w:rPr>
      </w:pPr>
      <w:r w:rsidRPr="001848A9">
        <w:rPr>
          <w:lang w:val="en-US"/>
        </w:rPr>
        <w:t>8.3.2.2.3</w:t>
      </w:r>
      <w:r>
        <w:rPr>
          <w:rFonts w:asciiTheme="minorHAnsi" w:eastAsiaTheme="minorEastAsia" w:hAnsiTheme="minorHAnsi" w:cstheme="minorBidi"/>
          <w:sz w:val="22"/>
          <w:szCs w:val="22"/>
          <w:lang w:eastAsia="en-GB"/>
        </w:rPr>
        <w:tab/>
      </w:r>
      <w:r w:rsidRPr="001848A9">
        <w:rPr>
          <w:lang w:val="en-US"/>
        </w:rPr>
        <w:t>Test purpose</w:t>
      </w:r>
      <w:r>
        <w:tab/>
      </w:r>
      <w:r>
        <w:fldChar w:fldCharType="begin"/>
      </w:r>
      <w:r>
        <w:instrText xml:space="preserve"> PAGEREF _Toc66718008 \h </w:instrText>
      </w:r>
      <w:r>
        <w:fldChar w:fldCharType="separate"/>
      </w:r>
      <w:r>
        <w:t>192</w:t>
      </w:r>
      <w:r>
        <w:fldChar w:fldCharType="end"/>
      </w:r>
    </w:p>
    <w:p w14:paraId="606B7A0D" w14:textId="5B93A4DB" w:rsidR="000F7A09" w:rsidRDefault="000F7A09">
      <w:pPr>
        <w:pStyle w:val="TOC5"/>
        <w:rPr>
          <w:rFonts w:asciiTheme="minorHAnsi" w:eastAsiaTheme="minorEastAsia" w:hAnsiTheme="minorHAnsi" w:cstheme="minorBidi"/>
          <w:sz w:val="22"/>
          <w:szCs w:val="22"/>
          <w:lang w:eastAsia="en-GB"/>
        </w:rPr>
      </w:pPr>
      <w:r w:rsidRPr="001848A9">
        <w:rPr>
          <w:lang w:val="en-US"/>
        </w:rPr>
        <w:t>8.3.2.2.4</w:t>
      </w:r>
      <w:r>
        <w:rPr>
          <w:rFonts w:asciiTheme="minorHAnsi" w:eastAsiaTheme="minorEastAsia" w:hAnsiTheme="minorHAnsi" w:cstheme="minorBidi"/>
          <w:sz w:val="22"/>
          <w:szCs w:val="22"/>
          <w:lang w:eastAsia="en-GB"/>
        </w:rPr>
        <w:tab/>
      </w:r>
      <w:r w:rsidRPr="001848A9">
        <w:rPr>
          <w:lang w:val="en-US"/>
        </w:rPr>
        <w:t>Method of test</w:t>
      </w:r>
      <w:r>
        <w:tab/>
      </w:r>
      <w:r>
        <w:fldChar w:fldCharType="begin"/>
      </w:r>
      <w:r>
        <w:instrText xml:space="preserve"> PAGEREF _Toc66718009 \h </w:instrText>
      </w:r>
      <w:r>
        <w:fldChar w:fldCharType="separate"/>
      </w:r>
      <w:r>
        <w:t>192</w:t>
      </w:r>
      <w:r>
        <w:fldChar w:fldCharType="end"/>
      </w:r>
    </w:p>
    <w:p w14:paraId="163623A9" w14:textId="53F2BDD7" w:rsidR="000F7A09" w:rsidRDefault="000F7A09">
      <w:pPr>
        <w:pStyle w:val="TOC5"/>
        <w:rPr>
          <w:rFonts w:asciiTheme="minorHAnsi" w:eastAsiaTheme="minorEastAsia" w:hAnsiTheme="minorHAnsi" w:cstheme="minorBidi"/>
          <w:sz w:val="22"/>
          <w:szCs w:val="22"/>
          <w:lang w:eastAsia="en-GB"/>
        </w:rPr>
      </w:pPr>
      <w:r w:rsidRPr="001848A9">
        <w:rPr>
          <w:lang w:val="en-US"/>
        </w:rPr>
        <w:t>8.3.2.2.5</w:t>
      </w:r>
      <w:r>
        <w:rPr>
          <w:rFonts w:asciiTheme="minorHAnsi" w:eastAsiaTheme="minorEastAsia" w:hAnsiTheme="minorHAnsi" w:cstheme="minorBidi"/>
          <w:sz w:val="22"/>
          <w:szCs w:val="22"/>
          <w:lang w:eastAsia="en-GB"/>
        </w:rPr>
        <w:tab/>
      </w:r>
      <w:r w:rsidRPr="001848A9">
        <w:rPr>
          <w:lang w:val="en-US"/>
        </w:rPr>
        <w:t>Test Requirement</w:t>
      </w:r>
      <w:r>
        <w:tab/>
      </w:r>
      <w:r>
        <w:fldChar w:fldCharType="begin"/>
      </w:r>
      <w:r>
        <w:instrText xml:space="preserve"> PAGEREF _Toc66718010 \h </w:instrText>
      </w:r>
      <w:r>
        <w:fldChar w:fldCharType="separate"/>
      </w:r>
      <w:r>
        <w:t>194</w:t>
      </w:r>
      <w:r>
        <w:fldChar w:fldCharType="end"/>
      </w:r>
    </w:p>
    <w:p w14:paraId="3602C331" w14:textId="1A01A539" w:rsidR="000F7A09" w:rsidRDefault="000F7A09">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_Toc66718011 \h </w:instrText>
      </w:r>
      <w:r>
        <w:fldChar w:fldCharType="separate"/>
      </w:r>
      <w:r>
        <w:t>195</w:t>
      </w:r>
      <w:r>
        <w:fldChar w:fldCharType="end"/>
      </w:r>
    </w:p>
    <w:p w14:paraId="2306FC81" w14:textId="6E13DE5F" w:rsidR="000F7A09" w:rsidRDefault="000F7A09">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_Toc66718012 \h </w:instrText>
      </w:r>
      <w:r>
        <w:fldChar w:fldCharType="separate"/>
      </w:r>
      <w:r>
        <w:t>195</w:t>
      </w:r>
      <w:r>
        <w:fldChar w:fldCharType="end"/>
      </w:r>
    </w:p>
    <w:p w14:paraId="5E11A233" w14:textId="283C6137" w:rsidR="000F7A09" w:rsidRDefault="000F7A09">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_Toc66718013 \h </w:instrText>
      </w:r>
      <w:r>
        <w:fldChar w:fldCharType="separate"/>
      </w:r>
      <w:r>
        <w:t>195</w:t>
      </w:r>
      <w:r>
        <w:fldChar w:fldCharType="end"/>
      </w:r>
    </w:p>
    <w:p w14:paraId="6588675A" w14:textId="7271FA55" w:rsidR="000F7A09" w:rsidRDefault="000F7A09">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_Toc66718014 \h </w:instrText>
      </w:r>
      <w:r>
        <w:fldChar w:fldCharType="separate"/>
      </w:r>
      <w:r>
        <w:t>195</w:t>
      </w:r>
      <w:r>
        <w:fldChar w:fldCharType="end"/>
      </w:r>
    </w:p>
    <w:p w14:paraId="3CF1C5F5" w14:textId="57AD1D04" w:rsidR="000F7A09" w:rsidRDefault="000F7A09">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_Toc66718015 \h </w:instrText>
      </w:r>
      <w:r>
        <w:fldChar w:fldCharType="separate"/>
      </w:r>
      <w:r>
        <w:t>195</w:t>
      </w:r>
      <w:r>
        <w:fldChar w:fldCharType="end"/>
      </w:r>
    </w:p>
    <w:p w14:paraId="22440ED0" w14:textId="6528955B" w:rsidR="000F7A09" w:rsidRDefault="000F7A09">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_Toc66718016 \h </w:instrText>
      </w:r>
      <w:r>
        <w:fldChar w:fldCharType="separate"/>
      </w:r>
      <w:r>
        <w:t>195</w:t>
      </w:r>
      <w:r>
        <w:fldChar w:fldCharType="end"/>
      </w:r>
    </w:p>
    <w:p w14:paraId="27F90DFE" w14:textId="4C471464" w:rsidR="000F7A09" w:rsidRDefault="000F7A09">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_Toc66718017 \h </w:instrText>
      </w:r>
      <w:r>
        <w:fldChar w:fldCharType="separate"/>
      </w:r>
      <w:r>
        <w:t>197</w:t>
      </w:r>
      <w:r>
        <w:fldChar w:fldCharType="end"/>
      </w:r>
    </w:p>
    <w:p w14:paraId="189A873E" w14:textId="3BCEEA35" w:rsidR="000F7A09" w:rsidRDefault="000F7A09">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_Toc66718018 \h </w:instrText>
      </w:r>
      <w:r>
        <w:fldChar w:fldCharType="separate"/>
      </w:r>
      <w:r>
        <w:t>198</w:t>
      </w:r>
      <w:r>
        <w:fldChar w:fldCharType="end"/>
      </w:r>
    </w:p>
    <w:p w14:paraId="7B431150" w14:textId="691EFC79" w:rsidR="000F7A09" w:rsidRDefault="000F7A09">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_Toc66718019 \h </w:instrText>
      </w:r>
      <w:r>
        <w:fldChar w:fldCharType="separate"/>
      </w:r>
      <w:r>
        <w:t>198</w:t>
      </w:r>
      <w:r>
        <w:fldChar w:fldCharType="end"/>
      </w:r>
    </w:p>
    <w:p w14:paraId="56FC2851" w14:textId="16E871D8" w:rsidR="000F7A09" w:rsidRDefault="000F7A09">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_Toc66718020 \h </w:instrText>
      </w:r>
      <w:r>
        <w:fldChar w:fldCharType="separate"/>
      </w:r>
      <w:r>
        <w:t>198</w:t>
      </w:r>
      <w:r>
        <w:fldChar w:fldCharType="end"/>
      </w:r>
    </w:p>
    <w:p w14:paraId="22A387D1" w14:textId="33BB8DF9" w:rsidR="000F7A09" w:rsidRDefault="000F7A09">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_Toc66718021 \h </w:instrText>
      </w:r>
      <w:r>
        <w:fldChar w:fldCharType="separate"/>
      </w:r>
      <w:r>
        <w:t>198</w:t>
      </w:r>
      <w:r>
        <w:fldChar w:fldCharType="end"/>
      </w:r>
    </w:p>
    <w:p w14:paraId="769E0EFA" w14:textId="00872EBE" w:rsidR="000F7A09" w:rsidRDefault="000F7A09">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_Toc66718022 \h </w:instrText>
      </w:r>
      <w:r>
        <w:fldChar w:fldCharType="separate"/>
      </w:r>
      <w:r>
        <w:t>198</w:t>
      </w:r>
      <w:r>
        <w:fldChar w:fldCharType="end"/>
      </w:r>
    </w:p>
    <w:p w14:paraId="28B1738C" w14:textId="1BBDF5D0" w:rsidR="000F7A09" w:rsidRDefault="000F7A09">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_Toc66718023 \h </w:instrText>
      </w:r>
      <w:r>
        <w:fldChar w:fldCharType="separate"/>
      </w:r>
      <w:r>
        <w:t>200</w:t>
      </w:r>
      <w:r>
        <w:fldChar w:fldCharType="end"/>
      </w:r>
    </w:p>
    <w:p w14:paraId="3AAA9CE6" w14:textId="41B79A39" w:rsidR="000F7A09" w:rsidRDefault="000F7A09">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_Toc66718024 \h </w:instrText>
      </w:r>
      <w:r>
        <w:fldChar w:fldCharType="separate"/>
      </w:r>
      <w:r>
        <w:t>200</w:t>
      </w:r>
      <w:r>
        <w:fldChar w:fldCharType="end"/>
      </w:r>
    </w:p>
    <w:p w14:paraId="3E51F1A1" w14:textId="28655942" w:rsidR="000F7A09" w:rsidRDefault="000F7A09">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_Toc66718025 \h </w:instrText>
      </w:r>
      <w:r>
        <w:fldChar w:fldCharType="separate"/>
      </w:r>
      <w:r>
        <w:t>200</w:t>
      </w:r>
      <w:r>
        <w:fldChar w:fldCharType="end"/>
      </w:r>
    </w:p>
    <w:p w14:paraId="68AF91AA" w14:textId="59E8612E" w:rsidR="000F7A09" w:rsidRDefault="000F7A09">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_Toc66718026 \h </w:instrText>
      </w:r>
      <w:r>
        <w:fldChar w:fldCharType="separate"/>
      </w:r>
      <w:r>
        <w:t>201</w:t>
      </w:r>
      <w:r>
        <w:fldChar w:fldCharType="end"/>
      </w:r>
    </w:p>
    <w:p w14:paraId="32742157" w14:textId="639428A4" w:rsidR="000F7A09" w:rsidRDefault="000F7A09">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_Toc66718027 \h </w:instrText>
      </w:r>
      <w:r>
        <w:fldChar w:fldCharType="separate"/>
      </w:r>
      <w:r>
        <w:t>201</w:t>
      </w:r>
      <w:r>
        <w:fldChar w:fldCharType="end"/>
      </w:r>
    </w:p>
    <w:p w14:paraId="2C2FE6BD" w14:textId="7717CD15" w:rsidR="000F7A09" w:rsidRDefault="000F7A09">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_Toc66718028 \h </w:instrText>
      </w:r>
      <w:r>
        <w:fldChar w:fldCharType="separate"/>
      </w:r>
      <w:r>
        <w:t>201</w:t>
      </w:r>
      <w:r>
        <w:fldChar w:fldCharType="end"/>
      </w:r>
    </w:p>
    <w:p w14:paraId="44B3BC39" w14:textId="46BF28C5" w:rsidR="000F7A09" w:rsidRDefault="000F7A09">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_Toc66718029 \h </w:instrText>
      </w:r>
      <w:r>
        <w:fldChar w:fldCharType="separate"/>
      </w:r>
      <w:r>
        <w:t>201</w:t>
      </w:r>
      <w:r>
        <w:fldChar w:fldCharType="end"/>
      </w:r>
    </w:p>
    <w:p w14:paraId="3E48AF33" w14:textId="564F3D67" w:rsidR="000F7A09" w:rsidRDefault="000F7A09">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_Toc66718030 \h </w:instrText>
      </w:r>
      <w:r>
        <w:fldChar w:fldCharType="separate"/>
      </w:r>
      <w:r>
        <w:t>201</w:t>
      </w:r>
      <w:r>
        <w:fldChar w:fldCharType="end"/>
      </w:r>
    </w:p>
    <w:p w14:paraId="0575FEDD" w14:textId="06BEBF07" w:rsidR="000F7A09" w:rsidRDefault="000F7A09">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_Toc66718031 \h </w:instrText>
      </w:r>
      <w:r>
        <w:fldChar w:fldCharType="separate"/>
      </w:r>
      <w:r>
        <w:t>202</w:t>
      </w:r>
      <w:r>
        <w:fldChar w:fldCharType="end"/>
      </w:r>
    </w:p>
    <w:p w14:paraId="1ABF14C4" w14:textId="4CDB3F2B" w:rsidR="000F7A09" w:rsidRDefault="000F7A0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_Toc66718032 \h </w:instrText>
      </w:r>
      <w:r>
        <w:fldChar w:fldCharType="separate"/>
      </w:r>
      <w:r>
        <w:t>202</w:t>
      </w:r>
      <w:r>
        <w:fldChar w:fldCharType="end"/>
      </w:r>
    </w:p>
    <w:p w14:paraId="2F8C6AB0" w14:textId="2635245A" w:rsidR="000F7A09" w:rsidRDefault="000F7A09">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_Toc66718033 \h </w:instrText>
      </w:r>
      <w:r>
        <w:fldChar w:fldCharType="separate"/>
      </w:r>
      <w:r>
        <w:t>203</w:t>
      </w:r>
      <w:r>
        <w:fldChar w:fldCharType="end"/>
      </w:r>
    </w:p>
    <w:p w14:paraId="38E5A05B" w14:textId="6D063488" w:rsidR="000F7A09" w:rsidRDefault="000F7A09">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_Toc66718034 \h </w:instrText>
      </w:r>
      <w:r>
        <w:fldChar w:fldCharType="separate"/>
      </w:r>
      <w:r>
        <w:t>203</w:t>
      </w:r>
      <w:r>
        <w:fldChar w:fldCharType="end"/>
      </w:r>
    </w:p>
    <w:p w14:paraId="5C45824C" w14:textId="1D23DE89" w:rsidR="000F7A09" w:rsidRDefault="000F7A09">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_Toc66718035 \h </w:instrText>
      </w:r>
      <w:r>
        <w:fldChar w:fldCharType="separate"/>
      </w:r>
      <w:r>
        <w:t>203</w:t>
      </w:r>
      <w:r>
        <w:fldChar w:fldCharType="end"/>
      </w:r>
    </w:p>
    <w:p w14:paraId="71A48322" w14:textId="7BF87CE1" w:rsidR="000F7A09" w:rsidRDefault="000F7A09">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_Toc66718036 \h </w:instrText>
      </w:r>
      <w:r>
        <w:fldChar w:fldCharType="separate"/>
      </w:r>
      <w:r>
        <w:t>204</w:t>
      </w:r>
      <w:r>
        <w:fldChar w:fldCharType="end"/>
      </w:r>
    </w:p>
    <w:p w14:paraId="4F47B446" w14:textId="03967972" w:rsidR="000F7A09" w:rsidRDefault="000F7A09">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_Toc66718037 \h </w:instrText>
      </w:r>
      <w:r>
        <w:fldChar w:fldCharType="separate"/>
      </w:r>
      <w:r>
        <w:t>204</w:t>
      </w:r>
      <w:r>
        <w:fldChar w:fldCharType="end"/>
      </w:r>
    </w:p>
    <w:p w14:paraId="0CDBC443" w14:textId="7E74F1EA" w:rsidR="000F7A09" w:rsidRDefault="000F7A09">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_Toc66718038 \h </w:instrText>
      </w:r>
      <w:r>
        <w:fldChar w:fldCharType="separate"/>
      </w:r>
      <w:r>
        <w:t>204</w:t>
      </w:r>
      <w:r>
        <w:fldChar w:fldCharType="end"/>
      </w:r>
    </w:p>
    <w:p w14:paraId="66050838" w14:textId="3D15EB21" w:rsidR="000F7A09" w:rsidRDefault="000F7A09">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_Toc66718039 \h </w:instrText>
      </w:r>
      <w:r>
        <w:fldChar w:fldCharType="separate"/>
      </w:r>
      <w:r>
        <w:t>204</w:t>
      </w:r>
      <w:r>
        <w:fldChar w:fldCharType="end"/>
      </w:r>
    </w:p>
    <w:p w14:paraId="6A1929ED" w14:textId="486BF4DA" w:rsidR="000F7A09" w:rsidRDefault="000F7A09">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_Toc66718040 \h </w:instrText>
      </w:r>
      <w:r>
        <w:fldChar w:fldCharType="separate"/>
      </w:r>
      <w:r>
        <w:t>204</w:t>
      </w:r>
      <w:r>
        <w:fldChar w:fldCharType="end"/>
      </w:r>
    </w:p>
    <w:p w14:paraId="626A6447" w14:textId="10F82EA2" w:rsidR="000F7A09" w:rsidRDefault="000F7A09">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_Toc66718041 \h </w:instrText>
      </w:r>
      <w:r>
        <w:fldChar w:fldCharType="separate"/>
      </w:r>
      <w:r>
        <w:t>205</w:t>
      </w:r>
      <w:r>
        <w:fldChar w:fldCharType="end"/>
      </w:r>
    </w:p>
    <w:p w14:paraId="2695E950" w14:textId="30EB6CAA" w:rsidR="000F7A09" w:rsidRDefault="000F7A0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_Toc66718042 \h </w:instrText>
      </w:r>
      <w:r>
        <w:fldChar w:fldCharType="separate"/>
      </w:r>
      <w:r>
        <w:t>205</w:t>
      </w:r>
      <w:r>
        <w:fldChar w:fldCharType="end"/>
      </w:r>
    </w:p>
    <w:p w14:paraId="60245CA8" w14:textId="5369A518" w:rsidR="000F7A09" w:rsidRDefault="000F7A09">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_Toc66718043 \h </w:instrText>
      </w:r>
      <w:r>
        <w:fldChar w:fldCharType="separate"/>
      </w:r>
      <w:r>
        <w:t>206</w:t>
      </w:r>
      <w:r>
        <w:fldChar w:fldCharType="end"/>
      </w:r>
    </w:p>
    <w:p w14:paraId="6E037484" w14:textId="7BAE5476" w:rsidR="000F7A09" w:rsidRDefault="000F7A09">
      <w:pPr>
        <w:pStyle w:val="TOC3"/>
        <w:rPr>
          <w:rFonts w:asciiTheme="minorHAnsi" w:eastAsiaTheme="minorEastAsia" w:hAnsiTheme="minorHAnsi" w:cstheme="minorBidi"/>
          <w:sz w:val="22"/>
          <w:szCs w:val="22"/>
          <w:lang w:eastAsia="en-GB"/>
        </w:rPr>
      </w:pPr>
      <w:r w:rsidRPr="001848A9">
        <w:rPr>
          <w:lang w:val="en-US"/>
        </w:rPr>
        <w:t>8.3.6</w:t>
      </w:r>
      <w:r>
        <w:rPr>
          <w:rFonts w:asciiTheme="minorHAnsi" w:eastAsiaTheme="minorEastAsia" w:hAnsiTheme="minorHAnsi" w:cstheme="minorBidi"/>
          <w:sz w:val="22"/>
          <w:szCs w:val="22"/>
          <w:lang w:eastAsia="en-GB"/>
        </w:rPr>
        <w:tab/>
      </w:r>
      <w:r w:rsidRPr="001848A9">
        <w:rPr>
          <w:lang w:val="en-US"/>
        </w:rPr>
        <w:t>Performance requirements for multi-slot PUCCH format</w:t>
      </w:r>
      <w:r>
        <w:tab/>
      </w:r>
      <w:r>
        <w:fldChar w:fldCharType="begin"/>
      </w:r>
      <w:r>
        <w:instrText xml:space="preserve"> PAGEREF _Toc66718044 \h </w:instrText>
      </w:r>
      <w:r>
        <w:fldChar w:fldCharType="separate"/>
      </w:r>
      <w:r>
        <w:t>206</w:t>
      </w:r>
      <w:r>
        <w:fldChar w:fldCharType="end"/>
      </w:r>
    </w:p>
    <w:p w14:paraId="1599E3D7" w14:textId="69C84B46" w:rsidR="000F7A09" w:rsidRDefault="000F7A09">
      <w:pPr>
        <w:pStyle w:val="TOC4"/>
        <w:rPr>
          <w:rFonts w:asciiTheme="minorHAnsi" w:eastAsiaTheme="minorEastAsia" w:hAnsiTheme="minorHAnsi" w:cstheme="minorBidi"/>
          <w:sz w:val="22"/>
          <w:szCs w:val="22"/>
          <w:lang w:eastAsia="en-GB"/>
        </w:rPr>
      </w:pPr>
      <w:r w:rsidRPr="001848A9">
        <w:rPr>
          <w:lang w:val="en-US"/>
        </w:rPr>
        <w:t>8.3.6.1</w:t>
      </w:r>
      <w:r>
        <w:rPr>
          <w:rFonts w:asciiTheme="minorHAnsi" w:eastAsiaTheme="minorEastAsia" w:hAnsiTheme="minorHAnsi" w:cstheme="minorBidi"/>
          <w:sz w:val="22"/>
          <w:szCs w:val="22"/>
          <w:lang w:eastAsia="en-GB"/>
        </w:rPr>
        <w:tab/>
      </w:r>
      <w:r w:rsidRPr="001848A9">
        <w:rPr>
          <w:lang w:val="en-US"/>
        </w:rPr>
        <w:t>Performance requirements for multi-slot PUCCH format 1</w:t>
      </w:r>
      <w:r>
        <w:tab/>
      </w:r>
      <w:r>
        <w:fldChar w:fldCharType="begin"/>
      </w:r>
      <w:r>
        <w:instrText xml:space="preserve"> PAGEREF _Toc66718045 \h </w:instrText>
      </w:r>
      <w:r>
        <w:fldChar w:fldCharType="separate"/>
      </w:r>
      <w:r>
        <w:t>206</w:t>
      </w:r>
      <w:r>
        <w:fldChar w:fldCharType="end"/>
      </w:r>
    </w:p>
    <w:p w14:paraId="4BC67A8F" w14:textId="6EFC5E0F" w:rsidR="000F7A09" w:rsidRDefault="000F7A09">
      <w:pPr>
        <w:pStyle w:val="TOC5"/>
        <w:rPr>
          <w:rFonts w:asciiTheme="minorHAnsi" w:eastAsiaTheme="minorEastAsia" w:hAnsiTheme="minorHAnsi" w:cstheme="minorBidi"/>
          <w:sz w:val="22"/>
          <w:szCs w:val="22"/>
          <w:lang w:eastAsia="en-GB"/>
        </w:rPr>
      </w:pPr>
      <w:r w:rsidRPr="001848A9">
        <w:rPr>
          <w:lang w:val="en-US"/>
        </w:rPr>
        <w:t>8.3.6.1.1</w:t>
      </w:r>
      <w:r>
        <w:rPr>
          <w:rFonts w:asciiTheme="minorHAnsi" w:eastAsiaTheme="minorEastAsia" w:hAnsiTheme="minorHAnsi" w:cstheme="minorBidi"/>
          <w:sz w:val="22"/>
          <w:szCs w:val="22"/>
          <w:lang w:eastAsia="en-GB"/>
        </w:rPr>
        <w:tab/>
      </w:r>
      <w:r w:rsidRPr="001848A9">
        <w:rPr>
          <w:lang w:val="en-US"/>
        </w:rPr>
        <w:t>NACK to ACK detection</w:t>
      </w:r>
      <w:r>
        <w:tab/>
      </w:r>
      <w:r>
        <w:fldChar w:fldCharType="begin"/>
      </w:r>
      <w:r>
        <w:instrText xml:space="preserve"> PAGEREF _Toc66718046 \h </w:instrText>
      </w:r>
      <w:r>
        <w:fldChar w:fldCharType="separate"/>
      </w:r>
      <w:r>
        <w:t>206</w:t>
      </w:r>
      <w:r>
        <w:fldChar w:fldCharType="end"/>
      </w:r>
    </w:p>
    <w:p w14:paraId="1858966B" w14:textId="5AB6A6EE" w:rsidR="000F7A09" w:rsidRDefault="000F7A09">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_Toc66718047 \h </w:instrText>
      </w:r>
      <w:r>
        <w:fldChar w:fldCharType="separate"/>
      </w:r>
      <w:r>
        <w:t>208</w:t>
      </w:r>
      <w:r>
        <w:fldChar w:fldCharType="end"/>
      </w:r>
    </w:p>
    <w:p w14:paraId="198F51E1" w14:textId="44924A10" w:rsidR="000F7A09" w:rsidRDefault="000F7A0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_Toc66718048 \h </w:instrText>
      </w:r>
      <w:r>
        <w:fldChar w:fldCharType="separate"/>
      </w:r>
      <w:r>
        <w:t>210</w:t>
      </w:r>
      <w:r>
        <w:fldChar w:fldCharType="end"/>
      </w:r>
    </w:p>
    <w:p w14:paraId="2A44D166" w14:textId="204AAB8C" w:rsidR="000F7A09" w:rsidRDefault="000F7A0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_Toc66718049 \h </w:instrText>
      </w:r>
      <w:r>
        <w:fldChar w:fldCharType="separate"/>
      </w:r>
      <w:r>
        <w:t>210</w:t>
      </w:r>
      <w:r>
        <w:fldChar w:fldCharType="end"/>
      </w:r>
    </w:p>
    <w:p w14:paraId="2D21F36C" w14:textId="77B52C3D" w:rsidR="000F7A09" w:rsidRDefault="000F7A09">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_Toc66718050 \h </w:instrText>
      </w:r>
      <w:r>
        <w:fldChar w:fldCharType="separate"/>
      </w:r>
      <w:r>
        <w:t>210</w:t>
      </w:r>
      <w:r>
        <w:fldChar w:fldCharType="end"/>
      </w:r>
    </w:p>
    <w:p w14:paraId="0A844703" w14:textId="53CB2CBF" w:rsidR="000F7A09" w:rsidRDefault="000F7A09">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_Toc66718051 \h </w:instrText>
      </w:r>
      <w:r>
        <w:fldChar w:fldCharType="separate"/>
      </w:r>
      <w:r>
        <w:t>211</w:t>
      </w:r>
      <w:r>
        <w:fldChar w:fldCharType="end"/>
      </w:r>
    </w:p>
    <w:p w14:paraId="0FA4EA3A" w14:textId="7BBAA274" w:rsidR="000F7A09" w:rsidRDefault="000F7A09">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_Toc66718052 \h </w:instrText>
      </w:r>
      <w:r>
        <w:fldChar w:fldCharType="separate"/>
      </w:r>
      <w:r>
        <w:t>211</w:t>
      </w:r>
      <w:r>
        <w:fldChar w:fldCharType="end"/>
      </w:r>
    </w:p>
    <w:p w14:paraId="44BA6606" w14:textId="25758E06" w:rsidR="000F7A09" w:rsidRDefault="000F7A09">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_Toc66718053 \h </w:instrText>
      </w:r>
      <w:r>
        <w:fldChar w:fldCharType="separate"/>
      </w:r>
      <w:r>
        <w:t>211</w:t>
      </w:r>
      <w:r>
        <w:fldChar w:fldCharType="end"/>
      </w:r>
    </w:p>
    <w:p w14:paraId="3DE8BB70" w14:textId="06E19BB1" w:rsidR="000F7A09" w:rsidRDefault="000F7A09">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_Toc66718054 \h </w:instrText>
      </w:r>
      <w:r>
        <w:fldChar w:fldCharType="separate"/>
      </w:r>
      <w:r>
        <w:t>211</w:t>
      </w:r>
      <w:r>
        <w:fldChar w:fldCharType="end"/>
      </w:r>
    </w:p>
    <w:p w14:paraId="246B8790" w14:textId="5D64CA9C" w:rsidR="000F7A09" w:rsidRDefault="000F7A09">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_Toc66718055 \h </w:instrText>
      </w:r>
      <w:r>
        <w:fldChar w:fldCharType="separate"/>
      </w:r>
      <w:r>
        <w:t>211</w:t>
      </w:r>
      <w:r>
        <w:fldChar w:fldCharType="end"/>
      </w:r>
    </w:p>
    <w:p w14:paraId="4C3C6AEA" w14:textId="6A36EA44" w:rsidR="000F7A09" w:rsidRDefault="000F7A09">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_Toc66718056 \h </w:instrText>
      </w:r>
      <w:r>
        <w:fldChar w:fldCharType="separate"/>
      </w:r>
      <w:r>
        <w:t>213</w:t>
      </w:r>
      <w:r>
        <w:fldChar w:fldCharType="end"/>
      </w:r>
    </w:p>
    <w:p w14:paraId="44DE7769" w14:textId="7F735083" w:rsidR="000F7A09" w:rsidRDefault="000F7A0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BS type 1-O</w:t>
      </w:r>
      <w:r>
        <w:tab/>
      </w:r>
      <w:r>
        <w:fldChar w:fldCharType="begin"/>
      </w:r>
      <w:r>
        <w:instrText xml:space="preserve"> PAGEREF _Toc66718057 \h </w:instrText>
      </w:r>
      <w:r>
        <w:fldChar w:fldCharType="separate"/>
      </w:r>
      <w:r>
        <w:t>213</w:t>
      </w:r>
      <w:r>
        <w:fldChar w:fldCharType="end"/>
      </w:r>
    </w:p>
    <w:p w14:paraId="2597E045" w14:textId="301E5882" w:rsidR="000F7A09" w:rsidRDefault="000F7A09">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1848A9">
        <w:rPr>
          <w:rFonts w:cs="Arial"/>
        </w:rPr>
        <w:t xml:space="preserve">Test </w:t>
      </w:r>
      <w:r w:rsidRPr="001848A9">
        <w:rPr>
          <w:rFonts w:cs="Arial"/>
          <w:lang w:eastAsia="zh-CN"/>
        </w:rPr>
        <w:t>r</w:t>
      </w:r>
      <w:r w:rsidRPr="001848A9">
        <w:rPr>
          <w:rFonts w:cs="Arial"/>
        </w:rPr>
        <w:t xml:space="preserve">equirement for </w:t>
      </w:r>
      <w:r w:rsidRPr="001848A9">
        <w:rPr>
          <w:rFonts w:cs="Arial"/>
          <w:i/>
          <w:iCs/>
        </w:rPr>
        <w:t xml:space="preserve">BS type </w:t>
      </w:r>
      <w:r w:rsidRPr="001848A9">
        <w:rPr>
          <w:rFonts w:cs="Arial"/>
          <w:i/>
          <w:iCs/>
          <w:lang w:eastAsia="zh-CN"/>
        </w:rPr>
        <w:t>2</w:t>
      </w:r>
      <w:r w:rsidRPr="001848A9">
        <w:rPr>
          <w:rFonts w:cs="Arial"/>
          <w:i/>
          <w:iCs/>
        </w:rPr>
        <w:t>-O</w:t>
      </w:r>
      <w:r>
        <w:tab/>
      </w:r>
      <w:r>
        <w:fldChar w:fldCharType="begin"/>
      </w:r>
      <w:r>
        <w:instrText xml:space="preserve"> PAGEREF _Toc66718058 \h </w:instrText>
      </w:r>
      <w:r>
        <w:fldChar w:fldCharType="separate"/>
      </w:r>
      <w:r>
        <w:t>214</w:t>
      </w:r>
      <w:r>
        <w:fldChar w:fldCharType="end"/>
      </w:r>
    </w:p>
    <w:p w14:paraId="4E838AD6" w14:textId="5E46050C" w:rsidR="000F7A09" w:rsidRDefault="000F7A09">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_Toc66718059 \h </w:instrText>
      </w:r>
      <w:r>
        <w:fldChar w:fldCharType="separate"/>
      </w:r>
      <w:r>
        <w:t>215</w:t>
      </w:r>
      <w:r>
        <w:fldChar w:fldCharType="end"/>
      </w:r>
    </w:p>
    <w:p w14:paraId="2772106E" w14:textId="7A00A219" w:rsidR="000F7A09" w:rsidRDefault="000F7A0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_Toc66718060 \h </w:instrText>
      </w:r>
      <w:r>
        <w:fldChar w:fldCharType="separate"/>
      </w:r>
      <w:r>
        <w:t>215</w:t>
      </w:r>
      <w:r>
        <w:fldChar w:fldCharType="end"/>
      </w:r>
    </w:p>
    <w:p w14:paraId="5DED19E3" w14:textId="2D5B6AE1" w:rsidR="000F7A09" w:rsidRDefault="000F7A0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_Toc66718061 \h </w:instrText>
      </w:r>
      <w:r>
        <w:fldChar w:fldCharType="separate"/>
      </w:r>
      <w:r>
        <w:t>216</w:t>
      </w:r>
      <w:r>
        <w:fldChar w:fldCharType="end"/>
      </w:r>
    </w:p>
    <w:p w14:paraId="6C06EFB4" w14:textId="24D34519" w:rsidR="000F7A09" w:rsidRDefault="000F7A09">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_Toc66718062 \h </w:instrText>
      </w:r>
      <w:r>
        <w:fldChar w:fldCharType="separate"/>
      </w:r>
      <w:r>
        <w:t>216</w:t>
      </w:r>
      <w:r>
        <w:fldChar w:fldCharType="end"/>
      </w:r>
    </w:p>
    <w:p w14:paraId="6126CF37" w14:textId="1E63D747" w:rsidR="000F7A09" w:rsidRDefault="000F7A09">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_Toc66718063 \h </w:instrText>
      </w:r>
      <w:r>
        <w:fldChar w:fldCharType="separate"/>
      </w:r>
      <w:r>
        <w:t>221</w:t>
      </w:r>
      <w:r>
        <w:fldChar w:fldCharType="end"/>
      </w:r>
    </w:p>
    <w:p w14:paraId="28E85084" w14:textId="1698DDB6" w:rsidR="000F7A09" w:rsidRDefault="000F7A09">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_Toc66718064 \h </w:instrText>
      </w:r>
      <w:r>
        <w:fldChar w:fldCharType="separate"/>
      </w:r>
      <w:r>
        <w:t>224</w:t>
      </w:r>
      <w:r>
        <w:fldChar w:fldCharType="end"/>
      </w:r>
    </w:p>
    <w:p w14:paraId="7365A221" w14:textId="15779656" w:rsidR="000F7A09" w:rsidRDefault="000F7A09">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_Toc66718065 \h </w:instrText>
      </w:r>
      <w:r>
        <w:fldChar w:fldCharType="separate"/>
      </w:r>
      <w:r>
        <w:t>226</w:t>
      </w:r>
      <w:r>
        <w:fldChar w:fldCharType="end"/>
      </w:r>
    </w:p>
    <w:p w14:paraId="1D09C573" w14:textId="2647B61D" w:rsidR="000F7A09" w:rsidRDefault="000F7A09">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_Toc66718066 \h </w:instrText>
      </w:r>
      <w:r>
        <w:fldChar w:fldCharType="separate"/>
      </w:r>
      <w:r>
        <w:t>227</w:t>
      </w:r>
      <w:r>
        <w:fldChar w:fldCharType="end"/>
      </w:r>
    </w:p>
    <w:p w14:paraId="1AE89131" w14:textId="50AEE307" w:rsidR="000F7A09" w:rsidRDefault="000F7A0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_Toc66718067 \h </w:instrText>
      </w:r>
      <w:r>
        <w:fldChar w:fldCharType="separate"/>
      </w:r>
      <w:r>
        <w:t>227</w:t>
      </w:r>
      <w:r>
        <w:fldChar w:fldCharType="end"/>
      </w:r>
    </w:p>
    <w:p w14:paraId="6716B20E" w14:textId="30A2A9AE" w:rsidR="000F7A09" w:rsidRDefault="000F7A09">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1848A9">
        <w:rPr>
          <w:rFonts w:cs="v4.2.0"/>
        </w:rPr>
        <w:t>Normal test environment</w:t>
      </w:r>
      <w:r>
        <w:tab/>
      </w:r>
      <w:r>
        <w:fldChar w:fldCharType="begin"/>
      </w:r>
      <w:r>
        <w:instrText xml:space="preserve"> PAGEREF _Toc66718068 \h </w:instrText>
      </w:r>
      <w:r>
        <w:fldChar w:fldCharType="separate"/>
      </w:r>
      <w:r>
        <w:t>227</w:t>
      </w:r>
      <w:r>
        <w:fldChar w:fldCharType="end"/>
      </w:r>
    </w:p>
    <w:p w14:paraId="6CB9B832" w14:textId="4A50A97C" w:rsidR="000F7A09" w:rsidRDefault="000F7A09">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1848A9">
        <w:rPr>
          <w:rFonts w:cs="v4.2.0"/>
        </w:rPr>
        <w:t>Extreme test environment</w:t>
      </w:r>
      <w:r>
        <w:tab/>
      </w:r>
      <w:r>
        <w:fldChar w:fldCharType="begin"/>
      </w:r>
      <w:r>
        <w:instrText xml:space="preserve"> PAGEREF _Toc66718069 \h </w:instrText>
      </w:r>
      <w:r>
        <w:fldChar w:fldCharType="separate"/>
      </w:r>
      <w:r>
        <w:t>227</w:t>
      </w:r>
      <w:r>
        <w:fldChar w:fldCharType="end"/>
      </w:r>
    </w:p>
    <w:p w14:paraId="2BDC52B2" w14:textId="5F10FFF6" w:rsidR="000F7A09" w:rsidRDefault="000F7A09">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_Toc66718070 \h </w:instrText>
      </w:r>
      <w:r>
        <w:fldChar w:fldCharType="separate"/>
      </w:r>
      <w:r>
        <w:t>227</w:t>
      </w:r>
      <w:r>
        <w:fldChar w:fldCharType="end"/>
      </w:r>
    </w:p>
    <w:p w14:paraId="3E5D4C4F" w14:textId="4003A6BC" w:rsidR="000F7A09" w:rsidRDefault="000F7A09">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1848A9">
        <w:rPr>
          <w:rFonts w:cs="v4.2.0"/>
        </w:rPr>
        <w:t>Vibration</w:t>
      </w:r>
      <w:r>
        <w:tab/>
      </w:r>
      <w:r>
        <w:fldChar w:fldCharType="begin"/>
      </w:r>
      <w:r>
        <w:instrText xml:space="preserve"> PAGEREF _Toc66718071 \h </w:instrText>
      </w:r>
      <w:r>
        <w:fldChar w:fldCharType="separate"/>
      </w:r>
      <w:r>
        <w:t>228</w:t>
      </w:r>
      <w:r>
        <w:fldChar w:fldCharType="end"/>
      </w:r>
    </w:p>
    <w:p w14:paraId="1C453DC8" w14:textId="079FD891" w:rsidR="000F7A09" w:rsidRDefault="000F7A09">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1848A9">
        <w:rPr>
          <w:rFonts w:cs="v4.2.0"/>
        </w:rPr>
        <w:t>Power supply</w:t>
      </w:r>
      <w:r>
        <w:tab/>
      </w:r>
      <w:r>
        <w:fldChar w:fldCharType="begin"/>
      </w:r>
      <w:r>
        <w:instrText xml:space="preserve"> PAGEREF _Toc66718072 \h </w:instrText>
      </w:r>
      <w:r>
        <w:fldChar w:fldCharType="separate"/>
      </w:r>
      <w:r>
        <w:t>228</w:t>
      </w:r>
      <w:r>
        <w:fldChar w:fldCharType="end"/>
      </w:r>
    </w:p>
    <w:p w14:paraId="275FD549" w14:textId="3D9A2176" w:rsidR="000F7A09" w:rsidRDefault="000F7A09">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_Toc66718073 \h </w:instrText>
      </w:r>
      <w:r>
        <w:fldChar w:fldCharType="separate"/>
      </w:r>
      <w:r>
        <w:t>228</w:t>
      </w:r>
      <w:r>
        <w:fldChar w:fldCharType="end"/>
      </w:r>
    </w:p>
    <w:p w14:paraId="22860AC4" w14:textId="2FFD3CC9" w:rsidR="000F7A09" w:rsidRDefault="000F7A09">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_Toc66718074 \h </w:instrText>
      </w:r>
      <w:r>
        <w:fldChar w:fldCharType="separate"/>
      </w:r>
      <w:r>
        <w:t>229</w:t>
      </w:r>
      <w:r>
        <w:fldChar w:fldCharType="end"/>
      </w:r>
    </w:p>
    <w:p w14:paraId="0B57D25B" w14:textId="2BBCCF88" w:rsidR="000F7A09" w:rsidRDefault="000F7A09">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_Toc66718075 \h </w:instrText>
      </w:r>
      <w:r>
        <w:fldChar w:fldCharType="separate"/>
      </w:r>
      <w:r>
        <w:t>229</w:t>
      </w:r>
      <w:r>
        <w:fldChar w:fldCharType="end"/>
      </w:r>
    </w:p>
    <w:p w14:paraId="432D95AB" w14:textId="6922FFF8" w:rsidR="000F7A09" w:rsidRDefault="000F7A09">
      <w:pPr>
        <w:pStyle w:val="TOC2"/>
        <w:rPr>
          <w:rFonts w:asciiTheme="minorHAnsi" w:eastAsiaTheme="minorEastAsia" w:hAnsiTheme="minorHAnsi" w:cstheme="minorBidi"/>
          <w:sz w:val="22"/>
          <w:szCs w:val="22"/>
          <w:lang w:eastAsia="en-GB"/>
        </w:rPr>
      </w:pPr>
      <w:r>
        <w:rPr>
          <w:lang w:eastAsia="sv-SE"/>
        </w:rPr>
        <w:t>B.7.</w:t>
      </w:r>
      <w:r w:rsidRPr="001848A9">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_Toc66718076 \h </w:instrText>
      </w:r>
      <w:r>
        <w:fldChar w:fldCharType="separate"/>
      </w:r>
      <w:r>
        <w:t>229</w:t>
      </w:r>
      <w:r>
        <w:fldChar w:fldCharType="end"/>
      </w:r>
    </w:p>
    <w:p w14:paraId="46D3AC32" w14:textId="54642FB2" w:rsidR="000F7A09" w:rsidRDefault="000F7A09">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_Toc66718077 \h </w:instrText>
      </w:r>
      <w:r>
        <w:fldChar w:fldCharType="separate"/>
      </w:r>
      <w:r>
        <w:t>231</w:t>
      </w:r>
      <w:r>
        <w:fldChar w:fldCharType="end"/>
      </w:r>
    </w:p>
    <w:p w14:paraId="4181C34B" w14:textId="29D071E6" w:rsidR="000F7A09" w:rsidRDefault="000F7A09">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_Toc66718078 \h </w:instrText>
      </w:r>
      <w:r>
        <w:fldChar w:fldCharType="separate"/>
      </w:r>
      <w:r>
        <w:t>232</w:t>
      </w:r>
      <w:r>
        <w:fldChar w:fldCharType="end"/>
      </w:r>
    </w:p>
    <w:p w14:paraId="2A2DF8E0" w14:textId="4AF4FEC8" w:rsidR="000F7A09" w:rsidRDefault="000F7A09">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_Toc66718079 \h </w:instrText>
      </w:r>
      <w:r>
        <w:fldChar w:fldCharType="separate"/>
      </w:r>
      <w:r>
        <w:t>235</w:t>
      </w:r>
      <w:r>
        <w:fldChar w:fldCharType="end"/>
      </w:r>
    </w:p>
    <w:p w14:paraId="40B1810B" w14:textId="6CA8A0F7" w:rsidR="000F7A09" w:rsidRDefault="000F7A09">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_Toc66718080 \h </w:instrText>
      </w:r>
      <w:r>
        <w:fldChar w:fldCharType="separate"/>
      </w:r>
      <w:r>
        <w:t>237</w:t>
      </w:r>
      <w:r>
        <w:fldChar w:fldCharType="end"/>
      </w:r>
    </w:p>
    <w:p w14:paraId="74B04A66" w14:textId="4B10EFA6" w:rsidR="000F7A09" w:rsidRDefault="000F7A09">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_Toc66718081 \h </w:instrText>
      </w:r>
      <w:r>
        <w:fldChar w:fldCharType="separate"/>
      </w:r>
      <w:r>
        <w:t>239</w:t>
      </w:r>
      <w:r>
        <w:fldChar w:fldCharType="end"/>
      </w:r>
    </w:p>
    <w:p w14:paraId="2A232F3B" w14:textId="7B4C1896" w:rsidR="000F7A09" w:rsidRDefault="000F7A09">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_Toc66718082 \h </w:instrText>
      </w:r>
      <w:r>
        <w:fldChar w:fldCharType="separate"/>
      </w:r>
      <w:r>
        <w:t>240</w:t>
      </w:r>
      <w:r>
        <w:fldChar w:fldCharType="end"/>
      </w:r>
    </w:p>
    <w:p w14:paraId="22D7ADCC" w14:textId="13DCE29D" w:rsidR="000F7A09" w:rsidRDefault="000F7A09">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_Toc66718083 \h </w:instrText>
      </w:r>
      <w:r>
        <w:fldChar w:fldCharType="separate"/>
      </w:r>
      <w:r>
        <w:t>240</w:t>
      </w:r>
      <w:r>
        <w:fldChar w:fldCharType="end"/>
      </w:r>
    </w:p>
    <w:p w14:paraId="473329E6" w14:textId="19D7D8E4" w:rsidR="000F7A09" w:rsidRDefault="000F7A09">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1848A9">
        <w:rPr>
          <w:i/>
        </w:rPr>
        <w:t>BS type 2-O</w:t>
      </w:r>
      <w:r>
        <w:t>)</w:t>
      </w:r>
      <w:r>
        <w:tab/>
      </w:r>
      <w:r>
        <w:fldChar w:fldCharType="begin"/>
      </w:r>
      <w:r>
        <w:instrText xml:space="preserve"> PAGEREF _Toc66718084 \h </w:instrText>
      </w:r>
      <w:r>
        <w:fldChar w:fldCharType="separate"/>
      </w:r>
      <w:r>
        <w:t>240</w:t>
      </w:r>
      <w:r>
        <w:fldChar w:fldCharType="end"/>
      </w:r>
    </w:p>
    <w:p w14:paraId="10DB3EA4" w14:textId="670DEBDC" w:rsidR="000F7A09" w:rsidRDefault="000F7A09">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_Toc66718085 \h </w:instrText>
      </w:r>
      <w:r>
        <w:fldChar w:fldCharType="separate"/>
      </w:r>
      <w:r>
        <w:t>241</w:t>
      </w:r>
      <w:r>
        <w:fldChar w:fldCharType="end"/>
      </w:r>
    </w:p>
    <w:p w14:paraId="45FEC423" w14:textId="65703C9D" w:rsidR="000F7A09" w:rsidRDefault="000F7A09">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_Toc66718086 \h </w:instrText>
      </w:r>
      <w:r>
        <w:fldChar w:fldCharType="separate"/>
      </w:r>
      <w:r>
        <w:t>241</w:t>
      </w:r>
      <w:r>
        <w:fldChar w:fldCharType="end"/>
      </w:r>
    </w:p>
    <w:p w14:paraId="59B75325" w14:textId="6EE5A9D6" w:rsidR="000F7A09" w:rsidRDefault="000F7A09">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1848A9">
        <w:rPr>
          <w:i/>
        </w:rPr>
        <w:t>BS type 1-O</w:t>
      </w:r>
      <w:r>
        <w:t>)</w:t>
      </w:r>
      <w:r>
        <w:tab/>
      </w:r>
      <w:r>
        <w:fldChar w:fldCharType="begin"/>
      </w:r>
      <w:r>
        <w:instrText xml:space="preserve"> PAGEREF _Toc66718087 \h </w:instrText>
      </w:r>
      <w:r>
        <w:fldChar w:fldCharType="separate"/>
      </w:r>
      <w:r>
        <w:t>242</w:t>
      </w:r>
      <w:r>
        <w:fldChar w:fldCharType="end"/>
      </w:r>
    </w:p>
    <w:p w14:paraId="68FDA9E0" w14:textId="52638B2A" w:rsidR="000F7A09" w:rsidRDefault="000F7A09">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_Toc66718088 \h </w:instrText>
      </w:r>
      <w:r>
        <w:fldChar w:fldCharType="separate"/>
      </w:r>
      <w:r>
        <w:t>243</w:t>
      </w:r>
      <w:r>
        <w:fldChar w:fldCharType="end"/>
      </w:r>
    </w:p>
    <w:p w14:paraId="666AE4BE" w14:textId="6E1D5604" w:rsidR="000F7A09" w:rsidRDefault="000F7A09">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_Toc66718089 \h </w:instrText>
      </w:r>
      <w:r>
        <w:fldChar w:fldCharType="separate"/>
      </w:r>
      <w:r>
        <w:t>244</w:t>
      </w:r>
      <w:r>
        <w:fldChar w:fldCharType="end"/>
      </w:r>
    </w:p>
    <w:p w14:paraId="2DD63C38" w14:textId="2FCD193F" w:rsidR="000F7A09" w:rsidRDefault="000F7A09">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_Toc66718090 \h </w:instrText>
      </w:r>
      <w:r>
        <w:fldChar w:fldCharType="separate"/>
      </w:r>
      <w:r>
        <w:t>244</w:t>
      </w:r>
      <w:r>
        <w:fldChar w:fldCharType="end"/>
      </w:r>
    </w:p>
    <w:p w14:paraId="0ED0F91A" w14:textId="70CA925E" w:rsidR="000F7A09" w:rsidRDefault="000F7A09">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_Toc66718091 \h </w:instrText>
      </w:r>
      <w:r>
        <w:fldChar w:fldCharType="separate"/>
      </w:r>
      <w:r>
        <w:t>244</w:t>
      </w:r>
      <w:r>
        <w:fldChar w:fldCharType="end"/>
      </w:r>
    </w:p>
    <w:p w14:paraId="01F11C3D" w14:textId="2436149E" w:rsidR="000F7A09" w:rsidRDefault="000F7A09">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_Toc66718092 \h </w:instrText>
      </w:r>
      <w:r>
        <w:fldChar w:fldCharType="separate"/>
      </w:r>
      <w:r>
        <w:t>245</w:t>
      </w:r>
      <w:r>
        <w:fldChar w:fldCharType="end"/>
      </w:r>
    </w:p>
    <w:p w14:paraId="19D4EFB5" w14:textId="5127EBEE" w:rsidR="000F7A09" w:rsidRDefault="000F7A09">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_Toc66718093 \h </w:instrText>
      </w:r>
      <w:r>
        <w:fldChar w:fldCharType="separate"/>
      </w:r>
      <w:r>
        <w:t>246</w:t>
      </w:r>
      <w:r>
        <w:fldChar w:fldCharType="end"/>
      </w:r>
    </w:p>
    <w:p w14:paraId="18FCB84B" w14:textId="7DD4AA16" w:rsidR="000F7A09" w:rsidRDefault="000F7A09">
      <w:pPr>
        <w:pStyle w:val="TOC3"/>
        <w:rPr>
          <w:rFonts w:asciiTheme="minorHAnsi" w:eastAsiaTheme="minorEastAsia" w:hAnsiTheme="minorHAnsi" w:cstheme="minorBidi"/>
          <w:sz w:val="22"/>
          <w:szCs w:val="22"/>
          <w:lang w:eastAsia="en-GB"/>
        </w:rPr>
      </w:pPr>
      <w:r w:rsidRPr="001848A9">
        <w:rPr>
          <w:lang w:val="en-US"/>
        </w:rPr>
        <w:t>E.2</w:t>
      </w:r>
      <w:r>
        <w:t>.</w:t>
      </w:r>
      <w:r w:rsidRPr="001848A9">
        <w:rPr>
          <w:lang w:val="en-US"/>
        </w:rPr>
        <w:t>4</w:t>
      </w:r>
      <w:r>
        <w:t>.1</w:t>
      </w:r>
      <w:r>
        <w:rPr>
          <w:rFonts w:asciiTheme="minorHAnsi" w:eastAsiaTheme="minorEastAsia" w:hAnsiTheme="minorHAnsi" w:cstheme="minorBidi"/>
          <w:sz w:val="22"/>
          <w:szCs w:val="22"/>
          <w:lang w:eastAsia="en-GB"/>
        </w:rPr>
        <w:tab/>
      </w:r>
      <w:r w:rsidRPr="001848A9">
        <w:rPr>
          <w:lang w:val="en-US"/>
        </w:rPr>
        <w:t xml:space="preserve">General </w:t>
      </w:r>
      <w:r>
        <w:t>OTA</w:t>
      </w:r>
      <w:r w:rsidRPr="001848A9">
        <w:rPr>
          <w:lang w:val="en-US"/>
        </w:rPr>
        <w:t xml:space="preserve"> out-of-band blocking</w:t>
      </w:r>
      <w:r>
        <w:tab/>
      </w:r>
      <w:r>
        <w:fldChar w:fldCharType="begin"/>
      </w:r>
      <w:r>
        <w:instrText xml:space="preserve"> PAGEREF _Toc66718094 \h </w:instrText>
      </w:r>
      <w:r>
        <w:fldChar w:fldCharType="separate"/>
      </w:r>
      <w:r>
        <w:t>246</w:t>
      </w:r>
      <w:r>
        <w:fldChar w:fldCharType="end"/>
      </w:r>
    </w:p>
    <w:p w14:paraId="3236CEF1" w14:textId="5CE8EED2" w:rsidR="000F7A09" w:rsidRDefault="000F7A09">
      <w:pPr>
        <w:pStyle w:val="TOC3"/>
        <w:rPr>
          <w:rFonts w:asciiTheme="minorHAnsi" w:eastAsiaTheme="minorEastAsia" w:hAnsiTheme="minorHAnsi" w:cstheme="minorBidi"/>
          <w:sz w:val="22"/>
          <w:szCs w:val="22"/>
          <w:lang w:eastAsia="en-GB"/>
        </w:rPr>
      </w:pPr>
      <w:r w:rsidRPr="001848A9">
        <w:rPr>
          <w:lang w:val="en-US"/>
        </w:rPr>
        <w:t>E.2</w:t>
      </w:r>
      <w:r>
        <w:t>.</w:t>
      </w:r>
      <w:r w:rsidRPr="001848A9">
        <w:rPr>
          <w:lang w:val="en-US"/>
        </w:rPr>
        <w:t>4</w:t>
      </w:r>
      <w:r>
        <w:t>.2</w:t>
      </w:r>
      <w:r>
        <w:rPr>
          <w:rFonts w:asciiTheme="minorHAnsi" w:eastAsiaTheme="minorEastAsia" w:hAnsiTheme="minorHAnsi" w:cstheme="minorBidi"/>
          <w:sz w:val="22"/>
          <w:szCs w:val="22"/>
          <w:lang w:eastAsia="en-GB"/>
        </w:rPr>
        <w:tab/>
      </w:r>
      <w:r>
        <w:t xml:space="preserve">OTA </w:t>
      </w:r>
      <w:r w:rsidRPr="001848A9">
        <w:rPr>
          <w:lang w:val="en-US"/>
        </w:rPr>
        <w:t>co-location blocking</w:t>
      </w:r>
      <w:r>
        <w:tab/>
      </w:r>
      <w:r>
        <w:fldChar w:fldCharType="begin"/>
      </w:r>
      <w:r>
        <w:instrText xml:space="preserve"> PAGEREF _Toc66718095 \h </w:instrText>
      </w:r>
      <w:r>
        <w:fldChar w:fldCharType="separate"/>
      </w:r>
      <w:r>
        <w:t>246</w:t>
      </w:r>
      <w:r>
        <w:fldChar w:fldCharType="end"/>
      </w:r>
    </w:p>
    <w:p w14:paraId="7BADC824" w14:textId="12648034" w:rsidR="000F7A09" w:rsidRDefault="000F7A09">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_Toc66718096 \h </w:instrText>
      </w:r>
      <w:r>
        <w:fldChar w:fldCharType="separate"/>
      </w:r>
      <w:r>
        <w:t>247</w:t>
      </w:r>
      <w:r>
        <w:fldChar w:fldCharType="end"/>
      </w:r>
    </w:p>
    <w:p w14:paraId="54E4100D" w14:textId="65A2A289" w:rsidR="000F7A09" w:rsidRDefault="000F7A09">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_Toc66718097 \h </w:instrText>
      </w:r>
      <w:r>
        <w:fldChar w:fldCharType="separate"/>
      </w:r>
      <w:r>
        <w:t>247</w:t>
      </w:r>
      <w:r>
        <w:fldChar w:fldCharType="end"/>
      </w:r>
    </w:p>
    <w:p w14:paraId="4C48B00B" w14:textId="630C089E" w:rsidR="000F7A09" w:rsidRDefault="000F7A09">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_Toc66718098 \h </w:instrText>
      </w:r>
      <w:r>
        <w:fldChar w:fldCharType="separate"/>
      </w:r>
      <w:r>
        <w:t>248</w:t>
      </w:r>
      <w:r>
        <w:fldChar w:fldCharType="end"/>
      </w:r>
    </w:p>
    <w:p w14:paraId="1B96705D" w14:textId="1A22CAFB" w:rsidR="000F7A09" w:rsidRDefault="000F7A09">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_Toc66718099 \h </w:instrText>
      </w:r>
      <w:r>
        <w:fldChar w:fldCharType="separate"/>
      </w:r>
      <w:r>
        <w:t>248</w:t>
      </w:r>
      <w:r>
        <w:fldChar w:fldCharType="end"/>
      </w:r>
    </w:p>
    <w:p w14:paraId="75615581" w14:textId="04EE0A8C" w:rsidR="000F7A09" w:rsidRDefault="000F7A09">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_Toc66718100 \h </w:instrText>
      </w:r>
      <w:r>
        <w:fldChar w:fldCharType="separate"/>
      </w:r>
      <w:r>
        <w:t>249</w:t>
      </w:r>
      <w:r>
        <w:fldChar w:fldCharType="end"/>
      </w:r>
    </w:p>
    <w:p w14:paraId="321A3F22" w14:textId="4CA2AB32" w:rsidR="000F7A09" w:rsidRDefault="000F7A09">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_Toc66718101 \h </w:instrText>
      </w:r>
      <w:r>
        <w:fldChar w:fldCharType="separate"/>
      </w:r>
      <w:r>
        <w:t>250</w:t>
      </w:r>
      <w:r>
        <w:fldChar w:fldCharType="end"/>
      </w:r>
    </w:p>
    <w:p w14:paraId="33F4CC33" w14:textId="3DC95C98" w:rsidR="000F7A09" w:rsidRDefault="000F7A09">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_Toc66718102 \h </w:instrText>
      </w:r>
      <w:r>
        <w:fldChar w:fldCharType="separate"/>
      </w:r>
      <w:r>
        <w:t>250</w:t>
      </w:r>
      <w:r>
        <w:fldChar w:fldCharType="end"/>
      </w:r>
    </w:p>
    <w:p w14:paraId="514A99FE" w14:textId="2760BA5D" w:rsidR="000F7A09" w:rsidRDefault="000F7A09">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_Toc66718103 \h </w:instrText>
      </w:r>
      <w:r>
        <w:fldChar w:fldCharType="separate"/>
      </w:r>
      <w:r>
        <w:t>250</w:t>
      </w:r>
      <w:r>
        <w:fldChar w:fldCharType="end"/>
      </w:r>
    </w:p>
    <w:p w14:paraId="36027A78" w14:textId="70680078" w:rsidR="000F7A09" w:rsidRDefault="000F7A09">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_Toc66718104 \h </w:instrText>
      </w:r>
      <w:r>
        <w:fldChar w:fldCharType="separate"/>
      </w:r>
      <w:r>
        <w:t>252</w:t>
      </w:r>
      <w:r>
        <w:fldChar w:fldCharType="end"/>
      </w:r>
    </w:p>
    <w:p w14:paraId="1821153A" w14:textId="6BB3E5CB" w:rsidR="000F7A09" w:rsidRDefault="000F7A09">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_Toc66718105 \h </w:instrText>
      </w:r>
      <w:r>
        <w:fldChar w:fldCharType="separate"/>
      </w:r>
      <w:r>
        <w:t>253</w:t>
      </w:r>
      <w:r>
        <w:fldChar w:fldCharType="end"/>
      </w:r>
    </w:p>
    <w:p w14:paraId="48381E6C" w14:textId="01C73AF2" w:rsidR="000F7A09" w:rsidRDefault="000F7A09">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_Toc66718106 \h </w:instrText>
      </w:r>
      <w:r>
        <w:fldChar w:fldCharType="separate"/>
      </w:r>
      <w:r>
        <w:t>253</w:t>
      </w:r>
      <w:r>
        <w:fldChar w:fldCharType="end"/>
      </w:r>
    </w:p>
    <w:p w14:paraId="2BF3F299" w14:textId="2AFE6FE6" w:rsidR="000F7A09" w:rsidRDefault="000F7A09">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_Toc66718107 \h </w:instrText>
      </w:r>
      <w:r>
        <w:fldChar w:fldCharType="separate"/>
      </w:r>
      <w:r>
        <w:t>253</w:t>
      </w:r>
      <w:r>
        <w:fldChar w:fldCharType="end"/>
      </w:r>
    </w:p>
    <w:p w14:paraId="48AE977F" w14:textId="3242C3D4" w:rsidR="000F7A09" w:rsidRDefault="000F7A09">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_Toc66718108 \h </w:instrText>
      </w:r>
      <w:r>
        <w:fldChar w:fldCharType="separate"/>
      </w:r>
      <w:r>
        <w:t>253</w:t>
      </w:r>
      <w:r>
        <w:fldChar w:fldCharType="end"/>
      </w:r>
    </w:p>
    <w:p w14:paraId="6CF6BAA7" w14:textId="72184D0B" w:rsidR="000F7A09" w:rsidRDefault="000F7A09">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_Toc66718109 \h </w:instrText>
      </w:r>
      <w:r>
        <w:fldChar w:fldCharType="separate"/>
      </w:r>
      <w:r>
        <w:t>253</w:t>
      </w:r>
      <w:r>
        <w:fldChar w:fldCharType="end"/>
      </w:r>
    </w:p>
    <w:p w14:paraId="50637880" w14:textId="4F1DF6E8" w:rsidR="000F7A09" w:rsidRDefault="000F7A09">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_Toc66718110 \h </w:instrText>
      </w:r>
      <w:r>
        <w:fldChar w:fldCharType="separate"/>
      </w:r>
      <w:r>
        <w:t>255</w:t>
      </w:r>
      <w:r>
        <w:fldChar w:fldCharType="end"/>
      </w:r>
    </w:p>
    <w:p w14:paraId="1312ACA1" w14:textId="76B38BCD" w:rsidR="000F7A09" w:rsidRDefault="000F7A09">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_Toc66718111 \h </w:instrText>
      </w:r>
      <w:r>
        <w:fldChar w:fldCharType="separate"/>
      </w:r>
      <w:r>
        <w:t>256</w:t>
      </w:r>
      <w:r>
        <w:fldChar w:fldCharType="end"/>
      </w:r>
    </w:p>
    <w:p w14:paraId="4E756611" w14:textId="3E1D2D5D" w:rsidR="000F7A09" w:rsidRDefault="000F7A09">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_Toc66718112 \h </w:instrText>
      </w:r>
      <w:r>
        <w:fldChar w:fldCharType="separate"/>
      </w:r>
      <w:r>
        <w:t>256</w:t>
      </w:r>
      <w:r>
        <w:fldChar w:fldCharType="end"/>
      </w:r>
    </w:p>
    <w:p w14:paraId="08D98241" w14:textId="3F36D7DF" w:rsidR="000F7A09" w:rsidRDefault="000F7A09">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_Toc66718113 \h </w:instrText>
      </w:r>
      <w:r>
        <w:fldChar w:fldCharType="separate"/>
      </w:r>
      <w:r>
        <w:t>256</w:t>
      </w:r>
      <w:r>
        <w:fldChar w:fldCharType="end"/>
      </w:r>
    </w:p>
    <w:p w14:paraId="1B66B68E" w14:textId="3DA7BFDE" w:rsidR="000F7A09" w:rsidRDefault="000F7A09">
      <w:pPr>
        <w:pStyle w:val="TOC2"/>
        <w:rPr>
          <w:rFonts w:asciiTheme="minorHAnsi" w:eastAsiaTheme="minorEastAsia" w:hAnsiTheme="minorHAnsi" w:cstheme="minorBidi"/>
          <w:sz w:val="22"/>
          <w:szCs w:val="22"/>
          <w:lang w:eastAsia="en-GB"/>
        </w:rPr>
      </w:pPr>
      <w:r w:rsidRPr="001848A9">
        <w:rPr>
          <w:lang w:val="en-US"/>
        </w:rPr>
        <w:t>I.5</w:t>
      </w:r>
      <w:r>
        <w:t>.2</w:t>
      </w:r>
      <w:r>
        <w:rPr>
          <w:rFonts w:asciiTheme="minorHAnsi" w:eastAsiaTheme="minorEastAsia" w:hAnsiTheme="minorHAnsi" w:cstheme="minorBidi"/>
          <w:sz w:val="22"/>
          <w:szCs w:val="22"/>
          <w:lang w:eastAsia="en-GB"/>
        </w:rPr>
        <w:tab/>
      </w:r>
      <w:r w:rsidRPr="001848A9">
        <w:rPr>
          <w:lang w:val="en-US"/>
        </w:rPr>
        <w:t>Operating band unwanted emissions</w:t>
      </w:r>
      <w:r>
        <w:tab/>
      </w:r>
      <w:r>
        <w:fldChar w:fldCharType="begin"/>
      </w:r>
      <w:r>
        <w:instrText xml:space="preserve"> PAGEREF _Toc66718114 \h </w:instrText>
      </w:r>
      <w:r>
        <w:fldChar w:fldCharType="separate"/>
      </w:r>
      <w:r>
        <w:t>257</w:t>
      </w:r>
      <w:r>
        <w:fldChar w:fldCharType="end"/>
      </w:r>
    </w:p>
    <w:p w14:paraId="4E762F3D" w14:textId="498E5E1D" w:rsidR="000F7A09" w:rsidRDefault="000F7A09">
      <w:pPr>
        <w:pStyle w:val="TOC2"/>
        <w:rPr>
          <w:rFonts w:asciiTheme="minorHAnsi" w:eastAsiaTheme="minorEastAsia" w:hAnsiTheme="minorHAnsi" w:cstheme="minorBidi"/>
          <w:sz w:val="22"/>
          <w:szCs w:val="22"/>
          <w:lang w:eastAsia="en-GB"/>
        </w:rPr>
      </w:pPr>
      <w:r w:rsidRPr="001848A9">
        <w:rPr>
          <w:lang w:val="en-US"/>
        </w:rPr>
        <w:t>I.5.3</w:t>
      </w:r>
      <w:r>
        <w:rPr>
          <w:rFonts w:asciiTheme="minorHAnsi" w:eastAsiaTheme="minorEastAsia" w:hAnsiTheme="minorHAnsi" w:cstheme="minorBidi"/>
          <w:sz w:val="22"/>
          <w:szCs w:val="22"/>
          <w:lang w:eastAsia="en-GB"/>
        </w:rPr>
        <w:tab/>
      </w:r>
      <w:r w:rsidRPr="001848A9">
        <w:rPr>
          <w:lang w:val="en-US"/>
        </w:rPr>
        <w:t>Spurious unwanted emissions</w:t>
      </w:r>
      <w:r>
        <w:tab/>
      </w:r>
      <w:r>
        <w:fldChar w:fldCharType="begin"/>
      </w:r>
      <w:r>
        <w:instrText xml:space="preserve"> PAGEREF _Toc66718115 \h </w:instrText>
      </w:r>
      <w:r>
        <w:fldChar w:fldCharType="separate"/>
      </w:r>
      <w:r>
        <w:t>257</w:t>
      </w:r>
      <w:r>
        <w:fldChar w:fldCharType="end"/>
      </w:r>
    </w:p>
    <w:p w14:paraId="26FF2635" w14:textId="12FB04BE" w:rsidR="000F7A09" w:rsidRDefault="000F7A09">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_Toc66718116 \h </w:instrText>
      </w:r>
      <w:r>
        <w:fldChar w:fldCharType="separate"/>
      </w:r>
      <w:r>
        <w:t>258</w:t>
      </w:r>
      <w:r>
        <w:fldChar w:fldCharType="end"/>
      </w:r>
    </w:p>
    <w:p w14:paraId="25697A13" w14:textId="537C6C27" w:rsidR="000F7A09" w:rsidRDefault="000F7A09">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_Toc66718117 \h </w:instrText>
      </w:r>
      <w:r>
        <w:fldChar w:fldCharType="separate"/>
      </w:r>
      <w:r>
        <w:t>258</w:t>
      </w:r>
      <w:r>
        <w:fldChar w:fldCharType="end"/>
      </w:r>
    </w:p>
    <w:p w14:paraId="5A7CF4EE" w14:textId="5727574E" w:rsidR="000F7A09" w:rsidRDefault="000F7A09">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_Toc66718118 \h </w:instrText>
      </w:r>
      <w:r>
        <w:fldChar w:fldCharType="separate"/>
      </w:r>
      <w:r>
        <w:t>258</w:t>
      </w:r>
      <w:r>
        <w:fldChar w:fldCharType="end"/>
      </w:r>
    </w:p>
    <w:p w14:paraId="06CD39FD" w14:textId="4D6D0D75" w:rsidR="000F7A09" w:rsidRDefault="000F7A09">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_Toc66718119 \h </w:instrText>
      </w:r>
      <w:r>
        <w:fldChar w:fldCharType="separate"/>
      </w:r>
      <w:r>
        <w:t>258</w:t>
      </w:r>
      <w:r>
        <w:fldChar w:fldCharType="end"/>
      </w:r>
    </w:p>
    <w:p w14:paraId="0A364521" w14:textId="0AE5BE13" w:rsidR="000F7A09" w:rsidRDefault="000F7A09">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_Toc66718120 \h </w:instrText>
      </w:r>
      <w:r>
        <w:fldChar w:fldCharType="separate"/>
      </w:r>
      <w:r>
        <w:t>259</w:t>
      </w:r>
      <w:r>
        <w:fldChar w:fldCharType="end"/>
      </w:r>
    </w:p>
    <w:p w14:paraId="5F06A887" w14:textId="64469A59" w:rsidR="000F7A09" w:rsidRDefault="000F7A09">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_Toc66718121 \h </w:instrText>
      </w:r>
      <w:r>
        <w:fldChar w:fldCharType="separate"/>
      </w:r>
      <w:r>
        <w:t>259</w:t>
      </w:r>
      <w:r>
        <w:fldChar w:fldCharType="end"/>
      </w:r>
    </w:p>
    <w:p w14:paraId="1D7C1CF6" w14:textId="065B4BF2" w:rsidR="000F7A09" w:rsidRDefault="000F7A09">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_Toc66718122 \h </w:instrText>
      </w:r>
      <w:r>
        <w:fldChar w:fldCharType="separate"/>
      </w:r>
      <w:r>
        <w:t>259</w:t>
      </w:r>
      <w:r>
        <w:fldChar w:fldCharType="end"/>
      </w:r>
    </w:p>
    <w:p w14:paraId="3D6FBBA5" w14:textId="75D958EA" w:rsidR="000F7A09" w:rsidRDefault="000F7A09">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_Toc66718123 \h </w:instrText>
      </w:r>
      <w:r>
        <w:fldChar w:fldCharType="separate"/>
      </w:r>
      <w:r>
        <w:t>260</w:t>
      </w:r>
      <w:r>
        <w:fldChar w:fldCharType="end"/>
      </w:r>
    </w:p>
    <w:p w14:paraId="027E7E37" w14:textId="237D629D" w:rsidR="000F7A09" w:rsidRDefault="000F7A09">
      <w:pPr>
        <w:pStyle w:val="TOC8"/>
        <w:rPr>
          <w:rFonts w:asciiTheme="minorHAnsi" w:eastAsiaTheme="minorEastAsia" w:hAnsiTheme="minorHAnsi" w:cstheme="minorBidi"/>
          <w:b w:val="0"/>
          <w:szCs w:val="22"/>
          <w:lang w:eastAsia="en-GB"/>
        </w:rPr>
      </w:pPr>
      <w:r w:rsidRPr="001848A9">
        <w:rPr>
          <w:lang w:val="fr-FR"/>
        </w:rPr>
        <w:t>Annex J (normative): Propagation conditions</w:t>
      </w:r>
      <w:r>
        <w:tab/>
      </w:r>
      <w:r>
        <w:fldChar w:fldCharType="begin"/>
      </w:r>
      <w:r>
        <w:instrText xml:space="preserve"> PAGEREF _Toc66718124 \h </w:instrText>
      </w:r>
      <w:r>
        <w:fldChar w:fldCharType="separate"/>
      </w:r>
      <w:r>
        <w:t>261</w:t>
      </w:r>
      <w:r>
        <w:fldChar w:fldCharType="end"/>
      </w:r>
    </w:p>
    <w:p w14:paraId="49BCAC37" w14:textId="482C90C3" w:rsidR="000F7A09" w:rsidRDefault="000F7A09">
      <w:pPr>
        <w:pStyle w:val="TOC1"/>
        <w:rPr>
          <w:rFonts w:asciiTheme="minorHAnsi" w:eastAsiaTheme="minorEastAsia" w:hAnsiTheme="minorHAnsi" w:cstheme="minorBidi"/>
          <w:szCs w:val="22"/>
          <w:lang w:eastAsia="en-GB"/>
        </w:rPr>
      </w:pPr>
      <w:r w:rsidRPr="001848A9">
        <w:rPr>
          <w:lang w:val="fr-FR"/>
        </w:rPr>
        <w:t>J.1</w:t>
      </w:r>
      <w:r>
        <w:rPr>
          <w:rFonts w:asciiTheme="minorHAnsi" w:eastAsiaTheme="minorEastAsia" w:hAnsiTheme="minorHAnsi" w:cstheme="minorBidi"/>
          <w:szCs w:val="22"/>
          <w:lang w:eastAsia="en-GB"/>
        </w:rPr>
        <w:tab/>
      </w:r>
      <w:r w:rsidRPr="001848A9">
        <w:rPr>
          <w:lang w:val="fr-FR"/>
        </w:rPr>
        <w:t>Static propagation condition</w:t>
      </w:r>
      <w:r>
        <w:tab/>
      </w:r>
      <w:r>
        <w:fldChar w:fldCharType="begin"/>
      </w:r>
      <w:r>
        <w:instrText xml:space="preserve"> PAGEREF _Toc66718125 \h </w:instrText>
      </w:r>
      <w:r>
        <w:fldChar w:fldCharType="separate"/>
      </w:r>
      <w:r>
        <w:t>261</w:t>
      </w:r>
      <w:r>
        <w:fldChar w:fldCharType="end"/>
      </w:r>
    </w:p>
    <w:p w14:paraId="6627A893" w14:textId="78F79AAB" w:rsidR="000F7A09" w:rsidRDefault="000F7A09">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_Toc66718126 \h </w:instrText>
      </w:r>
      <w:r>
        <w:fldChar w:fldCharType="separate"/>
      </w:r>
      <w:r>
        <w:t>261</w:t>
      </w:r>
      <w:r>
        <w:fldChar w:fldCharType="end"/>
      </w:r>
    </w:p>
    <w:p w14:paraId="1A7B0425" w14:textId="7BFA6B5F" w:rsidR="000F7A09" w:rsidRDefault="000F7A09">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_Toc66718127 \h </w:instrText>
      </w:r>
      <w:r>
        <w:fldChar w:fldCharType="separate"/>
      </w:r>
      <w:r>
        <w:t>261</w:t>
      </w:r>
      <w:r>
        <w:fldChar w:fldCharType="end"/>
      </w:r>
    </w:p>
    <w:p w14:paraId="7C5AB2C4" w14:textId="4284EB05" w:rsidR="000F7A09" w:rsidRDefault="000F7A09">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_Toc66718128 \h </w:instrText>
      </w:r>
      <w:r>
        <w:fldChar w:fldCharType="separate"/>
      </w:r>
      <w:r>
        <w:t>262</w:t>
      </w:r>
      <w:r>
        <w:fldChar w:fldCharType="end"/>
      </w:r>
    </w:p>
    <w:p w14:paraId="3E88F34D" w14:textId="00C9DEBA" w:rsidR="000F7A09" w:rsidRDefault="000F7A09">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_Toc66718129 \h </w:instrText>
      </w:r>
      <w:r>
        <w:fldChar w:fldCharType="separate"/>
      </w:r>
      <w:r>
        <w:t>263</w:t>
      </w:r>
      <w:r>
        <w:fldChar w:fldCharType="end"/>
      </w:r>
    </w:p>
    <w:p w14:paraId="26EAB29B" w14:textId="4C750A66" w:rsidR="000F7A09" w:rsidRDefault="000F7A09">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_Toc66718130 \h </w:instrText>
      </w:r>
      <w:r>
        <w:fldChar w:fldCharType="separate"/>
      </w:r>
      <w:r>
        <w:t>264</w:t>
      </w:r>
      <w:r>
        <w:fldChar w:fldCharType="end"/>
      </w:r>
    </w:p>
    <w:p w14:paraId="14D2B1CA" w14:textId="74C5988A" w:rsidR="000F7A09" w:rsidRDefault="000F7A09">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_Toc66718131 \h </w:instrText>
      </w:r>
      <w:r>
        <w:fldChar w:fldCharType="separate"/>
      </w:r>
      <w:r>
        <w:t>264</w:t>
      </w:r>
      <w:r>
        <w:fldChar w:fldCharType="end"/>
      </w:r>
    </w:p>
    <w:p w14:paraId="71FB3ED0" w14:textId="3C270582" w:rsidR="000F7A09" w:rsidRDefault="000F7A09">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_Toc66718132 \h </w:instrText>
      </w:r>
      <w:r>
        <w:fldChar w:fldCharType="separate"/>
      </w:r>
      <w:r>
        <w:t>264</w:t>
      </w:r>
      <w:r>
        <w:fldChar w:fldCharType="end"/>
      </w:r>
    </w:p>
    <w:p w14:paraId="4EA5A6C0" w14:textId="608F9236" w:rsidR="000F7A09" w:rsidRDefault="000F7A09">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_Toc66718133 \h </w:instrText>
      </w:r>
      <w:r>
        <w:fldChar w:fldCharType="separate"/>
      </w:r>
      <w:r>
        <w:t>264</w:t>
      </w:r>
      <w:r>
        <w:fldChar w:fldCharType="end"/>
      </w:r>
    </w:p>
    <w:p w14:paraId="43FAF0E3" w14:textId="3B7E80C8" w:rsidR="000F7A09" w:rsidRDefault="000F7A09">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_Toc66718134 \h </w:instrText>
      </w:r>
      <w:r>
        <w:fldChar w:fldCharType="separate"/>
      </w:r>
      <w:r>
        <w:t>266</w:t>
      </w:r>
      <w:r>
        <w:fldChar w:fldCharType="end"/>
      </w:r>
    </w:p>
    <w:p w14:paraId="0CF805D7" w14:textId="25B50436" w:rsidR="000F7A09" w:rsidRDefault="000F7A09">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_Toc66718135 \h </w:instrText>
      </w:r>
      <w:r>
        <w:fldChar w:fldCharType="separate"/>
      </w:r>
      <w:r>
        <w:t>268</w:t>
      </w:r>
      <w:r>
        <w:fldChar w:fldCharType="end"/>
      </w:r>
    </w:p>
    <w:p w14:paraId="2204C6A0" w14:textId="66D60423" w:rsidR="000F7A09" w:rsidRDefault="000F7A09">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_Toc66718136 \h </w:instrText>
      </w:r>
      <w:r>
        <w:fldChar w:fldCharType="separate"/>
      </w:r>
      <w:r>
        <w:t>268</w:t>
      </w:r>
      <w:r>
        <w:fldChar w:fldCharType="end"/>
      </w:r>
    </w:p>
    <w:p w14:paraId="2C44A079" w14:textId="272A545E" w:rsidR="000F7A09" w:rsidRDefault="000F7A09">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_Toc66718137 \h </w:instrText>
      </w:r>
      <w:r>
        <w:fldChar w:fldCharType="separate"/>
      </w:r>
      <w:r>
        <w:t>269</w:t>
      </w:r>
      <w:r>
        <w:fldChar w:fldCharType="end"/>
      </w:r>
    </w:p>
    <w:p w14:paraId="5FCD0C36" w14:textId="1F2C1865" w:rsidR="000F7A09" w:rsidRDefault="000F7A09">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_Toc66718138 \h </w:instrText>
      </w:r>
      <w:r>
        <w:fldChar w:fldCharType="separate"/>
      </w:r>
      <w:r>
        <w:t>269</w:t>
      </w:r>
      <w:r>
        <w:fldChar w:fldCharType="end"/>
      </w:r>
    </w:p>
    <w:p w14:paraId="585A4DAE" w14:textId="30B00B0D" w:rsidR="000F7A09" w:rsidRDefault="000F7A09">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_Toc66718139 \h </w:instrText>
      </w:r>
      <w:r>
        <w:fldChar w:fldCharType="separate"/>
      </w:r>
      <w:r>
        <w:t>269</w:t>
      </w:r>
      <w:r>
        <w:fldChar w:fldCharType="end"/>
      </w:r>
    </w:p>
    <w:p w14:paraId="1B62F2CA" w14:textId="645E506E" w:rsidR="000F7A09" w:rsidRDefault="000F7A09">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_Toc66718140 \h </w:instrText>
      </w:r>
      <w:r>
        <w:fldChar w:fldCharType="separate"/>
      </w:r>
      <w:r>
        <w:t>269</w:t>
      </w:r>
      <w:r>
        <w:fldChar w:fldCharType="end"/>
      </w:r>
    </w:p>
    <w:p w14:paraId="3E08FC69" w14:textId="396513BD" w:rsidR="000F7A09" w:rsidRDefault="000F7A09">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_Toc66718141 \h </w:instrText>
      </w:r>
      <w:r>
        <w:fldChar w:fldCharType="separate"/>
      </w:r>
      <w:r>
        <w:t>271</w:t>
      </w:r>
      <w:r>
        <w:fldChar w:fldCharType="end"/>
      </w:r>
    </w:p>
    <w:p w14:paraId="79C8177E" w14:textId="1D6A32B4" w:rsidR="000F7A09" w:rsidRDefault="000F7A09">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_Toc66718142 \h </w:instrText>
      </w:r>
      <w:r>
        <w:fldChar w:fldCharType="separate"/>
      </w:r>
      <w:r>
        <w:t>272</w:t>
      </w:r>
      <w:r>
        <w:fldChar w:fldCharType="end"/>
      </w:r>
    </w:p>
    <w:p w14:paraId="0C3A2454" w14:textId="7E15EA9F" w:rsidR="000F7A09" w:rsidRDefault="000F7A09">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_Toc66718143 \h </w:instrText>
      </w:r>
      <w:r>
        <w:fldChar w:fldCharType="separate"/>
      </w:r>
      <w:r>
        <w:t>272</w:t>
      </w:r>
      <w:r>
        <w:fldChar w:fldCharType="end"/>
      </w:r>
    </w:p>
    <w:p w14:paraId="2D905F31" w14:textId="4E060AF0" w:rsidR="000F7A09" w:rsidRDefault="000F7A09">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_Toc66718144 \h </w:instrText>
      </w:r>
      <w:r>
        <w:fldChar w:fldCharType="separate"/>
      </w:r>
      <w:r>
        <w:t>272</w:t>
      </w:r>
      <w:r>
        <w:fldChar w:fldCharType="end"/>
      </w:r>
    </w:p>
    <w:p w14:paraId="16A0A8E1" w14:textId="6BCAF808" w:rsidR="000F7A09" w:rsidRDefault="000F7A09">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_Toc66718145 \h </w:instrText>
      </w:r>
      <w:r>
        <w:fldChar w:fldCharType="separate"/>
      </w:r>
      <w:r>
        <w:t>272</w:t>
      </w:r>
      <w:r>
        <w:fldChar w:fldCharType="end"/>
      </w:r>
    </w:p>
    <w:p w14:paraId="2C7B7D8E" w14:textId="7E1D7CD7" w:rsidR="000F7A09" w:rsidRDefault="000F7A09">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_Toc66718146 \h </w:instrText>
      </w:r>
      <w:r>
        <w:fldChar w:fldCharType="separate"/>
      </w:r>
      <w:r>
        <w:t>272</w:t>
      </w:r>
      <w:r>
        <w:fldChar w:fldCharType="end"/>
      </w:r>
    </w:p>
    <w:p w14:paraId="188C84CF" w14:textId="5BF6F45E" w:rsidR="000F7A09" w:rsidRDefault="000F7A09">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_Toc66718147 \h </w:instrText>
      </w:r>
      <w:r>
        <w:fldChar w:fldCharType="separate"/>
      </w:r>
      <w:r>
        <w:t>273</w:t>
      </w:r>
      <w:r>
        <w:fldChar w:fldCharType="end"/>
      </w:r>
    </w:p>
    <w:p w14:paraId="61CFB2F8" w14:textId="1AE18778" w:rsidR="000F7A09" w:rsidRDefault="000F7A09">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_Toc66718148 \h </w:instrText>
      </w:r>
      <w:r>
        <w:fldChar w:fldCharType="separate"/>
      </w:r>
      <w:r>
        <w:t>273</w:t>
      </w:r>
      <w:r>
        <w:fldChar w:fldCharType="end"/>
      </w:r>
    </w:p>
    <w:p w14:paraId="7811AFA7" w14:textId="35BF41A5" w:rsidR="000F7A09" w:rsidRDefault="000F7A09">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_Toc66718149 \h </w:instrText>
      </w:r>
      <w:r>
        <w:fldChar w:fldCharType="separate"/>
      </w:r>
      <w:r>
        <w:t>274</w:t>
      </w:r>
      <w:r>
        <w:fldChar w:fldCharType="end"/>
      </w:r>
    </w:p>
    <w:p w14:paraId="598C9885" w14:textId="3AB8CA0F" w:rsidR="000F7A09" w:rsidRDefault="000F7A09">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_Toc66718150 \h </w:instrText>
      </w:r>
      <w:r>
        <w:fldChar w:fldCharType="separate"/>
      </w:r>
      <w:r>
        <w:t>275</w:t>
      </w:r>
      <w:r>
        <w:fldChar w:fldCharType="end"/>
      </w:r>
    </w:p>
    <w:p w14:paraId="01C41417" w14:textId="6A32799B" w:rsidR="000F7A09" w:rsidRDefault="000F7A09">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_Toc66718151 \h </w:instrText>
      </w:r>
      <w:r>
        <w:fldChar w:fldCharType="separate"/>
      </w:r>
      <w:r>
        <w:t>276</w:t>
      </w:r>
      <w:r>
        <w:fldChar w:fldCharType="end"/>
      </w:r>
    </w:p>
    <w:p w14:paraId="5A436DCD" w14:textId="3EC2C2B0" w:rsidR="000F7A09" w:rsidRDefault="000F7A09">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_Toc66718152 \h </w:instrText>
      </w:r>
      <w:r>
        <w:fldChar w:fldCharType="separate"/>
      </w:r>
      <w:r>
        <w:t>276</w:t>
      </w:r>
      <w:r>
        <w:fldChar w:fldCharType="end"/>
      </w:r>
    </w:p>
    <w:p w14:paraId="67D83B32" w14:textId="4821CEE8" w:rsidR="000F7A09" w:rsidRDefault="000F7A09">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_Toc66718153 \h </w:instrText>
      </w:r>
      <w:r>
        <w:fldChar w:fldCharType="separate"/>
      </w:r>
      <w:r>
        <w:t>278</w:t>
      </w:r>
      <w:r>
        <w:fldChar w:fldCharType="end"/>
      </w:r>
    </w:p>
    <w:p w14:paraId="6D63E951" w14:textId="6092C625" w:rsidR="000F7A09" w:rsidRDefault="000F7A09">
      <w:pPr>
        <w:pStyle w:val="TOC3"/>
        <w:rPr>
          <w:rFonts w:asciiTheme="minorHAnsi" w:eastAsiaTheme="minorEastAsia" w:hAnsiTheme="minorHAnsi" w:cstheme="minorBidi"/>
          <w:sz w:val="22"/>
          <w:szCs w:val="22"/>
          <w:lang w:eastAsia="en-GB"/>
        </w:rPr>
      </w:pPr>
      <w:r w:rsidRPr="001848A9">
        <w:rPr>
          <w:rFonts w:eastAsia="Osaka"/>
        </w:rPr>
        <w:t>L.7.0</w:t>
      </w:r>
      <w:r>
        <w:rPr>
          <w:rFonts w:asciiTheme="minorHAnsi" w:eastAsiaTheme="minorEastAsia" w:hAnsiTheme="minorHAnsi" w:cstheme="minorBidi"/>
          <w:sz w:val="22"/>
          <w:szCs w:val="22"/>
          <w:lang w:eastAsia="en-GB"/>
        </w:rPr>
        <w:tab/>
      </w:r>
      <w:r w:rsidRPr="001848A9">
        <w:rPr>
          <w:rFonts w:eastAsia="Osaka"/>
        </w:rPr>
        <w:t>General</w:t>
      </w:r>
      <w:r>
        <w:tab/>
      </w:r>
      <w:r>
        <w:fldChar w:fldCharType="begin"/>
      </w:r>
      <w:r>
        <w:instrText xml:space="preserve"> PAGEREF _Toc66718154 \h </w:instrText>
      </w:r>
      <w:r>
        <w:fldChar w:fldCharType="separate"/>
      </w:r>
      <w:r>
        <w:t>278</w:t>
      </w:r>
      <w:r>
        <w:fldChar w:fldCharType="end"/>
      </w:r>
    </w:p>
    <w:p w14:paraId="2CFAC7CE" w14:textId="7FCC5D1E" w:rsidR="000F7A09" w:rsidRDefault="000F7A09">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_Toc66718155 \h </w:instrText>
      </w:r>
      <w:r>
        <w:fldChar w:fldCharType="separate"/>
      </w:r>
      <w:r>
        <w:t>279</w:t>
      </w:r>
      <w:r>
        <w:fldChar w:fldCharType="end"/>
      </w:r>
    </w:p>
    <w:p w14:paraId="2BCFFB96" w14:textId="7ACECD04" w:rsidR="000F7A09" w:rsidRDefault="000F7A09">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_Toc66718156 \h </w:instrText>
      </w:r>
      <w:r>
        <w:fldChar w:fldCharType="separate"/>
      </w:r>
      <w:r>
        <w:t>279</w:t>
      </w:r>
      <w:r>
        <w:fldChar w:fldCharType="end"/>
      </w:r>
    </w:p>
    <w:p w14:paraId="64F3637C" w14:textId="69752F8F" w:rsidR="000F7A09" w:rsidRDefault="000F7A09">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_Toc66718157 \h </w:instrText>
      </w:r>
      <w:r>
        <w:fldChar w:fldCharType="separate"/>
      </w:r>
      <w:r>
        <w:t>281</w:t>
      </w:r>
      <w:r>
        <w:fldChar w:fldCharType="end"/>
      </w:r>
    </w:p>
    <w:p w14:paraId="051B394A" w14:textId="23B3ED65" w:rsidR="00080512" w:rsidRPr="004D3578" w:rsidRDefault="000F7A09">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End w:id="9"/>
      <w:r w:rsidRPr="004D3578">
        <w:t>Foreword</w:t>
      </w:r>
      <w:bookmarkEnd w:id="10"/>
      <w:bookmarkEnd w:id="11"/>
      <w:bookmarkEnd w:id="12"/>
    </w:p>
    <w:p w14:paraId="1CFCB864" w14:textId="77777777" w:rsidR="00080512" w:rsidRPr="004D3578" w:rsidRDefault="00080512">
      <w:r w:rsidRPr="004D3578">
        <w:t>This T</w:t>
      </w:r>
      <w:r w:rsidRPr="000D12FF">
        <w:t xml:space="preserve">echnical </w:t>
      </w:r>
      <w:bookmarkStart w:id="13" w:name="spectype3"/>
      <w:r w:rsidRPr="000D12FF">
        <w:t>Specification</w:t>
      </w:r>
      <w:bookmarkEnd w:id="13"/>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14" w:name="introduction"/>
      <w:bookmarkStart w:id="15" w:name="_Toc21101009"/>
      <w:bookmarkStart w:id="16" w:name="_Toc29810048"/>
      <w:bookmarkStart w:id="17" w:name="_Toc37273326"/>
      <w:bookmarkStart w:id="18" w:name="_Toc45884641"/>
      <w:bookmarkStart w:id="19" w:name="_Toc53182605"/>
      <w:bookmarkStart w:id="20" w:name="_Toc58864999"/>
      <w:bookmarkStart w:id="21" w:name="_Toc58866581"/>
      <w:bookmarkStart w:id="22" w:name="_Toc66717614"/>
      <w:bookmarkEnd w:id="14"/>
      <w:r w:rsidRPr="006F0B54">
        <w:t>1</w:t>
      </w:r>
      <w:r w:rsidRPr="006F0B54">
        <w:tab/>
        <w:t>Scope</w:t>
      </w:r>
      <w:bookmarkEnd w:id="15"/>
      <w:bookmarkEnd w:id="16"/>
      <w:bookmarkEnd w:id="17"/>
      <w:bookmarkEnd w:id="18"/>
      <w:bookmarkEnd w:id="19"/>
      <w:bookmarkEnd w:id="20"/>
      <w:bookmarkEnd w:id="21"/>
      <w:bookmarkEnd w:id="22"/>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23" w:name="_Toc21101010"/>
      <w:bookmarkStart w:id="24" w:name="_Toc29810049"/>
      <w:bookmarkStart w:id="25" w:name="_Toc37273327"/>
      <w:bookmarkStart w:id="26" w:name="_Toc45884642"/>
      <w:bookmarkStart w:id="27" w:name="_Toc53182606"/>
      <w:bookmarkStart w:id="28" w:name="_Toc58865000"/>
      <w:bookmarkStart w:id="29" w:name="_Toc58866582"/>
      <w:bookmarkStart w:id="30" w:name="_Toc66717615"/>
      <w:r w:rsidRPr="006F0B54">
        <w:t>2</w:t>
      </w:r>
      <w:r w:rsidRPr="006F0B54">
        <w:tab/>
        <w:t>References</w:t>
      </w:r>
      <w:bookmarkEnd w:id="23"/>
      <w:bookmarkEnd w:id="24"/>
      <w:bookmarkEnd w:id="25"/>
      <w:bookmarkEnd w:id="26"/>
      <w:bookmarkEnd w:id="27"/>
      <w:bookmarkEnd w:id="28"/>
      <w:bookmarkEnd w:id="29"/>
      <w:bookmarkEnd w:id="30"/>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31" w:name="OLE_LINK1"/>
      <w:bookmarkStart w:id="32" w:name="OLE_LINK2"/>
      <w:bookmarkStart w:id="33" w:name="OLE_LINK3"/>
      <w:bookmarkStart w:id="34"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31"/>
    <w:bookmarkEnd w:id="32"/>
    <w:bookmarkEnd w:id="33"/>
    <w:bookmarkEnd w:id="34"/>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35" w:name="_Toc21101011"/>
      <w:bookmarkStart w:id="36" w:name="_Toc29810050"/>
      <w:bookmarkStart w:id="37" w:name="_Toc37273328"/>
      <w:bookmarkStart w:id="38" w:name="_Toc45884643"/>
      <w:bookmarkStart w:id="39" w:name="_Toc53182607"/>
      <w:bookmarkStart w:id="40" w:name="_Toc58865001"/>
      <w:bookmarkStart w:id="41" w:name="_Toc58866583"/>
      <w:bookmarkStart w:id="42" w:name="_Toc66717616"/>
      <w:r w:rsidRPr="006F0B54">
        <w:t>3</w:t>
      </w:r>
      <w:r w:rsidRPr="006F0B54">
        <w:tab/>
        <w:t>Definitions, symbols and abbreviations</w:t>
      </w:r>
      <w:bookmarkEnd w:id="35"/>
      <w:bookmarkEnd w:id="36"/>
      <w:bookmarkEnd w:id="37"/>
      <w:bookmarkEnd w:id="38"/>
      <w:bookmarkEnd w:id="39"/>
      <w:bookmarkEnd w:id="40"/>
      <w:bookmarkEnd w:id="41"/>
      <w:bookmarkEnd w:id="42"/>
    </w:p>
    <w:p w14:paraId="57C5573C" w14:textId="77777777" w:rsidR="00972FED" w:rsidRPr="006F0B54" w:rsidRDefault="00972FED" w:rsidP="00972FED">
      <w:pPr>
        <w:pStyle w:val="Heading2"/>
      </w:pPr>
      <w:bookmarkStart w:id="43" w:name="_Toc21101012"/>
      <w:bookmarkStart w:id="44" w:name="_Toc29810051"/>
      <w:bookmarkStart w:id="45" w:name="_Toc37273329"/>
      <w:bookmarkStart w:id="46" w:name="_Toc45884644"/>
      <w:bookmarkStart w:id="47" w:name="_Toc53182608"/>
      <w:bookmarkStart w:id="48" w:name="_Toc58865002"/>
      <w:bookmarkStart w:id="49" w:name="_Toc58866584"/>
      <w:bookmarkStart w:id="50" w:name="_Toc66717617"/>
      <w:r w:rsidRPr="006F0B54">
        <w:t>3.1</w:t>
      </w:r>
      <w:r w:rsidRPr="006F0B54">
        <w:tab/>
        <w:t>Definitions</w:t>
      </w:r>
      <w:bookmarkEnd w:id="43"/>
      <w:bookmarkEnd w:id="44"/>
      <w:bookmarkEnd w:id="45"/>
      <w:bookmarkEnd w:id="46"/>
      <w:bookmarkEnd w:id="47"/>
      <w:bookmarkEnd w:id="48"/>
      <w:bookmarkEnd w:id="49"/>
      <w:bookmarkEnd w:id="50"/>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51"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51"/>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77777777"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w:r w:rsidRPr="00972FED">
        <w:fldChar w:fldCharType="begin"/>
      </w:r>
      <w:r w:rsidRPr="00972FED">
        <w:instrText xml:space="preserve"> QUOTE </w:instrText>
      </w:r>
      <w:r w:rsidR="00350F27">
        <w:rPr>
          <w:position w:val="-17"/>
        </w:rPr>
        <w:pict w14:anchorId="3FC4F130">
          <v:shape id="_x0000_i1027" type="#_x0000_t75" style="width:140.2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972FED">
        <w:instrText xml:space="preserve"> </w:instrText>
      </w:r>
      <w:r w:rsidRPr="00972FED">
        <w:fldChar w:fldCharType="separate"/>
      </w:r>
      <w:r w:rsidR="00350F27">
        <w:rPr>
          <w:position w:val="-17"/>
        </w:rPr>
        <w:pict w14:anchorId="75967875">
          <v:shape id="_x0000_i1028" type="#_x0000_t75" style="width:140.2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B212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B212D&quot; wsp:rsidP=&quot;00BB212D&quot;&gt;&lt;m:oMathPara&gt;&lt;m:oMath&gt;&lt;m:r&gt;&lt;w:rPr&gt;&lt;w:rFonts w:ascii=&quot;Cambria Math&quot; w:h-ansi=&quot;Cambria Math&quot;/&gt;&lt;wx:font wx:val=&quot;Cambria Math&quot;/&gt;&lt;w:i/&gt;&lt;/w:rPr&gt;&lt;m:t&gt;FBW=200âˆ™&lt;/m:t&gt;&lt;/m:r&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high&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FBWlow&lt;/m:t&gt;&lt;/m:r&gt;&lt;/m:sub&gt;&lt;/m:sSub&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972FED">
        <w:fldChar w:fldCharType="end"/>
      </w:r>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52"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52"/>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53" w:name="_Toc21101013"/>
      <w:bookmarkStart w:id="54" w:name="_Toc29810052"/>
      <w:bookmarkStart w:id="55" w:name="_Toc37273330"/>
      <w:bookmarkStart w:id="56" w:name="_Toc45884645"/>
      <w:bookmarkStart w:id="57" w:name="_Toc53182609"/>
      <w:bookmarkStart w:id="58" w:name="_Toc58865003"/>
      <w:bookmarkStart w:id="59" w:name="_Toc58866585"/>
      <w:bookmarkStart w:id="60" w:name="_Toc66717618"/>
      <w:r w:rsidRPr="006F0B54">
        <w:t>3.2</w:t>
      </w:r>
      <w:r w:rsidRPr="006F0B54">
        <w:tab/>
        <w:t>Symbols</w:t>
      </w:r>
      <w:bookmarkEnd w:id="53"/>
      <w:bookmarkEnd w:id="54"/>
      <w:bookmarkEnd w:id="55"/>
      <w:bookmarkEnd w:id="56"/>
      <w:bookmarkEnd w:id="57"/>
      <w:bookmarkEnd w:id="58"/>
      <w:bookmarkEnd w:id="59"/>
      <w:bookmarkEnd w:id="60"/>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61" w:name="_Toc21101014"/>
      <w:bookmarkStart w:id="62" w:name="_Toc29810053"/>
      <w:bookmarkStart w:id="63"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64" w:name="_Toc45884646"/>
      <w:bookmarkStart w:id="65" w:name="_Toc53182610"/>
      <w:bookmarkStart w:id="66" w:name="_Toc58865004"/>
      <w:bookmarkStart w:id="67" w:name="_Toc58866586"/>
      <w:bookmarkStart w:id="68" w:name="_Toc66717619"/>
      <w:r w:rsidRPr="006F0B54">
        <w:t>3.3</w:t>
      </w:r>
      <w:r w:rsidRPr="006F0B54">
        <w:tab/>
        <w:t>Abbreviations</w:t>
      </w:r>
      <w:bookmarkEnd w:id="61"/>
      <w:bookmarkEnd w:id="62"/>
      <w:bookmarkEnd w:id="63"/>
      <w:bookmarkEnd w:id="64"/>
      <w:bookmarkEnd w:id="65"/>
      <w:bookmarkEnd w:id="66"/>
      <w:bookmarkEnd w:id="67"/>
      <w:bookmarkEnd w:id="68"/>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69" w:name="OLE_LINK20"/>
      <w:r w:rsidRPr="006F0B54">
        <w:t>CP-OFDM</w:t>
      </w:r>
      <w:r w:rsidRPr="006F0B54">
        <w:tab/>
        <w:t>Cyclic Prefix-OFD</w:t>
      </w:r>
      <w:bookmarkEnd w:id="69"/>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70"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70"/>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1A159967" w14:textId="77777777" w:rsidR="00972FED" w:rsidRPr="006F0B54" w:rsidRDefault="00972FED" w:rsidP="00972FED">
      <w:pPr>
        <w:pStyle w:val="EW"/>
        <w:rPr>
          <w:rFonts w:eastAsia="SimSun"/>
          <w:lang w:val="en-US" w:eastAsia="zh-CN"/>
        </w:rPr>
      </w:pPr>
      <w:bookmarkStart w:id="71" w:name="OLE_LINK17"/>
      <w:r w:rsidRPr="006F0B54">
        <w:t>RB</w:t>
      </w:r>
      <w:r w:rsidRPr="006F0B54">
        <w:tab/>
        <w:t>Resource Bloc</w:t>
      </w:r>
      <w:bookmarkEnd w:id="71"/>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72"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72"/>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73" w:name="OLE_LINK28"/>
      <w:bookmarkStart w:id="74"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73"/>
      <w:r w:rsidRPr="006F0B54">
        <w:rPr>
          <w:rFonts w:eastAsia="SimSun" w:hint="eastAsia"/>
          <w:lang w:val="en-US" w:eastAsia="zh-CN"/>
        </w:rPr>
        <w:t>e</w:t>
      </w:r>
    </w:p>
    <w:bookmarkEnd w:id="74"/>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75"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75"/>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76" w:name="_Toc21101015"/>
      <w:bookmarkStart w:id="77" w:name="_Toc29810054"/>
      <w:bookmarkStart w:id="78" w:name="_Toc37273332"/>
      <w:bookmarkStart w:id="79" w:name="_Toc45884647"/>
      <w:bookmarkStart w:id="80" w:name="_Toc53182611"/>
      <w:bookmarkStart w:id="81" w:name="_Toc58865005"/>
      <w:bookmarkStart w:id="82" w:name="_Toc58866587"/>
      <w:bookmarkStart w:id="83" w:name="_Toc66717620"/>
      <w:r w:rsidRPr="006F0B54">
        <w:t>4</w:t>
      </w:r>
      <w:r w:rsidRPr="006F0B54">
        <w:tab/>
        <w:t>General radiated test conditions and declarations</w:t>
      </w:r>
      <w:bookmarkEnd w:id="76"/>
      <w:bookmarkEnd w:id="77"/>
      <w:bookmarkEnd w:id="78"/>
      <w:bookmarkEnd w:id="79"/>
      <w:bookmarkEnd w:id="80"/>
      <w:bookmarkEnd w:id="81"/>
      <w:bookmarkEnd w:id="82"/>
      <w:bookmarkEnd w:id="83"/>
    </w:p>
    <w:p w14:paraId="10562AA2" w14:textId="77777777" w:rsidR="00972FED" w:rsidRPr="006F0B54" w:rsidRDefault="00972FED" w:rsidP="00972FED">
      <w:pPr>
        <w:pStyle w:val="Heading2"/>
      </w:pPr>
      <w:bookmarkStart w:id="84" w:name="_Toc21101016"/>
      <w:bookmarkStart w:id="85" w:name="_Toc29810055"/>
      <w:bookmarkStart w:id="86" w:name="_Toc37273333"/>
      <w:bookmarkStart w:id="87" w:name="_Toc45884648"/>
      <w:bookmarkStart w:id="88" w:name="_Toc53182612"/>
      <w:bookmarkStart w:id="89" w:name="_Toc58865006"/>
      <w:bookmarkStart w:id="90" w:name="_Toc58866588"/>
      <w:bookmarkStart w:id="91" w:name="_Toc66717621"/>
      <w:r w:rsidRPr="006F0B54">
        <w:t>4.1</w:t>
      </w:r>
      <w:r w:rsidRPr="006F0B54">
        <w:tab/>
        <w:t>Measurement uncertainties and test requirements</w:t>
      </w:r>
      <w:bookmarkEnd w:id="84"/>
      <w:bookmarkEnd w:id="85"/>
      <w:bookmarkEnd w:id="86"/>
      <w:bookmarkEnd w:id="87"/>
      <w:bookmarkEnd w:id="88"/>
      <w:bookmarkEnd w:id="89"/>
      <w:bookmarkEnd w:id="90"/>
      <w:bookmarkEnd w:id="91"/>
    </w:p>
    <w:p w14:paraId="54AE5248" w14:textId="77777777" w:rsidR="00972FED" w:rsidRPr="006F0B54" w:rsidRDefault="00972FED" w:rsidP="00972FED">
      <w:pPr>
        <w:pStyle w:val="Heading3"/>
      </w:pPr>
      <w:bookmarkStart w:id="92" w:name="_Toc21101017"/>
      <w:bookmarkStart w:id="93" w:name="_Toc29810056"/>
      <w:bookmarkStart w:id="94" w:name="_Toc37273334"/>
      <w:bookmarkStart w:id="95" w:name="_Toc45884649"/>
      <w:bookmarkStart w:id="96" w:name="_Toc53182613"/>
      <w:bookmarkStart w:id="97" w:name="_Toc58865007"/>
      <w:bookmarkStart w:id="98" w:name="_Toc58866589"/>
      <w:bookmarkStart w:id="99" w:name="_Toc66717622"/>
      <w:r w:rsidRPr="006F0B54">
        <w:t>4.1.1</w:t>
      </w:r>
      <w:r w:rsidRPr="006F0B54">
        <w:tab/>
        <w:t>General</w:t>
      </w:r>
      <w:bookmarkEnd w:id="92"/>
      <w:bookmarkEnd w:id="93"/>
      <w:bookmarkEnd w:id="94"/>
      <w:bookmarkEnd w:id="95"/>
      <w:bookmarkEnd w:id="96"/>
      <w:bookmarkEnd w:id="97"/>
      <w:bookmarkEnd w:id="98"/>
      <w:bookmarkEnd w:id="9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00" w:name="_Toc21101018"/>
      <w:bookmarkStart w:id="101" w:name="_Toc29810057"/>
      <w:bookmarkStart w:id="102" w:name="_Toc37273335"/>
      <w:bookmarkStart w:id="103" w:name="_Toc45884650"/>
      <w:bookmarkStart w:id="104" w:name="_Toc53182614"/>
      <w:bookmarkStart w:id="105" w:name="_Toc58865008"/>
      <w:bookmarkStart w:id="106" w:name="_Toc58866590"/>
      <w:bookmarkStart w:id="107" w:name="_Toc66717623"/>
      <w:r w:rsidRPr="006F0B54">
        <w:t>4.1.2</w:t>
      </w:r>
      <w:r w:rsidRPr="006F0B54">
        <w:tab/>
        <w:t>Acceptable uncertainty of OTA Test System</w:t>
      </w:r>
      <w:bookmarkEnd w:id="100"/>
      <w:bookmarkEnd w:id="101"/>
      <w:bookmarkEnd w:id="102"/>
      <w:bookmarkEnd w:id="103"/>
      <w:bookmarkEnd w:id="104"/>
      <w:bookmarkEnd w:id="105"/>
      <w:bookmarkEnd w:id="106"/>
      <w:bookmarkEnd w:id="107"/>
    </w:p>
    <w:p w14:paraId="296CD94E" w14:textId="77777777" w:rsidR="00972FED" w:rsidRPr="006F0B54" w:rsidRDefault="00972FED" w:rsidP="00972FED">
      <w:pPr>
        <w:pStyle w:val="Heading4"/>
      </w:pPr>
      <w:bookmarkStart w:id="108" w:name="_Toc21101019"/>
      <w:bookmarkStart w:id="109" w:name="_Toc29810058"/>
      <w:bookmarkStart w:id="110" w:name="_Toc37273336"/>
      <w:bookmarkStart w:id="111" w:name="_Toc45884651"/>
      <w:bookmarkStart w:id="112" w:name="_Toc53182615"/>
      <w:bookmarkStart w:id="113" w:name="_Toc58865009"/>
      <w:bookmarkStart w:id="114" w:name="_Toc58866591"/>
      <w:bookmarkStart w:id="115" w:name="_Toc66717624"/>
      <w:r w:rsidRPr="006F0B54">
        <w:t>4.1.2.1</w:t>
      </w:r>
      <w:r w:rsidRPr="006F0B54">
        <w:tab/>
        <w:t>General</w:t>
      </w:r>
      <w:bookmarkEnd w:id="108"/>
      <w:bookmarkEnd w:id="109"/>
      <w:bookmarkEnd w:id="110"/>
      <w:bookmarkEnd w:id="111"/>
      <w:bookmarkEnd w:id="112"/>
      <w:bookmarkEnd w:id="113"/>
      <w:bookmarkEnd w:id="114"/>
      <w:bookmarkEnd w:id="115"/>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16" w:name="_Toc21101020"/>
      <w:bookmarkStart w:id="117" w:name="_Toc29810059"/>
      <w:bookmarkStart w:id="118" w:name="_Toc37273337"/>
      <w:bookmarkStart w:id="119" w:name="_Toc45884652"/>
      <w:bookmarkStart w:id="120" w:name="_Toc53182616"/>
      <w:bookmarkStart w:id="121" w:name="_Toc58865010"/>
      <w:bookmarkStart w:id="122" w:name="_Toc58866592"/>
      <w:bookmarkStart w:id="123" w:name="_Toc66717625"/>
      <w:r w:rsidRPr="006F0B54">
        <w:rPr>
          <w:lang w:eastAsia="sv-SE"/>
        </w:rPr>
        <w:t>4.1.2.2</w:t>
      </w:r>
      <w:r w:rsidRPr="006F0B54">
        <w:rPr>
          <w:lang w:eastAsia="sv-SE"/>
        </w:rPr>
        <w:tab/>
        <w:t>Measurement of transmitter</w:t>
      </w:r>
      <w:bookmarkEnd w:id="116"/>
      <w:bookmarkEnd w:id="117"/>
      <w:bookmarkEnd w:id="118"/>
      <w:bookmarkEnd w:id="119"/>
      <w:bookmarkEnd w:id="120"/>
      <w:bookmarkEnd w:id="121"/>
      <w:bookmarkEnd w:id="122"/>
      <w:bookmarkEnd w:id="123"/>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124" w:name="_Toc21101021"/>
      <w:bookmarkStart w:id="125" w:name="_Toc29810060"/>
      <w:bookmarkStart w:id="126" w:name="_Toc37273338"/>
      <w:bookmarkStart w:id="127" w:name="_Toc45884653"/>
      <w:bookmarkStart w:id="128" w:name="_Toc53182617"/>
      <w:bookmarkStart w:id="129" w:name="_Toc58865011"/>
      <w:bookmarkStart w:id="130" w:name="_Toc58866593"/>
      <w:bookmarkStart w:id="131" w:name="_Toc66717626"/>
      <w:r w:rsidRPr="006F0B54">
        <w:rPr>
          <w:lang w:eastAsia="sv-SE"/>
        </w:rPr>
        <w:t>4.1.</w:t>
      </w:r>
      <w:r w:rsidRPr="006F0B54">
        <w:t>2.3</w:t>
      </w:r>
      <w:r w:rsidRPr="006F0B54">
        <w:rPr>
          <w:lang w:eastAsia="sv-SE"/>
        </w:rPr>
        <w:tab/>
        <w:t xml:space="preserve">Measurement of </w:t>
      </w:r>
      <w:r w:rsidRPr="006F0B54">
        <w:t>receiver</w:t>
      </w:r>
      <w:bookmarkEnd w:id="124"/>
      <w:bookmarkEnd w:id="125"/>
      <w:bookmarkEnd w:id="126"/>
      <w:bookmarkEnd w:id="127"/>
      <w:bookmarkEnd w:id="128"/>
      <w:bookmarkEnd w:id="129"/>
      <w:bookmarkEnd w:id="130"/>
      <w:bookmarkEnd w:id="131"/>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972FED"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081D515E"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624215E1" w14:textId="77777777" w:rsidR="00972FED" w:rsidRPr="007151EF" w:rsidRDefault="00972FED" w:rsidP="00972FED">
            <w:pPr>
              <w:keepNext/>
              <w:keepLines/>
              <w:spacing w:after="0"/>
            </w:pPr>
            <w:r w:rsidRPr="007151EF">
              <w:t>fwanted ≤ 3.0 GHz:</w:t>
            </w:r>
          </w:p>
          <w:p w14:paraId="1C4E43AA" w14:textId="77777777" w:rsidR="00972FED" w:rsidRPr="007151EF" w:rsidRDefault="00972FED" w:rsidP="00972FED">
            <w:pPr>
              <w:keepNext/>
              <w:keepLines/>
              <w:spacing w:after="0"/>
            </w:pPr>
            <w:r w:rsidRPr="007151EF">
              <w:t>±3.4 dB, finterferer ≤ 3.0 GHz</w:t>
            </w:r>
          </w:p>
          <w:p w14:paraId="01868BF5" w14:textId="77777777" w:rsidR="00972FED" w:rsidRPr="007151EF" w:rsidRDefault="00972FED" w:rsidP="00972FED">
            <w:pPr>
              <w:keepNext/>
              <w:keepLines/>
              <w:spacing w:after="0"/>
            </w:pPr>
            <w:r w:rsidRPr="007151EF">
              <w:t>±3.5 dB, 3.0 GHz &lt; finterferer ≤ 4.2 GHz</w:t>
            </w:r>
          </w:p>
          <w:p w14:paraId="21B3D626" w14:textId="77777777" w:rsidR="00972FED" w:rsidRPr="007151EF" w:rsidRDefault="00972FED" w:rsidP="00972FED">
            <w:pPr>
              <w:keepNext/>
              <w:keepLines/>
              <w:spacing w:after="0"/>
            </w:pPr>
            <w:r w:rsidRPr="007151EF">
              <w:t>±3.7 dB, 4.2 GHz &lt; finterferer ≤ 6.0 GHz</w:t>
            </w:r>
          </w:p>
          <w:p w14:paraId="0B2B46BA" w14:textId="77777777" w:rsidR="00972FED" w:rsidRPr="006F0B54" w:rsidRDefault="00972FED" w:rsidP="00972FED">
            <w:pPr>
              <w:keepNext/>
              <w:keepLines/>
              <w:spacing w:after="0"/>
              <w:rPr>
                <w:rFonts w:ascii="Arial" w:hAnsi="Arial" w:cs="v4.2.0"/>
                <w:sz w:val="18"/>
                <w:lang w:eastAsia="fi-FI"/>
              </w:rPr>
            </w:pPr>
          </w:p>
          <w:p w14:paraId="16450129" w14:textId="77777777" w:rsidR="00972FED" w:rsidRPr="007151EF" w:rsidRDefault="00972FED" w:rsidP="00972FED">
            <w:pPr>
              <w:keepNext/>
              <w:keepLines/>
              <w:spacing w:after="0"/>
            </w:pPr>
            <w:r w:rsidRPr="007151EF">
              <w:t>3 GHz &lt; fwanted ≤ 4.2 GHz:</w:t>
            </w:r>
          </w:p>
          <w:p w14:paraId="704A4AD6" w14:textId="77777777" w:rsidR="00972FED" w:rsidRPr="007151EF" w:rsidRDefault="00972FED" w:rsidP="00972FED">
            <w:pPr>
              <w:keepNext/>
              <w:keepLines/>
              <w:spacing w:after="0"/>
            </w:pPr>
            <w:r w:rsidRPr="007151EF">
              <w:t>±3.5 dB, finterferer ≤ 3.0 GHz</w:t>
            </w:r>
          </w:p>
          <w:p w14:paraId="6D25DA21" w14:textId="77777777" w:rsidR="00972FED" w:rsidRPr="007151EF" w:rsidRDefault="00972FED" w:rsidP="00972FED">
            <w:pPr>
              <w:keepNext/>
              <w:keepLines/>
              <w:spacing w:after="0"/>
            </w:pPr>
            <w:r w:rsidRPr="007151EF">
              <w:t>±3.6 dB, 3.0 GHz &lt; finterferer ≤ 4.2 GHz</w:t>
            </w:r>
          </w:p>
          <w:p w14:paraId="602E1940" w14:textId="77777777" w:rsidR="00972FED" w:rsidRPr="007151EF" w:rsidRDefault="00972FED" w:rsidP="00972FED">
            <w:pPr>
              <w:keepNext/>
              <w:keepLines/>
              <w:spacing w:after="0"/>
            </w:pPr>
            <w:r w:rsidRPr="007151EF">
              <w:t>±3.7 dB, 4.2 GHz &lt; finterferer ≤ 6.0 GHz</w:t>
            </w:r>
          </w:p>
          <w:p w14:paraId="638B906D" w14:textId="77777777" w:rsidR="00972FED" w:rsidRPr="006F0B54" w:rsidRDefault="00972FED" w:rsidP="00972FED">
            <w:pPr>
              <w:keepNext/>
              <w:keepLines/>
              <w:spacing w:after="0"/>
              <w:rPr>
                <w:rFonts w:ascii="Arial" w:hAnsi="Arial" w:cs="Arial"/>
                <w:sz w:val="18"/>
                <w:lang w:val="de-DE" w:eastAsia="fi-FI"/>
              </w:rPr>
            </w:pPr>
          </w:p>
          <w:p w14:paraId="7C30A02D" w14:textId="77777777" w:rsidR="00972FED" w:rsidRPr="007151EF" w:rsidRDefault="00972FED" w:rsidP="00972FED">
            <w:pPr>
              <w:keepNext/>
              <w:keepLines/>
              <w:spacing w:after="0"/>
              <w:rPr>
                <w:rFonts w:eastAsia="SimSun"/>
              </w:rPr>
            </w:pPr>
            <w:r w:rsidRPr="007151EF">
              <w:rPr>
                <w:rFonts w:eastAsia="SimSun"/>
              </w:rPr>
              <w:t>4.2 GHz &lt; fwanted ≤ 6.0 GHz:</w:t>
            </w:r>
          </w:p>
          <w:p w14:paraId="707DE4D7" w14:textId="77777777" w:rsidR="00972FED" w:rsidRPr="007151EF" w:rsidRDefault="00972FED" w:rsidP="00972FED">
            <w:pPr>
              <w:keepNext/>
              <w:keepLines/>
              <w:spacing w:after="0"/>
              <w:rPr>
                <w:rFonts w:eastAsia="SimSun"/>
              </w:rPr>
            </w:pPr>
            <w:r w:rsidRPr="007151EF">
              <w:rPr>
                <w:rFonts w:eastAsia="SimSun"/>
              </w:rPr>
              <w:t>±3.6 dB, finterferer ≤ 3.0 GHz</w:t>
            </w:r>
          </w:p>
          <w:p w14:paraId="28C10E1C" w14:textId="77777777" w:rsidR="00972FED" w:rsidRPr="007151EF" w:rsidRDefault="00972FED" w:rsidP="00972FED">
            <w:pPr>
              <w:keepNext/>
              <w:keepLines/>
              <w:spacing w:after="0"/>
              <w:rPr>
                <w:rFonts w:eastAsia="SimSun"/>
              </w:rPr>
            </w:pPr>
            <w:r w:rsidRPr="007151EF">
              <w:rPr>
                <w:rFonts w:eastAsia="SimSun"/>
              </w:rPr>
              <w:t>±3.7 dB, 3.0 GHz &lt; finterferer ≤ 4.2 GHz</w:t>
            </w:r>
          </w:p>
          <w:p w14:paraId="11470158" w14:textId="77777777" w:rsidR="00972FED" w:rsidRPr="007151EF" w:rsidRDefault="00972FED" w:rsidP="00972FED">
            <w:pPr>
              <w:keepNext/>
              <w:keepLines/>
              <w:spacing w:after="0"/>
            </w:pPr>
            <w:r w:rsidRPr="007151EF">
              <w:rPr>
                <w:rFonts w:eastAsia="SimSun"/>
              </w:rPr>
              <w:t>±3.8 dB, 4.2 GHz &lt; finterferer ≤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82E31EB" w14:textId="77777777" w:rsidR="00972FED" w:rsidRDefault="00972FED" w:rsidP="00972FED">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shall be used for evaluating the test system uncertainty.</w:t>
            </w:r>
          </w:p>
          <w:p w14:paraId="5F3DE268" w14:textId="77777777" w:rsidR="00972FED" w:rsidRPr="006F0B54" w:rsidDel="00727F1C" w:rsidRDefault="00972FED" w:rsidP="00972FED">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972FED"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77777777" w:rsidR="00972FED" w:rsidRPr="006F0B54" w:rsidRDefault="00972FED" w:rsidP="00972FED">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77777777" w:rsidR="00972FED" w:rsidRPr="006F0B54" w:rsidRDefault="00972FED" w:rsidP="00972FED">
            <w:pPr>
              <w:pStyle w:val="TAC"/>
              <w:jc w:val="left"/>
              <w:rPr>
                <w:rFonts w:cs="Arial"/>
                <w:vertAlign w:val="superscript"/>
              </w:rPr>
            </w:pPr>
            <w:r w:rsidRPr="006F0B54">
              <w:rPr>
                <w:rFonts w:eastAsia="SimSun"/>
                <w:lang w:eastAsia="ja-JP"/>
              </w:rPr>
              <w:t>±4.1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132" w:name="_Toc21101022"/>
      <w:bookmarkStart w:id="133" w:name="_Toc29810061"/>
      <w:bookmarkStart w:id="134" w:name="_Toc37273339"/>
      <w:bookmarkStart w:id="135" w:name="_Toc45884654"/>
      <w:bookmarkStart w:id="136" w:name="_Toc53182618"/>
      <w:bookmarkStart w:id="137" w:name="_Toc58865012"/>
      <w:bookmarkStart w:id="138" w:name="_Toc58866594"/>
      <w:bookmarkStart w:id="139" w:name="_Toc66717627"/>
      <w:r w:rsidRPr="006F0B54">
        <w:rPr>
          <w:lang w:eastAsia="sv-SE"/>
        </w:rPr>
        <w:t>4.1.</w:t>
      </w:r>
      <w:r w:rsidRPr="006F0B54">
        <w:t>2.4</w:t>
      </w:r>
      <w:r w:rsidRPr="006F0B54">
        <w:rPr>
          <w:lang w:eastAsia="sv-SE"/>
        </w:rPr>
        <w:tab/>
        <w:t xml:space="preserve">Measurement of </w:t>
      </w:r>
      <w:r w:rsidRPr="006F0B54">
        <w:t>performance requirement</w:t>
      </w:r>
      <w:bookmarkEnd w:id="132"/>
      <w:bookmarkEnd w:id="133"/>
      <w:bookmarkEnd w:id="134"/>
      <w:bookmarkEnd w:id="135"/>
      <w:bookmarkEnd w:id="136"/>
      <w:bookmarkEnd w:id="137"/>
      <w:bookmarkEnd w:id="138"/>
      <w:bookmarkEnd w:id="139"/>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972FED"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77777777" w:rsidR="00972FED" w:rsidRPr="006F0B54" w:rsidRDefault="00972FED" w:rsidP="00972FED">
            <w:pPr>
              <w:pStyle w:val="TAL"/>
            </w:pPr>
            <w:r w:rsidRPr="006F0B54">
              <w:rPr>
                <w:lang w:eastAsia="ja-JP"/>
              </w:rPr>
              <w:t>8 PRACH with single antenna portand AWGN</w:t>
            </w:r>
          </w:p>
        </w:tc>
        <w:tc>
          <w:tcPr>
            <w:tcW w:w="2181" w:type="dxa"/>
            <w:tcBorders>
              <w:top w:val="single" w:sz="4" w:space="0" w:color="auto"/>
              <w:left w:val="single" w:sz="4" w:space="0" w:color="auto"/>
              <w:bottom w:val="single" w:sz="4" w:space="0" w:color="auto"/>
              <w:right w:val="single" w:sz="4" w:space="0" w:color="auto"/>
            </w:tcBorders>
          </w:tcPr>
          <w:p w14:paraId="21425795" w14:textId="77777777" w:rsidR="00972FED" w:rsidRPr="006F0B54" w:rsidRDefault="00972FED" w:rsidP="00972FED">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0926A442"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972FED" w:rsidRPr="006F0B54" w:rsidRDefault="00972FED" w:rsidP="00972FED">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140" w:name="_Toc21101023"/>
      <w:bookmarkStart w:id="141" w:name="_Toc29810062"/>
      <w:bookmarkStart w:id="142" w:name="_Toc37273340"/>
      <w:bookmarkStart w:id="143" w:name="_Toc45884655"/>
      <w:bookmarkStart w:id="144" w:name="_Toc53182619"/>
      <w:bookmarkStart w:id="145" w:name="_Toc58865013"/>
      <w:bookmarkStart w:id="146" w:name="_Toc58866595"/>
      <w:bookmarkStart w:id="147" w:name="_Toc66717628"/>
      <w:r w:rsidRPr="006F0B54">
        <w:rPr>
          <w:lang w:eastAsia="sv-SE"/>
        </w:rPr>
        <w:t>4.1.</w:t>
      </w:r>
      <w:r w:rsidRPr="006F0B54">
        <w:t>3</w:t>
      </w:r>
      <w:r w:rsidRPr="006F0B54">
        <w:rPr>
          <w:lang w:eastAsia="sv-SE"/>
        </w:rPr>
        <w:tab/>
        <w:t>Interpretation of measurement results</w:t>
      </w:r>
      <w:bookmarkEnd w:id="140"/>
      <w:bookmarkEnd w:id="141"/>
      <w:bookmarkEnd w:id="142"/>
      <w:bookmarkEnd w:id="143"/>
      <w:bookmarkEnd w:id="144"/>
      <w:bookmarkEnd w:id="145"/>
      <w:bookmarkEnd w:id="146"/>
      <w:bookmarkEnd w:id="147"/>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148"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149" w:name="_Toc29810063"/>
      <w:bookmarkStart w:id="150" w:name="_Toc37273341"/>
      <w:bookmarkStart w:id="151" w:name="_Toc45884656"/>
      <w:bookmarkStart w:id="152" w:name="_Toc53182620"/>
      <w:bookmarkStart w:id="153" w:name="_Toc58865014"/>
      <w:bookmarkStart w:id="154" w:name="_Toc58866596"/>
      <w:bookmarkStart w:id="155" w:name="_Toc66717629"/>
      <w:r w:rsidRPr="006F0B54">
        <w:t>4.2</w:t>
      </w:r>
      <w:r w:rsidRPr="006F0B54">
        <w:tab/>
        <w:t>Radiated requirement reference points</w:t>
      </w:r>
      <w:bookmarkEnd w:id="148"/>
      <w:bookmarkEnd w:id="149"/>
      <w:bookmarkEnd w:id="150"/>
      <w:bookmarkEnd w:id="151"/>
      <w:bookmarkEnd w:id="152"/>
      <w:bookmarkEnd w:id="153"/>
      <w:bookmarkEnd w:id="154"/>
      <w:bookmarkEnd w:id="155"/>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77777777" w:rsidR="00972FED" w:rsidRPr="006F0B54" w:rsidRDefault="00350F27" w:rsidP="00972FED">
      <w:pPr>
        <w:pStyle w:val="TH"/>
      </w:pPr>
      <w:r>
        <w:rPr>
          <w:noProof/>
          <w:lang w:val="en-US" w:eastAsia="zh-CN"/>
        </w:rPr>
        <w:pict w14:anchorId="12E8CD85">
          <v:shape id="Picture 2" o:spid="_x0000_i1029" type="#_x0000_t75" style="width:482.1pt;height:197.2pt;visibility:visible;mso-wrap-style:square">
            <v:imagedata r:id="rId18" o:title=""/>
          </v:shape>
        </w:pict>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77777777" w:rsidR="00972FED" w:rsidRPr="006F0B54" w:rsidRDefault="00350F27" w:rsidP="00972FED">
      <w:pPr>
        <w:pStyle w:val="TH"/>
      </w:pPr>
      <w:r>
        <w:rPr>
          <w:noProof/>
          <w:lang w:val="en-US" w:eastAsia="zh-CN"/>
        </w:rPr>
        <w:pict w14:anchorId="123A9453">
          <v:shape id="Picture 3" o:spid="_x0000_i1030" type="#_x0000_t75" style="width:379.4pt;height:192.2pt;visibility:visible;mso-wrap-style:square">
            <v:imagedata r:id="rId19" o:title=""/>
          </v:shape>
        </w:pict>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156" w:name="_Toc21101025"/>
      <w:bookmarkStart w:id="157" w:name="_Toc29810064"/>
      <w:bookmarkStart w:id="158" w:name="_Toc37273342"/>
      <w:bookmarkStart w:id="159" w:name="_Toc45884657"/>
      <w:bookmarkStart w:id="160" w:name="_Toc53182621"/>
      <w:bookmarkStart w:id="161" w:name="_Toc58865015"/>
      <w:bookmarkStart w:id="162" w:name="_Toc58866597"/>
      <w:bookmarkStart w:id="163" w:name="_Toc66717630"/>
      <w:r w:rsidRPr="006F0B54">
        <w:rPr>
          <w:snapToGrid w:val="0"/>
        </w:rPr>
        <w:t>4.3</w:t>
      </w:r>
      <w:r w:rsidRPr="006F0B54">
        <w:rPr>
          <w:snapToGrid w:val="0"/>
        </w:rPr>
        <w:tab/>
      </w:r>
      <w:r w:rsidRPr="006F0B54">
        <w:rPr>
          <w:rFonts w:hint="eastAsia"/>
          <w:lang w:eastAsia="zh-CN"/>
        </w:rPr>
        <w:t>Base station classes</w:t>
      </w:r>
      <w:bookmarkEnd w:id="156"/>
      <w:bookmarkEnd w:id="157"/>
      <w:bookmarkEnd w:id="158"/>
      <w:bookmarkEnd w:id="159"/>
      <w:bookmarkEnd w:id="160"/>
      <w:bookmarkEnd w:id="161"/>
      <w:bookmarkEnd w:id="162"/>
      <w:bookmarkEnd w:id="163"/>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164" w:name="_Toc21101026"/>
      <w:bookmarkStart w:id="165" w:name="_Toc29810065"/>
      <w:bookmarkStart w:id="166" w:name="_Toc37273343"/>
      <w:bookmarkStart w:id="167" w:name="_Toc45884658"/>
      <w:bookmarkStart w:id="168" w:name="_Toc53182622"/>
      <w:bookmarkStart w:id="169" w:name="_Toc58865016"/>
      <w:bookmarkStart w:id="170" w:name="_Toc58866598"/>
      <w:bookmarkStart w:id="171" w:name="_Toc66717631"/>
      <w:r w:rsidRPr="006F0B54">
        <w:rPr>
          <w:lang w:eastAsia="zh-CN"/>
        </w:rPr>
        <w:t>4.4</w:t>
      </w:r>
      <w:r w:rsidRPr="006F0B54">
        <w:rPr>
          <w:lang w:eastAsia="zh-CN"/>
        </w:rPr>
        <w:tab/>
        <w:t>Regional requirements</w:t>
      </w:r>
      <w:bookmarkEnd w:id="164"/>
      <w:bookmarkEnd w:id="165"/>
      <w:bookmarkEnd w:id="166"/>
      <w:bookmarkEnd w:id="167"/>
      <w:bookmarkEnd w:id="168"/>
      <w:bookmarkEnd w:id="169"/>
      <w:bookmarkEnd w:id="170"/>
      <w:bookmarkEnd w:id="171"/>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172" w:name="_Toc21101027"/>
      <w:bookmarkStart w:id="173" w:name="_Toc29810066"/>
      <w:bookmarkStart w:id="174" w:name="_Toc37273344"/>
      <w:bookmarkStart w:id="175" w:name="_Toc45884659"/>
      <w:bookmarkStart w:id="176" w:name="_Toc53182623"/>
      <w:bookmarkStart w:id="177" w:name="_Toc58865017"/>
      <w:bookmarkStart w:id="178" w:name="_Toc58866599"/>
      <w:bookmarkStart w:id="179" w:name="_Toc66717632"/>
      <w:r w:rsidRPr="006F0B54">
        <w:rPr>
          <w:rFonts w:cs="v4.2.0"/>
        </w:rPr>
        <w:t>4.5</w:t>
      </w:r>
      <w:r w:rsidRPr="006F0B54">
        <w:rPr>
          <w:rFonts w:cs="v4.2.0"/>
        </w:rPr>
        <w:tab/>
        <w:t>BS configurations</w:t>
      </w:r>
      <w:bookmarkEnd w:id="172"/>
      <w:bookmarkEnd w:id="173"/>
      <w:bookmarkEnd w:id="174"/>
      <w:bookmarkEnd w:id="175"/>
      <w:bookmarkEnd w:id="176"/>
      <w:bookmarkEnd w:id="177"/>
      <w:bookmarkEnd w:id="178"/>
      <w:bookmarkEnd w:id="179"/>
    </w:p>
    <w:p w14:paraId="41207C1C" w14:textId="77777777" w:rsidR="00972FED" w:rsidRPr="006F0B54" w:rsidRDefault="00972FED" w:rsidP="00972FED">
      <w:pPr>
        <w:pStyle w:val="Heading3"/>
      </w:pPr>
      <w:bookmarkStart w:id="180" w:name="_Toc21101028"/>
      <w:bookmarkStart w:id="181" w:name="_Toc29810067"/>
      <w:bookmarkStart w:id="182" w:name="_Toc37273345"/>
      <w:bookmarkStart w:id="183" w:name="_Toc45884660"/>
      <w:bookmarkStart w:id="184" w:name="_Toc53182624"/>
      <w:bookmarkStart w:id="185" w:name="_Toc58865018"/>
      <w:bookmarkStart w:id="186" w:name="_Toc58866600"/>
      <w:bookmarkStart w:id="187" w:name="_Toc66717633"/>
      <w:r w:rsidRPr="006F0B54">
        <w:t>4.5.1</w:t>
      </w:r>
      <w:r w:rsidRPr="006F0B54">
        <w:tab/>
        <w:t>Transmit configurations</w:t>
      </w:r>
      <w:bookmarkEnd w:id="180"/>
      <w:bookmarkEnd w:id="181"/>
      <w:bookmarkEnd w:id="182"/>
      <w:bookmarkEnd w:id="183"/>
      <w:bookmarkEnd w:id="184"/>
      <w:bookmarkEnd w:id="185"/>
      <w:bookmarkEnd w:id="186"/>
      <w:bookmarkEnd w:id="187"/>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77777777" w:rsidR="00972FED" w:rsidRPr="006F0B54" w:rsidRDefault="00350F27" w:rsidP="00972FED">
      <w:pPr>
        <w:pStyle w:val="TH"/>
      </w:pPr>
      <w:r>
        <w:rPr>
          <w:noProof/>
          <w:lang w:val="en-US" w:eastAsia="zh-CN"/>
        </w:rPr>
        <w:pict w14:anchorId="485592A8">
          <v:shape id="_x0000_i1031" type="#_x0000_t75" style="width:482.1pt;height:204.1pt;visibility:visible;mso-wrap-style:square">
            <v:imagedata r:id="rId20" o:title=""/>
          </v:shape>
        </w:pict>
      </w:r>
    </w:p>
    <w:p w14:paraId="0490F908" w14:textId="77777777" w:rsidR="00972FED" w:rsidRPr="006F0B54" w:rsidRDefault="00972FED" w:rsidP="00972FED">
      <w:pPr>
        <w:pStyle w:val="TF"/>
      </w:pPr>
      <w:r w:rsidRPr="006F0B54">
        <w:t>Figure 4.5.1-1: Transmitter test interfaces</w:t>
      </w:r>
    </w:p>
    <w:p w14:paraId="48AE4E58" w14:textId="77777777" w:rsidR="00972FED" w:rsidRPr="006F0B54" w:rsidRDefault="00350F27" w:rsidP="00972FED">
      <w:pPr>
        <w:pStyle w:val="TH"/>
      </w:pPr>
      <w:r>
        <w:rPr>
          <w:noProof/>
          <w:lang w:val="en-US" w:eastAsia="zh-CN"/>
        </w:rPr>
        <w:pict w14:anchorId="7AFD0D02">
          <v:shape id="Picture 5" o:spid="_x0000_i1032" type="#_x0000_t75" style="width:447.05pt;height:355pt;visibility:visible;mso-wrap-style:square">
            <v:imagedata r:id="rId21" o:title=""/>
          </v:shape>
        </w:pict>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188" w:name="_Toc21101029"/>
      <w:bookmarkStart w:id="189" w:name="_Toc29810068"/>
      <w:bookmarkStart w:id="190" w:name="_Toc37273346"/>
      <w:bookmarkStart w:id="191" w:name="_Toc45884661"/>
      <w:bookmarkStart w:id="192" w:name="_Toc53182625"/>
      <w:bookmarkStart w:id="193" w:name="_Toc58865019"/>
      <w:bookmarkStart w:id="194" w:name="_Toc58866601"/>
      <w:bookmarkStart w:id="195" w:name="_Toc66717634"/>
      <w:r w:rsidRPr="006F0B54">
        <w:t>4.5.2</w:t>
      </w:r>
      <w:r w:rsidRPr="006F0B54">
        <w:tab/>
        <w:t>Receive configurations</w:t>
      </w:r>
      <w:bookmarkEnd w:id="188"/>
      <w:bookmarkEnd w:id="189"/>
      <w:bookmarkEnd w:id="190"/>
      <w:bookmarkEnd w:id="191"/>
      <w:bookmarkEnd w:id="192"/>
      <w:bookmarkEnd w:id="193"/>
      <w:bookmarkEnd w:id="194"/>
      <w:bookmarkEnd w:id="195"/>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77777777" w:rsidR="00972FED" w:rsidRPr="006F0B54" w:rsidRDefault="00350F27" w:rsidP="00972FED">
      <w:pPr>
        <w:pStyle w:val="TH"/>
      </w:pPr>
      <w:r>
        <w:rPr>
          <w:noProof/>
          <w:lang w:val="en-US" w:eastAsia="zh-CN"/>
        </w:rPr>
        <w:pict w14:anchorId="660B28DE">
          <v:shape id="Picture 6" o:spid="_x0000_i1033" type="#_x0000_t75" style="width:481.45pt;height:187.85pt;visibility:visible;mso-wrap-style:square">
            <v:imagedata r:id="rId22" o:title=""/>
          </v:shape>
        </w:pict>
      </w:r>
    </w:p>
    <w:p w14:paraId="0737343B" w14:textId="77777777" w:rsidR="00972FED" w:rsidRPr="006F0B54" w:rsidRDefault="00972FED" w:rsidP="00972FED">
      <w:pPr>
        <w:pStyle w:val="TF"/>
      </w:pPr>
      <w:r w:rsidRPr="006F0B54">
        <w:t>Figure 4.5.2-1: Receiver test interfaces</w:t>
      </w:r>
    </w:p>
    <w:p w14:paraId="6BDB7A39" w14:textId="77777777" w:rsidR="00972FED" w:rsidRPr="006F0B54" w:rsidRDefault="00350F27" w:rsidP="00972FED">
      <w:pPr>
        <w:pStyle w:val="TH"/>
      </w:pPr>
      <w:r>
        <w:rPr>
          <w:noProof/>
          <w:lang w:val="en-US" w:eastAsia="zh-CN"/>
        </w:rPr>
        <w:pict w14:anchorId="1FF085CA">
          <v:shape id="Picture 7" o:spid="_x0000_i1034" type="#_x0000_t75" style="width:442.65pt;height:345.6pt;visibility:visible;mso-wrap-style:square">
            <v:imagedata r:id="rId23" o:title=""/>
          </v:shape>
        </w:pict>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196" w:name="_Toc21101030"/>
      <w:bookmarkStart w:id="197" w:name="_Toc29810069"/>
      <w:bookmarkStart w:id="198" w:name="_Toc37273347"/>
      <w:bookmarkStart w:id="199" w:name="_Toc45884662"/>
      <w:bookmarkStart w:id="200" w:name="_Toc53182626"/>
      <w:bookmarkStart w:id="201" w:name="_Toc58865020"/>
      <w:bookmarkStart w:id="202" w:name="_Toc58866602"/>
      <w:bookmarkStart w:id="203" w:name="_Toc66717635"/>
      <w:r w:rsidRPr="006F0B54">
        <w:t>4.5.3</w:t>
      </w:r>
      <w:r w:rsidRPr="006F0B54">
        <w:tab/>
        <w:t>Power supply options</w:t>
      </w:r>
      <w:bookmarkEnd w:id="196"/>
      <w:bookmarkEnd w:id="197"/>
      <w:bookmarkEnd w:id="198"/>
      <w:bookmarkEnd w:id="199"/>
      <w:bookmarkEnd w:id="200"/>
      <w:bookmarkEnd w:id="201"/>
      <w:bookmarkEnd w:id="202"/>
      <w:bookmarkEnd w:id="203"/>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204" w:name="_Toc21101031"/>
      <w:bookmarkStart w:id="205" w:name="_Toc29810070"/>
      <w:bookmarkStart w:id="206" w:name="_Toc37273348"/>
      <w:bookmarkStart w:id="207" w:name="_Toc45884663"/>
      <w:bookmarkStart w:id="208" w:name="_Toc53182627"/>
      <w:bookmarkStart w:id="209" w:name="_Toc58865021"/>
      <w:bookmarkStart w:id="210" w:name="_Toc58866603"/>
      <w:bookmarkStart w:id="211" w:name="_Toc66717636"/>
      <w:r w:rsidRPr="006F0B54">
        <w:t>4.5.4</w:t>
      </w:r>
      <w:r w:rsidRPr="006F0B54">
        <w:tab/>
        <w:t>BS with integrated Iuant BS modem</w:t>
      </w:r>
      <w:bookmarkEnd w:id="204"/>
      <w:bookmarkEnd w:id="205"/>
      <w:bookmarkEnd w:id="206"/>
      <w:bookmarkEnd w:id="207"/>
      <w:bookmarkEnd w:id="208"/>
      <w:bookmarkEnd w:id="209"/>
      <w:bookmarkEnd w:id="210"/>
      <w:bookmarkEnd w:id="211"/>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212" w:name="_Toc21101032"/>
      <w:bookmarkStart w:id="213" w:name="_Toc29810071"/>
      <w:bookmarkStart w:id="214" w:name="_Toc37273349"/>
      <w:bookmarkStart w:id="215" w:name="_Toc45884664"/>
      <w:bookmarkStart w:id="216" w:name="_Toc53182628"/>
      <w:bookmarkStart w:id="217" w:name="_Toc58865022"/>
      <w:bookmarkStart w:id="218" w:name="_Toc58866604"/>
      <w:bookmarkStart w:id="219" w:name="_Toc66717637"/>
      <w:r w:rsidRPr="006F0B54">
        <w:rPr>
          <w:rFonts w:cs="v4.2.0"/>
        </w:rPr>
        <w:t>4.6</w:t>
      </w:r>
      <w:r w:rsidRPr="006F0B54">
        <w:rPr>
          <w:rFonts w:cs="v4.2.0"/>
        </w:rPr>
        <w:tab/>
        <w:t>Manufacturer</w:t>
      </w:r>
      <w:r w:rsidRPr="006F0B54">
        <w:rPr>
          <w:lang w:eastAsia="zh-CN"/>
        </w:rPr>
        <w:t>'</w:t>
      </w:r>
      <w:r w:rsidRPr="006F0B54">
        <w:rPr>
          <w:rFonts w:cs="v4.2.0"/>
        </w:rPr>
        <w:t>s declarations</w:t>
      </w:r>
      <w:bookmarkEnd w:id="212"/>
      <w:bookmarkEnd w:id="213"/>
      <w:bookmarkEnd w:id="214"/>
      <w:bookmarkEnd w:id="215"/>
      <w:bookmarkEnd w:id="216"/>
      <w:bookmarkEnd w:id="217"/>
      <w:bookmarkEnd w:id="218"/>
      <w:bookmarkEnd w:id="219"/>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972FED" w:rsidRPr="006F0B54" w:rsidRDefault="00972FED" w:rsidP="00972FED">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972FED" w:rsidRPr="006F0B54" w:rsidRDefault="00972FED" w:rsidP="00972FED">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77777777" w:rsidR="00972FED" w:rsidRPr="006F0B54" w:rsidRDefault="00972FED" w:rsidP="00972FED">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972FED" w:rsidRPr="006F0B54" w:rsidRDefault="00972FED" w:rsidP="00972FED">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972FED" w:rsidRPr="006F0B54" w:rsidRDefault="00972FED" w:rsidP="00972FED">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77777777" w:rsidR="00972FED" w:rsidRPr="006F0B54" w:rsidRDefault="00972FED" w:rsidP="00972FED">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777777" w:rsidR="00972FED" w:rsidRPr="006F0B54" w:rsidRDefault="00972FED" w:rsidP="00972FED">
            <w:pPr>
              <w:pStyle w:val="TAL"/>
              <w:rPr>
                <w:rFonts w:cs="Arial"/>
                <w:szCs w:val="18"/>
              </w:rPr>
            </w:pPr>
            <w:r w:rsidRPr="006F0B5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574FC284" w14:textId="77777777" w:rsidR="00972FED" w:rsidRPr="006F0B54" w:rsidRDefault="00972FED" w:rsidP="00972FED">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29E6162D" w14:textId="77777777" w:rsidR="00972FED" w:rsidRPr="006F0B54" w:rsidRDefault="00972FED" w:rsidP="00972FED">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7AED761D" w14:textId="77777777" w:rsidR="00972FED" w:rsidRPr="006F0B54" w:rsidRDefault="00972FED" w:rsidP="00972FED">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02D93877" w14:textId="77777777" w:rsidR="00972FED" w:rsidRPr="006F0B54" w:rsidRDefault="00972FED" w:rsidP="00972FED">
            <w:pPr>
              <w:pStyle w:val="TAL"/>
            </w:pPr>
            <w:r w:rsidRPr="006F0B54">
              <w:t xml:space="preserve">- For </w:t>
            </w:r>
            <w:r w:rsidRPr="006F0B54">
              <w:rPr>
                <w:i/>
              </w:rPr>
              <w:t>BS type 1-O</w:t>
            </w:r>
            <w:r w:rsidRPr="006F0B54">
              <w:t>: 15 kHz, 30 kHz or both.</w:t>
            </w:r>
          </w:p>
          <w:p w14:paraId="6257DF81" w14:textId="77777777" w:rsidR="00972FED" w:rsidRPr="006F0B54" w:rsidRDefault="00972FED" w:rsidP="00972FED">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220" w:name="_Toc21101033"/>
      <w:bookmarkStart w:id="221" w:name="_Toc29810072"/>
      <w:bookmarkStart w:id="222" w:name="_Toc37273350"/>
      <w:bookmarkStart w:id="223" w:name="_Toc45884665"/>
      <w:bookmarkStart w:id="224" w:name="_Toc53182629"/>
      <w:bookmarkStart w:id="225" w:name="_Toc58865023"/>
      <w:bookmarkStart w:id="226" w:name="_Toc58866605"/>
      <w:bookmarkStart w:id="227" w:name="_Toc66717638"/>
      <w:r w:rsidRPr="006F0B54">
        <w:t>4.7</w:t>
      </w:r>
      <w:r w:rsidRPr="006F0B54">
        <w:tab/>
        <w:t>Test configurations</w:t>
      </w:r>
      <w:bookmarkEnd w:id="220"/>
      <w:bookmarkEnd w:id="221"/>
      <w:bookmarkEnd w:id="222"/>
      <w:bookmarkEnd w:id="223"/>
      <w:bookmarkEnd w:id="224"/>
      <w:bookmarkEnd w:id="225"/>
      <w:bookmarkEnd w:id="226"/>
      <w:bookmarkEnd w:id="227"/>
    </w:p>
    <w:p w14:paraId="3D90963B" w14:textId="77777777" w:rsidR="00972FED" w:rsidRPr="006F0B54" w:rsidRDefault="00972FED" w:rsidP="00972FED">
      <w:pPr>
        <w:pStyle w:val="Heading3"/>
        <w:rPr>
          <w:lang w:eastAsia="zh-CN"/>
        </w:rPr>
      </w:pPr>
      <w:bookmarkStart w:id="228" w:name="_Toc21101034"/>
      <w:bookmarkStart w:id="229" w:name="_Toc29810073"/>
      <w:bookmarkStart w:id="230" w:name="_Toc37273351"/>
      <w:bookmarkStart w:id="231" w:name="_Toc45884666"/>
      <w:bookmarkStart w:id="232" w:name="_Toc53182630"/>
      <w:bookmarkStart w:id="233" w:name="_Toc58865024"/>
      <w:bookmarkStart w:id="234" w:name="_Toc58866606"/>
      <w:bookmarkStart w:id="235" w:name="_Toc66717639"/>
      <w:r w:rsidRPr="006F0B54">
        <w:rPr>
          <w:lang w:eastAsia="zh-CN"/>
        </w:rPr>
        <w:t>4.7.1</w:t>
      </w:r>
      <w:r w:rsidRPr="006F0B54">
        <w:rPr>
          <w:lang w:eastAsia="zh-CN"/>
        </w:rPr>
        <w:tab/>
        <w:t>General</w:t>
      </w:r>
      <w:bookmarkEnd w:id="228"/>
      <w:bookmarkEnd w:id="229"/>
      <w:bookmarkEnd w:id="230"/>
      <w:bookmarkEnd w:id="231"/>
      <w:bookmarkEnd w:id="232"/>
      <w:bookmarkEnd w:id="233"/>
      <w:bookmarkEnd w:id="234"/>
      <w:bookmarkEnd w:id="235"/>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236" w:name="_Toc21101035"/>
      <w:bookmarkStart w:id="237" w:name="_Toc29810074"/>
      <w:bookmarkStart w:id="238" w:name="_Toc37273352"/>
      <w:r w:rsidRPr="00511E0B">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239" w:name="_Toc45884667"/>
      <w:bookmarkStart w:id="240" w:name="_Toc53182631"/>
      <w:bookmarkStart w:id="241" w:name="_Toc58865025"/>
      <w:bookmarkStart w:id="242" w:name="_Toc58866607"/>
      <w:bookmarkStart w:id="243" w:name="_Toc66717640"/>
      <w:r w:rsidRPr="006F0B54">
        <w:rPr>
          <w:lang w:eastAsia="zh-CN"/>
        </w:rPr>
        <w:t>4.7.2</w:t>
      </w:r>
      <w:r w:rsidRPr="006F0B54">
        <w:rPr>
          <w:lang w:eastAsia="zh-CN"/>
        </w:rPr>
        <w:tab/>
        <w:t>Test signal configurations</w:t>
      </w:r>
      <w:bookmarkEnd w:id="236"/>
      <w:bookmarkEnd w:id="237"/>
      <w:bookmarkEnd w:id="238"/>
      <w:bookmarkEnd w:id="239"/>
      <w:bookmarkEnd w:id="240"/>
      <w:bookmarkEnd w:id="241"/>
      <w:bookmarkEnd w:id="242"/>
      <w:bookmarkEnd w:id="243"/>
    </w:p>
    <w:p w14:paraId="5FE5AB58" w14:textId="77777777" w:rsidR="00972FED" w:rsidRPr="006F0B54" w:rsidRDefault="00972FED" w:rsidP="00972FED">
      <w:pPr>
        <w:pStyle w:val="Heading4"/>
      </w:pPr>
      <w:bookmarkStart w:id="244" w:name="_Toc21101036"/>
      <w:bookmarkStart w:id="245" w:name="_Toc29810075"/>
      <w:bookmarkStart w:id="246" w:name="_Toc37273353"/>
      <w:bookmarkStart w:id="247" w:name="_Toc45884668"/>
      <w:bookmarkStart w:id="248" w:name="_Toc53182632"/>
      <w:bookmarkStart w:id="249" w:name="_Toc58865026"/>
      <w:bookmarkStart w:id="250" w:name="_Toc58866608"/>
      <w:bookmarkStart w:id="251" w:name="_Toc66717641"/>
      <w:r w:rsidRPr="006F0B54">
        <w:t>4.7.2.1</w:t>
      </w:r>
      <w:r w:rsidRPr="006F0B54">
        <w:tab/>
        <w:t>Test signal used to build Test Configurations</w:t>
      </w:r>
      <w:bookmarkEnd w:id="244"/>
      <w:bookmarkEnd w:id="245"/>
      <w:bookmarkEnd w:id="246"/>
      <w:bookmarkEnd w:id="247"/>
      <w:bookmarkEnd w:id="248"/>
      <w:bookmarkEnd w:id="249"/>
      <w:bookmarkEnd w:id="250"/>
      <w:bookmarkEnd w:id="251"/>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252" w:name="_Ref516750404"/>
      <w:r w:rsidRPr="006F0B54">
        <w:t>Table</w:t>
      </w:r>
      <w:bookmarkEnd w:id="252"/>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253" w:name="_Toc21101037"/>
      <w:bookmarkStart w:id="254" w:name="_Toc29810076"/>
      <w:bookmarkStart w:id="255" w:name="_Toc37273354"/>
      <w:bookmarkStart w:id="256" w:name="_Toc45884669"/>
      <w:bookmarkStart w:id="257" w:name="_Toc53182633"/>
      <w:bookmarkStart w:id="258" w:name="_Toc58865027"/>
      <w:bookmarkStart w:id="259" w:name="_Toc58866609"/>
      <w:bookmarkStart w:id="260" w:name="_Toc66717642"/>
      <w:r w:rsidRPr="006F0B54">
        <w:rPr>
          <w:lang w:eastAsia="zh-CN"/>
        </w:rPr>
        <w:t>4</w:t>
      </w:r>
      <w:bookmarkStart w:id="261" w:name="_Hlk517255432"/>
      <w:r w:rsidRPr="006F0B54">
        <w:rPr>
          <w:lang w:eastAsia="zh-CN"/>
        </w:rPr>
        <w:t>.7.2</w:t>
      </w:r>
      <w:bookmarkEnd w:id="261"/>
      <w:r w:rsidRPr="006F0B54">
        <w:rPr>
          <w:lang w:eastAsia="zh-CN"/>
        </w:rPr>
        <w:t>.2</w:t>
      </w:r>
      <w:r w:rsidRPr="006F0B54">
        <w:rPr>
          <w:lang w:eastAsia="zh-CN"/>
        </w:rPr>
        <w:tab/>
        <w:t>NRTC1: Contiguous spectrum operation</w:t>
      </w:r>
      <w:bookmarkEnd w:id="253"/>
      <w:bookmarkEnd w:id="254"/>
      <w:bookmarkEnd w:id="255"/>
      <w:bookmarkEnd w:id="256"/>
      <w:bookmarkEnd w:id="257"/>
      <w:bookmarkEnd w:id="258"/>
      <w:bookmarkEnd w:id="259"/>
      <w:bookmarkEnd w:id="26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262" w:name="_Toc21101038"/>
      <w:bookmarkStart w:id="263" w:name="_Toc29810077"/>
      <w:bookmarkStart w:id="264" w:name="_Toc37273355"/>
      <w:bookmarkStart w:id="265" w:name="_Toc45884670"/>
      <w:bookmarkStart w:id="266" w:name="_Toc53182634"/>
      <w:bookmarkStart w:id="267" w:name="_Toc58865028"/>
      <w:bookmarkStart w:id="268" w:name="_Toc58866610"/>
      <w:bookmarkStart w:id="269" w:name="_Toc66717643"/>
      <w:r w:rsidRPr="006F0B54">
        <w:t>4</w:t>
      </w:r>
      <w:r w:rsidRPr="006F0B54">
        <w:rPr>
          <w:lang w:eastAsia="zh-CN"/>
        </w:rPr>
        <w:t>.7.2</w:t>
      </w:r>
      <w:r w:rsidRPr="006F0B54">
        <w:t>.2</w:t>
      </w:r>
      <w:r w:rsidRPr="006F0B54">
        <w:rPr>
          <w:lang w:eastAsia="zh-CN"/>
        </w:rPr>
        <w:t>.1</w:t>
      </w:r>
      <w:r w:rsidRPr="006F0B54">
        <w:tab/>
        <w:t>NRTC1 generation</w:t>
      </w:r>
      <w:bookmarkEnd w:id="262"/>
      <w:bookmarkEnd w:id="263"/>
      <w:bookmarkEnd w:id="264"/>
      <w:bookmarkEnd w:id="265"/>
      <w:bookmarkEnd w:id="266"/>
      <w:bookmarkEnd w:id="267"/>
      <w:bookmarkEnd w:id="268"/>
      <w:bookmarkEnd w:id="269"/>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270" w:name="_Toc21101039"/>
      <w:bookmarkStart w:id="271"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272" w:name="_Toc37273356"/>
      <w:bookmarkStart w:id="273" w:name="_Toc45884671"/>
      <w:bookmarkStart w:id="274" w:name="_Toc53182635"/>
      <w:bookmarkStart w:id="275" w:name="_Toc58865029"/>
      <w:bookmarkStart w:id="276" w:name="_Toc58866611"/>
      <w:bookmarkStart w:id="277" w:name="_Toc66717644"/>
      <w:r w:rsidRPr="006F0B54">
        <w:t>4</w:t>
      </w:r>
      <w:r w:rsidRPr="006F0B54">
        <w:rPr>
          <w:lang w:eastAsia="zh-CN"/>
        </w:rPr>
        <w:t>.7.2</w:t>
      </w:r>
      <w:r w:rsidRPr="006F0B54">
        <w:t>.2.</w:t>
      </w:r>
      <w:r w:rsidRPr="006F0B54">
        <w:rPr>
          <w:lang w:eastAsia="zh-CN"/>
        </w:rPr>
        <w:t>2</w:t>
      </w:r>
      <w:r w:rsidRPr="006F0B54">
        <w:tab/>
        <w:t>NRTC1 power allocation</w:t>
      </w:r>
      <w:bookmarkEnd w:id="270"/>
      <w:bookmarkEnd w:id="271"/>
      <w:bookmarkEnd w:id="272"/>
      <w:bookmarkEnd w:id="273"/>
      <w:bookmarkEnd w:id="274"/>
      <w:bookmarkEnd w:id="275"/>
      <w:bookmarkEnd w:id="276"/>
      <w:bookmarkEnd w:id="277"/>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278" w:name="_Toc21101040"/>
      <w:bookmarkStart w:id="279" w:name="_Toc29810079"/>
      <w:bookmarkStart w:id="280" w:name="_Toc37273357"/>
      <w:bookmarkStart w:id="281" w:name="_Toc45884672"/>
      <w:bookmarkStart w:id="282" w:name="_Toc53182636"/>
      <w:bookmarkStart w:id="283" w:name="_Toc58865030"/>
      <w:bookmarkStart w:id="284" w:name="_Toc58866612"/>
      <w:bookmarkStart w:id="285" w:name="_Toc66717645"/>
      <w:r w:rsidRPr="006F0B54">
        <w:t>4.</w:t>
      </w:r>
      <w:r w:rsidRPr="006F0B54">
        <w:rPr>
          <w:lang w:eastAsia="zh-CN"/>
        </w:rPr>
        <w:t>7.2</w:t>
      </w:r>
      <w:r w:rsidRPr="006F0B54">
        <w:t>.3</w:t>
      </w:r>
      <w:r w:rsidRPr="006F0B54">
        <w:tab/>
      </w:r>
      <w:r w:rsidRPr="006F0B54">
        <w:rPr>
          <w:lang w:eastAsia="zh-CN"/>
        </w:rPr>
        <w:t>NRTC2: Contiguous CA occupied bandwidth</w:t>
      </w:r>
      <w:bookmarkEnd w:id="278"/>
      <w:bookmarkEnd w:id="279"/>
      <w:bookmarkEnd w:id="280"/>
      <w:bookmarkEnd w:id="281"/>
      <w:bookmarkEnd w:id="282"/>
      <w:bookmarkEnd w:id="283"/>
      <w:bookmarkEnd w:id="284"/>
      <w:bookmarkEnd w:id="285"/>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286" w:name="_Toc21101041"/>
      <w:bookmarkStart w:id="287" w:name="_Toc29810080"/>
      <w:bookmarkStart w:id="288" w:name="_Toc37273358"/>
      <w:bookmarkStart w:id="289" w:name="_Toc45884673"/>
      <w:bookmarkStart w:id="290" w:name="_Toc53182637"/>
      <w:bookmarkStart w:id="291" w:name="_Toc58865031"/>
      <w:bookmarkStart w:id="292" w:name="_Toc58866613"/>
      <w:bookmarkStart w:id="293" w:name="_Toc66717646"/>
      <w:r w:rsidRPr="006F0B54">
        <w:rPr>
          <w:lang w:eastAsia="zh-CN"/>
        </w:rPr>
        <w:t>4.7.2.3.1</w:t>
      </w:r>
      <w:r w:rsidRPr="006F0B54">
        <w:rPr>
          <w:lang w:eastAsia="zh-CN"/>
        </w:rPr>
        <w:tab/>
        <w:t>NRTC2 generation</w:t>
      </w:r>
      <w:bookmarkEnd w:id="286"/>
      <w:bookmarkEnd w:id="287"/>
      <w:bookmarkEnd w:id="288"/>
      <w:bookmarkEnd w:id="289"/>
      <w:bookmarkEnd w:id="290"/>
      <w:bookmarkEnd w:id="291"/>
      <w:bookmarkEnd w:id="292"/>
      <w:bookmarkEnd w:id="293"/>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8CD5B93" w14:textId="77777777" w:rsidR="00972FED" w:rsidRPr="006F0B54" w:rsidRDefault="00972FED" w:rsidP="00972FED">
      <w:pPr>
        <w:pStyle w:val="B1"/>
      </w:pPr>
      <w:r w:rsidRPr="006F0B54">
        <w:t>-</w:t>
      </w:r>
      <w:r w:rsidRPr="006F0B54">
        <w:tab/>
        <w:t xml:space="preserve">All </w:t>
      </w:r>
      <w:bookmarkStart w:id="294" w:name="OLE_LINK18"/>
      <w:r w:rsidRPr="006F0B54">
        <w:rPr>
          <w:lang w:eastAsia="zh-CN"/>
        </w:rPr>
        <w:t>component carrier</w:t>
      </w:r>
      <w:bookmarkEnd w:id="294"/>
      <w:r w:rsidRPr="006F0B54">
        <w:rPr>
          <w:lang w:eastAsia="zh-CN"/>
        </w:rPr>
        <w:t xml:space="preserve"> </w:t>
      </w:r>
      <w:r w:rsidRPr="006F0B54">
        <w:t xml:space="preserve">combinations supported by the beam, which have different sum of channel bandwidths of </w:t>
      </w:r>
      <w:r w:rsidRPr="006F0B54">
        <w:rPr>
          <w:bCs/>
        </w:rPr>
        <w:t>component carrier</w:t>
      </w:r>
      <w:r w:rsidRPr="006F0B54">
        <w:t xml:space="preserve">, shall be tested. For all </w:t>
      </w:r>
      <w:r w:rsidRPr="006F0B54">
        <w:rPr>
          <w:bCs/>
        </w:rPr>
        <w:t xml:space="preserve">component carrier </w:t>
      </w:r>
      <w:r w:rsidRPr="006F0B54">
        <w:t xml:space="preserve">combinations which have the same sum of channel bandwidths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295" w:name="_Toc21101042"/>
      <w:bookmarkStart w:id="296" w:name="_Toc29810081"/>
      <w:bookmarkStart w:id="297" w:name="_Toc37273359"/>
      <w:bookmarkStart w:id="298" w:name="_Toc45884674"/>
      <w:bookmarkStart w:id="299" w:name="_Toc53182638"/>
      <w:bookmarkStart w:id="300" w:name="_Toc58865032"/>
      <w:bookmarkStart w:id="301" w:name="_Toc58866614"/>
      <w:bookmarkStart w:id="302" w:name="_Toc66717647"/>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295"/>
      <w:bookmarkEnd w:id="296"/>
      <w:bookmarkEnd w:id="297"/>
      <w:bookmarkEnd w:id="298"/>
      <w:bookmarkEnd w:id="299"/>
      <w:bookmarkEnd w:id="300"/>
      <w:bookmarkEnd w:id="301"/>
      <w:bookmarkEnd w:id="302"/>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303" w:name="_Toc21101043"/>
      <w:bookmarkStart w:id="304"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305" w:name="_Toc37273360"/>
      <w:bookmarkStart w:id="306" w:name="_Toc45884675"/>
      <w:bookmarkStart w:id="307" w:name="_Toc53182639"/>
      <w:bookmarkStart w:id="308" w:name="_Toc58865033"/>
      <w:bookmarkStart w:id="309" w:name="_Toc58866615"/>
      <w:bookmarkStart w:id="310" w:name="_Toc66717648"/>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303"/>
      <w:bookmarkEnd w:id="304"/>
      <w:bookmarkEnd w:id="305"/>
      <w:bookmarkEnd w:id="306"/>
      <w:bookmarkEnd w:id="307"/>
      <w:bookmarkEnd w:id="308"/>
      <w:bookmarkEnd w:id="309"/>
      <w:bookmarkEnd w:id="310"/>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311" w:name="_Toc21101044"/>
      <w:bookmarkStart w:id="312" w:name="_Toc29810083"/>
      <w:bookmarkStart w:id="313" w:name="_Toc37273361"/>
      <w:bookmarkStart w:id="314" w:name="_Toc45884676"/>
      <w:bookmarkStart w:id="315" w:name="_Toc53182640"/>
      <w:bookmarkStart w:id="316" w:name="_Toc58865034"/>
      <w:bookmarkStart w:id="317" w:name="_Toc58866616"/>
      <w:bookmarkStart w:id="318" w:name="_Toc66717649"/>
      <w:r w:rsidRPr="006F0B54">
        <w:t>4.</w:t>
      </w:r>
      <w:r w:rsidRPr="006F0B54">
        <w:rPr>
          <w:lang w:eastAsia="zh-CN"/>
        </w:rPr>
        <w:t>7.2</w:t>
      </w:r>
      <w:r w:rsidRPr="006F0B54">
        <w:t>.4.1</w:t>
      </w:r>
      <w:r w:rsidRPr="006F0B54">
        <w:tab/>
        <w:t>NRTC3 generation</w:t>
      </w:r>
      <w:bookmarkEnd w:id="311"/>
      <w:bookmarkEnd w:id="312"/>
      <w:bookmarkEnd w:id="313"/>
      <w:bookmarkEnd w:id="314"/>
      <w:bookmarkEnd w:id="315"/>
      <w:bookmarkEnd w:id="316"/>
      <w:bookmarkEnd w:id="317"/>
      <w:bookmarkEnd w:id="318"/>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319" w:name="_Toc21101045"/>
      <w:bookmarkStart w:id="320" w:name="_Toc29810084"/>
      <w:bookmarkStart w:id="321"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322" w:name="_Toc45884677"/>
      <w:bookmarkStart w:id="323" w:name="_Toc53182641"/>
      <w:bookmarkStart w:id="324" w:name="_Toc58865035"/>
      <w:bookmarkStart w:id="325" w:name="_Toc58866617"/>
      <w:bookmarkStart w:id="326" w:name="_Toc66717650"/>
      <w:r w:rsidRPr="006F0B54">
        <w:rPr>
          <w:lang w:eastAsia="zh-CN"/>
        </w:rPr>
        <w:t>4.7.2.4.2</w:t>
      </w:r>
      <w:r w:rsidRPr="006F0B54">
        <w:rPr>
          <w:lang w:eastAsia="zh-CN"/>
        </w:rPr>
        <w:tab/>
      </w:r>
      <w:r w:rsidRPr="006F0B54">
        <w:t xml:space="preserve">NRTC3 </w:t>
      </w:r>
      <w:r w:rsidRPr="006F0B54">
        <w:rPr>
          <w:lang w:eastAsia="zh-CN"/>
        </w:rPr>
        <w:t>power allocation</w:t>
      </w:r>
      <w:bookmarkEnd w:id="319"/>
      <w:bookmarkEnd w:id="320"/>
      <w:bookmarkEnd w:id="321"/>
      <w:bookmarkEnd w:id="322"/>
      <w:bookmarkEnd w:id="323"/>
      <w:bookmarkEnd w:id="324"/>
      <w:bookmarkEnd w:id="325"/>
      <w:bookmarkEnd w:id="326"/>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327" w:name="_Toc21101046"/>
      <w:bookmarkStart w:id="328"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329" w:name="_Toc37273363"/>
      <w:bookmarkStart w:id="330" w:name="_Toc45884678"/>
      <w:bookmarkStart w:id="331" w:name="_Toc53182642"/>
      <w:bookmarkStart w:id="332" w:name="_Toc58865036"/>
      <w:bookmarkStart w:id="333" w:name="_Toc58866618"/>
      <w:bookmarkStart w:id="334" w:name="_Toc66717651"/>
      <w:r w:rsidRPr="006F0B54">
        <w:rPr>
          <w:lang w:eastAsia="zh-CN"/>
        </w:rPr>
        <w:t>4.7.2.5</w:t>
      </w:r>
      <w:r w:rsidRPr="006F0B54">
        <w:tab/>
        <w:t xml:space="preserve">NRTC4: Multi-band </w:t>
      </w:r>
      <w:r w:rsidRPr="006F0B54">
        <w:rPr>
          <w:lang w:eastAsia="zh-CN"/>
        </w:rPr>
        <w:t>test configuration for full carrier allocation</w:t>
      </w:r>
      <w:bookmarkEnd w:id="327"/>
      <w:bookmarkEnd w:id="328"/>
      <w:bookmarkEnd w:id="329"/>
      <w:bookmarkEnd w:id="330"/>
      <w:bookmarkEnd w:id="331"/>
      <w:bookmarkEnd w:id="332"/>
      <w:bookmarkEnd w:id="333"/>
      <w:bookmarkEnd w:id="334"/>
    </w:p>
    <w:p w14:paraId="76EB5C2F" w14:textId="77777777" w:rsidR="00972FED" w:rsidRPr="006F0B54" w:rsidRDefault="00972FED" w:rsidP="00972FED">
      <w:bookmarkStart w:id="335" w:name="_Toc21101047"/>
      <w:bookmarkStart w:id="336"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337" w:name="_Toc37273364"/>
      <w:bookmarkStart w:id="338" w:name="_Toc45884679"/>
      <w:bookmarkStart w:id="339" w:name="_Toc53182643"/>
      <w:bookmarkStart w:id="340" w:name="_Toc58865037"/>
      <w:bookmarkStart w:id="341" w:name="_Toc58866619"/>
      <w:bookmarkStart w:id="342" w:name="_Toc66717652"/>
      <w:r w:rsidRPr="006F0B54">
        <w:rPr>
          <w:lang w:eastAsia="zh-CN"/>
        </w:rPr>
        <w:t>4.7.2.5</w:t>
      </w:r>
      <w:r w:rsidRPr="006F0B54">
        <w:t>.1</w:t>
      </w:r>
      <w:r w:rsidRPr="006F0B54">
        <w:tab/>
        <w:t>NRTC4 generation</w:t>
      </w:r>
      <w:bookmarkEnd w:id="335"/>
      <w:bookmarkEnd w:id="336"/>
      <w:bookmarkEnd w:id="337"/>
      <w:bookmarkEnd w:id="338"/>
      <w:bookmarkEnd w:id="339"/>
      <w:bookmarkEnd w:id="340"/>
      <w:bookmarkEnd w:id="341"/>
      <w:bookmarkEnd w:id="34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77777777" w:rsidR="00972FED" w:rsidRPr="006F0B54" w:rsidRDefault="00972FED" w:rsidP="00972FED">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0DAF2657" w14:textId="77777777" w:rsidR="00972FED" w:rsidRPr="006F0B54" w:rsidRDefault="00972FED" w:rsidP="00972FED">
      <w:pPr>
        <w:pStyle w:val="B1"/>
      </w:pPr>
      <w:r w:rsidRPr="006F0B54">
        <w:t>-</w:t>
      </w:r>
      <w:r w:rsidRPr="006F0B54">
        <w:rPr>
          <w:lang w:eastAsia="zh-CN"/>
        </w:rP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343" w:name="_Toc21101048"/>
      <w:bookmarkStart w:id="344" w:name="_Toc29810087"/>
      <w:bookmarkStart w:id="345" w:name="_Toc37273365"/>
      <w:bookmarkStart w:id="346" w:name="_Toc45884680"/>
      <w:bookmarkStart w:id="347" w:name="_Toc53182644"/>
      <w:bookmarkStart w:id="348" w:name="_Toc58865038"/>
      <w:bookmarkStart w:id="349" w:name="_Toc58866620"/>
      <w:bookmarkStart w:id="350" w:name="_Toc66717653"/>
      <w:r w:rsidRPr="006F0B54">
        <w:rPr>
          <w:lang w:eastAsia="zh-CN"/>
        </w:rPr>
        <w:t>4.7.2.5</w:t>
      </w:r>
      <w:r w:rsidRPr="006F0B54">
        <w:t>.2</w:t>
      </w:r>
      <w:r w:rsidRPr="006F0B54">
        <w:tab/>
        <w:t>NRTC4 power allocation</w:t>
      </w:r>
      <w:bookmarkEnd w:id="343"/>
      <w:bookmarkEnd w:id="344"/>
      <w:bookmarkEnd w:id="345"/>
      <w:bookmarkEnd w:id="346"/>
      <w:bookmarkEnd w:id="347"/>
      <w:bookmarkEnd w:id="348"/>
      <w:bookmarkEnd w:id="349"/>
      <w:bookmarkEnd w:id="350"/>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351" w:name="_Toc21101049"/>
      <w:bookmarkStart w:id="352" w:name="_Toc29810088"/>
      <w:bookmarkStart w:id="353" w:name="_Toc37273366"/>
      <w:bookmarkStart w:id="354" w:name="_Toc45884681"/>
      <w:bookmarkStart w:id="355" w:name="_Toc53182645"/>
      <w:bookmarkStart w:id="356" w:name="_Toc58865039"/>
      <w:bookmarkStart w:id="357" w:name="_Toc58866621"/>
      <w:bookmarkStart w:id="358" w:name="_Toc66717654"/>
      <w:r w:rsidRPr="006F0B54">
        <w:rPr>
          <w:lang w:eastAsia="zh-CN"/>
        </w:rPr>
        <w:t>4.7.2.6</w:t>
      </w:r>
      <w:r w:rsidRPr="006F0B54">
        <w:tab/>
        <w:t xml:space="preserve">NRTC5: Multi-band </w:t>
      </w:r>
      <w:r w:rsidRPr="006F0B54">
        <w:rPr>
          <w:lang w:eastAsia="zh-CN"/>
        </w:rPr>
        <w:t>test configuration with high PSD per carrier</w:t>
      </w:r>
      <w:bookmarkEnd w:id="351"/>
      <w:bookmarkEnd w:id="352"/>
      <w:bookmarkEnd w:id="353"/>
      <w:bookmarkEnd w:id="354"/>
      <w:bookmarkEnd w:id="355"/>
      <w:bookmarkEnd w:id="356"/>
      <w:bookmarkEnd w:id="357"/>
      <w:bookmarkEnd w:id="358"/>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359" w:name="_Toc21101050"/>
      <w:bookmarkStart w:id="360" w:name="_Toc29810089"/>
      <w:bookmarkStart w:id="361" w:name="_Toc37273367"/>
      <w:bookmarkStart w:id="362" w:name="_Toc45884682"/>
      <w:bookmarkStart w:id="363" w:name="_Toc53182646"/>
      <w:bookmarkStart w:id="364" w:name="_Toc58865040"/>
      <w:bookmarkStart w:id="365" w:name="_Toc58866622"/>
      <w:bookmarkStart w:id="366" w:name="_Toc66717655"/>
      <w:r w:rsidRPr="006F0B54">
        <w:rPr>
          <w:lang w:eastAsia="zh-CN"/>
        </w:rPr>
        <w:t>4.7.2.6</w:t>
      </w:r>
      <w:r w:rsidRPr="006F0B54">
        <w:t>.1</w:t>
      </w:r>
      <w:r w:rsidRPr="006F0B54">
        <w:tab/>
        <w:t>NRTC5 generation</w:t>
      </w:r>
      <w:bookmarkEnd w:id="359"/>
      <w:bookmarkEnd w:id="360"/>
      <w:bookmarkEnd w:id="361"/>
      <w:bookmarkEnd w:id="362"/>
      <w:bookmarkEnd w:id="363"/>
      <w:bookmarkEnd w:id="364"/>
      <w:bookmarkEnd w:id="365"/>
      <w:bookmarkEnd w:id="366"/>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367" w:name="_Toc21101051"/>
      <w:bookmarkStart w:id="368" w:name="_Toc29810090"/>
      <w:bookmarkStart w:id="369" w:name="_Toc37273368"/>
      <w:bookmarkStart w:id="370" w:name="_Toc45884683"/>
      <w:bookmarkStart w:id="371" w:name="_Toc53182647"/>
      <w:bookmarkStart w:id="372" w:name="_Toc58865041"/>
      <w:bookmarkStart w:id="373" w:name="_Toc58866623"/>
      <w:bookmarkStart w:id="374" w:name="_Toc66717656"/>
      <w:r w:rsidRPr="006F0B54">
        <w:rPr>
          <w:lang w:eastAsia="zh-CN"/>
        </w:rPr>
        <w:t>4.7.2.6</w:t>
      </w:r>
      <w:r w:rsidRPr="006F0B54">
        <w:t>.2</w:t>
      </w:r>
      <w:r w:rsidRPr="006F0B54">
        <w:tab/>
        <w:t>NRTC5 power allocation</w:t>
      </w:r>
      <w:bookmarkEnd w:id="367"/>
      <w:bookmarkEnd w:id="368"/>
      <w:bookmarkEnd w:id="369"/>
      <w:bookmarkEnd w:id="370"/>
      <w:bookmarkEnd w:id="371"/>
      <w:bookmarkEnd w:id="372"/>
      <w:bookmarkEnd w:id="373"/>
      <w:bookmarkEnd w:id="374"/>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possible, be reallocated into the other band(s). If </w:t>
      </w:r>
      <w:bookmarkStart w:id="375" w:name="_Toc21101052"/>
      <w:bookmarkStart w:id="376"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375"/>
      <w:bookmarkEnd w:id="376"/>
    </w:p>
    <w:p w14:paraId="41207471" w14:textId="77777777" w:rsidR="00972FED" w:rsidRPr="006F0B54" w:rsidRDefault="00972FED" w:rsidP="00972FED">
      <w:pPr>
        <w:pStyle w:val="Heading3"/>
        <w:rPr>
          <w:lang w:eastAsia="zh-CN"/>
        </w:rPr>
      </w:pPr>
      <w:bookmarkStart w:id="377" w:name="_Toc21101053"/>
      <w:bookmarkStart w:id="378" w:name="_Toc29810092"/>
      <w:bookmarkStart w:id="379" w:name="_Toc37273369"/>
      <w:bookmarkStart w:id="380" w:name="_Toc45884684"/>
      <w:bookmarkStart w:id="381" w:name="_Toc53182648"/>
      <w:bookmarkStart w:id="382" w:name="_Toc58865042"/>
      <w:bookmarkStart w:id="383" w:name="_Toc58866624"/>
      <w:bookmarkStart w:id="384" w:name="_Toc66717657"/>
      <w:r w:rsidRPr="006F0B54">
        <w:rPr>
          <w:lang w:eastAsia="zh-CN"/>
        </w:rPr>
        <w:t>4.8.1</w:t>
      </w:r>
      <w:r w:rsidRPr="006F0B54">
        <w:rPr>
          <w:lang w:eastAsia="zh-CN"/>
        </w:rPr>
        <w:tab/>
        <w:t>Requirement set applicability</w:t>
      </w:r>
      <w:bookmarkEnd w:id="377"/>
      <w:bookmarkEnd w:id="378"/>
      <w:bookmarkEnd w:id="379"/>
      <w:bookmarkEnd w:id="380"/>
      <w:bookmarkEnd w:id="381"/>
      <w:bookmarkEnd w:id="382"/>
      <w:bookmarkEnd w:id="383"/>
      <w:bookmarkEnd w:id="38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385" w:name="_Toc21101054"/>
      <w:bookmarkStart w:id="386" w:name="_Toc29810093"/>
      <w:bookmarkStart w:id="387" w:name="_Toc37273370"/>
      <w:bookmarkStart w:id="388" w:name="_Toc45884685"/>
      <w:bookmarkStart w:id="389" w:name="_Toc53182649"/>
      <w:bookmarkStart w:id="390" w:name="_Toc58865043"/>
      <w:bookmarkStart w:id="391" w:name="_Toc58866625"/>
      <w:bookmarkStart w:id="392" w:name="_Toc66717658"/>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385"/>
      <w:bookmarkEnd w:id="386"/>
      <w:bookmarkEnd w:id="387"/>
      <w:bookmarkEnd w:id="388"/>
      <w:bookmarkEnd w:id="389"/>
      <w:bookmarkEnd w:id="390"/>
      <w:bookmarkEnd w:id="391"/>
      <w:bookmarkEnd w:id="392"/>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393" w:name="_Toc21101055"/>
      <w:bookmarkStart w:id="394" w:name="_Toc29810094"/>
      <w:bookmarkStart w:id="395" w:name="_Toc37273371"/>
      <w:bookmarkStart w:id="396" w:name="_Toc45884686"/>
      <w:bookmarkStart w:id="397" w:name="_Toc53182650"/>
      <w:bookmarkStart w:id="398" w:name="_Toc58865044"/>
      <w:bookmarkStart w:id="399" w:name="_Toc58866626"/>
      <w:bookmarkStart w:id="400" w:name="_Toc66717659"/>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393"/>
      <w:bookmarkEnd w:id="394"/>
      <w:bookmarkEnd w:id="395"/>
      <w:bookmarkEnd w:id="396"/>
      <w:bookmarkEnd w:id="397"/>
      <w:bookmarkEnd w:id="398"/>
      <w:bookmarkEnd w:id="399"/>
      <w:bookmarkEnd w:id="400"/>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401" w:name="_Toc21101056"/>
      <w:bookmarkStart w:id="402" w:name="_Toc29810095"/>
      <w:bookmarkStart w:id="403" w:name="_Toc37273372"/>
      <w:bookmarkStart w:id="404" w:name="_Toc45884687"/>
      <w:bookmarkStart w:id="405" w:name="_Toc53182651"/>
      <w:bookmarkStart w:id="406" w:name="_Toc58865045"/>
      <w:bookmarkStart w:id="407" w:name="_Toc58866627"/>
      <w:bookmarkStart w:id="408" w:name="_Toc66717660"/>
      <w:r w:rsidRPr="006F0B54">
        <w:t>4.9</w:t>
      </w:r>
      <w:r w:rsidRPr="006F0B54">
        <w:tab/>
        <w:t>RF channels and test models</w:t>
      </w:r>
      <w:bookmarkEnd w:id="401"/>
      <w:bookmarkEnd w:id="402"/>
      <w:bookmarkEnd w:id="403"/>
      <w:bookmarkEnd w:id="404"/>
      <w:bookmarkEnd w:id="405"/>
      <w:bookmarkEnd w:id="406"/>
      <w:bookmarkEnd w:id="407"/>
      <w:bookmarkEnd w:id="408"/>
    </w:p>
    <w:p w14:paraId="5DDC5A56" w14:textId="77777777" w:rsidR="00972FED" w:rsidRPr="006F0B54" w:rsidRDefault="00972FED" w:rsidP="00972FED">
      <w:pPr>
        <w:pStyle w:val="Heading3"/>
      </w:pPr>
      <w:bookmarkStart w:id="409" w:name="_Toc21101057"/>
      <w:bookmarkStart w:id="410" w:name="_Toc29810096"/>
      <w:bookmarkStart w:id="411" w:name="_Toc37273373"/>
      <w:bookmarkStart w:id="412" w:name="_Toc45884688"/>
      <w:bookmarkStart w:id="413" w:name="_Toc53182652"/>
      <w:bookmarkStart w:id="414" w:name="_Toc58865046"/>
      <w:bookmarkStart w:id="415" w:name="_Toc58866628"/>
      <w:bookmarkStart w:id="416" w:name="_Toc66717661"/>
      <w:r w:rsidRPr="006F0B54">
        <w:t>4.9.1</w:t>
      </w:r>
      <w:r w:rsidRPr="006F0B54">
        <w:tab/>
        <w:t>RF channels</w:t>
      </w:r>
      <w:bookmarkEnd w:id="409"/>
      <w:bookmarkEnd w:id="410"/>
      <w:bookmarkEnd w:id="411"/>
      <w:bookmarkEnd w:id="412"/>
      <w:bookmarkEnd w:id="413"/>
      <w:bookmarkEnd w:id="414"/>
      <w:bookmarkEnd w:id="415"/>
      <w:bookmarkEnd w:id="416"/>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417" w:name="OLE_LINK42"/>
      <w:bookmarkStart w:id="418" w:name="OLE_LINK43"/>
      <w:r w:rsidRPr="006F0B54">
        <w:rPr>
          <w:rFonts w:cs="v4.2.0"/>
          <w:lang w:eastAsia="zh-CN"/>
        </w:rPr>
        <w:t xml:space="preserve">for </w:t>
      </w:r>
      <w:bookmarkStart w:id="419" w:name="OLE_LINK63"/>
      <w:bookmarkStart w:id="420" w:name="OLE_LINK35"/>
      <w:bookmarkStart w:id="421" w:name="OLE_LINK34"/>
      <w:r w:rsidRPr="006F0B54">
        <w:rPr>
          <w:rFonts w:cs="v4.2.0"/>
          <w:lang w:eastAsia="zh-CN"/>
        </w:rPr>
        <w:t>contiguous spectrum operation</w:t>
      </w:r>
      <w:bookmarkEnd w:id="417"/>
      <w:bookmarkEnd w:id="418"/>
      <w:bookmarkEnd w:id="419"/>
      <w:bookmarkEnd w:id="420"/>
      <w:bookmarkEnd w:id="421"/>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422" w:name="_Toc21101058"/>
      <w:bookmarkStart w:id="423" w:name="_Toc29810097"/>
      <w:bookmarkStart w:id="424" w:name="_Toc37273374"/>
      <w:bookmarkStart w:id="425" w:name="_Toc45884689"/>
      <w:bookmarkStart w:id="426" w:name="_Toc53182653"/>
      <w:bookmarkStart w:id="427" w:name="_Toc58865047"/>
      <w:bookmarkStart w:id="428" w:name="_Toc58866629"/>
      <w:bookmarkStart w:id="429" w:name="_Toc66717662"/>
      <w:r w:rsidRPr="006F0B54">
        <w:t>4.9.2</w:t>
      </w:r>
      <w:r w:rsidRPr="006F0B54">
        <w:tab/>
        <w:t>Test models</w:t>
      </w:r>
      <w:bookmarkEnd w:id="422"/>
      <w:bookmarkEnd w:id="423"/>
      <w:bookmarkEnd w:id="424"/>
      <w:bookmarkEnd w:id="425"/>
      <w:bookmarkEnd w:id="426"/>
      <w:bookmarkEnd w:id="427"/>
      <w:bookmarkEnd w:id="428"/>
      <w:bookmarkEnd w:id="429"/>
    </w:p>
    <w:p w14:paraId="5ADAAF75" w14:textId="77777777" w:rsidR="00972FED" w:rsidRPr="006F0B54" w:rsidRDefault="00972FED" w:rsidP="00972FED">
      <w:pPr>
        <w:pStyle w:val="Heading4"/>
      </w:pPr>
      <w:bookmarkStart w:id="430" w:name="_Toc21101059"/>
      <w:bookmarkStart w:id="431" w:name="_Toc29810098"/>
      <w:bookmarkStart w:id="432" w:name="_Toc37273375"/>
      <w:bookmarkStart w:id="433" w:name="_Toc45884690"/>
      <w:bookmarkStart w:id="434" w:name="_Toc53182654"/>
      <w:bookmarkStart w:id="435" w:name="_Toc58865048"/>
      <w:bookmarkStart w:id="436" w:name="_Toc58866630"/>
      <w:bookmarkStart w:id="437" w:name="_Toc66717663"/>
      <w:r w:rsidRPr="006F0B54">
        <w:t>4.</w:t>
      </w:r>
      <w:r w:rsidRPr="006F0B54">
        <w:rPr>
          <w:lang w:eastAsia="zh-CN"/>
        </w:rPr>
        <w:t>9.2</w:t>
      </w:r>
      <w:r w:rsidRPr="006F0B54">
        <w:t>.1</w:t>
      </w:r>
      <w:r w:rsidRPr="006F0B54">
        <w:tab/>
        <w:t>General</w:t>
      </w:r>
      <w:bookmarkEnd w:id="430"/>
      <w:bookmarkEnd w:id="431"/>
      <w:bookmarkEnd w:id="432"/>
      <w:bookmarkEnd w:id="433"/>
      <w:bookmarkEnd w:id="434"/>
      <w:bookmarkEnd w:id="435"/>
      <w:bookmarkEnd w:id="436"/>
      <w:bookmarkEnd w:id="437"/>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438" w:name="_Toc21101060"/>
      <w:bookmarkStart w:id="439" w:name="_Toc29810099"/>
      <w:bookmarkStart w:id="440" w:name="_Toc37273376"/>
      <w:bookmarkStart w:id="441" w:name="_Toc45884691"/>
      <w:bookmarkStart w:id="442" w:name="_Toc53182655"/>
      <w:bookmarkStart w:id="443" w:name="_Toc58865049"/>
      <w:bookmarkStart w:id="444" w:name="_Toc58866631"/>
      <w:bookmarkStart w:id="445" w:name="_Toc66717664"/>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438"/>
      <w:bookmarkEnd w:id="439"/>
      <w:bookmarkEnd w:id="440"/>
      <w:bookmarkEnd w:id="441"/>
      <w:bookmarkEnd w:id="442"/>
      <w:bookmarkEnd w:id="443"/>
      <w:bookmarkEnd w:id="444"/>
      <w:bookmarkEnd w:id="445"/>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77777777" w:rsidR="00972FED" w:rsidRPr="006F0B54" w:rsidRDefault="00350F27" w:rsidP="00972FED">
            <w:pPr>
              <w:pStyle w:val="TAC"/>
              <w:rPr>
                <w:lang w:val="en-US" w:eastAsia="zh-CN"/>
              </w:rPr>
            </w:pPr>
            <w:r>
              <w:pict w14:anchorId="629C9031">
                <v:shape id="_x0000_i1035" type="#_x0000_t75" style="width:43.2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4D3&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3764D3&quot; wsp:rsidRDefault=&quot;003764D3&quot; wsp:rsidP=&quot;003764D3&quot;&gt;&lt;m:oMathPara&gt;&lt;m:oMath&gt;&lt;m:sSubSup&gt;&lt;m:sSubSupPr&gt;&lt;m:ctrlP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ctrlPr&gt;&lt;/m:sSubSupPr&gt;&lt;m:e&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k&lt;/m:t&gt;&lt;/m:r&gt;&lt;/m:e&gt;&lt;m:sub&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f&lt;/m:t&gt;&lt;/m:r&gt;&lt;/m:sub&gt;&lt;m:sup&gt;&lt;m:r&gt;&lt;m:rPr&gt;&lt;m:nor/&gt;&lt;/m:rPr&gt;&lt;w:rPr&gt;&lt;w:rFonts w:ascii=&quot;Cambria Math&quot; w:fareast=&quot;SimSun&quot; w:h-ansi=&quot;Cambria Math&quot; w:cs=&quot;Calibri&quot;/&gt;&lt;wx:font wx:val=&quot;Cambria Math&quot;/&gt;&lt;w:sz w:val=&quot;22&quot;/&gt;&lt;w:sz-cs w:val=&quot;22&quot;/&gt;&lt;w:shd w:val=&quot;clear&quot; w:color=&quot;auto&quot; w:fill=&quot;FFFFFF&quot;/&gt;&lt;/w:rPr&gt;&lt;m:t&gt;RE&lt;/m:t&gt;&lt;/m:r&gt;&lt;/m:sup&gt;&lt;/m:sSubSup&gt;&lt;m:r&gt;&lt;w:rPr&gt;&lt;w:rFonts w:ascii=&quot;Cambria Math&quot; w:fareast=&quot;SimSun&quot; w:h-ansi=&quot;Cambria Math&quot; w:cs=&quot;Calibri&quot;/&gt;&lt;wx:font wx:val=&quot;Cambria Math&quot;/&gt;&lt;w:i/&gt;&lt;w:sz w:val=&quot;22&quot;/&gt;&lt;w:sz-cs w:val=&quot;22&quot;/&gt;&lt;w:shd w:val=&quot;clear&quot; w:color=&quot;auto&quot; w:fill=&quot;FFFFFF&quot;/&gt;&lt;/w:rPr&gt;&lt;m:t&gt;=00&lt;/m:t&gt;&lt;/m:r&gt;&lt;/m:oMath&gt;&lt;/m:oMathPara&gt;&lt;/w:p&gt;&lt;w:sectPr wsp:rsidR=&quot;00000000&quot; wsp:rsidRPr=&quot;003764D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350F27">
              <w:rPr>
                <w:position w:val="-5"/>
              </w:rPr>
              <w:pict w14:anchorId="6E8FDF49">
                <v:shape id="_x0000_i1036"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972FED">
              <w:instrText xml:space="preserve"> </w:instrText>
            </w:r>
            <w:r w:rsidRPr="00972FED">
              <w:fldChar w:fldCharType="separate"/>
            </w:r>
            <w:r w:rsidR="00350F27">
              <w:rPr>
                <w:position w:val="-5"/>
              </w:rPr>
              <w:pict w14:anchorId="45E93713">
                <v:shape id="_x0000_i1037"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2B6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2B62&quot; wsp:rsidP=&quot;00352B62&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972FED">
              <w:fldChar w:fldCharType="end"/>
            </w:r>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77777777" w:rsidR="00972FED" w:rsidRPr="006F0B54" w:rsidRDefault="00972FED" w:rsidP="00972FED">
            <w:pPr>
              <w:pStyle w:val="TAC"/>
            </w:pPr>
            <w:r w:rsidRPr="006F0B54">
              <w:t xml:space="preserve">PDSCH </w:t>
            </w:r>
            <w:r w:rsidRPr="00972FED">
              <w:fldChar w:fldCharType="begin"/>
            </w:r>
            <w:r w:rsidRPr="00972FED">
              <w:instrText xml:space="preserve"> QUOTE </w:instrText>
            </w:r>
            <w:r w:rsidR="00350F27">
              <w:rPr>
                <w:position w:val="-5"/>
              </w:rPr>
              <w:pict w14:anchorId="1F7DC4A4">
                <v:shape id="_x0000_i1038"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972FED">
              <w:instrText xml:space="preserve"> </w:instrText>
            </w:r>
            <w:r w:rsidRPr="00972FED">
              <w:fldChar w:fldCharType="separate"/>
            </w:r>
            <w:r w:rsidR="00350F27">
              <w:rPr>
                <w:position w:val="-5"/>
              </w:rPr>
              <w:pict w14:anchorId="1D431C2D">
                <v:shape id="_x0000_i1039" type="#_x0000_t75" style="width:36.9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BD7&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BD7&quot; wsp:rsidP=&quot;00427BD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r w:rsidRPr="00972FED">
              <w:fldChar w:fldCharType="end"/>
            </w:r>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446" w:name="_Toc21101061"/>
      <w:bookmarkStart w:id="447" w:name="_Toc29810100"/>
      <w:bookmarkStart w:id="448" w:name="_Toc37273377"/>
      <w:bookmarkStart w:id="449" w:name="_Toc45884692"/>
      <w:bookmarkStart w:id="450" w:name="_Toc53182656"/>
      <w:bookmarkStart w:id="451" w:name="_Toc58865050"/>
      <w:bookmarkStart w:id="452" w:name="_Toc58866632"/>
      <w:bookmarkStart w:id="453" w:name="_Toc66717665"/>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446"/>
      <w:bookmarkEnd w:id="447"/>
      <w:bookmarkEnd w:id="448"/>
      <w:bookmarkEnd w:id="449"/>
      <w:bookmarkEnd w:id="450"/>
      <w:bookmarkEnd w:id="451"/>
      <w:bookmarkEnd w:id="452"/>
      <w:bookmarkEnd w:id="453"/>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454"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77777777" w:rsidR="00972FED" w:rsidRPr="006F0B54" w:rsidRDefault="00972FED" w:rsidP="00972FED">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350F27">
              <w:rPr>
                <w:position w:val="-4"/>
              </w:rPr>
              <w:pict w14:anchorId="1465C5A4">
                <v:shape id="_x0000_i1040"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6F0B54">
              <w:rPr>
                <w:lang w:eastAsia="ko-KR"/>
              </w:rPr>
              <w:instrText xml:space="preserve"> </w:instrText>
            </w:r>
            <w:r w:rsidRPr="006F0B54">
              <w:rPr>
                <w:lang w:eastAsia="ko-KR"/>
              </w:rPr>
              <w:fldChar w:fldCharType="separate"/>
            </w:r>
            <w:r w:rsidR="00350F27">
              <w:rPr>
                <w:position w:val="-4"/>
              </w:rPr>
              <w:pict w14:anchorId="37FFF090">
                <v:shape id="_x0000_i1041"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77777777" w:rsidR="00972FED" w:rsidRPr="006F0B54" w:rsidRDefault="00972FED" w:rsidP="00972FED">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350F27">
              <w:rPr>
                <w:position w:val="-4"/>
              </w:rPr>
              <w:pict w14:anchorId="29A1C407">
                <v:shape id="_x0000_i1042"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6F0B54">
              <w:rPr>
                <w:lang w:eastAsia="ko-KR"/>
              </w:rPr>
              <w:instrText xml:space="preserve"> </w:instrText>
            </w:r>
            <w:r w:rsidRPr="006F0B54">
              <w:rPr>
                <w:lang w:eastAsia="ko-KR"/>
              </w:rPr>
              <w:fldChar w:fldCharType="separate"/>
            </w:r>
            <w:r w:rsidR="00350F27">
              <w:rPr>
                <w:position w:val="-4"/>
              </w:rPr>
              <w:pict w14:anchorId="2D40CC13">
                <v:shape id="_x0000_i1043"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77777777" w:rsidR="00972FED" w:rsidRPr="006F0B54" w:rsidDel="006D19E1" w:rsidRDefault="00972FED" w:rsidP="00972FED">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350F27">
              <w:rPr>
                <w:position w:val="-4"/>
              </w:rPr>
              <w:pict w14:anchorId="354035E9">
                <v:shape id="_x0000_i1044"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6F0B54">
              <w:rPr>
                <w:lang w:eastAsia="ko-KR"/>
              </w:rPr>
              <w:instrText xml:space="preserve"> </w:instrText>
            </w:r>
            <w:r w:rsidRPr="006F0B54">
              <w:rPr>
                <w:lang w:eastAsia="ko-KR"/>
              </w:rPr>
              <w:fldChar w:fldCharType="separate"/>
            </w:r>
            <w:r w:rsidR="00350F27">
              <w:rPr>
                <w:position w:val="-4"/>
              </w:rPr>
              <w:pict w14:anchorId="2551F03B">
                <v:shape id="_x0000_i1045"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77777777" w:rsidR="00972FED" w:rsidRPr="006F0B54" w:rsidDel="006D19E1" w:rsidRDefault="00972FED" w:rsidP="00972FED">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350F27">
              <w:rPr>
                <w:position w:val="-4"/>
              </w:rPr>
              <w:pict w14:anchorId="6982C2D9">
                <v:shape id="_x0000_i1046"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6F0B54">
              <w:rPr>
                <w:lang w:eastAsia="ko-KR"/>
              </w:rPr>
              <w:instrText xml:space="preserve"> </w:instrText>
            </w:r>
            <w:r w:rsidRPr="006F0B54">
              <w:rPr>
                <w:lang w:eastAsia="ko-KR"/>
              </w:rPr>
              <w:fldChar w:fldCharType="separate"/>
            </w:r>
            <w:r w:rsidR="00350F27">
              <w:rPr>
                <w:position w:val="-4"/>
              </w:rPr>
              <w:pict w14:anchorId="6ACD3E3D">
                <v:shape id="_x0000_i1047"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77777777" w:rsidR="00972FED" w:rsidRPr="006F0B54" w:rsidRDefault="00972FED" w:rsidP="00972FED">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350F27">
              <w:rPr>
                <w:position w:val="-4"/>
              </w:rPr>
              <w:pict w14:anchorId="4F51F1B5">
                <v:shape id="_x0000_i1048"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6F0B54">
              <w:rPr>
                <w:lang w:eastAsia="ko-KR"/>
              </w:rPr>
              <w:instrText xml:space="preserve"> </w:instrText>
            </w:r>
            <w:r w:rsidRPr="006F0B54">
              <w:rPr>
                <w:lang w:eastAsia="ko-KR"/>
              </w:rPr>
              <w:fldChar w:fldCharType="separate"/>
            </w:r>
            <w:r w:rsidR="00350F27">
              <w:rPr>
                <w:position w:val="-4"/>
              </w:rPr>
              <w:pict w14:anchorId="2DA57C6F">
                <v:shape id="_x0000_i1049" type="#_x0000_t75" style="width:36.9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455" w:name="_Toc21101062"/>
      <w:bookmarkStart w:id="456" w:name="_Toc29810101"/>
      <w:bookmarkStart w:id="457" w:name="_Toc37273378"/>
      <w:bookmarkStart w:id="458" w:name="_Toc45884693"/>
      <w:bookmarkStart w:id="459" w:name="_Toc53182657"/>
      <w:bookmarkStart w:id="460" w:name="_Toc58865051"/>
      <w:bookmarkStart w:id="461" w:name="_Toc58866633"/>
      <w:bookmarkStart w:id="462" w:name="_Toc66717666"/>
      <w:bookmarkEnd w:id="454"/>
      <w:r w:rsidRPr="006F0B54">
        <w:t>4.9.2.2.2</w:t>
      </w:r>
      <w:r w:rsidRPr="006F0B54">
        <w:tab/>
        <w:t>NR FR2 test model 2 (NR-</w:t>
      </w:r>
      <w:r w:rsidRPr="006F0B54">
        <w:rPr>
          <w:rFonts w:hint="eastAsia"/>
          <w:lang w:val="en-US" w:eastAsia="zh-CN"/>
        </w:rPr>
        <w:t>FR2-</w:t>
      </w:r>
      <w:r w:rsidRPr="006F0B54">
        <w:t>TM2)</w:t>
      </w:r>
      <w:bookmarkEnd w:id="455"/>
      <w:bookmarkEnd w:id="456"/>
      <w:bookmarkEnd w:id="457"/>
      <w:bookmarkEnd w:id="458"/>
      <w:bookmarkEnd w:id="459"/>
      <w:bookmarkEnd w:id="460"/>
      <w:bookmarkEnd w:id="461"/>
      <w:bookmarkEnd w:id="462"/>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77777777" w:rsidR="00972FED" w:rsidRPr="006F0B54" w:rsidRDefault="00350F27" w:rsidP="00972FED">
                  <w:pPr>
                    <w:pStyle w:val="TAC"/>
                  </w:pPr>
                  <w:r>
                    <w:pict w14:anchorId="7401348C">
                      <v:shape id="_x0000_i1050" type="#_x0000_t75" style="width:90.1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75DD&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475DD&quot; wsp:rsidRDefault=&quot;00C475DD&quot; wsp:rsidP=&quot;00C475DD&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C475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77777777" w:rsidR="00972FED" w:rsidRPr="006F0B54" w:rsidRDefault="00350F27" w:rsidP="00972FED">
                  <w:pPr>
                    <w:pStyle w:val="TAC"/>
                  </w:pPr>
                  <w:r>
                    <w:pict w14:anchorId="06671D91">
                      <v:shape id="_x0000_i1051" type="#_x0000_t75" style="width:21.3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87FA6&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87FA6&quot; wsp:rsidRDefault=&quot;00587FA6&quot; wsp:rsidP=&quot;00587FA6&quot;&gt;&lt;m:oMathPara&gt;&lt;m:oMath&gt;&lt;m:d&gt;&lt;m:dPr&gt;&lt;m:begChr m:val=&quot;âŒŠ&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num&gt;&lt;m:den&gt;&lt;m:r&gt;&lt;w:rPr&gt;&lt;w:rFonts w:ascii=&quot;Cambria Math&quot; w:h-ansi=&quot;Cambria Math&quot;/&gt;&lt;wx:font wx:val=&quot;Cambria Math&quot;/&gt;&lt;w:i/&gt;&lt;/w:rPr&gt;&lt;m:t&gt;2&lt;/m:t&gt;&lt;/m:r&gt;&lt;/m:den&gt;&lt;/m:f&gt;&lt;/m:e&gt;&lt;/m:d&gt;&lt;/m:oMath&gt;&lt;/m:oMathPara&gt;&lt;/w:p&gt;&lt;w:sectPr wsp:rsidR=&quot;00000000&quot; wsp:rsidRPr=&quot;00587F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tc>
              <w:tc>
                <w:tcPr>
                  <w:tcW w:w="3043" w:type="dxa"/>
                  <w:shd w:val="clear" w:color="auto" w:fill="auto"/>
                </w:tcPr>
                <w:p w14:paraId="5CAC2BD2" w14:textId="77777777" w:rsidR="00972FED" w:rsidRPr="006F0B54" w:rsidRDefault="00350F27" w:rsidP="00972FED">
                  <w:pPr>
                    <w:pStyle w:val="TAC"/>
                  </w:pPr>
                  <w:r>
                    <w:pict w14:anchorId="7BFA52B6">
                      <v:shape id="_x0000_i1052" type="#_x0000_t75" style="width:105.2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080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A0809&quot; wsp:rsidRDefault=&quot;00AA0809&quot; wsp:rsidP=&quot;00AA0809&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AA080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77777777" w:rsidR="00972FED" w:rsidRPr="006F0B54" w:rsidRDefault="00350F27" w:rsidP="00972FED">
                  <w:pPr>
                    <w:pStyle w:val="TAC"/>
                  </w:pPr>
                  <w:r>
                    <w:pict w14:anchorId="6A91186E">
                      <v:shape id="_x0000_i1053" type="#_x0000_t75" style="width:31.3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6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0746E&quot; wsp:rsidRDefault=&quot;00C0746E&quot; wsp:rsidP=&quot;00C0746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074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p>
              </w:tc>
              <w:tc>
                <w:tcPr>
                  <w:tcW w:w="3043" w:type="dxa"/>
                  <w:shd w:val="clear" w:color="auto" w:fill="auto"/>
                </w:tcPr>
                <w:p w14:paraId="08257D50" w14:textId="77777777" w:rsidR="00972FED" w:rsidRPr="006F0B54" w:rsidRDefault="00350F27" w:rsidP="00972FED">
                  <w:pPr>
                    <w:pStyle w:val="TAC"/>
                  </w:pPr>
                  <w:r>
                    <w:pict w14:anchorId="3AFF248B">
                      <v:shape id="_x0000_i1054" type="#_x0000_t75" style="width:105.2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6A1A&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D6A1A&quot; wsp:rsidRDefault=&quot;004D6A1A&quot; wsp:rsidP=&quot;004D6A1A&quot;&gt;&lt;m:oMathPara&gt;&lt;m:oMath&gt;&lt;m:r&gt;&lt;w:rPr&gt;&lt;w:rFonts w:ascii=&quot;Cambria Math&quot; w:h-ansi=&quot;Cambria Math&quot;/&gt;&lt;wx:font wx:val=&quot;Cambria Math&quot;/&gt;&lt;w:i/&gt;&lt;/w:rPr&gt;&lt;m:t&gt;n=0,â€¦,&lt;/m:t&gt;&lt;/m:r&gt;&lt;m:d&gt;&lt;m:dPr&gt;&lt;m:begChr m:val=&quot;âŒˆ&quot;/&gt;&lt;m:endChr m:val=&quot;âŒ‰&quot;/&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0Ã—&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lt;/m:t&gt;&lt;/m:r&gt;&lt;/m:e&gt;&lt;m:sup&gt;&lt;m:r&gt;&lt;w:rPr&gt;&lt;w:rFonts w:ascii=&quot;Cambria Math&quot; w:h-ansi=&quot;Cambria Math&quot;/&gt;&lt;wx:font wx:val=&quot;Cambria Math&quot;/&gt;&lt;w:i/&gt;&lt;/w:rPr&gt;&lt;m:t&gt;Î¼&lt;/m:t&gt;&lt;/m:r&gt;&lt;/m:sup&gt;&lt;/m:sSup&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r&gt;&lt;w:rPr&gt;&lt;w:rFonts w:ascii=&quot;Cambria Math&quot; w:h-ansi=&quot;Cambria Math&quot;/&gt;&lt;wx:font wx:val=&quot;Cambria Math&quot;/&gt;&lt;w:i/&gt;&lt;/w:rPr&gt;&lt;m:t&gt;-1&lt;/m:t&gt;&lt;/m:r&gt;&lt;/m:oMath&gt;&lt;/m:oMathPara&gt;&lt;/w:p&gt;&lt;w:sectPr wsp:rsidR=&quot;00000000&quot; wsp:rsidRPr=&quot;004D6A1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77777777" w:rsidR="00972FED" w:rsidRPr="006F0B54" w:rsidRDefault="00350F27" w:rsidP="00972FED">
            <w:pPr>
              <w:pStyle w:val="TAC"/>
            </w:pPr>
            <w:r>
              <w:pict w14:anchorId="5B2F45AF">
                <v:shape id="_x0000_i1055" type="#_x0000_t75" style="width:31.3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1D29&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C31D29&quot; wsp:rsidRDefault=&quot;00C31D29&quot; wsp:rsidP=&quot;00C31D29&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Sub&gt;&lt;m:r&gt;&lt;w:rPr&gt;&lt;w:rFonts w:ascii=&quot;Cambria Math&quot; w:h-ansi=&quot;Cambria Math&quot;/&gt;&lt;wx:font wx:val=&quot;Cambria Math&quot;/&gt;&lt;w:i/&gt;&lt;/w:rPr&gt;&lt;m:t&gt;-1&lt;/m:t&gt;&lt;/m:r&gt;&lt;/m:oMath&gt;&lt;/m:oMathPara&gt;&lt;/w:p&gt;&lt;w:sectPr wsp:rsidR=&quot;00000000&quot; wsp:rsidRPr=&quot;00C31D2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463" w:name="_Toc21101063"/>
      <w:bookmarkStart w:id="464" w:name="_Toc29810102"/>
      <w:bookmarkStart w:id="465" w:name="_Toc37273379"/>
      <w:bookmarkStart w:id="466" w:name="_Toc45884694"/>
      <w:bookmarkStart w:id="467" w:name="_Toc53182658"/>
      <w:bookmarkStart w:id="468" w:name="_Toc58865052"/>
      <w:bookmarkStart w:id="469" w:name="_Toc58866634"/>
      <w:bookmarkStart w:id="470" w:name="_Toc66717667"/>
      <w:r w:rsidRPr="006F0B54">
        <w:t>4.9.2.2.3</w:t>
      </w:r>
      <w:r w:rsidRPr="006F0B54">
        <w:tab/>
        <w:t>NR FR2 test model 3.1 (NR-FR2-TM3.1)</w:t>
      </w:r>
      <w:bookmarkEnd w:id="463"/>
      <w:bookmarkEnd w:id="464"/>
      <w:bookmarkEnd w:id="465"/>
      <w:bookmarkEnd w:id="466"/>
      <w:bookmarkEnd w:id="467"/>
      <w:bookmarkEnd w:id="468"/>
      <w:bookmarkEnd w:id="469"/>
      <w:bookmarkEnd w:id="470"/>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77777777"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w:r w:rsidRPr="00972FED">
        <w:rPr>
          <w:lang w:val="en-US" w:eastAsia="zh-CN"/>
        </w:rPr>
        <w:fldChar w:fldCharType="begin"/>
      </w:r>
      <w:r w:rsidRPr="00972FED">
        <w:rPr>
          <w:lang w:val="en-US" w:eastAsia="zh-CN"/>
        </w:rPr>
        <w:instrText xml:space="preserve"> QUOTE </w:instrText>
      </w:r>
      <w:r w:rsidR="00350F27">
        <w:rPr>
          <w:position w:val="-6"/>
        </w:rPr>
        <w:pict w14:anchorId="4DB56FA9">
          <v:shape id="_x0000_i1056" type="#_x0000_t75" style="width:41.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rPr>
          <w:lang w:val="en-US" w:eastAsia="zh-CN"/>
        </w:rPr>
        <w:instrText xml:space="preserve"> </w:instrText>
      </w:r>
      <w:r w:rsidRPr="00972FED">
        <w:rPr>
          <w:lang w:val="en-US" w:eastAsia="zh-CN"/>
        </w:rPr>
        <w:fldChar w:fldCharType="separate"/>
      </w:r>
      <w:r w:rsidR="00350F27">
        <w:rPr>
          <w:position w:val="-6"/>
        </w:rPr>
        <w:pict w14:anchorId="17AF25A7">
          <v:shape id="_x0000_i1057" type="#_x0000_t75" style="width:41.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244E&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244E&quot; wsp:rsidP=&quot;009B244E&quot;&gt;&lt;m:oMathPara&gt;&lt;m:oMath&gt;&lt;m:sSub&gt;&lt;m:sSubPr&gt;&lt;m:ctrlPr&gt;&lt;w:rPr&gt;&lt;w:rFonts w:ascii=&quot;Cambria Math&quot; w:h-ansi=&quot;Cambria Math&quot;/&gt;&lt;wx:font wx:val=&quot;Cambria Math&quot;/&gt;&lt;w:i/&gt;&lt;w:i-cs/&gt;&lt;w:sz w:val=&quot;24&quot;/&gt;&lt;w:sz-cs w:val=&quot;24&quot;/&gt;&lt;/w:rPr&gt;&lt;/m:ctrlPr&gt;&lt;/m:sSub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972FED">
        <w:rPr>
          <w:lang w:val="en-US" w:eastAsia="zh-CN"/>
        </w:rPr>
        <w:fldChar w:fldCharType="end"/>
      </w:r>
      <w:r w:rsidRPr="006F0B54">
        <w:rPr>
          <w:lang w:val="en-US" w:eastAsia="zh-CN"/>
        </w:rPr>
        <w:t xml:space="preserve"> and </w:t>
      </w:r>
      <w:r w:rsidRPr="00972FED">
        <w:fldChar w:fldCharType="begin"/>
      </w:r>
      <w:r w:rsidRPr="00972FED">
        <w:instrText xml:space="preserve"> QUOTE </w:instrText>
      </w:r>
      <w:r w:rsidR="00350F27">
        <w:rPr>
          <w:position w:val="-5"/>
        </w:rPr>
        <w:pict w14:anchorId="4C67979B">
          <v:shape id="_x0000_i1058" type="#_x0000_t75" style="width:4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instrText xml:space="preserve"> </w:instrText>
      </w:r>
      <w:r w:rsidRPr="00972FED">
        <w:fldChar w:fldCharType="separate"/>
      </w:r>
      <w:r w:rsidR="00350F27">
        <w:rPr>
          <w:position w:val="-5"/>
        </w:rPr>
        <w:pict w14:anchorId="3CE5F310">
          <v:shape id="_x0000_i1059" type="#_x0000_t75" style="width:4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2CA8&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2CA8&quot; wsp:rsidP=&quot;00592CA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r&gt;&lt;w:rPr&gt;&lt;w:rFonts w:ascii=&quot;Cambria Math&quot; w:h-ansi=&quot;Cambria Math&quot;/&gt;&lt;wx:font wx:val=&quot;Cambria Math&quot;/&gt;&lt;w:i/&gt;&lt;w:lang w:fareast=&quot;ZH-CN&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972FED">
        <w:fldChar w:fldCharType="end"/>
      </w:r>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471" w:name="_Toc21101064"/>
      <w:bookmarkStart w:id="472" w:name="_Toc29810103"/>
      <w:bookmarkStart w:id="473" w:name="_Toc37273380"/>
      <w:bookmarkStart w:id="474" w:name="_Toc45884695"/>
      <w:bookmarkStart w:id="475" w:name="_Toc53182659"/>
      <w:bookmarkStart w:id="476" w:name="_Toc58865053"/>
      <w:bookmarkStart w:id="477" w:name="_Toc58866635"/>
      <w:bookmarkStart w:id="478" w:name="_Toc66717668"/>
      <w:r w:rsidRPr="006F0B54">
        <w:t>4.9.2.3</w:t>
      </w:r>
      <w:r w:rsidRPr="006F0B54">
        <w:tab/>
        <w:t>Data content of physical channels and signals for NR-FR2-TM</w:t>
      </w:r>
      <w:bookmarkEnd w:id="471"/>
      <w:bookmarkEnd w:id="472"/>
      <w:bookmarkEnd w:id="473"/>
      <w:bookmarkEnd w:id="474"/>
      <w:bookmarkEnd w:id="475"/>
      <w:bookmarkEnd w:id="476"/>
      <w:bookmarkEnd w:id="477"/>
      <w:bookmarkEnd w:id="478"/>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77777777" w:rsidR="00972FED" w:rsidRPr="006F0B54" w:rsidRDefault="00972FED" w:rsidP="00972FED">
      <w:pPr>
        <w:pStyle w:val="B1"/>
        <w:rPr>
          <w:noProof/>
        </w:rPr>
      </w:pPr>
      <w:bookmarkStart w:id="479" w:name="_Toc21101065"/>
      <w:r w:rsidRPr="006F0B54">
        <w:rPr>
          <w:noProof/>
        </w:rPr>
        <w:t>-</w:t>
      </w:r>
      <w:r w:rsidRPr="006F0B54">
        <w:rPr>
          <w:noProof/>
        </w:rPr>
        <w:tab/>
      </w:r>
      <w:r w:rsidRPr="00972FED">
        <w:rPr>
          <w:noProof/>
        </w:rPr>
        <w:fldChar w:fldCharType="begin"/>
      </w:r>
      <w:r w:rsidRPr="00972FED">
        <w:rPr>
          <w:noProof/>
        </w:rPr>
        <w:instrText xml:space="preserve"> QUOTE </w:instrText>
      </w:r>
      <w:r w:rsidR="00350F27">
        <w:rPr>
          <w:position w:val="-5"/>
        </w:rPr>
        <w:pict w14:anchorId="6C92359F">
          <v:shape id="_x0000_i1060"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2FED">
        <w:rPr>
          <w:noProof/>
        </w:rPr>
        <w:instrText xml:space="preserve"> </w:instrText>
      </w:r>
      <w:r w:rsidRPr="00972FED">
        <w:rPr>
          <w:noProof/>
        </w:rPr>
        <w:fldChar w:fldCharType="separate"/>
      </w:r>
      <w:r w:rsidR="00350F27">
        <w:rPr>
          <w:position w:val="-5"/>
        </w:rPr>
        <w:pict w14:anchorId="46BA2B23">
          <v:shape id="_x0000_i1061"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587&quot;/&gt;&lt;wsp:rsid wsp:val=&quot;00F325C8&quot;/&gt;&lt;wsp:rsid wsp:val=&quot;00F653B8&quot;/&gt;&lt;wsp:rsid wsp:val=&quot;00F9008D&quot;/&gt;&lt;wsp:rsid wsp:val=&quot;00FA1266&quot;/&gt;&lt;wsp:rsid wsp:val=&quot;00FC1192&quot;/&gt;&lt;/wsp:rsids&gt;&lt;/w:docPr&gt;&lt;w:body&gt;&lt;wx:sect&gt;&lt;w:p wsp:rsidR=&quot;00000000&quot; wsp:rsidRDefault=&quot;00F30587&quot; wsp:rsidP=&quot;00F30587&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972FED">
        <w:rPr>
          <w:noProof/>
        </w:rPr>
        <w:fldChar w:fldCharType="end"/>
      </w:r>
      <w:r w:rsidRPr="006F0B54">
        <w:rPr>
          <w:noProof/>
        </w:rPr>
        <w:t xml:space="preserve"> for the lowest configured carrier, </w:t>
      </w:r>
      <w:r w:rsidRPr="00972FED">
        <w:rPr>
          <w:noProof/>
        </w:rPr>
        <w:fldChar w:fldCharType="begin"/>
      </w:r>
      <w:r w:rsidRPr="00972FED">
        <w:rPr>
          <w:noProof/>
        </w:rPr>
        <w:instrText xml:space="preserve"> QUOTE </w:instrText>
      </w:r>
      <w:r w:rsidR="00350F27">
        <w:rPr>
          <w:position w:val="-5"/>
        </w:rPr>
        <w:pict w14:anchorId="54C42E5F">
          <v:shape id="_x0000_i1062"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rPr>
          <w:noProof/>
        </w:rPr>
        <w:instrText xml:space="preserve"> </w:instrText>
      </w:r>
      <w:r w:rsidRPr="00972FED">
        <w:rPr>
          <w:noProof/>
        </w:rPr>
        <w:fldChar w:fldCharType="separate"/>
      </w:r>
      <w:r w:rsidR="00350F27">
        <w:rPr>
          <w:position w:val="-5"/>
        </w:rPr>
        <w:pict w14:anchorId="31D58141">
          <v:shape id="_x0000_i1063" type="#_x0000_t75" style="width:36.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0E31&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0E31&quot; wsp:rsidP=&quot;00C40E31&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972FED">
        <w:rPr>
          <w:noProof/>
        </w:rPr>
        <w:fldChar w:fldCharType="end"/>
      </w:r>
      <w:r w:rsidRPr="006F0B54">
        <w:rPr>
          <w:noProof/>
        </w:rPr>
        <w:t xml:space="preserve"> for the 2</w:t>
      </w:r>
      <w:r w:rsidRPr="006F0B54">
        <w:rPr>
          <w:noProof/>
          <w:vertAlign w:val="superscript"/>
        </w:rPr>
        <w:t>nd</w:t>
      </w:r>
      <w:r w:rsidRPr="006F0B54">
        <w:rPr>
          <w:noProof/>
          <w:lang w:val="en-US"/>
        </w:rPr>
        <w:t xml:space="preserve"> lowest configured carrier, …  </w:t>
      </w:r>
      <w:r w:rsidRPr="00972FED">
        <w:rPr>
          <w:noProof/>
          <w:lang w:val="en-US"/>
        </w:rPr>
        <w:fldChar w:fldCharType="begin"/>
      </w:r>
      <w:r w:rsidRPr="00972FED">
        <w:rPr>
          <w:noProof/>
          <w:lang w:val="en-US"/>
        </w:rPr>
        <w:instrText xml:space="preserve"> QUOTE </w:instrText>
      </w:r>
      <w:r w:rsidR="00350F27">
        <w:rPr>
          <w:position w:val="-5"/>
        </w:rPr>
        <w:pict w14:anchorId="5D5D82C0">
          <v:shape id="_x0000_i1064"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2FED">
        <w:rPr>
          <w:noProof/>
          <w:lang w:val="en-US"/>
        </w:rPr>
        <w:instrText xml:space="preserve"> </w:instrText>
      </w:r>
      <w:r w:rsidRPr="00972FED">
        <w:rPr>
          <w:noProof/>
          <w:lang w:val="en-US"/>
        </w:rPr>
        <w:fldChar w:fldCharType="separate"/>
      </w:r>
      <w:r w:rsidR="00350F27">
        <w:rPr>
          <w:position w:val="-5"/>
        </w:rPr>
        <w:pict w14:anchorId="0F0D256D">
          <v:shape id="_x0000_i1065"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12A8&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F212A8&quot; wsp:rsidP=&quot;00F212A8&quot;&gt;&lt;m:oMathPara&gt;&lt;m:oMath&gt;&lt;m:sSubSup&gt;&lt;m:sSubSupPr&gt;&lt;m:ctrlPr&gt;&lt;w:rPr&gt;&lt;w:rFonts w:ascii=&quot;Cambria Math&quot; w:h-ansi=&quot;Cambria Math&quot;/&gt;&lt;wx:font wx:val=&quot;Cambria Math&quot;/&gt;&lt;w:i/&gt;&lt;w:noProof/&gt;&lt;/w:rPr&gt;&lt;/m:ctrlPr&gt;&lt;/m:sSubSupPr&gt;&lt;m:e&gt;&lt;m:r&gt;&lt;w:rPr&gt;&lt;w:rFonts w:ascii=&quot;Cambria Math&quot; w:h-ansi=&quot;Cambria Math&quot;/&gt;&lt;wx:font wx:val=&quot;Cambria Math&quot;/&gt;&lt;w:i/&gt;&lt;w:noProof/&gt;&lt;/w:rPr&gt;&lt;m:t&gt;N&lt;/m:t&gt;&lt;/m:r&gt;&lt;/m:e&gt;&lt;m:sub&gt;&lt;m:r&gt;&lt;m:rPr&gt;&lt;m:nor/&gt;&lt;/m:rPr&gt;&lt;w:rPr&gt;&lt;w:i/&gt;&lt;w:noProof/&gt;&lt;/w:rPr&gt;&lt;m:t&gt;ID&lt;/m:t&gt;&lt;/m:r&gt;&lt;/m:sub&gt;&lt;m:sup&gt;&lt;m:r&gt;&lt;m:rPr&gt;&lt;m:nor/&gt;&lt;/m:rPr&gt;&lt;w:rPr&gt;&lt;w:i/&gt;&lt;w:noProof/&gt;&lt;/w:rPr&gt;&lt;m:t&gt;cell&lt;/m:t&gt;&lt;/m:r&gt;&lt;/m:sup&gt;&lt;/m:sSubSup&gt;&lt;m:r&gt;&lt;w:rPr&gt;&lt;w:rFonts w:ascii=&quot;Cambria Math&quot; w:h-ansi=&quot;Cambria Math&quot;/&gt;&lt;wx:font wx:val=&quot;Cambria Math&quot;/&gt;&lt;w:i/&gt;&lt;w:noProof/&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972FED">
        <w:rPr>
          <w:noProof/>
          <w:lang w:val="en-US"/>
        </w:rPr>
        <w:fldChar w:fldCharType="end"/>
      </w:r>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480" w:name="_Toc29810104"/>
      <w:bookmarkStart w:id="481" w:name="_Toc37273381"/>
      <w:bookmarkStart w:id="482" w:name="_Toc45884696"/>
      <w:bookmarkStart w:id="483" w:name="_Toc53182660"/>
      <w:bookmarkStart w:id="484" w:name="_Toc58865054"/>
      <w:bookmarkStart w:id="485" w:name="_Toc58866636"/>
      <w:bookmarkStart w:id="486" w:name="_Toc66717669"/>
      <w:r w:rsidRPr="006F0B54">
        <w:t>4.9.2.3.1</w:t>
      </w:r>
      <w:r w:rsidRPr="006F0B54">
        <w:tab/>
        <w:t>PDCCH</w:t>
      </w:r>
      <w:bookmarkEnd w:id="479"/>
      <w:bookmarkEnd w:id="480"/>
      <w:bookmarkEnd w:id="481"/>
      <w:bookmarkEnd w:id="482"/>
      <w:bookmarkEnd w:id="483"/>
      <w:bookmarkEnd w:id="484"/>
      <w:bookmarkEnd w:id="485"/>
      <w:bookmarkEnd w:id="486"/>
    </w:p>
    <w:p w14:paraId="5E08DA57"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350F27">
        <w:rPr>
          <w:position w:val="-8"/>
        </w:rPr>
        <w:pict w14:anchorId="2D31FC0B">
          <v:shape id="_x0000_i1066" type="#_x0000_t75" style="width:60.7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rPr>
          <w:lang w:eastAsia="x-none"/>
        </w:rPr>
        <w:instrText xml:space="preserve"> </w:instrText>
      </w:r>
      <w:r w:rsidRPr="00972FED">
        <w:rPr>
          <w:lang w:eastAsia="x-none"/>
        </w:rPr>
        <w:fldChar w:fldCharType="separate"/>
      </w:r>
      <w:r w:rsidR="00350F27">
        <w:rPr>
          <w:position w:val="-8"/>
        </w:rPr>
        <w:pict w14:anchorId="6BF71FDD">
          <v:shape id="_x0000_i1067" type="#_x0000_t75" style="width:60.7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6FEB&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6FEB&quot; wsp:rsidP=&quot;00E06FEB&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symb&lt;/m:t&gt;&lt;/m:r&gt;&lt;/m:sub&gt;&lt;m:sup&gt;&lt;m:r&gt;&lt;w:rPr&gt;&lt;w:rFonts w:ascii=&quot;Cambria Math&quot; w:h-ansi=&quot;Cambria Math&quot;/&gt;&lt;wx:font wx:val=&quot;Cambria Math&quot;/&gt;&lt;w:i/&gt;&lt;/w:rPr&gt;&lt;m:t&gt;CORESET&lt;/m:t&gt;&lt;/m:r&gt;&lt;/m:sup&gt;&lt;/m:sSubSup&gt;&lt;m:r&gt;&lt;m:rPr&gt;&lt;m:sty m:val=&quot;p&quot;/&gt;&lt;/m:rPr&gt;&lt;w:rPr&gt;&lt;w:rFonts w:ascii=&quot;Cambria Math&quot; w:h-ansi=&quot;Cambria Math&quot;/&gt;&lt;wx:font wx:val=&quot;Cambria Math&quot;/&gt;&lt;/w:rPr&gt;&lt;m:t&gt;=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972FED">
        <w:rPr>
          <w:lang w:eastAsia="x-none"/>
        </w:rPr>
        <w:fldChar w:fldCharType="end"/>
      </w:r>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fldChar w:fldCharType="begin"/>
      </w:r>
      <w:r w:rsidRPr="00972FED">
        <w:instrText xml:space="preserve"> QUOTE </w:instrText>
      </w:r>
      <w:r w:rsidR="00350F27">
        <w:rPr>
          <w:position w:val="-5"/>
        </w:rPr>
        <w:pict w14:anchorId="446D5F13">
          <v:shape id="_x0000_i1068" type="#_x0000_t75" style="width:45.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972FED">
        <w:instrText xml:space="preserve"> </w:instrText>
      </w:r>
      <w:r w:rsidRPr="00972FED">
        <w:fldChar w:fldCharType="separate"/>
      </w:r>
      <w:r w:rsidR="00350F27">
        <w:rPr>
          <w:position w:val="-5"/>
        </w:rPr>
        <w:pict w14:anchorId="0EF61240">
          <v:shape id="_x0000_i1069" type="#_x0000_t75" style="width:45.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3F&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9133F&quot; wsp:rsidP=&quot;00D9133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972FED">
        <w:fldChar w:fldCharType="end"/>
      </w:r>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77777777" w:rsidR="00972FED" w:rsidRPr="006F0B54" w:rsidRDefault="00972FED" w:rsidP="00972FED">
      <w:pPr>
        <w:pStyle w:val="B1"/>
        <w:rPr>
          <w:lang w:eastAsia="x-none"/>
        </w:rPr>
      </w:pPr>
      <w:r w:rsidRPr="006F0B54">
        <w:rPr>
          <w:lang w:eastAsia="x-none"/>
        </w:rPr>
        <w:t>-</w:t>
      </w:r>
      <w:r w:rsidRPr="006F0B54">
        <w:rPr>
          <w:lang w:eastAsia="x-none"/>
        </w:rPr>
        <w:tab/>
      </w:r>
      <w:r w:rsidRPr="00972FED">
        <w:rPr>
          <w:lang w:eastAsia="x-none"/>
        </w:rPr>
        <w:fldChar w:fldCharType="begin"/>
      </w:r>
      <w:r w:rsidRPr="00972FED">
        <w:rPr>
          <w:lang w:eastAsia="x-none"/>
        </w:rPr>
        <w:instrText xml:space="preserve"> QUOTE </w:instrText>
      </w:r>
      <w:r w:rsidR="00350F27">
        <w:rPr>
          <w:position w:val="-5"/>
        </w:rPr>
        <w:pict w14:anchorId="71F9981C">
          <v:shape id="_x0000_i1070" type="#_x0000_t75" style="width:4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972FED">
        <w:rPr>
          <w:lang w:eastAsia="x-none"/>
        </w:rPr>
        <w:instrText xml:space="preserve"> </w:instrText>
      </w:r>
      <w:r w:rsidRPr="00972FED">
        <w:rPr>
          <w:lang w:eastAsia="x-none"/>
        </w:rPr>
        <w:fldChar w:fldCharType="separate"/>
      </w:r>
      <w:r w:rsidR="00350F27">
        <w:rPr>
          <w:position w:val="-5"/>
        </w:rPr>
        <w:pict w14:anchorId="09414A1E">
          <v:shape id="_x0000_i1071" type="#_x0000_t75" style="width:4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0ED&quot;/&gt;&lt;wsp:rsid wsp:val=&quot;00FC1192&quot;/&gt;&lt;/wsp:rsids&gt;&lt;/w:docPr&gt;&lt;w:body&gt;&lt;wx:sect&gt;&lt;w:p wsp:rsidR=&quot;00000000&quot; wsp:rsidRDefault=&quot;00FC10ED&quot; wsp:rsidP=&quot;00FC10ED&quot;&gt;&lt;m:oMathPara&gt;&lt;m:oMath&gt;&lt;m:sSub&gt;&lt;m:sSubPr&gt;&lt;m:ctrlPr&gt;&lt;w:rPr&gt;&lt;w:rFonts w:ascii=&quot;Cambria Math&quot; w:h-ansi=&quot;Cambria Math&quot;/&gt;&lt;wx:font wx:val=&quot;Cambria Math&quot;/&gt;&lt;w:lang/&gt;&lt;/w:rPr&gt;&lt;/m:ctrlPr&gt;&lt;/m:sSubPr&gt;&lt;m:e&gt;&lt;m:r&gt;&lt;w:rPr&gt;&lt;w:rFonts w:ascii=&quot;Cambria Math&quot; w:h-ansi=&quot;Cambria Math&quot;/&gt;&lt;wx:font wx:val=&quot;Cambria Math&quot;/&gt;&lt;w:i/&gt;&lt;w:lang/&gt;&lt;/w:rPr&gt;&lt;m:t&gt;n&lt;/m:t&gt;&lt;/m:r&gt;&lt;/m:e&gt;&lt;m:sub&gt;&lt;m:r&gt;&lt;m:rPr&gt;&lt;m:nor/&gt;&lt;/m:rPr&gt;&lt;w:rPr&gt;&lt;w:lang/&gt;&lt;/w:rPr&gt;&lt;m:t&gt;RNTI&lt;/m:t&gt;&lt;/m:r&gt;&lt;/m:sub&gt;&lt;/m:sSub&gt;&lt;m:r&gt;&lt;m:rPr&gt;&lt;m:sty m:val=&quot;p&quot;/&gt;&lt;/m:rPr&gt;&lt;w:rPr&gt;&lt;w:rFonts w:ascii=&quot;Cambria Math&quot; w:h-ansi=&quot;Cambria Math&quot;/&gt;&lt;wx:font wx:val=&quot;Cambria Math&quot;/&gt;&lt;w:lang/&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972FED">
        <w:rPr>
          <w:lang w:eastAsia="x-none"/>
        </w:rPr>
        <w:fldChar w:fldCharType="end"/>
      </w:r>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487" w:name="_Toc21101066"/>
      <w:bookmarkStart w:id="488" w:name="_Toc29810105"/>
      <w:bookmarkStart w:id="489" w:name="_Toc37273382"/>
      <w:bookmarkStart w:id="490" w:name="_Toc45884697"/>
      <w:bookmarkStart w:id="491" w:name="_Toc53182661"/>
      <w:bookmarkStart w:id="492" w:name="_Toc58865055"/>
      <w:bookmarkStart w:id="493" w:name="_Toc58866637"/>
      <w:bookmarkStart w:id="494" w:name="_Toc66717670"/>
      <w:r w:rsidRPr="006F0B54">
        <w:t>4.9.2.3.2</w:t>
      </w:r>
      <w:r w:rsidRPr="006F0B54">
        <w:tab/>
        <w:t>PDSCH</w:t>
      </w:r>
      <w:bookmarkEnd w:id="487"/>
      <w:bookmarkEnd w:id="488"/>
      <w:bookmarkEnd w:id="489"/>
      <w:bookmarkEnd w:id="490"/>
      <w:bookmarkEnd w:id="491"/>
      <w:bookmarkEnd w:id="492"/>
      <w:bookmarkEnd w:id="493"/>
      <w:bookmarkEnd w:id="494"/>
    </w:p>
    <w:p w14:paraId="66B172C5" w14:textId="1944590D"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w:r w:rsidRPr="0075748B">
        <w:fldChar w:fldCharType="begin"/>
      </w:r>
      <w:r w:rsidRPr="0075748B">
        <w:instrText xml:space="preserve"> QUOTE </w:instrText>
      </w:r>
      <w:r w:rsidR="00350F27">
        <w:rPr>
          <w:position w:val="-4"/>
        </w:rPr>
        <w:pict w14:anchorId="779D29FD">
          <v:shape id="_x0000_i1072" type="#_x0000_t75" style="width:23.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75748B">
        <w:instrText xml:space="preserve"> </w:instrText>
      </w:r>
      <w:r w:rsidRPr="0075748B">
        <w:fldChar w:fldCharType="separate"/>
      </w:r>
      <w:r w:rsidR="00350F27">
        <w:rPr>
          <w:position w:val="-4"/>
        </w:rPr>
        <w:pict w14:anchorId="127E7B14">
          <v:shape id="_x0000_i1073" type="#_x0000_t75" style="width:23.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12FF&quot;/&gt;&lt;wsp:rsid wsp:val=&quot;000D58AB&quot;/&gt;&lt;wsp:rsid wsp:val=&quot;000D651E&quot;/&gt;&lt;wsp:rsid wsp:val=&quot;001325CE&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43&quot;/&gt;&lt;wsp:rsid wsp:val=&quot;0023400D&quot;/&gt;&lt;wsp:rsid wsp:val=&quot;002347A2&quot;/&gt;&lt;wsp:rsid wsp:val=&quot;002675F0&quot;/&gt;&lt;wsp:rsid wsp:val=&quot;002B6339&quot;/&gt;&lt;wsp:rsid wsp:val=&quot;002E00EE&quot;/&gt;&lt;wsp:rsid wsp:val=&quot;003172DC&quot;/&gt;&lt;wsp:rsid wsp:val=&quot;0035462D&quot;/&gt;&lt;wsp:rsid wsp:val=&quot;00375248&quot;/&gt;&lt;wsp:rsid wsp:val=&quot;003765B8&quot;/&gt;&lt;wsp:rsid wsp:val=&quot;003C3971&quot;/&gt;&lt;wsp:rsid wsp:val=&quot;00423334&quot;/&gt;&lt;wsp:rsid wsp:val=&quot;004345EC&quot;/&gt;&lt;wsp:rsid wsp:val=&quot;00445D6C&quot;/&gt;&lt;wsp:rsid wsp:val=&quot;00465515&quot;/&gt;&lt;wsp:rsid wsp:val=&quot;004D3578&quot;/&gt;&lt;wsp:rsid wsp:val=&quot;004E213A&quot;/&gt;&lt;wsp:rsid wsp:val=&quot;004F0988&quot;/&gt;&lt;wsp:rsid wsp:val=&quot;004F3340&quot;/&gt;&lt;wsp:rsid wsp:val=&quot;005228C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748B&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7DBA&quot;/&gt;&lt;wsp:rsid wsp:val=&quot;008E7037&quot;/&gt;&lt;wsp:rsid wsp:val=&quot;0090271F&quot;/&gt;&lt;wsp:rsid wsp:val=&quot;00902E23&quot;/&gt;&lt;wsp:rsid wsp:val=&quot;009114D7&quot;/&gt;&lt;wsp:rsid wsp:val=&quot;0091348E&quot;/&gt;&lt;wsp:rsid wsp:val=&quot;00917CCB&quot;/&gt;&lt;wsp:rsid wsp:val=&quot;00942EC2&quot;/&gt;&lt;wsp:rsid wsp:val=&quot;0096083B&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50AA&quot;/&gt;&lt;wsp:rsid wsp:val=&quot;00D20BC4&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7315&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6083B&quot; wsp:rsidP=&quot;0096083B&quot;&gt;&lt;m:oMathPara&gt;&lt;m:oMath&gt;&lt;m:sSub&gt;&lt;m:sSubPr&gt;&lt;m:ctrlPr&gt;&lt;aml:annotation aml:id=&quot;0&quot; w:type=&quot;Word.Insertion&quot; aml:author=&quot;CR0288&quot; aml:createdate=&quot;2021-03-08T12:05:00Z&quot;&gt;&lt;aml:content&gt;&lt;w:rPr&gt;&lt;w:rFonts w:ascii=&quot;Cambria Math&quot; w:h-ansi=&quot;Cambria Math&quot;/&gt;&lt;wx:font wx:val=&quot;Cambria Math&quot;/&gt;&lt;w:i/&gt;&lt;w:lang w:fareast=&quot;ZH-CN&quot;/&gt;&lt;/w:rPr&gt;&lt;/aml:content&gt;&lt;/aml:annotation&gt;&lt;/m:ctrlPr&gt;&lt;/m:sSubPr&gt;&lt;m:e&gt;&lt;m:r&gt;&lt;aml:annotation aml:id=&quot;1&quot; w:type=&quot;Word.Insertion&quot; aml:author=&quot;CR0288&quot; aml:createdate=&quot;2021-03-08T12:05:00Z&quot;&gt;&lt;aml:content&gt;&lt;w:rPr&gt;&lt;w:rFonts w:ascii=&quot;Cambria Math&quot; w:h-ansi=&quot;Cambria Math&quot;/&gt;&lt;wx:font wx:val=&quot;Cambria Math&quot;/&gt;&lt;w:i/&gt;&lt;w:lang w:fareast=&quot;ZH-CN&quot;/&gt;&lt;/w:rPr&gt;&lt;m:t&gt;n&lt;/m:t&gt;&lt;/aml:content&gt;&lt;/aml:annotation&gt;&lt;/m:r&gt;&lt;/m:e&gt;&lt;m:sub&gt;&lt;m:r&gt;&lt;aml:annotation aml:id=&quot;2&quot; w:type=&quot;Word.Insertion&quot; aml:author=&quot;CR0288&quot; aml:createdate=&quot;2021-03-08T12:05:00Z&quot;&gt;&lt;aml:content&gt;&lt;m:rPr&gt;&lt;m:sty m:val=&quot;p&quot;/&gt;&lt;/m:rPr&gt;&lt;w:rPr&gt;&lt;w:rFonts w:ascii=&quot;Cambria Math&quot; w:h-ansi=&quot;Cambria Math&quot;/&gt;&lt;wx:font wx:val=&quot;Cambria Math&quot;/&gt;&lt;w:lang w:fareast=&quot;ZH-CN&quot;/&gt;&lt;/w:rPr&gt;&lt;m:t&gt;RN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75748B">
        <w:fldChar w:fldCharType="end"/>
      </w:r>
      <w:r>
        <w:t>).</w:t>
      </w:r>
    </w:p>
    <w:p w14:paraId="20E278A6" w14:textId="77777777"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w:r w:rsidRPr="00972FED">
        <w:fldChar w:fldCharType="begin"/>
      </w:r>
      <w:r w:rsidRPr="00972FED">
        <w:instrText xml:space="preserve"> QUOTE </w:instrText>
      </w:r>
      <w:r w:rsidR="00350F27">
        <w:rPr>
          <w:position w:val="-5"/>
        </w:rPr>
        <w:pict w14:anchorId="7444B1D8">
          <v:shape id="_x0000_i107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972FED">
        <w:instrText xml:space="preserve"> </w:instrText>
      </w:r>
      <w:r w:rsidRPr="00972FED">
        <w:fldChar w:fldCharType="separate"/>
      </w:r>
      <w:r w:rsidR="00350F27">
        <w:rPr>
          <w:position w:val="-5"/>
        </w:rPr>
        <w:pict w14:anchorId="66446850">
          <v:shape id="_x0000_i107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69BE&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69BE&quot; wsp:rsidP=&quot;008A69BE&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972FED">
        <w:fldChar w:fldCharType="end"/>
      </w:r>
      <w:r w:rsidRPr="006F0B54">
        <w:t xml:space="preserve">. </w:t>
      </w:r>
      <w:r w:rsidRPr="006F0B54">
        <w:rPr>
          <w:rFonts w:eastAsia="SimSun" w:hint="eastAsia"/>
          <w:lang w:val="en-US" w:eastAsia="zh-CN"/>
        </w:rPr>
        <w:t>For each NR-FR2-TM, PRBs are mapped to user</w:t>
      </w:r>
      <w:r w:rsidRPr="006F0B54">
        <w:t xml:space="preserve"> (</w:t>
      </w:r>
      <w:r w:rsidRPr="00972FED">
        <w:fldChar w:fldCharType="begin"/>
      </w:r>
      <w:r w:rsidRPr="00972FED">
        <w:instrText xml:space="preserve"> QUOTE </w:instrText>
      </w:r>
      <w:r w:rsidR="00350F27">
        <w:rPr>
          <w:position w:val="-5"/>
        </w:rPr>
        <w:pict w14:anchorId="1B794E9D">
          <v:shape id="_x0000_i1076"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972FED">
        <w:instrText xml:space="preserve"> </w:instrText>
      </w:r>
      <w:r w:rsidRPr="00972FED">
        <w:fldChar w:fldCharType="separate"/>
      </w:r>
      <w:r w:rsidR="00350F27">
        <w:rPr>
          <w:position w:val="-5"/>
        </w:rPr>
        <w:pict w14:anchorId="0A4A0675">
          <v:shape id="_x0000_i107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0CC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0CC8&quot; wsp:rsidP=&quot;00E90CC8&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rFonts w:ascii=&quot;Cambria Math&quot; w:h-ansi=&quot;Cambria Math&quot;/&gt;&lt;wx:font wx:val=&quot;Cambria Math&quot;/&gt;&lt;w:lang w:fareast=&quot;ZH-CN&quot;/&gt;&lt;/w:rPr&gt;&lt;m:t&gt;RN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972FED">
        <w:fldChar w:fldCharType="end"/>
      </w:r>
      <w:r w:rsidRPr="006F0B54">
        <w:t>) as follows:</w:t>
      </w:r>
    </w:p>
    <w:p w14:paraId="2509C48A" w14:textId="77777777" w:rsidR="00972FED" w:rsidRPr="006F0B54" w:rsidRDefault="00972FED" w:rsidP="00972FED">
      <w:pPr>
        <w:pStyle w:val="TH"/>
      </w:pPr>
      <w:r w:rsidRPr="006F0B54">
        <w:t xml:space="preserve">Table 4.9.2.3.2-1: Mapping of PRBs to </w:t>
      </w:r>
      <w:r w:rsidR="00CF6476">
        <w:rPr>
          <w:noProof/>
          <w:position w:val="-12"/>
          <w:lang w:val="en-US" w:eastAsia="zh-CN"/>
        </w:rPr>
        <w:pict w14:anchorId="3DD6D600">
          <v:shape id="_x0000_i1078" type="#_x0000_t75" style="width:26.9pt;height:18.15pt;visibility:visible;mso-wrap-style:square">
            <v:imagedata r:id="rId44" o:title=""/>
          </v:shape>
        </w:pict>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77777777" w:rsidR="00972FED" w:rsidRPr="006F0B54" w:rsidRDefault="00CF6476" w:rsidP="00972FED">
            <w:pPr>
              <w:pStyle w:val="TAH"/>
            </w:pPr>
            <w:r>
              <w:rPr>
                <w:noProof/>
                <w:position w:val="-12"/>
                <w:lang w:val="en-US" w:eastAsia="zh-CN"/>
              </w:rPr>
              <w:pict w14:anchorId="2AB31979">
                <v:shape id="_x0000_i1079" type="#_x0000_t75" style="width:26.9pt;height:18.15pt;visibility:visible;mso-wrap-style:square">
                  <v:imagedata r:id="rId44" o:title=""/>
                </v:shape>
              </w:pict>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350F27">
        <w:rPr>
          <w:position w:val="-5"/>
        </w:rPr>
        <w:pict w14:anchorId="2EC05323">
          <v:shape id="_x0000_i1080" type="#_x0000_t75" style="width:4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972FED">
        <w:instrText xml:space="preserve"> </w:instrText>
      </w:r>
      <w:r w:rsidRPr="00972FED">
        <w:fldChar w:fldCharType="separate"/>
      </w:r>
      <w:r w:rsidR="00350F27">
        <w:rPr>
          <w:position w:val="-5"/>
        </w:rPr>
        <w:pict w14:anchorId="133E534B">
          <v:shape id="_x0000_i1081" type="#_x0000_t75" style="width:45.1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460A3&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460A3&quot; wsp:rsidP=&quot;007460A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Sub&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972FED">
        <w:fldChar w:fldCharType="end"/>
      </w:r>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7777777"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 id="_x0000_i1082" type="#_x0000_t75" style="width:66.35pt;height:16.3pt" o:ole="">
            <v:imagedata r:id="rId46" o:title=""/>
          </v:shape>
          <o:OLEObject Type="Embed" ProgID="Equation.3" ShapeID="_x0000_i1082" DrawAspect="Content" ObjectID="_1679392784" r:id="rId47"/>
        </w:object>
      </w:r>
      <w:r w:rsidRPr="006F0B54">
        <w:t xml:space="preserve"> </w:t>
      </w:r>
      <w:r w:rsidRPr="006F0B54">
        <w:rPr>
          <w:position w:val="-14"/>
        </w:rPr>
        <w:object w:dxaOrig="1275" w:dyaOrig="375" w14:anchorId="0001D947">
          <v:shape id="_x0000_i1083" type="#_x0000_t75" style="width:66.35pt;height:21.3pt" o:ole="">
            <v:imagedata r:id="rId48" o:title=""/>
          </v:shape>
          <o:OLEObject Type="Embed" ProgID="Equation.3" ShapeID="_x0000_i1083" DrawAspect="Content" ObjectID="_1679392785" r:id="rId49"/>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84" type="#_x0000_t75" style="width:108.3pt;height:21.3pt" o:ole="">
            <v:imagedata r:id="rId50" o:title=""/>
          </v:shape>
          <o:OLEObject Type="Embed" ProgID="Equation.3" ShapeID="_x0000_i1084" DrawAspect="Content" ObjectID="_1679392786" r:id="rId51"/>
        </w:object>
      </w:r>
      <w:r w:rsidRPr="006F0B54">
        <w:rPr>
          <w:rFonts w:eastAsia="SimSun"/>
        </w:rPr>
        <w:t xml:space="preserve"> </w:t>
      </w:r>
      <w:r w:rsidRPr="006F0B54">
        <w:t xml:space="preserve">for codeword </w:t>
      </w:r>
      <w:r w:rsidRPr="00972FED">
        <w:rPr>
          <w:rFonts w:eastAsia="SimSun"/>
        </w:rPr>
        <w:fldChar w:fldCharType="begin"/>
      </w:r>
      <w:r w:rsidRPr="00972FED">
        <w:rPr>
          <w:rFonts w:eastAsia="SimSun"/>
        </w:rPr>
        <w:instrText xml:space="preserve"> QUOTE </w:instrText>
      </w:r>
      <w:r w:rsidR="00350F27">
        <w:rPr>
          <w:position w:val="-5"/>
        </w:rPr>
        <w:pict w14:anchorId="7CEC1188">
          <v:shape id="_x0000_i1085"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rPr>
          <w:rFonts w:eastAsia="SimSun"/>
        </w:rPr>
        <w:instrText xml:space="preserve"> </w:instrText>
      </w:r>
      <w:r w:rsidRPr="00972FED">
        <w:rPr>
          <w:rFonts w:eastAsia="SimSun"/>
        </w:rPr>
        <w:fldChar w:fldCharType="separate"/>
      </w:r>
      <w:r w:rsidR="00350F27">
        <w:rPr>
          <w:position w:val="-5"/>
        </w:rPr>
        <w:pict w14:anchorId="13665CA3">
          <v:shape id="_x0000_i1086"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27CC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27CC1&quot; wsp:rsidP=&quot;00227CC1&quot;&gt;&lt;m:oMathPara&gt;&lt;m:oMath&gt;&lt;m:r&gt;&lt;w:rPr&gt;&lt;w:rFonts w:ascii=&quot;Cambria Math&quot; w:h-ansi=&quot;Cambria Math&quot;/&gt;&lt;wx:font wx:val=&quot;Cambria Math&quot;/&gt;&lt;w:i/&gt;&lt;/w:rPr&gt;&lt;m:t&gt;q&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972FED">
        <w:rPr>
          <w:rFonts w:eastAsia="SimSun"/>
        </w:rPr>
        <w:fldChar w:fldCharType="end"/>
      </w:r>
      <w:r w:rsidRPr="006F0B54">
        <w:rPr>
          <w:rFonts w:eastAsia="SimSun"/>
        </w:rPr>
        <w:t xml:space="preserve"> </w:t>
      </w:r>
      <w:r w:rsidRPr="006F0B54">
        <w:t xml:space="preserve">shall be mapped onto the layers </w:t>
      </w:r>
      <w:r w:rsidRPr="006F0B54">
        <w:rPr>
          <w:position w:val="-10"/>
        </w:rPr>
        <w:object w:dxaOrig="2415" w:dyaOrig="405" w14:anchorId="4B243BEE">
          <v:shape id="_x0000_i1087" type="#_x0000_t75" style="width:123.35pt;height:20.65pt" o:ole="">
            <v:imagedata r:id="rId53" o:title=""/>
          </v:shape>
          <o:OLEObject Type="Embed" ProgID="Equation.3" ShapeID="_x0000_i1087" DrawAspect="Content" ObjectID="_1679392787" r:id="rId54"/>
        </w:object>
      </w:r>
      <w:r w:rsidRPr="006F0B54">
        <w:rPr>
          <w:rFonts w:eastAsia="SimSun"/>
        </w:rPr>
        <w:t xml:space="preserve">, </w:t>
      </w:r>
      <w:r w:rsidRPr="006F0B54">
        <w:rPr>
          <w:position w:val="-14"/>
        </w:rPr>
        <w:object w:dxaOrig="1560" w:dyaOrig="375" w14:anchorId="2161275C">
          <v:shape id="_x0000_i1088" type="#_x0000_t75" style="width:78.25pt;height:21.3pt" o:ole="">
            <v:imagedata r:id="rId55" o:title=""/>
          </v:shape>
          <o:OLEObject Type="Embed" ProgID="Equation.3" ShapeID="_x0000_i1088" DrawAspect="Content" ObjectID="_1679392788" r:id="rId56"/>
        </w:object>
      </w:r>
      <w:r w:rsidRPr="006F0B54">
        <w:rPr>
          <w:rFonts w:eastAsia="SimSun"/>
        </w:rPr>
        <w:t xml:space="preserve"> </w:t>
      </w:r>
      <w:r w:rsidRPr="006F0B54">
        <w:t>where</w:t>
      </w:r>
      <w:r w:rsidRPr="006F0B54">
        <w:rPr>
          <w:rFonts w:eastAsia="SimSun"/>
        </w:rPr>
        <w:t xml:space="preserve"> </w:t>
      </w:r>
      <w:r w:rsidRPr="00972FED">
        <w:fldChar w:fldCharType="begin"/>
      </w:r>
      <w:r w:rsidRPr="00972FED">
        <w:instrText xml:space="preserve"> QUOTE </w:instrText>
      </w:r>
      <w:r w:rsidR="00350F27">
        <w:rPr>
          <w:rFonts w:eastAsia="SimSun"/>
          <w:position w:val="-5"/>
        </w:rPr>
        <w:pict w14:anchorId="2B48FA0F">
          <v:shape id="_x0000_i1089" type="#_x0000_t75" style="width:5.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972FED">
        <w:instrText xml:space="preserve"> </w:instrText>
      </w:r>
      <w:r w:rsidRPr="00972FED">
        <w:fldChar w:fldCharType="separate"/>
      </w:r>
      <w:r w:rsidR="00350F27">
        <w:rPr>
          <w:rFonts w:eastAsia="SimSun"/>
          <w:position w:val="-5"/>
        </w:rPr>
        <w:pict w14:anchorId="11BEC9AC">
          <v:shape id="_x0000_i1090" type="#_x0000_t75" style="width:5.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D59&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D59&quot; wsp:rsidP=&quot;00461D5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972FED">
        <w:fldChar w:fldCharType="end"/>
      </w:r>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77777777" w:rsidR="00972FED" w:rsidRPr="006F0B54" w:rsidRDefault="00972FED" w:rsidP="00972FED">
      <w:pPr>
        <w:pStyle w:val="B1"/>
      </w:pPr>
      <w:r w:rsidRPr="006F0B54">
        <w:t>-</w:t>
      </w:r>
      <w:r w:rsidRPr="006F0B54">
        <w:rPr>
          <w:lang w:eastAsia="x-none"/>
        </w:rPr>
        <w:tab/>
      </w:r>
      <w:r w:rsidRPr="00972FED">
        <w:fldChar w:fldCharType="begin"/>
      </w:r>
      <w:r w:rsidRPr="00972FED">
        <w:instrText xml:space="preserve"> QUOTE </w:instrText>
      </w:r>
      <w:r w:rsidR="00350F27">
        <w:rPr>
          <w:position w:val="-6"/>
        </w:rPr>
        <w:pict w14:anchorId="54756D1F">
          <v:shape id="_x0000_i1091" type="#_x0000_t75" style="width:56.9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972FED">
        <w:instrText xml:space="preserve"> </w:instrText>
      </w:r>
      <w:r w:rsidRPr="00972FED">
        <w:fldChar w:fldCharType="separate"/>
      </w:r>
      <w:r w:rsidR="00350F27">
        <w:rPr>
          <w:position w:val="-6"/>
        </w:rPr>
        <w:pict w14:anchorId="636C2019">
          <v:shape id="_x0000_i1092" type="#_x0000_t75" style="width:56.95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7EB5&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7EB5&quot; wsp:rsidP=&quot;002E7EB5&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sup&gt;&lt;/m:sSubSup&gt;&lt;m:r&gt;&lt;w:rPr&gt;&lt;w:rFonts w:ascii=&quot;Cambria Math&quot; w:h-ansi=&quot;Cambria Math&quot;/&gt;&lt;wx:font wx:val=&quot;Cambria Math&quot;/&gt;&lt;w:i/&gt;&lt;/w:rPr&gt;&lt;m:t&gt;=&lt;/m:t&gt;&lt;/m:r&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ID&lt;/m:t&gt;&lt;/m:r&gt;&lt;/m:sub&gt;&lt;m:sup&gt;&lt;m:r&gt;&lt;m:rPr&gt;&lt;m:nor/&gt;&lt;/m:rPr&gt;&lt;w:rPr&gt;&lt;w:rFonts w:ascii=&quot;Cambria Math&quot; w:h-ansi=&quot;Cambria Math&quot;/&gt;&lt;wx:font wx:val=&quot;Cambria Math&quot;/&gt;&lt;/w:rPr&gt;&lt;m:t&gt;cell&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972FED">
        <w:fldChar w:fldCharType="end"/>
      </w:r>
    </w:p>
    <w:p w14:paraId="2AC821D9" w14:textId="77777777" w:rsidR="00972FED" w:rsidRPr="006F0B54" w:rsidRDefault="00972FED" w:rsidP="00972FED">
      <w:pPr>
        <w:pStyle w:val="B1"/>
        <w:rPr>
          <w:lang w:eastAsia="x-none"/>
        </w:rPr>
      </w:pPr>
      <w:r w:rsidRPr="006F0B54">
        <w:t>-</w:t>
      </w:r>
      <w:r w:rsidRPr="006F0B54">
        <w:tab/>
      </w:r>
      <w:r w:rsidRPr="00972FED">
        <w:rPr>
          <w:lang w:eastAsia="x-none"/>
        </w:rPr>
        <w:fldChar w:fldCharType="begin"/>
      </w:r>
      <w:r w:rsidRPr="00972FED">
        <w:rPr>
          <w:lang w:eastAsia="x-none"/>
        </w:rPr>
        <w:instrText xml:space="preserve"> QUOTE </w:instrText>
      </w:r>
      <w:r w:rsidR="00350F27">
        <w:rPr>
          <w:position w:val="-5"/>
        </w:rPr>
        <w:pict w14:anchorId="01889DF0">
          <v:shape id="_x0000_i1093"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972FED">
        <w:rPr>
          <w:lang w:eastAsia="x-none"/>
        </w:rPr>
        <w:instrText xml:space="preserve"> </w:instrText>
      </w:r>
      <w:r w:rsidRPr="00972FED">
        <w:rPr>
          <w:lang w:eastAsia="x-none"/>
        </w:rPr>
        <w:fldChar w:fldCharType="separate"/>
      </w:r>
      <w:r w:rsidR="00350F27">
        <w:rPr>
          <w:position w:val="-5"/>
        </w:rPr>
        <w:pict w14:anchorId="3CB0DA5E">
          <v:shape id="_x0000_i1094"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9F4425&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4425&quot; wsp:rsidP=&quot;009F4425&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CID&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972FED">
        <w:rPr>
          <w:lang w:eastAsia="x-none"/>
        </w:rPr>
        <w:fldChar w:fldCharType="end"/>
      </w:r>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495" w:name="_Toc21101067"/>
      <w:bookmarkStart w:id="496" w:name="_Toc29810106"/>
      <w:bookmarkStart w:id="497" w:name="_Toc37273383"/>
      <w:bookmarkStart w:id="498" w:name="_Toc45884698"/>
      <w:bookmarkStart w:id="499" w:name="_Toc53182662"/>
      <w:bookmarkStart w:id="500" w:name="_Toc58865056"/>
      <w:bookmarkStart w:id="501" w:name="_Toc58866638"/>
      <w:bookmarkStart w:id="502" w:name="_Toc66717671"/>
      <w:r w:rsidRPr="006F0B54">
        <w:t>4.10</w:t>
      </w:r>
      <w:r w:rsidRPr="006F0B54">
        <w:tab/>
        <w:t>Requirements for contiguous and non-contiguous spectrum</w:t>
      </w:r>
      <w:bookmarkEnd w:id="495"/>
      <w:bookmarkEnd w:id="496"/>
      <w:bookmarkEnd w:id="497"/>
      <w:bookmarkEnd w:id="498"/>
      <w:bookmarkEnd w:id="499"/>
      <w:bookmarkEnd w:id="500"/>
      <w:bookmarkEnd w:id="501"/>
      <w:bookmarkEnd w:id="502"/>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503" w:name="_Toc21101068"/>
      <w:bookmarkStart w:id="504" w:name="_Toc29810107"/>
      <w:bookmarkStart w:id="505" w:name="_Toc37273384"/>
      <w:bookmarkStart w:id="506" w:name="_Toc45884699"/>
      <w:bookmarkStart w:id="507" w:name="_Toc53182663"/>
      <w:bookmarkStart w:id="508" w:name="_Toc58865057"/>
      <w:bookmarkStart w:id="509" w:name="_Toc58866639"/>
      <w:bookmarkStart w:id="510" w:name="_Toc66717672"/>
      <w:r w:rsidRPr="006F0B54">
        <w:t>4.11</w:t>
      </w:r>
      <w:r w:rsidRPr="006F0B54">
        <w:tab/>
        <w:t>Requirements for BS capable of multi-band operation</w:t>
      </w:r>
      <w:bookmarkEnd w:id="503"/>
      <w:bookmarkEnd w:id="504"/>
      <w:bookmarkEnd w:id="505"/>
      <w:bookmarkEnd w:id="506"/>
      <w:bookmarkEnd w:id="507"/>
      <w:bookmarkEnd w:id="508"/>
      <w:bookmarkEnd w:id="509"/>
      <w:bookmarkEnd w:id="51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51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512" w:name="_Toc29810108"/>
      <w:bookmarkStart w:id="513" w:name="_Toc37273385"/>
      <w:bookmarkStart w:id="514" w:name="_Toc45884700"/>
      <w:bookmarkStart w:id="515" w:name="_Toc53182664"/>
      <w:bookmarkStart w:id="516" w:name="_Toc58865058"/>
      <w:bookmarkStart w:id="517" w:name="_Toc58866640"/>
      <w:bookmarkStart w:id="518" w:name="_Toc66717673"/>
      <w:r w:rsidRPr="006F0B54">
        <w:t>4.12</w:t>
      </w:r>
      <w:r w:rsidRPr="006F0B54">
        <w:tab/>
        <w:t>Co-location requirements</w:t>
      </w:r>
      <w:bookmarkEnd w:id="511"/>
      <w:bookmarkEnd w:id="512"/>
      <w:bookmarkEnd w:id="513"/>
      <w:bookmarkEnd w:id="514"/>
      <w:bookmarkEnd w:id="515"/>
      <w:bookmarkEnd w:id="516"/>
      <w:bookmarkEnd w:id="517"/>
      <w:bookmarkEnd w:id="518"/>
    </w:p>
    <w:p w14:paraId="430CC26F" w14:textId="77777777" w:rsidR="00972FED" w:rsidRPr="006F0B54" w:rsidRDefault="00972FED" w:rsidP="00972FED">
      <w:pPr>
        <w:pStyle w:val="Heading3"/>
      </w:pPr>
      <w:bookmarkStart w:id="519" w:name="_Toc21101070"/>
      <w:bookmarkStart w:id="520" w:name="_Toc29810109"/>
      <w:bookmarkStart w:id="521" w:name="_Toc37273386"/>
      <w:bookmarkStart w:id="522" w:name="_Toc45884701"/>
      <w:bookmarkStart w:id="523" w:name="_Toc53182665"/>
      <w:bookmarkStart w:id="524" w:name="_Toc58865059"/>
      <w:bookmarkStart w:id="525" w:name="_Toc58866641"/>
      <w:bookmarkStart w:id="526" w:name="_Toc66717674"/>
      <w:r w:rsidRPr="006F0B54">
        <w:rPr>
          <w:lang w:eastAsia="zh-CN"/>
        </w:rPr>
        <w:t>4.1</w:t>
      </w:r>
      <w:r w:rsidRPr="006F0B54">
        <w:rPr>
          <w:lang w:val="en-US" w:eastAsia="zh-CN"/>
        </w:rPr>
        <w:t>2</w:t>
      </w:r>
      <w:r w:rsidRPr="006F0B54">
        <w:rPr>
          <w:lang w:eastAsia="zh-CN"/>
        </w:rPr>
        <w:t>.1</w:t>
      </w:r>
      <w:r w:rsidRPr="006F0B54">
        <w:rPr>
          <w:lang w:eastAsia="zh-CN"/>
        </w:rPr>
        <w:tab/>
        <w:t>General</w:t>
      </w:r>
      <w:bookmarkEnd w:id="519"/>
      <w:bookmarkEnd w:id="520"/>
      <w:bookmarkEnd w:id="521"/>
      <w:bookmarkEnd w:id="522"/>
      <w:bookmarkEnd w:id="523"/>
      <w:bookmarkEnd w:id="524"/>
      <w:bookmarkEnd w:id="525"/>
      <w:bookmarkEnd w:id="526"/>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527" w:name="_Toc21101071"/>
      <w:bookmarkStart w:id="528" w:name="_Toc29810110"/>
      <w:bookmarkStart w:id="529" w:name="_Toc37273387"/>
      <w:bookmarkStart w:id="530" w:name="_Toc45884702"/>
      <w:bookmarkStart w:id="531" w:name="_Toc53182666"/>
      <w:bookmarkStart w:id="532" w:name="_Toc58865060"/>
      <w:bookmarkStart w:id="533" w:name="_Toc58866642"/>
      <w:bookmarkStart w:id="534" w:name="_Toc66717675"/>
      <w:r w:rsidRPr="006F0B54">
        <w:rPr>
          <w:lang w:eastAsia="zh-CN"/>
        </w:rPr>
        <w:t>4.12.2</w:t>
      </w:r>
      <w:r w:rsidRPr="006F0B54">
        <w:rPr>
          <w:lang w:eastAsia="zh-CN"/>
        </w:rPr>
        <w:tab/>
        <w:t>Co-location test antenna</w:t>
      </w:r>
      <w:bookmarkEnd w:id="527"/>
      <w:bookmarkEnd w:id="528"/>
      <w:bookmarkEnd w:id="529"/>
      <w:bookmarkEnd w:id="530"/>
      <w:bookmarkEnd w:id="531"/>
      <w:bookmarkEnd w:id="532"/>
      <w:bookmarkEnd w:id="533"/>
      <w:bookmarkEnd w:id="534"/>
    </w:p>
    <w:p w14:paraId="564473EB" w14:textId="77777777" w:rsidR="00972FED" w:rsidRPr="006F0B54" w:rsidRDefault="00972FED" w:rsidP="00972FED">
      <w:pPr>
        <w:pStyle w:val="Heading4"/>
        <w:rPr>
          <w:lang w:eastAsia="zh-CN"/>
        </w:rPr>
      </w:pPr>
      <w:bookmarkStart w:id="535" w:name="_Toc21101072"/>
      <w:bookmarkStart w:id="536" w:name="_Toc29810111"/>
      <w:bookmarkStart w:id="537" w:name="_Toc37273388"/>
      <w:bookmarkStart w:id="538" w:name="_Toc45884703"/>
      <w:bookmarkStart w:id="539" w:name="_Toc53182667"/>
      <w:bookmarkStart w:id="540" w:name="_Toc58865061"/>
      <w:bookmarkStart w:id="541" w:name="_Toc58866643"/>
      <w:bookmarkStart w:id="542" w:name="_Toc66717676"/>
      <w:r w:rsidRPr="006F0B54">
        <w:rPr>
          <w:lang w:eastAsia="zh-CN"/>
        </w:rPr>
        <w:t>4.12.2.1</w:t>
      </w:r>
      <w:r w:rsidRPr="006F0B54">
        <w:rPr>
          <w:lang w:eastAsia="zh-CN"/>
        </w:rPr>
        <w:tab/>
        <w:t>General</w:t>
      </w:r>
      <w:bookmarkEnd w:id="535"/>
      <w:bookmarkEnd w:id="536"/>
      <w:bookmarkEnd w:id="537"/>
      <w:bookmarkEnd w:id="538"/>
      <w:bookmarkEnd w:id="539"/>
      <w:bookmarkEnd w:id="540"/>
      <w:bookmarkEnd w:id="541"/>
      <w:bookmarkEnd w:id="542"/>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543" w:name="_Toc21101073"/>
      <w:bookmarkStart w:id="544" w:name="_Toc29810112"/>
      <w:bookmarkStart w:id="545" w:name="_Toc37273389"/>
      <w:bookmarkStart w:id="546" w:name="_Toc45884704"/>
      <w:bookmarkStart w:id="547" w:name="_Toc53182668"/>
      <w:bookmarkStart w:id="548" w:name="_Toc58865062"/>
      <w:bookmarkStart w:id="549" w:name="_Toc58866644"/>
      <w:bookmarkStart w:id="550" w:name="_Toc66717677"/>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543"/>
      <w:bookmarkEnd w:id="544"/>
      <w:bookmarkEnd w:id="545"/>
      <w:bookmarkEnd w:id="546"/>
      <w:bookmarkEnd w:id="547"/>
      <w:bookmarkEnd w:id="548"/>
      <w:bookmarkEnd w:id="549"/>
      <w:bookmarkEnd w:id="550"/>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432CCA61" w14:textId="77777777" w:rsidTr="000D651E">
        <w:trPr>
          <w:cantSplit/>
          <w:jc w:val="center"/>
        </w:trPr>
        <w:tc>
          <w:tcPr>
            <w:tcW w:w="3686" w:type="dxa"/>
            <w:shd w:val="clear" w:color="auto" w:fill="auto"/>
            <w:noWrap/>
            <w:hideMark/>
          </w:tcPr>
          <w:p w14:paraId="3B0E20DC" w14:textId="77777777" w:rsidR="00972FED" w:rsidRPr="000D651E" w:rsidRDefault="00972FED" w:rsidP="00972FED">
            <w:pPr>
              <w:pStyle w:val="TAL"/>
              <w:rPr>
                <w:rFonts w:eastAsia="Malgun Gothic"/>
                <w:lang w:eastAsia="en-GB"/>
              </w:rPr>
            </w:pPr>
            <w:r w:rsidRPr="000D651E">
              <w:rPr>
                <w:rFonts w:eastAsia="Malgun Gothic"/>
                <w:lang w:eastAsia="en-GB"/>
              </w:rPr>
              <w:t>Polarization</w:t>
            </w:r>
          </w:p>
        </w:tc>
        <w:tc>
          <w:tcPr>
            <w:tcW w:w="2383" w:type="dxa"/>
            <w:shd w:val="clear" w:color="auto" w:fill="auto"/>
            <w:noWrap/>
            <w:hideMark/>
          </w:tcPr>
          <w:p w14:paraId="280F6686" w14:textId="77777777" w:rsidR="00972FED" w:rsidRPr="000D651E" w:rsidRDefault="00972FED" w:rsidP="00972FED">
            <w:pPr>
              <w:pStyle w:val="TAC"/>
              <w:rPr>
                <w:rFonts w:eastAsia="Malgun Gothic"/>
                <w:lang w:eastAsia="en-GB"/>
              </w:rPr>
            </w:pPr>
            <w:r w:rsidRPr="000D651E">
              <w:rPr>
                <w:rFonts w:eastAsia="Malgun Gothic"/>
                <w:lang w:eastAsia="en-GB"/>
              </w:rPr>
              <w:t>Match</w:t>
            </w:r>
          </w:p>
        </w:tc>
        <w:tc>
          <w:tcPr>
            <w:tcW w:w="2861" w:type="dxa"/>
            <w:shd w:val="clear" w:color="auto" w:fill="auto"/>
            <w:noWrap/>
            <w:hideMark/>
          </w:tcPr>
          <w:p w14:paraId="71DCEAE8" w14:textId="77777777" w:rsidR="00972FED" w:rsidRPr="000D651E" w:rsidRDefault="00972FED" w:rsidP="00972FED">
            <w:pPr>
              <w:pStyle w:val="TAC"/>
              <w:rPr>
                <w:rFonts w:eastAsia="Malgun Gothic"/>
                <w:lang w:eastAsia="en-GB"/>
              </w:rPr>
            </w:pPr>
            <w:r w:rsidRPr="000D651E">
              <w:rPr>
                <w:rFonts w:eastAsia="Malgun Gothic"/>
                <w:lang w:eastAsia="en-GB"/>
              </w:rPr>
              <w:t>Match to in-band</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0F41344F" w14:textId="295F89FE" w:rsidR="00972FED" w:rsidRPr="000D651E" w:rsidRDefault="00445D6C" w:rsidP="00445D6C">
            <w:pPr>
              <w:pStyle w:val="TAN"/>
              <w:rPr>
                <w:rFonts w:ascii="Calibri" w:eastAsia="Malgun Gothic" w:hAnsi="Calibri"/>
                <w:sz w:val="22"/>
                <w:szCs w:val="22"/>
                <w:lang w:eastAsia="en-GB"/>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551" w:name="_Toc21101074"/>
      <w:bookmarkStart w:id="552" w:name="_Toc29810113"/>
      <w:bookmarkStart w:id="553" w:name="_Toc37273390"/>
      <w:bookmarkStart w:id="554" w:name="_Toc45884705"/>
      <w:bookmarkStart w:id="555" w:name="_Toc53182669"/>
      <w:bookmarkStart w:id="556" w:name="_Toc58865063"/>
      <w:bookmarkStart w:id="557" w:name="_Toc58866645"/>
      <w:bookmarkStart w:id="558" w:name="_Toc66717678"/>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551"/>
      <w:bookmarkEnd w:id="552"/>
      <w:bookmarkEnd w:id="553"/>
      <w:bookmarkEnd w:id="554"/>
      <w:bookmarkEnd w:id="555"/>
      <w:bookmarkEnd w:id="556"/>
      <w:bookmarkEnd w:id="557"/>
      <w:bookmarkEnd w:id="558"/>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7777777" w:rsidR="00972FED" w:rsidRPr="006F0B54" w:rsidRDefault="00350F27" w:rsidP="00972FED">
      <w:pPr>
        <w:pStyle w:val="TH"/>
        <w:rPr>
          <w:lang w:val="en-US" w:eastAsia="zh-CN"/>
        </w:rPr>
      </w:pPr>
      <w:r>
        <w:rPr>
          <w:noProof/>
          <w:lang w:val="en-US" w:eastAsia="zh-CN"/>
        </w:rPr>
        <w:pict w14:anchorId="027818CB">
          <v:shape id="Picture 17" o:spid="_x0000_i1095" type="#_x0000_t75" style="width:481.45pt;height:327.45pt;visibility:visible;mso-wrap-style:square">
            <v:imagedata r:id="rId60" o:title=""/>
          </v:shape>
        </w:pict>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559" w:name="_Toc21101075"/>
      <w:bookmarkStart w:id="560" w:name="_Toc29810114"/>
      <w:bookmarkStart w:id="561" w:name="_Toc37273391"/>
      <w:bookmarkStart w:id="562" w:name="_Toc45884706"/>
      <w:bookmarkStart w:id="563" w:name="_Toc53182670"/>
      <w:bookmarkStart w:id="564" w:name="_Toc58865064"/>
      <w:bookmarkStart w:id="565" w:name="_Toc58866646"/>
      <w:bookmarkStart w:id="566" w:name="_Toc66717679"/>
      <w:r w:rsidRPr="006F0B54">
        <w:t>4.13</w:t>
      </w:r>
      <w:r w:rsidRPr="006F0B54">
        <w:tab/>
        <w:t>Format and interpretation of tests</w:t>
      </w:r>
      <w:bookmarkEnd w:id="559"/>
      <w:bookmarkEnd w:id="560"/>
      <w:bookmarkEnd w:id="561"/>
      <w:bookmarkEnd w:id="562"/>
      <w:bookmarkEnd w:id="563"/>
      <w:bookmarkEnd w:id="564"/>
      <w:bookmarkEnd w:id="565"/>
      <w:bookmarkEnd w:id="566"/>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567" w:name="_Toc21101076"/>
      <w:bookmarkStart w:id="568" w:name="_Toc29810115"/>
      <w:bookmarkStart w:id="569" w:name="_Toc37273392"/>
      <w:bookmarkStart w:id="570" w:name="_Toc45884707"/>
      <w:bookmarkStart w:id="571" w:name="_Toc53182671"/>
      <w:bookmarkStart w:id="572" w:name="_Toc58865065"/>
      <w:bookmarkStart w:id="573" w:name="_Toc58866647"/>
      <w:bookmarkStart w:id="574" w:name="_Toc66717680"/>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567"/>
      <w:bookmarkEnd w:id="568"/>
      <w:bookmarkEnd w:id="569"/>
      <w:bookmarkEnd w:id="570"/>
      <w:bookmarkEnd w:id="571"/>
      <w:bookmarkEnd w:id="572"/>
      <w:bookmarkEnd w:id="573"/>
      <w:bookmarkEnd w:id="574"/>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7777777" w:rsidR="00972FED" w:rsidRPr="006F0B54" w:rsidRDefault="00350F27" w:rsidP="00972FED">
      <w:pPr>
        <w:pStyle w:val="TH"/>
        <w:rPr>
          <w:rFonts w:cs="Arial"/>
        </w:rPr>
      </w:pPr>
      <w:r>
        <w:rPr>
          <w:noProof/>
          <w:lang w:val="en-US" w:eastAsia="zh-CN"/>
        </w:rPr>
        <w:pict w14:anchorId="5C18F675">
          <v:shape id="Picture 23" o:spid="_x0000_i1096" type="#_x0000_t75" style="width:283pt;height:293pt;visibility:visible;mso-wrap-style:square">
            <v:imagedata r:id="rId61" o:title=""/>
          </v:shape>
        </w:pict>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575" w:name="_Toc21101077"/>
      <w:bookmarkStart w:id="576" w:name="_Toc29810116"/>
      <w:bookmarkStart w:id="577" w:name="_Toc37273393"/>
      <w:bookmarkStart w:id="578" w:name="_Toc45884708"/>
      <w:bookmarkStart w:id="579" w:name="_Toc53182672"/>
      <w:bookmarkStart w:id="580" w:name="_Toc58865066"/>
      <w:bookmarkStart w:id="581" w:name="_Toc58866648"/>
      <w:bookmarkStart w:id="582" w:name="_Toc66717681"/>
      <w:r w:rsidRPr="006F0B54">
        <w:rPr>
          <w:rFonts w:hint="eastAsia"/>
          <w:lang w:eastAsia="zh-CN"/>
        </w:rPr>
        <w:t>5</w:t>
      </w:r>
      <w:r w:rsidRPr="006F0B54">
        <w:rPr>
          <w:lang w:eastAsia="zh-CN"/>
        </w:rPr>
        <w:tab/>
        <w:t>Operating bands and channel arrangement</w:t>
      </w:r>
      <w:bookmarkEnd w:id="575"/>
      <w:bookmarkEnd w:id="576"/>
      <w:bookmarkEnd w:id="577"/>
      <w:bookmarkEnd w:id="578"/>
      <w:bookmarkEnd w:id="579"/>
      <w:bookmarkEnd w:id="580"/>
      <w:bookmarkEnd w:id="581"/>
      <w:bookmarkEnd w:id="582"/>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583" w:name="historyclause"/>
      <w:r w:rsidRPr="007151EF">
        <w:br w:type="page"/>
      </w:r>
    </w:p>
    <w:p w14:paraId="63654B96" w14:textId="77777777" w:rsidR="00972FED" w:rsidRPr="006F0B54" w:rsidRDefault="00972FED" w:rsidP="00972FED">
      <w:pPr>
        <w:pStyle w:val="Heading1"/>
      </w:pPr>
      <w:bookmarkStart w:id="584" w:name="_Toc21101078"/>
      <w:bookmarkStart w:id="585" w:name="_Toc29810117"/>
      <w:bookmarkStart w:id="586" w:name="_Toc37273394"/>
      <w:bookmarkStart w:id="587" w:name="_Toc45884709"/>
      <w:bookmarkStart w:id="588" w:name="_Toc53182673"/>
      <w:bookmarkStart w:id="589" w:name="_Toc58865067"/>
      <w:bookmarkStart w:id="590" w:name="_Toc58866649"/>
      <w:bookmarkStart w:id="591" w:name="_Toc66717682"/>
      <w:r w:rsidRPr="006F0B54">
        <w:t>6</w:t>
      </w:r>
      <w:r w:rsidRPr="006F0B54">
        <w:tab/>
        <w:t>Radiated transmitter characteristics</w:t>
      </w:r>
      <w:bookmarkEnd w:id="584"/>
      <w:bookmarkEnd w:id="585"/>
      <w:bookmarkEnd w:id="586"/>
      <w:bookmarkEnd w:id="587"/>
      <w:bookmarkEnd w:id="588"/>
      <w:bookmarkEnd w:id="589"/>
      <w:bookmarkEnd w:id="590"/>
      <w:bookmarkEnd w:id="591"/>
    </w:p>
    <w:p w14:paraId="401198A7" w14:textId="77777777" w:rsidR="00972FED" w:rsidRPr="006F0B54" w:rsidRDefault="00972FED" w:rsidP="00972FED">
      <w:pPr>
        <w:pStyle w:val="Heading2"/>
      </w:pPr>
      <w:bookmarkStart w:id="592" w:name="_Toc21101079"/>
      <w:bookmarkStart w:id="593" w:name="_Toc29810118"/>
      <w:bookmarkStart w:id="594" w:name="_Toc37273395"/>
      <w:bookmarkStart w:id="595" w:name="_Toc45884710"/>
      <w:bookmarkStart w:id="596" w:name="_Toc53182674"/>
      <w:bookmarkStart w:id="597" w:name="_Toc58865068"/>
      <w:bookmarkStart w:id="598" w:name="_Toc58866650"/>
      <w:bookmarkStart w:id="599" w:name="_Toc66717683"/>
      <w:r w:rsidRPr="006F0B54">
        <w:t>6.1</w:t>
      </w:r>
      <w:r w:rsidRPr="006F0B54">
        <w:tab/>
        <w:t>General</w:t>
      </w:r>
      <w:bookmarkEnd w:id="592"/>
      <w:bookmarkEnd w:id="593"/>
      <w:bookmarkEnd w:id="594"/>
      <w:bookmarkEnd w:id="595"/>
      <w:bookmarkEnd w:id="596"/>
      <w:bookmarkEnd w:id="597"/>
      <w:bookmarkEnd w:id="598"/>
      <w:bookmarkEnd w:id="599"/>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600" w:name="_Toc21101080"/>
      <w:bookmarkStart w:id="601" w:name="_Toc29810119"/>
      <w:bookmarkStart w:id="602" w:name="_Toc37273396"/>
      <w:bookmarkStart w:id="603" w:name="_Toc45884711"/>
      <w:bookmarkStart w:id="604" w:name="_Toc53182675"/>
      <w:bookmarkStart w:id="605" w:name="_Toc58865069"/>
      <w:bookmarkStart w:id="606" w:name="_Toc58866651"/>
      <w:bookmarkStart w:id="607" w:name="_Toc66717684"/>
      <w:r w:rsidRPr="006F0B54">
        <w:t>6.2</w:t>
      </w:r>
      <w:r w:rsidRPr="006F0B54">
        <w:tab/>
        <w:t>Radiated transmit power</w:t>
      </w:r>
      <w:bookmarkEnd w:id="600"/>
      <w:bookmarkEnd w:id="601"/>
      <w:bookmarkEnd w:id="602"/>
      <w:bookmarkEnd w:id="603"/>
      <w:bookmarkEnd w:id="604"/>
      <w:bookmarkEnd w:id="605"/>
      <w:bookmarkEnd w:id="606"/>
      <w:bookmarkEnd w:id="607"/>
    </w:p>
    <w:p w14:paraId="64B0854A" w14:textId="77777777" w:rsidR="00972FED" w:rsidRPr="006F0B54" w:rsidRDefault="00972FED" w:rsidP="00972FED">
      <w:pPr>
        <w:pStyle w:val="Heading3"/>
        <w:rPr>
          <w:lang w:eastAsia="sv-SE"/>
        </w:rPr>
      </w:pPr>
      <w:bookmarkStart w:id="608" w:name="_Toc21101081"/>
      <w:bookmarkStart w:id="609" w:name="_Toc29810120"/>
      <w:bookmarkStart w:id="610" w:name="_Toc37273397"/>
      <w:bookmarkStart w:id="611" w:name="_Toc45884712"/>
      <w:bookmarkStart w:id="612" w:name="_Toc53182676"/>
      <w:bookmarkStart w:id="613" w:name="_Toc58865070"/>
      <w:bookmarkStart w:id="614" w:name="_Toc58866652"/>
      <w:bookmarkStart w:id="615" w:name="_Toc66717685"/>
      <w:r w:rsidRPr="006F0B54">
        <w:rPr>
          <w:lang w:eastAsia="sv-SE"/>
        </w:rPr>
        <w:t>6.2.1</w:t>
      </w:r>
      <w:r w:rsidRPr="006F0B54">
        <w:rPr>
          <w:lang w:eastAsia="sv-SE"/>
        </w:rPr>
        <w:tab/>
        <w:t>Definition and applicability</w:t>
      </w:r>
      <w:bookmarkEnd w:id="608"/>
      <w:bookmarkEnd w:id="609"/>
      <w:bookmarkEnd w:id="610"/>
      <w:bookmarkEnd w:id="611"/>
      <w:bookmarkEnd w:id="612"/>
      <w:bookmarkEnd w:id="613"/>
      <w:bookmarkEnd w:id="614"/>
      <w:bookmarkEnd w:id="615"/>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616" w:name="_Toc21101082"/>
      <w:bookmarkStart w:id="617" w:name="_Toc29810121"/>
      <w:bookmarkStart w:id="618" w:name="_Toc37273398"/>
      <w:bookmarkStart w:id="619" w:name="_Toc45884713"/>
      <w:bookmarkStart w:id="620" w:name="_Toc53182677"/>
      <w:bookmarkStart w:id="621" w:name="_Toc58865071"/>
      <w:bookmarkStart w:id="622" w:name="_Toc58866653"/>
      <w:bookmarkStart w:id="623" w:name="_Toc66717686"/>
      <w:r w:rsidRPr="006F0B54">
        <w:rPr>
          <w:lang w:eastAsia="sv-SE"/>
        </w:rPr>
        <w:t>6.2.2</w:t>
      </w:r>
      <w:r w:rsidRPr="006F0B54">
        <w:rPr>
          <w:lang w:eastAsia="sv-SE"/>
        </w:rPr>
        <w:tab/>
        <w:t>Minimum requirement</w:t>
      </w:r>
      <w:bookmarkEnd w:id="616"/>
      <w:bookmarkEnd w:id="617"/>
      <w:bookmarkEnd w:id="618"/>
      <w:bookmarkEnd w:id="619"/>
      <w:bookmarkEnd w:id="620"/>
      <w:bookmarkEnd w:id="621"/>
      <w:bookmarkEnd w:id="622"/>
      <w:bookmarkEnd w:id="623"/>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624" w:name="_Toc21101083"/>
      <w:bookmarkStart w:id="625" w:name="_Toc29810122"/>
      <w:bookmarkStart w:id="626" w:name="_Toc37273399"/>
      <w:bookmarkStart w:id="627" w:name="_Toc45884714"/>
      <w:bookmarkStart w:id="628" w:name="_Toc53182678"/>
      <w:bookmarkStart w:id="629" w:name="_Toc58865072"/>
      <w:bookmarkStart w:id="630" w:name="_Toc58866654"/>
      <w:bookmarkStart w:id="631" w:name="_Toc66717687"/>
      <w:r w:rsidRPr="006F0B54">
        <w:rPr>
          <w:lang w:eastAsia="sv-SE"/>
        </w:rPr>
        <w:t>6.2.3</w:t>
      </w:r>
      <w:r w:rsidRPr="006F0B54">
        <w:rPr>
          <w:lang w:eastAsia="sv-SE"/>
        </w:rPr>
        <w:tab/>
        <w:t>Test purpose</w:t>
      </w:r>
      <w:bookmarkEnd w:id="624"/>
      <w:bookmarkEnd w:id="625"/>
      <w:bookmarkEnd w:id="626"/>
      <w:bookmarkEnd w:id="627"/>
      <w:bookmarkEnd w:id="628"/>
      <w:bookmarkEnd w:id="629"/>
      <w:bookmarkEnd w:id="630"/>
      <w:bookmarkEnd w:id="631"/>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632" w:name="_Toc21101084"/>
      <w:bookmarkStart w:id="633" w:name="_Toc29810123"/>
      <w:bookmarkStart w:id="634" w:name="_Toc37273400"/>
      <w:bookmarkStart w:id="635" w:name="_Toc45884715"/>
      <w:bookmarkStart w:id="636" w:name="_Toc53182679"/>
      <w:bookmarkStart w:id="637" w:name="_Toc58865073"/>
      <w:bookmarkStart w:id="638" w:name="_Toc58866655"/>
      <w:bookmarkStart w:id="639" w:name="_Toc66717688"/>
      <w:r w:rsidRPr="006F0B54">
        <w:rPr>
          <w:lang w:eastAsia="sv-SE"/>
        </w:rPr>
        <w:t>6.</w:t>
      </w:r>
      <w:r w:rsidRPr="006F0B54">
        <w:rPr>
          <w:lang w:eastAsia="zh-CN"/>
        </w:rPr>
        <w:t>2</w:t>
      </w:r>
      <w:r w:rsidRPr="006F0B54">
        <w:rPr>
          <w:lang w:eastAsia="sv-SE"/>
        </w:rPr>
        <w:t>.4</w:t>
      </w:r>
      <w:r w:rsidRPr="006F0B54">
        <w:rPr>
          <w:lang w:eastAsia="sv-SE"/>
        </w:rPr>
        <w:tab/>
        <w:t>Method of test</w:t>
      </w:r>
      <w:bookmarkEnd w:id="632"/>
      <w:bookmarkEnd w:id="633"/>
      <w:bookmarkEnd w:id="634"/>
      <w:bookmarkEnd w:id="635"/>
      <w:bookmarkEnd w:id="636"/>
      <w:bookmarkEnd w:id="637"/>
      <w:bookmarkEnd w:id="638"/>
      <w:bookmarkEnd w:id="639"/>
    </w:p>
    <w:p w14:paraId="59368E1A" w14:textId="77777777" w:rsidR="00972FED" w:rsidRPr="006F0B54" w:rsidRDefault="00972FED" w:rsidP="00972FED">
      <w:pPr>
        <w:pStyle w:val="Heading4"/>
        <w:rPr>
          <w:lang w:eastAsia="sv-SE"/>
        </w:rPr>
      </w:pPr>
      <w:bookmarkStart w:id="640" w:name="_Toc21101085"/>
      <w:bookmarkStart w:id="641" w:name="_Toc29810124"/>
      <w:bookmarkStart w:id="642" w:name="_Toc37273401"/>
      <w:bookmarkStart w:id="643" w:name="_Toc45884716"/>
      <w:bookmarkStart w:id="644" w:name="_Toc53182680"/>
      <w:bookmarkStart w:id="645" w:name="_Toc58865074"/>
      <w:bookmarkStart w:id="646" w:name="_Toc58866656"/>
      <w:bookmarkStart w:id="647" w:name="_Toc66717689"/>
      <w:r w:rsidRPr="006F0B54">
        <w:rPr>
          <w:lang w:eastAsia="sv-SE"/>
        </w:rPr>
        <w:t>6.2.4.1</w:t>
      </w:r>
      <w:r w:rsidRPr="006F0B54">
        <w:rPr>
          <w:lang w:eastAsia="sv-SE"/>
        </w:rPr>
        <w:tab/>
        <w:t>Initial conditions</w:t>
      </w:r>
      <w:bookmarkEnd w:id="640"/>
      <w:bookmarkEnd w:id="641"/>
      <w:bookmarkEnd w:id="642"/>
      <w:bookmarkEnd w:id="643"/>
      <w:bookmarkEnd w:id="644"/>
      <w:bookmarkEnd w:id="645"/>
      <w:bookmarkEnd w:id="646"/>
      <w:bookmarkEnd w:id="647"/>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648" w:name="_Toc21101086"/>
      <w:bookmarkStart w:id="649" w:name="_Toc29810125"/>
      <w:bookmarkStart w:id="650"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651" w:name="_Toc45884717"/>
      <w:bookmarkStart w:id="652" w:name="_Toc53182681"/>
      <w:bookmarkStart w:id="653" w:name="_Toc58865075"/>
      <w:bookmarkStart w:id="654" w:name="_Toc58866657"/>
      <w:bookmarkStart w:id="655" w:name="_Toc66717690"/>
      <w:r w:rsidRPr="006F0B54">
        <w:rPr>
          <w:lang w:eastAsia="sv-SE"/>
        </w:rPr>
        <w:t>6.2.4.2</w:t>
      </w:r>
      <w:r w:rsidRPr="006F0B54">
        <w:rPr>
          <w:lang w:eastAsia="sv-SE"/>
        </w:rPr>
        <w:tab/>
        <w:t>Procedure</w:t>
      </w:r>
      <w:bookmarkEnd w:id="648"/>
      <w:bookmarkEnd w:id="649"/>
      <w:bookmarkEnd w:id="650"/>
      <w:bookmarkEnd w:id="651"/>
      <w:bookmarkEnd w:id="652"/>
      <w:bookmarkEnd w:id="653"/>
      <w:bookmarkEnd w:id="654"/>
      <w:bookmarkEnd w:id="655"/>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656" w:name="_Toc21101087"/>
      <w:bookmarkStart w:id="657" w:name="_Toc29810126"/>
      <w:bookmarkStart w:id="658" w:name="_Toc37273403"/>
      <w:bookmarkStart w:id="659" w:name="_Toc45884718"/>
      <w:bookmarkStart w:id="660" w:name="_Toc53182682"/>
      <w:bookmarkStart w:id="661" w:name="_Toc58865076"/>
      <w:bookmarkStart w:id="662" w:name="_Toc58866658"/>
      <w:bookmarkStart w:id="663" w:name="_Toc66717691"/>
      <w:r w:rsidRPr="006F0B54">
        <w:rPr>
          <w:lang w:eastAsia="sv-SE"/>
        </w:rPr>
        <w:t>6.</w:t>
      </w:r>
      <w:r w:rsidRPr="006F0B54">
        <w:rPr>
          <w:lang w:eastAsia="zh-CN"/>
        </w:rPr>
        <w:t>2</w:t>
      </w:r>
      <w:r w:rsidRPr="006F0B54">
        <w:rPr>
          <w:lang w:eastAsia="sv-SE"/>
        </w:rPr>
        <w:t>.5</w:t>
      </w:r>
      <w:r w:rsidRPr="006F0B54">
        <w:rPr>
          <w:lang w:eastAsia="sv-SE"/>
        </w:rPr>
        <w:tab/>
        <w:t>Test requirement</w:t>
      </w:r>
      <w:bookmarkEnd w:id="656"/>
      <w:bookmarkEnd w:id="657"/>
      <w:bookmarkEnd w:id="658"/>
      <w:bookmarkEnd w:id="659"/>
      <w:bookmarkEnd w:id="660"/>
      <w:bookmarkEnd w:id="661"/>
      <w:bookmarkEnd w:id="662"/>
      <w:bookmarkEnd w:id="663"/>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664" w:name="_Toc21101088"/>
      <w:bookmarkStart w:id="665" w:name="_Toc29810127"/>
      <w:bookmarkStart w:id="666" w:name="_Toc37273404"/>
      <w:bookmarkStart w:id="667" w:name="_Toc45884719"/>
      <w:bookmarkStart w:id="668" w:name="_Toc53182683"/>
      <w:bookmarkStart w:id="669" w:name="_Toc58865077"/>
      <w:bookmarkStart w:id="670" w:name="_Toc58866659"/>
      <w:bookmarkStart w:id="671" w:name="_Toc66717692"/>
      <w:r w:rsidRPr="006F0B54">
        <w:t>6.3</w:t>
      </w:r>
      <w:r w:rsidRPr="006F0B54">
        <w:tab/>
        <w:t>OTA base station output power</w:t>
      </w:r>
      <w:bookmarkEnd w:id="664"/>
      <w:bookmarkEnd w:id="665"/>
      <w:bookmarkEnd w:id="666"/>
      <w:bookmarkEnd w:id="667"/>
      <w:bookmarkEnd w:id="668"/>
      <w:bookmarkEnd w:id="669"/>
      <w:bookmarkEnd w:id="670"/>
      <w:bookmarkEnd w:id="671"/>
    </w:p>
    <w:p w14:paraId="7F5CBCFA" w14:textId="77777777" w:rsidR="00972FED" w:rsidRPr="006F0B54" w:rsidRDefault="00972FED" w:rsidP="00972FED">
      <w:pPr>
        <w:pStyle w:val="Heading3"/>
        <w:rPr>
          <w:lang w:eastAsia="sv-SE"/>
        </w:rPr>
      </w:pPr>
      <w:bookmarkStart w:id="672" w:name="_Toc21101089"/>
      <w:bookmarkStart w:id="673" w:name="_Toc29810128"/>
      <w:bookmarkStart w:id="674" w:name="_Toc37273405"/>
      <w:bookmarkStart w:id="675" w:name="_Toc45884720"/>
      <w:bookmarkStart w:id="676" w:name="_Toc53182684"/>
      <w:bookmarkStart w:id="677" w:name="_Toc58865078"/>
      <w:bookmarkStart w:id="678" w:name="_Toc58866660"/>
      <w:bookmarkStart w:id="679" w:name="_Toc66717693"/>
      <w:r w:rsidRPr="006F0B54">
        <w:rPr>
          <w:lang w:eastAsia="sv-SE"/>
        </w:rPr>
        <w:t>6.3.1</w:t>
      </w:r>
      <w:r w:rsidRPr="006F0B54">
        <w:rPr>
          <w:lang w:eastAsia="sv-SE"/>
        </w:rPr>
        <w:tab/>
        <w:t>Definition and applicability</w:t>
      </w:r>
      <w:bookmarkEnd w:id="672"/>
      <w:bookmarkEnd w:id="673"/>
      <w:bookmarkEnd w:id="674"/>
      <w:bookmarkEnd w:id="675"/>
      <w:bookmarkEnd w:id="676"/>
      <w:bookmarkEnd w:id="677"/>
      <w:bookmarkEnd w:id="678"/>
      <w:bookmarkEnd w:id="679"/>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680" w:name="_Toc21101090"/>
      <w:bookmarkStart w:id="681" w:name="_Toc29810129"/>
      <w:bookmarkStart w:id="682" w:name="_Toc37273406"/>
      <w:bookmarkStart w:id="683" w:name="_Toc45884721"/>
      <w:bookmarkStart w:id="684" w:name="_Toc53182685"/>
      <w:bookmarkStart w:id="685" w:name="_Toc58865079"/>
      <w:bookmarkStart w:id="686" w:name="_Toc58866661"/>
      <w:bookmarkStart w:id="687" w:name="_Toc66717694"/>
      <w:r w:rsidRPr="006F0B54">
        <w:rPr>
          <w:lang w:eastAsia="sv-SE"/>
        </w:rPr>
        <w:t>6.3.2</w:t>
      </w:r>
      <w:r w:rsidRPr="006F0B54">
        <w:rPr>
          <w:lang w:eastAsia="sv-SE"/>
        </w:rPr>
        <w:tab/>
        <w:t>Minimum requirement</w:t>
      </w:r>
      <w:bookmarkEnd w:id="680"/>
      <w:bookmarkEnd w:id="681"/>
      <w:bookmarkEnd w:id="682"/>
      <w:bookmarkEnd w:id="683"/>
      <w:bookmarkEnd w:id="684"/>
      <w:bookmarkEnd w:id="685"/>
      <w:bookmarkEnd w:id="686"/>
      <w:bookmarkEnd w:id="687"/>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688" w:name="_Toc21101091"/>
      <w:bookmarkStart w:id="689" w:name="_Toc29810130"/>
      <w:bookmarkStart w:id="690" w:name="_Toc37273407"/>
      <w:bookmarkStart w:id="691" w:name="_Toc45884722"/>
      <w:bookmarkStart w:id="692" w:name="_Toc53182686"/>
      <w:bookmarkStart w:id="693" w:name="_Toc58865080"/>
      <w:bookmarkStart w:id="694" w:name="_Toc58866662"/>
      <w:bookmarkStart w:id="695" w:name="_Toc66717695"/>
      <w:r w:rsidRPr="006F0B54">
        <w:rPr>
          <w:lang w:eastAsia="sv-SE"/>
        </w:rPr>
        <w:t>6.3.3</w:t>
      </w:r>
      <w:r w:rsidRPr="006F0B54">
        <w:rPr>
          <w:lang w:eastAsia="sv-SE"/>
        </w:rPr>
        <w:tab/>
        <w:t>Test purpose</w:t>
      </w:r>
      <w:bookmarkEnd w:id="688"/>
      <w:bookmarkEnd w:id="689"/>
      <w:bookmarkEnd w:id="690"/>
      <w:bookmarkEnd w:id="691"/>
      <w:bookmarkEnd w:id="692"/>
      <w:bookmarkEnd w:id="693"/>
      <w:bookmarkEnd w:id="694"/>
      <w:bookmarkEnd w:id="695"/>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696" w:name="_Toc21101092"/>
      <w:bookmarkStart w:id="697" w:name="_Toc29810131"/>
      <w:bookmarkStart w:id="698" w:name="_Toc37273408"/>
      <w:bookmarkStart w:id="699" w:name="_Toc45884723"/>
      <w:bookmarkStart w:id="700" w:name="_Toc53182687"/>
      <w:bookmarkStart w:id="701" w:name="_Toc58865081"/>
      <w:bookmarkStart w:id="702" w:name="_Toc58866663"/>
      <w:bookmarkStart w:id="703" w:name="_Toc66717696"/>
      <w:r w:rsidRPr="006F0B54">
        <w:rPr>
          <w:lang w:eastAsia="sv-SE"/>
        </w:rPr>
        <w:t>6</w:t>
      </w:r>
      <w:r w:rsidRPr="006F0B54">
        <w:rPr>
          <w:lang w:eastAsia="zh-CN"/>
        </w:rPr>
        <w:t>.3.</w:t>
      </w:r>
      <w:r w:rsidRPr="006F0B54">
        <w:rPr>
          <w:lang w:eastAsia="sv-SE"/>
        </w:rPr>
        <w:t>4</w:t>
      </w:r>
      <w:r w:rsidRPr="006F0B54">
        <w:rPr>
          <w:lang w:eastAsia="sv-SE"/>
        </w:rPr>
        <w:tab/>
        <w:t>Method of test</w:t>
      </w:r>
      <w:bookmarkEnd w:id="696"/>
      <w:bookmarkEnd w:id="697"/>
      <w:bookmarkEnd w:id="698"/>
      <w:bookmarkEnd w:id="699"/>
      <w:bookmarkEnd w:id="700"/>
      <w:bookmarkEnd w:id="701"/>
      <w:bookmarkEnd w:id="702"/>
      <w:bookmarkEnd w:id="703"/>
    </w:p>
    <w:p w14:paraId="0C78CAAD" w14:textId="77777777" w:rsidR="00972FED" w:rsidRPr="006F0B54" w:rsidRDefault="00972FED" w:rsidP="00972FED">
      <w:pPr>
        <w:pStyle w:val="Heading4"/>
        <w:rPr>
          <w:lang w:eastAsia="sv-SE"/>
        </w:rPr>
      </w:pPr>
      <w:bookmarkStart w:id="704" w:name="_Toc21101093"/>
      <w:bookmarkStart w:id="705" w:name="_Toc29810132"/>
      <w:bookmarkStart w:id="706" w:name="_Toc37273409"/>
      <w:bookmarkStart w:id="707" w:name="_Toc45884724"/>
      <w:bookmarkStart w:id="708" w:name="_Toc53182688"/>
      <w:bookmarkStart w:id="709" w:name="_Toc58865082"/>
      <w:bookmarkStart w:id="710" w:name="_Toc58866664"/>
      <w:bookmarkStart w:id="711" w:name="_Toc66717697"/>
      <w:r w:rsidRPr="006F0B54">
        <w:rPr>
          <w:lang w:eastAsia="sv-SE"/>
        </w:rPr>
        <w:t>6.3.4.1</w:t>
      </w:r>
      <w:r w:rsidRPr="006F0B54">
        <w:rPr>
          <w:lang w:eastAsia="sv-SE"/>
        </w:rPr>
        <w:tab/>
        <w:t>Initial conditions</w:t>
      </w:r>
      <w:bookmarkEnd w:id="704"/>
      <w:bookmarkEnd w:id="705"/>
      <w:bookmarkEnd w:id="706"/>
      <w:bookmarkEnd w:id="707"/>
      <w:bookmarkEnd w:id="708"/>
      <w:bookmarkEnd w:id="709"/>
      <w:bookmarkEnd w:id="710"/>
      <w:bookmarkEnd w:id="711"/>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712" w:name="_Toc21101094"/>
      <w:bookmarkStart w:id="713" w:name="_Toc29810133"/>
      <w:bookmarkStart w:id="714" w:name="_Toc37273410"/>
      <w:bookmarkStart w:id="715" w:name="_Toc45884725"/>
      <w:bookmarkStart w:id="716" w:name="_Toc53182689"/>
      <w:bookmarkStart w:id="717" w:name="_Toc58865083"/>
      <w:bookmarkStart w:id="718" w:name="_Toc58866665"/>
      <w:bookmarkStart w:id="719" w:name="_Toc66717698"/>
      <w:r w:rsidRPr="006F0B54">
        <w:rPr>
          <w:lang w:eastAsia="sv-SE"/>
        </w:rPr>
        <w:t>6.3.4.2</w:t>
      </w:r>
      <w:r w:rsidRPr="006F0B54">
        <w:rPr>
          <w:lang w:eastAsia="sv-SE"/>
        </w:rPr>
        <w:tab/>
        <w:t>Procedure</w:t>
      </w:r>
      <w:bookmarkEnd w:id="712"/>
      <w:bookmarkEnd w:id="713"/>
      <w:bookmarkEnd w:id="714"/>
      <w:bookmarkEnd w:id="715"/>
      <w:bookmarkEnd w:id="716"/>
      <w:bookmarkEnd w:id="717"/>
      <w:bookmarkEnd w:id="718"/>
      <w:bookmarkEnd w:id="719"/>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720" w:name="_Toc21101095"/>
      <w:bookmarkStart w:id="721" w:name="_Toc29810134"/>
      <w:bookmarkStart w:id="722" w:name="_Toc37273411"/>
      <w:bookmarkStart w:id="723" w:name="_Toc45884726"/>
      <w:bookmarkStart w:id="724" w:name="_Toc53182690"/>
      <w:bookmarkStart w:id="725" w:name="_Toc58865084"/>
      <w:bookmarkStart w:id="726" w:name="_Toc58866666"/>
      <w:bookmarkStart w:id="727" w:name="_Toc66717699"/>
      <w:r w:rsidRPr="006F0B54">
        <w:rPr>
          <w:lang w:eastAsia="sv-SE"/>
        </w:rPr>
        <w:t>6</w:t>
      </w:r>
      <w:r w:rsidRPr="006F0B54">
        <w:rPr>
          <w:lang w:eastAsia="zh-CN"/>
        </w:rPr>
        <w:t>.3.</w:t>
      </w:r>
      <w:r w:rsidRPr="006F0B54">
        <w:rPr>
          <w:lang w:eastAsia="sv-SE"/>
        </w:rPr>
        <w:t>5</w:t>
      </w:r>
      <w:r w:rsidRPr="006F0B54">
        <w:rPr>
          <w:lang w:eastAsia="sv-SE"/>
        </w:rPr>
        <w:tab/>
        <w:t>Test requirement</w:t>
      </w:r>
      <w:bookmarkEnd w:id="720"/>
      <w:bookmarkEnd w:id="721"/>
      <w:bookmarkEnd w:id="722"/>
      <w:bookmarkEnd w:id="723"/>
      <w:bookmarkEnd w:id="724"/>
      <w:bookmarkEnd w:id="725"/>
      <w:bookmarkEnd w:id="726"/>
      <w:bookmarkEnd w:id="727"/>
    </w:p>
    <w:p w14:paraId="1EB697CB" w14:textId="77777777" w:rsidR="00972FED" w:rsidRPr="006F0B54" w:rsidRDefault="00972FED" w:rsidP="00972FED">
      <w:pPr>
        <w:pStyle w:val="Heading4"/>
        <w:rPr>
          <w:lang w:eastAsia="sv-SE"/>
        </w:rPr>
      </w:pPr>
      <w:bookmarkStart w:id="728" w:name="_Toc21101096"/>
      <w:bookmarkStart w:id="729" w:name="_Toc29810135"/>
      <w:bookmarkStart w:id="730" w:name="_Toc37273412"/>
      <w:bookmarkStart w:id="731" w:name="_Toc45884727"/>
      <w:bookmarkStart w:id="732" w:name="_Toc53182691"/>
      <w:bookmarkStart w:id="733" w:name="_Toc58865085"/>
      <w:bookmarkStart w:id="734" w:name="_Toc58866667"/>
      <w:bookmarkStart w:id="735" w:name="_Toc66717700"/>
      <w:r w:rsidRPr="006F0B54">
        <w:rPr>
          <w:lang w:eastAsia="sv-SE"/>
        </w:rPr>
        <w:t>6.3.5.1</w:t>
      </w:r>
      <w:r w:rsidRPr="006F0B54">
        <w:rPr>
          <w:lang w:eastAsia="sv-SE"/>
        </w:rPr>
        <w:tab/>
      </w:r>
      <w:r w:rsidRPr="006F0B54">
        <w:rPr>
          <w:i/>
          <w:lang w:eastAsia="sv-SE"/>
        </w:rPr>
        <w:t>BS type 1-O</w:t>
      </w:r>
      <w:bookmarkEnd w:id="728"/>
      <w:bookmarkEnd w:id="729"/>
      <w:bookmarkEnd w:id="730"/>
      <w:bookmarkEnd w:id="731"/>
      <w:bookmarkEnd w:id="732"/>
      <w:bookmarkEnd w:id="733"/>
      <w:bookmarkEnd w:id="734"/>
      <w:bookmarkEnd w:id="735"/>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736" w:name="_Toc21101097"/>
      <w:bookmarkStart w:id="737" w:name="_Toc29810136"/>
      <w:bookmarkStart w:id="738" w:name="_Toc37273413"/>
      <w:bookmarkStart w:id="739" w:name="_Toc45884728"/>
      <w:bookmarkStart w:id="740" w:name="_Toc53182692"/>
      <w:bookmarkStart w:id="741" w:name="_Toc58865086"/>
      <w:bookmarkStart w:id="742" w:name="_Toc58866668"/>
      <w:bookmarkStart w:id="743" w:name="_Toc66717701"/>
      <w:r w:rsidRPr="006F0B54">
        <w:rPr>
          <w:lang w:eastAsia="sv-SE"/>
        </w:rPr>
        <w:t>6.3.5.2</w:t>
      </w:r>
      <w:r w:rsidRPr="006F0B54">
        <w:rPr>
          <w:lang w:eastAsia="sv-SE"/>
        </w:rPr>
        <w:tab/>
      </w:r>
      <w:r w:rsidRPr="006F0B54">
        <w:rPr>
          <w:i/>
          <w:lang w:eastAsia="sv-SE"/>
        </w:rPr>
        <w:t>BS type 2-O</w:t>
      </w:r>
      <w:bookmarkEnd w:id="736"/>
      <w:bookmarkEnd w:id="737"/>
      <w:bookmarkEnd w:id="738"/>
      <w:bookmarkEnd w:id="739"/>
      <w:bookmarkEnd w:id="740"/>
      <w:bookmarkEnd w:id="741"/>
      <w:bookmarkEnd w:id="742"/>
      <w:bookmarkEnd w:id="743"/>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744" w:name="_Toc21101098"/>
      <w:bookmarkStart w:id="745" w:name="_Toc29810137"/>
      <w:bookmarkStart w:id="746" w:name="_Toc37273414"/>
      <w:bookmarkStart w:id="747" w:name="_Toc45884729"/>
      <w:bookmarkStart w:id="748" w:name="_Toc53182693"/>
      <w:bookmarkStart w:id="749" w:name="_Toc58865087"/>
      <w:bookmarkStart w:id="750" w:name="_Toc58866669"/>
      <w:bookmarkStart w:id="751" w:name="_Toc66717702"/>
      <w:r w:rsidRPr="006F0B54">
        <w:t>6.4</w:t>
      </w:r>
      <w:r w:rsidRPr="006F0B54">
        <w:tab/>
        <w:t>OTA output power dynamics</w:t>
      </w:r>
      <w:bookmarkEnd w:id="744"/>
      <w:bookmarkEnd w:id="745"/>
      <w:bookmarkEnd w:id="746"/>
      <w:bookmarkEnd w:id="747"/>
      <w:bookmarkEnd w:id="748"/>
      <w:bookmarkEnd w:id="749"/>
      <w:bookmarkEnd w:id="750"/>
      <w:bookmarkEnd w:id="751"/>
    </w:p>
    <w:p w14:paraId="275E2332" w14:textId="77777777" w:rsidR="00972FED" w:rsidRPr="006F0B54" w:rsidRDefault="00972FED" w:rsidP="00972FED">
      <w:pPr>
        <w:pStyle w:val="Heading3"/>
      </w:pPr>
      <w:bookmarkStart w:id="752" w:name="_Toc21101099"/>
      <w:bookmarkStart w:id="753" w:name="_Toc29810138"/>
      <w:bookmarkStart w:id="754" w:name="_Toc37273415"/>
      <w:bookmarkStart w:id="755" w:name="_Toc45884730"/>
      <w:bookmarkStart w:id="756" w:name="_Toc53182694"/>
      <w:bookmarkStart w:id="757" w:name="_Toc58865088"/>
      <w:bookmarkStart w:id="758" w:name="_Toc58866670"/>
      <w:bookmarkStart w:id="759" w:name="_Toc66717703"/>
      <w:r w:rsidRPr="006F0B54">
        <w:t>6.4.1</w:t>
      </w:r>
      <w:r w:rsidRPr="006F0B54">
        <w:tab/>
        <w:t>General</w:t>
      </w:r>
      <w:bookmarkEnd w:id="752"/>
      <w:bookmarkEnd w:id="753"/>
      <w:bookmarkEnd w:id="754"/>
      <w:bookmarkEnd w:id="755"/>
      <w:bookmarkEnd w:id="756"/>
      <w:bookmarkEnd w:id="757"/>
      <w:bookmarkEnd w:id="758"/>
      <w:bookmarkEnd w:id="759"/>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760" w:name="_Toc21101100"/>
      <w:bookmarkStart w:id="761" w:name="_Toc29810139"/>
      <w:bookmarkStart w:id="762" w:name="_Toc37273416"/>
      <w:bookmarkStart w:id="763" w:name="_Toc45884731"/>
      <w:bookmarkStart w:id="764" w:name="_Toc53182695"/>
      <w:bookmarkStart w:id="765" w:name="_Toc58865089"/>
      <w:bookmarkStart w:id="766" w:name="_Toc58866671"/>
      <w:bookmarkStart w:id="767" w:name="_Toc66717704"/>
      <w:r w:rsidRPr="006F0B54">
        <w:t>6.4.2</w:t>
      </w:r>
      <w:r w:rsidRPr="006F0B54">
        <w:tab/>
        <w:t>OTA RE power control dynamic range</w:t>
      </w:r>
      <w:bookmarkEnd w:id="760"/>
      <w:bookmarkEnd w:id="761"/>
      <w:bookmarkEnd w:id="762"/>
      <w:bookmarkEnd w:id="763"/>
      <w:bookmarkEnd w:id="764"/>
      <w:bookmarkEnd w:id="765"/>
      <w:bookmarkEnd w:id="766"/>
      <w:bookmarkEnd w:id="767"/>
    </w:p>
    <w:p w14:paraId="26373654" w14:textId="77777777" w:rsidR="00972FED" w:rsidRPr="006F0B54" w:rsidRDefault="00972FED" w:rsidP="00972FED">
      <w:pPr>
        <w:pStyle w:val="Heading4"/>
        <w:rPr>
          <w:lang w:eastAsia="sv-SE"/>
        </w:rPr>
      </w:pPr>
      <w:bookmarkStart w:id="768" w:name="_Toc21101101"/>
      <w:bookmarkStart w:id="769" w:name="_Toc29810140"/>
      <w:bookmarkStart w:id="770" w:name="_Toc37273417"/>
      <w:bookmarkStart w:id="771" w:name="_Toc45884732"/>
      <w:bookmarkStart w:id="772" w:name="_Toc53182696"/>
      <w:bookmarkStart w:id="773" w:name="_Toc58865090"/>
      <w:bookmarkStart w:id="774" w:name="_Toc58866672"/>
      <w:bookmarkStart w:id="775" w:name="_Toc66717705"/>
      <w:r w:rsidRPr="006F0B54">
        <w:rPr>
          <w:lang w:eastAsia="sv-SE"/>
        </w:rPr>
        <w:t>6.4.2.1</w:t>
      </w:r>
      <w:r w:rsidRPr="006F0B54">
        <w:rPr>
          <w:lang w:eastAsia="sv-SE"/>
        </w:rPr>
        <w:tab/>
        <w:t>Definition and applicability</w:t>
      </w:r>
      <w:bookmarkEnd w:id="768"/>
      <w:bookmarkEnd w:id="769"/>
      <w:bookmarkEnd w:id="770"/>
      <w:bookmarkEnd w:id="771"/>
      <w:bookmarkEnd w:id="772"/>
      <w:bookmarkEnd w:id="773"/>
      <w:bookmarkEnd w:id="774"/>
      <w:bookmarkEnd w:id="775"/>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776" w:name="_Toc21101102"/>
      <w:bookmarkStart w:id="777" w:name="_Toc29810141"/>
      <w:bookmarkStart w:id="778" w:name="_Toc37273418"/>
      <w:bookmarkStart w:id="779" w:name="_Toc45884733"/>
      <w:bookmarkStart w:id="780" w:name="_Toc53182697"/>
      <w:bookmarkStart w:id="781" w:name="_Toc58865091"/>
      <w:bookmarkStart w:id="782" w:name="_Toc58866673"/>
      <w:bookmarkStart w:id="783" w:name="_Toc66717706"/>
      <w:r w:rsidRPr="006F0B54">
        <w:rPr>
          <w:lang w:eastAsia="sv-SE"/>
        </w:rPr>
        <w:t>6.4.2.2</w:t>
      </w:r>
      <w:r w:rsidRPr="006F0B54">
        <w:rPr>
          <w:lang w:eastAsia="sv-SE"/>
        </w:rPr>
        <w:tab/>
        <w:t>Minimum requirement</w:t>
      </w:r>
      <w:bookmarkEnd w:id="776"/>
      <w:bookmarkEnd w:id="777"/>
      <w:bookmarkEnd w:id="778"/>
      <w:bookmarkEnd w:id="779"/>
      <w:bookmarkEnd w:id="780"/>
      <w:bookmarkEnd w:id="781"/>
      <w:bookmarkEnd w:id="782"/>
      <w:bookmarkEnd w:id="783"/>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784" w:name="_Toc21101103"/>
      <w:bookmarkStart w:id="785" w:name="_Toc29810142"/>
      <w:bookmarkStart w:id="786" w:name="_Toc37273419"/>
      <w:bookmarkStart w:id="787" w:name="_Toc45884734"/>
      <w:bookmarkStart w:id="788" w:name="_Toc53182698"/>
      <w:bookmarkStart w:id="789" w:name="_Toc58865092"/>
      <w:bookmarkStart w:id="790" w:name="_Toc58866674"/>
      <w:bookmarkStart w:id="791" w:name="_Toc66717707"/>
      <w:r w:rsidRPr="006F0B54">
        <w:rPr>
          <w:lang w:eastAsia="sv-SE"/>
        </w:rPr>
        <w:t>6.</w:t>
      </w:r>
      <w:r w:rsidRPr="006F0B54">
        <w:rPr>
          <w:lang w:eastAsia="zh-CN"/>
        </w:rPr>
        <w:t>4.2.</w:t>
      </w:r>
      <w:r w:rsidRPr="006F0B54">
        <w:rPr>
          <w:lang w:eastAsia="sv-SE"/>
        </w:rPr>
        <w:t>3</w:t>
      </w:r>
      <w:r w:rsidRPr="006F0B54">
        <w:rPr>
          <w:lang w:eastAsia="sv-SE"/>
        </w:rPr>
        <w:tab/>
        <w:t>Method of test</w:t>
      </w:r>
      <w:bookmarkEnd w:id="784"/>
      <w:bookmarkEnd w:id="785"/>
      <w:bookmarkEnd w:id="786"/>
      <w:bookmarkEnd w:id="787"/>
      <w:bookmarkEnd w:id="788"/>
      <w:bookmarkEnd w:id="789"/>
      <w:bookmarkEnd w:id="790"/>
      <w:bookmarkEnd w:id="791"/>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792" w:name="_Toc21101104"/>
      <w:bookmarkStart w:id="793" w:name="_Toc29810143"/>
      <w:bookmarkStart w:id="794" w:name="_Toc37273420"/>
      <w:bookmarkStart w:id="795" w:name="_Toc45884735"/>
      <w:bookmarkStart w:id="796" w:name="_Toc53182699"/>
      <w:bookmarkStart w:id="797" w:name="_Toc58865093"/>
      <w:bookmarkStart w:id="798" w:name="_Toc58866675"/>
      <w:bookmarkStart w:id="799" w:name="_Toc66717708"/>
      <w:r w:rsidRPr="006F0B54">
        <w:t>6.4.3</w:t>
      </w:r>
      <w:r w:rsidRPr="006F0B54">
        <w:tab/>
        <w:t>OTA total power dynamic range</w:t>
      </w:r>
      <w:bookmarkEnd w:id="792"/>
      <w:bookmarkEnd w:id="793"/>
      <w:bookmarkEnd w:id="794"/>
      <w:bookmarkEnd w:id="795"/>
      <w:bookmarkEnd w:id="796"/>
      <w:bookmarkEnd w:id="797"/>
      <w:bookmarkEnd w:id="798"/>
      <w:bookmarkEnd w:id="799"/>
    </w:p>
    <w:p w14:paraId="18E6694C" w14:textId="77777777" w:rsidR="00972FED" w:rsidRPr="006F0B54" w:rsidRDefault="00972FED" w:rsidP="00972FED">
      <w:pPr>
        <w:pStyle w:val="Heading4"/>
        <w:rPr>
          <w:lang w:eastAsia="sv-SE"/>
        </w:rPr>
      </w:pPr>
      <w:bookmarkStart w:id="800" w:name="_Toc21101105"/>
      <w:bookmarkStart w:id="801" w:name="_Toc29810144"/>
      <w:bookmarkStart w:id="802" w:name="_Toc37273421"/>
      <w:bookmarkStart w:id="803" w:name="_Toc45884736"/>
      <w:bookmarkStart w:id="804" w:name="_Toc53182700"/>
      <w:bookmarkStart w:id="805" w:name="_Toc58865094"/>
      <w:bookmarkStart w:id="806" w:name="_Toc58866676"/>
      <w:bookmarkStart w:id="807" w:name="_Toc66717709"/>
      <w:r w:rsidRPr="006F0B54">
        <w:rPr>
          <w:lang w:eastAsia="sv-SE"/>
        </w:rPr>
        <w:t>6.4.3.1</w:t>
      </w:r>
      <w:r w:rsidRPr="006F0B54">
        <w:rPr>
          <w:lang w:eastAsia="sv-SE"/>
        </w:rPr>
        <w:tab/>
        <w:t>Definition and applicability</w:t>
      </w:r>
      <w:bookmarkEnd w:id="800"/>
      <w:bookmarkEnd w:id="801"/>
      <w:bookmarkEnd w:id="802"/>
      <w:bookmarkEnd w:id="803"/>
      <w:bookmarkEnd w:id="804"/>
      <w:bookmarkEnd w:id="805"/>
      <w:bookmarkEnd w:id="806"/>
      <w:bookmarkEnd w:id="807"/>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808" w:name="_Toc21101106"/>
      <w:bookmarkStart w:id="809"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810" w:name="_Toc37273422"/>
      <w:bookmarkStart w:id="811" w:name="_Toc45884737"/>
      <w:bookmarkStart w:id="812" w:name="_Toc53182701"/>
      <w:bookmarkStart w:id="813" w:name="_Toc58865095"/>
      <w:bookmarkStart w:id="814" w:name="_Toc58866677"/>
      <w:bookmarkStart w:id="815" w:name="_Toc66717710"/>
      <w:r w:rsidRPr="006F0B54">
        <w:rPr>
          <w:lang w:eastAsia="sv-SE"/>
        </w:rPr>
        <w:t>6.4.3.2</w:t>
      </w:r>
      <w:r w:rsidRPr="006F0B54">
        <w:rPr>
          <w:lang w:eastAsia="sv-SE"/>
        </w:rPr>
        <w:tab/>
        <w:t>Minimum requirement</w:t>
      </w:r>
      <w:bookmarkEnd w:id="808"/>
      <w:bookmarkEnd w:id="809"/>
      <w:bookmarkEnd w:id="810"/>
      <w:bookmarkEnd w:id="811"/>
      <w:bookmarkEnd w:id="812"/>
      <w:bookmarkEnd w:id="813"/>
      <w:bookmarkEnd w:id="814"/>
      <w:bookmarkEnd w:id="815"/>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816" w:name="_Toc21101107"/>
      <w:bookmarkStart w:id="817" w:name="_Toc29810146"/>
      <w:bookmarkStart w:id="818" w:name="_Toc37273423"/>
      <w:bookmarkStart w:id="819" w:name="_Toc45884738"/>
      <w:bookmarkStart w:id="820" w:name="_Toc53182702"/>
      <w:bookmarkStart w:id="821" w:name="_Toc58865096"/>
      <w:bookmarkStart w:id="822" w:name="_Toc58866678"/>
      <w:bookmarkStart w:id="823" w:name="_Toc66717711"/>
      <w:r w:rsidRPr="006F0B54">
        <w:rPr>
          <w:lang w:eastAsia="sv-SE"/>
        </w:rPr>
        <w:t>6.4.3.3</w:t>
      </w:r>
      <w:r w:rsidRPr="006F0B54">
        <w:rPr>
          <w:lang w:eastAsia="sv-SE"/>
        </w:rPr>
        <w:tab/>
        <w:t>Test purpose</w:t>
      </w:r>
      <w:bookmarkEnd w:id="816"/>
      <w:bookmarkEnd w:id="817"/>
      <w:bookmarkEnd w:id="818"/>
      <w:bookmarkEnd w:id="819"/>
      <w:bookmarkEnd w:id="820"/>
      <w:bookmarkEnd w:id="821"/>
      <w:bookmarkEnd w:id="822"/>
      <w:bookmarkEnd w:id="823"/>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824" w:name="_Toc21101108"/>
      <w:bookmarkStart w:id="825" w:name="_Toc29810147"/>
      <w:bookmarkStart w:id="826" w:name="_Toc37273424"/>
      <w:bookmarkStart w:id="827" w:name="_Toc45884739"/>
      <w:bookmarkStart w:id="828" w:name="_Toc53182703"/>
      <w:bookmarkStart w:id="829" w:name="_Toc58865097"/>
      <w:bookmarkStart w:id="830" w:name="_Toc58866679"/>
      <w:bookmarkStart w:id="831" w:name="_Toc66717712"/>
      <w:r w:rsidRPr="006F0B54">
        <w:rPr>
          <w:lang w:eastAsia="sv-SE"/>
        </w:rPr>
        <w:t>6.</w:t>
      </w:r>
      <w:r w:rsidRPr="006F0B54">
        <w:rPr>
          <w:lang w:eastAsia="zh-CN"/>
        </w:rPr>
        <w:t>4.3.</w:t>
      </w:r>
      <w:r w:rsidRPr="006F0B54">
        <w:rPr>
          <w:lang w:eastAsia="sv-SE"/>
        </w:rPr>
        <w:t>4</w:t>
      </w:r>
      <w:r w:rsidRPr="006F0B54">
        <w:rPr>
          <w:lang w:eastAsia="sv-SE"/>
        </w:rPr>
        <w:tab/>
        <w:t>Method of test</w:t>
      </w:r>
      <w:bookmarkEnd w:id="824"/>
      <w:bookmarkEnd w:id="825"/>
      <w:bookmarkEnd w:id="826"/>
      <w:bookmarkEnd w:id="827"/>
      <w:bookmarkEnd w:id="828"/>
      <w:bookmarkEnd w:id="829"/>
      <w:bookmarkEnd w:id="830"/>
      <w:bookmarkEnd w:id="831"/>
    </w:p>
    <w:p w14:paraId="15E9F63E" w14:textId="77777777" w:rsidR="00972FED" w:rsidRPr="006F0B54" w:rsidRDefault="00972FED" w:rsidP="00972FED">
      <w:pPr>
        <w:pStyle w:val="Heading5"/>
        <w:rPr>
          <w:lang w:eastAsia="sv-SE"/>
        </w:rPr>
      </w:pPr>
      <w:bookmarkStart w:id="832" w:name="_Toc21101109"/>
      <w:bookmarkStart w:id="833" w:name="_Toc29810148"/>
      <w:bookmarkStart w:id="834" w:name="_Toc37273425"/>
      <w:bookmarkStart w:id="835" w:name="_Toc45884740"/>
      <w:bookmarkStart w:id="836" w:name="_Toc53182704"/>
      <w:bookmarkStart w:id="837" w:name="_Toc58865098"/>
      <w:bookmarkStart w:id="838" w:name="_Toc58866680"/>
      <w:bookmarkStart w:id="839" w:name="_Toc66717713"/>
      <w:r w:rsidRPr="006F0B54">
        <w:rPr>
          <w:lang w:eastAsia="sv-SE"/>
        </w:rPr>
        <w:t>6.4.3.4.1</w:t>
      </w:r>
      <w:r w:rsidRPr="006F0B54">
        <w:rPr>
          <w:lang w:eastAsia="sv-SE"/>
        </w:rPr>
        <w:tab/>
        <w:t>Initial conditions</w:t>
      </w:r>
      <w:bookmarkEnd w:id="832"/>
      <w:bookmarkEnd w:id="833"/>
      <w:bookmarkEnd w:id="834"/>
      <w:bookmarkEnd w:id="835"/>
      <w:bookmarkEnd w:id="836"/>
      <w:bookmarkEnd w:id="837"/>
      <w:bookmarkEnd w:id="838"/>
      <w:bookmarkEnd w:id="839"/>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840" w:name="_Toc21101110"/>
      <w:bookmarkStart w:id="841" w:name="_Toc29810149"/>
      <w:bookmarkStart w:id="842" w:name="_Toc37273426"/>
      <w:bookmarkStart w:id="843" w:name="_Toc45884741"/>
      <w:bookmarkStart w:id="844" w:name="_Toc53182705"/>
      <w:bookmarkStart w:id="845" w:name="_Toc58865099"/>
      <w:bookmarkStart w:id="846" w:name="_Toc58866681"/>
      <w:bookmarkStart w:id="847" w:name="_Toc66717714"/>
      <w:r w:rsidRPr="006F0B54">
        <w:rPr>
          <w:lang w:eastAsia="sv-SE"/>
        </w:rPr>
        <w:t>6.4.3.4.2</w:t>
      </w:r>
      <w:r w:rsidRPr="006F0B54">
        <w:rPr>
          <w:lang w:eastAsia="sv-SE"/>
        </w:rPr>
        <w:tab/>
        <w:t>Procedure</w:t>
      </w:r>
      <w:bookmarkEnd w:id="840"/>
      <w:bookmarkEnd w:id="841"/>
      <w:bookmarkEnd w:id="842"/>
      <w:bookmarkEnd w:id="843"/>
      <w:bookmarkEnd w:id="844"/>
      <w:bookmarkEnd w:id="845"/>
      <w:bookmarkEnd w:id="846"/>
      <w:bookmarkEnd w:id="847"/>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848" w:name="_Toc21101111"/>
      <w:bookmarkStart w:id="849" w:name="_Toc29810150"/>
      <w:bookmarkStart w:id="850" w:name="_Toc37273427"/>
      <w:bookmarkStart w:id="851" w:name="_Toc45884742"/>
      <w:bookmarkStart w:id="852" w:name="_Toc53182706"/>
      <w:bookmarkStart w:id="853" w:name="_Toc58865100"/>
      <w:bookmarkStart w:id="854" w:name="_Toc58866682"/>
      <w:bookmarkStart w:id="855" w:name="_Toc66717715"/>
      <w:r w:rsidRPr="006F0B54">
        <w:rPr>
          <w:lang w:eastAsia="sv-SE"/>
        </w:rPr>
        <w:t>6.</w:t>
      </w:r>
      <w:r w:rsidRPr="006F0B54">
        <w:rPr>
          <w:lang w:eastAsia="zh-CN"/>
        </w:rPr>
        <w:t>4.3.</w:t>
      </w:r>
      <w:r w:rsidRPr="006F0B54">
        <w:rPr>
          <w:lang w:eastAsia="sv-SE"/>
        </w:rPr>
        <w:t>5</w:t>
      </w:r>
      <w:r w:rsidRPr="006F0B54">
        <w:rPr>
          <w:lang w:eastAsia="sv-SE"/>
        </w:rPr>
        <w:tab/>
        <w:t>Test requirement</w:t>
      </w:r>
      <w:bookmarkEnd w:id="848"/>
      <w:bookmarkEnd w:id="849"/>
      <w:bookmarkEnd w:id="850"/>
      <w:bookmarkEnd w:id="851"/>
      <w:bookmarkEnd w:id="852"/>
      <w:bookmarkEnd w:id="853"/>
      <w:bookmarkEnd w:id="854"/>
      <w:bookmarkEnd w:id="855"/>
    </w:p>
    <w:p w14:paraId="4500C554" w14:textId="77777777" w:rsidR="00972FED" w:rsidRPr="006F0B54" w:rsidRDefault="00972FED" w:rsidP="00972FED">
      <w:pPr>
        <w:pStyle w:val="Heading5"/>
        <w:rPr>
          <w:lang w:eastAsia="sv-SE"/>
        </w:rPr>
      </w:pPr>
      <w:bookmarkStart w:id="856" w:name="_Toc21101112"/>
      <w:bookmarkStart w:id="857" w:name="_Toc29810151"/>
      <w:bookmarkStart w:id="858" w:name="_Toc37273428"/>
      <w:bookmarkStart w:id="859" w:name="_Toc45884743"/>
      <w:bookmarkStart w:id="860" w:name="_Toc53182707"/>
      <w:bookmarkStart w:id="861" w:name="_Toc58865101"/>
      <w:bookmarkStart w:id="862" w:name="_Toc58866683"/>
      <w:bookmarkStart w:id="863" w:name="_Toc66717716"/>
      <w:r w:rsidRPr="006F0B54">
        <w:rPr>
          <w:lang w:eastAsia="sv-SE"/>
        </w:rPr>
        <w:t>6.4.3.5.1</w:t>
      </w:r>
      <w:r w:rsidRPr="006F0B54">
        <w:rPr>
          <w:lang w:eastAsia="sv-SE"/>
        </w:rPr>
        <w:tab/>
      </w:r>
      <w:r w:rsidRPr="006F0B54">
        <w:rPr>
          <w:i/>
          <w:lang w:eastAsia="sv-SE"/>
        </w:rPr>
        <w:t>BS type 1-O</w:t>
      </w:r>
      <w:bookmarkEnd w:id="856"/>
      <w:bookmarkEnd w:id="857"/>
      <w:bookmarkEnd w:id="858"/>
      <w:bookmarkEnd w:id="859"/>
      <w:bookmarkEnd w:id="860"/>
      <w:bookmarkEnd w:id="861"/>
      <w:bookmarkEnd w:id="862"/>
      <w:bookmarkEnd w:id="863"/>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864" w:name="_Toc21101113"/>
      <w:bookmarkStart w:id="865" w:name="_Toc29810152"/>
      <w:bookmarkStart w:id="866" w:name="_Toc37273429"/>
      <w:bookmarkStart w:id="867" w:name="_Toc45884744"/>
      <w:bookmarkStart w:id="868" w:name="_Toc53182708"/>
      <w:bookmarkStart w:id="869" w:name="_Toc58865102"/>
      <w:bookmarkStart w:id="870" w:name="_Toc58866684"/>
      <w:bookmarkStart w:id="871" w:name="_Toc66717717"/>
      <w:r w:rsidRPr="006F0B54">
        <w:rPr>
          <w:lang w:eastAsia="sv-SE"/>
        </w:rPr>
        <w:t>6.4.3.5.2</w:t>
      </w:r>
      <w:r w:rsidRPr="006F0B54">
        <w:rPr>
          <w:lang w:eastAsia="sv-SE"/>
        </w:rPr>
        <w:tab/>
      </w:r>
      <w:r w:rsidRPr="006F0B54">
        <w:rPr>
          <w:i/>
          <w:lang w:eastAsia="sv-SE"/>
        </w:rPr>
        <w:t>BS type 2-O</w:t>
      </w:r>
      <w:bookmarkEnd w:id="864"/>
      <w:bookmarkEnd w:id="865"/>
      <w:bookmarkEnd w:id="866"/>
      <w:bookmarkEnd w:id="867"/>
      <w:bookmarkEnd w:id="868"/>
      <w:bookmarkEnd w:id="869"/>
      <w:bookmarkEnd w:id="870"/>
      <w:bookmarkEnd w:id="871"/>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872" w:name="_Toc21101114"/>
      <w:bookmarkStart w:id="873" w:name="_Toc29810153"/>
      <w:bookmarkStart w:id="874" w:name="_Toc37273430"/>
      <w:bookmarkStart w:id="875" w:name="_Toc45884745"/>
      <w:bookmarkStart w:id="876" w:name="_Toc53182709"/>
      <w:bookmarkStart w:id="877" w:name="_Toc58865103"/>
      <w:bookmarkStart w:id="878" w:name="_Toc58866685"/>
      <w:bookmarkStart w:id="879" w:name="_Toc66717718"/>
      <w:r w:rsidRPr="006F0B54">
        <w:t>6.5</w:t>
      </w:r>
      <w:r w:rsidRPr="006F0B54">
        <w:tab/>
        <w:t>OTA transmit ON/OFF power</w:t>
      </w:r>
      <w:bookmarkEnd w:id="872"/>
      <w:bookmarkEnd w:id="873"/>
      <w:bookmarkEnd w:id="874"/>
      <w:bookmarkEnd w:id="875"/>
      <w:bookmarkEnd w:id="876"/>
      <w:bookmarkEnd w:id="877"/>
      <w:bookmarkEnd w:id="878"/>
      <w:bookmarkEnd w:id="879"/>
    </w:p>
    <w:p w14:paraId="0F0F5748" w14:textId="77777777" w:rsidR="00972FED" w:rsidRPr="006F0B54" w:rsidRDefault="00972FED" w:rsidP="00972FED">
      <w:pPr>
        <w:pStyle w:val="Heading3"/>
      </w:pPr>
      <w:bookmarkStart w:id="880" w:name="_Toc21101115"/>
      <w:bookmarkStart w:id="881" w:name="_Toc29810154"/>
      <w:bookmarkStart w:id="882" w:name="_Toc37273431"/>
      <w:bookmarkStart w:id="883" w:name="_Toc45884746"/>
      <w:bookmarkStart w:id="884" w:name="_Toc53182710"/>
      <w:bookmarkStart w:id="885" w:name="_Toc58865104"/>
      <w:bookmarkStart w:id="886" w:name="_Toc58866686"/>
      <w:bookmarkStart w:id="887" w:name="_Toc66717719"/>
      <w:r w:rsidRPr="006F0B54">
        <w:t>6.5.1</w:t>
      </w:r>
      <w:r w:rsidRPr="006F0B54">
        <w:tab/>
        <w:t>OTA transmitter OFF power</w:t>
      </w:r>
      <w:bookmarkEnd w:id="880"/>
      <w:bookmarkEnd w:id="881"/>
      <w:bookmarkEnd w:id="882"/>
      <w:bookmarkEnd w:id="883"/>
      <w:bookmarkEnd w:id="884"/>
      <w:bookmarkEnd w:id="885"/>
      <w:bookmarkEnd w:id="886"/>
      <w:bookmarkEnd w:id="887"/>
    </w:p>
    <w:p w14:paraId="5A9424EB" w14:textId="77777777" w:rsidR="00972FED" w:rsidRPr="006F0B54" w:rsidRDefault="00972FED" w:rsidP="00972FED">
      <w:pPr>
        <w:pStyle w:val="Heading4"/>
      </w:pPr>
      <w:bookmarkStart w:id="888" w:name="_Toc21101116"/>
      <w:bookmarkStart w:id="889" w:name="_Toc29810155"/>
      <w:bookmarkStart w:id="890" w:name="_Toc37273432"/>
      <w:bookmarkStart w:id="891" w:name="_Toc45884747"/>
      <w:bookmarkStart w:id="892" w:name="_Toc53182711"/>
      <w:bookmarkStart w:id="893" w:name="_Toc58865105"/>
      <w:bookmarkStart w:id="894" w:name="_Toc58866687"/>
      <w:bookmarkStart w:id="895" w:name="_Toc66717720"/>
      <w:r w:rsidRPr="006F0B54">
        <w:t>6.5.1.1</w:t>
      </w:r>
      <w:r w:rsidRPr="006F0B54">
        <w:tab/>
        <w:t>Definition and applicability</w:t>
      </w:r>
      <w:bookmarkEnd w:id="888"/>
      <w:bookmarkEnd w:id="889"/>
      <w:bookmarkEnd w:id="890"/>
      <w:bookmarkEnd w:id="891"/>
      <w:bookmarkEnd w:id="892"/>
      <w:bookmarkEnd w:id="893"/>
      <w:bookmarkEnd w:id="894"/>
      <w:bookmarkEnd w:id="895"/>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896" w:name="_Toc21101117"/>
      <w:bookmarkStart w:id="897" w:name="_Toc29810156"/>
      <w:bookmarkStart w:id="898" w:name="_Toc37273433"/>
      <w:bookmarkStart w:id="899" w:name="_Toc45884748"/>
      <w:bookmarkStart w:id="900" w:name="_Toc53182712"/>
      <w:bookmarkStart w:id="901" w:name="_Toc58865106"/>
      <w:bookmarkStart w:id="902" w:name="_Toc58866688"/>
      <w:bookmarkStart w:id="903" w:name="_Toc66717721"/>
      <w:r w:rsidRPr="006F0B54">
        <w:t>6.5.1.2</w:t>
      </w:r>
      <w:r w:rsidRPr="006F0B54">
        <w:tab/>
        <w:t>Minimum requirement</w:t>
      </w:r>
      <w:bookmarkEnd w:id="896"/>
      <w:bookmarkEnd w:id="897"/>
      <w:bookmarkEnd w:id="898"/>
      <w:bookmarkEnd w:id="899"/>
      <w:bookmarkEnd w:id="900"/>
      <w:bookmarkEnd w:id="901"/>
      <w:bookmarkEnd w:id="902"/>
      <w:bookmarkEnd w:id="903"/>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904" w:name="_Toc21101118"/>
      <w:bookmarkStart w:id="905" w:name="_Toc29810157"/>
      <w:bookmarkStart w:id="906" w:name="_Toc37273434"/>
      <w:bookmarkStart w:id="907" w:name="_Toc45884749"/>
      <w:bookmarkStart w:id="908" w:name="_Toc53182713"/>
      <w:bookmarkStart w:id="909" w:name="_Toc58865107"/>
      <w:bookmarkStart w:id="910" w:name="_Toc58866689"/>
      <w:bookmarkStart w:id="911" w:name="_Toc66717722"/>
      <w:r w:rsidRPr="006F0B54">
        <w:t>6.5.1.3</w:t>
      </w:r>
      <w:r w:rsidRPr="006F0B54">
        <w:tab/>
        <w:t>Test purpose</w:t>
      </w:r>
      <w:bookmarkEnd w:id="904"/>
      <w:bookmarkEnd w:id="905"/>
      <w:bookmarkEnd w:id="906"/>
      <w:bookmarkEnd w:id="907"/>
      <w:bookmarkEnd w:id="908"/>
      <w:bookmarkEnd w:id="909"/>
      <w:bookmarkEnd w:id="910"/>
      <w:bookmarkEnd w:id="91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912" w:name="_Toc21101119"/>
      <w:bookmarkStart w:id="913" w:name="_Toc29810158"/>
      <w:bookmarkStart w:id="914" w:name="_Toc37273435"/>
      <w:bookmarkStart w:id="915" w:name="_Toc45884750"/>
      <w:bookmarkStart w:id="916" w:name="_Toc53182714"/>
      <w:bookmarkStart w:id="917" w:name="_Toc58865108"/>
      <w:bookmarkStart w:id="918" w:name="_Toc58866690"/>
      <w:bookmarkStart w:id="919" w:name="_Toc66717723"/>
      <w:r w:rsidRPr="006F0B54">
        <w:t>6.5.1.4</w:t>
      </w:r>
      <w:r w:rsidRPr="006F0B54">
        <w:tab/>
        <w:t>Method of test</w:t>
      </w:r>
      <w:bookmarkEnd w:id="912"/>
      <w:bookmarkEnd w:id="913"/>
      <w:bookmarkEnd w:id="914"/>
      <w:bookmarkEnd w:id="915"/>
      <w:bookmarkEnd w:id="916"/>
      <w:bookmarkEnd w:id="917"/>
      <w:bookmarkEnd w:id="918"/>
      <w:bookmarkEnd w:id="919"/>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920" w:name="_Toc21101120"/>
      <w:bookmarkStart w:id="921" w:name="_Toc29810159"/>
      <w:bookmarkStart w:id="922" w:name="_Toc37273436"/>
      <w:bookmarkStart w:id="923" w:name="_Toc45884751"/>
      <w:bookmarkStart w:id="924" w:name="_Toc53182715"/>
      <w:bookmarkStart w:id="925" w:name="_Toc58865109"/>
      <w:bookmarkStart w:id="926" w:name="_Toc58866691"/>
      <w:bookmarkStart w:id="927" w:name="_Toc66717724"/>
      <w:r w:rsidRPr="006F0B54">
        <w:t>6.5.1.5</w:t>
      </w:r>
      <w:r w:rsidRPr="006F0B54">
        <w:tab/>
        <w:t>Test requirements</w:t>
      </w:r>
      <w:bookmarkEnd w:id="920"/>
      <w:bookmarkEnd w:id="921"/>
      <w:bookmarkEnd w:id="922"/>
      <w:bookmarkEnd w:id="923"/>
      <w:bookmarkEnd w:id="924"/>
      <w:bookmarkEnd w:id="925"/>
      <w:bookmarkEnd w:id="926"/>
      <w:bookmarkEnd w:id="927"/>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928" w:name="_Toc21101121"/>
      <w:bookmarkStart w:id="929" w:name="_Toc29810160"/>
      <w:bookmarkStart w:id="930" w:name="_Toc37273437"/>
      <w:bookmarkStart w:id="931" w:name="_Toc45884752"/>
      <w:bookmarkStart w:id="932" w:name="_Toc53182716"/>
      <w:bookmarkStart w:id="933" w:name="_Toc58865110"/>
      <w:bookmarkStart w:id="934" w:name="_Toc58866692"/>
      <w:bookmarkStart w:id="935" w:name="_Toc66717725"/>
      <w:r w:rsidRPr="006F0B54">
        <w:t>6.5.2</w:t>
      </w:r>
      <w:r w:rsidRPr="006F0B54">
        <w:tab/>
        <w:t>OTA transmitter transient period</w:t>
      </w:r>
      <w:bookmarkEnd w:id="928"/>
      <w:bookmarkEnd w:id="929"/>
      <w:bookmarkEnd w:id="930"/>
      <w:bookmarkEnd w:id="931"/>
      <w:bookmarkEnd w:id="932"/>
      <w:bookmarkEnd w:id="933"/>
      <w:bookmarkEnd w:id="934"/>
      <w:bookmarkEnd w:id="935"/>
    </w:p>
    <w:p w14:paraId="3319AB53" w14:textId="77777777" w:rsidR="00972FED" w:rsidRPr="006F0B54" w:rsidRDefault="00972FED" w:rsidP="00972FED">
      <w:pPr>
        <w:pStyle w:val="Heading4"/>
      </w:pPr>
      <w:bookmarkStart w:id="936" w:name="_Toc21101122"/>
      <w:bookmarkStart w:id="937" w:name="_Toc29810161"/>
      <w:bookmarkStart w:id="938" w:name="_Toc37273438"/>
      <w:bookmarkStart w:id="939" w:name="_Toc45884753"/>
      <w:bookmarkStart w:id="940" w:name="_Toc53182717"/>
      <w:bookmarkStart w:id="941" w:name="_Toc58865111"/>
      <w:bookmarkStart w:id="942" w:name="_Toc58866693"/>
      <w:bookmarkStart w:id="943" w:name="_Toc66717726"/>
      <w:r w:rsidRPr="006F0B54">
        <w:t>6.5.2.1</w:t>
      </w:r>
      <w:r w:rsidRPr="006F0B54">
        <w:tab/>
        <w:t>Definition and applicability</w:t>
      </w:r>
      <w:bookmarkEnd w:id="936"/>
      <w:bookmarkEnd w:id="937"/>
      <w:bookmarkEnd w:id="938"/>
      <w:bookmarkEnd w:id="939"/>
      <w:bookmarkEnd w:id="940"/>
      <w:bookmarkEnd w:id="941"/>
      <w:bookmarkEnd w:id="942"/>
      <w:bookmarkEnd w:id="943"/>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77777777" w:rsidR="00972FED" w:rsidRPr="006F0B54" w:rsidRDefault="00CF6476" w:rsidP="00972FED">
      <w:pPr>
        <w:pStyle w:val="TH"/>
      </w:pPr>
      <w:r>
        <w:pict w14:anchorId="475A3522">
          <v:group id="Canvas 92" o:spid="_x0000_s1038" editas="canvas" style="width:482.05pt;height:232.95pt;mso-position-horizontal-relative:char;mso-position-vertical-relative:line" coordsize="61220,29584">
            <v:shape id="_x0000_s1039" type="#_x0000_t75" style="position:absolute;width:61220;height:29584;visibility:visible;mso-wrap-style:square">
              <v:fill o:detectmouseclick="t"/>
              <v:path o:connecttype="none"/>
            </v:shape>
            <v:rect id="Rectangle 64" o:spid="_x0000_s1040"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0F0E42" w:rsidRDefault="000F0E42" w:rsidP="00972FED">
                    <w:r>
                      <w:rPr>
                        <w:color w:val="000000"/>
                      </w:rPr>
                      <w:t xml:space="preserve"> </w:t>
                    </w:r>
                  </w:p>
                </w:txbxContent>
              </v:textbox>
            </v:rect>
            <v:shape id="Freeform 65" o:spid="_x0000_s1041"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42"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43"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44"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45"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46"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47"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48"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77281EF9" w14:textId="77777777" w:rsidR="000F0E42" w:rsidRDefault="000F0E42" w:rsidP="00972FED">
                    <w:r>
                      <w:rPr>
                        <w:color w:val="000000"/>
                      </w:rPr>
                      <w:t>Transmitter output power</w:t>
                    </w:r>
                  </w:p>
                </w:txbxContent>
              </v:textbox>
            </v:rect>
            <v:rect id="Rectangle 73" o:spid="_x0000_s1049"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4BCEFC18" w14:textId="77777777" w:rsidR="000F0E42" w:rsidRDefault="000F0E42" w:rsidP="00972FED">
                    <w:r>
                      <w:rPr>
                        <w:color w:val="000000"/>
                      </w:rPr>
                      <w:t xml:space="preserve"> </w:t>
                    </w:r>
                  </w:p>
                </w:txbxContent>
              </v:textbox>
            </v:rect>
            <v:rect id="Rectangle 74" o:spid="_x0000_s1050"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6BBA1D9" w14:textId="77777777" w:rsidR="000F0E42" w:rsidRDefault="000F0E42" w:rsidP="00972FED">
                    <w:r>
                      <w:rPr>
                        <w:color w:val="000000"/>
                      </w:rPr>
                      <w:t>Time</w:t>
                    </w:r>
                  </w:p>
                </w:txbxContent>
              </v:textbox>
            </v:rect>
            <v:rect id="Rectangle 75" o:spid="_x0000_s1051"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02C6CFF5" w14:textId="77777777" w:rsidR="000F0E42" w:rsidRDefault="000F0E42" w:rsidP="00972FED">
                    <w:r>
                      <w:rPr>
                        <w:color w:val="000000"/>
                      </w:rPr>
                      <w:t xml:space="preserve"> </w:t>
                    </w:r>
                  </w:p>
                </w:txbxContent>
              </v:textbox>
            </v:rect>
            <v:shape id="Freeform 76" o:spid="_x0000_s1052"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53"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54"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55"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33A1B876" w14:textId="77777777" w:rsidR="000F0E42" w:rsidRDefault="000F0E42" w:rsidP="00972FED">
                    <w:r>
                      <w:rPr>
                        <w:color w:val="000000"/>
                      </w:rPr>
                      <w:t>Transmitter ON period</w:t>
                    </w:r>
                  </w:p>
                </w:txbxContent>
              </v:textbox>
            </v:rect>
            <v:rect id="Rectangle 80" o:spid="_x0000_s1056"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34D440AB" w14:textId="77777777" w:rsidR="000F0E42" w:rsidRDefault="000F0E42" w:rsidP="00972FED">
                    <w:r>
                      <w:rPr>
                        <w:color w:val="000000"/>
                      </w:rPr>
                      <w:t xml:space="preserve"> </w:t>
                    </w:r>
                  </w:p>
                </w:txbxContent>
              </v:textbox>
            </v:rect>
            <v:rect id="Rectangle 81" o:spid="_x0000_s1057"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064306D9" w14:textId="77777777" w:rsidR="000F0E42" w:rsidRDefault="000F0E42"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58"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5AE84758" w14:textId="77777777" w:rsidR="000F0E42" w:rsidRDefault="000F0E42" w:rsidP="00972FED">
                    <w:r>
                      <w:rPr>
                        <w:color w:val="000000"/>
                      </w:rPr>
                      <w:t xml:space="preserve"> </w:t>
                    </w:r>
                  </w:p>
                </w:txbxContent>
              </v:textbox>
            </v:rect>
            <v:rect id="Rectangle 83" o:spid="_x0000_s1059"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5830B80" w14:textId="77777777" w:rsidR="000F0E42" w:rsidRDefault="000F0E42" w:rsidP="00972FED">
                    <w:r>
                      <w:rPr>
                        <w:color w:val="000000"/>
                      </w:rPr>
                      <w:t xml:space="preserve">Transmitter OFF </w:t>
                    </w:r>
                  </w:p>
                </w:txbxContent>
              </v:textbox>
            </v:rect>
            <v:rect id="Rectangle 84" o:spid="_x0000_s1060"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409ED3D" w14:textId="77777777" w:rsidR="000F0E42" w:rsidRDefault="000F0E42" w:rsidP="00972FED">
                    <w:r>
                      <w:rPr>
                        <w:color w:val="000000"/>
                      </w:rPr>
                      <w:t>period</w:t>
                    </w:r>
                  </w:p>
                </w:txbxContent>
              </v:textbox>
            </v:rect>
            <v:rect id="Rectangle 85" o:spid="_x0000_s1061"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C06B8E3" w14:textId="77777777" w:rsidR="000F0E42" w:rsidRDefault="000F0E42" w:rsidP="00972FED">
                    <w:r>
                      <w:rPr>
                        <w:color w:val="000000"/>
                      </w:rPr>
                      <w:t xml:space="preserve"> </w:t>
                    </w:r>
                  </w:p>
                </w:txbxContent>
              </v:textbox>
            </v:rect>
            <v:rect id="Rectangle 86" o:spid="_x0000_s1062"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B51B639" w14:textId="77777777" w:rsidR="000F0E42" w:rsidRDefault="000F0E42" w:rsidP="00972FED">
                    <w:r>
                      <w:rPr>
                        <w:color w:val="000000"/>
                      </w:rPr>
                      <w:t xml:space="preserve">Transmitter OFF </w:t>
                    </w:r>
                  </w:p>
                </w:txbxContent>
              </v:textbox>
            </v:rect>
            <v:rect id="Rectangle 87" o:spid="_x0000_s1063"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6B743CD" w14:textId="77777777" w:rsidR="000F0E42" w:rsidRDefault="000F0E42" w:rsidP="00972FED">
                    <w:r>
                      <w:rPr>
                        <w:color w:val="000000"/>
                      </w:rPr>
                      <w:t>period</w:t>
                    </w:r>
                  </w:p>
                </w:txbxContent>
              </v:textbox>
            </v:rect>
            <v:rect id="Rectangle 88" o:spid="_x0000_s1064"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9F9C6E2" w14:textId="77777777" w:rsidR="000F0E42" w:rsidRDefault="000F0E42" w:rsidP="00972FED">
                    <w:r>
                      <w:rPr>
                        <w:color w:val="000000"/>
                      </w:rPr>
                      <w:t xml:space="preserve"> </w:t>
                    </w:r>
                  </w:p>
                </w:txbxContent>
              </v:textbox>
            </v:rect>
            <v:shape id="Freeform 89" o:spid="_x0000_s1065"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66"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67"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68"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C436D95" w14:textId="77777777" w:rsidR="000F0E42" w:rsidRDefault="000F0E42" w:rsidP="00972FED">
                    <w:r>
                      <w:rPr>
                        <w:color w:val="000000"/>
                      </w:rPr>
                      <w:t xml:space="preserve">Transmitter transient </w:t>
                    </w:r>
                  </w:p>
                </w:txbxContent>
              </v:textbox>
            </v:rect>
            <v:rect id="Rectangle 93" o:spid="_x0000_s1069"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565E271" w14:textId="77777777" w:rsidR="000F0E42" w:rsidRDefault="000F0E42" w:rsidP="00972FED">
                    <w:r>
                      <w:rPr>
                        <w:color w:val="000000"/>
                      </w:rPr>
                      <w:t>period</w:t>
                    </w:r>
                  </w:p>
                </w:txbxContent>
              </v:textbox>
            </v:rect>
            <v:rect id="Rectangle 94" o:spid="_x0000_s1070"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12187370" w14:textId="77777777" w:rsidR="000F0E42" w:rsidRDefault="000F0E42" w:rsidP="00972FED">
                    <w:r>
                      <w:rPr>
                        <w:color w:val="000000"/>
                      </w:rPr>
                      <w:t xml:space="preserve"> </w:t>
                    </w:r>
                  </w:p>
                </w:txbxContent>
              </v:textbox>
            </v:rect>
            <v:line id="Line 95" o:spid="_x0000_s1071"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72"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73"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62" o:title="" type="pattern"/>
            </v:rect>
            <v:line id="Line 98" o:spid="_x0000_s1074"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75"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76"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62" o:title="" type="pattern"/>
            </v:rect>
            <v:line id="Line 101" o:spid="_x0000_s1077"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78"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79"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88A6BFB" w14:textId="77777777" w:rsidR="000F0E42" w:rsidRDefault="000F0E42" w:rsidP="00972FED">
                    <w:r>
                      <w:rPr>
                        <w:color w:val="000000"/>
                      </w:rPr>
                      <w:t>OFF power level</w:t>
                    </w:r>
                  </w:p>
                </w:txbxContent>
              </v:textbox>
            </v:rect>
            <v:rect id="Rectangle 104" o:spid="_x0000_s1080"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3DEC24F" w14:textId="77777777" w:rsidR="000F0E42" w:rsidRDefault="000F0E42" w:rsidP="00972FED">
                    <w:r>
                      <w:rPr>
                        <w:color w:val="000000"/>
                      </w:rPr>
                      <w:t xml:space="preserve"> </w:t>
                    </w:r>
                  </w:p>
                </w:txbxContent>
              </v:textbox>
            </v:rect>
            <v:rect id="Rectangle 105" o:spid="_x0000_s1081"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BA888C6" w14:textId="77777777" w:rsidR="000F0E42" w:rsidRDefault="000F0E42" w:rsidP="00972FED">
                    <w:r>
                      <w:rPr>
                        <w:color w:val="000000"/>
                      </w:rPr>
                      <w:t xml:space="preserve"> </w:t>
                    </w:r>
                  </w:p>
                </w:txbxContent>
              </v:textbox>
            </v:rect>
            <v:rect id="Rectangle 106" o:spid="_x0000_s1082"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224A564" w14:textId="77777777" w:rsidR="000F0E42" w:rsidRDefault="000F0E42" w:rsidP="00972FED">
                    <w:r>
                      <w:rPr>
                        <w:color w:val="000000"/>
                      </w:rPr>
                      <w:t>ON power level</w:t>
                    </w:r>
                  </w:p>
                </w:txbxContent>
              </v:textbox>
            </v:rect>
            <v:rect id="Rectangle 107" o:spid="_x0000_s1083"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0C904462" w14:textId="77777777" w:rsidR="000F0E42" w:rsidRDefault="000F0E42" w:rsidP="00972FED">
                    <w:r>
                      <w:rPr>
                        <w:color w:val="000000"/>
                      </w:rPr>
                      <w:t xml:space="preserve"> </w:t>
                    </w:r>
                  </w:p>
                </w:txbxContent>
              </v:textbox>
            </v:rect>
            <v:rect id="Rectangle 108" o:spid="_x0000_s1084"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2399ADD5" w14:textId="77777777" w:rsidR="000F0E42" w:rsidRDefault="000F0E42" w:rsidP="00972FED"/>
                </w:txbxContent>
              </v:textbox>
            </v:rect>
            <v:rect id="Rectangle 109" o:spid="_x0000_s1085"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44024749" w14:textId="77777777" w:rsidR="000F0E42" w:rsidRDefault="000F0E42" w:rsidP="00972FED">
                    <w:r>
                      <w:rPr>
                        <w:color w:val="000000"/>
                      </w:rPr>
                      <w:t xml:space="preserve"> </w:t>
                    </w:r>
                  </w:p>
                </w:txbxContent>
              </v:textbox>
            </v:rect>
            <v:shape id="Freeform 110" o:spid="_x0000_s1086"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87"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88"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89"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0EC7903" w14:textId="77777777" w:rsidR="000F0E42" w:rsidRDefault="000F0E42" w:rsidP="00972FED">
                    <w:r>
                      <w:rPr>
                        <w:color w:val="000000"/>
                      </w:rPr>
                      <w:t xml:space="preserve"> </w:t>
                    </w:r>
                  </w:p>
                </w:txbxContent>
              </v:textbox>
            </v:rect>
            <v:rect id="Rectangle 114" o:spid="_x0000_s1090"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4CA6535A" w14:textId="77777777" w:rsidR="000F0E42" w:rsidRDefault="000F0E42"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91"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3060D94E" w14:textId="77777777" w:rsidR="000F0E42" w:rsidRDefault="000F0E42" w:rsidP="00972FED">
                    <w:r>
                      <w:rPr>
                        <w:color w:val="000000"/>
                      </w:rPr>
                      <w:t xml:space="preserve"> </w:t>
                    </w:r>
                  </w:p>
                </w:txbxContent>
              </v:textbox>
            </v:rect>
            <v:rect id="Rectangle 116" o:spid="_x0000_s1092"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425225B" w14:textId="77777777" w:rsidR="000F0E42" w:rsidRDefault="000F0E42" w:rsidP="00972FED">
                    <w:r>
                      <w:rPr>
                        <w:color w:val="000000"/>
                      </w:rPr>
                      <w:t xml:space="preserve"> </w:t>
                    </w:r>
                  </w:p>
                </w:txbxContent>
              </v:textbox>
            </v:rect>
            <v:rect id="Rectangle 117" o:spid="_x0000_s1093"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3E7718A" w14:textId="77777777" w:rsidR="000F0E42" w:rsidRDefault="000F0E42"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94"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06BF23EA" w14:textId="77777777" w:rsidR="000F0E42" w:rsidRDefault="000F0E42" w:rsidP="00972FED">
                    <w:r>
                      <w:rPr>
                        <w:color w:val="000000"/>
                      </w:rPr>
                      <w:t xml:space="preserve"> </w:t>
                    </w:r>
                  </w:p>
                </w:txbxContent>
              </v:textbox>
            </v:rect>
            <v:shape id="Freeform 119" o:spid="_x0000_s1095"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96"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944" w:name="_Toc21101123"/>
      <w:bookmarkStart w:id="945" w:name="_Toc29810162"/>
      <w:bookmarkStart w:id="946" w:name="_Toc37273439"/>
      <w:bookmarkStart w:id="947" w:name="_Toc45884754"/>
      <w:bookmarkStart w:id="948" w:name="_Toc53182718"/>
      <w:bookmarkStart w:id="949" w:name="_Toc58865112"/>
      <w:bookmarkStart w:id="950" w:name="_Toc58866694"/>
      <w:bookmarkStart w:id="951" w:name="_Toc66717727"/>
      <w:r w:rsidRPr="006F0B54">
        <w:t>6.5.2.2</w:t>
      </w:r>
      <w:r w:rsidRPr="006F0B54">
        <w:tab/>
        <w:t>Minimum requirement</w:t>
      </w:r>
      <w:bookmarkEnd w:id="944"/>
      <w:bookmarkEnd w:id="945"/>
      <w:bookmarkEnd w:id="946"/>
      <w:bookmarkEnd w:id="947"/>
      <w:bookmarkEnd w:id="948"/>
      <w:bookmarkEnd w:id="949"/>
      <w:bookmarkEnd w:id="950"/>
      <w:bookmarkEnd w:id="951"/>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952" w:name="_Toc21101124"/>
      <w:bookmarkStart w:id="953" w:name="_Toc29810163"/>
      <w:bookmarkStart w:id="954" w:name="_Toc37273440"/>
      <w:bookmarkStart w:id="955" w:name="_Toc45884755"/>
      <w:bookmarkStart w:id="956" w:name="_Toc53182719"/>
      <w:bookmarkStart w:id="957" w:name="_Toc58865113"/>
      <w:bookmarkStart w:id="958" w:name="_Toc58866695"/>
      <w:bookmarkStart w:id="959" w:name="_Toc66717728"/>
      <w:r w:rsidRPr="006F0B54">
        <w:t>6.5.2.3</w:t>
      </w:r>
      <w:r w:rsidRPr="006F0B54">
        <w:tab/>
        <w:t>Test purpose</w:t>
      </w:r>
      <w:bookmarkEnd w:id="952"/>
      <w:bookmarkEnd w:id="953"/>
      <w:bookmarkEnd w:id="954"/>
      <w:bookmarkEnd w:id="955"/>
      <w:bookmarkEnd w:id="956"/>
      <w:bookmarkEnd w:id="957"/>
      <w:bookmarkEnd w:id="958"/>
      <w:bookmarkEnd w:id="959"/>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960" w:name="_Toc21101125"/>
      <w:bookmarkStart w:id="961" w:name="_Toc29810164"/>
      <w:bookmarkStart w:id="962" w:name="_Toc37273441"/>
      <w:bookmarkStart w:id="963" w:name="_Toc45884756"/>
      <w:bookmarkStart w:id="964" w:name="_Toc53182720"/>
      <w:bookmarkStart w:id="965" w:name="_Toc58865114"/>
      <w:bookmarkStart w:id="966" w:name="_Toc58866696"/>
      <w:bookmarkStart w:id="967" w:name="_Toc66717729"/>
      <w:r w:rsidRPr="006F0B54">
        <w:t>6.5.2.4</w:t>
      </w:r>
      <w:r w:rsidRPr="006F0B54">
        <w:tab/>
        <w:t>Method of test</w:t>
      </w:r>
      <w:bookmarkEnd w:id="960"/>
      <w:bookmarkEnd w:id="961"/>
      <w:bookmarkEnd w:id="962"/>
      <w:bookmarkEnd w:id="963"/>
      <w:bookmarkEnd w:id="964"/>
      <w:bookmarkEnd w:id="965"/>
      <w:bookmarkEnd w:id="966"/>
      <w:bookmarkEnd w:id="967"/>
    </w:p>
    <w:p w14:paraId="49604CF1" w14:textId="77777777" w:rsidR="00972FED" w:rsidRPr="006F0B54" w:rsidRDefault="00972FED" w:rsidP="00972FED">
      <w:pPr>
        <w:pStyle w:val="Heading5"/>
      </w:pPr>
      <w:bookmarkStart w:id="968" w:name="_Toc21101126"/>
      <w:bookmarkStart w:id="969" w:name="_Toc29810165"/>
      <w:bookmarkStart w:id="970" w:name="_Toc37273442"/>
      <w:bookmarkStart w:id="971" w:name="_Toc45884757"/>
      <w:bookmarkStart w:id="972" w:name="_Toc53182721"/>
      <w:bookmarkStart w:id="973" w:name="_Toc58865115"/>
      <w:bookmarkStart w:id="974" w:name="_Toc58866697"/>
      <w:bookmarkStart w:id="975" w:name="_Toc66717730"/>
      <w:r w:rsidRPr="006F0B54">
        <w:t>6.5.2.4.1</w:t>
      </w:r>
      <w:r w:rsidRPr="006F0B54">
        <w:tab/>
        <w:t>Initial conditions</w:t>
      </w:r>
      <w:bookmarkEnd w:id="968"/>
      <w:bookmarkEnd w:id="969"/>
      <w:bookmarkEnd w:id="970"/>
      <w:bookmarkEnd w:id="971"/>
      <w:bookmarkEnd w:id="972"/>
      <w:bookmarkEnd w:id="973"/>
      <w:bookmarkEnd w:id="974"/>
      <w:bookmarkEnd w:id="975"/>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976" w:name="_Toc21101127"/>
      <w:bookmarkStart w:id="977" w:name="_Toc29810166"/>
      <w:bookmarkStart w:id="978" w:name="_Toc37273443"/>
      <w:bookmarkStart w:id="979" w:name="_Toc45884758"/>
      <w:bookmarkStart w:id="980" w:name="_Toc53182722"/>
      <w:bookmarkStart w:id="981" w:name="_Toc58865116"/>
      <w:bookmarkStart w:id="982" w:name="_Toc58866698"/>
      <w:bookmarkStart w:id="983" w:name="_Toc66717731"/>
      <w:r w:rsidRPr="006F0B54">
        <w:t>6.5.2.4.2</w:t>
      </w:r>
      <w:r w:rsidRPr="006F0B54">
        <w:tab/>
        <w:t>Procedure</w:t>
      </w:r>
      <w:bookmarkEnd w:id="976"/>
      <w:bookmarkEnd w:id="977"/>
      <w:bookmarkEnd w:id="978"/>
      <w:bookmarkEnd w:id="979"/>
      <w:bookmarkEnd w:id="980"/>
      <w:bookmarkEnd w:id="981"/>
      <w:bookmarkEnd w:id="982"/>
      <w:bookmarkEnd w:id="983"/>
    </w:p>
    <w:p w14:paraId="7A5B75BC" w14:textId="77777777" w:rsidR="00972FED" w:rsidRPr="006F0B54" w:rsidRDefault="00972FED" w:rsidP="00972FED">
      <w:pPr>
        <w:pStyle w:val="H6"/>
      </w:pPr>
      <w:bookmarkStart w:id="984" w:name="_Toc21101128"/>
      <w:bookmarkStart w:id="985" w:name="_Toc29810167"/>
      <w:bookmarkStart w:id="986" w:name="_Toc37273444"/>
      <w:bookmarkStart w:id="987" w:name="_Toc45884759"/>
      <w:r w:rsidRPr="006F0B54">
        <w:t>6.5.2.4.2.1</w:t>
      </w:r>
      <w:r w:rsidRPr="006F0B54">
        <w:tab/>
        <w:t>General procedure</w:t>
      </w:r>
      <w:bookmarkEnd w:id="984"/>
      <w:bookmarkEnd w:id="985"/>
      <w:bookmarkEnd w:id="986"/>
      <w:bookmarkEnd w:id="987"/>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988" w:name="_Toc21101129"/>
      <w:bookmarkStart w:id="989" w:name="_Toc29810168"/>
      <w:bookmarkStart w:id="990" w:name="_Toc37273445"/>
      <w:bookmarkStart w:id="991" w:name="_Toc45884760"/>
      <w:r w:rsidRPr="006F0B54">
        <w:t>6.5.2.4.2.2</w:t>
      </w:r>
      <w:r w:rsidRPr="006F0B54">
        <w:tab/>
      </w:r>
      <w:r w:rsidRPr="001A1BA4">
        <w:rPr>
          <w:i/>
          <w:iCs/>
        </w:rPr>
        <w:t>BS type 1-O</w:t>
      </w:r>
      <w:bookmarkEnd w:id="988"/>
      <w:bookmarkEnd w:id="989"/>
      <w:bookmarkEnd w:id="990"/>
      <w:bookmarkEnd w:id="991"/>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992" w:name="_Toc21101130"/>
      <w:bookmarkStart w:id="993" w:name="_Toc29810169"/>
      <w:bookmarkStart w:id="994" w:name="_Toc37273446"/>
      <w:bookmarkStart w:id="995" w:name="_Toc45884761"/>
      <w:r w:rsidRPr="006F0B54">
        <w:t>6.5.2.4.2.3</w:t>
      </w:r>
      <w:r w:rsidRPr="006F0B54">
        <w:tab/>
      </w:r>
      <w:r w:rsidRPr="001A1BA4">
        <w:rPr>
          <w:i/>
          <w:iCs/>
        </w:rPr>
        <w:t>BS type 2-O</w:t>
      </w:r>
      <w:bookmarkEnd w:id="992"/>
      <w:bookmarkEnd w:id="993"/>
      <w:bookmarkEnd w:id="994"/>
      <w:bookmarkEnd w:id="995"/>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996" w:name="_Toc21101131"/>
      <w:bookmarkStart w:id="997" w:name="_Toc29810170"/>
      <w:bookmarkStart w:id="998" w:name="_Toc37273447"/>
      <w:bookmarkStart w:id="999" w:name="_Toc45884762"/>
      <w:bookmarkStart w:id="1000" w:name="_Toc53182723"/>
      <w:bookmarkStart w:id="1001" w:name="_Toc58865117"/>
      <w:bookmarkStart w:id="1002" w:name="_Toc58866699"/>
      <w:bookmarkStart w:id="1003" w:name="_Toc66717732"/>
      <w:r w:rsidRPr="006F0B54">
        <w:t>6.5.2.5</w:t>
      </w:r>
      <w:r w:rsidRPr="006F0B54">
        <w:tab/>
        <w:t>Test requirements</w:t>
      </w:r>
      <w:bookmarkEnd w:id="996"/>
      <w:bookmarkEnd w:id="997"/>
      <w:bookmarkEnd w:id="998"/>
      <w:bookmarkEnd w:id="999"/>
      <w:bookmarkEnd w:id="1000"/>
      <w:bookmarkEnd w:id="1001"/>
      <w:bookmarkEnd w:id="1002"/>
      <w:bookmarkEnd w:id="1003"/>
    </w:p>
    <w:p w14:paraId="173FC30D" w14:textId="77777777" w:rsidR="00972FED" w:rsidRPr="006F0B54" w:rsidRDefault="00972FED" w:rsidP="00972FED">
      <w:pPr>
        <w:pStyle w:val="Heading5"/>
      </w:pPr>
      <w:bookmarkStart w:id="1004" w:name="_Toc21101132"/>
      <w:bookmarkStart w:id="1005" w:name="_Toc29810171"/>
      <w:bookmarkStart w:id="1006" w:name="_Toc37273448"/>
      <w:bookmarkStart w:id="1007" w:name="_Toc45884763"/>
      <w:bookmarkStart w:id="1008" w:name="_Toc53182724"/>
      <w:bookmarkStart w:id="1009" w:name="_Toc58865118"/>
      <w:bookmarkStart w:id="1010" w:name="_Toc58866700"/>
      <w:bookmarkStart w:id="1011" w:name="_Toc66717733"/>
      <w:r w:rsidRPr="006F0B54">
        <w:t>6.5.2.5.1</w:t>
      </w:r>
      <w:r w:rsidRPr="006F0B54">
        <w:tab/>
      </w:r>
      <w:r w:rsidRPr="006F0B54">
        <w:rPr>
          <w:i/>
        </w:rPr>
        <w:t>BS type 1-O</w:t>
      </w:r>
      <w:bookmarkEnd w:id="1004"/>
      <w:bookmarkEnd w:id="1005"/>
      <w:bookmarkEnd w:id="1006"/>
      <w:bookmarkEnd w:id="1007"/>
      <w:bookmarkEnd w:id="1008"/>
      <w:bookmarkEnd w:id="1009"/>
      <w:bookmarkEnd w:id="1010"/>
      <w:bookmarkEnd w:id="1011"/>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012" w:name="_Toc21101133"/>
      <w:bookmarkStart w:id="1013" w:name="_Toc29810172"/>
      <w:bookmarkStart w:id="1014" w:name="_Toc37273449"/>
      <w:bookmarkStart w:id="1015" w:name="_Toc45884764"/>
      <w:bookmarkStart w:id="1016" w:name="_Toc53182725"/>
      <w:bookmarkStart w:id="1017" w:name="_Toc58865119"/>
      <w:bookmarkStart w:id="1018" w:name="_Toc58866701"/>
      <w:bookmarkStart w:id="1019" w:name="_Toc66717734"/>
      <w:r w:rsidRPr="006F0B54">
        <w:t>6.5.2.5.2</w:t>
      </w:r>
      <w:r w:rsidRPr="006F0B54">
        <w:tab/>
      </w:r>
      <w:r w:rsidRPr="006F0B54">
        <w:rPr>
          <w:i/>
        </w:rPr>
        <w:t>BS type 2-O</w:t>
      </w:r>
      <w:bookmarkEnd w:id="1012"/>
      <w:bookmarkEnd w:id="1013"/>
      <w:bookmarkEnd w:id="1014"/>
      <w:bookmarkEnd w:id="1015"/>
      <w:bookmarkEnd w:id="1016"/>
      <w:bookmarkEnd w:id="1017"/>
      <w:bookmarkEnd w:id="1018"/>
      <w:bookmarkEnd w:id="1019"/>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020" w:name="_Toc21101134"/>
      <w:bookmarkStart w:id="1021" w:name="_Toc29810173"/>
      <w:bookmarkStart w:id="1022" w:name="_Toc37273450"/>
      <w:bookmarkStart w:id="1023" w:name="_Toc45884765"/>
      <w:bookmarkStart w:id="1024" w:name="_Toc53182726"/>
      <w:bookmarkStart w:id="1025" w:name="_Toc58865120"/>
      <w:bookmarkStart w:id="1026" w:name="_Toc58866702"/>
      <w:bookmarkStart w:id="1027" w:name="_Toc66717735"/>
      <w:r w:rsidRPr="006F0B54">
        <w:t>6.6</w:t>
      </w:r>
      <w:r w:rsidRPr="006F0B54">
        <w:tab/>
        <w:t>OTA transmitted signal quality</w:t>
      </w:r>
      <w:bookmarkEnd w:id="1020"/>
      <w:bookmarkEnd w:id="1021"/>
      <w:bookmarkEnd w:id="1022"/>
      <w:bookmarkEnd w:id="1023"/>
      <w:bookmarkEnd w:id="1024"/>
      <w:bookmarkEnd w:id="1025"/>
      <w:bookmarkEnd w:id="1026"/>
      <w:bookmarkEnd w:id="1027"/>
    </w:p>
    <w:p w14:paraId="21758523" w14:textId="77777777" w:rsidR="00972FED" w:rsidRPr="006F0B54" w:rsidRDefault="00972FED" w:rsidP="00972FED">
      <w:pPr>
        <w:pStyle w:val="Heading3"/>
      </w:pPr>
      <w:bookmarkStart w:id="1028" w:name="_Toc21101135"/>
      <w:bookmarkStart w:id="1029" w:name="_Toc29810174"/>
      <w:bookmarkStart w:id="1030" w:name="_Toc37273451"/>
      <w:bookmarkStart w:id="1031" w:name="_Toc45884766"/>
      <w:bookmarkStart w:id="1032" w:name="_Toc53182727"/>
      <w:bookmarkStart w:id="1033" w:name="_Toc58865121"/>
      <w:bookmarkStart w:id="1034" w:name="_Toc58866703"/>
      <w:bookmarkStart w:id="1035" w:name="_Toc66717736"/>
      <w:r w:rsidRPr="006F0B54">
        <w:t>6.6.1</w:t>
      </w:r>
      <w:r w:rsidRPr="006F0B54">
        <w:tab/>
        <w:t>General</w:t>
      </w:r>
      <w:bookmarkEnd w:id="1028"/>
      <w:bookmarkEnd w:id="1029"/>
      <w:bookmarkEnd w:id="1030"/>
      <w:bookmarkEnd w:id="1031"/>
      <w:bookmarkEnd w:id="1032"/>
      <w:bookmarkEnd w:id="1033"/>
      <w:bookmarkEnd w:id="1034"/>
      <w:bookmarkEnd w:id="1035"/>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036" w:name="_Toc21101136"/>
      <w:bookmarkStart w:id="1037" w:name="_Toc29810175"/>
      <w:bookmarkStart w:id="1038" w:name="_Toc37273452"/>
      <w:bookmarkStart w:id="1039" w:name="_Toc45884767"/>
      <w:bookmarkStart w:id="1040" w:name="_Toc53182728"/>
      <w:bookmarkStart w:id="1041" w:name="_Toc58865122"/>
      <w:bookmarkStart w:id="1042" w:name="_Toc58866704"/>
      <w:bookmarkStart w:id="1043" w:name="_Toc66717737"/>
      <w:r w:rsidRPr="006F0B54">
        <w:t>6.6.2</w:t>
      </w:r>
      <w:r w:rsidRPr="006F0B54">
        <w:tab/>
        <w:t>OTA frequency error</w:t>
      </w:r>
      <w:bookmarkEnd w:id="1036"/>
      <w:bookmarkEnd w:id="1037"/>
      <w:bookmarkEnd w:id="1038"/>
      <w:bookmarkEnd w:id="1039"/>
      <w:bookmarkEnd w:id="1040"/>
      <w:bookmarkEnd w:id="1041"/>
      <w:bookmarkEnd w:id="1042"/>
      <w:bookmarkEnd w:id="1043"/>
    </w:p>
    <w:p w14:paraId="62FE640A" w14:textId="77777777" w:rsidR="00972FED" w:rsidRPr="006F0B54" w:rsidRDefault="00972FED" w:rsidP="00972FED">
      <w:pPr>
        <w:pStyle w:val="Heading4"/>
      </w:pPr>
      <w:bookmarkStart w:id="1044" w:name="_Toc21101137"/>
      <w:bookmarkStart w:id="1045" w:name="_Toc29810176"/>
      <w:bookmarkStart w:id="1046" w:name="_Toc37273453"/>
      <w:bookmarkStart w:id="1047" w:name="_Toc45884768"/>
      <w:bookmarkStart w:id="1048" w:name="_Toc53182729"/>
      <w:bookmarkStart w:id="1049" w:name="_Toc58865123"/>
      <w:bookmarkStart w:id="1050" w:name="_Toc58866705"/>
      <w:bookmarkStart w:id="1051" w:name="_Toc66717738"/>
      <w:r w:rsidRPr="006F0B54">
        <w:t>6.6.2.1</w:t>
      </w:r>
      <w:r w:rsidRPr="006F0B54">
        <w:tab/>
        <w:t>Definition and applicability</w:t>
      </w:r>
      <w:bookmarkEnd w:id="1044"/>
      <w:bookmarkEnd w:id="1045"/>
      <w:bookmarkEnd w:id="1046"/>
      <w:bookmarkEnd w:id="1047"/>
      <w:bookmarkEnd w:id="1048"/>
      <w:bookmarkEnd w:id="1049"/>
      <w:bookmarkEnd w:id="1050"/>
      <w:bookmarkEnd w:id="1051"/>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052" w:name="_Toc21101138"/>
      <w:bookmarkStart w:id="1053" w:name="_Toc29810177"/>
      <w:bookmarkStart w:id="1054" w:name="_Toc37273454"/>
      <w:bookmarkStart w:id="1055" w:name="_Toc45884769"/>
      <w:bookmarkStart w:id="1056" w:name="_Toc53182730"/>
      <w:bookmarkStart w:id="1057" w:name="_Toc58865124"/>
      <w:bookmarkStart w:id="1058" w:name="_Toc58866706"/>
      <w:bookmarkStart w:id="1059" w:name="_Toc66717739"/>
      <w:r w:rsidRPr="006F0B54">
        <w:t>6.6.2.2</w:t>
      </w:r>
      <w:r w:rsidRPr="006F0B54">
        <w:tab/>
        <w:t>Minimum Requirement</w:t>
      </w:r>
      <w:bookmarkEnd w:id="1052"/>
      <w:bookmarkEnd w:id="1053"/>
      <w:bookmarkEnd w:id="1054"/>
      <w:bookmarkEnd w:id="1055"/>
      <w:bookmarkEnd w:id="1056"/>
      <w:bookmarkEnd w:id="1057"/>
      <w:bookmarkEnd w:id="1058"/>
      <w:bookmarkEnd w:id="1059"/>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060" w:name="_Toc21101139"/>
      <w:bookmarkStart w:id="1061" w:name="_Toc29810178"/>
      <w:bookmarkStart w:id="1062" w:name="_Toc37273455"/>
      <w:bookmarkStart w:id="1063" w:name="_Toc45884770"/>
      <w:bookmarkStart w:id="1064" w:name="_Toc53182731"/>
      <w:bookmarkStart w:id="1065" w:name="_Toc58865125"/>
      <w:bookmarkStart w:id="1066" w:name="_Toc58866707"/>
      <w:bookmarkStart w:id="1067" w:name="_Toc66717740"/>
      <w:r w:rsidRPr="006F0B54">
        <w:t>6.6.2.3</w:t>
      </w:r>
      <w:r w:rsidRPr="006F0B54">
        <w:tab/>
        <w:t>Test purpose</w:t>
      </w:r>
      <w:bookmarkEnd w:id="1060"/>
      <w:bookmarkEnd w:id="1061"/>
      <w:bookmarkEnd w:id="1062"/>
      <w:bookmarkEnd w:id="1063"/>
      <w:bookmarkEnd w:id="1064"/>
      <w:bookmarkEnd w:id="1065"/>
      <w:bookmarkEnd w:id="1066"/>
      <w:bookmarkEnd w:id="1067"/>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068" w:name="_Toc21101140"/>
      <w:bookmarkStart w:id="1069" w:name="_Toc29810179"/>
      <w:bookmarkStart w:id="1070" w:name="_Toc37273456"/>
      <w:bookmarkStart w:id="1071" w:name="_Toc45884771"/>
      <w:bookmarkStart w:id="1072" w:name="_Toc53182732"/>
      <w:bookmarkStart w:id="1073" w:name="_Toc58865126"/>
      <w:bookmarkStart w:id="1074" w:name="_Toc58866708"/>
      <w:bookmarkStart w:id="1075" w:name="_Toc66717741"/>
      <w:r w:rsidRPr="006F0B54">
        <w:t>6.6.2.4</w:t>
      </w:r>
      <w:r w:rsidRPr="006F0B54">
        <w:tab/>
        <w:t>Method of test</w:t>
      </w:r>
      <w:bookmarkEnd w:id="1068"/>
      <w:bookmarkEnd w:id="1069"/>
      <w:bookmarkEnd w:id="1070"/>
      <w:bookmarkEnd w:id="1071"/>
      <w:bookmarkEnd w:id="1072"/>
      <w:bookmarkEnd w:id="1073"/>
      <w:bookmarkEnd w:id="1074"/>
      <w:bookmarkEnd w:id="1075"/>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076" w:name="_Toc21101141"/>
      <w:bookmarkStart w:id="1077" w:name="_Toc29810180"/>
      <w:bookmarkStart w:id="1078" w:name="_Toc37273457"/>
      <w:bookmarkStart w:id="1079" w:name="_Toc45884772"/>
      <w:bookmarkStart w:id="1080" w:name="_Toc53182733"/>
      <w:bookmarkStart w:id="1081" w:name="_Toc58865127"/>
      <w:bookmarkStart w:id="1082" w:name="_Toc58866709"/>
      <w:bookmarkStart w:id="1083" w:name="_Toc66717742"/>
      <w:r w:rsidRPr="006F0B54">
        <w:t>6.6.2.4.1</w:t>
      </w:r>
      <w:r w:rsidRPr="006F0B54">
        <w:tab/>
        <w:t>Initial conditions</w:t>
      </w:r>
      <w:bookmarkEnd w:id="1076"/>
      <w:bookmarkEnd w:id="1077"/>
      <w:bookmarkEnd w:id="1078"/>
      <w:bookmarkEnd w:id="1079"/>
      <w:bookmarkEnd w:id="1080"/>
      <w:bookmarkEnd w:id="1081"/>
      <w:bookmarkEnd w:id="1082"/>
      <w:bookmarkEnd w:id="108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084" w:name="_Toc21101142"/>
      <w:bookmarkStart w:id="1085" w:name="_Toc29810181"/>
      <w:bookmarkStart w:id="1086" w:name="_Toc37273458"/>
      <w:bookmarkStart w:id="1087" w:name="_Toc45884773"/>
      <w:bookmarkStart w:id="1088" w:name="_Toc53182734"/>
      <w:bookmarkStart w:id="1089" w:name="_Toc58865128"/>
      <w:bookmarkStart w:id="1090" w:name="_Toc58866710"/>
      <w:bookmarkStart w:id="1091" w:name="_Toc66717743"/>
      <w:r w:rsidRPr="006F0B54">
        <w:t>6.6.2.5</w:t>
      </w:r>
      <w:r w:rsidRPr="006F0B54">
        <w:tab/>
        <w:t>Test Requirements</w:t>
      </w:r>
      <w:bookmarkEnd w:id="1084"/>
      <w:bookmarkEnd w:id="1085"/>
      <w:bookmarkEnd w:id="1086"/>
      <w:bookmarkEnd w:id="1087"/>
      <w:bookmarkEnd w:id="1088"/>
      <w:bookmarkEnd w:id="1089"/>
      <w:bookmarkEnd w:id="1090"/>
      <w:bookmarkEnd w:id="1091"/>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092" w:name="_Toc21101143"/>
      <w:bookmarkStart w:id="1093" w:name="_Toc29810182"/>
      <w:bookmarkStart w:id="1094" w:name="_Toc37273459"/>
      <w:bookmarkStart w:id="1095" w:name="_Toc45884774"/>
      <w:bookmarkStart w:id="1096" w:name="_Toc53182735"/>
      <w:bookmarkStart w:id="1097" w:name="_Toc58865129"/>
      <w:bookmarkStart w:id="1098" w:name="_Toc58866711"/>
      <w:bookmarkStart w:id="1099" w:name="_Toc66717744"/>
      <w:r w:rsidRPr="006F0B54">
        <w:t>6.6.3</w:t>
      </w:r>
      <w:r w:rsidRPr="006F0B54">
        <w:tab/>
        <w:t>OTA modulation quality</w:t>
      </w:r>
      <w:bookmarkEnd w:id="1092"/>
      <w:bookmarkEnd w:id="1093"/>
      <w:bookmarkEnd w:id="1094"/>
      <w:bookmarkEnd w:id="1095"/>
      <w:bookmarkEnd w:id="1096"/>
      <w:bookmarkEnd w:id="1097"/>
      <w:bookmarkEnd w:id="1098"/>
      <w:bookmarkEnd w:id="1099"/>
    </w:p>
    <w:p w14:paraId="60D69FAE" w14:textId="77777777" w:rsidR="00972FED" w:rsidRPr="006F0B54" w:rsidRDefault="00972FED" w:rsidP="00972FED">
      <w:pPr>
        <w:pStyle w:val="Heading4"/>
        <w:rPr>
          <w:lang w:eastAsia="ja-JP"/>
        </w:rPr>
      </w:pPr>
      <w:bookmarkStart w:id="1100" w:name="_Toc21101144"/>
      <w:bookmarkStart w:id="1101" w:name="_Toc29810183"/>
      <w:bookmarkStart w:id="1102" w:name="_Toc37273460"/>
      <w:bookmarkStart w:id="1103" w:name="_Toc45884775"/>
      <w:bookmarkStart w:id="1104" w:name="_Toc53182736"/>
      <w:bookmarkStart w:id="1105" w:name="_Toc58865130"/>
      <w:bookmarkStart w:id="1106" w:name="_Toc58866712"/>
      <w:bookmarkStart w:id="1107" w:name="_Toc66717745"/>
      <w:r w:rsidRPr="006F0B54">
        <w:t>6.6.3.1</w:t>
      </w:r>
      <w:r w:rsidRPr="006F0B54">
        <w:tab/>
        <w:t>Definition and applicability</w:t>
      </w:r>
      <w:bookmarkEnd w:id="1100"/>
      <w:bookmarkEnd w:id="1101"/>
      <w:bookmarkEnd w:id="1102"/>
      <w:bookmarkEnd w:id="1103"/>
      <w:bookmarkEnd w:id="1104"/>
      <w:bookmarkEnd w:id="1105"/>
      <w:bookmarkEnd w:id="1106"/>
      <w:bookmarkEnd w:id="1107"/>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108" w:name="_Toc21101145"/>
      <w:bookmarkStart w:id="1109" w:name="_Toc29810184"/>
      <w:bookmarkStart w:id="1110" w:name="_Toc37273461"/>
      <w:bookmarkStart w:id="1111" w:name="_Toc45884776"/>
      <w:bookmarkStart w:id="1112" w:name="_Toc53182737"/>
      <w:bookmarkStart w:id="1113" w:name="_Toc58865131"/>
      <w:bookmarkStart w:id="1114" w:name="_Toc58866713"/>
      <w:bookmarkStart w:id="1115" w:name="_Toc66717746"/>
      <w:r w:rsidRPr="006F0B54">
        <w:t>6.6.3.2</w:t>
      </w:r>
      <w:r w:rsidRPr="006F0B54">
        <w:tab/>
        <w:t>Minimum Requirement</w:t>
      </w:r>
      <w:bookmarkEnd w:id="1108"/>
      <w:bookmarkEnd w:id="1109"/>
      <w:bookmarkEnd w:id="1110"/>
      <w:bookmarkEnd w:id="1111"/>
      <w:bookmarkEnd w:id="1112"/>
      <w:bookmarkEnd w:id="1113"/>
      <w:bookmarkEnd w:id="1114"/>
      <w:bookmarkEnd w:id="1115"/>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116" w:name="_Toc21101146"/>
      <w:bookmarkStart w:id="1117" w:name="_Toc29810185"/>
      <w:bookmarkStart w:id="1118" w:name="_Toc37273462"/>
      <w:bookmarkStart w:id="1119" w:name="_Toc45884777"/>
      <w:bookmarkStart w:id="1120" w:name="_Toc53182738"/>
      <w:bookmarkStart w:id="1121" w:name="_Toc58865132"/>
      <w:bookmarkStart w:id="1122" w:name="_Toc58866714"/>
      <w:bookmarkStart w:id="1123" w:name="_Toc66717747"/>
      <w:r w:rsidRPr="006F0B54">
        <w:t>6.6.3.3</w:t>
      </w:r>
      <w:r w:rsidRPr="006F0B54">
        <w:tab/>
        <w:t>Test purpose</w:t>
      </w:r>
      <w:bookmarkEnd w:id="1116"/>
      <w:bookmarkEnd w:id="1117"/>
      <w:bookmarkEnd w:id="1118"/>
      <w:bookmarkEnd w:id="1119"/>
      <w:bookmarkEnd w:id="1120"/>
      <w:bookmarkEnd w:id="1121"/>
      <w:bookmarkEnd w:id="1122"/>
      <w:bookmarkEnd w:id="1123"/>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124" w:name="_Toc21101147"/>
      <w:bookmarkStart w:id="1125" w:name="_Toc29810186"/>
      <w:bookmarkStart w:id="1126" w:name="_Toc37273463"/>
      <w:bookmarkStart w:id="1127" w:name="_Toc45884778"/>
      <w:bookmarkStart w:id="1128" w:name="_Toc53182739"/>
      <w:bookmarkStart w:id="1129" w:name="_Toc58865133"/>
      <w:bookmarkStart w:id="1130" w:name="_Toc58866715"/>
      <w:bookmarkStart w:id="1131" w:name="_Toc66717748"/>
      <w:r w:rsidRPr="006F0B54">
        <w:t>6.6.3.4</w:t>
      </w:r>
      <w:r w:rsidRPr="006F0B54">
        <w:tab/>
        <w:t>Method of test</w:t>
      </w:r>
      <w:bookmarkEnd w:id="1124"/>
      <w:bookmarkEnd w:id="1125"/>
      <w:bookmarkEnd w:id="1126"/>
      <w:bookmarkEnd w:id="1127"/>
      <w:bookmarkEnd w:id="1128"/>
      <w:bookmarkEnd w:id="1129"/>
      <w:bookmarkEnd w:id="1130"/>
      <w:bookmarkEnd w:id="1131"/>
    </w:p>
    <w:p w14:paraId="7B3EA34E" w14:textId="77777777" w:rsidR="00972FED" w:rsidRPr="006F0B54" w:rsidRDefault="00972FED" w:rsidP="00972FED">
      <w:pPr>
        <w:pStyle w:val="Heading5"/>
      </w:pPr>
      <w:bookmarkStart w:id="1132" w:name="_Toc21101148"/>
      <w:bookmarkStart w:id="1133" w:name="_Toc29810187"/>
      <w:bookmarkStart w:id="1134" w:name="_Toc37273464"/>
      <w:bookmarkStart w:id="1135" w:name="_Toc45884779"/>
      <w:bookmarkStart w:id="1136" w:name="_Toc53182740"/>
      <w:bookmarkStart w:id="1137" w:name="_Toc58865134"/>
      <w:bookmarkStart w:id="1138" w:name="_Toc58866716"/>
      <w:bookmarkStart w:id="1139" w:name="_Toc66717749"/>
      <w:r w:rsidRPr="006F0B54">
        <w:t>6.6.3.4.1</w:t>
      </w:r>
      <w:r w:rsidRPr="006F0B54">
        <w:tab/>
        <w:t>Initial conditions</w:t>
      </w:r>
      <w:bookmarkEnd w:id="1132"/>
      <w:bookmarkEnd w:id="1133"/>
      <w:bookmarkEnd w:id="1134"/>
      <w:bookmarkEnd w:id="1135"/>
      <w:bookmarkEnd w:id="1136"/>
      <w:bookmarkEnd w:id="1137"/>
      <w:bookmarkEnd w:id="1138"/>
      <w:bookmarkEnd w:id="1139"/>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140" w:name="_Toc21101149"/>
      <w:bookmarkStart w:id="1141" w:name="_Toc29810188"/>
      <w:bookmarkStart w:id="1142" w:name="_Toc37273465"/>
      <w:bookmarkStart w:id="1143" w:name="_Toc45884780"/>
      <w:bookmarkStart w:id="1144" w:name="_Toc53182741"/>
      <w:bookmarkStart w:id="1145" w:name="_Toc58865135"/>
      <w:bookmarkStart w:id="1146" w:name="_Toc58866717"/>
      <w:bookmarkStart w:id="1147" w:name="_Toc66717750"/>
      <w:r w:rsidRPr="006F0B54">
        <w:t>6.6.3.4.2</w:t>
      </w:r>
      <w:r w:rsidRPr="006F0B54">
        <w:tab/>
        <w:t>Procedure</w:t>
      </w:r>
      <w:bookmarkEnd w:id="1140"/>
      <w:bookmarkEnd w:id="1141"/>
      <w:bookmarkEnd w:id="1142"/>
      <w:bookmarkEnd w:id="1143"/>
      <w:bookmarkEnd w:id="1144"/>
      <w:bookmarkEnd w:id="1145"/>
      <w:bookmarkEnd w:id="1146"/>
      <w:bookmarkEnd w:id="1147"/>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148"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148"/>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149" w:name="_Toc21101150"/>
      <w:bookmarkStart w:id="1150" w:name="_Toc29810189"/>
      <w:bookmarkStart w:id="1151" w:name="_Toc37273466"/>
      <w:bookmarkStart w:id="1152" w:name="_Toc45884781"/>
      <w:bookmarkStart w:id="1153" w:name="_Toc53182742"/>
      <w:bookmarkStart w:id="1154" w:name="_Toc58865136"/>
      <w:bookmarkStart w:id="1155" w:name="_Toc58866718"/>
      <w:bookmarkStart w:id="1156" w:name="_Toc66717751"/>
      <w:r w:rsidRPr="006F0B54">
        <w:t>6.6.3.5</w:t>
      </w:r>
      <w:r w:rsidRPr="006F0B54">
        <w:tab/>
        <w:t>Test requirements</w:t>
      </w:r>
      <w:bookmarkEnd w:id="1149"/>
      <w:bookmarkEnd w:id="1150"/>
      <w:bookmarkEnd w:id="1151"/>
      <w:bookmarkEnd w:id="1152"/>
      <w:bookmarkEnd w:id="1153"/>
      <w:bookmarkEnd w:id="1154"/>
      <w:bookmarkEnd w:id="1155"/>
      <w:bookmarkEnd w:id="1156"/>
    </w:p>
    <w:p w14:paraId="284B4B39" w14:textId="77777777" w:rsidR="00972FED" w:rsidRPr="006F0B54" w:rsidRDefault="00972FED" w:rsidP="00972FED">
      <w:pPr>
        <w:pStyle w:val="Heading5"/>
      </w:pPr>
      <w:bookmarkStart w:id="1157" w:name="_Toc21101151"/>
      <w:bookmarkStart w:id="1158" w:name="_Toc29810190"/>
      <w:bookmarkStart w:id="1159" w:name="_Toc37273467"/>
      <w:bookmarkStart w:id="1160" w:name="_Toc45884782"/>
      <w:bookmarkStart w:id="1161" w:name="_Toc53182743"/>
      <w:bookmarkStart w:id="1162" w:name="_Toc58865137"/>
      <w:bookmarkStart w:id="1163" w:name="_Toc58866719"/>
      <w:bookmarkStart w:id="1164" w:name="_Toc66717752"/>
      <w:r w:rsidRPr="006F0B54">
        <w:t>6.6.3.5.1</w:t>
      </w:r>
      <w:r w:rsidRPr="006F0B54">
        <w:tab/>
      </w:r>
      <w:r w:rsidRPr="006F0B54">
        <w:rPr>
          <w:rFonts w:hint="eastAsia"/>
          <w:i/>
          <w:iCs/>
          <w:lang w:val="en-US" w:eastAsia="zh-CN"/>
        </w:rPr>
        <w:t>BS type 1-O</w:t>
      </w:r>
      <w:bookmarkEnd w:id="1157"/>
      <w:bookmarkEnd w:id="1158"/>
      <w:bookmarkEnd w:id="1159"/>
      <w:bookmarkEnd w:id="1160"/>
      <w:bookmarkEnd w:id="1161"/>
      <w:bookmarkEnd w:id="1162"/>
      <w:bookmarkEnd w:id="1163"/>
      <w:bookmarkEnd w:id="116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1165" w:name="_Toc21101152"/>
      <w:bookmarkStart w:id="1166" w:name="_Toc29810191"/>
      <w:bookmarkStart w:id="1167" w:name="_Toc37273468"/>
      <w:bookmarkStart w:id="1168" w:name="_Toc45884783"/>
      <w:bookmarkStart w:id="1169" w:name="_Toc53182744"/>
      <w:bookmarkStart w:id="1170" w:name="_Toc58865138"/>
      <w:bookmarkStart w:id="1171" w:name="_Toc58866720"/>
      <w:bookmarkStart w:id="1172" w:name="_Toc66717753"/>
      <w:r w:rsidRPr="006F0B54">
        <w:t>6.6.3.5.2</w:t>
      </w:r>
      <w:r w:rsidRPr="006F0B54">
        <w:tab/>
      </w:r>
      <w:r w:rsidRPr="006F0B54">
        <w:rPr>
          <w:i/>
          <w:lang w:val="en-US" w:eastAsia="zh-CN"/>
        </w:rPr>
        <w:t>BS type 2-O</w:t>
      </w:r>
      <w:bookmarkEnd w:id="1165"/>
      <w:bookmarkEnd w:id="1166"/>
      <w:bookmarkEnd w:id="1167"/>
      <w:bookmarkEnd w:id="1168"/>
      <w:bookmarkEnd w:id="1169"/>
      <w:bookmarkEnd w:id="1170"/>
      <w:bookmarkEnd w:id="1171"/>
      <w:bookmarkEnd w:id="1172"/>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1173" w:name="_Toc21101153"/>
      <w:bookmarkStart w:id="1174" w:name="_Toc29810192"/>
      <w:bookmarkStart w:id="1175" w:name="_Toc37273469"/>
      <w:bookmarkStart w:id="1176" w:name="_Toc45884784"/>
      <w:bookmarkStart w:id="1177" w:name="_Toc53182745"/>
      <w:bookmarkStart w:id="1178" w:name="_Toc58865139"/>
      <w:bookmarkStart w:id="1179" w:name="_Toc58866721"/>
      <w:bookmarkStart w:id="1180" w:name="_Toc66717754"/>
      <w:r w:rsidRPr="006F0B54">
        <w:t>6.6.4</w:t>
      </w:r>
      <w:r w:rsidRPr="006F0B54">
        <w:tab/>
        <w:t>OTA time alignment error</w:t>
      </w:r>
      <w:bookmarkEnd w:id="1173"/>
      <w:bookmarkEnd w:id="1174"/>
      <w:bookmarkEnd w:id="1175"/>
      <w:bookmarkEnd w:id="1176"/>
      <w:bookmarkEnd w:id="1177"/>
      <w:bookmarkEnd w:id="1178"/>
      <w:bookmarkEnd w:id="1179"/>
      <w:bookmarkEnd w:id="1180"/>
    </w:p>
    <w:p w14:paraId="2A6ED4A3" w14:textId="77777777" w:rsidR="00972FED" w:rsidRPr="006F0B54" w:rsidRDefault="00972FED" w:rsidP="00972FED">
      <w:pPr>
        <w:pStyle w:val="Heading4"/>
      </w:pPr>
      <w:bookmarkStart w:id="1181" w:name="_Toc21101154"/>
      <w:bookmarkStart w:id="1182" w:name="_Toc29810193"/>
      <w:bookmarkStart w:id="1183" w:name="_Toc37273470"/>
      <w:bookmarkStart w:id="1184" w:name="_Toc45884785"/>
      <w:bookmarkStart w:id="1185" w:name="_Toc53182746"/>
      <w:bookmarkStart w:id="1186" w:name="_Toc58865140"/>
      <w:bookmarkStart w:id="1187" w:name="_Toc58866722"/>
      <w:bookmarkStart w:id="1188" w:name="_Toc66717755"/>
      <w:r w:rsidRPr="006F0B54">
        <w:t>6.6.4.1</w:t>
      </w:r>
      <w:r w:rsidRPr="006F0B54">
        <w:tab/>
        <w:t>Definition and applicability</w:t>
      </w:r>
      <w:bookmarkEnd w:id="1181"/>
      <w:bookmarkEnd w:id="1182"/>
      <w:bookmarkEnd w:id="1183"/>
      <w:bookmarkEnd w:id="1184"/>
      <w:bookmarkEnd w:id="1185"/>
      <w:bookmarkEnd w:id="1186"/>
      <w:bookmarkEnd w:id="1187"/>
      <w:bookmarkEnd w:id="1188"/>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1189" w:name="_Toc21101155"/>
      <w:bookmarkStart w:id="1190" w:name="_Toc29810194"/>
      <w:bookmarkStart w:id="1191" w:name="_Toc37273471"/>
      <w:bookmarkStart w:id="1192" w:name="_Toc45884786"/>
      <w:bookmarkStart w:id="1193" w:name="_Toc53182747"/>
      <w:bookmarkStart w:id="1194" w:name="_Toc58865141"/>
      <w:bookmarkStart w:id="1195" w:name="_Toc58866723"/>
      <w:bookmarkStart w:id="1196" w:name="_Toc66717756"/>
      <w:r w:rsidRPr="006F0B54">
        <w:t>6.6.4.2</w:t>
      </w:r>
      <w:r w:rsidRPr="006F0B54">
        <w:tab/>
        <w:t>Minimum requirement</w:t>
      </w:r>
      <w:bookmarkEnd w:id="1189"/>
      <w:bookmarkEnd w:id="1190"/>
      <w:bookmarkEnd w:id="1191"/>
      <w:bookmarkEnd w:id="1192"/>
      <w:bookmarkEnd w:id="1193"/>
      <w:bookmarkEnd w:id="1194"/>
      <w:bookmarkEnd w:id="1195"/>
      <w:bookmarkEnd w:id="1196"/>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1197" w:name="_Toc21101156"/>
      <w:bookmarkStart w:id="1198" w:name="_Toc29810195"/>
      <w:bookmarkStart w:id="1199" w:name="_Toc37273472"/>
      <w:bookmarkStart w:id="1200" w:name="_Toc45884787"/>
      <w:bookmarkStart w:id="1201" w:name="_Toc53182748"/>
      <w:bookmarkStart w:id="1202" w:name="_Toc58865142"/>
      <w:bookmarkStart w:id="1203" w:name="_Toc58866724"/>
      <w:bookmarkStart w:id="1204" w:name="_Toc66717757"/>
      <w:r w:rsidRPr="006F0B54">
        <w:t>6.6.4.3</w:t>
      </w:r>
      <w:r w:rsidRPr="006F0B54">
        <w:tab/>
        <w:t>Test purpose</w:t>
      </w:r>
      <w:bookmarkEnd w:id="1197"/>
      <w:bookmarkEnd w:id="1198"/>
      <w:bookmarkEnd w:id="1199"/>
      <w:bookmarkEnd w:id="1200"/>
      <w:bookmarkEnd w:id="1201"/>
      <w:bookmarkEnd w:id="1202"/>
      <w:bookmarkEnd w:id="1203"/>
      <w:bookmarkEnd w:id="1204"/>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1205" w:name="_Toc21101157"/>
      <w:bookmarkStart w:id="1206" w:name="_Toc29810196"/>
      <w:bookmarkStart w:id="1207" w:name="_Toc37273473"/>
      <w:bookmarkStart w:id="1208" w:name="_Toc45884788"/>
      <w:bookmarkStart w:id="1209" w:name="_Toc53182749"/>
      <w:bookmarkStart w:id="1210" w:name="_Toc58865143"/>
      <w:bookmarkStart w:id="1211" w:name="_Toc58866725"/>
      <w:bookmarkStart w:id="1212" w:name="_Toc66717758"/>
      <w:r w:rsidRPr="006F0B54">
        <w:rPr>
          <w:lang w:eastAsia="sv-SE"/>
        </w:rPr>
        <w:t>6.</w:t>
      </w:r>
      <w:r w:rsidRPr="006F0B54">
        <w:rPr>
          <w:lang w:eastAsia="zh-CN"/>
        </w:rPr>
        <w:t>6.4.</w:t>
      </w:r>
      <w:r w:rsidRPr="006F0B54">
        <w:rPr>
          <w:lang w:eastAsia="sv-SE"/>
        </w:rPr>
        <w:t>4</w:t>
      </w:r>
      <w:r w:rsidRPr="006F0B54">
        <w:rPr>
          <w:lang w:eastAsia="sv-SE"/>
        </w:rPr>
        <w:tab/>
        <w:t>Method of test</w:t>
      </w:r>
      <w:bookmarkEnd w:id="1205"/>
      <w:bookmarkEnd w:id="1206"/>
      <w:bookmarkEnd w:id="1207"/>
      <w:bookmarkEnd w:id="1208"/>
      <w:bookmarkEnd w:id="1209"/>
      <w:bookmarkEnd w:id="1210"/>
      <w:bookmarkEnd w:id="1211"/>
      <w:bookmarkEnd w:id="1212"/>
    </w:p>
    <w:p w14:paraId="1F86599E" w14:textId="77777777" w:rsidR="00972FED" w:rsidRPr="006F0B54" w:rsidRDefault="00972FED" w:rsidP="00972FED">
      <w:pPr>
        <w:pStyle w:val="Heading5"/>
        <w:rPr>
          <w:lang w:eastAsia="sv-SE"/>
        </w:rPr>
      </w:pPr>
      <w:bookmarkStart w:id="1213" w:name="_Toc21101158"/>
      <w:bookmarkStart w:id="1214" w:name="_Toc29810197"/>
      <w:bookmarkStart w:id="1215" w:name="_Toc37273474"/>
      <w:bookmarkStart w:id="1216" w:name="_Toc45884789"/>
      <w:bookmarkStart w:id="1217" w:name="_Toc53182750"/>
      <w:bookmarkStart w:id="1218" w:name="_Toc58865144"/>
      <w:bookmarkStart w:id="1219" w:name="_Toc58866726"/>
      <w:bookmarkStart w:id="1220" w:name="_Toc66717759"/>
      <w:r w:rsidRPr="006F0B54">
        <w:rPr>
          <w:lang w:eastAsia="sv-SE"/>
        </w:rPr>
        <w:t>6.6.4.4.1</w:t>
      </w:r>
      <w:r w:rsidRPr="006F0B54">
        <w:rPr>
          <w:lang w:eastAsia="sv-SE"/>
        </w:rPr>
        <w:tab/>
        <w:t>Initial conditions</w:t>
      </w:r>
      <w:bookmarkEnd w:id="1213"/>
      <w:bookmarkEnd w:id="1214"/>
      <w:bookmarkEnd w:id="1215"/>
      <w:bookmarkEnd w:id="1216"/>
      <w:bookmarkEnd w:id="1217"/>
      <w:bookmarkEnd w:id="1218"/>
      <w:bookmarkEnd w:id="1219"/>
      <w:bookmarkEnd w:id="1220"/>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1221" w:name="_Toc21101159"/>
      <w:bookmarkStart w:id="1222" w:name="_Toc29810198"/>
      <w:bookmarkStart w:id="1223" w:name="_Toc37273475"/>
      <w:bookmarkStart w:id="1224" w:name="_Toc45884790"/>
      <w:bookmarkStart w:id="1225" w:name="_Toc53182751"/>
      <w:bookmarkStart w:id="1226" w:name="_Toc58865145"/>
      <w:bookmarkStart w:id="1227" w:name="_Toc58866727"/>
      <w:bookmarkStart w:id="1228" w:name="_Toc66717760"/>
      <w:r w:rsidRPr="006F0B54">
        <w:rPr>
          <w:lang w:eastAsia="sv-SE"/>
        </w:rPr>
        <w:t>6.6.4.4.2</w:t>
      </w:r>
      <w:r w:rsidRPr="006F0B54">
        <w:rPr>
          <w:lang w:eastAsia="sv-SE"/>
        </w:rPr>
        <w:tab/>
        <w:t>Procedure</w:t>
      </w:r>
      <w:bookmarkEnd w:id="1221"/>
      <w:bookmarkEnd w:id="1222"/>
      <w:bookmarkEnd w:id="1223"/>
      <w:bookmarkEnd w:id="1224"/>
      <w:bookmarkEnd w:id="1225"/>
      <w:bookmarkEnd w:id="1226"/>
      <w:bookmarkEnd w:id="1227"/>
      <w:bookmarkEnd w:id="1228"/>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1229" w:name="_Toc21101160"/>
      <w:bookmarkStart w:id="1230" w:name="_Toc29810199"/>
      <w:bookmarkStart w:id="1231" w:name="_Toc37273476"/>
      <w:bookmarkStart w:id="1232" w:name="_Toc45884791"/>
      <w:bookmarkStart w:id="1233" w:name="_Toc53182752"/>
      <w:bookmarkStart w:id="1234" w:name="_Toc58865146"/>
      <w:bookmarkStart w:id="1235" w:name="_Toc58866728"/>
      <w:bookmarkStart w:id="1236" w:name="_Toc66717761"/>
      <w:r w:rsidRPr="006F0B54">
        <w:rPr>
          <w:lang w:eastAsia="sv-SE"/>
        </w:rPr>
        <w:t>6.</w:t>
      </w:r>
      <w:r w:rsidRPr="006F0B54">
        <w:rPr>
          <w:lang w:eastAsia="zh-CN"/>
        </w:rPr>
        <w:t>6.4.</w:t>
      </w:r>
      <w:r w:rsidRPr="006F0B54">
        <w:rPr>
          <w:lang w:eastAsia="sv-SE"/>
        </w:rPr>
        <w:t>5</w:t>
      </w:r>
      <w:r w:rsidRPr="006F0B54">
        <w:rPr>
          <w:lang w:eastAsia="sv-SE"/>
        </w:rPr>
        <w:tab/>
        <w:t>Test Requirement</w:t>
      </w:r>
      <w:bookmarkEnd w:id="1229"/>
      <w:bookmarkEnd w:id="1230"/>
      <w:bookmarkEnd w:id="1231"/>
      <w:bookmarkEnd w:id="1232"/>
      <w:bookmarkEnd w:id="1233"/>
      <w:bookmarkEnd w:id="1234"/>
      <w:bookmarkEnd w:id="1235"/>
      <w:bookmarkEnd w:id="1236"/>
    </w:p>
    <w:p w14:paraId="6CA021DA" w14:textId="77777777" w:rsidR="00972FED" w:rsidRPr="006F0B54" w:rsidRDefault="00972FED" w:rsidP="00972FED">
      <w:pPr>
        <w:pStyle w:val="Heading5"/>
      </w:pPr>
      <w:bookmarkStart w:id="1237" w:name="_Toc21101161"/>
      <w:bookmarkStart w:id="1238" w:name="_Toc29810200"/>
      <w:bookmarkStart w:id="1239" w:name="_Toc37273477"/>
      <w:bookmarkStart w:id="1240" w:name="_Toc45884792"/>
      <w:bookmarkStart w:id="1241" w:name="_Toc53182753"/>
      <w:bookmarkStart w:id="1242" w:name="_Toc58865147"/>
      <w:bookmarkStart w:id="1243" w:name="_Toc58866729"/>
      <w:bookmarkStart w:id="1244" w:name="_Toc66717762"/>
      <w:r w:rsidRPr="006F0B54">
        <w:t>6.6.4.5.1</w:t>
      </w:r>
      <w:r w:rsidRPr="006F0B54">
        <w:tab/>
      </w:r>
      <w:r w:rsidRPr="006F0B54">
        <w:rPr>
          <w:i/>
        </w:rPr>
        <w:t>BS type 1-O</w:t>
      </w:r>
      <w:bookmarkEnd w:id="1237"/>
      <w:bookmarkEnd w:id="1238"/>
      <w:bookmarkEnd w:id="1239"/>
      <w:bookmarkEnd w:id="1240"/>
      <w:bookmarkEnd w:id="1241"/>
      <w:bookmarkEnd w:id="1242"/>
      <w:bookmarkEnd w:id="1243"/>
      <w:bookmarkEnd w:id="124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1245" w:name="_Toc21101162"/>
      <w:bookmarkStart w:id="1246" w:name="_Toc29810201"/>
      <w:bookmarkStart w:id="1247" w:name="_Toc37273478"/>
      <w:bookmarkStart w:id="1248" w:name="_Toc45884793"/>
      <w:bookmarkStart w:id="1249" w:name="_Toc53182754"/>
      <w:bookmarkStart w:id="1250" w:name="_Toc58865148"/>
      <w:bookmarkStart w:id="1251" w:name="_Toc58866730"/>
      <w:bookmarkStart w:id="1252" w:name="_Toc66717763"/>
      <w:r w:rsidRPr="006F0B54">
        <w:t>6.6.4.5.2</w:t>
      </w:r>
      <w:r w:rsidRPr="006F0B54">
        <w:tab/>
      </w:r>
      <w:r w:rsidRPr="006F0B54">
        <w:rPr>
          <w:i/>
        </w:rPr>
        <w:t>BS type 2-O</w:t>
      </w:r>
      <w:bookmarkEnd w:id="1245"/>
      <w:bookmarkEnd w:id="1246"/>
      <w:bookmarkEnd w:id="1247"/>
      <w:bookmarkEnd w:id="1248"/>
      <w:bookmarkEnd w:id="1249"/>
      <w:bookmarkEnd w:id="1250"/>
      <w:bookmarkEnd w:id="1251"/>
      <w:bookmarkEnd w:id="1252"/>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1253" w:name="_Toc21101163"/>
      <w:bookmarkStart w:id="1254" w:name="_Toc29810202"/>
      <w:bookmarkStart w:id="1255" w:name="_Toc37273479"/>
      <w:bookmarkStart w:id="1256" w:name="_Toc45884794"/>
      <w:bookmarkStart w:id="1257" w:name="_Toc53182755"/>
      <w:bookmarkStart w:id="1258" w:name="_Toc58865149"/>
      <w:bookmarkStart w:id="1259" w:name="_Toc58866731"/>
      <w:bookmarkStart w:id="1260" w:name="_Toc66717764"/>
      <w:r w:rsidRPr="006F0B54">
        <w:t>6.7</w:t>
      </w:r>
      <w:r w:rsidRPr="006F0B54">
        <w:tab/>
        <w:t>OTA unwanted emissions</w:t>
      </w:r>
      <w:bookmarkEnd w:id="1253"/>
      <w:bookmarkEnd w:id="1254"/>
      <w:bookmarkEnd w:id="1255"/>
      <w:bookmarkEnd w:id="1256"/>
      <w:bookmarkEnd w:id="1257"/>
      <w:bookmarkEnd w:id="1258"/>
      <w:bookmarkEnd w:id="1259"/>
      <w:bookmarkEnd w:id="1260"/>
    </w:p>
    <w:p w14:paraId="2A61D5E3" w14:textId="77777777" w:rsidR="00972FED" w:rsidRPr="006F0B54" w:rsidRDefault="00972FED" w:rsidP="00972FED">
      <w:pPr>
        <w:pStyle w:val="Heading3"/>
      </w:pPr>
      <w:bookmarkStart w:id="1261" w:name="_Toc21101164"/>
      <w:bookmarkStart w:id="1262" w:name="_Toc29810203"/>
      <w:bookmarkStart w:id="1263" w:name="_Toc37273480"/>
      <w:bookmarkStart w:id="1264" w:name="_Toc45884795"/>
      <w:bookmarkStart w:id="1265" w:name="_Toc53182756"/>
      <w:bookmarkStart w:id="1266" w:name="_Toc58865150"/>
      <w:bookmarkStart w:id="1267" w:name="_Toc58866732"/>
      <w:bookmarkStart w:id="1268" w:name="_Toc66717765"/>
      <w:r w:rsidRPr="006F0B54">
        <w:t>6.7.1</w:t>
      </w:r>
      <w:r w:rsidRPr="006F0B54">
        <w:tab/>
        <w:t>General</w:t>
      </w:r>
      <w:bookmarkEnd w:id="1261"/>
      <w:bookmarkEnd w:id="1262"/>
      <w:bookmarkEnd w:id="1263"/>
      <w:bookmarkEnd w:id="1264"/>
      <w:bookmarkEnd w:id="1265"/>
      <w:bookmarkEnd w:id="1266"/>
      <w:bookmarkEnd w:id="1267"/>
      <w:bookmarkEnd w:id="1268"/>
    </w:p>
    <w:p w14:paraId="06573CD6" w14:textId="77777777" w:rsidR="00972FED" w:rsidRPr="006F0B54" w:rsidRDefault="00972FED" w:rsidP="00972FED">
      <w:bookmarkStart w:id="1269"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1269"/>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1270" w:name="_Toc21101165"/>
      <w:bookmarkStart w:id="1271" w:name="_Toc29810204"/>
      <w:bookmarkStart w:id="1272" w:name="_Toc37273481"/>
      <w:bookmarkStart w:id="1273" w:name="_Toc45884796"/>
      <w:bookmarkStart w:id="1274" w:name="_Toc53182757"/>
      <w:bookmarkStart w:id="1275" w:name="_Toc58865151"/>
      <w:bookmarkStart w:id="1276" w:name="_Toc58866733"/>
      <w:bookmarkStart w:id="1277" w:name="_Toc66717766"/>
      <w:r w:rsidRPr="006F0B54">
        <w:t>6.7.2</w:t>
      </w:r>
      <w:r w:rsidRPr="006F0B54">
        <w:tab/>
        <w:t>OTA occupied bandwidth</w:t>
      </w:r>
      <w:bookmarkEnd w:id="1270"/>
      <w:bookmarkEnd w:id="1271"/>
      <w:bookmarkEnd w:id="1272"/>
      <w:bookmarkEnd w:id="1273"/>
      <w:bookmarkEnd w:id="1274"/>
      <w:bookmarkEnd w:id="1275"/>
      <w:bookmarkEnd w:id="1276"/>
      <w:bookmarkEnd w:id="1277"/>
    </w:p>
    <w:p w14:paraId="39E76623" w14:textId="77777777" w:rsidR="00972FED" w:rsidRPr="006F0B54" w:rsidRDefault="00972FED" w:rsidP="00972FED">
      <w:pPr>
        <w:pStyle w:val="Heading4"/>
        <w:rPr>
          <w:lang w:eastAsia="sv-SE"/>
        </w:rPr>
      </w:pPr>
      <w:bookmarkStart w:id="1278" w:name="_Toc21101166"/>
      <w:bookmarkStart w:id="1279" w:name="_Toc29810205"/>
      <w:bookmarkStart w:id="1280" w:name="_Toc37273482"/>
      <w:bookmarkStart w:id="1281" w:name="_Toc45884797"/>
      <w:bookmarkStart w:id="1282" w:name="_Toc53182758"/>
      <w:bookmarkStart w:id="1283" w:name="_Toc58865152"/>
      <w:bookmarkStart w:id="1284" w:name="_Toc58866734"/>
      <w:bookmarkStart w:id="1285" w:name="_Toc66717767"/>
      <w:r w:rsidRPr="006F0B54">
        <w:rPr>
          <w:lang w:eastAsia="sv-SE"/>
        </w:rPr>
        <w:t>6.7.2.1</w:t>
      </w:r>
      <w:r w:rsidRPr="006F0B54">
        <w:rPr>
          <w:lang w:eastAsia="sv-SE"/>
        </w:rPr>
        <w:tab/>
        <w:t>Definition and applicability</w:t>
      </w:r>
      <w:bookmarkEnd w:id="1278"/>
      <w:bookmarkEnd w:id="1279"/>
      <w:bookmarkEnd w:id="1280"/>
      <w:bookmarkEnd w:id="1281"/>
      <w:bookmarkEnd w:id="1282"/>
      <w:bookmarkEnd w:id="1283"/>
      <w:bookmarkEnd w:id="1284"/>
      <w:bookmarkEnd w:id="1285"/>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1286" w:name="_Toc21101167"/>
      <w:bookmarkStart w:id="1287" w:name="_Toc29810206"/>
      <w:bookmarkStart w:id="1288" w:name="_Toc37273483"/>
      <w:bookmarkStart w:id="1289" w:name="_Toc45884798"/>
      <w:bookmarkStart w:id="1290" w:name="_Toc53182759"/>
      <w:bookmarkStart w:id="1291" w:name="_Toc58865153"/>
      <w:bookmarkStart w:id="1292" w:name="_Toc58866735"/>
      <w:bookmarkStart w:id="1293" w:name="_Toc66717768"/>
      <w:r w:rsidRPr="006F0B54">
        <w:rPr>
          <w:lang w:eastAsia="sv-SE"/>
        </w:rPr>
        <w:t>6.7.2.2</w:t>
      </w:r>
      <w:r w:rsidRPr="006F0B54">
        <w:rPr>
          <w:lang w:eastAsia="sv-SE"/>
        </w:rPr>
        <w:tab/>
        <w:t>Minimum requirement</w:t>
      </w:r>
      <w:bookmarkEnd w:id="1286"/>
      <w:bookmarkEnd w:id="1287"/>
      <w:bookmarkEnd w:id="1288"/>
      <w:bookmarkEnd w:id="1289"/>
      <w:bookmarkEnd w:id="1290"/>
      <w:bookmarkEnd w:id="1291"/>
      <w:bookmarkEnd w:id="1292"/>
      <w:bookmarkEnd w:id="1293"/>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1294" w:name="_Toc21101168"/>
      <w:bookmarkStart w:id="1295" w:name="_Toc29810207"/>
      <w:bookmarkStart w:id="1296" w:name="_Toc37273484"/>
      <w:bookmarkStart w:id="1297" w:name="_Toc45884799"/>
      <w:bookmarkStart w:id="1298" w:name="_Toc53182760"/>
      <w:bookmarkStart w:id="1299" w:name="_Toc58865154"/>
      <w:bookmarkStart w:id="1300" w:name="_Toc58866736"/>
      <w:bookmarkStart w:id="1301" w:name="_Toc66717769"/>
      <w:r w:rsidRPr="006F0B54">
        <w:rPr>
          <w:lang w:eastAsia="sv-SE"/>
        </w:rPr>
        <w:t>6.7.2.3</w:t>
      </w:r>
      <w:r w:rsidRPr="006F0B54">
        <w:rPr>
          <w:lang w:eastAsia="sv-SE"/>
        </w:rPr>
        <w:tab/>
        <w:t>Test purpose</w:t>
      </w:r>
      <w:bookmarkEnd w:id="1294"/>
      <w:bookmarkEnd w:id="1295"/>
      <w:bookmarkEnd w:id="1296"/>
      <w:bookmarkEnd w:id="1297"/>
      <w:bookmarkEnd w:id="1298"/>
      <w:bookmarkEnd w:id="1299"/>
      <w:bookmarkEnd w:id="1300"/>
      <w:bookmarkEnd w:id="1301"/>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1302" w:name="_Toc21101169"/>
      <w:bookmarkStart w:id="1303" w:name="_Toc29810208"/>
      <w:bookmarkStart w:id="1304" w:name="_Toc37273485"/>
      <w:bookmarkStart w:id="1305" w:name="_Toc45884800"/>
      <w:bookmarkStart w:id="1306" w:name="_Toc53182761"/>
      <w:bookmarkStart w:id="1307" w:name="_Toc58865155"/>
      <w:bookmarkStart w:id="1308" w:name="_Toc58866737"/>
      <w:bookmarkStart w:id="1309" w:name="_Toc66717770"/>
      <w:r w:rsidRPr="006F0B54">
        <w:rPr>
          <w:lang w:eastAsia="sv-SE"/>
        </w:rPr>
        <w:t>6.</w:t>
      </w:r>
      <w:r w:rsidRPr="006F0B54">
        <w:rPr>
          <w:lang w:eastAsia="zh-CN"/>
        </w:rPr>
        <w:t>7.2.</w:t>
      </w:r>
      <w:r w:rsidRPr="006F0B54">
        <w:rPr>
          <w:lang w:eastAsia="sv-SE"/>
        </w:rPr>
        <w:t>4</w:t>
      </w:r>
      <w:r w:rsidRPr="006F0B54">
        <w:rPr>
          <w:lang w:eastAsia="sv-SE"/>
        </w:rPr>
        <w:tab/>
        <w:t>Method of test</w:t>
      </w:r>
      <w:bookmarkEnd w:id="1302"/>
      <w:bookmarkEnd w:id="1303"/>
      <w:bookmarkEnd w:id="1304"/>
      <w:bookmarkEnd w:id="1305"/>
      <w:bookmarkEnd w:id="1306"/>
      <w:bookmarkEnd w:id="1307"/>
      <w:bookmarkEnd w:id="1308"/>
      <w:bookmarkEnd w:id="1309"/>
    </w:p>
    <w:p w14:paraId="47CB8390" w14:textId="77777777" w:rsidR="00972FED" w:rsidRPr="006F0B54" w:rsidRDefault="00972FED" w:rsidP="00972FED">
      <w:pPr>
        <w:pStyle w:val="Heading5"/>
        <w:rPr>
          <w:lang w:eastAsia="sv-SE"/>
        </w:rPr>
      </w:pPr>
      <w:bookmarkStart w:id="1310" w:name="_Toc21101170"/>
      <w:bookmarkStart w:id="1311" w:name="_Toc29810209"/>
      <w:bookmarkStart w:id="1312" w:name="_Toc37273486"/>
      <w:bookmarkStart w:id="1313" w:name="_Toc45884801"/>
      <w:bookmarkStart w:id="1314" w:name="_Toc53182762"/>
      <w:bookmarkStart w:id="1315" w:name="_Toc58865156"/>
      <w:bookmarkStart w:id="1316" w:name="_Toc58866738"/>
      <w:bookmarkStart w:id="1317" w:name="_Toc66717771"/>
      <w:r w:rsidRPr="006F0B54">
        <w:rPr>
          <w:lang w:eastAsia="sv-SE"/>
        </w:rPr>
        <w:t>6.7.2.4.1</w:t>
      </w:r>
      <w:r w:rsidRPr="006F0B54">
        <w:rPr>
          <w:lang w:eastAsia="sv-SE"/>
        </w:rPr>
        <w:tab/>
        <w:t>Initial conditions</w:t>
      </w:r>
      <w:bookmarkEnd w:id="1310"/>
      <w:bookmarkEnd w:id="1311"/>
      <w:bookmarkEnd w:id="1312"/>
      <w:bookmarkEnd w:id="1313"/>
      <w:bookmarkEnd w:id="1314"/>
      <w:bookmarkEnd w:id="1315"/>
      <w:bookmarkEnd w:id="1316"/>
      <w:bookmarkEnd w:id="1317"/>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1318" w:name="_Toc21101171"/>
      <w:bookmarkStart w:id="1319" w:name="_Toc29810210"/>
      <w:bookmarkStart w:id="1320" w:name="_Toc37273487"/>
      <w:bookmarkStart w:id="1321" w:name="_Toc45884802"/>
      <w:bookmarkStart w:id="1322" w:name="_Toc53182763"/>
      <w:bookmarkStart w:id="1323" w:name="_Toc58865157"/>
      <w:bookmarkStart w:id="1324" w:name="_Toc58866739"/>
      <w:bookmarkStart w:id="1325" w:name="_Toc66717772"/>
      <w:r w:rsidRPr="006F0B54">
        <w:rPr>
          <w:lang w:eastAsia="sv-SE"/>
        </w:rPr>
        <w:t>6.7.2.4.2</w:t>
      </w:r>
      <w:r w:rsidRPr="006F0B54">
        <w:rPr>
          <w:lang w:eastAsia="sv-SE"/>
        </w:rPr>
        <w:tab/>
        <w:t>Procedure</w:t>
      </w:r>
      <w:bookmarkEnd w:id="1318"/>
      <w:bookmarkEnd w:id="1319"/>
      <w:bookmarkEnd w:id="1320"/>
      <w:bookmarkEnd w:id="1321"/>
      <w:bookmarkEnd w:id="1322"/>
      <w:bookmarkEnd w:id="1323"/>
      <w:bookmarkEnd w:id="1324"/>
      <w:bookmarkEnd w:id="132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77777777" w:rsidR="00972FED" w:rsidRPr="006F0B54" w:rsidRDefault="00350F27" w:rsidP="00972FED">
            <w:pPr>
              <w:pStyle w:val="TAC"/>
            </w:pPr>
            <w:r>
              <w:pict w14:anchorId="5890D3D7">
                <v:shape id="_x0000_i1098" type="#_x0000_t75" style="width:55.7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193C&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7193C&quot; wsp:rsidRDefault=&quot;0087193C&quot; wsp:rsidP=&quot;0087193C&quot;&gt;&lt;m:oMathPara&gt;&lt;m:oMath&gt;&lt;m:r&gt;&lt;m:rPr&gt;&lt;m:sty m:val=&quot;p&quot;/&gt;&lt;/m:rPr&gt;&lt;w:rPr&gt;&lt;w:rFonts w:ascii=&quot;Cambria Math&quot; w:h-ansi=&quot;Cambria Math&quot;/&gt;&lt;wx:font wx:val=&quot;Cambria Math&quot;/&gt;&lt;/w:rPr&gt;&lt;m:t&gt;2Ã—&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W&lt;/m:t&gt;&lt;/m:r&gt;&lt;/m:e&gt;&lt;m:sub&gt;&lt;m:r&gt;&lt;w:rPr&gt;&lt;w:rFonts w:ascii=&quot;Cambria Math&quot; w:h-ansi=&quot;Cambria Math&quot;/&gt;&lt;wx:font wx:val=&quot;Cambria Math&quot;/&gt;&lt;w:i/&gt;&lt;/w:rPr&gt;&lt;m:t&gt;Channel&lt;/m:t&gt;&lt;/m:r&gt;&lt;/m:sub&gt;&lt;/m:sSub&gt;&lt;/m:oMath&gt;&lt;/m:oMathPara&gt;&lt;/w:p&gt;&lt;w:sectPr wsp:rsidR=&quot;00000000&quot; wsp:rsidRPr=&quot;0087193C&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tc>
        <w:tc>
          <w:tcPr>
            <w:tcW w:w="1965" w:type="dxa"/>
          </w:tcPr>
          <w:p w14:paraId="10CEC858" w14:textId="77777777" w:rsidR="00972FED" w:rsidRPr="006F0B54" w:rsidRDefault="00CF6476" w:rsidP="00972FED">
            <w:pPr>
              <w:pStyle w:val="TAC"/>
            </w:pPr>
            <w:r>
              <w:rPr>
                <w:noProof/>
                <w:position w:val="-14"/>
                <w:sz w:val="16"/>
                <w:lang w:val="en-US" w:eastAsia="zh-CN"/>
              </w:rPr>
              <w:pict w14:anchorId="08DEE45E">
                <v:shape id="Picture 9" o:spid="_x0000_i1099" type="#_x0000_t75" style="width:70.1pt;height:16.3pt;visibility:visible;mso-wrap-style:square">
                  <v:imagedata r:id="rId64" o:title=""/>
                </v:shape>
              </w:pict>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77777777" w:rsidR="00972FED" w:rsidRPr="006F0B54" w:rsidRDefault="00350F27" w:rsidP="00972FED">
            <w:pPr>
              <w:pStyle w:val="TAC"/>
            </w:pPr>
            <w:r>
              <w:pict w14:anchorId="7680D133">
                <v:shape id="_x0000_i1100" type="#_x0000_t75" style="width:82.65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508D&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B508D&quot; wsp:rsidRDefault=&quot;007B508D&quot; wsp:rsidP=&quot;007B508D&quot;&gt;&lt;m:oMathPara&gt;&lt;m:oMath&gt;&lt;m:d&gt;&lt;m:dPr&gt;&lt;m:begChr m:val=&quot;âŒˆ&quot;/&gt;&lt;m:endChr m:val=&quot;âŒ‰&quot;/&gt;&lt;m:ctrlPr&gt;&lt;w:rPr&gt;&lt;w:rFonts w:ascii=&quot;Cambria Math&quot; w:h-ansi=&quot;Cambria Math&quot;/&gt;&lt;wx:font wx:val=&quot;Cambria Math&quot;/&gt;&lt;w:sz w:val=&quot;24&quot;/&gt;&lt;/w:rPr&gt;&lt;/m:ctrlPr&gt;&lt;/m:dPr&gt;&lt;m:e&gt;&lt;m:f&gt;&lt;m:fPr&gt;&lt;m:ctrlPr&gt;&lt;w:rPr&gt;&lt;w:rFonts w:ascii=&quot;Cambria Math&quot; w:h-ansi=&quot;Cambria Math&quot;/&gt;&lt;wx:font wx:val=&quot;Cambria Math&quot;/&gt;&lt;w:sz w:val=&quot;24&quot;/&gt;&lt;/w:rPr&gt;&lt;/m:ctrlPr&gt;&lt;/m:fPr&gt;&lt;m:num&gt;&lt;m:r&gt;&lt;m:rPr&gt;&lt;m:sty m:val=&quot;p&quot;/&gt;&lt;/m:rPr&gt;&lt;w:rPr&gt;&lt;w:rFonts w:ascii=&quot;Cambria Math&quot; w:h-ansi=&quot;Cambria Math&quot;/&gt;&lt;wx:font wx:val=&quot;Cambria Math&quot;/&gt;&lt;w:sz w:val=&quot;24&quot;/&gt;&lt;/w:rPr&gt;&lt;m:t&gt;2Ã—&lt;/m:t&gt;&lt;/m:r&gt;&lt;m:sSub&gt;&lt;m:sSubPr&gt;&lt;m:ctrlPr&gt;&lt;w:rPr&gt;&lt;w:rFonts w:ascii=&quot;Cambria Math&quot; w:h-ansi=&quot;Cambria Math&quot;/&gt;&lt;wx:font wx:val=&quot;Cambria Math&quot;/&gt;&lt;w:sz w:val=&quot;24&quot;/&gt;&lt;/w:rPr&gt;&lt;/m:ctrlPr&gt;&lt;/m:sSubPr&gt;&lt;m:e&gt;&lt;m:r&gt;&lt;w:rPr&gt;&lt;w:rFonts w:ascii=&quot;Cambria Math&quot; w:h-ansi=&quot;Cambria Math&quot;/&gt;&lt;wx:font wx:val=&quot;Cambria Math&quot;/&gt;&lt;w:i/&gt;&lt;w:sz w:val=&quot;24&quot;/&gt;&lt;/w:rPr&gt;&lt;m:t&gt;BW&lt;/m:t&gt;&lt;/m:r&gt;&lt;/m:e&gt;&lt;m:sub&gt;&lt;m:r&gt;&lt;w:rPr&gt;&lt;w:rFonts w:ascii=&quot;Cambria Math&quot; w:h-ansi=&quot;Cambria Math&quot;/&gt;&lt;wx:font wx:val=&quot;Cambria Math&quot;/&gt;&lt;w:i/&gt;&lt;w:sz w:val=&quot;24&quot;/&gt;&lt;/w:rPr&gt;&lt;m:t&gt;Channel&lt;/m:t&gt;&lt;/m:r&gt;&lt;/m:sub&gt;&lt;/m:sSub&gt;&lt;/m:num&gt;&lt;m:den&gt;&lt;m:r&gt;&lt;w:rPr&gt;&lt;w:rFonts w:ascii=&quot;Cambria Math&quot; w:h-ansi=&quot;Cambria Math&quot;/&gt;&lt;wx:font wx:val=&quot;Cambria Math&quot;/&gt;&lt;w:i/&gt;&lt;w:sz w:val=&quot;24&quot;/&gt;&lt;/w:rPr&gt;&lt;m:t&gt;100kHz&lt;/m:t&gt;&lt;/m:r&gt;&lt;/m:den&gt;&lt;/m:f&gt;&lt;/m:e&gt;&lt;/m:d&gt;&lt;/m:oMath&gt;&lt;/m:oMathPara&gt;&lt;/w:p&gt;&lt;w:sectPr wsp:rsidR=&quot;00000000&quot; wsp:rsidRPr=&quot;007B508D&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p>
        </w:tc>
        <w:tc>
          <w:tcPr>
            <w:tcW w:w="1965" w:type="dxa"/>
          </w:tcPr>
          <w:p w14:paraId="16DEBFC5" w14:textId="77777777" w:rsidR="00972FED" w:rsidRPr="006F0B54" w:rsidRDefault="00CF6476" w:rsidP="00972FED">
            <w:pPr>
              <w:pStyle w:val="TAC"/>
            </w:pPr>
            <w:r>
              <w:rPr>
                <w:noProof/>
                <w:position w:val="-32"/>
                <w:sz w:val="16"/>
                <w:lang w:val="en-US" w:eastAsia="zh-CN"/>
              </w:rPr>
              <w:pict w14:anchorId="24A7662D">
                <v:shape id="Picture 12" o:spid="_x0000_i1101" type="#_x0000_t75" style="width:88.3pt;height:34.45pt;visibility:visible;mso-wrap-style:square">
                  <v:imagedata r:id="rId66" o:title=""/>
                </v:shape>
              </w:pict>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102" type="#_x0000_t75" style="width:58.25pt;height:22.55pt" o:ole="">
                  <v:imagedata r:id="rId67" o:title=""/>
                </v:shape>
                <o:OLEObject Type="Embed" ProgID="Equation.3" ShapeID="_x0000_i1102" DrawAspect="Content" ObjectID="_1679392789" r:id="rId68"/>
              </w:object>
            </w:r>
          </w:p>
        </w:tc>
        <w:tc>
          <w:tcPr>
            <w:tcW w:w="2008" w:type="dxa"/>
          </w:tcPr>
          <w:p w14:paraId="69EA02F3" w14:textId="77777777" w:rsidR="00972FED" w:rsidRPr="006F0B54" w:rsidRDefault="00CF6476" w:rsidP="00972FED">
            <w:pPr>
              <w:pStyle w:val="TAC"/>
              <w:rPr>
                <w:lang w:eastAsia="ja-JP"/>
              </w:rPr>
            </w:pPr>
            <w:r>
              <w:rPr>
                <w:noProof/>
                <w:position w:val="-14"/>
                <w:sz w:val="16"/>
                <w:lang w:val="en-US" w:eastAsia="zh-CN"/>
              </w:rPr>
              <w:pict w14:anchorId="2D9E3D24">
                <v:shape id="Picture 15" o:spid="_x0000_i1103" type="#_x0000_t75" style="width:70.1pt;height:16.3pt;visibility:visible;mso-wrap-style:square">
                  <v:imagedata r:id="rId64" o:title=""/>
                </v:shape>
              </w:pict>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104" type="#_x0000_t75" style="width:1in;height:43.2pt" o:ole="">
                  <v:imagedata r:id="rId69" o:title=""/>
                </v:shape>
                <o:OLEObject Type="Embed" ProgID="Equation.3" ShapeID="_x0000_i1104" DrawAspect="Content" ObjectID="_1679392790" r:id="rId70"/>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105" type="#_x0000_t75" style="width:85.75pt;height:43.2pt" o:ole="">
                  <v:imagedata r:id="rId71" o:title=""/>
                </v:shape>
                <o:OLEObject Type="Embed" ProgID="Equation.3" ShapeID="_x0000_i1105" DrawAspect="Content" ObjectID="_1679392791" r:id="rId72"/>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1326" w:name="_Toc21101172"/>
      <w:bookmarkStart w:id="1327" w:name="_Toc29810211"/>
      <w:bookmarkStart w:id="1328" w:name="_Toc37273488"/>
      <w:bookmarkStart w:id="1329" w:name="_Toc45884803"/>
      <w:bookmarkStart w:id="1330" w:name="_Toc53182764"/>
      <w:bookmarkStart w:id="1331" w:name="_Toc58865158"/>
      <w:bookmarkStart w:id="1332" w:name="_Toc58866740"/>
      <w:bookmarkStart w:id="1333" w:name="_Toc66717773"/>
      <w:r w:rsidRPr="006F0B54">
        <w:rPr>
          <w:lang w:eastAsia="sv-SE"/>
        </w:rPr>
        <w:t>6.</w:t>
      </w:r>
      <w:r w:rsidRPr="006F0B54">
        <w:rPr>
          <w:lang w:eastAsia="zh-CN"/>
        </w:rPr>
        <w:t>7.2.</w:t>
      </w:r>
      <w:r w:rsidRPr="006F0B54">
        <w:rPr>
          <w:lang w:eastAsia="sv-SE"/>
        </w:rPr>
        <w:t>5</w:t>
      </w:r>
      <w:r w:rsidRPr="006F0B54">
        <w:rPr>
          <w:lang w:eastAsia="sv-SE"/>
        </w:rPr>
        <w:tab/>
        <w:t>Test requirement</w:t>
      </w:r>
      <w:bookmarkEnd w:id="1326"/>
      <w:bookmarkEnd w:id="1327"/>
      <w:bookmarkEnd w:id="1328"/>
      <w:bookmarkEnd w:id="1329"/>
      <w:bookmarkEnd w:id="1330"/>
      <w:bookmarkEnd w:id="1331"/>
      <w:bookmarkEnd w:id="1332"/>
      <w:bookmarkEnd w:id="1333"/>
    </w:p>
    <w:p w14:paraId="1BB537D2" w14:textId="77777777" w:rsidR="00972FED" w:rsidRPr="006F0B54" w:rsidRDefault="00972FED" w:rsidP="00972FED">
      <w:pPr>
        <w:pStyle w:val="Heading5"/>
        <w:rPr>
          <w:lang w:eastAsia="ja-JP"/>
        </w:rPr>
      </w:pPr>
      <w:bookmarkStart w:id="1334" w:name="_Toc21101173"/>
      <w:bookmarkStart w:id="1335" w:name="_Toc29810212"/>
      <w:bookmarkStart w:id="1336" w:name="_Toc37273489"/>
      <w:bookmarkStart w:id="1337" w:name="_Toc45884804"/>
      <w:bookmarkStart w:id="1338" w:name="_Toc53182765"/>
      <w:bookmarkStart w:id="1339" w:name="_Toc58865159"/>
      <w:bookmarkStart w:id="1340" w:name="_Toc58866741"/>
      <w:bookmarkStart w:id="1341" w:name="_Toc66717774"/>
      <w:r w:rsidRPr="006F0B54">
        <w:t>6.7.2.5.1</w:t>
      </w:r>
      <w:r w:rsidRPr="006F0B54">
        <w:tab/>
      </w:r>
      <w:r w:rsidRPr="006F0B54">
        <w:rPr>
          <w:i/>
          <w:lang w:eastAsia="ja-JP"/>
        </w:rPr>
        <w:t>BS type 1-O</w:t>
      </w:r>
      <w:bookmarkEnd w:id="1334"/>
      <w:bookmarkEnd w:id="1335"/>
      <w:bookmarkEnd w:id="1336"/>
      <w:bookmarkEnd w:id="1337"/>
      <w:bookmarkEnd w:id="1338"/>
      <w:bookmarkEnd w:id="1339"/>
      <w:bookmarkEnd w:id="1340"/>
      <w:bookmarkEnd w:id="1341"/>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1342" w:name="_Toc21101174"/>
      <w:bookmarkStart w:id="1343" w:name="_Toc29810213"/>
      <w:bookmarkStart w:id="1344" w:name="_Toc37273490"/>
      <w:bookmarkStart w:id="1345" w:name="_Toc45884805"/>
      <w:bookmarkStart w:id="1346" w:name="_Toc53182766"/>
      <w:bookmarkStart w:id="1347" w:name="_Toc58865160"/>
      <w:bookmarkStart w:id="1348" w:name="_Toc58866742"/>
      <w:bookmarkStart w:id="1349" w:name="_Toc66717775"/>
      <w:r w:rsidRPr="006F0B54">
        <w:t>6.7.2.5.</w:t>
      </w:r>
      <w:r w:rsidRPr="006F0B54">
        <w:rPr>
          <w:rFonts w:hint="eastAsia"/>
          <w:lang w:eastAsia="ja-JP"/>
        </w:rPr>
        <w:t>2</w:t>
      </w:r>
      <w:r w:rsidRPr="006F0B54">
        <w:tab/>
      </w:r>
      <w:r w:rsidRPr="006F0B54">
        <w:rPr>
          <w:i/>
          <w:lang w:eastAsia="ja-JP"/>
        </w:rPr>
        <w:t>BS type 2-O</w:t>
      </w:r>
      <w:bookmarkEnd w:id="1342"/>
      <w:bookmarkEnd w:id="1343"/>
      <w:bookmarkEnd w:id="1344"/>
      <w:bookmarkEnd w:id="1345"/>
      <w:bookmarkEnd w:id="1346"/>
      <w:bookmarkEnd w:id="1347"/>
      <w:bookmarkEnd w:id="1348"/>
      <w:bookmarkEnd w:id="1349"/>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1350" w:name="_Toc21101175"/>
      <w:bookmarkStart w:id="1351" w:name="_Toc29810214"/>
      <w:bookmarkStart w:id="1352" w:name="_Toc37273491"/>
      <w:bookmarkStart w:id="1353" w:name="_Toc45884806"/>
      <w:bookmarkStart w:id="1354" w:name="_Toc53182767"/>
      <w:bookmarkStart w:id="1355" w:name="_Toc58865161"/>
      <w:bookmarkStart w:id="1356" w:name="_Toc58866743"/>
      <w:bookmarkStart w:id="1357" w:name="_Toc66717776"/>
      <w:r w:rsidRPr="006F0B54">
        <w:t>6.7.3</w:t>
      </w:r>
      <w:r w:rsidRPr="006F0B54">
        <w:tab/>
        <w:t>OTA Adjacent Channel Leakage Power Ratio (ACLR)</w:t>
      </w:r>
      <w:bookmarkEnd w:id="1350"/>
      <w:bookmarkEnd w:id="1351"/>
      <w:bookmarkEnd w:id="1352"/>
      <w:bookmarkEnd w:id="1353"/>
      <w:bookmarkEnd w:id="1354"/>
      <w:bookmarkEnd w:id="1355"/>
      <w:bookmarkEnd w:id="1356"/>
      <w:bookmarkEnd w:id="1357"/>
    </w:p>
    <w:p w14:paraId="7BACAD0F" w14:textId="77777777" w:rsidR="00972FED" w:rsidRPr="006F0B54" w:rsidRDefault="00972FED" w:rsidP="00972FED">
      <w:pPr>
        <w:pStyle w:val="Heading4"/>
        <w:rPr>
          <w:lang w:eastAsia="zh-CN"/>
        </w:rPr>
      </w:pPr>
      <w:bookmarkStart w:id="1358" w:name="_Toc21101176"/>
      <w:bookmarkStart w:id="1359" w:name="_Toc29810215"/>
      <w:bookmarkStart w:id="1360" w:name="_Toc37273492"/>
      <w:bookmarkStart w:id="1361" w:name="_Toc45884807"/>
      <w:bookmarkStart w:id="1362" w:name="_Toc53182768"/>
      <w:bookmarkStart w:id="1363" w:name="_Toc58865162"/>
      <w:bookmarkStart w:id="1364" w:name="_Toc58866744"/>
      <w:bookmarkStart w:id="1365" w:name="_Toc66717777"/>
      <w:r w:rsidRPr="006F0B54">
        <w:rPr>
          <w:lang w:eastAsia="zh-CN"/>
        </w:rPr>
        <w:t>6.7.3.1</w:t>
      </w:r>
      <w:r w:rsidRPr="006F0B54">
        <w:rPr>
          <w:lang w:eastAsia="zh-CN"/>
        </w:rPr>
        <w:tab/>
        <w:t>Definition and applicability</w:t>
      </w:r>
      <w:bookmarkEnd w:id="1358"/>
      <w:bookmarkEnd w:id="1359"/>
      <w:bookmarkEnd w:id="1360"/>
      <w:bookmarkEnd w:id="1361"/>
      <w:bookmarkEnd w:id="1362"/>
      <w:bookmarkEnd w:id="1363"/>
      <w:bookmarkEnd w:id="1364"/>
      <w:bookmarkEnd w:id="1365"/>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1366" w:name="_Toc21101177"/>
      <w:bookmarkStart w:id="1367" w:name="_Toc29810216"/>
      <w:bookmarkStart w:id="1368" w:name="_Toc37273493"/>
      <w:bookmarkStart w:id="1369" w:name="_Toc45884808"/>
      <w:bookmarkStart w:id="1370" w:name="_Toc53182769"/>
      <w:bookmarkStart w:id="1371" w:name="_Toc58865163"/>
      <w:bookmarkStart w:id="1372" w:name="_Toc58866745"/>
      <w:bookmarkStart w:id="1373" w:name="_Toc66717778"/>
      <w:r w:rsidRPr="006F0B54">
        <w:rPr>
          <w:lang w:eastAsia="zh-CN"/>
        </w:rPr>
        <w:t>6.7.3.2</w:t>
      </w:r>
      <w:r w:rsidRPr="006F0B54">
        <w:rPr>
          <w:lang w:eastAsia="zh-CN"/>
        </w:rPr>
        <w:tab/>
        <w:t>Minimum requirement</w:t>
      </w:r>
      <w:bookmarkEnd w:id="1366"/>
      <w:bookmarkEnd w:id="1367"/>
      <w:bookmarkEnd w:id="1368"/>
      <w:bookmarkEnd w:id="1369"/>
      <w:bookmarkEnd w:id="1370"/>
      <w:bookmarkEnd w:id="1371"/>
      <w:bookmarkEnd w:id="1372"/>
      <w:bookmarkEnd w:id="1373"/>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1374" w:name="_Toc21101178"/>
      <w:bookmarkStart w:id="1375" w:name="_Toc29810217"/>
      <w:bookmarkStart w:id="1376" w:name="_Toc37273494"/>
      <w:bookmarkStart w:id="1377" w:name="_Toc45884809"/>
      <w:bookmarkStart w:id="1378" w:name="_Toc53182770"/>
      <w:bookmarkStart w:id="1379" w:name="_Toc58865164"/>
      <w:bookmarkStart w:id="1380" w:name="_Toc58866746"/>
      <w:bookmarkStart w:id="1381" w:name="_Toc66717779"/>
      <w:r w:rsidRPr="006F0B54">
        <w:rPr>
          <w:lang w:eastAsia="zh-CN"/>
        </w:rPr>
        <w:t>6.7.3.3</w:t>
      </w:r>
      <w:r w:rsidRPr="006F0B54">
        <w:rPr>
          <w:lang w:eastAsia="zh-CN"/>
        </w:rPr>
        <w:tab/>
        <w:t>Test purpose</w:t>
      </w:r>
      <w:bookmarkEnd w:id="1374"/>
      <w:bookmarkEnd w:id="1375"/>
      <w:bookmarkEnd w:id="1376"/>
      <w:bookmarkEnd w:id="1377"/>
      <w:bookmarkEnd w:id="1378"/>
      <w:bookmarkEnd w:id="1379"/>
      <w:bookmarkEnd w:id="1380"/>
      <w:bookmarkEnd w:id="1381"/>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1382" w:name="_Toc21101179"/>
      <w:bookmarkStart w:id="1383" w:name="_Toc29810218"/>
      <w:bookmarkStart w:id="1384" w:name="_Toc37273495"/>
      <w:bookmarkStart w:id="1385" w:name="_Toc45884810"/>
      <w:bookmarkStart w:id="1386" w:name="_Toc53182771"/>
      <w:bookmarkStart w:id="1387" w:name="_Toc58865165"/>
      <w:bookmarkStart w:id="1388" w:name="_Toc58866747"/>
      <w:bookmarkStart w:id="1389" w:name="_Toc66717780"/>
      <w:r w:rsidRPr="006F0B54">
        <w:rPr>
          <w:lang w:eastAsia="zh-CN"/>
        </w:rPr>
        <w:t>6.7.3.4</w:t>
      </w:r>
      <w:r w:rsidRPr="006F0B54">
        <w:rPr>
          <w:lang w:eastAsia="zh-CN"/>
        </w:rPr>
        <w:tab/>
        <w:t>Method of test</w:t>
      </w:r>
      <w:bookmarkEnd w:id="1382"/>
      <w:bookmarkEnd w:id="1383"/>
      <w:bookmarkEnd w:id="1384"/>
      <w:bookmarkEnd w:id="1385"/>
      <w:bookmarkEnd w:id="1386"/>
      <w:bookmarkEnd w:id="1387"/>
      <w:bookmarkEnd w:id="1388"/>
      <w:bookmarkEnd w:id="1389"/>
    </w:p>
    <w:p w14:paraId="2E68955C" w14:textId="77777777" w:rsidR="00972FED" w:rsidRPr="006F0B54" w:rsidRDefault="00972FED" w:rsidP="00972FED">
      <w:pPr>
        <w:pStyle w:val="Heading5"/>
        <w:rPr>
          <w:lang w:eastAsia="zh-CN"/>
        </w:rPr>
      </w:pPr>
      <w:bookmarkStart w:id="1390" w:name="_Toc21101180"/>
      <w:bookmarkStart w:id="1391" w:name="_Toc29810219"/>
      <w:bookmarkStart w:id="1392" w:name="_Toc37273496"/>
      <w:bookmarkStart w:id="1393" w:name="_Toc45884811"/>
      <w:bookmarkStart w:id="1394" w:name="_Toc53182772"/>
      <w:bookmarkStart w:id="1395" w:name="_Toc58865166"/>
      <w:bookmarkStart w:id="1396" w:name="_Toc58866748"/>
      <w:bookmarkStart w:id="1397" w:name="_Toc66717781"/>
      <w:r w:rsidRPr="006F0B54">
        <w:rPr>
          <w:lang w:eastAsia="zh-CN"/>
        </w:rPr>
        <w:t>6.7.3.4.1</w:t>
      </w:r>
      <w:r w:rsidRPr="006F0B54">
        <w:rPr>
          <w:lang w:eastAsia="zh-CN"/>
        </w:rPr>
        <w:tab/>
        <w:t>Initial conditions</w:t>
      </w:r>
      <w:bookmarkEnd w:id="1390"/>
      <w:bookmarkEnd w:id="1391"/>
      <w:bookmarkEnd w:id="1392"/>
      <w:bookmarkEnd w:id="1393"/>
      <w:bookmarkEnd w:id="1394"/>
      <w:bookmarkEnd w:id="1395"/>
      <w:bookmarkEnd w:id="1396"/>
      <w:bookmarkEnd w:id="1397"/>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1398" w:name="_Toc21101181"/>
      <w:bookmarkStart w:id="1399" w:name="_Toc29810220"/>
      <w:bookmarkStart w:id="1400" w:name="_Toc37273497"/>
      <w:bookmarkStart w:id="1401" w:name="_Toc45884812"/>
      <w:bookmarkStart w:id="1402" w:name="_Toc53182773"/>
      <w:bookmarkStart w:id="1403" w:name="_Toc58865167"/>
      <w:bookmarkStart w:id="1404" w:name="_Toc58866749"/>
      <w:bookmarkStart w:id="1405" w:name="_Toc66717782"/>
      <w:r w:rsidRPr="006F0B54">
        <w:rPr>
          <w:lang w:eastAsia="zh-CN"/>
        </w:rPr>
        <w:t>6.7.3.4.2</w:t>
      </w:r>
      <w:r w:rsidRPr="006F0B54">
        <w:rPr>
          <w:lang w:eastAsia="zh-CN"/>
        </w:rPr>
        <w:tab/>
        <w:t>Procedure</w:t>
      </w:r>
      <w:bookmarkEnd w:id="1398"/>
      <w:bookmarkEnd w:id="1399"/>
      <w:bookmarkEnd w:id="1400"/>
      <w:bookmarkEnd w:id="1401"/>
      <w:bookmarkEnd w:id="1402"/>
      <w:bookmarkEnd w:id="1403"/>
      <w:bookmarkEnd w:id="1404"/>
      <w:bookmarkEnd w:id="1405"/>
    </w:p>
    <w:p w14:paraId="1155DC2E" w14:textId="77777777" w:rsidR="00972FED" w:rsidRPr="006F0B54" w:rsidRDefault="00972FED" w:rsidP="00972FED">
      <w:pPr>
        <w:rPr>
          <w:lang w:eastAsia="zh-CN"/>
        </w:rPr>
      </w:pPr>
      <w:bookmarkStart w:id="140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8E27F" w14:textId="77777777" w:rsidR="00972FED" w:rsidRPr="006F0B54" w:rsidRDefault="00972FED" w:rsidP="00972FED">
      <w:pPr>
        <w:pStyle w:val="B1"/>
        <w:rPr>
          <w:lang w:val="en-US"/>
        </w:rPr>
      </w:pPr>
      <w:r w:rsidRPr="006F0B54">
        <w:rPr>
          <w:lang w:val="en-US"/>
        </w:rPr>
        <w:t>3)</w:t>
      </w:r>
      <w:r w:rsidRPr="006F0B54">
        <w:tab/>
      </w:r>
      <w:r w:rsidRPr="006F0B54">
        <w:rPr>
          <w:lang w:val="en-US"/>
        </w:rPr>
        <w:t>The measurement devices characteristics shall be:</w:t>
      </w:r>
    </w:p>
    <w:p w14:paraId="17E60951"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6.7.3.5.</w:t>
      </w:r>
    </w:p>
    <w:p w14:paraId="6F002078" w14:textId="77777777" w:rsidR="00972FED" w:rsidRPr="006F0B54" w:rsidRDefault="00972FED" w:rsidP="00972FED">
      <w:pPr>
        <w:pStyle w:val="B1"/>
        <w:rPr>
          <w:lang w:val="en-US"/>
        </w:rPr>
      </w:pPr>
      <w:r w:rsidRPr="006F0B54">
        <w:rPr>
          <w:lang w:val="en-US"/>
        </w:rPr>
        <w:tab/>
        <w:t>- detection mode: true RMS voltage or true power averaging.</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140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1407" w:name="_Toc21101182"/>
      <w:bookmarkStart w:id="1408" w:name="_Toc29810221"/>
      <w:bookmarkStart w:id="1409" w:name="_Toc37273498"/>
      <w:bookmarkStart w:id="1410" w:name="_Toc45884813"/>
      <w:bookmarkStart w:id="1411" w:name="_Toc53182774"/>
      <w:bookmarkStart w:id="1412" w:name="_Toc58865168"/>
      <w:bookmarkStart w:id="1413" w:name="_Toc58866750"/>
      <w:bookmarkStart w:id="1414" w:name="_Toc66717783"/>
      <w:r w:rsidRPr="006F0B54">
        <w:rPr>
          <w:lang w:eastAsia="zh-CN"/>
        </w:rPr>
        <w:t>6.7.3.5</w:t>
      </w:r>
      <w:r w:rsidRPr="006F0B54">
        <w:rPr>
          <w:lang w:eastAsia="zh-CN"/>
        </w:rPr>
        <w:tab/>
        <w:t>Test requirements</w:t>
      </w:r>
      <w:bookmarkEnd w:id="1407"/>
      <w:bookmarkEnd w:id="1408"/>
      <w:bookmarkEnd w:id="1409"/>
      <w:bookmarkEnd w:id="1410"/>
      <w:bookmarkEnd w:id="1411"/>
      <w:bookmarkEnd w:id="1412"/>
      <w:bookmarkEnd w:id="1413"/>
      <w:bookmarkEnd w:id="1414"/>
    </w:p>
    <w:p w14:paraId="50CE66B3" w14:textId="77777777" w:rsidR="00972FED" w:rsidRPr="006F0B54" w:rsidRDefault="00972FED" w:rsidP="00972FED">
      <w:pPr>
        <w:pStyle w:val="Heading5"/>
      </w:pPr>
      <w:bookmarkStart w:id="1415" w:name="_Toc21101183"/>
      <w:bookmarkStart w:id="1416" w:name="_Toc29810222"/>
      <w:bookmarkStart w:id="1417" w:name="_Toc37273499"/>
      <w:bookmarkStart w:id="1418" w:name="_Toc45884814"/>
      <w:bookmarkStart w:id="1419" w:name="_Toc53182775"/>
      <w:bookmarkStart w:id="1420" w:name="_Toc58865169"/>
      <w:bookmarkStart w:id="1421" w:name="_Toc58866751"/>
      <w:bookmarkStart w:id="1422" w:name="_Toc66717784"/>
      <w:r w:rsidRPr="006F0B54">
        <w:t>6.7.3.5.1</w:t>
      </w:r>
      <w:r w:rsidRPr="006F0B54">
        <w:tab/>
      </w:r>
      <w:r w:rsidRPr="006F0B54">
        <w:rPr>
          <w:i/>
        </w:rPr>
        <w:t>BS type 1-O</w:t>
      </w:r>
      <w:bookmarkEnd w:id="1415"/>
      <w:bookmarkEnd w:id="1416"/>
      <w:bookmarkEnd w:id="1417"/>
      <w:bookmarkEnd w:id="1418"/>
      <w:bookmarkEnd w:id="1419"/>
      <w:bookmarkEnd w:id="1420"/>
      <w:bookmarkEnd w:id="1421"/>
      <w:bookmarkEnd w:id="1422"/>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1423" w:name="_Toc21101184"/>
      <w:bookmarkStart w:id="1424" w:name="_Toc29810223"/>
      <w:bookmarkStart w:id="1425" w:name="_Toc37273500"/>
      <w:bookmarkStart w:id="1426" w:name="_Toc45884815"/>
      <w:bookmarkStart w:id="1427" w:name="_Toc53182776"/>
      <w:bookmarkStart w:id="1428" w:name="_Toc58865170"/>
      <w:bookmarkStart w:id="1429" w:name="_Toc58866752"/>
      <w:bookmarkStart w:id="1430" w:name="_Toc66717785"/>
      <w:r w:rsidRPr="006F0B54">
        <w:t>6.7.3.5.2</w:t>
      </w:r>
      <w:r w:rsidRPr="006F0B54">
        <w:tab/>
      </w:r>
      <w:r w:rsidRPr="006F0B54">
        <w:rPr>
          <w:i/>
        </w:rPr>
        <w:t>BS type 2-O</w:t>
      </w:r>
      <w:bookmarkEnd w:id="1423"/>
      <w:bookmarkEnd w:id="1424"/>
      <w:bookmarkEnd w:id="1425"/>
      <w:bookmarkEnd w:id="1426"/>
      <w:bookmarkEnd w:id="1427"/>
      <w:bookmarkEnd w:id="1428"/>
      <w:bookmarkEnd w:id="1429"/>
      <w:bookmarkEnd w:id="1430"/>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1431" w:name="_Toc21101185"/>
      <w:bookmarkStart w:id="1432" w:name="_Toc29810224"/>
      <w:bookmarkStart w:id="1433" w:name="_Toc37273501"/>
      <w:bookmarkStart w:id="1434" w:name="_Toc45884816"/>
      <w:bookmarkStart w:id="1435" w:name="_Toc53182777"/>
      <w:bookmarkStart w:id="1436" w:name="_Toc58865171"/>
      <w:bookmarkStart w:id="1437" w:name="_Toc58866753"/>
      <w:bookmarkStart w:id="1438" w:name="_Toc66717786"/>
      <w:r w:rsidRPr="006F0B54">
        <w:t>6.7.4</w:t>
      </w:r>
      <w:r w:rsidRPr="006F0B54">
        <w:tab/>
        <w:t>OTA operating band unwanted emissions</w:t>
      </w:r>
      <w:bookmarkEnd w:id="1431"/>
      <w:bookmarkEnd w:id="1432"/>
      <w:bookmarkEnd w:id="1433"/>
      <w:bookmarkEnd w:id="1434"/>
      <w:bookmarkEnd w:id="1435"/>
      <w:bookmarkEnd w:id="1436"/>
      <w:bookmarkEnd w:id="1437"/>
      <w:bookmarkEnd w:id="1438"/>
      <w:r w:rsidRPr="006F0B54">
        <w:tab/>
      </w:r>
    </w:p>
    <w:p w14:paraId="530394E8" w14:textId="77777777" w:rsidR="00972FED" w:rsidRPr="006F0B54" w:rsidRDefault="00972FED" w:rsidP="00972FED">
      <w:pPr>
        <w:pStyle w:val="Heading4"/>
        <w:rPr>
          <w:lang w:eastAsia="zh-CN"/>
        </w:rPr>
      </w:pPr>
      <w:bookmarkStart w:id="1439" w:name="_Toc21101186"/>
      <w:bookmarkStart w:id="1440" w:name="_Toc29810225"/>
      <w:bookmarkStart w:id="1441" w:name="_Toc37273502"/>
      <w:bookmarkStart w:id="1442" w:name="_Toc45884817"/>
      <w:bookmarkStart w:id="1443" w:name="_Toc53182778"/>
      <w:bookmarkStart w:id="1444" w:name="_Toc58865172"/>
      <w:bookmarkStart w:id="1445" w:name="_Toc58866754"/>
      <w:bookmarkStart w:id="1446" w:name="_Toc66717787"/>
      <w:r w:rsidRPr="006F0B54">
        <w:rPr>
          <w:lang w:eastAsia="zh-CN"/>
        </w:rPr>
        <w:t>6.7.4.1</w:t>
      </w:r>
      <w:r w:rsidRPr="006F0B54">
        <w:rPr>
          <w:lang w:eastAsia="zh-CN"/>
        </w:rPr>
        <w:tab/>
        <w:t>Definition and applicability</w:t>
      </w:r>
      <w:bookmarkEnd w:id="1439"/>
      <w:bookmarkEnd w:id="1440"/>
      <w:bookmarkEnd w:id="1441"/>
      <w:bookmarkEnd w:id="1442"/>
      <w:bookmarkEnd w:id="1443"/>
      <w:bookmarkEnd w:id="1444"/>
      <w:bookmarkEnd w:id="1445"/>
      <w:bookmarkEnd w:id="1446"/>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77777777"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1447" w:name="_Toc21101187"/>
      <w:bookmarkStart w:id="1448" w:name="_Toc29810226"/>
      <w:bookmarkStart w:id="1449" w:name="_Toc37273503"/>
      <w:bookmarkStart w:id="1450" w:name="_Toc45884818"/>
      <w:bookmarkStart w:id="1451" w:name="_Toc53182779"/>
      <w:bookmarkStart w:id="1452" w:name="_Toc58865173"/>
      <w:bookmarkStart w:id="1453" w:name="_Toc58866755"/>
      <w:bookmarkStart w:id="1454" w:name="_Toc66717788"/>
      <w:r w:rsidRPr="006F0B54">
        <w:rPr>
          <w:lang w:eastAsia="zh-CN"/>
        </w:rPr>
        <w:t>6.7.4.2</w:t>
      </w:r>
      <w:r w:rsidRPr="006F0B54">
        <w:rPr>
          <w:lang w:eastAsia="zh-CN"/>
        </w:rPr>
        <w:tab/>
        <w:t>Minimum requirement</w:t>
      </w:r>
      <w:bookmarkEnd w:id="1447"/>
      <w:bookmarkEnd w:id="1448"/>
      <w:bookmarkEnd w:id="1449"/>
      <w:bookmarkEnd w:id="1450"/>
      <w:bookmarkEnd w:id="1451"/>
      <w:bookmarkEnd w:id="1452"/>
      <w:bookmarkEnd w:id="1453"/>
      <w:bookmarkEnd w:id="1454"/>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1455" w:name="_Toc21101188"/>
      <w:bookmarkStart w:id="1456" w:name="_Toc29810227"/>
      <w:bookmarkStart w:id="1457" w:name="_Toc37273504"/>
      <w:bookmarkStart w:id="1458" w:name="_Toc45884819"/>
      <w:bookmarkStart w:id="1459" w:name="_Toc53182780"/>
      <w:bookmarkStart w:id="1460" w:name="_Toc58865174"/>
      <w:bookmarkStart w:id="1461" w:name="_Toc58866756"/>
      <w:bookmarkStart w:id="1462" w:name="_Toc66717789"/>
      <w:r w:rsidRPr="006F0B54">
        <w:rPr>
          <w:lang w:eastAsia="zh-CN"/>
        </w:rPr>
        <w:t>6.7.4.3</w:t>
      </w:r>
      <w:r w:rsidRPr="006F0B54">
        <w:rPr>
          <w:lang w:eastAsia="zh-CN"/>
        </w:rPr>
        <w:tab/>
        <w:t>Test purpose</w:t>
      </w:r>
      <w:bookmarkEnd w:id="1455"/>
      <w:bookmarkEnd w:id="1456"/>
      <w:bookmarkEnd w:id="1457"/>
      <w:bookmarkEnd w:id="1458"/>
      <w:bookmarkEnd w:id="1459"/>
      <w:bookmarkEnd w:id="1460"/>
      <w:bookmarkEnd w:id="1461"/>
      <w:bookmarkEnd w:id="1462"/>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1463" w:name="_Toc21101189"/>
      <w:bookmarkStart w:id="1464" w:name="_Toc29810228"/>
      <w:bookmarkStart w:id="1465" w:name="_Toc37273505"/>
      <w:bookmarkStart w:id="1466" w:name="_Toc45884820"/>
      <w:bookmarkStart w:id="1467" w:name="_Toc53182781"/>
      <w:bookmarkStart w:id="1468" w:name="_Toc58865175"/>
      <w:bookmarkStart w:id="1469" w:name="_Toc58866757"/>
      <w:bookmarkStart w:id="1470" w:name="_Toc66717790"/>
      <w:r w:rsidRPr="006F0B54">
        <w:rPr>
          <w:lang w:eastAsia="zh-CN"/>
        </w:rPr>
        <w:t>6.7.4.4</w:t>
      </w:r>
      <w:r w:rsidRPr="006F0B54">
        <w:rPr>
          <w:lang w:eastAsia="zh-CN"/>
        </w:rPr>
        <w:tab/>
        <w:t>Method of test</w:t>
      </w:r>
      <w:bookmarkEnd w:id="1463"/>
      <w:bookmarkEnd w:id="1464"/>
      <w:bookmarkEnd w:id="1465"/>
      <w:bookmarkEnd w:id="1466"/>
      <w:bookmarkEnd w:id="1467"/>
      <w:bookmarkEnd w:id="1468"/>
      <w:bookmarkEnd w:id="1469"/>
      <w:bookmarkEnd w:id="1470"/>
    </w:p>
    <w:p w14:paraId="7DF3723A" w14:textId="77777777" w:rsidR="00972FED" w:rsidRPr="006F0B54" w:rsidRDefault="00972FED" w:rsidP="00972FED">
      <w:pPr>
        <w:pStyle w:val="Heading5"/>
        <w:rPr>
          <w:lang w:eastAsia="zh-CN"/>
        </w:rPr>
      </w:pPr>
      <w:bookmarkStart w:id="1471" w:name="_Toc21101190"/>
      <w:bookmarkStart w:id="1472" w:name="_Toc29810229"/>
      <w:bookmarkStart w:id="1473" w:name="_Toc37273506"/>
      <w:bookmarkStart w:id="1474" w:name="_Toc45884821"/>
      <w:bookmarkStart w:id="1475" w:name="_Toc53182782"/>
      <w:bookmarkStart w:id="1476" w:name="_Toc58865176"/>
      <w:bookmarkStart w:id="1477" w:name="_Toc58866758"/>
      <w:bookmarkStart w:id="1478" w:name="_Toc66717791"/>
      <w:r w:rsidRPr="006F0B54">
        <w:rPr>
          <w:lang w:eastAsia="zh-CN"/>
        </w:rPr>
        <w:t>6.7.4.4.1</w:t>
      </w:r>
      <w:r w:rsidRPr="006F0B54">
        <w:rPr>
          <w:lang w:eastAsia="zh-CN"/>
        </w:rPr>
        <w:tab/>
        <w:t>Initial conditions</w:t>
      </w:r>
      <w:bookmarkEnd w:id="1471"/>
      <w:bookmarkEnd w:id="1472"/>
      <w:bookmarkEnd w:id="1473"/>
      <w:bookmarkEnd w:id="1474"/>
      <w:bookmarkEnd w:id="1475"/>
      <w:bookmarkEnd w:id="1476"/>
      <w:bookmarkEnd w:id="1477"/>
      <w:bookmarkEnd w:id="1478"/>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1479" w:name="_Toc21101191"/>
      <w:bookmarkStart w:id="1480" w:name="_Toc29810230"/>
      <w:bookmarkStart w:id="1481" w:name="_Toc37273507"/>
      <w:bookmarkStart w:id="1482" w:name="_Toc45884822"/>
      <w:bookmarkStart w:id="1483" w:name="_Toc53182783"/>
      <w:bookmarkStart w:id="1484" w:name="_Toc58865177"/>
      <w:bookmarkStart w:id="1485" w:name="_Toc58866759"/>
      <w:bookmarkStart w:id="1486" w:name="_Toc66717792"/>
      <w:r w:rsidRPr="006F0B54">
        <w:rPr>
          <w:lang w:eastAsia="zh-CN"/>
        </w:rPr>
        <w:t>6.7.4.4.2</w:t>
      </w:r>
      <w:r w:rsidRPr="006F0B54">
        <w:rPr>
          <w:lang w:eastAsia="zh-CN"/>
        </w:rPr>
        <w:tab/>
        <w:t>Procedure</w:t>
      </w:r>
      <w:bookmarkEnd w:id="1479"/>
      <w:bookmarkEnd w:id="1480"/>
      <w:bookmarkEnd w:id="1481"/>
      <w:bookmarkEnd w:id="1482"/>
      <w:bookmarkEnd w:id="1483"/>
      <w:bookmarkEnd w:id="1484"/>
      <w:bookmarkEnd w:id="1485"/>
      <w:bookmarkEnd w:id="1486"/>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881428F" w14:textId="77777777" w:rsidR="00972FED" w:rsidRPr="006F0B54" w:rsidRDefault="00972FED" w:rsidP="00972FED">
      <w:pPr>
        <w:pStyle w:val="B1"/>
        <w:rPr>
          <w:lang w:val="en-US"/>
        </w:rPr>
      </w:pPr>
      <w:r w:rsidRPr="006F0B54">
        <w:t>3)</w:t>
      </w:r>
      <w:r w:rsidRPr="006F0B54">
        <w:tab/>
      </w:r>
      <w:r w:rsidRPr="006F0B54">
        <w:rPr>
          <w:lang w:val="en-US"/>
        </w:rPr>
        <w:t>The measurement devices characteristics shall be:</w:t>
      </w:r>
    </w:p>
    <w:p w14:paraId="11E35C34" w14:textId="77777777" w:rsidR="00972FED" w:rsidRPr="006F0B54" w:rsidRDefault="00972FED" w:rsidP="00972FED">
      <w:pPr>
        <w:pStyle w:val="B1"/>
        <w:rPr>
          <w:lang w:val="en-US"/>
        </w:rPr>
      </w:pPr>
      <w:r w:rsidRPr="006F0B54">
        <w:rPr>
          <w:lang w:val="en-US"/>
        </w:rPr>
        <w:tab/>
        <w:t>- measurement filter bandwidth: defined in clause</w:t>
      </w:r>
      <w:r>
        <w:rPr>
          <w:lang w:val="en-US"/>
        </w:rPr>
        <w:t> </w:t>
      </w:r>
      <w:r w:rsidRPr="006F0B54">
        <w:rPr>
          <w:lang w:val="en-US"/>
        </w:rPr>
        <w:t>6.7.4.5.</w:t>
      </w:r>
    </w:p>
    <w:p w14:paraId="5A54F681" w14:textId="77777777" w:rsidR="00972FED" w:rsidRPr="006F0B54" w:rsidRDefault="00972FED" w:rsidP="00972FED">
      <w:pPr>
        <w:pStyle w:val="B1"/>
        <w:rPr>
          <w:lang w:val="en-US"/>
        </w:rPr>
      </w:pPr>
      <w:r w:rsidRPr="006F0B54">
        <w:rPr>
          <w:lang w:val="en-US"/>
        </w:rPr>
        <w:tab/>
        <w:t>- detection mode: true RMS voltage or true power averaging.</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1487" w:name="_Toc21101192"/>
      <w:bookmarkStart w:id="1488" w:name="_Toc29810231"/>
      <w:bookmarkStart w:id="1489" w:name="_Toc37273508"/>
      <w:bookmarkStart w:id="1490" w:name="_Toc45884823"/>
      <w:bookmarkStart w:id="1491" w:name="_Toc53182784"/>
      <w:bookmarkStart w:id="1492" w:name="_Toc58865178"/>
      <w:bookmarkStart w:id="1493" w:name="_Toc58866760"/>
      <w:bookmarkStart w:id="1494" w:name="_Toc66717793"/>
      <w:r w:rsidRPr="006F0B54">
        <w:rPr>
          <w:lang w:eastAsia="zh-CN"/>
        </w:rPr>
        <w:t>6.7.4.5</w:t>
      </w:r>
      <w:r w:rsidRPr="006F0B54">
        <w:rPr>
          <w:lang w:eastAsia="zh-CN"/>
        </w:rPr>
        <w:tab/>
        <w:t>Test requirements</w:t>
      </w:r>
      <w:bookmarkEnd w:id="1487"/>
      <w:bookmarkEnd w:id="1488"/>
      <w:bookmarkEnd w:id="1489"/>
      <w:bookmarkEnd w:id="1490"/>
      <w:bookmarkEnd w:id="1491"/>
      <w:bookmarkEnd w:id="1492"/>
      <w:bookmarkEnd w:id="1493"/>
      <w:bookmarkEnd w:id="1494"/>
    </w:p>
    <w:p w14:paraId="3D2A7F67" w14:textId="77777777" w:rsidR="00972FED" w:rsidRPr="006F0B54" w:rsidRDefault="00972FED" w:rsidP="00972FED">
      <w:pPr>
        <w:pStyle w:val="Heading5"/>
      </w:pPr>
      <w:bookmarkStart w:id="1495" w:name="_Toc21101193"/>
      <w:bookmarkStart w:id="1496" w:name="_Toc29810232"/>
      <w:bookmarkStart w:id="1497" w:name="_Toc37273509"/>
      <w:bookmarkStart w:id="1498" w:name="_Toc45884824"/>
      <w:bookmarkStart w:id="1499" w:name="_Toc53182785"/>
      <w:bookmarkStart w:id="1500" w:name="_Toc58865179"/>
      <w:bookmarkStart w:id="1501" w:name="_Toc58866761"/>
      <w:bookmarkStart w:id="1502" w:name="_Toc66717794"/>
      <w:r w:rsidRPr="006F0B54">
        <w:t>6.7.4.5.1</w:t>
      </w:r>
      <w:r w:rsidRPr="006F0B54">
        <w:tab/>
      </w:r>
      <w:r w:rsidRPr="006F0B54">
        <w:rPr>
          <w:i/>
        </w:rPr>
        <w:t>BS type 1-O</w:t>
      </w:r>
      <w:bookmarkEnd w:id="1495"/>
      <w:bookmarkEnd w:id="1496"/>
      <w:bookmarkEnd w:id="1497"/>
      <w:bookmarkEnd w:id="1498"/>
      <w:bookmarkEnd w:id="1499"/>
      <w:bookmarkEnd w:id="1500"/>
      <w:bookmarkEnd w:id="1501"/>
      <w:bookmarkEnd w:id="1502"/>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1503" w:name="_Toc21101194"/>
      <w:bookmarkStart w:id="1504" w:name="_Toc29810233"/>
      <w:bookmarkStart w:id="1505" w:name="_Toc37273510"/>
      <w:bookmarkStart w:id="150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1503"/>
      <w:bookmarkEnd w:id="1504"/>
      <w:bookmarkEnd w:id="1505"/>
      <w:bookmarkEnd w:id="1506"/>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1507" w:name="_Hlk515383231"/>
      <w:r w:rsidRPr="006F0B54">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1507"/>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1508" w:name="_Toc21101195"/>
      <w:bookmarkStart w:id="1509" w:name="_Toc29810234"/>
      <w:bookmarkStart w:id="1510" w:name="_Toc37273511"/>
      <w:bookmarkStart w:id="151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1508"/>
      <w:bookmarkEnd w:id="1509"/>
      <w:bookmarkEnd w:id="1510"/>
      <w:bookmarkEnd w:id="1511"/>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2C0747A0"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2E5380C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1512" w:name="_Toc21101196"/>
      <w:bookmarkStart w:id="1513" w:name="_Toc29810235"/>
      <w:bookmarkStart w:id="1514" w:name="_Toc37273512"/>
      <w:bookmarkStart w:id="1515"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1512"/>
      <w:bookmarkEnd w:id="1513"/>
      <w:bookmarkEnd w:id="1514"/>
      <w:bookmarkEnd w:id="1515"/>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106" type="#_x0000_t75" style="width:2in;height:28.8pt" o:ole="">
                  <v:imagedata r:id="rId73" o:title=""/>
                </v:shape>
                <o:OLEObject Type="Embed" ProgID="Equation.3" ShapeID="_x0000_i1106" DrawAspect="Content" ObjectID="_1679392792" r:id="rId74"/>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1516" w:name="_Toc21101197"/>
      <w:bookmarkStart w:id="1517" w:name="_Toc29810236"/>
      <w:bookmarkStart w:id="1518" w:name="_Toc37273513"/>
      <w:bookmarkStart w:id="151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1516"/>
      <w:bookmarkEnd w:id="1517"/>
      <w:bookmarkEnd w:id="1518"/>
      <w:bookmarkEnd w:id="1519"/>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107" type="#_x0000_t75" style="width:157.75pt;height:23.15pt" o:ole="">
                  <v:imagedata r:id="rId75" o:title=""/>
                </v:shape>
                <o:OLEObject Type="Embed" ProgID="Equation.3" ShapeID="_x0000_i1107" DrawAspect="Content" ObjectID="_1679392793" r:id="rId76"/>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77777777" w:rsidR="00972FED" w:rsidRPr="006F0B54" w:rsidRDefault="00972FED" w:rsidP="00972FED">
            <w:pPr>
              <w:pStyle w:val="TAC"/>
              <w:rPr>
                <w:rFonts w:cs="v5.0.0"/>
              </w:rPr>
            </w:pPr>
            <w:r w:rsidRPr="00972FED">
              <w:rPr>
                <w:lang w:eastAsia="zh-CN"/>
              </w:rPr>
              <w:fldChar w:fldCharType="begin"/>
            </w:r>
            <w:r w:rsidRPr="00972FED">
              <w:rPr>
                <w:lang w:eastAsia="zh-CN"/>
              </w:rPr>
              <w:instrText xml:space="preserve"> QUOTE </w:instrText>
            </w:r>
            <w:r w:rsidR="00350F27">
              <w:rPr>
                <w:position w:val="-5"/>
              </w:rPr>
              <w:pict w14:anchorId="70BC2613">
                <v:shape id="_x0000_i1108" type="#_x0000_t75" style="width:34.4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972FED">
              <w:rPr>
                <w:lang w:eastAsia="zh-CN"/>
              </w:rPr>
              <w:instrText xml:space="preserve"> </w:instrText>
            </w:r>
            <w:r w:rsidRPr="00972FED">
              <w:rPr>
                <w:lang w:eastAsia="zh-CN"/>
              </w:rPr>
              <w:fldChar w:fldCharType="separate"/>
            </w:r>
            <w:r w:rsidR="00350F27">
              <w:rPr>
                <w:position w:val="-5"/>
              </w:rPr>
              <w:pict w14:anchorId="18C2AB47">
                <v:shape id="_x0000_i1109" type="#_x0000_t75" style="width:34.45pt;height:1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7EF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7EF0&quot; wsp:rsidP=&quot;00CE7EF0&quot;&gt;&lt;m:oMathPara&gt;&lt;m:oMath&gt;&lt;m:r&gt;&lt;m:rPr&gt;&lt;m:sty m:val=&quot;p&quot;/&gt;&lt;/m:rPr&gt;&lt;w:rPr&gt;&lt;w:rFonts w:ascii=&quot;Cambria Math&quot; w:h-ansi=&quot;Cambria Math&quot; w:cs=&quot;v5.0.0&quot;/&gt;&lt;wx:font wx:val=&quot;Cambria Math&quot;/&gt;&lt;/w:rPr&gt;&lt;m:t&gt;P&lt;/m:t&gt;&lt;/m:r&gt;&lt;m:r&gt;&lt;m:rPr&gt;&lt;m:nor/&gt;&lt;/m:rPr&gt;&lt;w:rPr&gt;&lt;w:rFonts w:ascii=&quot;Cambria Math&quot; w:h-ansi=&quot;Cambria Math&quot; w:cs=&quot;v5.0.0&quot;/&gt;&lt;wx:font wx:val=&quot;Cambria Math&quot;/&gt;&lt;w:b-cs/&gt;&lt;w:vertAlign w:val=&quot;subscript&quot;/&gt;&lt;/w:rPr&gt;&lt;m:t&gt;rated,c,T&lt;/m:t&gt;&lt;/m:r&gt;&lt;m:r&gt;&lt;m:rPr&gt;&lt;m:nor/&gt;&lt;/m:rPr&gt;&lt;w:rPr&gt;&lt;w:rFonts w:ascii=&quot;Cambria Math&quot; w:h-ansi=&quot;Cambria Math&quot; w:cs=&quot;v5.0.0&quot; w:hint=&quot;fareast&quot;/&gt;&lt;wx:font wx:val=&quot;Cambria Math&quot;/&gt;&lt;w:b-cs/&gt;&lt;w:vertAlign w:val=&quot;subscript&quot;/&gt;&lt;w:lang w:fareast=&quot;JA&quot;/&gt;&lt;/w:rPr&gt;&lt;m:t&gt;R&lt;/m:t&gt;&lt;/m:r&gt;&lt;m:r&gt;&lt;m:rPr&gt;&lt;m:nor/&gt;&lt;/m:rPr&gt;&lt;w:rPr&gt;&lt;w:rFonts w:ascii=&quot;Cambria Math&quot; w:h-ansi=&quot;Cambria Math&quot; w:cs=&quot;v5.0.0&quot;/&gt;&lt;wx:font wx:val=&quot;Cambria Math&quot;/&gt;&lt;w:b-cs/&gt;&lt;w:vertAlign w:val=&quot;subscript&quot;/&gt;&lt;/w:rPr&gt;&lt;m:t&gt;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972FED">
              <w:rPr>
                <w:lang w:eastAsia="zh-CN"/>
              </w:rPr>
              <w:fldChar w:fldCharType="end"/>
            </w:r>
            <w:r w:rsidRPr="006F0B54" w:rsidDel="00BA7FC0">
              <w:rPr>
                <w:lang w:eastAsia="zh-CN"/>
              </w:rPr>
              <w:t xml:space="preserve"> </w:t>
            </w:r>
            <w:r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110" type="#_x0000_t75" style="width:157.15pt;height:20.65pt" o:ole="">
                  <v:imagedata r:id="rId78" o:title=""/>
                </v:shape>
                <o:OLEObject Type="Embed" ProgID="Equation.3" ShapeID="_x0000_i1110" DrawAspect="Content" ObjectID="_1679392794" r:id="rId79"/>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111" type="#_x0000_t75" style="width:159.05pt;height:21.3pt" o:ole="">
                  <v:imagedata r:id="rId80" o:title=""/>
                </v:shape>
                <o:OLEObject Type="Embed" ProgID="Equation.3" ShapeID="_x0000_i1111" DrawAspect="Content" ObjectID="_1679392795" r:id="rId81"/>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112" type="#_x0000_t75" style="width:2in;height:28.8pt" o:ole="">
                  <v:imagedata r:id="rId82" o:title=""/>
                </v:shape>
                <o:OLEObject Type="Embed" ProgID="Equation.3" ShapeID="_x0000_i1112" DrawAspect="Content" ObjectID="_1679392796" r:id="rId83"/>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113" type="#_x0000_t75" style="width:137.75pt;height:28.8pt" o:ole="">
                  <v:imagedata r:id="rId84" o:title=""/>
                </v:shape>
                <o:OLEObject Type="Embed" ProgID="Equation.3" ShapeID="_x0000_i1113" DrawAspect="Content" ObjectID="_1679392797" r:id="rId85"/>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114" type="#_x0000_t75" style="width:137.75pt;height:28.8pt" o:ole="">
                  <v:imagedata r:id="rId86" o:title=""/>
                </v:shape>
                <o:OLEObject Type="Embed" ProgID="Equation.3" ShapeID="_x0000_i1114" DrawAspect="Content" ObjectID="_1679392798" r:id="rId87"/>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1520" w:name="_Toc21101198"/>
      <w:bookmarkStart w:id="1521" w:name="_Toc29810237"/>
      <w:bookmarkStart w:id="1522" w:name="_Toc37273514"/>
      <w:bookmarkStart w:id="152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1520"/>
      <w:bookmarkEnd w:id="1521"/>
      <w:bookmarkEnd w:id="1522"/>
      <w:bookmarkEnd w:id="1523"/>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115" type="#_x0000_t75" style="width:2in;height:28.8pt" o:ole="">
                  <v:imagedata r:id="rId88" o:title=""/>
                </v:shape>
                <o:OLEObject Type="Embed" ProgID="Equation.3" ShapeID="_x0000_i1115" DrawAspect="Content" ObjectID="_1679392799" r:id="rId89"/>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116" type="#_x0000_t75" style="width:137.75pt;height:28.8pt" o:ole="">
                  <v:imagedata r:id="rId90" o:title=""/>
                </v:shape>
                <o:OLEObject Type="Embed" ProgID="Equation.3" ShapeID="_x0000_i1116" DrawAspect="Content" ObjectID="_1679392800" r:id="rId91"/>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117" type="#_x0000_t75" style="width:137.75pt;height:28.8pt" o:ole="">
                  <v:imagedata r:id="rId92" o:title=""/>
                </v:shape>
                <o:OLEObject Type="Embed" ProgID="Equation.3" ShapeID="_x0000_i1117" DrawAspect="Content" ObjectID="_1679392801" r:id="rId93"/>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1524" w:name="_Toc21101199"/>
      <w:bookmarkStart w:id="1525" w:name="_Toc29810238"/>
      <w:bookmarkStart w:id="1526" w:name="_Toc37273515"/>
      <w:bookmarkStart w:id="1527" w:name="_Toc45884830"/>
      <w:r w:rsidRPr="006F0B54">
        <w:rPr>
          <w:rFonts w:hint="eastAsia"/>
          <w:lang w:val="en-US" w:eastAsia="zh-CN"/>
        </w:rPr>
        <w:t>6.7.4.5.1.6</w:t>
      </w:r>
      <w:r w:rsidRPr="006F0B54">
        <w:tab/>
        <w:t>Additional requirements</w:t>
      </w:r>
      <w:bookmarkEnd w:id="1524"/>
      <w:bookmarkEnd w:id="1525"/>
      <w:bookmarkEnd w:id="1526"/>
      <w:bookmarkEnd w:id="1527"/>
    </w:p>
    <w:p w14:paraId="0303E7DC" w14:textId="77777777" w:rsidR="00972FED" w:rsidRPr="006F0B54" w:rsidRDefault="00972FED" w:rsidP="00972FED">
      <w:pPr>
        <w:pStyle w:val="H6"/>
      </w:pPr>
      <w:bookmarkStart w:id="1528" w:name="_Toc21101200"/>
      <w:bookmarkStart w:id="1529" w:name="_Toc29810239"/>
      <w:bookmarkStart w:id="1530" w:name="_Toc37273516"/>
      <w:bookmarkStart w:id="1531" w:name="_Toc45884831"/>
      <w:r w:rsidRPr="006F0B54">
        <w:rPr>
          <w:rFonts w:hint="eastAsia"/>
        </w:rPr>
        <w:t>6.7.4.5.1.6</w:t>
      </w:r>
      <w:r w:rsidRPr="006F0B54">
        <w:t>.</w:t>
      </w:r>
      <w:r w:rsidRPr="006F0B54">
        <w:rPr>
          <w:rFonts w:hint="eastAsia"/>
        </w:rPr>
        <w:t>1</w:t>
      </w:r>
      <w:r w:rsidRPr="006F0B54">
        <w:tab/>
        <w:t>Limits in FCC Title 47</w:t>
      </w:r>
      <w:bookmarkEnd w:id="1528"/>
      <w:bookmarkEnd w:id="1529"/>
      <w:bookmarkEnd w:id="1530"/>
      <w:bookmarkEnd w:id="1531"/>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1532" w:name="_Toc21101201"/>
      <w:bookmarkStart w:id="1533" w:name="_Toc29810240"/>
      <w:bookmarkStart w:id="1534" w:name="_Toc37273517"/>
      <w:bookmarkStart w:id="153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1532"/>
      <w:bookmarkEnd w:id="1533"/>
      <w:bookmarkEnd w:id="1534"/>
      <w:bookmarkEnd w:id="1535"/>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153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1536"/>
          </w:p>
        </w:tc>
      </w:tr>
    </w:tbl>
    <w:p w14:paraId="0A3188A6" w14:textId="77777777" w:rsidR="00972FED" w:rsidRPr="006F0B54" w:rsidRDefault="00972FED" w:rsidP="00972FED"/>
    <w:p w14:paraId="2953EF6B" w14:textId="77777777" w:rsidR="00972FED" w:rsidRPr="006F0B54" w:rsidRDefault="00972FED" w:rsidP="00972FED">
      <w:pPr>
        <w:pStyle w:val="Heading5"/>
        <w:rPr>
          <w:i/>
        </w:rPr>
      </w:pPr>
      <w:bookmarkStart w:id="1537" w:name="_Toc21101202"/>
      <w:bookmarkStart w:id="1538" w:name="_Toc29810241"/>
      <w:bookmarkStart w:id="1539" w:name="_Toc37273518"/>
      <w:bookmarkStart w:id="1540" w:name="_Toc45884833"/>
      <w:bookmarkStart w:id="1541" w:name="_Toc53182786"/>
      <w:bookmarkStart w:id="1542" w:name="_Toc58865180"/>
      <w:bookmarkStart w:id="1543" w:name="_Toc58866762"/>
      <w:bookmarkStart w:id="1544" w:name="_Toc66717795"/>
      <w:r w:rsidRPr="006F0B54">
        <w:t>6.7.4.5.2</w:t>
      </w:r>
      <w:r w:rsidRPr="006F0B54">
        <w:tab/>
      </w:r>
      <w:r w:rsidRPr="006F0B54">
        <w:rPr>
          <w:i/>
        </w:rPr>
        <w:t>BS type 2-O</w:t>
      </w:r>
      <w:bookmarkEnd w:id="1537"/>
      <w:bookmarkEnd w:id="1538"/>
      <w:bookmarkEnd w:id="1539"/>
      <w:bookmarkEnd w:id="1540"/>
      <w:bookmarkEnd w:id="1541"/>
      <w:bookmarkEnd w:id="1542"/>
      <w:bookmarkEnd w:id="1543"/>
      <w:bookmarkEnd w:id="1544"/>
    </w:p>
    <w:p w14:paraId="1414AEAB" w14:textId="77777777" w:rsidR="00972FED" w:rsidRPr="006F0B54" w:rsidRDefault="00972FED" w:rsidP="00972FED">
      <w:pPr>
        <w:pStyle w:val="H6"/>
      </w:pPr>
      <w:bookmarkStart w:id="1545" w:name="_Toc21101203"/>
      <w:bookmarkStart w:id="1546" w:name="_Toc29810242"/>
      <w:bookmarkStart w:id="1547" w:name="_Toc37273519"/>
      <w:bookmarkStart w:id="1548" w:name="_Toc45884834"/>
      <w:r w:rsidRPr="006F0B54">
        <w:t>6.7.4.5.2.1</w:t>
      </w:r>
      <w:r w:rsidRPr="006F0B54">
        <w:tab/>
        <w:t>General</w:t>
      </w:r>
      <w:bookmarkEnd w:id="1545"/>
      <w:bookmarkEnd w:id="1546"/>
      <w:bookmarkEnd w:id="1547"/>
      <w:bookmarkEnd w:id="1548"/>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1549" w:name="_Toc21101204"/>
      <w:bookmarkStart w:id="1550" w:name="_Toc29810243"/>
      <w:bookmarkStart w:id="1551" w:name="_Toc37273520"/>
      <w:bookmarkStart w:id="1552" w:name="_Toc45884835"/>
      <w:r w:rsidRPr="006F0B54">
        <w:t>6.7.4.5.2.2</w:t>
      </w:r>
      <w:r w:rsidRPr="006F0B54">
        <w:tab/>
        <w:t xml:space="preserve">OTA </w:t>
      </w:r>
      <w:r w:rsidRPr="006F0B54">
        <w:rPr>
          <w:rFonts w:eastAsia="Malgun Gothic"/>
        </w:rPr>
        <w:t>operating band unwanted emission limits (Category A)</w:t>
      </w:r>
      <w:bookmarkEnd w:id="1549"/>
      <w:bookmarkEnd w:id="1550"/>
      <w:bookmarkEnd w:id="1551"/>
      <w:bookmarkEnd w:id="1552"/>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1553" w:name="_Toc21101205"/>
      <w:bookmarkStart w:id="1554" w:name="_Toc29810244"/>
      <w:bookmarkStart w:id="1555" w:name="_Toc37273521"/>
      <w:bookmarkStart w:id="1556" w:name="_Toc45884836"/>
      <w:r w:rsidRPr="006F0B54">
        <w:t>6.7.4.5.2.3</w:t>
      </w:r>
      <w:r w:rsidRPr="006F0B54">
        <w:tab/>
        <w:t xml:space="preserve">OTA </w:t>
      </w:r>
      <w:r w:rsidRPr="006F0B54">
        <w:rPr>
          <w:rFonts w:eastAsia="Malgun Gothic"/>
        </w:rPr>
        <w:t>operating band unwanted emission limits (Category B)</w:t>
      </w:r>
      <w:bookmarkEnd w:id="1553"/>
      <w:bookmarkEnd w:id="1554"/>
      <w:bookmarkEnd w:id="1555"/>
      <w:bookmarkEnd w:id="1556"/>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7BD5EF3" w14:textId="77777777" w:rsidR="00972FED" w:rsidRPr="006F0B54" w:rsidRDefault="00972FED" w:rsidP="00972FED">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853A7FB" w14:textId="77777777" w:rsidR="00972FED" w:rsidRPr="006F0B54" w:rsidRDefault="00972FED" w:rsidP="00972FED">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1C6032A9"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1557" w:name="_Toc45884837"/>
      <w:r>
        <w:t>6.7.4.5.2.4</w:t>
      </w:r>
      <w:r w:rsidRPr="00C6449B">
        <w:tab/>
        <w:t xml:space="preserve">Additional OTA </w:t>
      </w:r>
      <w:r w:rsidRPr="00785109">
        <w:t xml:space="preserve">operating band unwanted emission </w:t>
      </w:r>
      <w:r>
        <w:t>limits</w:t>
      </w:r>
      <w:bookmarkEnd w:id="1557"/>
    </w:p>
    <w:p w14:paraId="0BBB4384" w14:textId="77777777" w:rsidR="00972FED" w:rsidRPr="00972FED" w:rsidRDefault="00972FED" w:rsidP="00972FED">
      <w:pPr>
        <w:pStyle w:val="H6"/>
      </w:pPr>
      <w:bookmarkStart w:id="1558" w:name="_Toc45884838"/>
      <w:r>
        <w:t>6.7.4.5.2.4.1</w:t>
      </w:r>
      <w:r w:rsidRPr="00972FED">
        <w:tab/>
        <w:t>Protection of Earth Exploration Satellite Service</w:t>
      </w:r>
      <w:bookmarkEnd w:id="1558"/>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1559" w:name="_Toc21101206"/>
      <w:bookmarkStart w:id="1560" w:name="_Toc29810245"/>
      <w:bookmarkStart w:id="1561" w:name="_Toc37273522"/>
      <w:bookmarkStart w:id="1562" w:name="_Toc45884839"/>
      <w:bookmarkStart w:id="1563" w:name="_Toc53182787"/>
      <w:bookmarkStart w:id="1564" w:name="_Toc58865181"/>
      <w:bookmarkStart w:id="1565" w:name="_Toc58866763"/>
      <w:bookmarkStart w:id="1566" w:name="_Toc66717796"/>
      <w:r w:rsidRPr="006F0B54">
        <w:t>6.7.5</w:t>
      </w:r>
      <w:r w:rsidRPr="006F0B54">
        <w:tab/>
        <w:t>OTA transmitter spurious emissions</w:t>
      </w:r>
      <w:bookmarkEnd w:id="1559"/>
      <w:bookmarkEnd w:id="1560"/>
      <w:bookmarkEnd w:id="1561"/>
      <w:bookmarkEnd w:id="1562"/>
      <w:bookmarkEnd w:id="1563"/>
      <w:bookmarkEnd w:id="1564"/>
      <w:bookmarkEnd w:id="1565"/>
      <w:bookmarkEnd w:id="1566"/>
    </w:p>
    <w:p w14:paraId="442D9BED" w14:textId="77777777" w:rsidR="00972FED" w:rsidRPr="006F0B54" w:rsidRDefault="00972FED" w:rsidP="00972FED">
      <w:pPr>
        <w:pStyle w:val="Heading4"/>
      </w:pPr>
      <w:bookmarkStart w:id="1567" w:name="_Toc21101207"/>
      <w:bookmarkStart w:id="1568" w:name="_Toc29810246"/>
      <w:bookmarkStart w:id="1569" w:name="_Toc37273523"/>
      <w:bookmarkStart w:id="1570" w:name="_Toc45884840"/>
      <w:bookmarkStart w:id="1571" w:name="_Toc53182788"/>
      <w:bookmarkStart w:id="1572" w:name="_Toc58865182"/>
      <w:bookmarkStart w:id="1573" w:name="_Toc58866764"/>
      <w:bookmarkStart w:id="1574" w:name="_Toc66717797"/>
      <w:r w:rsidRPr="006F0B54">
        <w:t>6.7.5.1</w:t>
      </w:r>
      <w:r w:rsidRPr="006F0B54">
        <w:tab/>
        <w:t>General</w:t>
      </w:r>
      <w:bookmarkEnd w:id="1567"/>
      <w:bookmarkEnd w:id="1568"/>
      <w:bookmarkEnd w:id="1569"/>
      <w:bookmarkEnd w:id="1570"/>
      <w:bookmarkEnd w:id="1571"/>
      <w:bookmarkEnd w:id="1572"/>
      <w:bookmarkEnd w:id="1573"/>
      <w:bookmarkEnd w:id="1574"/>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77777777"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emissionsrequirements</w:t>
      </w:r>
      <w:r w:rsidRPr="006F0B54">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1575" w:name="_Toc21101208"/>
      <w:bookmarkStart w:id="1576" w:name="_Toc29810247"/>
      <w:bookmarkStart w:id="1577" w:name="_Toc37273524"/>
      <w:bookmarkStart w:id="1578" w:name="_Toc45884841"/>
      <w:bookmarkStart w:id="1579" w:name="_Toc53182789"/>
      <w:bookmarkStart w:id="1580" w:name="_Toc58865183"/>
      <w:bookmarkStart w:id="1581" w:name="_Toc58866765"/>
      <w:bookmarkStart w:id="1582" w:name="_Toc66717798"/>
      <w:r w:rsidRPr="006F0B54">
        <w:t>6.7.5.2</w:t>
      </w:r>
      <w:r w:rsidRPr="006F0B54">
        <w:tab/>
        <w:t>General OTA transmitter spurious emissions requirements</w:t>
      </w:r>
      <w:bookmarkEnd w:id="1575"/>
      <w:bookmarkEnd w:id="1576"/>
      <w:bookmarkEnd w:id="1577"/>
      <w:bookmarkEnd w:id="1578"/>
      <w:bookmarkEnd w:id="1579"/>
      <w:bookmarkEnd w:id="1580"/>
      <w:bookmarkEnd w:id="1581"/>
      <w:bookmarkEnd w:id="1582"/>
    </w:p>
    <w:p w14:paraId="2472B7EF" w14:textId="77777777" w:rsidR="00972FED" w:rsidRPr="006F0B54" w:rsidRDefault="00972FED" w:rsidP="00972FED">
      <w:pPr>
        <w:pStyle w:val="Heading5"/>
        <w:rPr>
          <w:lang w:eastAsia="sv-SE"/>
        </w:rPr>
      </w:pPr>
      <w:bookmarkStart w:id="1583" w:name="_Toc21101209"/>
      <w:bookmarkStart w:id="1584" w:name="_Toc29810248"/>
      <w:bookmarkStart w:id="1585" w:name="_Toc37273525"/>
      <w:bookmarkStart w:id="1586" w:name="_Toc45884842"/>
      <w:bookmarkStart w:id="1587" w:name="_Toc53182790"/>
      <w:bookmarkStart w:id="1588" w:name="_Toc58865184"/>
      <w:bookmarkStart w:id="1589" w:name="_Toc58866766"/>
      <w:bookmarkStart w:id="1590" w:name="_Toc66717799"/>
      <w:r w:rsidRPr="006F0B54">
        <w:rPr>
          <w:lang w:eastAsia="sv-SE"/>
        </w:rPr>
        <w:t>6.7.5.2.1</w:t>
      </w:r>
      <w:r w:rsidRPr="006F0B54">
        <w:rPr>
          <w:lang w:eastAsia="sv-SE"/>
        </w:rPr>
        <w:tab/>
        <w:t>Definition and applicability</w:t>
      </w:r>
      <w:bookmarkEnd w:id="1583"/>
      <w:bookmarkEnd w:id="1584"/>
      <w:bookmarkEnd w:id="1585"/>
      <w:bookmarkEnd w:id="1586"/>
      <w:bookmarkEnd w:id="1587"/>
      <w:bookmarkEnd w:id="1588"/>
      <w:bookmarkEnd w:id="1589"/>
      <w:bookmarkEnd w:id="1590"/>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1591" w:name="_Toc21101210"/>
      <w:bookmarkStart w:id="1592" w:name="_Toc29810249"/>
      <w:bookmarkStart w:id="1593" w:name="_Toc37273526"/>
      <w:bookmarkStart w:id="1594" w:name="_Toc45884843"/>
      <w:bookmarkStart w:id="1595" w:name="_Toc53182791"/>
      <w:bookmarkStart w:id="1596" w:name="_Toc58865185"/>
      <w:bookmarkStart w:id="1597" w:name="_Toc58866767"/>
      <w:bookmarkStart w:id="1598" w:name="_Toc66717800"/>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1591"/>
      <w:bookmarkEnd w:id="1592"/>
      <w:bookmarkEnd w:id="1593"/>
      <w:bookmarkEnd w:id="1594"/>
      <w:bookmarkEnd w:id="1595"/>
      <w:bookmarkEnd w:id="1596"/>
      <w:bookmarkEnd w:id="1597"/>
      <w:bookmarkEnd w:id="1598"/>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1599" w:name="_Toc21101211"/>
      <w:bookmarkStart w:id="1600" w:name="_Toc29810250"/>
      <w:bookmarkStart w:id="1601" w:name="_Toc37273527"/>
      <w:bookmarkStart w:id="1602" w:name="_Toc45884844"/>
      <w:bookmarkStart w:id="1603" w:name="_Toc53182792"/>
      <w:bookmarkStart w:id="1604" w:name="_Toc58865186"/>
      <w:bookmarkStart w:id="1605" w:name="_Toc58866768"/>
      <w:bookmarkStart w:id="1606" w:name="_Toc66717801"/>
      <w:r w:rsidRPr="006F0B54">
        <w:rPr>
          <w:lang w:eastAsia="sv-SE"/>
        </w:rPr>
        <w:t>6.7.5.2.3</w:t>
      </w:r>
      <w:r w:rsidRPr="006F0B54">
        <w:rPr>
          <w:lang w:eastAsia="sv-SE"/>
        </w:rPr>
        <w:tab/>
        <w:t>Test purpose</w:t>
      </w:r>
      <w:bookmarkEnd w:id="1599"/>
      <w:bookmarkEnd w:id="1600"/>
      <w:bookmarkEnd w:id="1601"/>
      <w:bookmarkEnd w:id="1602"/>
      <w:bookmarkEnd w:id="1603"/>
      <w:bookmarkEnd w:id="1604"/>
      <w:bookmarkEnd w:id="1605"/>
      <w:bookmarkEnd w:id="1606"/>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1607" w:name="_Toc21101212"/>
      <w:bookmarkStart w:id="1608" w:name="_Toc29810251"/>
      <w:bookmarkStart w:id="1609" w:name="_Toc37273528"/>
      <w:bookmarkStart w:id="1610" w:name="_Toc45884845"/>
      <w:bookmarkStart w:id="1611" w:name="_Toc53182793"/>
      <w:bookmarkStart w:id="1612" w:name="_Toc58865187"/>
      <w:bookmarkStart w:id="1613" w:name="_Toc58866769"/>
      <w:bookmarkStart w:id="1614" w:name="_Toc66717802"/>
      <w:r w:rsidRPr="006F0B54">
        <w:rPr>
          <w:lang w:eastAsia="sv-SE"/>
        </w:rPr>
        <w:t>6.7.5</w:t>
      </w:r>
      <w:r w:rsidRPr="006F0B54">
        <w:rPr>
          <w:lang w:eastAsia="zh-CN"/>
        </w:rPr>
        <w:t>.2.4</w:t>
      </w:r>
      <w:r w:rsidRPr="006F0B54">
        <w:rPr>
          <w:lang w:eastAsia="sv-SE"/>
        </w:rPr>
        <w:tab/>
        <w:t>Method of test</w:t>
      </w:r>
      <w:bookmarkEnd w:id="1607"/>
      <w:bookmarkEnd w:id="1608"/>
      <w:bookmarkEnd w:id="1609"/>
      <w:bookmarkEnd w:id="1610"/>
      <w:bookmarkEnd w:id="1611"/>
      <w:bookmarkEnd w:id="1612"/>
      <w:bookmarkEnd w:id="1613"/>
      <w:bookmarkEnd w:id="1614"/>
    </w:p>
    <w:p w14:paraId="203A3394" w14:textId="77777777" w:rsidR="00972FED" w:rsidRPr="006F0B54" w:rsidRDefault="00972FED" w:rsidP="00972FED">
      <w:pPr>
        <w:pStyle w:val="H6"/>
        <w:rPr>
          <w:lang w:eastAsia="sv-SE"/>
        </w:rPr>
      </w:pPr>
      <w:bookmarkStart w:id="1615" w:name="_Toc21101213"/>
      <w:bookmarkStart w:id="1616" w:name="_Toc29810252"/>
      <w:bookmarkStart w:id="1617" w:name="_Toc37273529"/>
      <w:bookmarkStart w:id="1618" w:name="_Toc45884846"/>
      <w:r w:rsidRPr="006F0B54">
        <w:rPr>
          <w:lang w:eastAsia="sv-SE"/>
        </w:rPr>
        <w:t>6.7.5.2.4.1</w:t>
      </w:r>
      <w:r w:rsidRPr="006F0B54">
        <w:rPr>
          <w:lang w:eastAsia="sv-SE"/>
        </w:rPr>
        <w:tab/>
        <w:t>Initial conditions</w:t>
      </w:r>
      <w:bookmarkEnd w:id="1615"/>
      <w:bookmarkEnd w:id="1616"/>
      <w:bookmarkEnd w:id="1617"/>
      <w:bookmarkEnd w:id="161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1619" w:name="_Toc21101214"/>
      <w:bookmarkStart w:id="1620" w:name="_Toc29810253"/>
      <w:bookmarkStart w:id="1621" w:name="_Toc37273530"/>
      <w:bookmarkStart w:id="1622" w:name="_Toc45884847"/>
      <w:r w:rsidRPr="006F0B54">
        <w:rPr>
          <w:lang w:eastAsia="sv-SE"/>
        </w:rPr>
        <w:t>6.7.5.2.4.2</w:t>
      </w:r>
      <w:r w:rsidRPr="006F0B54">
        <w:rPr>
          <w:lang w:eastAsia="sv-SE"/>
        </w:rPr>
        <w:tab/>
        <w:t>Procedure</w:t>
      </w:r>
      <w:bookmarkEnd w:id="1619"/>
      <w:bookmarkEnd w:id="1620"/>
      <w:bookmarkEnd w:id="1621"/>
      <w:bookmarkEnd w:id="1622"/>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74A251D4" w14:textId="77777777" w:rsidR="00972FED" w:rsidRPr="006F0B54" w:rsidRDefault="00972FED" w:rsidP="00972FED">
      <w:pPr>
        <w:pStyle w:val="B1"/>
      </w:pPr>
      <w:r w:rsidRPr="006F0B54">
        <w:t>4)</w:t>
      </w:r>
      <w:r w:rsidRPr="006F0B54">
        <w:tab/>
        <w:t>The measurement device characteristics shall be:</w:t>
      </w:r>
    </w:p>
    <w:p w14:paraId="122A2A0E" w14:textId="77777777" w:rsidR="00972FED" w:rsidRPr="006F0B54" w:rsidRDefault="00972FED" w:rsidP="00972FED">
      <w:pPr>
        <w:pStyle w:val="B2"/>
        <w:rPr>
          <w:lang w:eastAsia="zh-CN"/>
        </w:rPr>
      </w:pPr>
      <w:r w:rsidRPr="006F0B54">
        <w:t>-</w:t>
      </w:r>
      <w:r w:rsidRPr="006F0B54">
        <w:tab/>
        <w:t>Detection mode: True RMS.</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1623" w:name="_Toc21101215"/>
      <w:bookmarkStart w:id="1624" w:name="_Toc29810254"/>
      <w:bookmarkStart w:id="1625" w:name="_Toc37273531"/>
      <w:bookmarkStart w:id="1626" w:name="_Toc45884848"/>
      <w:bookmarkStart w:id="1627" w:name="_Toc53182794"/>
      <w:bookmarkStart w:id="1628" w:name="_Toc58865188"/>
      <w:bookmarkStart w:id="1629" w:name="_Toc58866770"/>
      <w:bookmarkStart w:id="1630" w:name="_Toc66717803"/>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1623"/>
      <w:bookmarkEnd w:id="1624"/>
      <w:bookmarkEnd w:id="1625"/>
      <w:bookmarkEnd w:id="1626"/>
      <w:bookmarkEnd w:id="1627"/>
      <w:bookmarkEnd w:id="1628"/>
      <w:bookmarkEnd w:id="1629"/>
      <w:bookmarkEnd w:id="1630"/>
    </w:p>
    <w:p w14:paraId="3FF9CFCA" w14:textId="77777777" w:rsidR="00972FED" w:rsidRPr="006F0B54" w:rsidRDefault="00972FED" w:rsidP="00972FED">
      <w:pPr>
        <w:pStyle w:val="H6"/>
      </w:pPr>
      <w:bookmarkStart w:id="1631" w:name="_Toc21101216"/>
      <w:bookmarkStart w:id="1632" w:name="_Toc29810255"/>
      <w:bookmarkStart w:id="1633" w:name="_Toc37273532"/>
      <w:bookmarkStart w:id="1634" w:name="_Toc45884849"/>
      <w:r w:rsidRPr="006F0B54">
        <w:t>6.7.5.2.5.1</w:t>
      </w:r>
      <w:r w:rsidRPr="006F0B54">
        <w:tab/>
        <w:t xml:space="preserve">Test requirement for </w:t>
      </w:r>
      <w:r w:rsidRPr="001A1BA4">
        <w:rPr>
          <w:i/>
          <w:iCs/>
        </w:rPr>
        <w:t>BS type 1-O</w:t>
      </w:r>
      <w:bookmarkEnd w:id="1631"/>
      <w:bookmarkEnd w:id="1632"/>
      <w:bookmarkEnd w:id="1633"/>
      <w:bookmarkEnd w:id="1634"/>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1635" w:name="_Toc21101217"/>
      <w:bookmarkStart w:id="1636" w:name="_Toc29810256"/>
      <w:bookmarkStart w:id="1637" w:name="_Toc37273533"/>
      <w:bookmarkStart w:id="1638" w:name="_Toc45884850"/>
      <w:r w:rsidRPr="006F0B54">
        <w:t>6.7.5.2.5.2</w:t>
      </w:r>
      <w:r w:rsidRPr="006F0B54">
        <w:tab/>
        <w:t xml:space="preserve">Test requirement for </w:t>
      </w:r>
      <w:r w:rsidRPr="001A1BA4">
        <w:rPr>
          <w:i/>
          <w:iCs/>
        </w:rPr>
        <w:t>BS type 2-O</w:t>
      </w:r>
      <w:bookmarkEnd w:id="1635"/>
      <w:bookmarkEnd w:id="1636"/>
      <w:bookmarkEnd w:id="1637"/>
      <w:bookmarkEnd w:id="1638"/>
    </w:p>
    <w:p w14:paraId="736C3C3E" w14:textId="77777777" w:rsidR="00972FED" w:rsidRPr="006F0B54" w:rsidRDefault="00972FED" w:rsidP="00972FED">
      <w:pPr>
        <w:pStyle w:val="H6"/>
      </w:pPr>
      <w:bookmarkStart w:id="1639" w:name="_Toc21101218"/>
      <w:bookmarkStart w:id="1640" w:name="_Toc29810257"/>
      <w:bookmarkStart w:id="1641" w:name="_Toc37273534"/>
      <w:bookmarkStart w:id="1642" w:name="_Toc45884851"/>
      <w:r w:rsidRPr="006F0B54">
        <w:t>6.7.5.2.5.2.1</w:t>
      </w:r>
      <w:r w:rsidRPr="006F0B54">
        <w:tab/>
        <w:t>General</w:t>
      </w:r>
      <w:bookmarkEnd w:id="1639"/>
      <w:bookmarkEnd w:id="1640"/>
      <w:bookmarkEnd w:id="1641"/>
      <w:bookmarkEnd w:id="1642"/>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1643" w:name="_Toc21101219"/>
      <w:bookmarkStart w:id="1644" w:name="_Toc29810258"/>
      <w:bookmarkStart w:id="1645" w:name="_Toc37273535"/>
      <w:bookmarkStart w:id="1646" w:name="_Toc45884852"/>
      <w:r w:rsidRPr="006F0B54">
        <w:t>6.7.5.2.5.2.2</w:t>
      </w:r>
      <w:r w:rsidRPr="006F0B54">
        <w:tab/>
        <w:t>OTA transmitter spurious emissions (Category A)</w:t>
      </w:r>
      <w:bookmarkEnd w:id="1643"/>
      <w:bookmarkEnd w:id="1644"/>
      <w:bookmarkEnd w:id="1645"/>
      <w:bookmarkEnd w:id="1646"/>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1647" w:name="_Toc21101220"/>
      <w:bookmarkStart w:id="1648" w:name="_Toc29810259"/>
      <w:bookmarkStart w:id="1649" w:name="_Toc37273536"/>
      <w:bookmarkStart w:id="1650" w:name="_Toc45884853"/>
      <w:r w:rsidRPr="006F0B54">
        <w:t>6.7.5.2.5.2.3</w:t>
      </w:r>
      <w:r w:rsidRPr="006F0B54">
        <w:tab/>
        <w:t>OTA transmitter spurious emissions (Category B)</w:t>
      </w:r>
      <w:bookmarkEnd w:id="1647"/>
      <w:bookmarkEnd w:id="1648"/>
      <w:bookmarkEnd w:id="1649"/>
      <w:bookmarkEnd w:id="1650"/>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1651" w:name="_Toc21101221"/>
      <w:bookmarkStart w:id="1652" w:name="_Toc29810260"/>
      <w:bookmarkStart w:id="1653" w:name="_Toc37273537"/>
      <w:bookmarkStart w:id="1654" w:name="_Toc45884854"/>
      <w:bookmarkStart w:id="1655"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1656" w:name="_Toc58865189"/>
      <w:bookmarkStart w:id="1657" w:name="_Toc58866771"/>
      <w:bookmarkStart w:id="1658" w:name="_Toc66717804"/>
      <w:r w:rsidRPr="006F0B54">
        <w:t>6.7.5.3</w:t>
      </w:r>
      <w:r w:rsidRPr="006F0B54">
        <w:tab/>
        <w:t>Protection of the BS receiver of own or different BS</w:t>
      </w:r>
      <w:bookmarkEnd w:id="1651"/>
      <w:bookmarkEnd w:id="1652"/>
      <w:bookmarkEnd w:id="1653"/>
      <w:bookmarkEnd w:id="1654"/>
      <w:bookmarkEnd w:id="1655"/>
      <w:bookmarkEnd w:id="1656"/>
      <w:bookmarkEnd w:id="1657"/>
      <w:bookmarkEnd w:id="1658"/>
    </w:p>
    <w:p w14:paraId="6F57DF46" w14:textId="77777777" w:rsidR="00972FED" w:rsidRPr="006F0B54" w:rsidRDefault="00972FED" w:rsidP="00972FED">
      <w:pPr>
        <w:pStyle w:val="Heading5"/>
        <w:rPr>
          <w:lang w:eastAsia="sv-SE"/>
        </w:rPr>
      </w:pPr>
      <w:bookmarkStart w:id="1659" w:name="_Toc21101222"/>
      <w:bookmarkStart w:id="1660" w:name="_Toc29810261"/>
      <w:bookmarkStart w:id="1661" w:name="_Toc37273538"/>
      <w:bookmarkStart w:id="1662" w:name="_Toc45884855"/>
      <w:bookmarkStart w:id="1663" w:name="_Toc53182796"/>
      <w:bookmarkStart w:id="1664" w:name="_Toc58865190"/>
      <w:bookmarkStart w:id="1665" w:name="_Toc58866772"/>
      <w:bookmarkStart w:id="1666" w:name="_Toc66717805"/>
      <w:r w:rsidRPr="006F0B54">
        <w:rPr>
          <w:lang w:eastAsia="sv-SE"/>
        </w:rPr>
        <w:t>6.7.5.3.1</w:t>
      </w:r>
      <w:r w:rsidRPr="006F0B54">
        <w:rPr>
          <w:lang w:eastAsia="sv-SE"/>
        </w:rPr>
        <w:tab/>
        <w:t>Definition and applicability</w:t>
      </w:r>
      <w:bookmarkEnd w:id="1659"/>
      <w:bookmarkEnd w:id="1660"/>
      <w:bookmarkEnd w:id="1661"/>
      <w:bookmarkEnd w:id="1662"/>
      <w:bookmarkEnd w:id="1663"/>
      <w:bookmarkEnd w:id="1664"/>
      <w:bookmarkEnd w:id="1665"/>
      <w:bookmarkEnd w:id="1666"/>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1667" w:name="_Toc21101223"/>
      <w:bookmarkStart w:id="1668" w:name="_Toc29810262"/>
      <w:bookmarkStart w:id="1669" w:name="_Toc37273539"/>
      <w:bookmarkStart w:id="1670" w:name="_Toc45884856"/>
      <w:bookmarkStart w:id="1671" w:name="_Toc53182797"/>
      <w:bookmarkStart w:id="1672" w:name="_Toc58865191"/>
      <w:bookmarkStart w:id="1673" w:name="_Toc58866773"/>
      <w:bookmarkStart w:id="1674" w:name="_Toc66717806"/>
      <w:r w:rsidRPr="006F0B54">
        <w:rPr>
          <w:lang w:eastAsia="sv-SE"/>
        </w:rPr>
        <w:t>6.7.5.3.2</w:t>
      </w:r>
      <w:r w:rsidRPr="006F0B54">
        <w:rPr>
          <w:lang w:eastAsia="sv-SE"/>
        </w:rPr>
        <w:tab/>
      </w:r>
      <w:r w:rsidRPr="006F0B54">
        <w:rPr>
          <w:lang w:val="en-US" w:eastAsia="sv-SE"/>
        </w:rPr>
        <w:t>Minimum requirements</w:t>
      </w:r>
      <w:bookmarkEnd w:id="1667"/>
      <w:bookmarkEnd w:id="1668"/>
      <w:bookmarkEnd w:id="1669"/>
      <w:bookmarkEnd w:id="1670"/>
      <w:bookmarkEnd w:id="1671"/>
      <w:bookmarkEnd w:id="1672"/>
      <w:bookmarkEnd w:id="1673"/>
      <w:bookmarkEnd w:id="1674"/>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1675" w:name="_Toc21101224"/>
      <w:bookmarkStart w:id="1676" w:name="_Toc29810263"/>
      <w:bookmarkStart w:id="1677" w:name="_Toc37273540"/>
      <w:bookmarkStart w:id="1678" w:name="_Toc45884857"/>
      <w:bookmarkStart w:id="1679" w:name="_Toc53182798"/>
      <w:bookmarkStart w:id="1680" w:name="_Toc58865192"/>
      <w:bookmarkStart w:id="1681" w:name="_Toc58866774"/>
      <w:bookmarkStart w:id="1682" w:name="_Toc66717807"/>
      <w:r w:rsidRPr="006F0B54">
        <w:rPr>
          <w:lang w:eastAsia="sv-SE"/>
        </w:rPr>
        <w:t>6.7.5.3.3</w:t>
      </w:r>
      <w:r w:rsidRPr="006F0B54">
        <w:rPr>
          <w:lang w:eastAsia="sv-SE"/>
        </w:rPr>
        <w:tab/>
      </w:r>
      <w:r w:rsidRPr="006F0B54">
        <w:rPr>
          <w:lang w:val="en-US" w:eastAsia="sv-SE"/>
        </w:rPr>
        <w:t>Test purpose</w:t>
      </w:r>
      <w:bookmarkEnd w:id="1675"/>
      <w:bookmarkEnd w:id="1676"/>
      <w:bookmarkEnd w:id="1677"/>
      <w:bookmarkEnd w:id="1678"/>
      <w:bookmarkEnd w:id="1679"/>
      <w:bookmarkEnd w:id="1680"/>
      <w:bookmarkEnd w:id="1681"/>
      <w:bookmarkEnd w:id="1682"/>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1683" w:name="_Toc21101225"/>
      <w:bookmarkStart w:id="1684" w:name="_Toc29810264"/>
      <w:bookmarkStart w:id="1685" w:name="_Toc37273541"/>
      <w:bookmarkStart w:id="1686" w:name="_Toc45884858"/>
      <w:bookmarkStart w:id="1687" w:name="_Toc53182799"/>
      <w:bookmarkStart w:id="1688" w:name="_Toc58865193"/>
      <w:bookmarkStart w:id="1689" w:name="_Toc58866775"/>
      <w:bookmarkStart w:id="1690" w:name="_Toc66717808"/>
      <w:r w:rsidRPr="006F0B54">
        <w:rPr>
          <w:lang w:eastAsia="sv-SE"/>
        </w:rPr>
        <w:t>6.7.5.3.4</w:t>
      </w:r>
      <w:r w:rsidRPr="006F0B54">
        <w:rPr>
          <w:lang w:eastAsia="sv-SE"/>
        </w:rPr>
        <w:tab/>
      </w:r>
      <w:r w:rsidRPr="006F0B54">
        <w:rPr>
          <w:lang w:val="en-US" w:eastAsia="sv-SE"/>
        </w:rPr>
        <w:t>Method of test</w:t>
      </w:r>
      <w:bookmarkEnd w:id="1683"/>
      <w:bookmarkEnd w:id="1684"/>
      <w:bookmarkEnd w:id="1685"/>
      <w:bookmarkEnd w:id="1686"/>
      <w:bookmarkEnd w:id="1687"/>
      <w:bookmarkEnd w:id="1688"/>
      <w:bookmarkEnd w:id="1689"/>
      <w:bookmarkEnd w:id="1690"/>
    </w:p>
    <w:p w14:paraId="221F7BA2" w14:textId="77777777" w:rsidR="00972FED" w:rsidRPr="006F0B54" w:rsidRDefault="00972FED" w:rsidP="00972FED">
      <w:pPr>
        <w:pStyle w:val="H6"/>
      </w:pPr>
      <w:bookmarkStart w:id="1691" w:name="_Toc21101226"/>
      <w:bookmarkStart w:id="1692" w:name="_Toc29810265"/>
      <w:bookmarkStart w:id="1693" w:name="_Toc37273542"/>
      <w:bookmarkStart w:id="1694" w:name="_Toc45884859"/>
      <w:r w:rsidRPr="006F0B54">
        <w:t>6.7.5.3.4.1</w:t>
      </w:r>
      <w:r w:rsidRPr="006F0B54">
        <w:tab/>
        <w:t>Initial conditions</w:t>
      </w:r>
      <w:bookmarkEnd w:id="1691"/>
      <w:bookmarkEnd w:id="1692"/>
      <w:bookmarkEnd w:id="1693"/>
      <w:bookmarkEnd w:id="1694"/>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1695" w:name="_Toc21101227"/>
      <w:bookmarkStart w:id="1696" w:name="_Toc29810266"/>
      <w:bookmarkStart w:id="1697" w:name="_Toc37273543"/>
      <w:bookmarkStart w:id="1698" w:name="_Toc45884860"/>
      <w:r w:rsidRPr="006F0B54">
        <w:t>6.7.5.3.4.2</w:t>
      </w:r>
      <w:r w:rsidRPr="006F0B54">
        <w:tab/>
        <w:t>Procedure</w:t>
      </w:r>
      <w:bookmarkEnd w:id="1695"/>
      <w:bookmarkEnd w:id="1696"/>
      <w:bookmarkEnd w:id="1697"/>
      <w:bookmarkEnd w:id="1698"/>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1699" w:name="_Hlk508280732"/>
      <w:r w:rsidRPr="006F0B54">
        <w:t>depicted in annex E.1.3.</w:t>
      </w:r>
    </w:p>
    <w:bookmarkEnd w:id="1699"/>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3F4F36CE"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CF65673"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1700" w:name="_Toc21101228"/>
      <w:bookmarkStart w:id="1701" w:name="_Toc29810267"/>
      <w:bookmarkStart w:id="1702" w:name="_Toc37273544"/>
      <w:bookmarkStart w:id="1703" w:name="_Toc45884861"/>
      <w:bookmarkStart w:id="1704" w:name="_Toc53182800"/>
      <w:bookmarkStart w:id="1705" w:name="_Toc58865194"/>
      <w:bookmarkStart w:id="1706" w:name="_Toc58866776"/>
      <w:bookmarkStart w:id="1707" w:name="_Toc66717809"/>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1700"/>
      <w:bookmarkEnd w:id="1701"/>
      <w:bookmarkEnd w:id="1702"/>
      <w:bookmarkEnd w:id="1703"/>
      <w:bookmarkEnd w:id="1704"/>
      <w:bookmarkEnd w:id="1705"/>
      <w:bookmarkEnd w:id="1706"/>
      <w:bookmarkEnd w:id="1707"/>
    </w:p>
    <w:p w14:paraId="6FA15D57" w14:textId="77777777" w:rsidR="00972FED" w:rsidRPr="006F0B54" w:rsidRDefault="00972FED" w:rsidP="00972FED">
      <w:pPr>
        <w:pStyle w:val="H6"/>
      </w:pPr>
      <w:bookmarkStart w:id="1708" w:name="_Toc21101229"/>
      <w:bookmarkStart w:id="1709" w:name="_Toc29810268"/>
      <w:bookmarkStart w:id="1710" w:name="_Toc37273545"/>
      <w:bookmarkStart w:id="1711" w:name="_Toc45884862"/>
      <w:r w:rsidRPr="006F0B54">
        <w:t>6.7.5.3.5.1</w:t>
      </w:r>
      <w:r w:rsidRPr="006F0B54">
        <w:tab/>
        <w:t xml:space="preserve">Test requirement for </w:t>
      </w:r>
      <w:r w:rsidRPr="001A1BA4">
        <w:rPr>
          <w:i/>
          <w:iCs/>
        </w:rPr>
        <w:t>BS type 1-O</w:t>
      </w:r>
      <w:bookmarkEnd w:id="1708"/>
      <w:bookmarkEnd w:id="1709"/>
      <w:bookmarkEnd w:id="1710"/>
      <w:bookmarkEnd w:id="1711"/>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1712" w:name="_Toc21101230"/>
      <w:bookmarkStart w:id="1713" w:name="_Toc29810269"/>
      <w:bookmarkStart w:id="1714" w:name="_Toc37273546"/>
      <w:bookmarkStart w:id="1715" w:name="_Toc45884863"/>
      <w:bookmarkStart w:id="1716" w:name="_Toc53182801"/>
      <w:bookmarkStart w:id="1717" w:name="_Toc58865195"/>
      <w:bookmarkStart w:id="1718" w:name="_Toc58866777"/>
      <w:bookmarkStart w:id="1719" w:name="_Toc66717810"/>
      <w:r w:rsidRPr="006F0B54">
        <w:t>6.7.5.4</w:t>
      </w:r>
      <w:r w:rsidRPr="006F0B54">
        <w:tab/>
        <w:t>Additional spurious emissions requirements</w:t>
      </w:r>
      <w:bookmarkEnd w:id="1712"/>
      <w:bookmarkEnd w:id="1713"/>
      <w:bookmarkEnd w:id="1714"/>
      <w:bookmarkEnd w:id="1715"/>
      <w:bookmarkEnd w:id="1716"/>
      <w:bookmarkEnd w:id="1717"/>
      <w:bookmarkEnd w:id="1718"/>
      <w:bookmarkEnd w:id="1719"/>
    </w:p>
    <w:p w14:paraId="2778AC36" w14:textId="77777777" w:rsidR="00972FED" w:rsidRPr="006F0B54" w:rsidRDefault="00972FED" w:rsidP="00972FED">
      <w:pPr>
        <w:pStyle w:val="Heading5"/>
        <w:rPr>
          <w:lang w:eastAsia="sv-SE"/>
        </w:rPr>
      </w:pPr>
      <w:bookmarkStart w:id="1720" w:name="_Toc21101231"/>
      <w:bookmarkStart w:id="1721" w:name="_Toc29810270"/>
      <w:bookmarkStart w:id="1722" w:name="_Toc37273547"/>
      <w:bookmarkStart w:id="1723" w:name="_Toc45884864"/>
      <w:bookmarkStart w:id="1724" w:name="_Toc53182802"/>
      <w:bookmarkStart w:id="1725" w:name="_Toc58865196"/>
      <w:bookmarkStart w:id="1726" w:name="_Toc58866778"/>
      <w:bookmarkStart w:id="1727" w:name="_Toc66717811"/>
      <w:r w:rsidRPr="006F0B54">
        <w:rPr>
          <w:lang w:eastAsia="sv-SE"/>
        </w:rPr>
        <w:t>6.7.5.4.1</w:t>
      </w:r>
      <w:r w:rsidRPr="006F0B54">
        <w:rPr>
          <w:lang w:eastAsia="sv-SE"/>
        </w:rPr>
        <w:tab/>
        <w:t>Definition and applicability</w:t>
      </w:r>
      <w:bookmarkEnd w:id="1720"/>
      <w:bookmarkEnd w:id="1721"/>
      <w:bookmarkEnd w:id="1722"/>
      <w:bookmarkEnd w:id="1723"/>
      <w:bookmarkEnd w:id="1724"/>
      <w:bookmarkEnd w:id="1725"/>
      <w:bookmarkEnd w:id="1726"/>
      <w:bookmarkEnd w:id="1727"/>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1728" w:name="_Toc21101232"/>
      <w:bookmarkStart w:id="1729" w:name="_Toc29810271"/>
      <w:bookmarkStart w:id="1730" w:name="_Toc37273548"/>
      <w:bookmarkStart w:id="1731" w:name="_Toc45884865"/>
      <w:bookmarkStart w:id="1732" w:name="_Toc53182803"/>
      <w:bookmarkStart w:id="1733" w:name="_Toc58865197"/>
      <w:bookmarkStart w:id="1734" w:name="_Toc58866779"/>
      <w:bookmarkStart w:id="1735" w:name="_Toc66717812"/>
      <w:r w:rsidRPr="006F0B54">
        <w:rPr>
          <w:lang w:eastAsia="sv-SE"/>
        </w:rPr>
        <w:t>6.7.5.4.2</w:t>
      </w:r>
      <w:r w:rsidRPr="006F0B54">
        <w:rPr>
          <w:lang w:eastAsia="sv-SE"/>
        </w:rPr>
        <w:tab/>
        <w:t>Minimum Requirement</w:t>
      </w:r>
      <w:bookmarkEnd w:id="1728"/>
      <w:bookmarkEnd w:id="1729"/>
      <w:bookmarkEnd w:id="1730"/>
      <w:bookmarkEnd w:id="1731"/>
      <w:bookmarkEnd w:id="1732"/>
      <w:bookmarkEnd w:id="1733"/>
      <w:bookmarkEnd w:id="1734"/>
      <w:bookmarkEnd w:id="173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1736" w:name="_Toc21101233"/>
      <w:bookmarkStart w:id="1737" w:name="_Toc29810272"/>
      <w:bookmarkStart w:id="1738" w:name="_Toc37273549"/>
      <w:bookmarkStart w:id="1739" w:name="_Toc45884866"/>
      <w:bookmarkStart w:id="1740" w:name="_Toc53182804"/>
      <w:bookmarkStart w:id="1741" w:name="_Toc58865198"/>
      <w:bookmarkStart w:id="1742" w:name="_Toc58866780"/>
      <w:bookmarkStart w:id="1743" w:name="_Toc66717813"/>
      <w:r w:rsidRPr="006F0B54">
        <w:rPr>
          <w:lang w:eastAsia="sv-SE"/>
        </w:rPr>
        <w:t>6.7.5.4.3</w:t>
      </w:r>
      <w:r w:rsidRPr="006F0B54">
        <w:rPr>
          <w:lang w:eastAsia="sv-SE"/>
        </w:rPr>
        <w:tab/>
        <w:t>Test purpose</w:t>
      </w:r>
      <w:bookmarkEnd w:id="1736"/>
      <w:bookmarkEnd w:id="1737"/>
      <w:bookmarkEnd w:id="1738"/>
      <w:bookmarkEnd w:id="1739"/>
      <w:bookmarkEnd w:id="1740"/>
      <w:bookmarkEnd w:id="1741"/>
      <w:bookmarkEnd w:id="1742"/>
      <w:bookmarkEnd w:id="1743"/>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1744" w:name="_Toc21101234"/>
      <w:bookmarkStart w:id="1745" w:name="_Toc29810273"/>
      <w:bookmarkStart w:id="1746" w:name="_Toc37273550"/>
      <w:bookmarkStart w:id="1747" w:name="_Toc45884867"/>
      <w:bookmarkStart w:id="1748" w:name="_Toc53182805"/>
      <w:bookmarkStart w:id="1749" w:name="_Toc58865199"/>
      <w:bookmarkStart w:id="1750" w:name="_Toc58866781"/>
      <w:bookmarkStart w:id="1751" w:name="_Toc66717814"/>
      <w:r w:rsidRPr="006F0B54">
        <w:rPr>
          <w:lang w:eastAsia="sv-SE"/>
        </w:rPr>
        <w:t>6.7.5</w:t>
      </w:r>
      <w:r w:rsidRPr="006F0B54">
        <w:rPr>
          <w:lang w:eastAsia="zh-CN"/>
        </w:rPr>
        <w:t>.4.4</w:t>
      </w:r>
      <w:r w:rsidRPr="006F0B54">
        <w:rPr>
          <w:lang w:eastAsia="sv-SE"/>
        </w:rPr>
        <w:tab/>
        <w:t>Method of test</w:t>
      </w:r>
      <w:bookmarkEnd w:id="1744"/>
      <w:bookmarkEnd w:id="1745"/>
      <w:bookmarkEnd w:id="1746"/>
      <w:bookmarkEnd w:id="1747"/>
      <w:bookmarkEnd w:id="1748"/>
      <w:bookmarkEnd w:id="1749"/>
      <w:bookmarkEnd w:id="1750"/>
      <w:bookmarkEnd w:id="1751"/>
    </w:p>
    <w:p w14:paraId="74E62A91" w14:textId="77777777" w:rsidR="00972FED" w:rsidRPr="006F0B54" w:rsidRDefault="00972FED" w:rsidP="00972FED">
      <w:pPr>
        <w:pStyle w:val="H6"/>
        <w:rPr>
          <w:lang w:eastAsia="sv-SE"/>
        </w:rPr>
      </w:pPr>
      <w:bookmarkStart w:id="1752" w:name="_Toc21101235"/>
      <w:bookmarkStart w:id="1753" w:name="_Toc29810274"/>
      <w:bookmarkStart w:id="1754" w:name="_Toc37273551"/>
      <w:bookmarkStart w:id="1755" w:name="_Toc45884868"/>
      <w:r w:rsidRPr="006F0B54">
        <w:rPr>
          <w:lang w:eastAsia="sv-SE"/>
        </w:rPr>
        <w:t>6.7.5.4.4.1</w:t>
      </w:r>
      <w:r w:rsidRPr="006F0B54">
        <w:rPr>
          <w:lang w:eastAsia="sv-SE"/>
        </w:rPr>
        <w:tab/>
        <w:t>Initial conditions</w:t>
      </w:r>
      <w:bookmarkEnd w:id="1752"/>
      <w:bookmarkEnd w:id="1753"/>
      <w:bookmarkEnd w:id="1754"/>
      <w:bookmarkEnd w:id="1755"/>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1756" w:name="_Toc21101236"/>
      <w:bookmarkStart w:id="1757" w:name="_Toc29810275"/>
      <w:bookmarkStart w:id="1758"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1759" w:name="_Toc45884869"/>
      <w:r w:rsidRPr="006F0B54">
        <w:rPr>
          <w:lang w:eastAsia="sv-SE"/>
        </w:rPr>
        <w:t>6.7.5.4.4.2</w:t>
      </w:r>
      <w:r w:rsidRPr="006F0B54">
        <w:rPr>
          <w:lang w:eastAsia="sv-SE"/>
        </w:rPr>
        <w:tab/>
        <w:t>Procedure</w:t>
      </w:r>
      <w:bookmarkEnd w:id="1756"/>
      <w:bookmarkEnd w:id="1757"/>
      <w:bookmarkEnd w:id="1758"/>
      <w:bookmarkEnd w:id="1759"/>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6F5CEFF" w14:textId="77777777" w:rsidR="00972FED" w:rsidRPr="006F0B54" w:rsidRDefault="00972FED" w:rsidP="00972FED">
      <w:pPr>
        <w:pStyle w:val="B1"/>
      </w:pPr>
      <w:r w:rsidRPr="006F0B54">
        <w:t>4)</w:t>
      </w:r>
      <w:r w:rsidRPr="006F0B54">
        <w:tab/>
        <w:t>The measurement device characteristics shall be:</w:t>
      </w:r>
    </w:p>
    <w:p w14:paraId="0F12E4D5" w14:textId="77777777" w:rsidR="00972FED" w:rsidRPr="006F0B54" w:rsidRDefault="00972FED" w:rsidP="00972FED">
      <w:pPr>
        <w:pStyle w:val="B2"/>
        <w:rPr>
          <w:lang w:eastAsia="zh-CN"/>
        </w:rPr>
      </w:pPr>
      <w:r w:rsidRPr="006F0B54">
        <w:t>-</w:t>
      </w:r>
      <w:r w:rsidRPr="006F0B54">
        <w:tab/>
        <w:t>Detection mode: True RMS.</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1760" w:name="_Toc21101237"/>
      <w:bookmarkStart w:id="1761" w:name="_Toc29810276"/>
      <w:bookmarkStart w:id="1762" w:name="_Toc37273553"/>
      <w:bookmarkStart w:id="1763" w:name="_Toc45884870"/>
      <w:bookmarkStart w:id="1764" w:name="_Toc53182806"/>
      <w:bookmarkStart w:id="1765" w:name="_Toc58865200"/>
      <w:bookmarkStart w:id="1766" w:name="_Toc58866782"/>
      <w:bookmarkStart w:id="1767" w:name="_Toc66717815"/>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1760"/>
      <w:bookmarkEnd w:id="1761"/>
      <w:bookmarkEnd w:id="1762"/>
      <w:bookmarkEnd w:id="1763"/>
      <w:bookmarkEnd w:id="1764"/>
      <w:bookmarkEnd w:id="1765"/>
      <w:bookmarkEnd w:id="1766"/>
      <w:bookmarkEnd w:id="1767"/>
    </w:p>
    <w:p w14:paraId="278A88DE" w14:textId="77777777" w:rsidR="00972FED" w:rsidRPr="006F0B54" w:rsidRDefault="00972FED" w:rsidP="00972FED">
      <w:pPr>
        <w:pStyle w:val="H6"/>
        <w:rPr>
          <w:lang w:eastAsia="sv-SE"/>
        </w:rPr>
      </w:pPr>
      <w:bookmarkStart w:id="1768" w:name="_Toc21101238"/>
      <w:bookmarkStart w:id="1769" w:name="_Toc29810277"/>
      <w:bookmarkStart w:id="1770" w:name="_Toc37273554"/>
      <w:bookmarkStart w:id="1771" w:name="_Toc45884871"/>
      <w:r w:rsidRPr="006F0B54">
        <w:t>6.7.5.4.5.1</w:t>
      </w:r>
      <w:r w:rsidRPr="006F0B54">
        <w:tab/>
        <w:t xml:space="preserve">Test requirement for </w:t>
      </w:r>
      <w:r w:rsidRPr="001A1BA4">
        <w:rPr>
          <w:i/>
          <w:iCs/>
        </w:rPr>
        <w:t>BS type 1-O</w:t>
      </w:r>
      <w:bookmarkEnd w:id="1768"/>
      <w:bookmarkEnd w:id="1769"/>
      <w:bookmarkEnd w:id="1770"/>
      <w:bookmarkEnd w:id="1771"/>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334641FA" w14:textId="77777777" w:rsidR="00972FED" w:rsidRPr="006F0B54" w:rsidRDefault="00972FED" w:rsidP="00972FED">
      <w:pPr>
        <w:rPr>
          <w:lang w:val="en-US"/>
        </w:rPr>
      </w:pPr>
      <w:r w:rsidRPr="006F0B54">
        <w:rPr>
          <w:lang w:val="en-US"/>
        </w:rPr>
        <w:t xml:space="preserve">In certain regions, the following requirement may apply to BS operating in Band n50 and n75 within 1432-1452 MHz, and in Band n51 and Band n76. Emissions shall not exceed the test levels specified in table </w:t>
      </w:r>
      <w:r w:rsidRPr="006F0B54">
        <w:t>6.7.5.4.5</w:t>
      </w:r>
      <w:r w:rsidRPr="006F0B54">
        <w:rPr>
          <w:lang w:val="en-US"/>
        </w:rPr>
        <w:t xml:space="preserve">-3. </w:t>
      </w:r>
      <w:r w:rsidRPr="006F0B54">
        <w:rPr>
          <w:rFonts w:cs="v3.8.0"/>
        </w:rPr>
        <w:t>This requirement is also applicable at</w:t>
      </w:r>
      <w:r w:rsidRPr="006F0B54">
        <w:t xml:space="preserve"> </w:t>
      </w:r>
      <w:r w:rsidRPr="006F0B54">
        <w:rPr>
          <w:rFonts w:cs="v3.8.0"/>
        </w:rPr>
        <w:t xml:space="preserve">the frequency range from </w:t>
      </w:r>
      <w:r w:rsidRPr="006F0B54">
        <w:t>Δf</w:t>
      </w:r>
      <w:r w:rsidRPr="006F0B54">
        <w:rPr>
          <w:vertAlign w:val="subscript"/>
        </w:rPr>
        <w:t>OBUE</w:t>
      </w:r>
      <w:r w:rsidRPr="006F0B54" w:rsidDel="003E640A">
        <w:rPr>
          <w:rFonts w:cs="v3.8.0"/>
        </w:rPr>
        <w:t xml:space="preserve"> </w:t>
      </w:r>
      <w:r w:rsidRPr="006F0B54">
        <w:rPr>
          <w:rFonts w:cs="v3.8.0"/>
        </w:rPr>
        <w:t xml:space="preserve">below the lowest frequency of the BS downlink </w:t>
      </w:r>
      <w:r w:rsidRPr="006F0B54">
        <w:rPr>
          <w:rFonts w:cs="v3.8.0"/>
          <w:i/>
        </w:rPr>
        <w:t>operating band</w:t>
      </w:r>
      <w:r w:rsidRPr="006F0B54">
        <w:rPr>
          <w:rFonts w:cs="v3.8.0"/>
        </w:rPr>
        <w:t xml:space="preserve"> up to </w:t>
      </w:r>
      <w:r w:rsidRPr="006F0B54">
        <w:t>Δf</w:t>
      </w:r>
      <w:r w:rsidRPr="006F0B54">
        <w:rPr>
          <w:vertAlign w:val="subscript"/>
        </w:rPr>
        <w:t>OBUE</w:t>
      </w:r>
      <w:r w:rsidRPr="006F0B54" w:rsidDel="003E640A">
        <w:rPr>
          <w:rFonts w:cs="v3.8.0"/>
        </w:rPr>
        <w:t xml:space="preserve"> </w:t>
      </w:r>
      <w:r w:rsidRPr="006F0B54">
        <w:rPr>
          <w:rFonts w:cs="v3.8.0"/>
        </w:rPr>
        <w:t xml:space="preserve">above the highest frequency of the BS downlink </w:t>
      </w:r>
      <w:r w:rsidRPr="006F0B54">
        <w:rPr>
          <w:rFonts w:cs="v3.8.0"/>
          <w:i/>
        </w:rPr>
        <w:t>operating band</w:t>
      </w:r>
      <w:r w:rsidRPr="006F0B54">
        <w:rPr>
          <w:rFonts w:cs="v3.8.0"/>
        </w:rPr>
        <w:t>.</w:t>
      </w:r>
    </w:p>
    <w:p w14:paraId="295DDAB4" w14:textId="77777777" w:rsidR="00972FED" w:rsidRPr="006F0B54" w:rsidRDefault="00972FED" w:rsidP="00972FED">
      <w:pPr>
        <w:pStyle w:val="TH"/>
        <w:rPr>
          <w:lang w:val="en-US" w:eastAsia="zh-CN"/>
        </w:rPr>
      </w:pPr>
      <w:r w:rsidRPr="006F0B54">
        <w:t>Table 6.7.5.4.5</w:t>
      </w:r>
      <w:r w:rsidRPr="006F0B54">
        <w:rPr>
          <w:lang w:val="en-US"/>
        </w:rPr>
        <w:t>-3</w:t>
      </w:r>
      <w:r w:rsidRPr="006F0B54">
        <w:t xml:space="preserve">: Additional operating band unwanted emission test limits for BS operating in </w:t>
      </w:r>
      <w:r w:rsidRPr="006F0B54">
        <w:rPr>
          <w:lang w:val="en-US" w:eastAsia="zh-CN"/>
        </w:rPr>
        <w:t>Band n50 and n75 within 1432-1452 MHz</w:t>
      </w:r>
      <w:r w:rsidRPr="006F0B54">
        <w:t>,</w:t>
      </w:r>
      <w:r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972FED" w:rsidRPr="006F0B54" w14:paraId="054D7C52" w14:textId="77777777" w:rsidTr="00972FED">
        <w:trPr>
          <w:cantSplit/>
          <w:jc w:val="center"/>
        </w:trPr>
        <w:tc>
          <w:tcPr>
            <w:tcW w:w="3041" w:type="dxa"/>
            <w:tcBorders>
              <w:top w:val="single" w:sz="4" w:space="0" w:color="auto"/>
              <w:left w:val="single" w:sz="4" w:space="0" w:color="auto"/>
              <w:bottom w:val="single" w:sz="4" w:space="0" w:color="auto"/>
              <w:right w:val="single" w:sz="4" w:space="0" w:color="auto"/>
            </w:tcBorders>
          </w:tcPr>
          <w:p w14:paraId="109BFECA" w14:textId="77777777" w:rsidR="00972FED" w:rsidRPr="006F0B54" w:rsidRDefault="00972FED" w:rsidP="00972FED">
            <w:pPr>
              <w:pStyle w:val="TAH"/>
            </w:pPr>
            <w:r w:rsidRPr="006F0B54">
              <w:t>Filter centre frequency, F</w:t>
            </w:r>
            <w:r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B8A453A" w14:textId="77777777" w:rsidR="00972FED" w:rsidRPr="006F0B54" w:rsidRDefault="00972FED" w:rsidP="00972FED">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128EA49B" w14:textId="77777777" w:rsidR="00972FED" w:rsidRPr="006F0B54" w:rsidRDefault="00972FED" w:rsidP="00972FED">
            <w:pPr>
              <w:pStyle w:val="TAH"/>
            </w:pPr>
            <w:r w:rsidRPr="006F0B54">
              <w:t>Measurement bandwidth</w:t>
            </w:r>
          </w:p>
        </w:tc>
      </w:tr>
      <w:tr w:rsidR="00972FED" w:rsidRPr="006F0B54" w14:paraId="3595B8DC" w14:textId="77777777" w:rsidTr="00972FED">
        <w:trPr>
          <w:cantSplit/>
          <w:jc w:val="center"/>
        </w:trPr>
        <w:tc>
          <w:tcPr>
            <w:tcW w:w="3041" w:type="dxa"/>
            <w:tcBorders>
              <w:top w:val="single" w:sz="4" w:space="0" w:color="auto"/>
              <w:left w:val="single" w:sz="4" w:space="0" w:color="auto"/>
              <w:bottom w:val="single" w:sz="4" w:space="0" w:color="auto"/>
              <w:right w:val="single" w:sz="4" w:space="0" w:color="auto"/>
            </w:tcBorders>
          </w:tcPr>
          <w:p w14:paraId="08A6F723" w14:textId="77777777" w:rsidR="00972FED" w:rsidRPr="006F0B54" w:rsidRDefault="00972FED" w:rsidP="00972FED">
            <w:pPr>
              <w:pStyle w:val="TAC"/>
            </w:pPr>
            <w:r w:rsidRPr="006F0B54">
              <w:t>F</w:t>
            </w:r>
            <w:r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863A6AD" w14:textId="77777777" w:rsidR="00972FED" w:rsidRPr="006F0B54" w:rsidRDefault="00972FED" w:rsidP="00972FED">
            <w:pPr>
              <w:pStyle w:val="TAC"/>
            </w:pPr>
            <w:r w:rsidRPr="006F0B54">
              <w:t>-39.4</w:t>
            </w:r>
          </w:p>
        </w:tc>
        <w:tc>
          <w:tcPr>
            <w:tcW w:w="1642" w:type="dxa"/>
            <w:tcBorders>
              <w:top w:val="single" w:sz="4" w:space="0" w:color="auto"/>
              <w:left w:val="single" w:sz="4" w:space="0" w:color="auto"/>
              <w:bottom w:val="single" w:sz="4" w:space="0" w:color="auto"/>
              <w:right w:val="single" w:sz="4" w:space="0" w:color="auto"/>
            </w:tcBorders>
          </w:tcPr>
          <w:p w14:paraId="71FDEDB9" w14:textId="77777777" w:rsidR="00972FED" w:rsidRPr="006F0B54" w:rsidRDefault="00972FED" w:rsidP="00972FED">
            <w:pPr>
              <w:pStyle w:val="TAC"/>
            </w:pPr>
            <w:r w:rsidRPr="006F0B54">
              <w:t>27 MHz</w:t>
            </w:r>
          </w:p>
        </w:tc>
      </w:tr>
    </w:tbl>
    <w:p w14:paraId="4BE1A411" w14:textId="77777777" w:rsidR="00972FED" w:rsidRPr="006F0B54" w:rsidRDefault="00972FED" w:rsidP="00972FED"/>
    <w:p w14:paraId="2A5FF958" w14:textId="77777777" w:rsidR="00972FED" w:rsidRPr="006F0B54" w:rsidRDefault="00972FED" w:rsidP="00972FED">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 filter bandwidth according to table 6.7.5.4.5</w:t>
      </w:r>
      <w:r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3EED5E4A" w14:textId="77777777" w:rsidR="00972FED" w:rsidRPr="006F0B54" w:rsidRDefault="00972FED" w:rsidP="00972FED">
      <w:pPr>
        <w:pStyle w:val="TH"/>
      </w:pPr>
      <w:r w:rsidRPr="006F0B54">
        <w:t>Table 6.7.5.4.5</w:t>
      </w:r>
      <w:r w:rsidRPr="006F0B54">
        <w:rPr>
          <w:lang w:val="en-US"/>
        </w:rPr>
        <w:t>-</w:t>
      </w:r>
      <w:r w:rsidRPr="006F0B5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972FED" w:rsidRPr="006F0B54" w14:paraId="7AF1008C" w14:textId="77777777" w:rsidTr="00972FED">
        <w:trPr>
          <w:cantSplit/>
          <w:jc w:val="center"/>
        </w:trPr>
        <w:tc>
          <w:tcPr>
            <w:tcW w:w="3023" w:type="dxa"/>
          </w:tcPr>
          <w:p w14:paraId="33471500" w14:textId="77777777" w:rsidR="00972FED" w:rsidRPr="006F0B54" w:rsidRDefault="00972FED" w:rsidP="00972FED">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48FD6BDA" w14:textId="77777777" w:rsidR="00972FED" w:rsidRPr="006F0B54" w:rsidRDefault="00972FED" w:rsidP="00972FED">
            <w:pPr>
              <w:pStyle w:val="TAH"/>
              <w:rPr>
                <w:rFonts w:cs="Arial"/>
                <w:lang w:eastAsia="en-GB"/>
              </w:rPr>
            </w:pPr>
            <w:r w:rsidRPr="006F0B54">
              <w:rPr>
                <w:rFonts w:cs="Arial"/>
                <w:lang w:eastAsia="en-GB"/>
              </w:rPr>
              <w:t>Declared emission level (dBm)</w:t>
            </w:r>
          </w:p>
        </w:tc>
        <w:tc>
          <w:tcPr>
            <w:tcW w:w="1939" w:type="dxa"/>
          </w:tcPr>
          <w:p w14:paraId="3D1F75A5" w14:textId="77777777" w:rsidR="00972FED" w:rsidRPr="006F0B54" w:rsidRDefault="00972FED" w:rsidP="00972FED">
            <w:pPr>
              <w:pStyle w:val="TAH"/>
              <w:rPr>
                <w:rFonts w:cs="Arial"/>
                <w:lang w:eastAsia="en-GB"/>
              </w:rPr>
            </w:pPr>
            <w:r w:rsidRPr="006F0B54">
              <w:rPr>
                <w:rFonts w:cs="Arial"/>
                <w:lang w:eastAsia="en-GB"/>
              </w:rPr>
              <w:t>Measurement bandwidth</w:t>
            </w:r>
          </w:p>
        </w:tc>
      </w:tr>
      <w:tr w:rsidR="00972FED" w:rsidRPr="006F0B54" w14:paraId="3DDF9880" w14:textId="77777777" w:rsidTr="00972FED">
        <w:trPr>
          <w:cantSplit/>
          <w:jc w:val="center"/>
        </w:trPr>
        <w:tc>
          <w:tcPr>
            <w:tcW w:w="3023" w:type="dxa"/>
          </w:tcPr>
          <w:p w14:paraId="0AAEF140" w14:textId="77777777" w:rsidR="00972FED" w:rsidRPr="006F0B54" w:rsidRDefault="00972FED" w:rsidP="00972FED">
            <w:pPr>
              <w:pStyle w:val="TAC"/>
              <w:rPr>
                <w:lang w:eastAsia="en-GB"/>
              </w:rPr>
            </w:pPr>
            <w:r w:rsidRPr="006F0B54">
              <w:rPr>
                <w:lang w:eastAsia="en-GB"/>
              </w:rPr>
              <w:t xml:space="preserve">1518.5 MHz </w:t>
            </w:r>
            <w:r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Pr="006F0B54">
              <w:rPr>
                <w:rFonts w:cs="Arial"/>
                <w:lang w:eastAsia="en-GB"/>
              </w:rPr>
              <w:t>≤</w:t>
            </w:r>
            <w:r w:rsidRPr="006F0B54">
              <w:rPr>
                <w:lang w:eastAsia="en-GB"/>
              </w:rPr>
              <w:t xml:space="preserve"> 1519.5 MHz</w:t>
            </w:r>
          </w:p>
        </w:tc>
        <w:tc>
          <w:tcPr>
            <w:tcW w:w="1939" w:type="dxa"/>
          </w:tcPr>
          <w:p w14:paraId="7469D76C" w14:textId="77777777" w:rsidR="00972FED" w:rsidRPr="006F0B54" w:rsidRDefault="00972FED" w:rsidP="00972FED">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1B7A4CC3" w14:textId="77777777" w:rsidR="00972FED" w:rsidRPr="006F0B54" w:rsidRDefault="00972FED" w:rsidP="00972FED">
            <w:pPr>
              <w:pStyle w:val="TAC"/>
              <w:rPr>
                <w:lang w:eastAsia="en-GB"/>
              </w:rPr>
            </w:pPr>
            <w:r w:rsidRPr="006F0B54">
              <w:rPr>
                <w:lang w:eastAsia="en-GB"/>
              </w:rPr>
              <w:t>1 MHz</w:t>
            </w:r>
          </w:p>
        </w:tc>
      </w:tr>
      <w:tr w:rsidR="00972FED" w:rsidRPr="006F0B54" w14:paraId="7600E787" w14:textId="77777777" w:rsidTr="00972FED">
        <w:trPr>
          <w:cantSplit/>
          <w:jc w:val="center"/>
        </w:trPr>
        <w:tc>
          <w:tcPr>
            <w:tcW w:w="3023" w:type="dxa"/>
          </w:tcPr>
          <w:p w14:paraId="45EA412A" w14:textId="77777777" w:rsidR="00972FED" w:rsidRPr="006F0B54" w:rsidRDefault="00972FED" w:rsidP="00972FED">
            <w:pPr>
              <w:pStyle w:val="TAC"/>
              <w:rPr>
                <w:lang w:eastAsia="en-GB"/>
              </w:rPr>
            </w:pPr>
            <w:r w:rsidRPr="006F0B54">
              <w:rPr>
                <w:lang w:eastAsia="en-GB"/>
              </w:rPr>
              <w:t xml:space="preserve">1520.5 MHz </w:t>
            </w:r>
            <w:r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Pr="006F0B54">
              <w:rPr>
                <w:rFonts w:cs="Arial"/>
                <w:lang w:eastAsia="en-GB"/>
              </w:rPr>
              <w:t>≤</w:t>
            </w:r>
            <w:r w:rsidRPr="006F0B54">
              <w:rPr>
                <w:lang w:eastAsia="en-GB"/>
              </w:rPr>
              <w:t xml:space="preserve"> 1558.5 MHz</w:t>
            </w:r>
          </w:p>
        </w:tc>
        <w:tc>
          <w:tcPr>
            <w:tcW w:w="1939" w:type="dxa"/>
          </w:tcPr>
          <w:p w14:paraId="46D2B9DB" w14:textId="77777777" w:rsidR="00972FED" w:rsidRPr="006F0B54" w:rsidRDefault="00972FED" w:rsidP="00972FED">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1D30D8FB" w14:textId="77777777" w:rsidR="00972FED" w:rsidRPr="006F0B54" w:rsidRDefault="00972FED" w:rsidP="00972FED">
            <w:pPr>
              <w:pStyle w:val="TAC"/>
              <w:rPr>
                <w:lang w:eastAsia="en-GB"/>
              </w:rPr>
            </w:pPr>
            <w:r w:rsidRPr="006F0B54">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1772" w:name="_Toc45884872"/>
      <w:bookmarkStart w:id="1773" w:name="_Hlk40357176"/>
      <w:r>
        <w:t>6.7.5.4.5.2</w:t>
      </w:r>
      <w:r>
        <w:tab/>
        <w:t xml:space="preserve">Test requirement for </w:t>
      </w:r>
      <w:r w:rsidRPr="001A1BA4">
        <w:rPr>
          <w:i/>
          <w:iCs/>
        </w:rPr>
        <w:t>BS type 2-O</w:t>
      </w:r>
      <w:bookmarkEnd w:id="1772"/>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773"/>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1774" w:name="_Toc21101239"/>
      <w:bookmarkStart w:id="1775" w:name="_Toc29810278"/>
      <w:bookmarkStart w:id="1776" w:name="_Toc37273555"/>
      <w:bookmarkStart w:id="1777" w:name="_Toc45884873"/>
      <w:bookmarkStart w:id="1778" w:name="_Toc53182807"/>
      <w:bookmarkStart w:id="1779" w:name="_Toc58865201"/>
      <w:bookmarkStart w:id="1780" w:name="_Toc58866783"/>
      <w:bookmarkStart w:id="1781" w:name="_Toc66717816"/>
      <w:r w:rsidRPr="006F0B54">
        <w:t>6.7.5.5</w:t>
      </w:r>
      <w:r w:rsidRPr="006F0B54">
        <w:tab/>
      </w:r>
      <w:r w:rsidRPr="006F0B54">
        <w:rPr>
          <w:lang w:val="en-US"/>
        </w:rPr>
        <w:t>Co-location requirements</w:t>
      </w:r>
      <w:bookmarkEnd w:id="1774"/>
      <w:bookmarkEnd w:id="1775"/>
      <w:bookmarkEnd w:id="1776"/>
      <w:bookmarkEnd w:id="1777"/>
      <w:bookmarkEnd w:id="1778"/>
      <w:bookmarkEnd w:id="1779"/>
      <w:bookmarkEnd w:id="1780"/>
      <w:bookmarkEnd w:id="1781"/>
    </w:p>
    <w:p w14:paraId="07A2A2AA" w14:textId="77777777" w:rsidR="00972FED" w:rsidRPr="006F0B54" w:rsidRDefault="00972FED" w:rsidP="00972FED">
      <w:pPr>
        <w:pStyle w:val="Heading5"/>
        <w:rPr>
          <w:lang w:eastAsia="sv-SE"/>
        </w:rPr>
      </w:pPr>
      <w:bookmarkStart w:id="1782" w:name="_Toc21101240"/>
      <w:bookmarkStart w:id="1783" w:name="_Toc29810279"/>
      <w:bookmarkStart w:id="1784" w:name="_Toc37273556"/>
      <w:bookmarkStart w:id="1785" w:name="_Toc45884874"/>
      <w:bookmarkStart w:id="1786" w:name="_Toc53182808"/>
      <w:bookmarkStart w:id="1787" w:name="_Toc58865202"/>
      <w:bookmarkStart w:id="1788" w:name="_Toc58866784"/>
      <w:bookmarkStart w:id="1789" w:name="_Toc66717817"/>
      <w:r w:rsidRPr="006F0B54">
        <w:rPr>
          <w:lang w:eastAsia="sv-SE"/>
        </w:rPr>
        <w:t>6.7.5.5.1</w:t>
      </w:r>
      <w:r w:rsidRPr="006F0B54">
        <w:rPr>
          <w:lang w:eastAsia="sv-SE"/>
        </w:rPr>
        <w:tab/>
        <w:t>Definition and applicability</w:t>
      </w:r>
      <w:bookmarkEnd w:id="1782"/>
      <w:bookmarkEnd w:id="1783"/>
      <w:bookmarkEnd w:id="1784"/>
      <w:bookmarkEnd w:id="1785"/>
      <w:bookmarkEnd w:id="1786"/>
      <w:bookmarkEnd w:id="1787"/>
      <w:bookmarkEnd w:id="1788"/>
      <w:bookmarkEnd w:id="1789"/>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1790" w:name="_Toc21101241"/>
      <w:bookmarkStart w:id="1791" w:name="_Toc29810280"/>
      <w:bookmarkStart w:id="1792" w:name="_Toc37273557"/>
      <w:bookmarkStart w:id="1793" w:name="_Toc45884875"/>
      <w:bookmarkStart w:id="1794" w:name="_Toc53182809"/>
      <w:bookmarkStart w:id="1795" w:name="_Toc58865203"/>
      <w:bookmarkStart w:id="1796" w:name="_Toc58866785"/>
      <w:bookmarkStart w:id="1797" w:name="_Toc66717818"/>
      <w:r w:rsidRPr="006F0B54">
        <w:rPr>
          <w:lang w:eastAsia="sv-SE"/>
        </w:rPr>
        <w:t>6.7.5.5.2</w:t>
      </w:r>
      <w:r w:rsidRPr="006F0B54">
        <w:rPr>
          <w:lang w:eastAsia="sv-SE"/>
        </w:rPr>
        <w:tab/>
      </w:r>
      <w:r w:rsidRPr="006F0B54">
        <w:rPr>
          <w:lang w:val="en-US" w:eastAsia="sv-SE"/>
        </w:rPr>
        <w:t>Minimum requirements</w:t>
      </w:r>
      <w:bookmarkEnd w:id="1790"/>
      <w:bookmarkEnd w:id="1791"/>
      <w:bookmarkEnd w:id="1792"/>
      <w:bookmarkEnd w:id="1793"/>
      <w:bookmarkEnd w:id="1794"/>
      <w:bookmarkEnd w:id="1795"/>
      <w:bookmarkEnd w:id="1796"/>
      <w:bookmarkEnd w:id="1797"/>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1798" w:name="_Toc21101242"/>
      <w:bookmarkStart w:id="1799" w:name="_Toc29810281"/>
      <w:bookmarkStart w:id="1800" w:name="_Toc37273558"/>
      <w:bookmarkStart w:id="1801" w:name="_Toc45884876"/>
      <w:bookmarkStart w:id="1802" w:name="_Toc53182810"/>
      <w:bookmarkStart w:id="1803" w:name="_Toc58865204"/>
      <w:bookmarkStart w:id="1804" w:name="_Toc58866786"/>
      <w:bookmarkStart w:id="1805" w:name="_Toc66717819"/>
      <w:r w:rsidRPr="006F0B54">
        <w:rPr>
          <w:lang w:eastAsia="sv-SE"/>
        </w:rPr>
        <w:t>6.7.5.5.3</w:t>
      </w:r>
      <w:r w:rsidRPr="006F0B54">
        <w:rPr>
          <w:lang w:eastAsia="sv-SE"/>
        </w:rPr>
        <w:tab/>
      </w:r>
      <w:r w:rsidRPr="006F0B54">
        <w:rPr>
          <w:lang w:val="en-US" w:eastAsia="sv-SE"/>
        </w:rPr>
        <w:t>Test purpose</w:t>
      </w:r>
      <w:bookmarkEnd w:id="1798"/>
      <w:bookmarkEnd w:id="1799"/>
      <w:bookmarkEnd w:id="1800"/>
      <w:bookmarkEnd w:id="1801"/>
      <w:bookmarkEnd w:id="1802"/>
      <w:bookmarkEnd w:id="1803"/>
      <w:bookmarkEnd w:id="1804"/>
      <w:bookmarkEnd w:id="1805"/>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1806" w:name="_Toc21101243"/>
      <w:bookmarkStart w:id="1807" w:name="_Toc29810282"/>
      <w:bookmarkStart w:id="1808" w:name="_Toc37273559"/>
      <w:bookmarkStart w:id="1809" w:name="_Toc45884877"/>
      <w:bookmarkStart w:id="1810" w:name="_Toc53182811"/>
      <w:bookmarkStart w:id="1811" w:name="_Toc58865205"/>
      <w:bookmarkStart w:id="1812" w:name="_Toc58866787"/>
      <w:bookmarkStart w:id="1813" w:name="_Toc66717820"/>
      <w:r w:rsidRPr="006F0B54">
        <w:rPr>
          <w:lang w:eastAsia="sv-SE"/>
        </w:rPr>
        <w:t>6.7.5.5.4</w:t>
      </w:r>
      <w:r w:rsidRPr="006F0B54">
        <w:rPr>
          <w:lang w:eastAsia="sv-SE"/>
        </w:rPr>
        <w:tab/>
      </w:r>
      <w:r w:rsidRPr="006F0B54">
        <w:rPr>
          <w:lang w:val="en-US" w:eastAsia="sv-SE"/>
        </w:rPr>
        <w:t>Method of test</w:t>
      </w:r>
      <w:bookmarkEnd w:id="1806"/>
      <w:bookmarkEnd w:id="1807"/>
      <w:bookmarkEnd w:id="1808"/>
      <w:bookmarkEnd w:id="1809"/>
      <w:bookmarkEnd w:id="1810"/>
      <w:bookmarkEnd w:id="1811"/>
      <w:bookmarkEnd w:id="1812"/>
      <w:bookmarkEnd w:id="1813"/>
    </w:p>
    <w:p w14:paraId="1AE0A6B4" w14:textId="77777777" w:rsidR="00972FED" w:rsidRPr="006F0B54" w:rsidRDefault="00972FED" w:rsidP="00972FED">
      <w:pPr>
        <w:pStyle w:val="H6"/>
      </w:pPr>
      <w:bookmarkStart w:id="1814" w:name="_Toc21101244"/>
      <w:bookmarkStart w:id="1815" w:name="_Toc29810283"/>
      <w:bookmarkStart w:id="1816" w:name="_Toc37273560"/>
      <w:bookmarkStart w:id="1817" w:name="_Toc45884878"/>
      <w:r w:rsidRPr="006F0B54">
        <w:t>6.7.5.5.4.1</w:t>
      </w:r>
      <w:r w:rsidRPr="006F0B54">
        <w:tab/>
        <w:t>Initial conditions</w:t>
      </w:r>
      <w:bookmarkEnd w:id="1814"/>
      <w:bookmarkEnd w:id="1815"/>
      <w:bookmarkEnd w:id="1816"/>
      <w:bookmarkEnd w:id="1817"/>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1818" w:name="_Toc21101245"/>
      <w:bookmarkStart w:id="1819" w:name="_Toc29810284"/>
      <w:bookmarkStart w:id="1820" w:name="_Toc37273561"/>
      <w:bookmarkStart w:id="1821" w:name="_Toc45884879"/>
      <w:r w:rsidRPr="006F0B54">
        <w:t>6.7.5.5.4.2</w:t>
      </w:r>
      <w:r w:rsidRPr="006F0B54">
        <w:tab/>
        <w:t>Procedure</w:t>
      </w:r>
      <w:bookmarkEnd w:id="1818"/>
      <w:bookmarkEnd w:id="1819"/>
      <w:bookmarkEnd w:id="1820"/>
      <w:bookmarkEnd w:id="1821"/>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955DABB" w14:textId="77777777" w:rsidR="00972FED" w:rsidRPr="006F0B54" w:rsidRDefault="00972FED" w:rsidP="00972FED">
      <w:pPr>
        <w:pStyle w:val="B1"/>
      </w:pPr>
      <w:r w:rsidRPr="006F0B54">
        <w:t>7)</w:t>
      </w:r>
      <w:r w:rsidRPr="006F0B54">
        <w:tab/>
        <w:t>The measurement device</w:t>
      </w:r>
      <w:r w:rsidRPr="006F0B54">
        <w:rPr>
          <w:lang w:val="en-US"/>
        </w:rPr>
        <w:t xml:space="preserve"> (signal analyzer)</w:t>
      </w:r>
      <w:r w:rsidRPr="006F0B54">
        <w:t xml:space="preserve"> characteristics shall be:</w:t>
      </w:r>
    </w:p>
    <w:p w14:paraId="5DB509FB" w14:textId="77777777" w:rsidR="00972FED" w:rsidRPr="006F0B54" w:rsidRDefault="00972FED" w:rsidP="00972FED">
      <w:pPr>
        <w:pStyle w:val="B2"/>
        <w:rPr>
          <w:lang w:val="en-US"/>
        </w:rPr>
      </w:pPr>
      <w:r w:rsidRPr="006F0B54">
        <w:rPr>
          <w:lang w:val="en-US"/>
        </w:rPr>
        <w:t>-</w:t>
      </w:r>
      <w:r w:rsidRPr="006F0B54">
        <w:rPr>
          <w:lang w:val="en-US"/>
        </w:rPr>
        <w:tab/>
      </w:r>
      <w:r w:rsidRPr="006F0B54">
        <w:t>Detection mode: True RMS.</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1822" w:name="_Toc21101246"/>
      <w:bookmarkStart w:id="1823" w:name="_Toc29810285"/>
      <w:bookmarkStart w:id="1824" w:name="_Toc37273562"/>
      <w:bookmarkStart w:id="1825" w:name="_Toc45884880"/>
      <w:bookmarkStart w:id="1826" w:name="_Toc53182812"/>
      <w:bookmarkStart w:id="1827" w:name="_Toc58865206"/>
      <w:bookmarkStart w:id="1828" w:name="_Toc58866788"/>
      <w:bookmarkStart w:id="1829" w:name="_Toc66717821"/>
      <w:r w:rsidRPr="006F0B54">
        <w:rPr>
          <w:lang w:eastAsia="sv-SE"/>
        </w:rPr>
        <w:t>6.7.5.5.5</w:t>
      </w:r>
      <w:r w:rsidRPr="006F0B54">
        <w:rPr>
          <w:lang w:eastAsia="sv-SE"/>
        </w:rPr>
        <w:tab/>
        <w:t>Test requirements</w:t>
      </w:r>
      <w:bookmarkEnd w:id="1822"/>
      <w:bookmarkEnd w:id="1823"/>
      <w:bookmarkEnd w:id="1824"/>
      <w:bookmarkEnd w:id="1825"/>
      <w:bookmarkEnd w:id="1826"/>
      <w:bookmarkEnd w:id="1827"/>
      <w:bookmarkEnd w:id="1828"/>
      <w:bookmarkEnd w:id="1829"/>
    </w:p>
    <w:p w14:paraId="428F7AE8" w14:textId="77777777" w:rsidR="00972FED" w:rsidRPr="006F0B54" w:rsidRDefault="00972FED" w:rsidP="00972FED">
      <w:pPr>
        <w:pStyle w:val="H6"/>
      </w:pPr>
      <w:bookmarkStart w:id="1830" w:name="_Toc21101247"/>
      <w:bookmarkStart w:id="1831" w:name="_Toc29810286"/>
      <w:bookmarkStart w:id="1832" w:name="_Toc37273563"/>
      <w:bookmarkStart w:id="1833" w:name="_Toc45884881"/>
      <w:r w:rsidRPr="006F0B54">
        <w:t>6.7.5.5.5.1</w:t>
      </w:r>
      <w:r w:rsidRPr="006F0B54">
        <w:tab/>
        <w:t xml:space="preserve">Test requirement for </w:t>
      </w:r>
      <w:r w:rsidRPr="001A1BA4">
        <w:rPr>
          <w:i/>
          <w:iCs/>
        </w:rPr>
        <w:t>BS type 1-O</w:t>
      </w:r>
      <w:bookmarkEnd w:id="1830"/>
      <w:bookmarkEnd w:id="1831"/>
      <w:bookmarkEnd w:id="1832"/>
      <w:bookmarkEnd w:id="1833"/>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972FED"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972FED" w:rsidRPr="006F0B54" w:rsidRDefault="00972FED" w:rsidP="00972FED">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7777777" w:rsidR="00972FED" w:rsidRPr="006F0B54" w:rsidRDefault="00972FED" w:rsidP="00972FED">
            <w:pPr>
              <w:pStyle w:val="TAC"/>
            </w:pPr>
            <w:r w:rsidRPr="006F0B54">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972FED" w:rsidRPr="006F0B54" w:rsidRDefault="00972FED" w:rsidP="00972FED">
            <w:pPr>
              <w:pStyle w:val="TAC"/>
            </w:pPr>
          </w:p>
        </w:tc>
      </w:tr>
      <w:tr w:rsidR="00972FED"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972FED" w:rsidRPr="006F0B54" w:rsidRDefault="00972FED" w:rsidP="00972FED">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972FED" w:rsidRPr="006F0B54" w:rsidRDefault="00972FED" w:rsidP="00972FED">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77777777" w:rsidR="00972FED" w:rsidRPr="006F0B54" w:rsidRDefault="00972FED" w:rsidP="00972FED">
            <w:pPr>
              <w:pStyle w:val="TAC"/>
            </w:pPr>
            <w:r w:rsidRPr="006F0B54">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972FED" w:rsidRPr="006F0B54" w:rsidRDefault="00972FED" w:rsidP="00972FED">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3D414E5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E1110C" w14:textId="77777777" w:rsidR="00972FED" w:rsidRPr="006F0B54" w:rsidRDefault="00972FED" w:rsidP="00972FED">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7C57E21B" w14:textId="77777777" w:rsidR="00972FED" w:rsidRPr="006F0B54" w:rsidRDefault="00972FED" w:rsidP="00972FED">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528A237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7F57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8426BD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72F14A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3841CE" w14:textId="77777777" w:rsidR="00972FED" w:rsidRPr="006F0B54" w:rsidRDefault="00972FED" w:rsidP="00972FED">
            <w:pPr>
              <w:pStyle w:val="TAC"/>
            </w:pP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1834" w:name="_Toc21101248"/>
      <w:bookmarkStart w:id="1835" w:name="_Toc29810287"/>
      <w:bookmarkStart w:id="1836" w:name="_Toc37273564"/>
      <w:bookmarkStart w:id="1837" w:name="_Toc45884882"/>
      <w:bookmarkStart w:id="1838" w:name="_Toc53182813"/>
      <w:bookmarkStart w:id="1839" w:name="_Toc58865207"/>
      <w:bookmarkStart w:id="1840" w:name="_Toc58866789"/>
      <w:bookmarkStart w:id="1841" w:name="_Toc66717822"/>
      <w:r w:rsidRPr="006F0B54">
        <w:t>6.8</w:t>
      </w:r>
      <w:r w:rsidRPr="006F0B54">
        <w:tab/>
        <w:t>OTA transmitter intermodulation</w:t>
      </w:r>
      <w:bookmarkEnd w:id="1834"/>
      <w:bookmarkEnd w:id="1835"/>
      <w:bookmarkEnd w:id="1836"/>
      <w:bookmarkEnd w:id="1837"/>
      <w:bookmarkEnd w:id="1838"/>
      <w:bookmarkEnd w:id="1839"/>
      <w:bookmarkEnd w:id="1840"/>
      <w:bookmarkEnd w:id="1841"/>
    </w:p>
    <w:p w14:paraId="3E22F383" w14:textId="77777777" w:rsidR="00972FED" w:rsidRPr="006F0B54" w:rsidRDefault="00972FED" w:rsidP="00972FED">
      <w:pPr>
        <w:pStyle w:val="Heading3"/>
      </w:pPr>
      <w:bookmarkStart w:id="1842" w:name="_Toc21101249"/>
      <w:bookmarkStart w:id="1843" w:name="_Toc29810288"/>
      <w:bookmarkStart w:id="1844" w:name="_Toc37273565"/>
      <w:bookmarkStart w:id="1845" w:name="_Toc45884883"/>
      <w:bookmarkStart w:id="1846" w:name="_Toc53182814"/>
      <w:bookmarkStart w:id="1847" w:name="_Toc58865208"/>
      <w:bookmarkStart w:id="1848" w:name="_Toc58866790"/>
      <w:bookmarkStart w:id="1849" w:name="_Toc66717823"/>
      <w:r w:rsidRPr="006F0B54">
        <w:t>6.</w:t>
      </w:r>
      <w:r w:rsidRPr="006F0B54">
        <w:rPr>
          <w:lang w:val="en-US"/>
        </w:rPr>
        <w:t>8</w:t>
      </w:r>
      <w:r w:rsidRPr="006F0B54">
        <w:t>.1</w:t>
      </w:r>
      <w:r w:rsidRPr="006F0B54">
        <w:tab/>
        <w:t>Definition and applicability</w:t>
      </w:r>
      <w:bookmarkEnd w:id="1842"/>
      <w:bookmarkEnd w:id="1843"/>
      <w:bookmarkEnd w:id="1844"/>
      <w:bookmarkEnd w:id="1845"/>
      <w:bookmarkEnd w:id="1846"/>
      <w:bookmarkEnd w:id="1847"/>
      <w:bookmarkEnd w:id="1848"/>
      <w:bookmarkEnd w:id="1849"/>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1850" w:name="_Toc21101250"/>
      <w:bookmarkStart w:id="1851" w:name="_Toc29810289"/>
      <w:bookmarkStart w:id="1852" w:name="_Toc37273566"/>
      <w:bookmarkStart w:id="1853" w:name="_Toc45884884"/>
      <w:bookmarkStart w:id="1854" w:name="_Toc53182815"/>
      <w:bookmarkStart w:id="1855" w:name="_Toc58865209"/>
      <w:bookmarkStart w:id="1856" w:name="_Toc58866791"/>
      <w:bookmarkStart w:id="1857" w:name="_Toc66717824"/>
      <w:r w:rsidRPr="006F0B54">
        <w:t>6.8.2</w:t>
      </w:r>
      <w:r w:rsidRPr="006F0B54">
        <w:tab/>
        <w:t>Minimum requirement</w:t>
      </w:r>
      <w:bookmarkEnd w:id="1850"/>
      <w:bookmarkEnd w:id="1851"/>
      <w:bookmarkEnd w:id="1852"/>
      <w:bookmarkEnd w:id="1853"/>
      <w:bookmarkEnd w:id="1854"/>
      <w:bookmarkEnd w:id="1855"/>
      <w:bookmarkEnd w:id="1856"/>
      <w:bookmarkEnd w:id="1857"/>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1858" w:name="_Toc21101251"/>
      <w:bookmarkStart w:id="1859" w:name="_Toc29810290"/>
      <w:bookmarkStart w:id="1860" w:name="_Toc37273567"/>
      <w:bookmarkStart w:id="1861" w:name="_Toc45884885"/>
      <w:bookmarkStart w:id="1862" w:name="_Toc53182816"/>
      <w:bookmarkStart w:id="1863" w:name="_Toc58865210"/>
      <w:bookmarkStart w:id="1864" w:name="_Toc58866792"/>
      <w:bookmarkStart w:id="1865" w:name="_Toc66717825"/>
      <w:r w:rsidRPr="006F0B54">
        <w:t>6.8.3</w:t>
      </w:r>
      <w:r w:rsidRPr="006F0B54">
        <w:tab/>
        <w:t>Test purpose</w:t>
      </w:r>
      <w:bookmarkEnd w:id="1858"/>
      <w:bookmarkEnd w:id="1859"/>
      <w:bookmarkEnd w:id="1860"/>
      <w:bookmarkEnd w:id="1861"/>
      <w:bookmarkEnd w:id="1862"/>
      <w:bookmarkEnd w:id="1863"/>
      <w:bookmarkEnd w:id="1864"/>
      <w:bookmarkEnd w:id="1865"/>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1866" w:name="_Toc21101252"/>
      <w:bookmarkStart w:id="1867" w:name="_Toc29810291"/>
      <w:bookmarkStart w:id="1868" w:name="_Toc37273568"/>
      <w:bookmarkStart w:id="1869" w:name="_Toc45884886"/>
      <w:bookmarkStart w:id="1870" w:name="_Toc53182817"/>
      <w:bookmarkStart w:id="1871" w:name="_Toc58865211"/>
      <w:bookmarkStart w:id="1872" w:name="_Toc58866793"/>
      <w:bookmarkStart w:id="1873" w:name="_Toc66717826"/>
      <w:r w:rsidRPr="006F0B54">
        <w:t>6.8.4</w:t>
      </w:r>
      <w:r w:rsidRPr="006F0B54">
        <w:tab/>
        <w:t>Method of test</w:t>
      </w:r>
      <w:bookmarkEnd w:id="1866"/>
      <w:bookmarkEnd w:id="1867"/>
      <w:bookmarkEnd w:id="1868"/>
      <w:bookmarkEnd w:id="1869"/>
      <w:bookmarkEnd w:id="1870"/>
      <w:bookmarkEnd w:id="1871"/>
      <w:bookmarkEnd w:id="1872"/>
      <w:bookmarkEnd w:id="1873"/>
    </w:p>
    <w:p w14:paraId="36D85B40" w14:textId="77777777" w:rsidR="00972FED" w:rsidRPr="006F0B54" w:rsidRDefault="00972FED" w:rsidP="00972FED">
      <w:pPr>
        <w:pStyle w:val="Heading4"/>
      </w:pPr>
      <w:bookmarkStart w:id="1874" w:name="_Toc21101253"/>
      <w:bookmarkStart w:id="1875" w:name="_Toc29810292"/>
      <w:bookmarkStart w:id="1876" w:name="_Toc37273569"/>
      <w:bookmarkStart w:id="1877" w:name="_Toc45884887"/>
      <w:bookmarkStart w:id="1878" w:name="_Toc53182818"/>
      <w:bookmarkStart w:id="1879" w:name="_Toc58865212"/>
      <w:bookmarkStart w:id="1880" w:name="_Toc58866794"/>
      <w:bookmarkStart w:id="1881" w:name="_Toc66717827"/>
      <w:r w:rsidRPr="006F0B54">
        <w:t>6.8.4.1</w:t>
      </w:r>
      <w:r w:rsidRPr="006F0B54">
        <w:tab/>
        <w:t>Initial conditions</w:t>
      </w:r>
      <w:bookmarkEnd w:id="1874"/>
      <w:bookmarkEnd w:id="1875"/>
      <w:bookmarkEnd w:id="1876"/>
      <w:bookmarkEnd w:id="1877"/>
      <w:bookmarkEnd w:id="1878"/>
      <w:bookmarkEnd w:id="1879"/>
      <w:bookmarkEnd w:id="1880"/>
      <w:bookmarkEnd w:id="1881"/>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1882" w:name="_Toc21101254"/>
      <w:bookmarkStart w:id="1883" w:name="_Toc29810293"/>
      <w:bookmarkStart w:id="1884" w:name="_Toc37273570"/>
      <w:bookmarkStart w:id="1885" w:name="_Toc45884888"/>
      <w:bookmarkStart w:id="1886" w:name="_Toc53182819"/>
      <w:bookmarkStart w:id="1887" w:name="_Toc58865213"/>
      <w:bookmarkStart w:id="1888" w:name="_Toc58866795"/>
      <w:bookmarkStart w:id="1889" w:name="_Toc66717828"/>
      <w:r w:rsidRPr="001A1BA4">
        <w:t>6.8.4.2</w:t>
      </w:r>
      <w:r w:rsidRPr="001A1BA4">
        <w:tab/>
        <w:t>Procedure</w:t>
      </w:r>
      <w:bookmarkEnd w:id="1882"/>
      <w:bookmarkEnd w:id="1883"/>
      <w:bookmarkEnd w:id="1884"/>
      <w:bookmarkEnd w:id="1885"/>
      <w:bookmarkEnd w:id="1886"/>
      <w:bookmarkEnd w:id="1887"/>
      <w:bookmarkEnd w:id="1888"/>
      <w:bookmarkEnd w:id="1889"/>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1E527D90" w14:textId="77777777" w:rsidR="00972FED" w:rsidRPr="006F0B54" w:rsidRDefault="00972FED" w:rsidP="00972FED">
      <w:pPr>
        <w:pStyle w:val="B1"/>
      </w:pPr>
      <w:r w:rsidRPr="006F0B54">
        <w:t>8)</w:t>
      </w:r>
      <w:r w:rsidRPr="006F0B54">
        <w:tab/>
        <w:t>The measurement device (signal analyzer) characteristics shall be:</w:t>
      </w:r>
    </w:p>
    <w:p w14:paraId="5DA7C0E5" w14:textId="77777777" w:rsidR="00972FED" w:rsidRPr="006F0B54" w:rsidRDefault="00972FED" w:rsidP="00972FED">
      <w:pPr>
        <w:pStyle w:val="B2"/>
        <w:rPr>
          <w:lang w:val="en-US"/>
        </w:rPr>
      </w:pPr>
      <w:r w:rsidRPr="006F0B54">
        <w:rPr>
          <w:lang w:val="en-US"/>
        </w:rPr>
        <w:t>-</w:t>
      </w:r>
      <w:r w:rsidRPr="006F0B54">
        <w:tab/>
        <w:t>Detection mode: True RMS.</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0DB1C9F3" w14:textId="77777777" w:rsidR="00972FED" w:rsidRPr="006F0B54" w:rsidRDefault="00972FED" w:rsidP="00972FED">
      <w:pPr>
        <w:pStyle w:val="B1"/>
        <w:rPr>
          <w:snapToGrid w:val="0"/>
        </w:rPr>
      </w:pPr>
      <w:r w:rsidRPr="006F0B54">
        <w:rPr>
          <w:snapToGrid w:val="0"/>
        </w:rPr>
        <w:t>10)</w:t>
      </w:r>
      <w:r w:rsidRPr="006F0B54">
        <w:rPr>
          <w:snapToGrid w:val="0"/>
        </w:rPr>
        <w:tab/>
        <w:t>Generate the interfering signal</w:t>
      </w:r>
      <w:r w:rsidRPr="006F0B54">
        <w:rPr>
          <w:snapToGrid w:val="0"/>
          <w:lang w:val="en-US"/>
        </w:rPr>
        <w:t xml:space="preserve"> via the CLTA.</w:t>
      </w:r>
      <w:r w:rsidRPr="006F0B54">
        <w:t xml:space="preserve"> </w:t>
      </w:r>
      <w:r w:rsidRPr="006F0B54">
        <w:rPr>
          <w:snapToGrid w:val="0"/>
          <w:lang w:val="en-US"/>
        </w:rPr>
        <w:t>The CLTA is fed with a power level equal to</w:t>
      </w:r>
      <w:r w:rsidRPr="006F0B54">
        <w:rPr>
          <w:snapToGrid w:val="0"/>
        </w:rPr>
        <w:t xml:space="preserve"> </w:t>
      </w:r>
      <w:r w:rsidRPr="006F0B54">
        <w:rPr>
          <w:snapToGrid w:val="0"/>
          <w:lang w:val="en-US"/>
        </w:rPr>
        <w:t xml:space="preserve">declared </w:t>
      </w:r>
      <w:r w:rsidRPr="006F0B54">
        <w:rPr>
          <w:snapToGrid w:val="0"/>
        </w:rPr>
        <w:t>P</w:t>
      </w:r>
      <w:r w:rsidRPr="006F0B54">
        <w:rPr>
          <w:snapToGrid w:val="0"/>
          <w:vertAlign w:val="subscript"/>
        </w:rPr>
        <w:t>rated,t,TRP</w:t>
      </w:r>
      <w:r w:rsidRPr="006F0B54">
        <w:rPr>
          <w:snapToGrid w:val="0"/>
          <w:lang w:val="en-US"/>
        </w:rPr>
        <w:t>, divided over all the supported polarizations, from the same signal generator source</w:t>
      </w:r>
      <w:r w:rsidRPr="006F0B54">
        <w:rPr>
          <w:snapToGrid w:val="0"/>
        </w:rPr>
        <w:t>:</w:t>
      </w:r>
    </w:p>
    <w:p w14:paraId="789D28E5" w14:textId="77777777" w:rsidR="00972FED" w:rsidRPr="006F0B54" w:rsidRDefault="00972FED" w:rsidP="00972FED">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clause</w:t>
      </w:r>
      <w:r>
        <w:rPr>
          <w:snapToGrid w:val="0"/>
        </w:rPr>
        <w:t> </w:t>
      </w:r>
      <w:r w:rsidRPr="006F0B54">
        <w:rPr>
          <w:snapToGrid w:val="0"/>
        </w:rPr>
        <w:t>4.</w:t>
      </w:r>
      <w:r w:rsidRPr="006F0B54">
        <w:rPr>
          <w:snapToGrid w:val="0"/>
          <w:lang w:val="en-US"/>
        </w:rPr>
        <w:t>9.2</w:t>
      </w:r>
      <w:r w:rsidRPr="006F0B54">
        <w:rPr>
          <w:snapToGrid w:val="0"/>
        </w:rPr>
        <w:t>, at a centre frequency offset according to the conditions in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 xml:space="preserve">[2],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036CD2E" w14:textId="77777777" w:rsidR="00972FED" w:rsidRPr="006F0B54" w:rsidRDefault="00972FED" w:rsidP="00972FED">
      <w:pPr>
        <w:pStyle w:val="B1"/>
      </w:pPr>
      <w:r w:rsidRPr="006F0B54">
        <w:rPr>
          <w:snapToGrid w:val="0"/>
        </w:rPr>
        <w:t>11)</w:t>
      </w:r>
      <w:r w:rsidRPr="006F0B54">
        <w:rPr>
          <w:snapToGrid w:val="0"/>
        </w:rPr>
        <w:tab/>
        <w:t xml:space="preserve">Adjust the interfering signal </w:t>
      </w:r>
      <w:r w:rsidRPr="006F0B54">
        <w:rPr>
          <w:snapToGrid w:val="0"/>
          <w:lang w:val="en-US"/>
        </w:rPr>
        <w:t xml:space="preserve">level at the CLTA conducted input(s) </w:t>
      </w:r>
      <w:r w:rsidRPr="006F0B54">
        <w:rPr>
          <w:snapToGrid w:val="0"/>
        </w:rPr>
        <w:t>as defined in:</w:t>
      </w:r>
    </w:p>
    <w:p w14:paraId="116A3E72" w14:textId="77777777" w:rsidR="00972FED" w:rsidRPr="006F0B54" w:rsidRDefault="00972FED" w:rsidP="00972FED">
      <w:pPr>
        <w:pStyle w:val="B2"/>
        <w:rPr>
          <w:snapToGrid w:val="0"/>
        </w:rPr>
      </w:pPr>
      <w:r w:rsidRPr="006F0B54">
        <w:rPr>
          <w:snapToGrid w:val="0"/>
          <w:lang w:val="en-US"/>
        </w:rPr>
        <w:t>-</w:t>
      </w:r>
      <w:r w:rsidRPr="006F0B54">
        <w:rPr>
          <w:snapToGrid w:val="0"/>
          <w:lang w:val="en-US"/>
        </w:rPr>
        <w:tab/>
        <w:t>transmitter intermodulation</w:t>
      </w:r>
      <w:r w:rsidRPr="006F0B54">
        <w:rPr>
          <w:snapToGrid w:val="0"/>
        </w:rPr>
        <w:t xml:space="preserve"> table 9.8.2-1</w:t>
      </w:r>
      <w:r w:rsidRPr="006F0B54">
        <w:rPr>
          <w:snapToGrid w:val="0"/>
          <w:lang w:val="en-US"/>
        </w:rPr>
        <w:t xml:space="preserve"> </w:t>
      </w:r>
      <w:r w:rsidRPr="006F0B54">
        <w:rPr>
          <w:snapToGrid w:val="0"/>
        </w:rPr>
        <w:t>in TS</w:t>
      </w:r>
      <w:r>
        <w:rPr>
          <w:snapToGrid w:val="0"/>
        </w:rPr>
        <w:t> </w:t>
      </w:r>
      <w:r w:rsidRPr="006F0B54">
        <w:rPr>
          <w:snapToGrid w:val="0"/>
        </w:rPr>
        <w:t>3</w:t>
      </w:r>
      <w:r w:rsidRPr="006F0B54">
        <w:rPr>
          <w:snapToGrid w:val="0"/>
          <w:lang w:val="en-US"/>
        </w:rPr>
        <w:t>8</w:t>
      </w:r>
      <w:r w:rsidRPr="006F0B54">
        <w:rPr>
          <w:snapToGrid w:val="0"/>
        </w:rPr>
        <w:t>.10</w:t>
      </w:r>
      <w:r w:rsidRPr="006F0B54">
        <w:rPr>
          <w:snapToGrid w:val="0"/>
          <w:lang w:val="en-US"/>
        </w:rPr>
        <w:t>4</w:t>
      </w:r>
      <w:r>
        <w:rPr>
          <w:snapToGrid w:val="0"/>
          <w:lang w:val="en-US"/>
        </w:rPr>
        <w:t> </w:t>
      </w:r>
      <w:r w:rsidRPr="006F0B54">
        <w:rPr>
          <w:snapToGrid w:val="0"/>
        </w:rPr>
        <w:t>[2].</w:t>
      </w:r>
    </w:p>
    <w:p w14:paraId="33EA61FF" w14:textId="77777777" w:rsidR="00972FED" w:rsidRPr="006F0B54" w:rsidRDefault="00972FED" w:rsidP="00972FED">
      <w:pPr>
        <w:pStyle w:val="B1"/>
        <w:rPr>
          <w:snapToGrid w:val="0"/>
        </w:rPr>
      </w:pPr>
      <w:r w:rsidRPr="006F0B54">
        <w:rPr>
          <w:snapToGrid w:val="0"/>
        </w:rPr>
        <w:t>12)</w:t>
      </w:r>
      <w:r w:rsidRPr="006F0B54">
        <w:rPr>
          <w:snapToGrid w:val="0"/>
        </w:rPr>
        <w:tab/>
        <w:t>If the inte</w:t>
      </w:r>
      <w:r w:rsidRPr="006F0B54">
        <w:rPr>
          <w:snapToGrid w:val="0"/>
          <w:lang w:val="en-US"/>
        </w:rPr>
        <w:t xml:space="preserve">rferer </w:t>
      </w:r>
      <w:r w:rsidRPr="006F0B54">
        <w:rPr>
          <w:snapToGrid w:val="0"/>
        </w:rPr>
        <w:t>signal is applicable according to clause</w:t>
      </w:r>
      <w:r>
        <w:rPr>
          <w:snapToGrid w:val="0"/>
        </w:rPr>
        <w:t> </w:t>
      </w:r>
      <w:r w:rsidRPr="006F0B54">
        <w:rPr>
          <w:snapToGrid w:val="0"/>
          <w:lang w:val="en-US"/>
        </w:rPr>
        <w:t>4.7</w:t>
      </w:r>
      <w:r w:rsidRPr="006F0B54">
        <w:rPr>
          <w:snapToGrid w:val="0"/>
        </w:rPr>
        <w:t xml:space="preserve">, perform the </w:t>
      </w:r>
      <w:r w:rsidRPr="006F0B54">
        <w:rPr>
          <w:rFonts w:cs="v5.0.0"/>
        </w:rPr>
        <w:t>unwanted</w:t>
      </w:r>
      <w:r w:rsidRPr="006F0B54">
        <w:rPr>
          <w:snapToGrid w:val="0"/>
        </w:rPr>
        <w:t xml:space="preserve"> emission tests specified in clauses </w:t>
      </w:r>
      <w:r w:rsidRPr="006F0B54">
        <w:rPr>
          <w:snapToGrid w:val="0"/>
          <w:lang w:val="en-US"/>
        </w:rPr>
        <w:t>6</w:t>
      </w:r>
      <w:r w:rsidRPr="006F0B54">
        <w:rPr>
          <w:snapToGrid w:val="0"/>
        </w:rPr>
        <w:t>.7.3</w:t>
      </w:r>
      <w:r w:rsidRPr="006F0B54">
        <w:rPr>
          <w:snapToGrid w:val="0"/>
          <w:lang w:val="en-US"/>
        </w:rPr>
        <w:t xml:space="preserve"> (OTA ACLR) and </w:t>
      </w:r>
      <w:r w:rsidRPr="006F0B54">
        <w:rPr>
          <w:snapToGrid w:val="0"/>
        </w:rPr>
        <w:t>6.7.4</w:t>
      </w:r>
      <w:r w:rsidRPr="006F0B54">
        <w:rPr>
          <w:snapToGrid w:val="0"/>
          <w:lang w:val="en-US"/>
        </w:rPr>
        <w:t xml:space="preserve"> (OTA OBUE) </w:t>
      </w:r>
      <w:r w:rsidRPr="006F0B54">
        <w:rPr>
          <w:snapToGrid w:val="0"/>
        </w:rPr>
        <w:t xml:space="preserve">for </w:t>
      </w:r>
      <w:r w:rsidRPr="006F0B54">
        <w:t xml:space="preserve">all third and fifth order intermodulation products which appear in the frequency ranges defined in clauses </w:t>
      </w:r>
      <w:r w:rsidRPr="006F0B54">
        <w:rPr>
          <w:snapToGrid w:val="0"/>
        </w:rPr>
        <w:t>6.7.3</w:t>
      </w:r>
      <w:r w:rsidRPr="006F0B54">
        <w:rPr>
          <w:snapToGrid w:val="0"/>
          <w:lang w:val="en-US"/>
        </w:rPr>
        <w:t xml:space="preserve"> </w:t>
      </w:r>
      <w:r w:rsidRPr="006F0B54">
        <w:rPr>
          <w:snapToGrid w:val="0"/>
        </w:rPr>
        <w:t>and 6.7.</w:t>
      </w:r>
      <w:r w:rsidRPr="006F0B54">
        <w:rPr>
          <w:snapToGrid w:val="0"/>
          <w:lang w:val="en-US"/>
        </w:rPr>
        <w:t>4 (Note 2)</w:t>
      </w:r>
      <w:r w:rsidRPr="006F0B54">
        <w:t>. The width of the intermodulation products shall be taken into account</w:t>
      </w:r>
      <w:r w:rsidRPr="006F0B54">
        <w:rPr>
          <w:snapToGrid w:val="0"/>
        </w:rPr>
        <w:t>.</w:t>
      </w:r>
    </w:p>
    <w:p w14:paraId="41BE5186" w14:textId="77777777" w:rsidR="00972FED" w:rsidRPr="006F0B54" w:rsidRDefault="00972FED" w:rsidP="00972FED">
      <w:pPr>
        <w:pStyle w:val="B1"/>
        <w:rPr>
          <w:snapToGrid w:val="0"/>
        </w:rPr>
      </w:pPr>
      <w:r w:rsidRPr="006F0B54">
        <w:rPr>
          <w:snapToGrid w:val="0"/>
        </w:rPr>
        <w:t>13)</w:t>
      </w:r>
      <w:r w:rsidRPr="006F0B54">
        <w:rPr>
          <w:snapToGrid w:val="0"/>
        </w:rPr>
        <w:tab/>
        <w:t>If the interferer signal is applicable according to clause</w:t>
      </w:r>
      <w:r>
        <w:rPr>
          <w:snapToGrid w:val="0"/>
        </w:rPr>
        <w:t> </w:t>
      </w:r>
      <w:r w:rsidRPr="006F0B54">
        <w:rPr>
          <w:snapToGrid w:val="0"/>
          <w:lang w:val="en-US"/>
        </w:rPr>
        <w:t>4.7</w:t>
      </w:r>
      <w:r w:rsidRPr="006F0B54">
        <w:rPr>
          <w:snapToGrid w:val="0"/>
        </w:rPr>
        <w:t xml:space="preserve">, perform the Transmitter </w:t>
      </w:r>
      <w:r w:rsidRPr="006F0B54">
        <w:t>spurious emission</w:t>
      </w:r>
      <w:r w:rsidRPr="006F0B54">
        <w:rPr>
          <w:snapToGrid w:val="0"/>
        </w:rPr>
        <w:t>s test as specified in clause</w:t>
      </w:r>
      <w:r>
        <w:rPr>
          <w:snapToGrid w:val="0"/>
        </w:rPr>
        <w:t> </w:t>
      </w:r>
      <w:r w:rsidRPr="006F0B54">
        <w:rPr>
          <w:snapToGrid w:val="0"/>
          <w:lang w:val="en-US"/>
        </w:rPr>
        <w:t>6</w:t>
      </w:r>
      <w:r w:rsidRPr="006F0B54">
        <w:rPr>
          <w:snapToGrid w:val="0"/>
        </w:rPr>
        <w:t>.</w:t>
      </w:r>
      <w:r w:rsidRPr="006F0B54">
        <w:rPr>
          <w:snapToGrid w:val="0"/>
          <w:lang w:val="en-US"/>
        </w:rPr>
        <w:t>7</w:t>
      </w:r>
      <w:r w:rsidRPr="006F0B54">
        <w:rPr>
          <w:snapToGrid w:val="0"/>
        </w:rPr>
        <w:t>.</w:t>
      </w:r>
      <w:r w:rsidRPr="006F0B54">
        <w:rPr>
          <w:snapToGrid w:val="0"/>
          <w:lang w:val="en-US"/>
        </w:rPr>
        <w:t>5 (OTA spurious emission), except OTA co-location spurious emission</w:t>
      </w:r>
      <w:r w:rsidRPr="006F0B54">
        <w:rPr>
          <w:snapToGrid w:val="0"/>
        </w:rPr>
        <w:t xml:space="preserve">, for </w:t>
      </w:r>
      <w:r w:rsidRPr="006F0B54">
        <w:t>all third and fifth order intermodulation products which appear in the frequency ranges defined in clause</w:t>
      </w:r>
      <w:r>
        <w:t> </w:t>
      </w:r>
      <w:r w:rsidRPr="006F0B54">
        <w:t>6.7.</w:t>
      </w:r>
      <w:r w:rsidRPr="006F0B54">
        <w:rPr>
          <w:lang w:val="en-US"/>
        </w:rPr>
        <w:t>5 (Note 2)</w:t>
      </w:r>
      <w:r w:rsidRPr="006F0B54">
        <w:t>. The width of the intermodulation products shall be taken into accoun</w:t>
      </w:r>
      <w:r w:rsidRPr="006F0B54">
        <w:rPr>
          <w:snapToGrid w:val="0"/>
        </w:rPr>
        <w:t>t.</w:t>
      </w:r>
    </w:p>
    <w:p w14:paraId="3D4A4C02" w14:textId="77777777" w:rsidR="00972FED" w:rsidRPr="006F0B54" w:rsidRDefault="00972FED" w:rsidP="00972FED">
      <w:pPr>
        <w:pStyle w:val="B1"/>
        <w:rPr>
          <w:snapToGrid w:val="0"/>
        </w:rPr>
      </w:pPr>
      <w:r w:rsidRPr="006F0B54">
        <w:rPr>
          <w:snapToGrid w:val="0"/>
        </w:rPr>
        <w:t>14)</w:t>
      </w:r>
      <w:r w:rsidRPr="006F0B54">
        <w:rPr>
          <w:snapToGrid w:val="0"/>
        </w:rPr>
        <w:tab/>
        <w:t>Verify that the emission level does not exceed the required level in clause</w:t>
      </w:r>
      <w:r>
        <w:rPr>
          <w:snapToGrid w:val="0"/>
        </w:rPr>
        <w:t> </w:t>
      </w:r>
      <w:r w:rsidRPr="006F0B54">
        <w:rPr>
          <w:snapToGrid w:val="0"/>
        </w:rPr>
        <w:t xml:space="preserve">6.8.5 </w:t>
      </w:r>
      <w:r w:rsidRPr="006F0B54">
        <w:rPr>
          <w:snapToGrid w:val="0"/>
          <w:lang w:val="en-US"/>
        </w:rPr>
        <w:t xml:space="preserve">(Test requirements) </w:t>
      </w:r>
      <w:r w:rsidRPr="006F0B54">
        <w:rPr>
          <w:snapToGrid w:val="0"/>
        </w:rPr>
        <w:t>with the exception of interfering signal frequencies.</w:t>
      </w:r>
    </w:p>
    <w:p w14:paraId="6652C9C2" w14:textId="77777777" w:rsidR="00972FED" w:rsidRPr="006F0B54" w:rsidRDefault="00972FED" w:rsidP="00972FED">
      <w:pPr>
        <w:pStyle w:val="B1"/>
      </w:pPr>
      <w:r w:rsidRPr="006F0B54">
        <w:rPr>
          <w:snapToGrid w:val="0"/>
        </w:rPr>
        <w:t>15)</w:t>
      </w:r>
      <w:r w:rsidRPr="006F0B54">
        <w:rPr>
          <w:snapToGrid w:val="0"/>
        </w:rPr>
        <w:tab/>
        <w:t xml:space="preserve">Repeat the test for the remaining interfering signal centre frequency offsets according to the conditions </w:t>
      </w:r>
      <w:r w:rsidRPr="006F0B54">
        <w:t>of:</w:t>
      </w:r>
    </w:p>
    <w:p w14:paraId="1112F9EF" w14:textId="77777777" w:rsidR="00972FED" w:rsidRPr="006F0B54" w:rsidRDefault="00972FED" w:rsidP="00972FED">
      <w:pPr>
        <w:pStyle w:val="B2"/>
        <w:rPr>
          <w:snapToGrid w:val="0"/>
        </w:rPr>
      </w:pPr>
      <w:r w:rsidRPr="006F0B54">
        <w:rPr>
          <w:snapToGrid w:val="0"/>
        </w:rPr>
        <w:t>-</w:t>
      </w:r>
      <w:r w:rsidRPr="006F0B54">
        <w:rPr>
          <w:snapToGrid w:val="0"/>
        </w:rPr>
        <w:tab/>
        <w:t>transmitter intermodulation table 9.8.2-1 in TS</w:t>
      </w:r>
      <w:r>
        <w:rPr>
          <w:snapToGrid w:val="0"/>
        </w:rPr>
        <w:t> </w:t>
      </w:r>
      <w:r w:rsidRPr="006F0B54">
        <w:rPr>
          <w:snapToGrid w:val="0"/>
        </w:rPr>
        <w:t>38.104</w:t>
      </w:r>
      <w:r>
        <w:rPr>
          <w:snapToGrid w:val="0"/>
        </w:rPr>
        <w:t> </w:t>
      </w:r>
      <w:r w:rsidRPr="006F0B54">
        <w:rPr>
          <w:snapToGrid w:val="0"/>
        </w:rPr>
        <w:t>[2].</w:t>
      </w:r>
    </w:p>
    <w:p w14:paraId="200B133A" w14:textId="77777777" w:rsidR="00972FED" w:rsidRPr="006F0B54" w:rsidRDefault="00972FED" w:rsidP="00972FED">
      <w:pPr>
        <w:pStyle w:val="B1"/>
        <w:rPr>
          <w:snapToGrid w:val="0"/>
        </w:rPr>
      </w:pPr>
      <w:r w:rsidRPr="006F0B54">
        <w:rPr>
          <w:snapToGrid w:val="0"/>
        </w:rPr>
        <w:t>16)</w:t>
      </w:r>
      <w:r w:rsidRPr="006F0B54">
        <w:rPr>
          <w:snapToGrid w:val="0"/>
        </w:rPr>
        <w:tab/>
        <w:t>Repeat the test for the remaining interfering signals defined in clause</w:t>
      </w:r>
      <w:r>
        <w:rPr>
          <w:snapToGrid w:val="0"/>
        </w:rPr>
        <w:t> </w:t>
      </w:r>
      <w:r w:rsidRPr="006F0B54">
        <w:rPr>
          <w:snapToGrid w:val="0"/>
          <w:lang w:val="en-US"/>
        </w:rPr>
        <w:t>4.7</w:t>
      </w:r>
      <w:r w:rsidRPr="006F0B54">
        <w:rPr>
          <w:snapToGrid w:val="0"/>
        </w:rPr>
        <w:t xml:space="preserve"> for requirements 6.7.</w:t>
      </w:r>
      <w:r w:rsidRPr="006F0B54">
        <w:rPr>
          <w:snapToGrid w:val="0"/>
          <w:lang w:val="en-US"/>
        </w:rPr>
        <w:t>3 (OTA ACLR)</w:t>
      </w:r>
      <w:r w:rsidRPr="006F0B54">
        <w:rPr>
          <w:snapToGrid w:val="0"/>
        </w:rPr>
        <w:t>,</w:t>
      </w:r>
      <w:r w:rsidRPr="006F0B54">
        <w:rPr>
          <w:snapToGrid w:val="0"/>
          <w:lang w:val="en-US"/>
        </w:rPr>
        <w:t xml:space="preserve"> </w:t>
      </w:r>
      <w:r w:rsidRPr="006F0B54">
        <w:rPr>
          <w:snapToGrid w:val="0"/>
        </w:rPr>
        <w:t>6.7.</w:t>
      </w:r>
      <w:r w:rsidRPr="006F0B54">
        <w:rPr>
          <w:snapToGrid w:val="0"/>
          <w:lang w:val="en-US"/>
        </w:rPr>
        <w:t>4 (OTA OBUE) and 6.7.5 (OTA spurious emission), except OTA co-location spurious emission</w:t>
      </w:r>
      <w:r w:rsidRPr="006F0B54">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1890" w:name="_Toc21101255"/>
      <w:bookmarkStart w:id="1891" w:name="_Toc29810294"/>
      <w:bookmarkStart w:id="1892" w:name="_Toc37273571"/>
      <w:bookmarkStart w:id="1893" w:name="_Toc45884889"/>
      <w:bookmarkStart w:id="1894" w:name="_Toc53182820"/>
      <w:bookmarkStart w:id="1895" w:name="_Toc58865214"/>
      <w:bookmarkStart w:id="1896" w:name="_Toc58866796"/>
      <w:bookmarkStart w:id="1897" w:name="_Toc66717829"/>
      <w:r w:rsidRPr="006F0B54">
        <w:t>6.8.5</w:t>
      </w:r>
      <w:r w:rsidRPr="006F0B54">
        <w:tab/>
        <w:t>Test requirement</w:t>
      </w:r>
      <w:r w:rsidRPr="006F0B54">
        <w:rPr>
          <w:lang w:val="en-US"/>
        </w:rPr>
        <w:t>s</w:t>
      </w:r>
      <w:bookmarkEnd w:id="1890"/>
      <w:bookmarkEnd w:id="1891"/>
      <w:bookmarkEnd w:id="1892"/>
      <w:bookmarkEnd w:id="1893"/>
      <w:bookmarkEnd w:id="1894"/>
      <w:bookmarkEnd w:id="1895"/>
      <w:bookmarkEnd w:id="1896"/>
      <w:bookmarkEnd w:id="1897"/>
    </w:p>
    <w:p w14:paraId="11EA6D88" w14:textId="77777777" w:rsidR="00972FED" w:rsidRPr="001A1BA4" w:rsidRDefault="00972FED" w:rsidP="00972FED">
      <w:pPr>
        <w:pStyle w:val="Heading4"/>
      </w:pPr>
      <w:bookmarkStart w:id="1898" w:name="_Toc21101256"/>
      <w:bookmarkStart w:id="1899" w:name="_Toc29810295"/>
      <w:bookmarkStart w:id="1900" w:name="_Toc37273572"/>
      <w:bookmarkStart w:id="1901" w:name="_Toc45884890"/>
      <w:bookmarkStart w:id="1902" w:name="_Toc53182821"/>
      <w:bookmarkStart w:id="1903" w:name="_Toc58865215"/>
      <w:bookmarkStart w:id="1904" w:name="_Toc58866797"/>
      <w:bookmarkStart w:id="1905" w:name="_Toc66717830"/>
      <w:r w:rsidRPr="001A1BA4">
        <w:t>6.8.5.1</w:t>
      </w:r>
      <w:r w:rsidRPr="001A1BA4">
        <w:tab/>
        <w:t>Requirement for BS type 1-O</w:t>
      </w:r>
      <w:bookmarkEnd w:id="1898"/>
      <w:bookmarkEnd w:id="1899"/>
      <w:bookmarkEnd w:id="1900"/>
      <w:bookmarkEnd w:id="1901"/>
      <w:bookmarkEnd w:id="1902"/>
      <w:bookmarkEnd w:id="1903"/>
      <w:bookmarkEnd w:id="1904"/>
      <w:bookmarkEnd w:id="1905"/>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972FED" w:rsidRPr="006F0B54" w14:paraId="4055CC1A" w14:textId="77777777" w:rsidTr="00972FED">
        <w:trPr>
          <w:cantSplit/>
          <w:jc w:val="center"/>
        </w:trPr>
        <w:tc>
          <w:tcPr>
            <w:tcW w:w="4076" w:type="dxa"/>
          </w:tcPr>
          <w:p w14:paraId="3DD1F9B6" w14:textId="77777777" w:rsidR="00972FED" w:rsidRPr="006F0B54" w:rsidRDefault="00972FED" w:rsidP="00972FED">
            <w:pPr>
              <w:keepNext/>
              <w:keepLines/>
              <w:jc w:val="center"/>
              <w:rPr>
                <w:rFonts w:ascii="Arial" w:hAnsi="Arial"/>
                <w:sz w:val="18"/>
              </w:rPr>
            </w:pPr>
            <w:r w:rsidRPr="006F0B54">
              <w:rPr>
                <w:rFonts w:ascii="Arial" w:hAnsi="Arial"/>
                <w:sz w:val="18"/>
              </w:rPr>
              <w:t>Wanted signal</w:t>
            </w:r>
          </w:p>
        </w:tc>
        <w:tc>
          <w:tcPr>
            <w:tcW w:w="5701" w:type="dxa"/>
          </w:tcPr>
          <w:p w14:paraId="3B6582C0" w14:textId="77777777" w:rsidR="00972FED" w:rsidRPr="006F0B54" w:rsidRDefault="00972FED" w:rsidP="00972FED">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972FED" w:rsidRPr="006F0B54" w14:paraId="43A50F0D" w14:textId="77777777" w:rsidTr="00972FED">
        <w:trPr>
          <w:cantSplit/>
          <w:jc w:val="center"/>
        </w:trPr>
        <w:tc>
          <w:tcPr>
            <w:tcW w:w="4076" w:type="dxa"/>
          </w:tcPr>
          <w:p w14:paraId="3683DEC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type</w:t>
            </w:r>
          </w:p>
        </w:tc>
        <w:tc>
          <w:tcPr>
            <w:tcW w:w="5701" w:type="dxa"/>
          </w:tcPr>
          <w:p w14:paraId="7C076B1C" w14:textId="77777777" w:rsidR="00972FED" w:rsidRPr="006F0B54" w:rsidRDefault="00972FED" w:rsidP="00972FED">
            <w:pPr>
              <w:keepNext/>
              <w:keepLines/>
              <w:jc w:val="center"/>
              <w:rPr>
                <w:rFonts w:ascii="Arial" w:hAnsi="Arial"/>
                <w:sz w:val="18"/>
              </w:rPr>
            </w:pPr>
            <w:r w:rsidRPr="006F0B54">
              <w:rPr>
                <w:rFonts w:ascii="Arial" w:hAnsi="Arial"/>
                <w:sz w:val="18"/>
              </w:rPr>
              <w:t xml:space="preserve">NR signal, the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with 15 kHz SCS of the band defined in clause</w:t>
            </w:r>
            <w:r>
              <w:rPr>
                <w:rFonts w:ascii="Arial" w:hAnsi="Arial"/>
                <w:sz w:val="18"/>
              </w:rPr>
              <w:t> </w:t>
            </w:r>
            <w:r w:rsidRPr="006F0B54">
              <w:rPr>
                <w:rFonts w:ascii="Arial" w:hAnsi="Arial"/>
                <w:sz w:val="18"/>
              </w:rPr>
              <w:t>5.3.5 of TS</w:t>
            </w:r>
            <w:r>
              <w:rPr>
                <w:rFonts w:ascii="Arial" w:hAnsi="Arial"/>
                <w:sz w:val="18"/>
              </w:rPr>
              <w:t> </w:t>
            </w:r>
            <w:r w:rsidRPr="006F0B54">
              <w:rPr>
                <w:rFonts w:ascii="Arial" w:hAnsi="Arial"/>
                <w:sz w:val="18"/>
              </w:rPr>
              <w:t>38.104</w:t>
            </w:r>
            <w:r>
              <w:rPr>
                <w:rFonts w:ascii="Arial" w:hAnsi="Arial"/>
                <w:sz w:val="18"/>
              </w:rPr>
              <w:t> </w:t>
            </w:r>
            <w:r w:rsidRPr="006F0B54">
              <w:rPr>
                <w:rFonts w:ascii="Arial" w:hAnsi="Arial"/>
                <w:sz w:val="18"/>
              </w:rPr>
              <w:t>[2]</w:t>
            </w:r>
          </w:p>
        </w:tc>
      </w:tr>
      <w:tr w:rsidR="00972FED" w:rsidRPr="006F0B54" w14:paraId="09DBDC31" w14:textId="77777777" w:rsidTr="00972FED">
        <w:trPr>
          <w:cantSplit/>
          <w:jc w:val="center"/>
        </w:trPr>
        <w:tc>
          <w:tcPr>
            <w:tcW w:w="4076" w:type="dxa"/>
          </w:tcPr>
          <w:p w14:paraId="2E3F458F"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level</w:t>
            </w:r>
          </w:p>
        </w:tc>
        <w:tc>
          <w:tcPr>
            <w:tcW w:w="5701" w:type="dxa"/>
          </w:tcPr>
          <w:p w14:paraId="4C5C3EA3" w14:textId="77777777" w:rsidR="00972FED" w:rsidRPr="006F0B54" w:rsidRDefault="00972FED" w:rsidP="00972FED">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fed into a CLTA.</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118" type="#_x0000_t75" style="width:100.15pt;height:28.15pt;mso-position-horizontal-relative:page;mso-position-vertical-relative:page" o:ole="">
                  <v:fill o:detectmouseclick="t"/>
                  <v:imagedata r:id="rId94" o:title=""/>
                </v:shape>
                <o:OLEObject Type="Embed" ProgID="Equation.3" ShapeID="对象 9" DrawAspect="Content" ObjectID="_1679392802" r:id="rId95"/>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77777777" w:rsidR="00972FED" w:rsidRPr="006F0B54" w:rsidRDefault="00972FED" w:rsidP="00972FED">
            <w:pPr>
              <w:pStyle w:val="TAN"/>
            </w:pPr>
            <w:r w:rsidRPr="006F0B54">
              <w:rPr>
                <w:lang w:eastAsia="ja-JP"/>
              </w:rPr>
              <w:t>NOTE 3:</w:t>
            </w:r>
            <w:r w:rsidRPr="006F0B54">
              <w:rPr>
                <w:lang w:eastAsia="ja-JP"/>
              </w:rPr>
              <w:tab/>
              <w:t>The P</w:t>
            </w:r>
            <w:r w:rsidRPr="006F0B54">
              <w:rPr>
                <w:vertAlign w:val="subscript"/>
                <w:lang w:eastAsia="ja-JP"/>
              </w:rPr>
              <w:t xml:space="preserve">rated,t,TRP </w:t>
            </w:r>
            <w:r w:rsidRPr="006F0B54">
              <w:rPr>
                <w:lang w:eastAsia="ja-JP"/>
              </w:rPr>
              <w:t>is split between supported polarizations at the CLTA input ports.</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1906" w:name="_Toc21101257"/>
      <w:bookmarkStart w:id="1907" w:name="_Toc29810296"/>
      <w:bookmarkStart w:id="1908" w:name="_Toc37273573"/>
      <w:bookmarkStart w:id="1909" w:name="_Toc45884891"/>
      <w:bookmarkStart w:id="1910" w:name="_Toc53182822"/>
      <w:bookmarkStart w:id="1911" w:name="_Toc58865216"/>
      <w:bookmarkStart w:id="1912" w:name="_Toc58866798"/>
      <w:bookmarkStart w:id="1913" w:name="_Toc66717831"/>
      <w:r w:rsidRPr="006F0B54">
        <w:t>7</w:t>
      </w:r>
      <w:r w:rsidRPr="006F0B54">
        <w:tab/>
        <w:t>Radiated receiver characteristics</w:t>
      </w:r>
      <w:bookmarkEnd w:id="1906"/>
      <w:bookmarkEnd w:id="1907"/>
      <w:bookmarkEnd w:id="1908"/>
      <w:bookmarkEnd w:id="1909"/>
      <w:bookmarkEnd w:id="1910"/>
      <w:bookmarkEnd w:id="1911"/>
      <w:bookmarkEnd w:id="1912"/>
      <w:bookmarkEnd w:id="1913"/>
    </w:p>
    <w:p w14:paraId="670B08C2" w14:textId="77777777" w:rsidR="00972FED" w:rsidRPr="006F0B54" w:rsidRDefault="00972FED" w:rsidP="00972FED">
      <w:pPr>
        <w:pStyle w:val="Heading2"/>
      </w:pPr>
      <w:bookmarkStart w:id="1914" w:name="_Toc21101258"/>
      <w:bookmarkStart w:id="1915" w:name="_Toc29810297"/>
      <w:bookmarkStart w:id="1916" w:name="_Toc37273574"/>
      <w:bookmarkStart w:id="1917" w:name="_Toc45884892"/>
      <w:bookmarkStart w:id="1918" w:name="_Toc53182823"/>
      <w:bookmarkStart w:id="1919" w:name="_Toc58865217"/>
      <w:bookmarkStart w:id="1920" w:name="_Toc58866799"/>
      <w:bookmarkStart w:id="1921" w:name="_Toc66717832"/>
      <w:r w:rsidRPr="006F0B54">
        <w:t>7.1</w:t>
      </w:r>
      <w:r w:rsidRPr="006F0B54">
        <w:tab/>
        <w:t>General</w:t>
      </w:r>
      <w:bookmarkEnd w:id="1914"/>
      <w:bookmarkEnd w:id="1915"/>
      <w:bookmarkEnd w:id="1916"/>
      <w:bookmarkEnd w:id="1917"/>
      <w:bookmarkEnd w:id="1918"/>
      <w:bookmarkEnd w:id="1919"/>
      <w:bookmarkEnd w:id="1920"/>
      <w:bookmarkEnd w:id="192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1922" w:name="_Toc21101259"/>
      <w:bookmarkStart w:id="1923" w:name="_Toc29810298"/>
      <w:bookmarkStart w:id="1924" w:name="_Toc37273575"/>
      <w:bookmarkStart w:id="1925" w:name="_Toc45884893"/>
      <w:bookmarkStart w:id="1926" w:name="_Toc53182824"/>
      <w:bookmarkStart w:id="1927" w:name="_Toc58865218"/>
      <w:bookmarkStart w:id="1928" w:name="_Toc58866800"/>
      <w:bookmarkStart w:id="1929" w:name="_Toc66717833"/>
      <w:r w:rsidRPr="006F0B54">
        <w:t>7.2</w:t>
      </w:r>
      <w:r w:rsidRPr="006F0B54">
        <w:tab/>
        <w:t>OTA sensitivity</w:t>
      </w:r>
      <w:bookmarkEnd w:id="1922"/>
      <w:bookmarkEnd w:id="1923"/>
      <w:bookmarkEnd w:id="1924"/>
      <w:bookmarkEnd w:id="1925"/>
      <w:bookmarkEnd w:id="1926"/>
      <w:bookmarkEnd w:id="1927"/>
      <w:bookmarkEnd w:id="1928"/>
      <w:bookmarkEnd w:id="1929"/>
    </w:p>
    <w:p w14:paraId="79728B71" w14:textId="77777777" w:rsidR="00972FED" w:rsidRPr="006F0B54" w:rsidRDefault="00972FED" w:rsidP="00972FED">
      <w:pPr>
        <w:pStyle w:val="Heading3"/>
      </w:pPr>
      <w:bookmarkStart w:id="1930" w:name="_Toc21101260"/>
      <w:bookmarkStart w:id="1931" w:name="_Toc29810299"/>
      <w:bookmarkStart w:id="1932" w:name="_Toc37273576"/>
      <w:bookmarkStart w:id="1933" w:name="_Toc45884894"/>
      <w:bookmarkStart w:id="1934" w:name="_Toc53182825"/>
      <w:bookmarkStart w:id="1935" w:name="_Toc58865219"/>
      <w:bookmarkStart w:id="1936" w:name="_Toc58866801"/>
      <w:bookmarkStart w:id="1937" w:name="_Toc66717834"/>
      <w:r w:rsidRPr="006F0B54">
        <w:t>7.2.1</w:t>
      </w:r>
      <w:r w:rsidRPr="006F0B54">
        <w:tab/>
        <w:t>Definition and applicability</w:t>
      </w:r>
      <w:bookmarkEnd w:id="1930"/>
      <w:bookmarkEnd w:id="1931"/>
      <w:bookmarkEnd w:id="1932"/>
      <w:bookmarkEnd w:id="1933"/>
      <w:bookmarkEnd w:id="1934"/>
      <w:bookmarkEnd w:id="1935"/>
      <w:bookmarkEnd w:id="1936"/>
      <w:bookmarkEnd w:id="1937"/>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1938" w:name="_Toc21101261"/>
      <w:bookmarkStart w:id="1939" w:name="_Toc29810300"/>
      <w:bookmarkStart w:id="1940" w:name="_Toc37273577"/>
      <w:bookmarkStart w:id="1941" w:name="_Toc45884895"/>
      <w:bookmarkStart w:id="1942" w:name="_Toc53182826"/>
      <w:bookmarkStart w:id="1943" w:name="_Toc58865220"/>
      <w:bookmarkStart w:id="1944" w:name="_Toc58866802"/>
      <w:bookmarkStart w:id="1945" w:name="_Toc66717835"/>
      <w:r w:rsidRPr="006F0B54">
        <w:t>7.2.2</w:t>
      </w:r>
      <w:r w:rsidRPr="006F0B54">
        <w:tab/>
        <w:t>Minimum requirement</w:t>
      </w:r>
      <w:bookmarkEnd w:id="1938"/>
      <w:bookmarkEnd w:id="1939"/>
      <w:bookmarkEnd w:id="1940"/>
      <w:bookmarkEnd w:id="1941"/>
      <w:bookmarkEnd w:id="1942"/>
      <w:bookmarkEnd w:id="1943"/>
      <w:bookmarkEnd w:id="1944"/>
      <w:bookmarkEnd w:id="1945"/>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1946" w:name="_Toc21101262"/>
      <w:bookmarkStart w:id="1947" w:name="_Toc29810301"/>
      <w:bookmarkStart w:id="1948" w:name="_Toc37273578"/>
      <w:bookmarkStart w:id="1949" w:name="_Toc45884896"/>
      <w:bookmarkStart w:id="1950" w:name="_Toc53182827"/>
      <w:bookmarkStart w:id="1951" w:name="_Toc58865221"/>
      <w:bookmarkStart w:id="1952" w:name="_Toc58866803"/>
      <w:bookmarkStart w:id="1953" w:name="_Toc66717836"/>
      <w:r w:rsidRPr="006F0B54">
        <w:t>7.2.3</w:t>
      </w:r>
      <w:r w:rsidRPr="006F0B54">
        <w:tab/>
        <w:t>Test Purpose</w:t>
      </w:r>
      <w:bookmarkEnd w:id="1946"/>
      <w:bookmarkEnd w:id="1947"/>
      <w:bookmarkEnd w:id="1948"/>
      <w:bookmarkEnd w:id="1949"/>
      <w:bookmarkEnd w:id="1950"/>
      <w:bookmarkEnd w:id="1951"/>
      <w:bookmarkEnd w:id="1952"/>
      <w:bookmarkEnd w:id="1953"/>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1954" w:name="_Toc21101263"/>
      <w:bookmarkStart w:id="1955" w:name="_Toc29810302"/>
      <w:bookmarkStart w:id="1956" w:name="_Toc37273579"/>
      <w:bookmarkStart w:id="1957" w:name="_Toc45884897"/>
      <w:bookmarkStart w:id="1958" w:name="_Toc53182828"/>
      <w:bookmarkStart w:id="1959" w:name="_Toc58865222"/>
      <w:bookmarkStart w:id="1960" w:name="_Toc58866804"/>
      <w:bookmarkStart w:id="1961" w:name="_Toc66717837"/>
      <w:r w:rsidRPr="006F0B54">
        <w:t>7.2.4</w:t>
      </w:r>
      <w:r w:rsidRPr="006F0B54">
        <w:tab/>
        <w:t>Method of test</w:t>
      </w:r>
      <w:bookmarkEnd w:id="1954"/>
      <w:bookmarkEnd w:id="1955"/>
      <w:bookmarkEnd w:id="1956"/>
      <w:bookmarkEnd w:id="1957"/>
      <w:bookmarkEnd w:id="1958"/>
      <w:bookmarkEnd w:id="1959"/>
      <w:bookmarkEnd w:id="1960"/>
      <w:bookmarkEnd w:id="1961"/>
    </w:p>
    <w:p w14:paraId="235DD102" w14:textId="77777777" w:rsidR="00972FED" w:rsidRPr="006F0B54" w:rsidRDefault="00972FED" w:rsidP="00972FED">
      <w:pPr>
        <w:pStyle w:val="Heading4"/>
      </w:pPr>
      <w:bookmarkStart w:id="1962" w:name="_Toc21101264"/>
      <w:bookmarkStart w:id="1963" w:name="_Toc29810303"/>
      <w:bookmarkStart w:id="1964" w:name="_Toc37273580"/>
      <w:bookmarkStart w:id="1965" w:name="_Toc45884898"/>
      <w:bookmarkStart w:id="1966" w:name="_Toc53182829"/>
      <w:bookmarkStart w:id="1967" w:name="_Toc58865223"/>
      <w:bookmarkStart w:id="1968" w:name="_Toc58866805"/>
      <w:bookmarkStart w:id="1969" w:name="_Toc66717838"/>
      <w:r w:rsidRPr="006F0B54">
        <w:t>7.2.4.1</w:t>
      </w:r>
      <w:r w:rsidRPr="006F0B54">
        <w:tab/>
        <w:t>Initial conditions</w:t>
      </w:r>
      <w:bookmarkEnd w:id="1962"/>
      <w:bookmarkEnd w:id="1963"/>
      <w:bookmarkEnd w:id="1964"/>
      <w:bookmarkEnd w:id="1965"/>
      <w:bookmarkEnd w:id="1966"/>
      <w:bookmarkEnd w:id="1967"/>
      <w:bookmarkEnd w:id="1968"/>
      <w:bookmarkEnd w:id="1969"/>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1970" w:name="_Toc21101265"/>
      <w:bookmarkStart w:id="1971" w:name="_Toc29810304"/>
      <w:bookmarkStart w:id="1972" w:name="_Toc37273581"/>
      <w:bookmarkStart w:id="1973" w:name="_Toc45884899"/>
      <w:bookmarkStart w:id="1974" w:name="_Toc53182830"/>
      <w:bookmarkStart w:id="1975" w:name="_Toc58865224"/>
      <w:bookmarkStart w:id="1976" w:name="_Toc58866806"/>
      <w:bookmarkStart w:id="1977" w:name="_Toc66717839"/>
      <w:r w:rsidRPr="006F0B54">
        <w:t>7.2.4.2</w:t>
      </w:r>
      <w:r w:rsidRPr="006F0B54">
        <w:tab/>
        <w:t>Procedure</w:t>
      </w:r>
      <w:bookmarkEnd w:id="1970"/>
      <w:bookmarkEnd w:id="1971"/>
      <w:bookmarkEnd w:id="1972"/>
      <w:bookmarkEnd w:id="1973"/>
      <w:bookmarkEnd w:id="1974"/>
      <w:bookmarkEnd w:id="1975"/>
      <w:bookmarkEnd w:id="1976"/>
      <w:bookmarkEnd w:id="1977"/>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1978" w:name="_Toc21101266"/>
      <w:bookmarkStart w:id="1979" w:name="_Toc29810305"/>
      <w:bookmarkStart w:id="1980" w:name="_Toc37273582"/>
      <w:bookmarkStart w:id="1981" w:name="_Toc45884900"/>
      <w:bookmarkStart w:id="1982" w:name="_Toc53182831"/>
      <w:bookmarkStart w:id="1983" w:name="_Toc58865225"/>
      <w:bookmarkStart w:id="1984" w:name="_Toc58866807"/>
      <w:bookmarkStart w:id="1985" w:name="_Toc66717840"/>
      <w:r w:rsidRPr="006F0B54">
        <w:t>7.2.5</w:t>
      </w:r>
      <w:r w:rsidRPr="006F0B54">
        <w:tab/>
        <w:t>Test requirements</w:t>
      </w:r>
      <w:bookmarkEnd w:id="1978"/>
      <w:bookmarkEnd w:id="1979"/>
      <w:bookmarkEnd w:id="1980"/>
      <w:bookmarkEnd w:id="1981"/>
      <w:bookmarkEnd w:id="1982"/>
      <w:bookmarkEnd w:id="1983"/>
      <w:bookmarkEnd w:id="1984"/>
      <w:bookmarkEnd w:id="1985"/>
    </w:p>
    <w:p w14:paraId="69BF8FD2" w14:textId="77777777" w:rsidR="00972FED" w:rsidRPr="006F0B54" w:rsidRDefault="00972FED" w:rsidP="00972FED">
      <w:pPr>
        <w:pStyle w:val="Heading4"/>
      </w:pPr>
      <w:bookmarkStart w:id="1986" w:name="_Toc21101267"/>
      <w:bookmarkStart w:id="1987" w:name="_Toc29810306"/>
      <w:bookmarkStart w:id="1988" w:name="_Toc37273583"/>
      <w:bookmarkStart w:id="1989" w:name="_Toc45884901"/>
      <w:bookmarkStart w:id="1990" w:name="_Toc53182832"/>
      <w:bookmarkStart w:id="1991" w:name="_Toc58865226"/>
      <w:bookmarkStart w:id="1992" w:name="_Toc58866808"/>
      <w:bookmarkStart w:id="1993" w:name="_Toc66717841"/>
      <w:r w:rsidRPr="006F0B54">
        <w:t>7.2.5.1</w:t>
      </w:r>
      <w:r w:rsidRPr="006F0B54">
        <w:tab/>
        <w:t>General</w:t>
      </w:r>
      <w:bookmarkEnd w:id="1986"/>
      <w:bookmarkEnd w:id="1987"/>
      <w:bookmarkEnd w:id="1988"/>
      <w:bookmarkEnd w:id="1989"/>
      <w:bookmarkEnd w:id="1990"/>
      <w:bookmarkEnd w:id="1991"/>
      <w:bookmarkEnd w:id="1992"/>
      <w:bookmarkEnd w:id="1993"/>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1994" w:name="_Toc21101268"/>
      <w:bookmarkStart w:id="1995" w:name="_Toc29810307"/>
      <w:bookmarkStart w:id="1996" w:name="_Toc37273584"/>
      <w:bookmarkStart w:id="1997" w:name="_Toc45884902"/>
      <w:bookmarkStart w:id="1998" w:name="_Toc53182833"/>
      <w:bookmarkStart w:id="1999" w:name="_Toc58865227"/>
      <w:bookmarkStart w:id="2000" w:name="_Toc58866809"/>
      <w:bookmarkStart w:id="2001" w:name="_Toc66717842"/>
      <w:r w:rsidRPr="006F0B54">
        <w:t>7.2.5.2</w:t>
      </w:r>
      <w:r w:rsidRPr="006F0B54">
        <w:tab/>
        <w:t xml:space="preserve">Test requirements for </w:t>
      </w:r>
      <w:r w:rsidRPr="006F0B54">
        <w:rPr>
          <w:i/>
        </w:rPr>
        <w:t>BS type 1-H</w:t>
      </w:r>
      <w:r w:rsidRPr="006F0B54">
        <w:t xml:space="preserve"> and </w:t>
      </w:r>
      <w:r w:rsidRPr="006F0B54">
        <w:rPr>
          <w:i/>
        </w:rPr>
        <w:t>BS type 1-O</w:t>
      </w:r>
      <w:bookmarkEnd w:id="1994"/>
      <w:bookmarkEnd w:id="1995"/>
      <w:bookmarkEnd w:id="1996"/>
      <w:bookmarkEnd w:id="1997"/>
      <w:bookmarkEnd w:id="1998"/>
      <w:bookmarkEnd w:id="1999"/>
      <w:bookmarkEnd w:id="2000"/>
      <w:bookmarkEnd w:id="200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2002" w:name="_Toc21101269"/>
      <w:bookmarkStart w:id="2003" w:name="_Toc29810308"/>
      <w:bookmarkStart w:id="2004" w:name="_Toc37273585"/>
      <w:bookmarkStart w:id="2005" w:name="_Toc45884903"/>
      <w:bookmarkStart w:id="2006" w:name="_Toc53182834"/>
      <w:bookmarkStart w:id="2007" w:name="_Toc58865228"/>
      <w:bookmarkStart w:id="2008" w:name="_Toc58866810"/>
      <w:bookmarkStart w:id="2009" w:name="_Toc66717843"/>
      <w:r w:rsidRPr="006F0B54">
        <w:t>7.2.5.3</w:t>
      </w:r>
      <w:r w:rsidRPr="006F0B54">
        <w:tab/>
        <w:t xml:space="preserve">Test requirements for </w:t>
      </w:r>
      <w:r w:rsidRPr="006F0B54">
        <w:rPr>
          <w:i/>
        </w:rPr>
        <w:t>BS type 2-O</w:t>
      </w:r>
      <w:bookmarkEnd w:id="2002"/>
      <w:bookmarkEnd w:id="2003"/>
      <w:bookmarkEnd w:id="2004"/>
      <w:bookmarkEnd w:id="2005"/>
      <w:bookmarkEnd w:id="2006"/>
      <w:bookmarkEnd w:id="2007"/>
      <w:bookmarkEnd w:id="2008"/>
      <w:bookmarkEnd w:id="2009"/>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2010" w:name="_Toc21101270"/>
      <w:bookmarkStart w:id="2011" w:name="_Toc29810309"/>
      <w:bookmarkStart w:id="2012" w:name="_Toc37273586"/>
      <w:bookmarkStart w:id="2013" w:name="_Toc45884904"/>
      <w:bookmarkStart w:id="2014" w:name="_Toc53182835"/>
      <w:bookmarkStart w:id="2015" w:name="_Toc58865229"/>
      <w:bookmarkStart w:id="2016" w:name="_Toc58866811"/>
      <w:bookmarkStart w:id="2017" w:name="_Toc66717844"/>
      <w:r w:rsidRPr="006F0B54">
        <w:t>7.3</w:t>
      </w:r>
      <w:r w:rsidRPr="006F0B54">
        <w:tab/>
        <w:t>OTA reference sensitivity level</w:t>
      </w:r>
      <w:bookmarkEnd w:id="2010"/>
      <w:bookmarkEnd w:id="2011"/>
      <w:bookmarkEnd w:id="2012"/>
      <w:bookmarkEnd w:id="2013"/>
      <w:bookmarkEnd w:id="2014"/>
      <w:bookmarkEnd w:id="2015"/>
      <w:bookmarkEnd w:id="2016"/>
      <w:bookmarkEnd w:id="2017"/>
    </w:p>
    <w:p w14:paraId="7A87236C" w14:textId="77777777" w:rsidR="00972FED" w:rsidRPr="006F0B54" w:rsidRDefault="00972FED" w:rsidP="00972FED">
      <w:pPr>
        <w:pStyle w:val="Heading3"/>
      </w:pPr>
      <w:bookmarkStart w:id="2018" w:name="_Toc21101271"/>
      <w:bookmarkStart w:id="2019" w:name="_Toc29810310"/>
      <w:bookmarkStart w:id="2020" w:name="_Toc37273587"/>
      <w:bookmarkStart w:id="2021" w:name="_Toc45884905"/>
      <w:bookmarkStart w:id="2022" w:name="_Toc53182836"/>
      <w:bookmarkStart w:id="2023" w:name="_Toc58865230"/>
      <w:bookmarkStart w:id="2024" w:name="_Toc58866812"/>
      <w:bookmarkStart w:id="2025" w:name="_Toc66717845"/>
      <w:r w:rsidRPr="006F0B54">
        <w:t>7.3.1</w:t>
      </w:r>
      <w:r w:rsidRPr="006F0B54">
        <w:tab/>
        <w:t>Definition and applicability</w:t>
      </w:r>
      <w:bookmarkEnd w:id="2018"/>
      <w:bookmarkEnd w:id="2019"/>
      <w:bookmarkEnd w:id="2020"/>
      <w:bookmarkEnd w:id="2021"/>
      <w:bookmarkEnd w:id="2022"/>
      <w:bookmarkEnd w:id="2023"/>
      <w:bookmarkEnd w:id="2024"/>
      <w:bookmarkEnd w:id="2025"/>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2026" w:name="_Toc21101272"/>
      <w:bookmarkStart w:id="2027" w:name="_Toc29810311"/>
      <w:bookmarkStart w:id="2028" w:name="_Toc37273588"/>
      <w:bookmarkStart w:id="2029" w:name="_Toc45884906"/>
      <w:bookmarkStart w:id="2030" w:name="_Toc53182837"/>
      <w:bookmarkStart w:id="2031" w:name="_Toc58865231"/>
      <w:bookmarkStart w:id="2032" w:name="_Toc58866813"/>
      <w:bookmarkStart w:id="2033" w:name="_Toc66717846"/>
      <w:r w:rsidRPr="006F0B54">
        <w:t>7.3.2</w:t>
      </w:r>
      <w:r w:rsidRPr="006F0B54">
        <w:tab/>
        <w:t>Minimum requirement</w:t>
      </w:r>
      <w:bookmarkEnd w:id="2026"/>
      <w:bookmarkEnd w:id="2027"/>
      <w:bookmarkEnd w:id="2028"/>
      <w:bookmarkEnd w:id="2029"/>
      <w:bookmarkEnd w:id="2030"/>
      <w:bookmarkEnd w:id="2031"/>
      <w:bookmarkEnd w:id="2032"/>
      <w:bookmarkEnd w:id="2033"/>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2034" w:name="_Toc21101273"/>
      <w:bookmarkStart w:id="2035" w:name="_Toc29810312"/>
      <w:bookmarkStart w:id="2036" w:name="_Toc37273589"/>
      <w:bookmarkStart w:id="2037" w:name="_Toc45884907"/>
      <w:bookmarkStart w:id="2038" w:name="_Toc53182838"/>
      <w:bookmarkStart w:id="2039" w:name="_Toc58865232"/>
      <w:bookmarkStart w:id="2040" w:name="_Toc58866814"/>
      <w:bookmarkStart w:id="2041" w:name="_Toc66717847"/>
      <w:r w:rsidRPr="006F0B54">
        <w:t>7.3.3</w:t>
      </w:r>
      <w:r w:rsidRPr="006F0B54">
        <w:tab/>
        <w:t>Test Purpose</w:t>
      </w:r>
      <w:bookmarkEnd w:id="2034"/>
      <w:bookmarkEnd w:id="2035"/>
      <w:bookmarkEnd w:id="2036"/>
      <w:bookmarkEnd w:id="2037"/>
      <w:bookmarkEnd w:id="2038"/>
      <w:bookmarkEnd w:id="2039"/>
      <w:bookmarkEnd w:id="2040"/>
      <w:bookmarkEnd w:id="2041"/>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2042" w:name="_Toc21101274"/>
      <w:bookmarkStart w:id="2043" w:name="_Toc29810313"/>
      <w:bookmarkStart w:id="2044" w:name="_Toc37273590"/>
      <w:bookmarkStart w:id="2045" w:name="_Toc45884908"/>
      <w:bookmarkStart w:id="2046" w:name="_Toc53182839"/>
      <w:bookmarkStart w:id="2047" w:name="_Toc58865233"/>
      <w:bookmarkStart w:id="2048" w:name="_Toc58866815"/>
      <w:bookmarkStart w:id="2049" w:name="_Toc66717848"/>
      <w:r w:rsidRPr="006F0B54">
        <w:t>7.3.4</w:t>
      </w:r>
      <w:r w:rsidRPr="006F0B54">
        <w:tab/>
        <w:t>Method of test</w:t>
      </w:r>
      <w:bookmarkEnd w:id="2042"/>
      <w:bookmarkEnd w:id="2043"/>
      <w:bookmarkEnd w:id="2044"/>
      <w:bookmarkEnd w:id="2045"/>
      <w:bookmarkEnd w:id="2046"/>
      <w:bookmarkEnd w:id="2047"/>
      <w:bookmarkEnd w:id="2048"/>
      <w:bookmarkEnd w:id="2049"/>
    </w:p>
    <w:p w14:paraId="77ABF5DE" w14:textId="77777777" w:rsidR="00972FED" w:rsidRPr="006F0B54" w:rsidRDefault="00972FED" w:rsidP="00972FED">
      <w:pPr>
        <w:pStyle w:val="Heading4"/>
      </w:pPr>
      <w:bookmarkStart w:id="2050" w:name="_Toc21101275"/>
      <w:bookmarkStart w:id="2051" w:name="_Toc29810314"/>
      <w:bookmarkStart w:id="2052" w:name="_Toc37273591"/>
      <w:bookmarkStart w:id="2053" w:name="_Toc45884909"/>
      <w:bookmarkStart w:id="2054" w:name="_Toc53182840"/>
      <w:bookmarkStart w:id="2055" w:name="_Toc58865234"/>
      <w:bookmarkStart w:id="2056" w:name="_Toc58866816"/>
      <w:bookmarkStart w:id="2057" w:name="_Toc66717849"/>
      <w:r w:rsidRPr="006F0B54">
        <w:t>7.3.4.1</w:t>
      </w:r>
      <w:r w:rsidRPr="006F0B54">
        <w:tab/>
        <w:t>Initial conditions</w:t>
      </w:r>
      <w:bookmarkEnd w:id="2050"/>
      <w:bookmarkEnd w:id="2051"/>
      <w:bookmarkEnd w:id="2052"/>
      <w:bookmarkEnd w:id="2053"/>
      <w:bookmarkEnd w:id="2054"/>
      <w:bookmarkEnd w:id="2055"/>
      <w:bookmarkEnd w:id="2056"/>
      <w:bookmarkEnd w:id="2057"/>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2058" w:name="_Toc21101276"/>
      <w:bookmarkStart w:id="2059" w:name="_Toc29810315"/>
      <w:bookmarkStart w:id="2060" w:name="_Toc37273592"/>
      <w:bookmarkStart w:id="2061" w:name="_Toc45884910"/>
      <w:bookmarkStart w:id="2062" w:name="_Toc53182841"/>
      <w:bookmarkStart w:id="2063" w:name="_Toc58865235"/>
      <w:bookmarkStart w:id="2064" w:name="_Toc58866817"/>
      <w:bookmarkStart w:id="2065" w:name="_Toc66717850"/>
      <w:r w:rsidRPr="006F0B54">
        <w:t>7.3.4.2</w:t>
      </w:r>
      <w:r w:rsidRPr="006F0B54">
        <w:tab/>
        <w:t>Procedure</w:t>
      </w:r>
      <w:bookmarkEnd w:id="2058"/>
      <w:bookmarkEnd w:id="2059"/>
      <w:bookmarkEnd w:id="2060"/>
      <w:bookmarkEnd w:id="2061"/>
      <w:bookmarkEnd w:id="2062"/>
      <w:bookmarkEnd w:id="2063"/>
      <w:bookmarkEnd w:id="2064"/>
      <w:bookmarkEnd w:id="2065"/>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2066" w:name="_Toc21101277"/>
      <w:bookmarkStart w:id="2067" w:name="_Toc29810316"/>
      <w:bookmarkStart w:id="2068" w:name="_Toc37273593"/>
      <w:bookmarkStart w:id="2069" w:name="_Toc45884911"/>
      <w:bookmarkStart w:id="2070" w:name="_Toc53182842"/>
      <w:bookmarkStart w:id="2071" w:name="_Toc58865236"/>
      <w:bookmarkStart w:id="2072" w:name="_Toc58866818"/>
      <w:bookmarkStart w:id="2073" w:name="_Toc66717851"/>
      <w:r w:rsidRPr="006F0B54">
        <w:t>7.3.5</w:t>
      </w:r>
      <w:r w:rsidRPr="006F0B54">
        <w:tab/>
        <w:t>Test requirements</w:t>
      </w:r>
      <w:bookmarkEnd w:id="2066"/>
      <w:bookmarkEnd w:id="2067"/>
      <w:bookmarkEnd w:id="2068"/>
      <w:bookmarkEnd w:id="2069"/>
      <w:bookmarkEnd w:id="2070"/>
      <w:bookmarkEnd w:id="2071"/>
      <w:bookmarkEnd w:id="2072"/>
      <w:bookmarkEnd w:id="2073"/>
    </w:p>
    <w:p w14:paraId="49E3EDB3" w14:textId="77777777" w:rsidR="00972FED" w:rsidRPr="006F0B54" w:rsidRDefault="00972FED" w:rsidP="00972FED">
      <w:pPr>
        <w:pStyle w:val="Heading4"/>
      </w:pPr>
      <w:bookmarkStart w:id="2074" w:name="_Toc21101278"/>
      <w:bookmarkStart w:id="2075" w:name="_Toc29810317"/>
      <w:bookmarkStart w:id="2076" w:name="_Toc37273594"/>
      <w:bookmarkStart w:id="2077" w:name="_Toc45884912"/>
      <w:bookmarkStart w:id="2078" w:name="_Toc53182843"/>
      <w:bookmarkStart w:id="2079" w:name="_Toc58865237"/>
      <w:bookmarkStart w:id="2080" w:name="_Toc58866819"/>
      <w:bookmarkStart w:id="2081" w:name="_Toc66717852"/>
      <w:r w:rsidRPr="006F0B54">
        <w:t>7.3.5.1</w:t>
      </w:r>
      <w:r w:rsidRPr="006F0B54">
        <w:tab/>
        <w:t>General</w:t>
      </w:r>
      <w:bookmarkEnd w:id="2074"/>
      <w:bookmarkEnd w:id="2075"/>
      <w:bookmarkEnd w:id="2076"/>
      <w:bookmarkEnd w:id="2077"/>
      <w:bookmarkEnd w:id="2078"/>
      <w:bookmarkEnd w:id="2079"/>
      <w:bookmarkEnd w:id="2080"/>
      <w:bookmarkEnd w:id="208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2082" w:name="_Toc21101279"/>
      <w:bookmarkStart w:id="2083" w:name="_Toc29810318"/>
      <w:bookmarkStart w:id="2084" w:name="_Toc37273595"/>
      <w:bookmarkStart w:id="2085" w:name="_Toc45884913"/>
      <w:bookmarkStart w:id="2086" w:name="_Toc53182844"/>
      <w:bookmarkStart w:id="2087" w:name="_Toc58865238"/>
      <w:bookmarkStart w:id="2088" w:name="_Toc58866820"/>
      <w:bookmarkStart w:id="2089" w:name="_Toc66717853"/>
      <w:r w:rsidRPr="006F0B54">
        <w:t>7.3.5.2</w:t>
      </w:r>
      <w:r w:rsidRPr="006F0B54">
        <w:tab/>
        <w:t xml:space="preserve">Test requirements for </w:t>
      </w:r>
      <w:r w:rsidRPr="006F0B54">
        <w:rPr>
          <w:i/>
        </w:rPr>
        <w:t>BS type 1-O</w:t>
      </w:r>
      <w:bookmarkEnd w:id="2082"/>
      <w:bookmarkEnd w:id="2083"/>
      <w:bookmarkEnd w:id="2084"/>
      <w:bookmarkEnd w:id="2085"/>
      <w:bookmarkEnd w:id="2086"/>
      <w:bookmarkEnd w:id="2087"/>
      <w:bookmarkEnd w:id="2088"/>
      <w:bookmarkEnd w:id="2089"/>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2090" w:name="_Toc21101280"/>
      <w:bookmarkStart w:id="2091" w:name="_Toc29810319"/>
      <w:bookmarkStart w:id="2092" w:name="_Toc37273596"/>
      <w:bookmarkStart w:id="2093" w:name="_Toc45884914"/>
      <w:bookmarkStart w:id="2094" w:name="_Toc53182845"/>
      <w:bookmarkStart w:id="2095" w:name="_Toc58865239"/>
      <w:bookmarkStart w:id="2096" w:name="_Toc58866821"/>
      <w:bookmarkStart w:id="2097" w:name="_Toc66717854"/>
      <w:r w:rsidRPr="006F0B54">
        <w:t>7.3.5.3</w:t>
      </w:r>
      <w:r w:rsidRPr="006F0B54">
        <w:tab/>
        <w:t xml:space="preserve">Test requirements for </w:t>
      </w:r>
      <w:r w:rsidRPr="006F0B54">
        <w:rPr>
          <w:i/>
        </w:rPr>
        <w:t>BS type 2-O</w:t>
      </w:r>
      <w:bookmarkEnd w:id="2090"/>
      <w:bookmarkEnd w:id="2091"/>
      <w:bookmarkEnd w:id="2092"/>
      <w:bookmarkEnd w:id="2093"/>
      <w:bookmarkEnd w:id="2094"/>
      <w:bookmarkEnd w:id="2095"/>
      <w:bookmarkEnd w:id="2096"/>
      <w:bookmarkEnd w:id="2097"/>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2098" w:name="_Toc21101281"/>
      <w:bookmarkStart w:id="2099" w:name="_Toc29810320"/>
      <w:bookmarkStart w:id="2100" w:name="_Toc37273597"/>
      <w:bookmarkStart w:id="2101" w:name="_Toc45884915"/>
      <w:bookmarkStart w:id="2102" w:name="_Toc53182846"/>
      <w:bookmarkStart w:id="2103" w:name="_Toc58865240"/>
      <w:bookmarkStart w:id="2104" w:name="_Toc58866822"/>
      <w:bookmarkStart w:id="2105" w:name="_Toc66717855"/>
      <w:r w:rsidRPr="006F0B54">
        <w:t>7.4</w:t>
      </w:r>
      <w:r w:rsidRPr="006F0B54">
        <w:tab/>
        <w:t>OTA dynamic range</w:t>
      </w:r>
      <w:bookmarkEnd w:id="2098"/>
      <w:bookmarkEnd w:id="2099"/>
      <w:bookmarkEnd w:id="2100"/>
      <w:bookmarkEnd w:id="2101"/>
      <w:bookmarkEnd w:id="2102"/>
      <w:bookmarkEnd w:id="2103"/>
      <w:bookmarkEnd w:id="2104"/>
      <w:bookmarkEnd w:id="2105"/>
    </w:p>
    <w:p w14:paraId="6FB2304C" w14:textId="77777777" w:rsidR="00972FED" w:rsidRPr="006F0B54" w:rsidRDefault="00972FED" w:rsidP="00972FED">
      <w:pPr>
        <w:pStyle w:val="Heading3"/>
        <w:rPr>
          <w:lang w:eastAsia="sv-SE"/>
        </w:rPr>
      </w:pPr>
      <w:bookmarkStart w:id="2106" w:name="_Toc21101282"/>
      <w:bookmarkStart w:id="2107" w:name="_Toc29810321"/>
      <w:bookmarkStart w:id="2108" w:name="_Toc37273598"/>
      <w:bookmarkStart w:id="2109" w:name="_Toc45884916"/>
      <w:bookmarkStart w:id="2110" w:name="_Toc53182847"/>
      <w:bookmarkStart w:id="2111" w:name="_Toc58865241"/>
      <w:bookmarkStart w:id="2112" w:name="_Toc58866823"/>
      <w:bookmarkStart w:id="2113" w:name="_Toc66717856"/>
      <w:r w:rsidRPr="006F0B54">
        <w:rPr>
          <w:lang w:eastAsia="sv-SE"/>
        </w:rPr>
        <w:t>7.4.1</w:t>
      </w:r>
      <w:r w:rsidRPr="006F0B54">
        <w:rPr>
          <w:lang w:eastAsia="sv-SE"/>
        </w:rPr>
        <w:tab/>
        <w:t>Definition and applicability</w:t>
      </w:r>
      <w:bookmarkEnd w:id="2106"/>
      <w:bookmarkEnd w:id="2107"/>
      <w:bookmarkEnd w:id="2108"/>
      <w:bookmarkEnd w:id="2109"/>
      <w:bookmarkEnd w:id="2110"/>
      <w:bookmarkEnd w:id="2111"/>
      <w:bookmarkEnd w:id="2112"/>
      <w:bookmarkEnd w:id="2113"/>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2114" w:name="_Toc21101283"/>
      <w:bookmarkStart w:id="2115" w:name="_Toc29810322"/>
      <w:bookmarkStart w:id="2116" w:name="_Toc37273599"/>
      <w:bookmarkStart w:id="2117" w:name="_Toc45884917"/>
      <w:bookmarkStart w:id="2118" w:name="_Toc53182848"/>
      <w:bookmarkStart w:id="2119" w:name="_Toc58865242"/>
      <w:bookmarkStart w:id="2120" w:name="_Toc58866824"/>
      <w:bookmarkStart w:id="2121" w:name="_Toc66717857"/>
      <w:r w:rsidRPr="006F0B54">
        <w:rPr>
          <w:lang w:eastAsia="sv-SE"/>
        </w:rPr>
        <w:t>7.4.2</w:t>
      </w:r>
      <w:r w:rsidRPr="006F0B54">
        <w:rPr>
          <w:lang w:eastAsia="sv-SE"/>
        </w:rPr>
        <w:tab/>
        <w:t>Minimum requirement</w:t>
      </w:r>
      <w:bookmarkEnd w:id="2114"/>
      <w:bookmarkEnd w:id="2115"/>
      <w:bookmarkEnd w:id="2116"/>
      <w:bookmarkEnd w:id="2117"/>
      <w:bookmarkEnd w:id="2118"/>
      <w:bookmarkEnd w:id="2119"/>
      <w:bookmarkEnd w:id="2120"/>
      <w:bookmarkEnd w:id="2121"/>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2122" w:name="_Toc21101284"/>
      <w:bookmarkStart w:id="2123" w:name="_Toc29810323"/>
      <w:bookmarkStart w:id="2124" w:name="_Toc37273600"/>
      <w:bookmarkStart w:id="2125" w:name="_Toc45884918"/>
      <w:bookmarkStart w:id="2126" w:name="_Toc53182849"/>
      <w:bookmarkStart w:id="2127" w:name="_Toc58865243"/>
      <w:bookmarkStart w:id="2128" w:name="_Toc58866825"/>
      <w:bookmarkStart w:id="2129" w:name="_Toc66717858"/>
      <w:r w:rsidRPr="006F0B54">
        <w:rPr>
          <w:lang w:eastAsia="sv-SE"/>
        </w:rPr>
        <w:t>7.4.3</w:t>
      </w:r>
      <w:r w:rsidRPr="006F0B54">
        <w:rPr>
          <w:lang w:eastAsia="sv-SE"/>
        </w:rPr>
        <w:tab/>
        <w:t>Test purpose</w:t>
      </w:r>
      <w:bookmarkEnd w:id="2122"/>
      <w:bookmarkEnd w:id="2123"/>
      <w:bookmarkEnd w:id="2124"/>
      <w:bookmarkEnd w:id="2125"/>
      <w:bookmarkEnd w:id="2126"/>
      <w:bookmarkEnd w:id="2127"/>
      <w:bookmarkEnd w:id="2128"/>
      <w:bookmarkEnd w:id="2129"/>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2130" w:name="_Toc21101285"/>
      <w:bookmarkStart w:id="2131" w:name="_Toc29810324"/>
      <w:bookmarkStart w:id="2132" w:name="_Toc37273601"/>
      <w:bookmarkStart w:id="2133" w:name="_Toc45884919"/>
      <w:bookmarkStart w:id="2134" w:name="_Toc53182850"/>
      <w:bookmarkStart w:id="2135" w:name="_Toc58865244"/>
      <w:bookmarkStart w:id="2136" w:name="_Toc58866826"/>
      <w:bookmarkStart w:id="2137" w:name="_Toc66717859"/>
      <w:r w:rsidRPr="006F0B54">
        <w:rPr>
          <w:lang w:eastAsia="sv-SE"/>
        </w:rPr>
        <w:t>7.4</w:t>
      </w:r>
      <w:r w:rsidRPr="006F0B54">
        <w:rPr>
          <w:lang w:eastAsia="zh-CN"/>
        </w:rPr>
        <w:t>.</w:t>
      </w:r>
      <w:r w:rsidRPr="006F0B54">
        <w:rPr>
          <w:lang w:eastAsia="sv-SE"/>
        </w:rPr>
        <w:t>4</w:t>
      </w:r>
      <w:r w:rsidRPr="006F0B54">
        <w:rPr>
          <w:lang w:eastAsia="sv-SE"/>
        </w:rPr>
        <w:tab/>
        <w:t>Method of test</w:t>
      </w:r>
      <w:bookmarkEnd w:id="2130"/>
      <w:bookmarkEnd w:id="2131"/>
      <w:bookmarkEnd w:id="2132"/>
      <w:bookmarkEnd w:id="2133"/>
      <w:bookmarkEnd w:id="2134"/>
      <w:bookmarkEnd w:id="2135"/>
      <w:bookmarkEnd w:id="2136"/>
      <w:bookmarkEnd w:id="2137"/>
    </w:p>
    <w:p w14:paraId="726AD747" w14:textId="77777777" w:rsidR="00972FED" w:rsidRPr="006F0B54" w:rsidRDefault="00972FED" w:rsidP="00972FED">
      <w:pPr>
        <w:pStyle w:val="Heading4"/>
        <w:rPr>
          <w:lang w:eastAsia="sv-SE"/>
        </w:rPr>
      </w:pPr>
      <w:bookmarkStart w:id="2138" w:name="_Toc21101286"/>
      <w:bookmarkStart w:id="2139" w:name="_Toc29810325"/>
      <w:bookmarkStart w:id="2140" w:name="_Toc37273602"/>
      <w:bookmarkStart w:id="2141" w:name="_Toc45884920"/>
      <w:bookmarkStart w:id="2142" w:name="_Toc53182851"/>
      <w:bookmarkStart w:id="2143" w:name="_Toc58865245"/>
      <w:bookmarkStart w:id="2144" w:name="_Toc58866827"/>
      <w:bookmarkStart w:id="2145" w:name="_Toc66717860"/>
      <w:r w:rsidRPr="006F0B54">
        <w:rPr>
          <w:lang w:eastAsia="sv-SE"/>
        </w:rPr>
        <w:t>7.4.4.1</w:t>
      </w:r>
      <w:r w:rsidRPr="006F0B54">
        <w:rPr>
          <w:lang w:eastAsia="sv-SE"/>
        </w:rPr>
        <w:tab/>
        <w:t>Initial conditions</w:t>
      </w:r>
      <w:bookmarkEnd w:id="2138"/>
      <w:bookmarkEnd w:id="2139"/>
      <w:bookmarkEnd w:id="2140"/>
      <w:bookmarkEnd w:id="2141"/>
      <w:bookmarkEnd w:id="2142"/>
      <w:bookmarkEnd w:id="2143"/>
      <w:bookmarkEnd w:id="2144"/>
      <w:bookmarkEnd w:id="2145"/>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2146" w:name="_Toc21101287"/>
      <w:bookmarkStart w:id="2147" w:name="_Toc29810326"/>
      <w:bookmarkStart w:id="2148" w:name="_Toc37273603"/>
      <w:bookmarkStart w:id="2149" w:name="_Toc45884921"/>
      <w:bookmarkStart w:id="2150" w:name="_Toc53182852"/>
      <w:bookmarkStart w:id="2151" w:name="_Toc58865246"/>
      <w:bookmarkStart w:id="2152" w:name="_Toc58866828"/>
      <w:bookmarkStart w:id="2153" w:name="_Toc66717861"/>
      <w:r w:rsidRPr="006F0B54">
        <w:rPr>
          <w:lang w:eastAsia="sv-SE"/>
        </w:rPr>
        <w:t>7.4.4.2</w:t>
      </w:r>
      <w:r w:rsidRPr="006F0B54">
        <w:rPr>
          <w:lang w:eastAsia="sv-SE"/>
        </w:rPr>
        <w:tab/>
        <w:t>Procedure</w:t>
      </w:r>
      <w:bookmarkEnd w:id="2146"/>
      <w:bookmarkEnd w:id="2147"/>
      <w:bookmarkEnd w:id="2148"/>
      <w:bookmarkEnd w:id="2149"/>
      <w:bookmarkEnd w:id="2150"/>
      <w:bookmarkEnd w:id="2151"/>
      <w:bookmarkEnd w:id="2152"/>
      <w:bookmarkEnd w:id="2153"/>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2154" w:name="_Toc21101288"/>
      <w:bookmarkStart w:id="2155" w:name="_Toc29810327"/>
      <w:bookmarkStart w:id="2156" w:name="_Toc37273604"/>
      <w:bookmarkStart w:id="2157" w:name="_Toc45884922"/>
      <w:bookmarkStart w:id="2158" w:name="_Toc53182853"/>
      <w:bookmarkStart w:id="2159" w:name="_Toc58865247"/>
      <w:bookmarkStart w:id="2160" w:name="_Toc58866829"/>
      <w:bookmarkStart w:id="2161" w:name="_Toc66717862"/>
      <w:r w:rsidRPr="006F0B54">
        <w:rPr>
          <w:lang w:eastAsia="sv-SE"/>
        </w:rPr>
        <w:t>7.4.5</w:t>
      </w:r>
      <w:r w:rsidRPr="006F0B54">
        <w:rPr>
          <w:lang w:eastAsia="sv-SE"/>
        </w:rPr>
        <w:tab/>
        <w:t>Test requirement</w:t>
      </w:r>
      <w:bookmarkEnd w:id="2154"/>
      <w:bookmarkEnd w:id="2155"/>
      <w:bookmarkEnd w:id="2156"/>
      <w:bookmarkEnd w:id="2157"/>
      <w:bookmarkEnd w:id="2158"/>
      <w:bookmarkEnd w:id="2159"/>
      <w:bookmarkEnd w:id="2160"/>
      <w:bookmarkEnd w:id="2161"/>
    </w:p>
    <w:p w14:paraId="19FCE08F" w14:textId="77777777" w:rsidR="00972FED" w:rsidRPr="006F0B54" w:rsidRDefault="00972FED" w:rsidP="00972FED">
      <w:pPr>
        <w:pStyle w:val="Heading4"/>
      </w:pPr>
      <w:bookmarkStart w:id="2162" w:name="_Toc21101289"/>
      <w:bookmarkStart w:id="2163" w:name="_Toc29810328"/>
      <w:bookmarkStart w:id="2164" w:name="_Toc37273605"/>
      <w:bookmarkStart w:id="2165" w:name="_Toc45884923"/>
      <w:bookmarkStart w:id="2166" w:name="_Toc53182854"/>
      <w:bookmarkStart w:id="2167" w:name="_Toc58865248"/>
      <w:bookmarkStart w:id="2168" w:name="_Toc58866830"/>
      <w:bookmarkStart w:id="2169" w:name="_Toc66717863"/>
      <w:r w:rsidRPr="006F0B54">
        <w:t>7.4.5.1</w:t>
      </w:r>
      <w:r w:rsidRPr="006F0B54">
        <w:tab/>
        <w:t>General</w:t>
      </w:r>
      <w:bookmarkEnd w:id="2162"/>
      <w:bookmarkEnd w:id="2163"/>
      <w:bookmarkEnd w:id="2164"/>
      <w:bookmarkEnd w:id="2165"/>
      <w:bookmarkEnd w:id="2166"/>
      <w:bookmarkEnd w:id="2167"/>
      <w:bookmarkEnd w:id="2168"/>
      <w:bookmarkEnd w:id="2169"/>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2170" w:name="_Toc21101290"/>
      <w:bookmarkStart w:id="2171" w:name="_Toc29810329"/>
      <w:bookmarkStart w:id="2172" w:name="_Toc37273606"/>
      <w:bookmarkStart w:id="2173" w:name="_Toc45884924"/>
      <w:bookmarkStart w:id="2174" w:name="_Toc53182855"/>
      <w:bookmarkStart w:id="2175" w:name="_Toc58865249"/>
      <w:bookmarkStart w:id="2176" w:name="_Toc58866831"/>
      <w:bookmarkStart w:id="2177" w:name="_Toc66717864"/>
      <w:r w:rsidRPr="006F0B54">
        <w:t>7.4.5.2</w:t>
      </w:r>
      <w:r w:rsidRPr="006F0B54">
        <w:tab/>
        <w:t xml:space="preserve">Test requirements for </w:t>
      </w:r>
      <w:r w:rsidRPr="006F0B54">
        <w:rPr>
          <w:i/>
        </w:rPr>
        <w:t>BS type 1-O</w:t>
      </w:r>
      <w:bookmarkEnd w:id="2170"/>
      <w:bookmarkEnd w:id="2171"/>
      <w:bookmarkEnd w:id="2172"/>
      <w:bookmarkEnd w:id="2173"/>
      <w:bookmarkEnd w:id="2174"/>
      <w:bookmarkEnd w:id="2175"/>
      <w:bookmarkEnd w:id="2176"/>
      <w:bookmarkEnd w:id="2177"/>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972FED" w:rsidRPr="006F0B54" w14:paraId="033F2E89" w14:textId="77777777" w:rsidTr="00972FED">
        <w:trPr>
          <w:cantSplit/>
          <w:jc w:val="center"/>
        </w:trPr>
        <w:tc>
          <w:tcPr>
            <w:tcW w:w="1129" w:type="dxa"/>
            <w:tcBorders>
              <w:bottom w:val="nil"/>
            </w:tcBorders>
            <w:shd w:val="clear" w:color="auto" w:fill="auto"/>
          </w:tcPr>
          <w:p w14:paraId="1A28A0D3" w14:textId="77777777" w:rsidR="00972FED" w:rsidRPr="006F0B54" w:rsidRDefault="00972FED" w:rsidP="00972FED">
            <w:pPr>
              <w:pStyle w:val="TAC"/>
              <w:rPr>
                <w:lang w:eastAsia="zh-CN"/>
              </w:rPr>
            </w:pPr>
            <w:r w:rsidRPr="006F0B54">
              <w:rPr>
                <w:lang w:eastAsia="zh-CN"/>
              </w:rPr>
              <w:t>50</w:t>
            </w:r>
          </w:p>
        </w:tc>
        <w:tc>
          <w:tcPr>
            <w:tcW w:w="1139" w:type="dxa"/>
          </w:tcPr>
          <w:p w14:paraId="23AE8AEE" w14:textId="77777777" w:rsidR="00972FED" w:rsidRPr="006F0B54" w:rsidRDefault="00972FED" w:rsidP="00972FED">
            <w:pPr>
              <w:pStyle w:val="TAC"/>
            </w:pPr>
            <w:r w:rsidRPr="006F0B54">
              <w:rPr>
                <w:lang w:eastAsia="zh-CN"/>
              </w:rPr>
              <w:t>15</w:t>
            </w:r>
          </w:p>
        </w:tc>
        <w:tc>
          <w:tcPr>
            <w:tcW w:w="1425" w:type="dxa"/>
          </w:tcPr>
          <w:p w14:paraId="7A14A2DA" w14:textId="77777777" w:rsidR="00972FED" w:rsidRPr="006F0B54" w:rsidRDefault="00972FED" w:rsidP="00972FED">
            <w:pPr>
              <w:pStyle w:val="TAC"/>
            </w:pPr>
            <w:r w:rsidRPr="006F0B54">
              <w:t>G-FR1-A2-4</w:t>
            </w:r>
          </w:p>
        </w:tc>
        <w:tc>
          <w:tcPr>
            <w:tcW w:w="1417" w:type="dxa"/>
          </w:tcPr>
          <w:p w14:paraId="04B86F99"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29DF1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972FED" w:rsidRPr="006F0B54" w:rsidRDefault="00972FED" w:rsidP="00972FE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972FED" w:rsidRPr="006F0B54" w:rsidRDefault="00972FED" w:rsidP="00972FED">
            <w:pPr>
              <w:pStyle w:val="TAC"/>
            </w:pPr>
            <w:r w:rsidRPr="006F0B54">
              <w:rPr>
                <w:lang w:eastAsia="zh-CN"/>
              </w:rPr>
              <w:t>AWGN</w:t>
            </w:r>
          </w:p>
        </w:tc>
      </w:tr>
      <w:tr w:rsidR="00972FED" w:rsidRPr="006F0B54" w14:paraId="76340A35" w14:textId="77777777" w:rsidTr="00972FED">
        <w:trPr>
          <w:cantSplit/>
          <w:jc w:val="center"/>
        </w:trPr>
        <w:tc>
          <w:tcPr>
            <w:tcW w:w="1129" w:type="dxa"/>
            <w:tcBorders>
              <w:top w:val="nil"/>
              <w:bottom w:val="nil"/>
            </w:tcBorders>
            <w:shd w:val="clear" w:color="auto" w:fill="auto"/>
          </w:tcPr>
          <w:p w14:paraId="29E8EC27" w14:textId="77777777" w:rsidR="00972FED" w:rsidRPr="006F0B54" w:rsidRDefault="00972FED" w:rsidP="00972FED">
            <w:pPr>
              <w:pStyle w:val="TAC"/>
              <w:rPr>
                <w:lang w:eastAsia="zh-CN"/>
              </w:rPr>
            </w:pPr>
          </w:p>
        </w:tc>
        <w:tc>
          <w:tcPr>
            <w:tcW w:w="1139" w:type="dxa"/>
          </w:tcPr>
          <w:p w14:paraId="67B8585A" w14:textId="77777777" w:rsidR="00972FED" w:rsidRPr="006F0B54" w:rsidRDefault="00972FED" w:rsidP="00972FED">
            <w:pPr>
              <w:pStyle w:val="TAC"/>
            </w:pPr>
            <w:r w:rsidRPr="006F0B54">
              <w:rPr>
                <w:lang w:eastAsia="zh-CN"/>
              </w:rPr>
              <w:t>30</w:t>
            </w:r>
          </w:p>
        </w:tc>
        <w:tc>
          <w:tcPr>
            <w:tcW w:w="1425" w:type="dxa"/>
          </w:tcPr>
          <w:p w14:paraId="262270C7" w14:textId="77777777" w:rsidR="00972FED" w:rsidRPr="006F0B54" w:rsidRDefault="00972FED" w:rsidP="00972FED">
            <w:pPr>
              <w:pStyle w:val="TAC"/>
            </w:pPr>
            <w:r w:rsidRPr="006F0B54">
              <w:t>G-FR1-A2-5</w:t>
            </w:r>
          </w:p>
        </w:tc>
        <w:tc>
          <w:tcPr>
            <w:tcW w:w="1417" w:type="dxa"/>
          </w:tcPr>
          <w:p w14:paraId="124D5458"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BA96379"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C59F8F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972FED" w:rsidRPr="006F0B54" w:rsidRDefault="00972FED" w:rsidP="00972FED">
            <w:pPr>
              <w:pStyle w:val="TAC"/>
            </w:pPr>
          </w:p>
        </w:tc>
        <w:tc>
          <w:tcPr>
            <w:tcW w:w="1134" w:type="dxa"/>
            <w:tcBorders>
              <w:top w:val="nil"/>
              <w:bottom w:val="nil"/>
            </w:tcBorders>
            <w:shd w:val="clear" w:color="auto" w:fill="auto"/>
          </w:tcPr>
          <w:p w14:paraId="4576B614" w14:textId="77777777" w:rsidR="00972FED" w:rsidRPr="006F0B54" w:rsidRDefault="00972FED" w:rsidP="00972FED">
            <w:pPr>
              <w:pStyle w:val="TAC"/>
              <w:rPr>
                <w:lang w:eastAsia="zh-CN"/>
              </w:rPr>
            </w:pPr>
          </w:p>
        </w:tc>
      </w:tr>
      <w:tr w:rsidR="00972FED"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972FED" w:rsidRPr="006F0B54" w:rsidRDefault="00972FED" w:rsidP="00972FED">
            <w:pPr>
              <w:pStyle w:val="TAC"/>
              <w:rPr>
                <w:lang w:eastAsia="zh-CN"/>
              </w:rPr>
            </w:pPr>
          </w:p>
        </w:tc>
        <w:tc>
          <w:tcPr>
            <w:tcW w:w="1139" w:type="dxa"/>
          </w:tcPr>
          <w:p w14:paraId="3E58FA44" w14:textId="77777777" w:rsidR="00972FED" w:rsidRPr="006F0B54" w:rsidRDefault="00972FED" w:rsidP="00972FED">
            <w:pPr>
              <w:pStyle w:val="TAC"/>
            </w:pPr>
            <w:r w:rsidRPr="006F0B54">
              <w:rPr>
                <w:lang w:eastAsia="zh-CN"/>
              </w:rPr>
              <w:t>60</w:t>
            </w:r>
          </w:p>
        </w:tc>
        <w:tc>
          <w:tcPr>
            <w:tcW w:w="1425" w:type="dxa"/>
          </w:tcPr>
          <w:p w14:paraId="7685EAB3" w14:textId="77777777" w:rsidR="00972FED" w:rsidRPr="006F0B54" w:rsidRDefault="00972FED" w:rsidP="00972FED">
            <w:pPr>
              <w:pStyle w:val="TAC"/>
            </w:pPr>
            <w:r w:rsidRPr="006F0B54">
              <w:t>G-FR1-A2-6</w:t>
            </w:r>
          </w:p>
        </w:tc>
        <w:tc>
          <w:tcPr>
            <w:tcW w:w="1417" w:type="dxa"/>
          </w:tcPr>
          <w:p w14:paraId="0A89D9B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572826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502388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4EB49" w14:textId="77777777" w:rsidR="00972FED" w:rsidRPr="006F0B54" w:rsidRDefault="00972FED" w:rsidP="00972FED">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2178" w:name="_Toc21101291"/>
      <w:bookmarkStart w:id="2179" w:name="_Toc29810330"/>
      <w:bookmarkStart w:id="2180" w:name="_Toc37273607"/>
      <w:bookmarkStart w:id="2181" w:name="_Toc45884925"/>
      <w:bookmarkStart w:id="2182" w:name="_Toc53182856"/>
      <w:bookmarkStart w:id="2183" w:name="_Toc58865250"/>
      <w:bookmarkStart w:id="2184" w:name="_Toc58866832"/>
      <w:bookmarkStart w:id="2185" w:name="_Toc66717865"/>
      <w:r w:rsidRPr="006F0B54">
        <w:t>7.5</w:t>
      </w:r>
      <w:r w:rsidRPr="006F0B54">
        <w:tab/>
        <w:t>OTA in-band selectivity and blocking</w:t>
      </w:r>
      <w:bookmarkEnd w:id="2178"/>
      <w:bookmarkEnd w:id="2179"/>
      <w:bookmarkEnd w:id="2180"/>
      <w:bookmarkEnd w:id="2181"/>
      <w:bookmarkEnd w:id="2182"/>
      <w:bookmarkEnd w:id="2183"/>
      <w:bookmarkEnd w:id="2184"/>
      <w:bookmarkEnd w:id="2185"/>
    </w:p>
    <w:p w14:paraId="0D494D49" w14:textId="77777777" w:rsidR="00972FED" w:rsidRPr="001A1BA4" w:rsidRDefault="00972FED" w:rsidP="00972FED">
      <w:pPr>
        <w:pStyle w:val="Heading3"/>
      </w:pPr>
      <w:bookmarkStart w:id="2186" w:name="_Toc21101292"/>
      <w:bookmarkStart w:id="2187" w:name="_Toc29810331"/>
      <w:bookmarkStart w:id="2188" w:name="_Toc37273608"/>
      <w:bookmarkStart w:id="2189" w:name="_Toc45884926"/>
      <w:bookmarkStart w:id="2190" w:name="_Toc53182857"/>
      <w:bookmarkStart w:id="2191" w:name="_Toc58865251"/>
      <w:bookmarkStart w:id="2192" w:name="_Toc58866833"/>
      <w:bookmarkStart w:id="2193" w:name="_Toc66717866"/>
      <w:r w:rsidRPr="001A1BA4">
        <w:t>7.5.1</w:t>
      </w:r>
      <w:r w:rsidRPr="001A1BA4">
        <w:tab/>
      </w:r>
      <w:r w:rsidRPr="001A1BA4">
        <w:rPr>
          <w:rFonts w:eastAsia="SimSun"/>
        </w:rPr>
        <w:t xml:space="preserve">OTA </w:t>
      </w:r>
      <w:r w:rsidRPr="001A1BA4">
        <w:t>adjacent channel selectivity</w:t>
      </w:r>
      <w:bookmarkEnd w:id="2186"/>
      <w:bookmarkEnd w:id="2187"/>
      <w:bookmarkEnd w:id="2188"/>
      <w:bookmarkEnd w:id="2189"/>
      <w:bookmarkEnd w:id="2190"/>
      <w:bookmarkEnd w:id="2191"/>
      <w:bookmarkEnd w:id="2192"/>
      <w:bookmarkEnd w:id="2193"/>
    </w:p>
    <w:p w14:paraId="5026950D" w14:textId="77777777" w:rsidR="00972FED" w:rsidRPr="006F0B54" w:rsidRDefault="00972FED" w:rsidP="00972FED">
      <w:pPr>
        <w:pStyle w:val="Heading4"/>
        <w:rPr>
          <w:lang w:eastAsia="sv-SE"/>
        </w:rPr>
      </w:pPr>
      <w:bookmarkStart w:id="2194" w:name="_Toc21101293"/>
      <w:bookmarkStart w:id="2195" w:name="_Toc29810332"/>
      <w:bookmarkStart w:id="2196" w:name="_Toc37273609"/>
      <w:bookmarkStart w:id="2197" w:name="_Toc45884927"/>
      <w:bookmarkStart w:id="2198" w:name="_Toc53182858"/>
      <w:bookmarkStart w:id="2199" w:name="_Toc58865252"/>
      <w:bookmarkStart w:id="2200" w:name="_Toc58866834"/>
      <w:bookmarkStart w:id="2201" w:name="_Toc66717867"/>
      <w:r w:rsidRPr="006F0B54">
        <w:rPr>
          <w:lang w:eastAsia="sv-SE"/>
        </w:rPr>
        <w:t>7.5.1.1</w:t>
      </w:r>
      <w:r w:rsidRPr="006F0B54">
        <w:rPr>
          <w:lang w:eastAsia="sv-SE"/>
        </w:rPr>
        <w:tab/>
        <w:t>Definition and applicability</w:t>
      </w:r>
      <w:bookmarkEnd w:id="2194"/>
      <w:bookmarkEnd w:id="2195"/>
      <w:bookmarkEnd w:id="2196"/>
      <w:bookmarkEnd w:id="2197"/>
      <w:bookmarkEnd w:id="2198"/>
      <w:bookmarkEnd w:id="2199"/>
      <w:bookmarkEnd w:id="2200"/>
      <w:bookmarkEnd w:id="2201"/>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2202" w:name="_Toc21101294"/>
      <w:bookmarkStart w:id="2203" w:name="_Toc29810333"/>
      <w:bookmarkStart w:id="2204" w:name="_Toc37273610"/>
      <w:bookmarkStart w:id="2205" w:name="_Toc45884928"/>
      <w:bookmarkStart w:id="2206" w:name="_Toc53182859"/>
      <w:bookmarkStart w:id="2207" w:name="_Toc58865253"/>
      <w:bookmarkStart w:id="2208" w:name="_Toc58866835"/>
      <w:bookmarkStart w:id="2209" w:name="_Toc66717868"/>
      <w:r w:rsidRPr="006F0B54">
        <w:rPr>
          <w:lang w:eastAsia="sv-SE"/>
        </w:rPr>
        <w:t>7.5.1.2</w:t>
      </w:r>
      <w:r w:rsidRPr="006F0B54">
        <w:rPr>
          <w:lang w:eastAsia="sv-SE"/>
        </w:rPr>
        <w:tab/>
        <w:t>Minimum requirement</w:t>
      </w:r>
      <w:bookmarkEnd w:id="2202"/>
      <w:bookmarkEnd w:id="2203"/>
      <w:bookmarkEnd w:id="2204"/>
      <w:bookmarkEnd w:id="2205"/>
      <w:bookmarkEnd w:id="2206"/>
      <w:bookmarkEnd w:id="2207"/>
      <w:bookmarkEnd w:id="2208"/>
      <w:bookmarkEnd w:id="2209"/>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2210" w:name="_Toc21101295"/>
      <w:bookmarkStart w:id="2211" w:name="_Toc29810334"/>
      <w:bookmarkStart w:id="2212" w:name="_Toc37273611"/>
      <w:bookmarkStart w:id="2213" w:name="_Toc45884929"/>
      <w:bookmarkStart w:id="2214" w:name="_Toc53182860"/>
      <w:bookmarkStart w:id="2215" w:name="_Toc58865254"/>
      <w:bookmarkStart w:id="2216" w:name="_Toc58866836"/>
      <w:bookmarkStart w:id="2217" w:name="_Toc66717869"/>
      <w:r w:rsidRPr="006F0B54">
        <w:rPr>
          <w:lang w:eastAsia="sv-SE"/>
        </w:rPr>
        <w:t>7.5.1.3</w:t>
      </w:r>
      <w:r w:rsidRPr="006F0B54">
        <w:rPr>
          <w:lang w:eastAsia="sv-SE"/>
        </w:rPr>
        <w:tab/>
        <w:t>Test purpose</w:t>
      </w:r>
      <w:bookmarkEnd w:id="2210"/>
      <w:bookmarkEnd w:id="2211"/>
      <w:bookmarkEnd w:id="2212"/>
      <w:bookmarkEnd w:id="2213"/>
      <w:bookmarkEnd w:id="2214"/>
      <w:bookmarkEnd w:id="2215"/>
      <w:bookmarkEnd w:id="2216"/>
      <w:bookmarkEnd w:id="2217"/>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2218" w:name="_Toc21101296"/>
      <w:bookmarkStart w:id="2219" w:name="_Toc29810335"/>
      <w:bookmarkStart w:id="2220" w:name="_Toc37273612"/>
      <w:bookmarkStart w:id="2221" w:name="_Toc45884930"/>
      <w:bookmarkStart w:id="2222" w:name="_Toc53182861"/>
      <w:bookmarkStart w:id="2223" w:name="_Toc58865255"/>
      <w:bookmarkStart w:id="2224" w:name="_Toc58866837"/>
      <w:bookmarkStart w:id="2225" w:name="_Toc66717870"/>
      <w:r w:rsidRPr="006F0B54">
        <w:rPr>
          <w:lang w:eastAsia="sv-SE"/>
        </w:rPr>
        <w:t>7.5.1</w:t>
      </w:r>
      <w:r w:rsidRPr="006F0B54">
        <w:rPr>
          <w:lang w:eastAsia="zh-CN"/>
        </w:rPr>
        <w:t>.</w:t>
      </w:r>
      <w:r w:rsidRPr="006F0B54">
        <w:rPr>
          <w:lang w:eastAsia="sv-SE"/>
        </w:rPr>
        <w:t>4</w:t>
      </w:r>
      <w:r w:rsidRPr="006F0B54">
        <w:rPr>
          <w:lang w:eastAsia="sv-SE"/>
        </w:rPr>
        <w:tab/>
        <w:t>Method of test</w:t>
      </w:r>
      <w:bookmarkEnd w:id="2218"/>
      <w:bookmarkEnd w:id="2219"/>
      <w:bookmarkEnd w:id="2220"/>
      <w:bookmarkEnd w:id="2221"/>
      <w:bookmarkEnd w:id="2222"/>
      <w:bookmarkEnd w:id="2223"/>
      <w:bookmarkEnd w:id="2224"/>
      <w:bookmarkEnd w:id="2225"/>
    </w:p>
    <w:p w14:paraId="1260C523" w14:textId="77777777" w:rsidR="00972FED" w:rsidRPr="006F0B54" w:rsidRDefault="00972FED" w:rsidP="00972FED">
      <w:pPr>
        <w:pStyle w:val="Heading5"/>
        <w:rPr>
          <w:lang w:eastAsia="sv-SE"/>
        </w:rPr>
      </w:pPr>
      <w:bookmarkStart w:id="2226" w:name="_Toc21101297"/>
      <w:bookmarkStart w:id="2227" w:name="_Toc29810336"/>
      <w:bookmarkStart w:id="2228" w:name="_Toc37273613"/>
      <w:bookmarkStart w:id="2229" w:name="_Toc45884931"/>
      <w:bookmarkStart w:id="2230" w:name="_Toc53182862"/>
      <w:bookmarkStart w:id="2231" w:name="_Toc58865256"/>
      <w:bookmarkStart w:id="2232" w:name="_Toc58866838"/>
      <w:bookmarkStart w:id="2233" w:name="_Toc66717871"/>
      <w:r w:rsidRPr="006F0B54">
        <w:rPr>
          <w:lang w:eastAsia="sv-SE"/>
        </w:rPr>
        <w:t>7.5.1.4.1</w:t>
      </w:r>
      <w:r w:rsidRPr="006F0B54">
        <w:rPr>
          <w:lang w:eastAsia="sv-SE"/>
        </w:rPr>
        <w:tab/>
        <w:t>Initial conditions</w:t>
      </w:r>
      <w:bookmarkEnd w:id="2226"/>
      <w:bookmarkEnd w:id="2227"/>
      <w:bookmarkEnd w:id="2228"/>
      <w:bookmarkEnd w:id="2229"/>
      <w:bookmarkEnd w:id="2230"/>
      <w:bookmarkEnd w:id="2231"/>
      <w:bookmarkEnd w:id="2232"/>
      <w:bookmarkEnd w:id="2233"/>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2234" w:name="_Toc21101298"/>
      <w:bookmarkStart w:id="2235" w:name="_Toc29810337"/>
      <w:bookmarkStart w:id="2236" w:name="_Toc37273614"/>
      <w:bookmarkStart w:id="2237" w:name="_Toc45884932"/>
      <w:bookmarkStart w:id="2238" w:name="_Toc53182863"/>
      <w:bookmarkStart w:id="2239" w:name="_Toc58865257"/>
      <w:bookmarkStart w:id="2240" w:name="_Toc58866839"/>
      <w:bookmarkStart w:id="2241" w:name="_Toc66717872"/>
      <w:r w:rsidRPr="006F0B54">
        <w:rPr>
          <w:lang w:eastAsia="sv-SE"/>
        </w:rPr>
        <w:t>7.5.1.4.2</w:t>
      </w:r>
      <w:r w:rsidRPr="006F0B54">
        <w:rPr>
          <w:lang w:eastAsia="sv-SE"/>
        </w:rPr>
        <w:tab/>
        <w:t>Procedure</w:t>
      </w:r>
      <w:bookmarkEnd w:id="2234"/>
      <w:bookmarkEnd w:id="2235"/>
      <w:bookmarkEnd w:id="2236"/>
      <w:bookmarkEnd w:id="2237"/>
      <w:bookmarkEnd w:id="2238"/>
      <w:bookmarkEnd w:id="2239"/>
      <w:bookmarkEnd w:id="2240"/>
      <w:bookmarkEnd w:id="224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2242" w:name="_Toc21101299"/>
      <w:bookmarkStart w:id="2243" w:name="_Toc29810338"/>
      <w:bookmarkStart w:id="2244" w:name="_Toc37273615"/>
      <w:bookmarkStart w:id="2245" w:name="_Toc45884933"/>
      <w:bookmarkStart w:id="2246" w:name="_Toc53182864"/>
      <w:bookmarkStart w:id="2247" w:name="_Toc58865258"/>
      <w:bookmarkStart w:id="2248" w:name="_Toc58866840"/>
      <w:bookmarkStart w:id="2249" w:name="_Toc66717873"/>
      <w:r w:rsidRPr="006F0B54">
        <w:rPr>
          <w:lang w:eastAsia="sv-SE"/>
        </w:rPr>
        <w:t>7.5.1</w:t>
      </w:r>
      <w:r w:rsidRPr="006F0B54">
        <w:rPr>
          <w:lang w:eastAsia="zh-CN"/>
        </w:rPr>
        <w:t>.</w:t>
      </w:r>
      <w:r w:rsidRPr="006F0B54">
        <w:rPr>
          <w:lang w:eastAsia="sv-SE"/>
        </w:rPr>
        <w:t>5</w:t>
      </w:r>
      <w:r w:rsidRPr="006F0B54">
        <w:rPr>
          <w:lang w:eastAsia="sv-SE"/>
        </w:rPr>
        <w:tab/>
      </w:r>
      <w:bookmarkStart w:id="2250" w:name="_Hlk513649853"/>
      <w:r w:rsidRPr="006F0B54">
        <w:rPr>
          <w:lang w:eastAsia="sv-SE"/>
        </w:rPr>
        <w:t xml:space="preserve">Test </w:t>
      </w:r>
      <w:bookmarkEnd w:id="2250"/>
      <w:r w:rsidRPr="006F0B54">
        <w:rPr>
          <w:lang w:eastAsia="sv-SE"/>
        </w:rPr>
        <w:t>requirement</w:t>
      </w:r>
      <w:bookmarkEnd w:id="2242"/>
      <w:bookmarkEnd w:id="2243"/>
      <w:bookmarkEnd w:id="2244"/>
      <w:bookmarkEnd w:id="2245"/>
      <w:bookmarkEnd w:id="2246"/>
      <w:bookmarkEnd w:id="2247"/>
      <w:bookmarkEnd w:id="2248"/>
      <w:bookmarkEnd w:id="2249"/>
    </w:p>
    <w:p w14:paraId="69368BF2" w14:textId="77777777" w:rsidR="00972FED" w:rsidRPr="006F0B54" w:rsidRDefault="00972FED" w:rsidP="00972FED">
      <w:pPr>
        <w:pStyle w:val="Heading5"/>
        <w:rPr>
          <w:lang w:eastAsia="sv-SE"/>
        </w:rPr>
      </w:pPr>
      <w:bookmarkStart w:id="2251" w:name="_Toc21101300"/>
      <w:bookmarkStart w:id="2252" w:name="_Toc29810339"/>
      <w:bookmarkStart w:id="2253" w:name="_Toc37273616"/>
      <w:bookmarkStart w:id="2254" w:name="_Toc45884934"/>
      <w:bookmarkStart w:id="2255" w:name="_Toc53182865"/>
      <w:bookmarkStart w:id="2256" w:name="_Toc58865259"/>
      <w:bookmarkStart w:id="2257" w:name="_Toc58866841"/>
      <w:bookmarkStart w:id="2258" w:name="_Toc66717874"/>
      <w:r w:rsidRPr="006F0B54">
        <w:rPr>
          <w:lang w:eastAsia="sv-SE"/>
        </w:rPr>
        <w:t>7.5.1.5.1</w:t>
      </w:r>
      <w:r w:rsidRPr="006F0B54">
        <w:rPr>
          <w:lang w:eastAsia="sv-SE"/>
        </w:rPr>
        <w:tab/>
        <w:t>General</w:t>
      </w:r>
      <w:bookmarkEnd w:id="2251"/>
      <w:bookmarkEnd w:id="2252"/>
      <w:bookmarkEnd w:id="2253"/>
      <w:bookmarkEnd w:id="2254"/>
      <w:bookmarkEnd w:id="2255"/>
      <w:bookmarkEnd w:id="2256"/>
      <w:bookmarkEnd w:id="2257"/>
      <w:bookmarkEnd w:id="2258"/>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2259" w:name="_Toc21101301"/>
      <w:bookmarkStart w:id="2260" w:name="_Toc29810340"/>
      <w:bookmarkStart w:id="2261" w:name="_Toc37273617"/>
      <w:bookmarkStart w:id="2262" w:name="_Toc45884935"/>
      <w:bookmarkStart w:id="2263" w:name="_Toc53182866"/>
      <w:bookmarkStart w:id="2264" w:name="_Toc58865260"/>
      <w:bookmarkStart w:id="2265" w:name="_Toc58866842"/>
      <w:bookmarkStart w:id="2266" w:name="_Toc66717875"/>
      <w:r w:rsidRPr="006F0B54">
        <w:rPr>
          <w:lang w:eastAsia="sv-SE"/>
        </w:rPr>
        <w:t>7.5.1.5.2</w:t>
      </w:r>
      <w:r w:rsidRPr="006F0B54">
        <w:rPr>
          <w:lang w:eastAsia="sv-SE"/>
        </w:rPr>
        <w:tab/>
        <w:t xml:space="preserve">Test requirements for </w:t>
      </w:r>
      <w:r w:rsidRPr="006F0B54">
        <w:rPr>
          <w:i/>
          <w:lang w:eastAsia="sv-SE"/>
        </w:rPr>
        <w:t>BS type 1-O</w:t>
      </w:r>
      <w:bookmarkEnd w:id="2259"/>
      <w:bookmarkEnd w:id="2260"/>
      <w:bookmarkEnd w:id="2261"/>
      <w:bookmarkEnd w:id="2262"/>
      <w:bookmarkEnd w:id="2263"/>
      <w:bookmarkEnd w:id="2264"/>
      <w:bookmarkEnd w:id="2265"/>
      <w:bookmarkEnd w:id="2266"/>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2267" w:name="_Toc21101302"/>
      <w:bookmarkStart w:id="2268" w:name="_Toc29810341"/>
      <w:bookmarkStart w:id="2269" w:name="_Toc37273618"/>
      <w:bookmarkStart w:id="2270" w:name="_Toc45884936"/>
      <w:bookmarkStart w:id="2271" w:name="_Toc53182867"/>
      <w:bookmarkStart w:id="2272" w:name="_Toc58865261"/>
      <w:bookmarkStart w:id="2273" w:name="_Toc58866843"/>
      <w:bookmarkStart w:id="2274" w:name="_Toc66717876"/>
      <w:r w:rsidRPr="006F0B54">
        <w:rPr>
          <w:lang w:eastAsia="sv-SE"/>
        </w:rPr>
        <w:t>7.5.1.5.3</w:t>
      </w:r>
      <w:r w:rsidRPr="006F0B54">
        <w:rPr>
          <w:lang w:eastAsia="sv-SE"/>
        </w:rPr>
        <w:tab/>
        <w:t xml:space="preserve">Test requirements for </w:t>
      </w:r>
      <w:r w:rsidRPr="006F0B54">
        <w:rPr>
          <w:i/>
          <w:lang w:eastAsia="sv-SE"/>
        </w:rPr>
        <w:t>BS type 2-O</w:t>
      </w:r>
      <w:bookmarkEnd w:id="2267"/>
      <w:bookmarkEnd w:id="2268"/>
      <w:bookmarkEnd w:id="2269"/>
      <w:bookmarkEnd w:id="2270"/>
      <w:bookmarkEnd w:id="2271"/>
      <w:bookmarkEnd w:id="2272"/>
      <w:bookmarkEnd w:id="2273"/>
      <w:bookmarkEnd w:id="2274"/>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2275" w:name="_Toc21101303"/>
      <w:bookmarkStart w:id="2276" w:name="_Toc29810342"/>
      <w:bookmarkStart w:id="2277" w:name="_Toc37273619"/>
      <w:bookmarkStart w:id="2278" w:name="_Toc45884937"/>
      <w:bookmarkStart w:id="2279" w:name="_Toc53182868"/>
      <w:bookmarkStart w:id="2280" w:name="_Toc58865262"/>
      <w:bookmarkStart w:id="2281" w:name="_Toc58866844"/>
      <w:bookmarkStart w:id="2282" w:name="_Toc66717877"/>
      <w:r w:rsidRPr="001A1BA4">
        <w:t>7.5.2</w:t>
      </w:r>
      <w:r w:rsidRPr="001A1BA4">
        <w:tab/>
      </w:r>
      <w:r w:rsidRPr="001A1BA4">
        <w:rPr>
          <w:rFonts w:eastAsia="SimSun"/>
        </w:rPr>
        <w:t xml:space="preserve">OTA </w:t>
      </w:r>
      <w:r w:rsidRPr="001A1BA4">
        <w:t>in-band blocking</w:t>
      </w:r>
      <w:bookmarkEnd w:id="2275"/>
      <w:bookmarkEnd w:id="2276"/>
      <w:bookmarkEnd w:id="2277"/>
      <w:bookmarkEnd w:id="2278"/>
      <w:bookmarkEnd w:id="2279"/>
      <w:bookmarkEnd w:id="2280"/>
      <w:bookmarkEnd w:id="2281"/>
      <w:bookmarkEnd w:id="2282"/>
    </w:p>
    <w:p w14:paraId="656B7248" w14:textId="77777777" w:rsidR="00972FED" w:rsidRPr="006F0B54" w:rsidRDefault="00972FED" w:rsidP="00972FED">
      <w:pPr>
        <w:pStyle w:val="Heading4"/>
        <w:rPr>
          <w:lang w:eastAsia="sv-SE"/>
        </w:rPr>
      </w:pPr>
      <w:bookmarkStart w:id="2283" w:name="_Toc21101304"/>
      <w:bookmarkStart w:id="2284" w:name="_Toc29810343"/>
      <w:bookmarkStart w:id="2285" w:name="_Toc37273620"/>
      <w:bookmarkStart w:id="2286" w:name="_Toc45884938"/>
      <w:bookmarkStart w:id="2287" w:name="_Toc53182869"/>
      <w:bookmarkStart w:id="2288" w:name="_Toc58865263"/>
      <w:bookmarkStart w:id="2289" w:name="_Toc58866845"/>
      <w:bookmarkStart w:id="2290" w:name="_Toc66717878"/>
      <w:r w:rsidRPr="006F0B54">
        <w:rPr>
          <w:lang w:eastAsia="sv-SE"/>
        </w:rPr>
        <w:t>7.5.2.1</w:t>
      </w:r>
      <w:r w:rsidRPr="006F0B54">
        <w:rPr>
          <w:lang w:eastAsia="sv-SE"/>
        </w:rPr>
        <w:tab/>
        <w:t>Definition and applicability</w:t>
      </w:r>
      <w:bookmarkEnd w:id="2283"/>
      <w:bookmarkEnd w:id="2284"/>
      <w:bookmarkEnd w:id="2285"/>
      <w:bookmarkEnd w:id="2286"/>
      <w:bookmarkEnd w:id="2287"/>
      <w:bookmarkEnd w:id="2288"/>
      <w:bookmarkEnd w:id="2289"/>
      <w:bookmarkEnd w:id="2290"/>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2291" w:name="_Toc21101305"/>
      <w:bookmarkStart w:id="2292" w:name="_Toc29810344"/>
      <w:bookmarkStart w:id="2293" w:name="_Toc37273621"/>
      <w:bookmarkStart w:id="2294" w:name="_Toc45884939"/>
      <w:bookmarkStart w:id="2295" w:name="_Toc53182870"/>
      <w:bookmarkStart w:id="2296" w:name="_Toc58865264"/>
      <w:bookmarkStart w:id="2297" w:name="_Toc58866846"/>
      <w:bookmarkStart w:id="2298" w:name="_Toc66717879"/>
      <w:r w:rsidRPr="006F0B54">
        <w:rPr>
          <w:lang w:eastAsia="sv-SE"/>
        </w:rPr>
        <w:t>7.5.2.2</w:t>
      </w:r>
      <w:r w:rsidRPr="006F0B54">
        <w:rPr>
          <w:lang w:eastAsia="sv-SE"/>
        </w:rPr>
        <w:tab/>
        <w:t>Minimum requirement</w:t>
      </w:r>
      <w:bookmarkEnd w:id="2291"/>
      <w:bookmarkEnd w:id="2292"/>
      <w:bookmarkEnd w:id="2293"/>
      <w:bookmarkEnd w:id="2294"/>
      <w:bookmarkEnd w:id="2295"/>
      <w:bookmarkEnd w:id="2296"/>
      <w:bookmarkEnd w:id="2297"/>
      <w:bookmarkEnd w:id="2298"/>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2299" w:name="_Toc21101306"/>
      <w:bookmarkStart w:id="2300" w:name="_Toc29810345"/>
      <w:bookmarkStart w:id="2301" w:name="_Toc37273622"/>
      <w:bookmarkStart w:id="2302" w:name="_Toc45884940"/>
      <w:bookmarkStart w:id="2303" w:name="_Toc53182871"/>
      <w:bookmarkStart w:id="2304" w:name="_Toc58865265"/>
      <w:bookmarkStart w:id="2305" w:name="_Toc58866847"/>
      <w:bookmarkStart w:id="2306" w:name="_Toc66717880"/>
      <w:r w:rsidRPr="006F0B54">
        <w:rPr>
          <w:lang w:eastAsia="sv-SE"/>
        </w:rPr>
        <w:t>7.5.2.3</w:t>
      </w:r>
      <w:r w:rsidRPr="006F0B54">
        <w:rPr>
          <w:lang w:eastAsia="sv-SE"/>
        </w:rPr>
        <w:tab/>
        <w:t>Test purpose</w:t>
      </w:r>
      <w:bookmarkEnd w:id="2299"/>
      <w:bookmarkEnd w:id="2300"/>
      <w:bookmarkEnd w:id="2301"/>
      <w:bookmarkEnd w:id="2302"/>
      <w:bookmarkEnd w:id="2303"/>
      <w:bookmarkEnd w:id="2304"/>
      <w:bookmarkEnd w:id="2305"/>
      <w:bookmarkEnd w:id="2306"/>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2307" w:name="_Toc21101307"/>
      <w:bookmarkStart w:id="2308" w:name="_Toc29810346"/>
      <w:bookmarkStart w:id="2309" w:name="_Toc37273623"/>
      <w:bookmarkStart w:id="2310" w:name="_Toc45884941"/>
      <w:bookmarkStart w:id="2311" w:name="_Toc53182872"/>
      <w:bookmarkStart w:id="2312" w:name="_Toc58865266"/>
      <w:bookmarkStart w:id="2313" w:name="_Toc58866848"/>
      <w:bookmarkStart w:id="2314" w:name="_Toc66717881"/>
      <w:r w:rsidRPr="006F0B54">
        <w:rPr>
          <w:lang w:eastAsia="sv-SE"/>
        </w:rPr>
        <w:t>7.5.2</w:t>
      </w:r>
      <w:r w:rsidRPr="006F0B54">
        <w:rPr>
          <w:lang w:eastAsia="zh-CN"/>
        </w:rPr>
        <w:t>.</w:t>
      </w:r>
      <w:r w:rsidRPr="006F0B54">
        <w:rPr>
          <w:lang w:eastAsia="sv-SE"/>
        </w:rPr>
        <w:t>4</w:t>
      </w:r>
      <w:r w:rsidRPr="006F0B54">
        <w:rPr>
          <w:lang w:eastAsia="sv-SE"/>
        </w:rPr>
        <w:tab/>
        <w:t>Method of test</w:t>
      </w:r>
      <w:bookmarkEnd w:id="2307"/>
      <w:bookmarkEnd w:id="2308"/>
      <w:bookmarkEnd w:id="2309"/>
      <w:bookmarkEnd w:id="2310"/>
      <w:bookmarkEnd w:id="2311"/>
      <w:bookmarkEnd w:id="2312"/>
      <w:bookmarkEnd w:id="2313"/>
      <w:bookmarkEnd w:id="2314"/>
    </w:p>
    <w:p w14:paraId="77467CEE" w14:textId="77777777" w:rsidR="00972FED" w:rsidRPr="006F0B54" w:rsidRDefault="00972FED" w:rsidP="00972FED">
      <w:pPr>
        <w:pStyle w:val="Heading5"/>
        <w:rPr>
          <w:lang w:eastAsia="sv-SE"/>
        </w:rPr>
      </w:pPr>
      <w:bookmarkStart w:id="2315" w:name="_Toc21101308"/>
      <w:bookmarkStart w:id="2316" w:name="_Toc29810347"/>
      <w:bookmarkStart w:id="2317" w:name="_Toc37273624"/>
      <w:bookmarkStart w:id="2318" w:name="_Toc45884942"/>
      <w:bookmarkStart w:id="2319" w:name="_Toc53182873"/>
      <w:bookmarkStart w:id="2320" w:name="_Toc58865267"/>
      <w:bookmarkStart w:id="2321" w:name="_Toc58866849"/>
      <w:bookmarkStart w:id="2322" w:name="_Toc66717882"/>
      <w:r w:rsidRPr="006F0B54">
        <w:rPr>
          <w:lang w:eastAsia="sv-SE"/>
        </w:rPr>
        <w:t>7.5.2.4.1</w:t>
      </w:r>
      <w:r w:rsidRPr="006F0B54">
        <w:rPr>
          <w:lang w:eastAsia="sv-SE"/>
        </w:rPr>
        <w:tab/>
        <w:t>Initial conditions</w:t>
      </w:r>
      <w:bookmarkEnd w:id="2315"/>
      <w:bookmarkEnd w:id="2316"/>
      <w:bookmarkEnd w:id="2317"/>
      <w:bookmarkEnd w:id="2318"/>
      <w:bookmarkEnd w:id="2319"/>
      <w:bookmarkEnd w:id="2320"/>
      <w:bookmarkEnd w:id="2321"/>
      <w:bookmarkEnd w:id="232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2323" w:name="_Toc21101309"/>
      <w:bookmarkStart w:id="2324" w:name="_Toc29810348"/>
      <w:bookmarkStart w:id="2325" w:name="_Toc37273625"/>
      <w:bookmarkStart w:id="2326" w:name="_Toc45884943"/>
      <w:bookmarkStart w:id="2327" w:name="_Toc53182874"/>
      <w:bookmarkStart w:id="2328" w:name="_Toc58865268"/>
      <w:bookmarkStart w:id="2329" w:name="_Toc58866850"/>
      <w:bookmarkStart w:id="2330" w:name="_Toc66717883"/>
      <w:r w:rsidRPr="006F0B54">
        <w:rPr>
          <w:lang w:eastAsia="sv-SE"/>
        </w:rPr>
        <w:t>7.5.2.4.2</w:t>
      </w:r>
      <w:r w:rsidRPr="006F0B54">
        <w:rPr>
          <w:lang w:eastAsia="sv-SE"/>
        </w:rPr>
        <w:tab/>
        <w:t>Procedure</w:t>
      </w:r>
      <w:bookmarkEnd w:id="2323"/>
      <w:bookmarkEnd w:id="2324"/>
      <w:bookmarkEnd w:id="2325"/>
      <w:bookmarkEnd w:id="2326"/>
      <w:bookmarkEnd w:id="2327"/>
      <w:bookmarkEnd w:id="2328"/>
      <w:bookmarkEnd w:id="2329"/>
      <w:bookmarkEnd w:id="2330"/>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2331" w:name="_Toc21101310"/>
      <w:bookmarkStart w:id="2332" w:name="_Toc29810349"/>
      <w:bookmarkStart w:id="2333" w:name="_Toc37273626"/>
      <w:bookmarkStart w:id="2334" w:name="_Toc45884944"/>
      <w:bookmarkStart w:id="2335" w:name="_Toc53182875"/>
      <w:bookmarkStart w:id="2336" w:name="_Toc58865269"/>
      <w:bookmarkStart w:id="2337" w:name="_Toc58866851"/>
      <w:bookmarkStart w:id="2338" w:name="_Toc66717884"/>
      <w:r w:rsidRPr="006F0B54">
        <w:rPr>
          <w:lang w:eastAsia="sv-SE"/>
        </w:rPr>
        <w:t>7.5.2</w:t>
      </w:r>
      <w:r w:rsidRPr="006F0B54">
        <w:rPr>
          <w:lang w:eastAsia="zh-CN"/>
        </w:rPr>
        <w:t>.</w:t>
      </w:r>
      <w:r w:rsidRPr="006F0B54">
        <w:rPr>
          <w:lang w:eastAsia="sv-SE"/>
        </w:rPr>
        <w:t>5</w:t>
      </w:r>
      <w:r w:rsidRPr="006F0B54">
        <w:rPr>
          <w:lang w:eastAsia="sv-SE"/>
        </w:rPr>
        <w:tab/>
        <w:t>Test requirement</w:t>
      </w:r>
      <w:bookmarkEnd w:id="2331"/>
      <w:bookmarkEnd w:id="2332"/>
      <w:bookmarkEnd w:id="2333"/>
      <w:bookmarkEnd w:id="2334"/>
      <w:bookmarkEnd w:id="2335"/>
      <w:bookmarkEnd w:id="2336"/>
      <w:bookmarkEnd w:id="2337"/>
      <w:bookmarkEnd w:id="2338"/>
    </w:p>
    <w:p w14:paraId="5B361BCE" w14:textId="77777777" w:rsidR="00972FED" w:rsidRPr="006F0B54" w:rsidRDefault="00972FED" w:rsidP="00972FED">
      <w:pPr>
        <w:pStyle w:val="Heading5"/>
        <w:rPr>
          <w:lang w:eastAsia="sv-SE"/>
        </w:rPr>
      </w:pPr>
      <w:bookmarkStart w:id="2339" w:name="_Toc21101311"/>
      <w:bookmarkStart w:id="2340" w:name="_Toc29810350"/>
      <w:bookmarkStart w:id="2341" w:name="_Toc37273627"/>
      <w:bookmarkStart w:id="2342" w:name="_Toc45884945"/>
      <w:bookmarkStart w:id="2343" w:name="_Toc53182876"/>
      <w:bookmarkStart w:id="2344" w:name="_Toc58865270"/>
      <w:bookmarkStart w:id="2345" w:name="_Toc58866852"/>
      <w:bookmarkStart w:id="2346" w:name="_Toc66717885"/>
      <w:r w:rsidRPr="006F0B54">
        <w:rPr>
          <w:lang w:eastAsia="sv-SE"/>
        </w:rPr>
        <w:t>7.5.2.5.1</w:t>
      </w:r>
      <w:r w:rsidRPr="006F0B54">
        <w:rPr>
          <w:lang w:eastAsia="sv-SE"/>
        </w:rPr>
        <w:tab/>
        <w:t>General</w:t>
      </w:r>
      <w:bookmarkEnd w:id="2339"/>
      <w:bookmarkEnd w:id="2340"/>
      <w:bookmarkEnd w:id="2341"/>
      <w:bookmarkEnd w:id="2342"/>
      <w:bookmarkEnd w:id="2343"/>
      <w:bookmarkEnd w:id="2344"/>
      <w:bookmarkEnd w:id="2345"/>
      <w:bookmarkEnd w:id="2346"/>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2347" w:name="_Toc21101312"/>
      <w:bookmarkStart w:id="2348" w:name="_Toc29810351"/>
      <w:bookmarkStart w:id="2349" w:name="_Toc37273628"/>
      <w:bookmarkStart w:id="2350" w:name="_Toc45884946"/>
      <w:bookmarkStart w:id="2351" w:name="_Toc53182877"/>
      <w:bookmarkStart w:id="2352" w:name="_Toc58865271"/>
      <w:bookmarkStart w:id="2353" w:name="_Toc58866853"/>
      <w:bookmarkStart w:id="2354" w:name="_Toc66717886"/>
      <w:r w:rsidRPr="006F0B54">
        <w:rPr>
          <w:lang w:eastAsia="sv-SE"/>
        </w:rPr>
        <w:t>7.5.2.5.2</w:t>
      </w:r>
      <w:r w:rsidRPr="006F0B54">
        <w:rPr>
          <w:lang w:eastAsia="sv-SE"/>
        </w:rPr>
        <w:tab/>
        <w:t xml:space="preserve">Test requirements for </w:t>
      </w:r>
      <w:r w:rsidRPr="006F0B54">
        <w:rPr>
          <w:i/>
          <w:lang w:eastAsia="sv-SE"/>
        </w:rPr>
        <w:t>BS type 1-O</w:t>
      </w:r>
      <w:bookmarkEnd w:id="2347"/>
      <w:bookmarkEnd w:id="2348"/>
      <w:bookmarkEnd w:id="2349"/>
      <w:bookmarkEnd w:id="2350"/>
      <w:bookmarkEnd w:id="2351"/>
      <w:bookmarkEnd w:id="2352"/>
      <w:bookmarkEnd w:id="2353"/>
      <w:bookmarkEnd w:id="2354"/>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972FED"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972FED" w:rsidRPr="006F0B54" w:rsidRDefault="00972FED" w:rsidP="00972FED">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6446AFF"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 dB</w:t>
            </w:r>
          </w:p>
          <w:p w14:paraId="29C96CDD" w14:textId="77777777" w:rsidR="00972FED" w:rsidRPr="006F0B54" w:rsidRDefault="00972FED" w:rsidP="00972FED">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972FED" w:rsidRPr="006F0B54" w:rsidRDefault="00972FED" w:rsidP="00972FED">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972FED" w:rsidRPr="006F0B54" w:rsidRDefault="00972FED" w:rsidP="00972FED">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972FED" w:rsidRPr="006F0B54" w:rsidRDefault="00972FED" w:rsidP="00972FED">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972FED" w:rsidRPr="006F0B54" w:rsidRDefault="00972FED" w:rsidP="00972FED">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972FED" w:rsidRPr="006F0B54" w:rsidRDefault="00972FED" w:rsidP="00972FED">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972FED" w:rsidRPr="006F0B54" w:rsidRDefault="00972FED" w:rsidP="00972FED">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972FED"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972FED" w:rsidRPr="006F0B54" w:rsidRDefault="00972FED" w:rsidP="00972FED">
            <w:pPr>
              <w:pStyle w:val="TAC"/>
              <w:rPr>
                <w:lang w:eastAsia="zh-CN"/>
              </w:rPr>
            </w:pPr>
          </w:p>
        </w:tc>
        <w:tc>
          <w:tcPr>
            <w:tcW w:w="2117" w:type="dxa"/>
            <w:gridSpan w:val="3"/>
            <w:tcBorders>
              <w:left w:val="single" w:sz="4" w:space="0" w:color="auto"/>
              <w:bottom w:val="single" w:sz="4" w:space="0" w:color="auto"/>
              <w:right w:val="single" w:sz="4" w:space="0" w:color="auto"/>
            </w:tcBorders>
          </w:tcPr>
          <w:p w14:paraId="44441355" w14:textId="77777777" w:rsidR="00972FED" w:rsidRPr="006F0B54" w:rsidRDefault="00972FED" w:rsidP="00972FED">
            <w:pPr>
              <w:pStyle w:val="TAC"/>
            </w:pPr>
            <w:r w:rsidRPr="006F0B54">
              <w:rPr>
                <w:rFonts w:cs="Arial"/>
              </w:rPr>
              <w:t>EIS</w:t>
            </w:r>
            <w:r w:rsidRPr="006F0B54">
              <w:rPr>
                <w:rFonts w:cs="Arial"/>
                <w:vertAlign w:val="subscript"/>
              </w:rPr>
              <w:t>minSENS</w:t>
            </w:r>
            <w:r w:rsidRPr="006F0B54">
              <w:t xml:space="preserve"> + 6 dB</w:t>
            </w:r>
          </w:p>
          <w:p w14:paraId="02A67794" w14:textId="77777777" w:rsidR="00972FED" w:rsidRPr="006F0B54" w:rsidRDefault="00972FED" w:rsidP="00972FED">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972FED" w:rsidRPr="006F0B54" w:rsidRDefault="00972FED" w:rsidP="00972FED">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972FED" w:rsidRPr="006F0B54" w:rsidRDefault="00972FED" w:rsidP="00972FED">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972FED" w:rsidRPr="006F0B54" w:rsidRDefault="00972FED" w:rsidP="00972FED">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972FED" w:rsidRPr="006F0B54" w:rsidRDefault="00972FED" w:rsidP="00972FED">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972FED" w:rsidRPr="006F0B54" w:rsidRDefault="00972FED" w:rsidP="00972FED">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972FED" w:rsidRPr="006F0B54" w:rsidRDefault="00972FED" w:rsidP="00972FED">
            <w:pPr>
              <w:pStyle w:val="TAC"/>
            </w:pPr>
          </w:p>
        </w:tc>
      </w:tr>
      <w:tr w:rsidR="00972FED"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972FED" w:rsidRPr="006F0B54" w:rsidRDefault="00972FED" w:rsidP="00972FED">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1DBE3829"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 dB</w:t>
            </w:r>
          </w:p>
          <w:p w14:paraId="257D3791" w14:textId="77777777" w:rsidR="00972FED" w:rsidRPr="006F0B54" w:rsidRDefault="00972FED" w:rsidP="00972FED">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972FED" w:rsidRPr="006F0B54" w:rsidRDefault="00972FED" w:rsidP="00972FED">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972FED" w:rsidRPr="006F0B54" w:rsidRDefault="00972FED" w:rsidP="00972FED">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972FED" w:rsidRPr="006F0B54" w:rsidRDefault="00972FED" w:rsidP="00972FED">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972FED" w:rsidRPr="006F0B54" w:rsidRDefault="00972FED" w:rsidP="00972FED">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972FED" w:rsidRPr="006F0B54" w:rsidRDefault="00972FED" w:rsidP="00972FED">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972FED" w:rsidRPr="006F0B54" w:rsidRDefault="00972FED" w:rsidP="00972FED">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972FED"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972FED" w:rsidRPr="006F0B54" w:rsidRDefault="00972FED" w:rsidP="00972FED">
            <w:pPr>
              <w:pStyle w:val="TAC"/>
              <w:rPr>
                <w:lang w:eastAsia="zh-CN"/>
              </w:rPr>
            </w:pPr>
          </w:p>
        </w:tc>
        <w:tc>
          <w:tcPr>
            <w:tcW w:w="2117" w:type="dxa"/>
            <w:gridSpan w:val="3"/>
            <w:tcBorders>
              <w:left w:val="single" w:sz="4" w:space="0" w:color="auto"/>
              <w:right w:val="single" w:sz="4" w:space="0" w:color="auto"/>
            </w:tcBorders>
          </w:tcPr>
          <w:p w14:paraId="76932FB5" w14:textId="77777777" w:rsidR="00972FED" w:rsidRPr="006F0B54" w:rsidRDefault="00972FED" w:rsidP="00972FED">
            <w:pPr>
              <w:pStyle w:val="TAC"/>
            </w:pPr>
            <w:r w:rsidRPr="006F0B54">
              <w:rPr>
                <w:rFonts w:cs="Arial"/>
              </w:rPr>
              <w:t>EIS</w:t>
            </w:r>
            <w:r w:rsidRPr="006F0B54">
              <w:rPr>
                <w:rFonts w:cs="Arial"/>
                <w:vertAlign w:val="subscript"/>
              </w:rPr>
              <w:t>minSENS</w:t>
            </w:r>
            <w:r w:rsidRPr="006F0B54">
              <w:t xml:space="preserve"> + 6 dB</w:t>
            </w:r>
          </w:p>
          <w:p w14:paraId="079A386E" w14:textId="77777777" w:rsidR="00972FED" w:rsidRPr="006F0B54" w:rsidRDefault="00972FED" w:rsidP="00972FED">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972FED" w:rsidRPr="006F0B54" w:rsidRDefault="00972FED" w:rsidP="00972FED">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972FED" w:rsidRPr="006F0B54" w:rsidRDefault="00972FED" w:rsidP="00972FED">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972FED" w:rsidRPr="006F0B54" w:rsidRDefault="00972FED" w:rsidP="00972FED">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972FED" w:rsidRPr="006F0B54" w:rsidRDefault="00972FED" w:rsidP="00972FED">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972FED" w:rsidRPr="006F0B54" w:rsidRDefault="00972FED" w:rsidP="00972FED">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972FED" w:rsidRPr="006F0B54" w:rsidRDefault="00972FED" w:rsidP="00972FED">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6D165DEB" w14:textId="77777777" w:rsidR="00972FED" w:rsidRPr="006F0B54" w:rsidRDefault="00972FED" w:rsidP="00972FED">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2355" w:name="_Toc21101313"/>
      <w:bookmarkStart w:id="2356" w:name="_Toc29810352"/>
      <w:bookmarkStart w:id="2357" w:name="_Toc37273629"/>
      <w:bookmarkStart w:id="2358" w:name="_Toc45884947"/>
      <w:bookmarkStart w:id="2359" w:name="_Toc53182878"/>
      <w:bookmarkStart w:id="2360" w:name="_Toc58865272"/>
      <w:bookmarkStart w:id="2361" w:name="_Toc58866854"/>
      <w:bookmarkStart w:id="2362" w:name="_Toc66717887"/>
      <w:r w:rsidRPr="006F0B54">
        <w:rPr>
          <w:lang w:eastAsia="sv-SE"/>
        </w:rPr>
        <w:t>7.5.2.5.3</w:t>
      </w:r>
      <w:r w:rsidRPr="006F0B54">
        <w:rPr>
          <w:lang w:eastAsia="sv-SE"/>
        </w:rPr>
        <w:tab/>
        <w:t xml:space="preserve">Test requirements for </w:t>
      </w:r>
      <w:r w:rsidRPr="006F0B54">
        <w:rPr>
          <w:i/>
          <w:lang w:eastAsia="sv-SE"/>
        </w:rPr>
        <w:t>BS type 2-O</w:t>
      </w:r>
      <w:bookmarkEnd w:id="2355"/>
      <w:bookmarkEnd w:id="2356"/>
      <w:bookmarkEnd w:id="2357"/>
      <w:bookmarkEnd w:id="2358"/>
      <w:bookmarkEnd w:id="2359"/>
      <w:bookmarkEnd w:id="2360"/>
      <w:bookmarkEnd w:id="2361"/>
      <w:bookmarkEnd w:id="2362"/>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31D00163" w14:textId="77777777" w:rsidR="00972FED" w:rsidRPr="006F0B54" w:rsidRDefault="00972FED" w:rsidP="00972FED">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2363" w:name="_Toc21101314"/>
      <w:bookmarkStart w:id="2364" w:name="_Toc29810353"/>
      <w:bookmarkStart w:id="2365" w:name="_Toc37273630"/>
      <w:bookmarkStart w:id="2366" w:name="_Toc45884948"/>
      <w:bookmarkStart w:id="2367" w:name="_Toc53182879"/>
      <w:bookmarkStart w:id="2368" w:name="_Toc58865273"/>
      <w:bookmarkStart w:id="2369" w:name="_Toc58866855"/>
      <w:bookmarkStart w:id="2370" w:name="_Toc66717888"/>
      <w:r w:rsidRPr="006F0B54">
        <w:t>7.6</w:t>
      </w:r>
      <w:r w:rsidRPr="006F0B54">
        <w:tab/>
        <w:t>OTA out-of-band blocking</w:t>
      </w:r>
      <w:bookmarkEnd w:id="2363"/>
      <w:bookmarkEnd w:id="2364"/>
      <w:bookmarkEnd w:id="2365"/>
      <w:bookmarkEnd w:id="2366"/>
      <w:bookmarkEnd w:id="2367"/>
      <w:bookmarkEnd w:id="2368"/>
      <w:bookmarkEnd w:id="2369"/>
      <w:bookmarkEnd w:id="2370"/>
    </w:p>
    <w:p w14:paraId="418E66C3" w14:textId="77777777" w:rsidR="00972FED" w:rsidRPr="006F0B54" w:rsidRDefault="00972FED" w:rsidP="00972FED">
      <w:pPr>
        <w:pStyle w:val="Heading3"/>
      </w:pPr>
      <w:bookmarkStart w:id="2371" w:name="_Toc21101315"/>
      <w:bookmarkStart w:id="2372" w:name="_Toc29810354"/>
      <w:bookmarkStart w:id="2373" w:name="_Toc37273631"/>
      <w:bookmarkStart w:id="2374" w:name="_Toc45884949"/>
      <w:bookmarkStart w:id="2375" w:name="_Toc53182880"/>
      <w:bookmarkStart w:id="2376" w:name="_Toc58865274"/>
      <w:bookmarkStart w:id="2377" w:name="_Toc58866856"/>
      <w:bookmarkStart w:id="2378" w:name="_Toc66717889"/>
      <w:r w:rsidRPr="006F0B54">
        <w:t>7.6.1</w:t>
      </w:r>
      <w:r w:rsidRPr="006F0B54">
        <w:tab/>
        <w:t>Definition and applicability</w:t>
      </w:r>
      <w:bookmarkEnd w:id="2371"/>
      <w:bookmarkEnd w:id="2372"/>
      <w:bookmarkEnd w:id="2373"/>
      <w:bookmarkEnd w:id="2374"/>
      <w:bookmarkEnd w:id="2375"/>
      <w:bookmarkEnd w:id="2376"/>
      <w:bookmarkEnd w:id="2377"/>
      <w:bookmarkEnd w:id="2378"/>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2379" w:name="_Toc21101316"/>
      <w:bookmarkStart w:id="2380" w:name="_Toc29810355"/>
      <w:bookmarkStart w:id="2381" w:name="_Toc37273632"/>
      <w:bookmarkStart w:id="2382" w:name="_Toc45884950"/>
      <w:bookmarkStart w:id="2383" w:name="_Toc53182881"/>
      <w:bookmarkStart w:id="2384" w:name="_Toc58865275"/>
      <w:bookmarkStart w:id="2385" w:name="_Toc58866857"/>
      <w:bookmarkStart w:id="2386" w:name="_Toc66717890"/>
      <w:r w:rsidRPr="006F0B54">
        <w:t>7.6.2</w:t>
      </w:r>
      <w:r w:rsidRPr="006F0B54">
        <w:tab/>
        <w:t xml:space="preserve">Minimum </w:t>
      </w:r>
      <w:r w:rsidRPr="006F0B54">
        <w:rPr>
          <w:lang w:val="en-US"/>
        </w:rPr>
        <w:t>r</w:t>
      </w:r>
      <w:r w:rsidRPr="006F0B54">
        <w:t>equirement</w:t>
      </w:r>
      <w:bookmarkEnd w:id="2379"/>
      <w:bookmarkEnd w:id="2380"/>
      <w:bookmarkEnd w:id="2381"/>
      <w:bookmarkEnd w:id="2382"/>
      <w:bookmarkEnd w:id="2383"/>
      <w:bookmarkEnd w:id="2384"/>
      <w:bookmarkEnd w:id="2385"/>
      <w:bookmarkEnd w:id="2386"/>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2387" w:name="_Toc21101317"/>
      <w:bookmarkStart w:id="2388" w:name="_Toc29810356"/>
      <w:bookmarkStart w:id="2389" w:name="_Toc37273633"/>
      <w:bookmarkStart w:id="2390" w:name="_Toc45884951"/>
      <w:bookmarkStart w:id="2391" w:name="_Toc53182882"/>
      <w:bookmarkStart w:id="2392" w:name="_Toc58865276"/>
      <w:bookmarkStart w:id="2393" w:name="_Toc58866858"/>
      <w:bookmarkStart w:id="2394" w:name="_Toc66717891"/>
      <w:r w:rsidRPr="006F0B54">
        <w:t>7.6.3</w:t>
      </w:r>
      <w:r w:rsidRPr="006F0B54">
        <w:tab/>
        <w:t>Test purpose</w:t>
      </w:r>
      <w:bookmarkEnd w:id="2387"/>
      <w:bookmarkEnd w:id="2388"/>
      <w:bookmarkEnd w:id="2389"/>
      <w:bookmarkEnd w:id="2390"/>
      <w:bookmarkEnd w:id="2391"/>
      <w:bookmarkEnd w:id="2392"/>
      <w:bookmarkEnd w:id="2393"/>
      <w:bookmarkEnd w:id="2394"/>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2395" w:name="_Toc21101318"/>
      <w:bookmarkStart w:id="2396" w:name="_Toc29810357"/>
      <w:bookmarkStart w:id="2397" w:name="_Toc37273634"/>
      <w:bookmarkStart w:id="2398" w:name="_Toc45884952"/>
      <w:bookmarkStart w:id="2399" w:name="_Toc53182883"/>
      <w:bookmarkStart w:id="2400" w:name="_Toc58865277"/>
      <w:bookmarkStart w:id="2401" w:name="_Toc58866859"/>
      <w:bookmarkStart w:id="2402" w:name="_Toc66717892"/>
      <w:r w:rsidRPr="006F0B54">
        <w:t>7.6.4</w:t>
      </w:r>
      <w:r w:rsidRPr="006F0B54">
        <w:tab/>
        <w:t>Method of test</w:t>
      </w:r>
      <w:bookmarkEnd w:id="2395"/>
      <w:bookmarkEnd w:id="2396"/>
      <w:bookmarkEnd w:id="2397"/>
      <w:bookmarkEnd w:id="2398"/>
      <w:bookmarkEnd w:id="2399"/>
      <w:bookmarkEnd w:id="2400"/>
      <w:bookmarkEnd w:id="2401"/>
      <w:bookmarkEnd w:id="2402"/>
    </w:p>
    <w:p w14:paraId="66713D7B" w14:textId="77777777" w:rsidR="00972FED" w:rsidRPr="006F0B54" w:rsidRDefault="00972FED" w:rsidP="00972FED">
      <w:pPr>
        <w:pStyle w:val="Heading4"/>
        <w:rPr>
          <w:lang w:eastAsia="sv-SE"/>
        </w:rPr>
      </w:pPr>
      <w:bookmarkStart w:id="2403" w:name="_Toc21101319"/>
      <w:bookmarkStart w:id="2404" w:name="_Toc29810358"/>
      <w:bookmarkStart w:id="2405" w:name="_Toc37273635"/>
      <w:bookmarkStart w:id="2406" w:name="_Toc45884953"/>
      <w:bookmarkStart w:id="2407" w:name="_Toc53182884"/>
      <w:bookmarkStart w:id="2408" w:name="_Toc58865278"/>
      <w:bookmarkStart w:id="2409" w:name="_Toc58866860"/>
      <w:bookmarkStart w:id="2410" w:name="_Toc66717893"/>
      <w:r w:rsidRPr="006F0B54">
        <w:rPr>
          <w:lang w:eastAsia="sv-SE"/>
        </w:rPr>
        <w:t>7.6.4.1</w:t>
      </w:r>
      <w:r w:rsidRPr="006F0B54">
        <w:rPr>
          <w:lang w:eastAsia="sv-SE"/>
        </w:rPr>
        <w:tab/>
        <w:t>Initial conditions</w:t>
      </w:r>
      <w:bookmarkEnd w:id="2403"/>
      <w:bookmarkEnd w:id="2404"/>
      <w:bookmarkEnd w:id="2405"/>
      <w:bookmarkEnd w:id="2406"/>
      <w:bookmarkEnd w:id="2407"/>
      <w:bookmarkEnd w:id="2408"/>
      <w:bookmarkEnd w:id="2409"/>
      <w:bookmarkEnd w:id="2410"/>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2411" w:name="_Toc21101320"/>
      <w:bookmarkStart w:id="2412" w:name="_Toc29810359"/>
      <w:bookmarkStart w:id="2413" w:name="_Toc37273636"/>
      <w:bookmarkStart w:id="2414" w:name="_Toc45884954"/>
      <w:bookmarkStart w:id="2415" w:name="_Toc53182885"/>
      <w:bookmarkStart w:id="2416" w:name="_Toc58865279"/>
      <w:bookmarkStart w:id="2417" w:name="_Toc58866861"/>
      <w:bookmarkStart w:id="2418" w:name="_Toc66717894"/>
      <w:r w:rsidRPr="006F0B54">
        <w:rPr>
          <w:lang w:eastAsia="sv-SE"/>
        </w:rPr>
        <w:t>7.6.4.2</w:t>
      </w:r>
      <w:r w:rsidRPr="006F0B54">
        <w:rPr>
          <w:lang w:eastAsia="sv-SE"/>
        </w:rPr>
        <w:tab/>
        <w:t>Procedure</w:t>
      </w:r>
      <w:bookmarkEnd w:id="2411"/>
      <w:bookmarkEnd w:id="2412"/>
      <w:bookmarkEnd w:id="2413"/>
      <w:bookmarkEnd w:id="2414"/>
      <w:bookmarkEnd w:id="2415"/>
      <w:bookmarkEnd w:id="2416"/>
      <w:bookmarkEnd w:id="2417"/>
      <w:bookmarkEnd w:id="2418"/>
    </w:p>
    <w:p w14:paraId="19FD2A48" w14:textId="77777777" w:rsidR="00972FED" w:rsidRPr="006F0B54" w:rsidRDefault="00972FED" w:rsidP="00972FED">
      <w:pPr>
        <w:pStyle w:val="Heading5"/>
        <w:rPr>
          <w:lang w:eastAsia="sv-SE"/>
        </w:rPr>
      </w:pPr>
      <w:bookmarkStart w:id="2419" w:name="_Toc21101321"/>
      <w:bookmarkStart w:id="2420" w:name="_Toc29810360"/>
      <w:bookmarkStart w:id="2421" w:name="_Toc37273637"/>
      <w:bookmarkStart w:id="2422" w:name="_Toc45884955"/>
      <w:bookmarkStart w:id="2423" w:name="_Toc53182886"/>
      <w:bookmarkStart w:id="2424" w:name="_Toc58865280"/>
      <w:bookmarkStart w:id="2425" w:name="_Toc58866862"/>
      <w:bookmarkStart w:id="2426" w:name="_Toc6671789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2419"/>
      <w:bookmarkEnd w:id="2420"/>
      <w:bookmarkEnd w:id="2421"/>
      <w:bookmarkEnd w:id="2422"/>
      <w:bookmarkEnd w:id="2423"/>
      <w:bookmarkEnd w:id="2424"/>
      <w:bookmarkEnd w:id="2425"/>
      <w:bookmarkEnd w:id="2426"/>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2427" w:name="_Toc21101322"/>
      <w:bookmarkStart w:id="2428" w:name="_Toc29810361"/>
      <w:bookmarkStart w:id="2429" w:name="_Toc37273638"/>
      <w:bookmarkStart w:id="2430" w:name="_Toc45884956"/>
      <w:bookmarkStart w:id="2431" w:name="_Toc53182887"/>
      <w:bookmarkStart w:id="2432" w:name="_Toc58865281"/>
      <w:bookmarkStart w:id="2433" w:name="_Toc58866863"/>
      <w:bookmarkStart w:id="2434" w:name="_Toc6671789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2427"/>
      <w:bookmarkEnd w:id="2428"/>
      <w:bookmarkEnd w:id="2429"/>
      <w:bookmarkEnd w:id="2430"/>
      <w:bookmarkEnd w:id="2431"/>
      <w:bookmarkEnd w:id="2432"/>
      <w:bookmarkEnd w:id="2433"/>
      <w:bookmarkEnd w:id="2434"/>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15C067D6" w14:textId="77777777" w:rsidR="00972FED" w:rsidRPr="006F0B54" w:rsidRDefault="00972FED" w:rsidP="00972FED">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releated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2435" w:name="_Toc21101323"/>
      <w:bookmarkStart w:id="2436" w:name="_Toc29810362"/>
      <w:bookmarkStart w:id="2437" w:name="_Toc37273639"/>
      <w:bookmarkStart w:id="2438" w:name="_Toc45884957"/>
      <w:bookmarkStart w:id="2439" w:name="_Toc53182888"/>
      <w:bookmarkStart w:id="2440" w:name="_Toc58865282"/>
      <w:bookmarkStart w:id="2441" w:name="_Toc58866864"/>
      <w:bookmarkStart w:id="2442" w:name="_Toc66717897"/>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2435"/>
      <w:bookmarkEnd w:id="2436"/>
      <w:bookmarkEnd w:id="2437"/>
      <w:bookmarkEnd w:id="2438"/>
      <w:bookmarkEnd w:id="2439"/>
      <w:bookmarkEnd w:id="2440"/>
      <w:bookmarkEnd w:id="2441"/>
      <w:bookmarkEnd w:id="2442"/>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2443" w:name="_Toc21101324"/>
      <w:bookmarkStart w:id="2444" w:name="_Toc29810363"/>
      <w:bookmarkStart w:id="2445" w:name="_Toc37273640"/>
      <w:bookmarkStart w:id="2446" w:name="_Toc45884958"/>
      <w:bookmarkStart w:id="2447" w:name="_Toc53182889"/>
      <w:bookmarkStart w:id="2448" w:name="_Toc58865283"/>
      <w:bookmarkStart w:id="2449" w:name="_Toc58866865"/>
      <w:r>
        <w:t>10)</w:t>
      </w:r>
      <w:r>
        <w:tab/>
        <w:t>Repeat for all supported polarizations.</w:t>
      </w:r>
    </w:p>
    <w:p w14:paraId="693F943D" w14:textId="77777777" w:rsidR="00972FED" w:rsidRPr="006F0B54" w:rsidRDefault="00972FED" w:rsidP="00972FED">
      <w:pPr>
        <w:pStyle w:val="Heading3"/>
      </w:pPr>
      <w:bookmarkStart w:id="2450" w:name="_Toc66717898"/>
      <w:r w:rsidRPr="006F0B54">
        <w:t>7.</w:t>
      </w:r>
      <w:r w:rsidRPr="006F0B54">
        <w:rPr>
          <w:lang w:val="en-US"/>
        </w:rPr>
        <w:t>6</w:t>
      </w:r>
      <w:r w:rsidRPr="006F0B54">
        <w:t>.5</w:t>
      </w:r>
      <w:r w:rsidRPr="006F0B54">
        <w:tab/>
        <w:t>Test requirements</w:t>
      </w:r>
      <w:bookmarkEnd w:id="2443"/>
      <w:bookmarkEnd w:id="2444"/>
      <w:bookmarkEnd w:id="2445"/>
      <w:bookmarkEnd w:id="2446"/>
      <w:bookmarkEnd w:id="2447"/>
      <w:bookmarkEnd w:id="2448"/>
      <w:bookmarkEnd w:id="2449"/>
      <w:bookmarkEnd w:id="2450"/>
    </w:p>
    <w:p w14:paraId="4726C8AB" w14:textId="77777777" w:rsidR="00972FED" w:rsidRPr="006F0B54" w:rsidRDefault="00972FED" w:rsidP="00972FED">
      <w:pPr>
        <w:pStyle w:val="Heading4"/>
        <w:rPr>
          <w:i/>
        </w:rPr>
      </w:pPr>
      <w:bookmarkStart w:id="2451" w:name="_Toc21101325"/>
      <w:bookmarkStart w:id="2452" w:name="_Toc29810364"/>
      <w:bookmarkStart w:id="2453" w:name="_Toc37273641"/>
      <w:bookmarkStart w:id="2454" w:name="_Toc45884959"/>
      <w:bookmarkStart w:id="2455" w:name="_Toc53182890"/>
      <w:bookmarkStart w:id="2456" w:name="_Toc58865284"/>
      <w:bookmarkStart w:id="2457" w:name="_Toc58866866"/>
      <w:bookmarkStart w:id="2458" w:name="_Toc66717899"/>
      <w:r w:rsidRPr="006F0B54">
        <w:t>7.</w:t>
      </w:r>
      <w:r w:rsidRPr="006F0B54">
        <w:rPr>
          <w:lang w:val="en-US"/>
        </w:rPr>
        <w:t>6</w:t>
      </w:r>
      <w:r w:rsidRPr="006F0B54">
        <w:t>.5.1</w:t>
      </w:r>
      <w:r w:rsidRPr="006F0B54">
        <w:tab/>
        <w:t xml:space="preserve">Requirement for </w:t>
      </w:r>
      <w:r w:rsidRPr="006F0B54">
        <w:rPr>
          <w:i/>
        </w:rPr>
        <w:t>BS type 1-O</w:t>
      </w:r>
      <w:bookmarkEnd w:id="2451"/>
      <w:bookmarkEnd w:id="2452"/>
      <w:bookmarkEnd w:id="2453"/>
      <w:bookmarkEnd w:id="2454"/>
      <w:bookmarkEnd w:id="2455"/>
      <w:bookmarkEnd w:id="2456"/>
      <w:bookmarkEnd w:id="2457"/>
      <w:bookmarkEnd w:id="2458"/>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2459" w:name="_Toc21101326"/>
      <w:bookmarkStart w:id="2460" w:name="_Toc29810365"/>
      <w:bookmarkStart w:id="2461" w:name="_Toc37273642"/>
      <w:bookmarkStart w:id="2462" w:name="_Toc45884960"/>
      <w:bookmarkStart w:id="2463" w:name="_Toc53182891"/>
      <w:bookmarkStart w:id="2464" w:name="_Toc58865285"/>
      <w:bookmarkStart w:id="2465" w:name="_Toc58866867"/>
      <w:bookmarkStart w:id="2466" w:name="_Toc66717900"/>
      <w:r w:rsidRPr="006F0B54">
        <w:t>7.</w:t>
      </w:r>
      <w:r w:rsidRPr="006F0B54">
        <w:rPr>
          <w:lang w:val="en-US"/>
        </w:rPr>
        <w:t>6</w:t>
      </w:r>
      <w:r w:rsidRPr="006F0B54">
        <w:t>.5.1.1</w:t>
      </w:r>
      <w:r w:rsidRPr="006F0B54">
        <w:tab/>
        <w:t>General</w:t>
      </w:r>
      <w:bookmarkEnd w:id="2459"/>
      <w:bookmarkEnd w:id="2460"/>
      <w:bookmarkEnd w:id="2461"/>
      <w:bookmarkEnd w:id="2462"/>
      <w:bookmarkEnd w:id="2463"/>
      <w:bookmarkEnd w:id="2464"/>
      <w:bookmarkEnd w:id="2465"/>
      <w:bookmarkEnd w:id="2466"/>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77777777"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CF6476">
              <w:rPr>
                <w:noProof/>
                <w:position w:val="-24"/>
                <w:lang w:val="en-US" w:eastAsia="zh-CN"/>
              </w:rPr>
              <w:pict w14:anchorId="5954BFEA">
                <v:shape id="Picture 21" o:spid="_x0000_i1119" type="#_x0000_t75" style="width:73.9pt;height:34.45pt;visibility:visible;mso-wrap-style:square">
                  <v:imagedata r:id="rId96" o:title=""/>
                </v:shape>
              </w:pict>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2467" w:name="_Toc21101327"/>
      <w:bookmarkStart w:id="2468" w:name="_Toc29810366"/>
      <w:bookmarkStart w:id="2469" w:name="_Toc37273643"/>
      <w:bookmarkStart w:id="2470" w:name="_Toc45884961"/>
      <w:bookmarkStart w:id="2471" w:name="_Toc53182892"/>
      <w:bookmarkStart w:id="2472" w:name="_Toc58865286"/>
      <w:bookmarkStart w:id="2473" w:name="_Toc58866868"/>
      <w:bookmarkStart w:id="2474" w:name="_Toc66717901"/>
      <w:r w:rsidRPr="006F0B54">
        <w:t>7.</w:t>
      </w:r>
      <w:r w:rsidRPr="006F0B54">
        <w:rPr>
          <w:lang w:val="en-US"/>
        </w:rPr>
        <w:t>6</w:t>
      </w:r>
      <w:r w:rsidRPr="006F0B54">
        <w:t>.5.1.2</w:t>
      </w:r>
      <w:r w:rsidRPr="006F0B54">
        <w:tab/>
        <w:t>Co-location requirement</w:t>
      </w:r>
      <w:bookmarkEnd w:id="2467"/>
      <w:bookmarkEnd w:id="2468"/>
      <w:bookmarkEnd w:id="2469"/>
      <w:bookmarkEnd w:id="2470"/>
      <w:bookmarkEnd w:id="2471"/>
      <w:bookmarkEnd w:id="2472"/>
      <w:bookmarkEnd w:id="2473"/>
      <w:bookmarkEnd w:id="2474"/>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2DB79DCC" w14:textId="77777777" w:rsidR="00972FED" w:rsidRPr="006F0B54" w:rsidRDefault="00972FED" w:rsidP="00972FED">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sidRPr="006F0B54">
              <w:rPr>
                <w:lang w:eastAsia="ja-JP"/>
              </w:rPr>
              <w:t>immediately outside any of the supported uplink operating band(s).</w:t>
            </w:r>
          </w:p>
          <w:p w14:paraId="782D6BE1" w14:textId="77777777" w:rsidR="00972FED" w:rsidRPr="006F0B54" w:rsidRDefault="00972FED" w:rsidP="00972FED">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2475" w:name="_Toc21101328"/>
      <w:bookmarkStart w:id="2476" w:name="_Toc29810367"/>
      <w:bookmarkStart w:id="2477" w:name="_Toc37273644"/>
      <w:bookmarkStart w:id="2478" w:name="_Toc45884962"/>
      <w:bookmarkStart w:id="2479" w:name="_Toc53182893"/>
      <w:bookmarkStart w:id="2480" w:name="_Toc58865287"/>
      <w:bookmarkStart w:id="2481" w:name="_Toc58866869"/>
      <w:bookmarkStart w:id="2482" w:name="_Toc66717902"/>
      <w:r w:rsidRPr="006F0B54">
        <w:t>7.</w:t>
      </w:r>
      <w:r w:rsidRPr="006F0B54">
        <w:rPr>
          <w:lang w:val="en-US"/>
        </w:rPr>
        <w:t>6</w:t>
      </w:r>
      <w:r w:rsidRPr="006F0B54">
        <w:t>.5.2</w:t>
      </w:r>
      <w:r w:rsidRPr="006F0B54">
        <w:tab/>
        <w:t xml:space="preserve">Requirement for </w:t>
      </w:r>
      <w:r w:rsidRPr="006F0B54">
        <w:rPr>
          <w:i/>
        </w:rPr>
        <w:t>BS type 2-O</w:t>
      </w:r>
      <w:bookmarkEnd w:id="2475"/>
      <w:bookmarkEnd w:id="2476"/>
      <w:bookmarkEnd w:id="2477"/>
      <w:bookmarkEnd w:id="2478"/>
      <w:bookmarkEnd w:id="2479"/>
      <w:bookmarkEnd w:id="2480"/>
      <w:bookmarkEnd w:id="2481"/>
      <w:bookmarkEnd w:id="248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2483" w:name="_Toc21101329"/>
      <w:bookmarkStart w:id="2484" w:name="_Toc29810368"/>
      <w:bookmarkStart w:id="2485" w:name="_Toc37273645"/>
      <w:bookmarkStart w:id="2486" w:name="_Toc45884963"/>
      <w:bookmarkStart w:id="2487" w:name="_Toc53182894"/>
      <w:bookmarkStart w:id="2488" w:name="_Toc58865288"/>
      <w:bookmarkStart w:id="2489" w:name="_Toc58866870"/>
      <w:bookmarkStart w:id="2490" w:name="_Toc66717903"/>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2483"/>
      <w:bookmarkEnd w:id="2484"/>
      <w:bookmarkEnd w:id="2485"/>
      <w:bookmarkEnd w:id="2486"/>
      <w:bookmarkEnd w:id="2487"/>
      <w:bookmarkEnd w:id="2488"/>
      <w:bookmarkEnd w:id="2489"/>
      <w:bookmarkEnd w:id="2490"/>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2491" w:name="_Toc21101330"/>
      <w:bookmarkStart w:id="2492" w:name="_Toc29810369"/>
      <w:bookmarkStart w:id="2493" w:name="_Toc37273646"/>
      <w:bookmarkStart w:id="2494" w:name="_Toc45884964"/>
      <w:bookmarkStart w:id="2495" w:name="_Toc53182895"/>
      <w:bookmarkStart w:id="2496" w:name="_Toc58865289"/>
      <w:bookmarkStart w:id="2497" w:name="_Toc58866871"/>
      <w:bookmarkStart w:id="2498" w:name="_Toc66717904"/>
      <w:r w:rsidRPr="006F0B54">
        <w:t>7.7</w:t>
      </w:r>
      <w:r w:rsidRPr="006F0B54">
        <w:tab/>
        <w:t>OTA receiver spurious emissions</w:t>
      </w:r>
      <w:bookmarkEnd w:id="2491"/>
      <w:bookmarkEnd w:id="2492"/>
      <w:bookmarkEnd w:id="2493"/>
      <w:bookmarkEnd w:id="2494"/>
      <w:bookmarkEnd w:id="2495"/>
      <w:bookmarkEnd w:id="2496"/>
      <w:bookmarkEnd w:id="2497"/>
      <w:bookmarkEnd w:id="2498"/>
    </w:p>
    <w:p w14:paraId="68F04FA9" w14:textId="77777777" w:rsidR="00972FED" w:rsidRPr="006F0B54" w:rsidRDefault="00972FED" w:rsidP="00972FED">
      <w:pPr>
        <w:pStyle w:val="Heading3"/>
        <w:rPr>
          <w:lang w:eastAsia="sv-SE"/>
        </w:rPr>
      </w:pPr>
      <w:bookmarkStart w:id="2499" w:name="_Toc21101331"/>
      <w:bookmarkStart w:id="2500" w:name="_Toc29810370"/>
      <w:bookmarkStart w:id="2501" w:name="_Toc37273647"/>
      <w:bookmarkStart w:id="2502" w:name="_Toc45884965"/>
      <w:bookmarkStart w:id="2503" w:name="_Toc53182896"/>
      <w:bookmarkStart w:id="2504" w:name="_Toc58865290"/>
      <w:bookmarkStart w:id="2505" w:name="_Toc58866872"/>
      <w:bookmarkStart w:id="2506" w:name="_Toc66717905"/>
      <w:r w:rsidRPr="006F0B54">
        <w:rPr>
          <w:lang w:eastAsia="sv-SE"/>
        </w:rPr>
        <w:t>7.7.1</w:t>
      </w:r>
      <w:r w:rsidRPr="006F0B54">
        <w:rPr>
          <w:lang w:eastAsia="sv-SE"/>
        </w:rPr>
        <w:tab/>
        <w:t>Definition and applicability</w:t>
      </w:r>
      <w:bookmarkEnd w:id="2499"/>
      <w:bookmarkEnd w:id="2500"/>
      <w:bookmarkEnd w:id="2501"/>
      <w:bookmarkEnd w:id="2502"/>
      <w:bookmarkEnd w:id="2503"/>
      <w:bookmarkEnd w:id="2504"/>
      <w:bookmarkEnd w:id="2505"/>
      <w:bookmarkEnd w:id="2506"/>
    </w:p>
    <w:p w14:paraId="662CF9A2" w14:textId="77777777" w:rsidR="00972FED" w:rsidRPr="006F0B54" w:rsidRDefault="00972FED" w:rsidP="00972FED">
      <w:pPr>
        <w:rPr>
          <w:lang w:val="en-US" w:eastAsia="zh-CN"/>
        </w:rPr>
      </w:pPr>
      <w:bookmarkStart w:id="2507"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2507"/>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2508" w:name="_Toc21101332"/>
      <w:bookmarkStart w:id="2509" w:name="_Toc29810371"/>
      <w:bookmarkStart w:id="2510" w:name="_Toc37273648"/>
      <w:bookmarkStart w:id="2511" w:name="_Toc45884966"/>
      <w:bookmarkStart w:id="2512" w:name="_Toc53182897"/>
      <w:bookmarkStart w:id="2513" w:name="_Toc58865291"/>
      <w:bookmarkStart w:id="2514" w:name="_Toc58866873"/>
      <w:bookmarkStart w:id="2515" w:name="_Toc66717906"/>
      <w:r w:rsidRPr="006F0B54">
        <w:rPr>
          <w:lang w:eastAsia="sv-SE"/>
        </w:rPr>
        <w:t>7.7.2</w:t>
      </w:r>
      <w:r w:rsidRPr="006F0B54">
        <w:rPr>
          <w:lang w:eastAsia="sv-SE"/>
        </w:rPr>
        <w:tab/>
        <w:t>Minimum requirement</w:t>
      </w:r>
      <w:bookmarkEnd w:id="2508"/>
      <w:bookmarkEnd w:id="2509"/>
      <w:bookmarkEnd w:id="2510"/>
      <w:bookmarkEnd w:id="2511"/>
      <w:bookmarkEnd w:id="2512"/>
      <w:bookmarkEnd w:id="2513"/>
      <w:bookmarkEnd w:id="2514"/>
      <w:bookmarkEnd w:id="2515"/>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2516" w:name="_Toc21101333"/>
      <w:bookmarkStart w:id="2517" w:name="_Toc29810372"/>
      <w:bookmarkStart w:id="2518" w:name="_Toc37273649"/>
      <w:bookmarkStart w:id="2519" w:name="_Toc45884967"/>
      <w:bookmarkStart w:id="2520" w:name="_Toc53182898"/>
      <w:bookmarkStart w:id="2521" w:name="_Toc58865292"/>
      <w:bookmarkStart w:id="2522" w:name="_Toc58866874"/>
      <w:bookmarkStart w:id="2523" w:name="_Toc66717907"/>
      <w:r w:rsidRPr="006F0B54">
        <w:rPr>
          <w:lang w:eastAsia="sv-SE"/>
        </w:rPr>
        <w:t>7.7.3</w:t>
      </w:r>
      <w:r w:rsidRPr="006F0B54">
        <w:rPr>
          <w:lang w:eastAsia="sv-SE"/>
        </w:rPr>
        <w:tab/>
        <w:t>Test purpose</w:t>
      </w:r>
      <w:bookmarkEnd w:id="2516"/>
      <w:bookmarkEnd w:id="2517"/>
      <w:bookmarkEnd w:id="2518"/>
      <w:bookmarkEnd w:id="2519"/>
      <w:bookmarkEnd w:id="2520"/>
      <w:bookmarkEnd w:id="2521"/>
      <w:bookmarkEnd w:id="2522"/>
      <w:bookmarkEnd w:id="2523"/>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2524" w:name="_Toc21101334"/>
      <w:bookmarkStart w:id="2525" w:name="_Toc29810373"/>
      <w:bookmarkStart w:id="2526" w:name="_Toc37273650"/>
      <w:bookmarkStart w:id="2527" w:name="_Toc45884968"/>
      <w:bookmarkStart w:id="2528" w:name="_Toc53182899"/>
      <w:bookmarkStart w:id="2529" w:name="_Toc58865293"/>
      <w:bookmarkStart w:id="2530" w:name="_Toc58866875"/>
      <w:bookmarkStart w:id="2531" w:name="_Toc66717908"/>
      <w:r w:rsidRPr="006F0B54">
        <w:rPr>
          <w:lang w:eastAsia="sv-SE"/>
        </w:rPr>
        <w:t>7.7.4</w:t>
      </w:r>
      <w:r w:rsidRPr="006F0B54">
        <w:rPr>
          <w:lang w:eastAsia="sv-SE"/>
        </w:rPr>
        <w:tab/>
        <w:t>Method of test</w:t>
      </w:r>
      <w:bookmarkEnd w:id="2524"/>
      <w:bookmarkEnd w:id="2525"/>
      <w:bookmarkEnd w:id="2526"/>
      <w:bookmarkEnd w:id="2527"/>
      <w:bookmarkEnd w:id="2528"/>
      <w:bookmarkEnd w:id="2529"/>
      <w:bookmarkEnd w:id="2530"/>
      <w:bookmarkEnd w:id="2531"/>
    </w:p>
    <w:p w14:paraId="5520576C" w14:textId="77777777" w:rsidR="00972FED" w:rsidRPr="006F0B54" w:rsidRDefault="00972FED" w:rsidP="00972FED">
      <w:pPr>
        <w:pStyle w:val="Heading4"/>
        <w:rPr>
          <w:lang w:eastAsia="sv-SE"/>
        </w:rPr>
      </w:pPr>
      <w:bookmarkStart w:id="2532" w:name="_Toc21101335"/>
      <w:bookmarkStart w:id="2533" w:name="_Toc29810374"/>
      <w:bookmarkStart w:id="2534" w:name="_Toc37273651"/>
      <w:bookmarkStart w:id="2535" w:name="_Toc45884969"/>
      <w:bookmarkStart w:id="2536" w:name="_Toc53182900"/>
      <w:bookmarkStart w:id="2537" w:name="_Toc58865294"/>
      <w:bookmarkStart w:id="2538" w:name="_Toc58866876"/>
      <w:bookmarkStart w:id="2539" w:name="_Toc66717909"/>
      <w:r w:rsidRPr="006F0B54">
        <w:rPr>
          <w:lang w:eastAsia="sv-SE"/>
        </w:rPr>
        <w:t>7.7.4.1</w:t>
      </w:r>
      <w:r w:rsidRPr="006F0B54">
        <w:rPr>
          <w:lang w:eastAsia="sv-SE"/>
        </w:rPr>
        <w:tab/>
        <w:t>Initial conditions</w:t>
      </w:r>
      <w:bookmarkEnd w:id="2532"/>
      <w:bookmarkEnd w:id="2533"/>
      <w:bookmarkEnd w:id="2534"/>
      <w:bookmarkEnd w:id="2535"/>
      <w:bookmarkEnd w:id="2536"/>
      <w:bookmarkEnd w:id="2537"/>
      <w:bookmarkEnd w:id="2538"/>
      <w:bookmarkEnd w:id="2539"/>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2540" w:name="_Toc21101336"/>
      <w:bookmarkStart w:id="2541" w:name="_Toc29810375"/>
      <w:bookmarkStart w:id="2542" w:name="_Toc37273652"/>
      <w:bookmarkStart w:id="2543" w:name="_Toc45884970"/>
      <w:bookmarkStart w:id="2544" w:name="_Toc53182901"/>
      <w:bookmarkStart w:id="2545" w:name="_Toc58865295"/>
      <w:bookmarkStart w:id="2546" w:name="_Toc58866877"/>
      <w:bookmarkStart w:id="2547" w:name="_Toc66717910"/>
      <w:r w:rsidRPr="006F0B54">
        <w:rPr>
          <w:lang w:eastAsia="sv-SE"/>
        </w:rPr>
        <w:t>7.7.4.2</w:t>
      </w:r>
      <w:r w:rsidRPr="006F0B54">
        <w:rPr>
          <w:lang w:eastAsia="sv-SE"/>
        </w:rPr>
        <w:tab/>
        <w:t>Procedure</w:t>
      </w:r>
      <w:bookmarkEnd w:id="2540"/>
      <w:bookmarkEnd w:id="2541"/>
      <w:bookmarkEnd w:id="2542"/>
      <w:bookmarkEnd w:id="2543"/>
      <w:bookmarkEnd w:id="2544"/>
      <w:bookmarkEnd w:id="2545"/>
      <w:bookmarkEnd w:id="2546"/>
      <w:bookmarkEnd w:id="2547"/>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532825FE" w14:textId="77777777" w:rsidR="00972FED" w:rsidRPr="006F0B54" w:rsidRDefault="00972FED" w:rsidP="00972FED">
      <w:pPr>
        <w:pStyle w:val="B1"/>
      </w:pPr>
      <w:r w:rsidRPr="006F0B54">
        <w:t>4)</w:t>
      </w:r>
      <w:r w:rsidRPr="006F0B54">
        <w:tab/>
        <w:t>The measurement device characteristics shall be:</w:t>
      </w:r>
    </w:p>
    <w:p w14:paraId="464655A5" w14:textId="77777777" w:rsidR="00972FED" w:rsidRPr="006F0B54" w:rsidRDefault="00972FED" w:rsidP="00972FED">
      <w:pPr>
        <w:pStyle w:val="B2"/>
        <w:rPr>
          <w:lang w:eastAsia="zh-CN"/>
        </w:rPr>
      </w:pPr>
      <w:r w:rsidRPr="006F0B54">
        <w:t>-</w:t>
      </w:r>
      <w:r w:rsidRPr="006F0B54">
        <w:tab/>
        <w:t>Detection mode: True RMS.</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2548" w:name="_Toc21101337"/>
      <w:bookmarkStart w:id="2549" w:name="_Toc29810376"/>
      <w:bookmarkStart w:id="2550" w:name="_Toc37273653"/>
      <w:bookmarkStart w:id="2551" w:name="_Toc45884971"/>
      <w:bookmarkStart w:id="2552" w:name="_Toc53182902"/>
      <w:bookmarkStart w:id="2553" w:name="_Toc58865296"/>
      <w:bookmarkStart w:id="2554" w:name="_Toc58866878"/>
      <w:bookmarkStart w:id="2555" w:name="_Toc66717911"/>
      <w:r w:rsidRPr="006F0B54">
        <w:rPr>
          <w:lang w:eastAsia="sv-SE"/>
        </w:rPr>
        <w:t>7.7.5</w:t>
      </w:r>
      <w:r w:rsidRPr="006F0B54">
        <w:rPr>
          <w:lang w:eastAsia="sv-SE"/>
        </w:rPr>
        <w:tab/>
        <w:t>Test requirement</w:t>
      </w:r>
      <w:bookmarkEnd w:id="2548"/>
      <w:bookmarkEnd w:id="2549"/>
      <w:bookmarkEnd w:id="2550"/>
      <w:bookmarkEnd w:id="2551"/>
      <w:bookmarkEnd w:id="2552"/>
      <w:bookmarkEnd w:id="2553"/>
      <w:bookmarkEnd w:id="2554"/>
      <w:bookmarkEnd w:id="2555"/>
    </w:p>
    <w:p w14:paraId="67B2E561" w14:textId="77777777" w:rsidR="00972FED" w:rsidRPr="006F0B54" w:rsidRDefault="00972FED" w:rsidP="00972FED">
      <w:pPr>
        <w:pStyle w:val="Heading4"/>
      </w:pPr>
      <w:bookmarkStart w:id="2556" w:name="_Toc21101338"/>
      <w:bookmarkStart w:id="2557" w:name="_Toc29810377"/>
      <w:bookmarkStart w:id="2558" w:name="_Toc37273654"/>
      <w:bookmarkStart w:id="2559" w:name="_Toc45884972"/>
      <w:bookmarkStart w:id="2560" w:name="_Toc53182903"/>
      <w:bookmarkStart w:id="2561" w:name="_Toc58865297"/>
      <w:bookmarkStart w:id="2562" w:name="_Toc58866879"/>
      <w:bookmarkStart w:id="2563" w:name="_Toc66717912"/>
      <w:r w:rsidRPr="006F0B54">
        <w:t>7.7.5.1</w:t>
      </w:r>
      <w:r w:rsidRPr="006F0B54">
        <w:tab/>
        <w:t xml:space="preserve">Test requirement for </w:t>
      </w:r>
      <w:r w:rsidRPr="006F0B54">
        <w:rPr>
          <w:i/>
        </w:rPr>
        <w:t>BS type 1-O</w:t>
      </w:r>
      <w:bookmarkEnd w:id="2556"/>
      <w:bookmarkEnd w:id="2557"/>
      <w:bookmarkEnd w:id="2558"/>
      <w:bookmarkEnd w:id="2559"/>
      <w:bookmarkEnd w:id="2560"/>
      <w:bookmarkEnd w:id="2561"/>
      <w:bookmarkEnd w:id="2562"/>
      <w:bookmarkEnd w:id="256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2564" w:name="_Toc21101339"/>
      <w:bookmarkStart w:id="2565" w:name="_Toc29810378"/>
      <w:bookmarkStart w:id="2566" w:name="_Toc37273655"/>
      <w:bookmarkStart w:id="2567" w:name="_Toc45884973"/>
      <w:bookmarkStart w:id="2568" w:name="_Toc53182904"/>
      <w:bookmarkStart w:id="2569" w:name="_Toc58865298"/>
      <w:bookmarkStart w:id="2570" w:name="_Toc58866880"/>
      <w:bookmarkStart w:id="2571" w:name="_Toc66717913"/>
      <w:r w:rsidRPr="006F0B54">
        <w:t>7.7.5.2</w:t>
      </w:r>
      <w:r w:rsidRPr="006F0B54">
        <w:tab/>
        <w:t xml:space="preserve">Test requirement for </w:t>
      </w:r>
      <w:r w:rsidRPr="006F0B54">
        <w:rPr>
          <w:i/>
        </w:rPr>
        <w:t>BS type 2-O</w:t>
      </w:r>
      <w:bookmarkEnd w:id="2564"/>
      <w:bookmarkEnd w:id="2565"/>
      <w:bookmarkEnd w:id="2566"/>
      <w:bookmarkEnd w:id="2567"/>
      <w:bookmarkEnd w:id="2568"/>
      <w:bookmarkEnd w:id="2569"/>
      <w:bookmarkEnd w:id="2570"/>
      <w:bookmarkEnd w:id="2571"/>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2572" w:name="_Hlk41916936"/>
      <w:r w:rsidRPr="000609B1">
        <w:t xml:space="preserve">Limits for </w:t>
      </w:r>
      <w:r>
        <w:t>protection of</w:t>
      </w:r>
      <w:r w:rsidRPr="000609B1">
        <w:t xml:space="preserve"> Earth Exploration Satellite Service</w:t>
      </w:r>
      <w:bookmarkEnd w:id="257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2573" w:name="_Toc21101340"/>
      <w:bookmarkStart w:id="2574" w:name="_Toc29810379"/>
      <w:bookmarkStart w:id="2575" w:name="_Toc37273656"/>
      <w:bookmarkStart w:id="2576" w:name="_Toc45884974"/>
      <w:bookmarkStart w:id="2577" w:name="_Toc53182905"/>
      <w:bookmarkStart w:id="2578" w:name="_Toc58865299"/>
      <w:bookmarkStart w:id="2579" w:name="_Toc58866881"/>
      <w:bookmarkStart w:id="2580" w:name="_Toc66717914"/>
      <w:r w:rsidRPr="006F0B54">
        <w:t>7.8</w:t>
      </w:r>
      <w:r w:rsidRPr="006F0B54">
        <w:tab/>
        <w:t>OTA receiver intermodulation</w:t>
      </w:r>
      <w:bookmarkEnd w:id="2573"/>
      <w:bookmarkEnd w:id="2574"/>
      <w:bookmarkEnd w:id="2575"/>
      <w:bookmarkEnd w:id="2576"/>
      <w:bookmarkEnd w:id="2577"/>
      <w:bookmarkEnd w:id="2578"/>
      <w:bookmarkEnd w:id="2579"/>
      <w:bookmarkEnd w:id="2580"/>
    </w:p>
    <w:p w14:paraId="1FCE8776" w14:textId="77777777" w:rsidR="00972FED" w:rsidRPr="006F0B54" w:rsidRDefault="00972FED" w:rsidP="00972FED">
      <w:pPr>
        <w:pStyle w:val="Heading3"/>
        <w:rPr>
          <w:lang w:eastAsia="sv-SE"/>
        </w:rPr>
      </w:pPr>
      <w:bookmarkStart w:id="2581" w:name="_Toc21101341"/>
      <w:bookmarkStart w:id="2582" w:name="_Toc29810380"/>
      <w:bookmarkStart w:id="2583" w:name="_Toc37273657"/>
      <w:bookmarkStart w:id="2584" w:name="_Toc45884975"/>
      <w:bookmarkStart w:id="2585" w:name="_Toc53182906"/>
      <w:bookmarkStart w:id="2586" w:name="_Toc58865300"/>
      <w:bookmarkStart w:id="2587" w:name="_Toc58866882"/>
      <w:bookmarkStart w:id="2588" w:name="_Toc66717915"/>
      <w:r w:rsidRPr="006F0B54">
        <w:rPr>
          <w:lang w:eastAsia="sv-SE"/>
        </w:rPr>
        <w:t>7.8.1</w:t>
      </w:r>
      <w:r w:rsidRPr="006F0B54">
        <w:rPr>
          <w:lang w:eastAsia="sv-SE"/>
        </w:rPr>
        <w:tab/>
        <w:t>Definition and applicability</w:t>
      </w:r>
      <w:bookmarkEnd w:id="2581"/>
      <w:bookmarkEnd w:id="2582"/>
      <w:bookmarkEnd w:id="2583"/>
      <w:bookmarkEnd w:id="2584"/>
      <w:bookmarkEnd w:id="2585"/>
      <w:bookmarkEnd w:id="2586"/>
      <w:bookmarkEnd w:id="2587"/>
      <w:bookmarkEnd w:id="2588"/>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2589" w:name="_Toc21101342"/>
      <w:bookmarkStart w:id="2590" w:name="_Toc29810381"/>
      <w:bookmarkStart w:id="2591" w:name="_Toc37273658"/>
      <w:bookmarkStart w:id="2592" w:name="_Toc45884976"/>
      <w:bookmarkStart w:id="2593" w:name="_Toc53182907"/>
      <w:bookmarkStart w:id="2594" w:name="_Toc58865301"/>
      <w:bookmarkStart w:id="2595" w:name="_Toc58866883"/>
      <w:bookmarkStart w:id="2596" w:name="_Toc66717916"/>
      <w:r w:rsidRPr="006F0B54">
        <w:rPr>
          <w:lang w:eastAsia="sv-SE"/>
        </w:rPr>
        <w:t>7.8.2</w:t>
      </w:r>
      <w:r w:rsidRPr="006F0B54">
        <w:rPr>
          <w:lang w:eastAsia="sv-SE"/>
        </w:rPr>
        <w:tab/>
        <w:t>Minimum requirement</w:t>
      </w:r>
      <w:bookmarkEnd w:id="2589"/>
      <w:bookmarkEnd w:id="2590"/>
      <w:bookmarkEnd w:id="2591"/>
      <w:bookmarkEnd w:id="2592"/>
      <w:bookmarkEnd w:id="2593"/>
      <w:bookmarkEnd w:id="2594"/>
      <w:bookmarkEnd w:id="2595"/>
      <w:bookmarkEnd w:id="2596"/>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2597" w:name="_Toc21101343"/>
      <w:bookmarkStart w:id="2598" w:name="_Toc29810382"/>
      <w:bookmarkStart w:id="2599" w:name="_Toc37273659"/>
      <w:bookmarkStart w:id="2600" w:name="_Toc45884977"/>
      <w:bookmarkStart w:id="2601" w:name="_Toc53182908"/>
      <w:bookmarkStart w:id="2602" w:name="_Toc58865302"/>
      <w:bookmarkStart w:id="2603" w:name="_Toc58866884"/>
      <w:bookmarkStart w:id="2604" w:name="_Toc66717917"/>
      <w:r w:rsidRPr="006F0B54">
        <w:rPr>
          <w:lang w:eastAsia="sv-SE"/>
        </w:rPr>
        <w:t>7.8.3</w:t>
      </w:r>
      <w:r w:rsidRPr="006F0B54">
        <w:rPr>
          <w:lang w:eastAsia="sv-SE"/>
        </w:rPr>
        <w:tab/>
        <w:t>Test purpose</w:t>
      </w:r>
      <w:bookmarkEnd w:id="2597"/>
      <w:bookmarkEnd w:id="2598"/>
      <w:bookmarkEnd w:id="2599"/>
      <w:bookmarkEnd w:id="2600"/>
      <w:bookmarkEnd w:id="2601"/>
      <w:bookmarkEnd w:id="2602"/>
      <w:bookmarkEnd w:id="2603"/>
      <w:bookmarkEnd w:id="2604"/>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2605" w:name="_Toc21101344"/>
      <w:bookmarkStart w:id="2606" w:name="_Toc29810383"/>
      <w:bookmarkStart w:id="2607" w:name="_Toc37273660"/>
      <w:bookmarkStart w:id="2608" w:name="_Toc45884978"/>
      <w:bookmarkStart w:id="2609" w:name="_Toc53182909"/>
      <w:bookmarkStart w:id="2610" w:name="_Toc58865303"/>
      <w:bookmarkStart w:id="2611" w:name="_Toc58866885"/>
      <w:bookmarkStart w:id="2612" w:name="_Toc66717918"/>
      <w:r w:rsidRPr="006F0B54">
        <w:rPr>
          <w:lang w:eastAsia="sv-SE"/>
        </w:rPr>
        <w:t>7.8</w:t>
      </w:r>
      <w:r w:rsidRPr="006F0B54">
        <w:rPr>
          <w:lang w:eastAsia="zh-CN"/>
        </w:rPr>
        <w:t>.</w:t>
      </w:r>
      <w:r w:rsidRPr="006F0B54">
        <w:rPr>
          <w:lang w:eastAsia="sv-SE"/>
        </w:rPr>
        <w:t>4</w:t>
      </w:r>
      <w:r w:rsidRPr="006F0B54">
        <w:rPr>
          <w:lang w:eastAsia="sv-SE"/>
        </w:rPr>
        <w:tab/>
        <w:t>Method of test</w:t>
      </w:r>
      <w:bookmarkEnd w:id="2605"/>
      <w:bookmarkEnd w:id="2606"/>
      <w:bookmarkEnd w:id="2607"/>
      <w:bookmarkEnd w:id="2608"/>
      <w:bookmarkEnd w:id="2609"/>
      <w:bookmarkEnd w:id="2610"/>
      <w:bookmarkEnd w:id="2611"/>
      <w:bookmarkEnd w:id="2612"/>
    </w:p>
    <w:p w14:paraId="087B225B" w14:textId="77777777" w:rsidR="00972FED" w:rsidRPr="006F0B54" w:rsidRDefault="00972FED" w:rsidP="00972FED">
      <w:pPr>
        <w:pStyle w:val="Heading4"/>
        <w:rPr>
          <w:lang w:eastAsia="sv-SE"/>
        </w:rPr>
      </w:pPr>
      <w:bookmarkStart w:id="2613" w:name="_Toc21101345"/>
      <w:bookmarkStart w:id="2614" w:name="_Toc29810384"/>
      <w:bookmarkStart w:id="2615" w:name="_Toc37273661"/>
      <w:bookmarkStart w:id="2616" w:name="_Toc45884979"/>
      <w:bookmarkStart w:id="2617" w:name="_Toc53182910"/>
      <w:bookmarkStart w:id="2618" w:name="_Toc58865304"/>
      <w:bookmarkStart w:id="2619" w:name="_Toc58866886"/>
      <w:bookmarkStart w:id="2620" w:name="_Toc66717919"/>
      <w:r w:rsidRPr="006F0B54">
        <w:rPr>
          <w:lang w:eastAsia="sv-SE"/>
        </w:rPr>
        <w:t>7.8.4.1</w:t>
      </w:r>
      <w:r w:rsidRPr="006F0B54">
        <w:rPr>
          <w:lang w:eastAsia="sv-SE"/>
        </w:rPr>
        <w:tab/>
        <w:t>Initial conditions</w:t>
      </w:r>
      <w:bookmarkEnd w:id="2613"/>
      <w:bookmarkEnd w:id="2614"/>
      <w:bookmarkEnd w:id="2615"/>
      <w:bookmarkEnd w:id="2616"/>
      <w:bookmarkEnd w:id="2617"/>
      <w:bookmarkEnd w:id="2618"/>
      <w:bookmarkEnd w:id="2619"/>
      <w:bookmarkEnd w:id="2620"/>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2621" w:name="_Toc21101346"/>
      <w:bookmarkStart w:id="2622" w:name="_Toc29810385"/>
      <w:bookmarkStart w:id="2623" w:name="_Toc37273662"/>
      <w:bookmarkStart w:id="2624" w:name="_Toc45884980"/>
      <w:bookmarkStart w:id="2625" w:name="_Toc53182911"/>
      <w:bookmarkStart w:id="2626" w:name="_Toc58865305"/>
      <w:bookmarkStart w:id="2627" w:name="_Toc58866887"/>
      <w:bookmarkStart w:id="2628" w:name="_Toc66717920"/>
      <w:r w:rsidRPr="006F0B54">
        <w:rPr>
          <w:lang w:eastAsia="sv-SE"/>
        </w:rPr>
        <w:t>7.8.4.2</w:t>
      </w:r>
      <w:r w:rsidRPr="006F0B54">
        <w:rPr>
          <w:lang w:eastAsia="sv-SE"/>
        </w:rPr>
        <w:tab/>
        <w:t>Procedure</w:t>
      </w:r>
      <w:bookmarkEnd w:id="2621"/>
      <w:bookmarkEnd w:id="2622"/>
      <w:bookmarkEnd w:id="2623"/>
      <w:bookmarkEnd w:id="2624"/>
      <w:bookmarkEnd w:id="2625"/>
      <w:bookmarkEnd w:id="2626"/>
      <w:bookmarkEnd w:id="2627"/>
      <w:bookmarkEnd w:id="2628"/>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2629" w:name="_Toc21101347"/>
      <w:bookmarkStart w:id="2630" w:name="_Toc29810386"/>
      <w:bookmarkStart w:id="2631" w:name="_Toc37273663"/>
      <w:bookmarkStart w:id="2632" w:name="_Toc45884981"/>
      <w:bookmarkStart w:id="2633" w:name="_Toc53182912"/>
      <w:bookmarkStart w:id="2634" w:name="_Toc58865306"/>
      <w:bookmarkStart w:id="2635" w:name="_Toc58866888"/>
      <w:bookmarkStart w:id="2636" w:name="_Toc66717921"/>
      <w:r w:rsidRPr="006F0B54">
        <w:rPr>
          <w:lang w:eastAsia="sv-SE"/>
        </w:rPr>
        <w:t>7.8</w:t>
      </w:r>
      <w:r w:rsidRPr="006F0B54">
        <w:rPr>
          <w:lang w:eastAsia="zh-CN"/>
        </w:rPr>
        <w:t>.</w:t>
      </w:r>
      <w:r w:rsidRPr="006F0B54">
        <w:rPr>
          <w:lang w:eastAsia="sv-SE"/>
        </w:rPr>
        <w:t>5</w:t>
      </w:r>
      <w:r w:rsidRPr="006F0B54">
        <w:rPr>
          <w:lang w:eastAsia="sv-SE"/>
        </w:rPr>
        <w:tab/>
        <w:t>Test requirement</w:t>
      </w:r>
      <w:bookmarkEnd w:id="2629"/>
      <w:bookmarkEnd w:id="2630"/>
      <w:bookmarkEnd w:id="2631"/>
      <w:bookmarkEnd w:id="2632"/>
      <w:bookmarkEnd w:id="2633"/>
      <w:bookmarkEnd w:id="2634"/>
      <w:bookmarkEnd w:id="2635"/>
      <w:bookmarkEnd w:id="2636"/>
    </w:p>
    <w:p w14:paraId="61858C92" w14:textId="77777777" w:rsidR="00972FED" w:rsidRPr="006F0B54" w:rsidRDefault="00972FED" w:rsidP="00972FED">
      <w:pPr>
        <w:pStyle w:val="Heading4"/>
        <w:rPr>
          <w:lang w:eastAsia="sv-SE"/>
        </w:rPr>
      </w:pPr>
      <w:bookmarkStart w:id="2637" w:name="_Toc21101348"/>
      <w:bookmarkStart w:id="2638" w:name="_Toc29810387"/>
      <w:bookmarkStart w:id="2639" w:name="_Toc37273664"/>
      <w:bookmarkStart w:id="2640" w:name="_Toc45884982"/>
      <w:bookmarkStart w:id="2641" w:name="_Toc53182913"/>
      <w:bookmarkStart w:id="2642" w:name="_Toc58865307"/>
      <w:bookmarkStart w:id="2643" w:name="_Toc58866889"/>
      <w:bookmarkStart w:id="2644" w:name="_Toc66717922"/>
      <w:r w:rsidRPr="006F0B54">
        <w:rPr>
          <w:lang w:eastAsia="sv-SE"/>
        </w:rPr>
        <w:t>7.8.5.1</w:t>
      </w:r>
      <w:r w:rsidRPr="006F0B54">
        <w:rPr>
          <w:lang w:eastAsia="sv-SE"/>
        </w:rPr>
        <w:tab/>
      </w:r>
      <w:r w:rsidRPr="006F0B54">
        <w:rPr>
          <w:i/>
          <w:lang w:eastAsia="sv-SE"/>
        </w:rPr>
        <w:t>BS type 1-O</w:t>
      </w:r>
      <w:bookmarkEnd w:id="2637"/>
      <w:bookmarkEnd w:id="2638"/>
      <w:bookmarkEnd w:id="2639"/>
      <w:bookmarkEnd w:id="2640"/>
      <w:bookmarkEnd w:id="2641"/>
      <w:bookmarkEnd w:id="2642"/>
      <w:bookmarkEnd w:id="2643"/>
      <w:bookmarkEnd w:id="264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264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2646" w:name="_Hlk499831507"/>
            <w:r w:rsidRPr="006F0B54">
              <w:t>±7.465</w:t>
            </w:r>
            <w:bookmarkEnd w:id="264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264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2647" w:name="_Toc21101349"/>
      <w:bookmarkStart w:id="2648" w:name="_Toc29810388"/>
      <w:bookmarkStart w:id="2649" w:name="_Toc37273665"/>
      <w:bookmarkStart w:id="2650" w:name="_Toc45884983"/>
      <w:bookmarkStart w:id="2651" w:name="_Toc53182914"/>
      <w:bookmarkStart w:id="2652" w:name="_Toc58865308"/>
      <w:bookmarkStart w:id="2653" w:name="_Toc58866890"/>
      <w:bookmarkStart w:id="2654" w:name="_Toc66717923"/>
      <w:r w:rsidRPr="006F0B54">
        <w:rPr>
          <w:lang w:eastAsia="sv-SE"/>
        </w:rPr>
        <w:t>7.8.5.2</w:t>
      </w:r>
      <w:r w:rsidRPr="006F0B54">
        <w:rPr>
          <w:lang w:eastAsia="sv-SE"/>
        </w:rPr>
        <w:tab/>
      </w:r>
      <w:r w:rsidRPr="006F0B54">
        <w:rPr>
          <w:i/>
          <w:lang w:eastAsia="sv-SE"/>
        </w:rPr>
        <w:t>BS type 2-O</w:t>
      </w:r>
      <w:bookmarkEnd w:id="2647"/>
      <w:bookmarkEnd w:id="2648"/>
      <w:bookmarkEnd w:id="2649"/>
      <w:bookmarkEnd w:id="2650"/>
      <w:bookmarkEnd w:id="2651"/>
      <w:bookmarkEnd w:id="2652"/>
      <w:bookmarkEnd w:id="2653"/>
      <w:bookmarkEnd w:id="2654"/>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2655" w:name="_Toc21101350"/>
      <w:bookmarkStart w:id="2656" w:name="_Toc29810389"/>
      <w:bookmarkStart w:id="2657" w:name="_Toc37273666"/>
      <w:bookmarkStart w:id="2658" w:name="_Toc45884984"/>
      <w:bookmarkStart w:id="2659" w:name="_Toc53182915"/>
      <w:bookmarkStart w:id="2660" w:name="_Toc58865309"/>
      <w:bookmarkStart w:id="2661" w:name="_Toc58866891"/>
      <w:bookmarkStart w:id="2662" w:name="_Toc66717924"/>
      <w:r w:rsidRPr="006F0B54">
        <w:t>7.9</w:t>
      </w:r>
      <w:r w:rsidRPr="006F0B54">
        <w:tab/>
        <w:t>OTA in-channel selectivity</w:t>
      </w:r>
      <w:bookmarkEnd w:id="2655"/>
      <w:bookmarkEnd w:id="2656"/>
      <w:bookmarkEnd w:id="2657"/>
      <w:bookmarkEnd w:id="2658"/>
      <w:bookmarkEnd w:id="2659"/>
      <w:bookmarkEnd w:id="2660"/>
      <w:bookmarkEnd w:id="2661"/>
      <w:bookmarkEnd w:id="2662"/>
    </w:p>
    <w:p w14:paraId="482A2378" w14:textId="77777777" w:rsidR="00972FED" w:rsidRPr="006F0B54" w:rsidRDefault="00972FED" w:rsidP="00972FED">
      <w:pPr>
        <w:pStyle w:val="Heading3"/>
        <w:rPr>
          <w:lang w:eastAsia="sv-SE"/>
        </w:rPr>
      </w:pPr>
      <w:bookmarkStart w:id="2663" w:name="_Toc21101351"/>
      <w:bookmarkStart w:id="2664" w:name="_Toc29810390"/>
      <w:bookmarkStart w:id="2665" w:name="_Toc37273667"/>
      <w:bookmarkStart w:id="2666" w:name="_Toc45884985"/>
      <w:bookmarkStart w:id="2667" w:name="_Toc53182916"/>
      <w:bookmarkStart w:id="2668" w:name="_Toc58865310"/>
      <w:bookmarkStart w:id="2669" w:name="_Toc58866892"/>
      <w:bookmarkStart w:id="2670" w:name="_Toc66717925"/>
      <w:r w:rsidRPr="006F0B54">
        <w:rPr>
          <w:lang w:eastAsia="sv-SE"/>
        </w:rPr>
        <w:t>7.9.1</w:t>
      </w:r>
      <w:r w:rsidRPr="006F0B54">
        <w:rPr>
          <w:lang w:eastAsia="sv-SE"/>
        </w:rPr>
        <w:tab/>
        <w:t>Definition and applicability</w:t>
      </w:r>
      <w:bookmarkEnd w:id="2663"/>
      <w:bookmarkEnd w:id="2664"/>
      <w:bookmarkEnd w:id="2665"/>
      <w:bookmarkEnd w:id="2666"/>
      <w:bookmarkEnd w:id="2667"/>
      <w:bookmarkEnd w:id="2668"/>
      <w:bookmarkEnd w:id="2669"/>
      <w:bookmarkEnd w:id="2670"/>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2671" w:name="_Toc21101352"/>
      <w:bookmarkStart w:id="2672" w:name="_Toc29810391"/>
      <w:bookmarkStart w:id="2673" w:name="_Toc37273668"/>
      <w:bookmarkStart w:id="2674" w:name="_Toc45884986"/>
      <w:bookmarkStart w:id="2675" w:name="_Toc53182917"/>
      <w:bookmarkStart w:id="2676" w:name="_Toc58865311"/>
      <w:bookmarkStart w:id="2677" w:name="_Toc58866893"/>
      <w:bookmarkStart w:id="2678" w:name="_Toc66717926"/>
      <w:r w:rsidRPr="006F0B54">
        <w:rPr>
          <w:lang w:eastAsia="sv-SE"/>
        </w:rPr>
        <w:t>7.9.2</w:t>
      </w:r>
      <w:r w:rsidRPr="006F0B54">
        <w:rPr>
          <w:lang w:eastAsia="sv-SE"/>
        </w:rPr>
        <w:tab/>
        <w:t>Minimum requirement</w:t>
      </w:r>
      <w:bookmarkEnd w:id="2671"/>
      <w:bookmarkEnd w:id="2672"/>
      <w:bookmarkEnd w:id="2673"/>
      <w:bookmarkEnd w:id="2674"/>
      <w:bookmarkEnd w:id="2675"/>
      <w:bookmarkEnd w:id="2676"/>
      <w:bookmarkEnd w:id="2677"/>
      <w:bookmarkEnd w:id="2678"/>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2679" w:name="_Toc21101353"/>
      <w:bookmarkStart w:id="2680" w:name="_Toc29810392"/>
      <w:bookmarkStart w:id="2681" w:name="_Toc37273669"/>
      <w:bookmarkStart w:id="2682" w:name="_Toc45884987"/>
      <w:bookmarkStart w:id="2683" w:name="_Toc53182918"/>
      <w:bookmarkStart w:id="2684" w:name="_Toc58865312"/>
      <w:bookmarkStart w:id="2685" w:name="_Toc58866894"/>
      <w:bookmarkStart w:id="2686" w:name="_Toc66717927"/>
      <w:r w:rsidRPr="006F0B54">
        <w:rPr>
          <w:lang w:eastAsia="sv-SE"/>
        </w:rPr>
        <w:t>7.9.3</w:t>
      </w:r>
      <w:r w:rsidRPr="006F0B54">
        <w:rPr>
          <w:lang w:eastAsia="sv-SE"/>
        </w:rPr>
        <w:tab/>
        <w:t>Test purpose</w:t>
      </w:r>
      <w:bookmarkEnd w:id="2679"/>
      <w:bookmarkEnd w:id="2680"/>
      <w:bookmarkEnd w:id="2681"/>
      <w:bookmarkEnd w:id="2682"/>
      <w:bookmarkEnd w:id="2683"/>
      <w:bookmarkEnd w:id="2684"/>
      <w:bookmarkEnd w:id="2685"/>
      <w:bookmarkEnd w:id="2686"/>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2687" w:name="_Toc21101354"/>
      <w:bookmarkStart w:id="2688" w:name="_Toc29810393"/>
      <w:bookmarkStart w:id="2689" w:name="_Toc37273670"/>
      <w:bookmarkStart w:id="2690" w:name="_Toc45884988"/>
      <w:bookmarkStart w:id="2691" w:name="_Toc53182919"/>
      <w:bookmarkStart w:id="2692" w:name="_Toc58865313"/>
      <w:bookmarkStart w:id="2693" w:name="_Toc58866895"/>
      <w:bookmarkStart w:id="2694" w:name="_Toc66717928"/>
      <w:r w:rsidRPr="006F0B54">
        <w:rPr>
          <w:lang w:eastAsia="sv-SE"/>
        </w:rPr>
        <w:t>7.9</w:t>
      </w:r>
      <w:r w:rsidRPr="006F0B54">
        <w:rPr>
          <w:lang w:eastAsia="zh-CN"/>
        </w:rPr>
        <w:t>.</w:t>
      </w:r>
      <w:r w:rsidRPr="006F0B54">
        <w:rPr>
          <w:lang w:eastAsia="sv-SE"/>
        </w:rPr>
        <w:t>4</w:t>
      </w:r>
      <w:r w:rsidRPr="006F0B54">
        <w:rPr>
          <w:lang w:eastAsia="sv-SE"/>
        </w:rPr>
        <w:tab/>
        <w:t>Method of test</w:t>
      </w:r>
      <w:bookmarkEnd w:id="2687"/>
      <w:bookmarkEnd w:id="2688"/>
      <w:bookmarkEnd w:id="2689"/>
      <w:bookmarkEnd w:id="2690"/>
      <w:bookmarkEnd w:id="2691"/>
      <w:bookmarkEnd w:id="2692"/>
      <w:bookmarkEnd w:id="2693"/>
      <w:bookmarkEnd w:id="2694"/>
    </w:p>
    <w:p w14:paraId="07E1BFD1" w14:textId="77777777" w:rsidR="00972FED" w:rsidRPr="006F0B54" w:rsidRDefault="00972FED" w:rsidP="00972FED">
      <w:pPr>
        <w:pStyle w:val="Heading4"/>
        <w:rPr>
          <w:lang w:eastAsia="sv-SE"/>
        </w:rPr>
      </w:pPr>
      <w:bookmarkStart w:id="2695" w:name="_Toc21101355"/>
      <w:bookmarkStart w:id="2696" w:name="_Toc29810394"/>
      <w:bookmarkStart w:id="2697" w:name="_Toc37273671"/>
      <w:bookmarkStart w:id="2698" w:name="_Toc45884989"/>
      <w:bookmarkStart w:id="2699" w:name="_Toc53182920"/>
      <w:bookmarkStart w:id="2700" w:name="_Toc58865314"/>
      <w:bookmarkStart w:id="2701" w:name="_Toc58866896"/>
      <w:bookmarkStart w:id="2702" w:name="_Toc66717929"/>
      <w:r w:rsidRPr="006F0B54">
        <w:rPr>
          <w:lang w:eastAsia="sv-SE"/>
        </w:rPr>
        <w:t>7.9.4.1</w:t>
      </w:r>
      <w:r w:rsidRPr="006F0B54">
        <w:rPr>
          <w:lang w:eastAsia="sv-SE"/>
        </w:rPr>
        <w:tab/>
        <w:t>Initial conditions</w:t>
      </w:r>
      <w:bookmarkEnd w:id="2695"/>
      <w:bookmarkEnd w:id="2696"/>
      <w:bookmarkEnd w:id="2697"/>
      <w:bookmarkEnd w:id="2698"/>
      <w:bookmarkEnd w:id="2699"/>
      <w:bookmarkEnd w:id="2700"/>
      <w:bookmarkEnd w:id="2701"/>
      <w:bookmarkEnd w:id="2702"/>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2703" w:name="_Toc21101356"/>
      <w:bookmarkStart w:id="2704" w:name="_Toc29810395"/>
      <w:bookmarkStart w:id="2705" w:name="_Toc37273672"/>
      <w:bookmarkStart w:id="2706" w:name="_Toc45884990"/>
      <w:bookmarkStart w:id="2707" w:name="_Toc53182921"/>
      <w:bookmarkStart w:id="2708" w:name="_Toc58865315"/>
      <w:bookmarkStart w:id="2709" w:name="_Toc58866897"/>
      <w:bookmarkStart w:id="2710" w:name="_Toc66717930"/>
      <w:r w:rsidRPr="006F0B54">
        <w:rPr>
          <w:lang w:eastAsia="sv-SE"/>
        </w:rPr>
        <w:t>7.9.4.2</w:t>
      </w:r>
      <w:r w:rsidRPr="006F0B54">
        <w:rPr>
          <w:lang w:eastAsia="sv-SE"/>
        </w:rPr>
        <w:tab/>
        <w:t>Procedure</w:t>
      </w:r>
      <w:bookmarkEnd w:id="2703"/>
      <w:bookmarkEnd w:id="2704"/>
      <w:bookmarkEnd w:id="2705"/>
      <w:bookmarkEnd w:id="2706"/>
      <w:bookmarkEnd w:id="2707"/>
      <w:bookmarkEnd w:id="2708"/>
      <w:bookmarkEnd w:id="2709"/>
      <w:bookmarkEnd w:id="2710"/>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2711" w:name="_Toc21101357"/>
      <w:bookmarkStart w:id="2712" w:name="_Toc29810396"/>
      <w:bookmarkStart w:id="2713" w:name="_Toc37273673"/>
      <w:bookmarkStart w:id="2714" w:name="_Toc45884991"/>
      <w:bookmarkStart w:id="2715" w:name="_Toc53182922"/>
      <w:bookmarkStart w:id="2716" w:name="_Toc58865316"/>
      <w:bookmarkStart w:id="2717" w:name="_Toc58866898"/>
      <w:bookmarkStart w:id="2718" w:name="_Toc66717931"/>
      <w:r w:rsidRPr="006F0B54">
        <w:rPr>
          <w:lang w:eastAsia="sv-SE"/>
        </w:rPr>
        <w:t>7.9</w:t>
      </w:r>
      <w:r w:rsidRPr="006F0B54">
        <w:rPr>
          <w:lang w:eastAsia="zh-CN"/>
        </w:rPr>
        <w:t>.</w:t>
      </w:r>
      <w:r w:rsidRPr="006F0B54">
        <w:rPr>
          <w:lang w:eastAsia="sv-SE"/>
        </w:rPr>
        <w:t>5</w:t>
      </w:r>
      <w:r w:rsidRPr="006F0B54">
        <w:rPr>
          <w:lang w:eastAsia="sv-SE"/>
        </w:rPr>
        <w:tab/>
        <w:t>Test requirement</w:t>
      </w:r>
      <w:bookmarkEnd w:id="2711"/>
      <w:bookmarkEnd w:id="2712"/>
      <w:bookmarkEnd w:id="2713"/>
      <w:bookmarkEnd w:id="2714"/>
      <w:bookmarkEnd w:id="2715"/>
      <w:bookmarkEnd w:id="2716"/>
      <w:bookmarkEnd w:id="2717"/>
      <w:bookmarkEnd w:id="2718"/>
    </w:p>
    <w:p w14:paraId="4F96A5CB" w14:textId="77777777" w:rsidR="00972FED" w:rsidRPr="006F0B54" w:rsidRDefault="00972FED" w:rsidP="00972FED">
      <w:pPr>
        <w:pStyle w:val="Heading4"/>
        <w:rPr>
          <w:lang w:eastAsia="sv-SE"/>
        </w:rPr>
      </w:pPr>
      <w:bookmarkStart w:id="2719" w:name="_Toc21101358"/>
      <w:bookmarkStart w:id="2720" w:name="_Toc29810397"/>
      <w:bookmarkStart w:id="2721" w:name="_Toc37273674"/>
      <w:bookmarkStart w:id="2722" w:name="_Toc45884992"/>
      <w:bookmarkStart w:id="2723" w:name="_Toc53182923"/>
      <w:bookmarkStart w:id="2724" w:name="_Toc58865317"/>
      <w:bookmarkStart w:id="2725" w:name="_Toc58866899"/>
      <w:bookmarkStart w:id="2726" w:name="_Toc66717932"/>
      <w:r w:rsidRPr="006F0B54">
        <w:rPr>
          <w:lang w:eastAsia="sv-SE"/>
        </w:rPr>
        <w:t>7.9.5.1</w:t>
      </w:r>
      <w:r w:rsidRPr="006F0B54">
        <w:rPr>
          <w:lang w:eastAsia="sv-SE"/>
        </w:rPr>
        <w:tab/>
      </w:r>
      <w:r w:rsidRPr="006F0B54">
        <w:rPr>
          <w:i/>
          <w:lang w:eastAsia="sv-SE"/>
        </w:rPr>
        <w:t>BS type 1-O</w:t>
      </w:r>
      <w:bookmarkEnd w:id="2719"/>
      <w:bookmarkEnd w:id="2720"/>
      <w:bookmarkEnd w:id="2721"/>
      <w:bookmarkEnd w:id="2722"/>
      <w:bookmarkEnd w:id="2723"/>
      <w:bookmarkEnd w:id="2724"/>
      <w:bookmarkEnd w:id="2725"/>
      <w:bookmarkEnd w:id="2726"/>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2727" w:name="_Toc21101359"/>
      <w:bookmarkStart w:id="2728" w:name="_Toc29810398"/>
      <w:bookmarkStart w:id="2729" w:name="_Toc37273675"/>
      <w:bookmarkStart w:id="2730" w:name="_Toc45884993"/>
      <w:bookmarkStart w:id="2731" w:name="_Toc53182924"/>
      <w:bookmarkStart w:id="2732" w:name="_Toc58865318"/>
      <w:bookmarkStart w:id="2733" w:name="_Toc58866900"/>
      <w:bookmarkStart w:id="2734" w:name="_Toc66717933"/>
      <w:r w:rsidRPr="006F0B54">
        <w:rPr>
          <w:lang w:eastAsia="sv-SE"/>
        </w:rPr>
        <w:t>7.9.5.2</w:t>
      </w:r>
      <w:r w:rsidRPr="006F0B54">
        <w:rPr>
          <w:lang w:eastAsia="sv-SE"/>
        </w:rPr>
        <w:tab/>
      </w:r>
      <w:r w:rsidRPr="006F0B54">
        <w:rPr>
          <w:i/>
          <w:lang w:eastAsia="sv-SE"/>
        </w:rPr>
        <w:t>BS type 2-O</w:t>
      </w:r>
      <w:bookmarkEnd w:id="2727"/>
      <w:bookmarkEnd w:id="2728"/>
      <w:bookmarkEnd w:id="2729"/>
      <w:bookmarkEnd w:id="2730"/>
      <w:bookmarkEnd w:id="2731"/>
      <w:bookmarkEnd w:id="2732"/>
      <w:bookmarkEnd w:id="2733"/>
      <w:bookmarkEnd w:id="2734"/>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2735" w:name="_Toc21101360"/>
      <w:bookmarkStart w:id="2736" w:name="_Toc29810399"/>
      <w:bookmarkStart w:id="2737" w:name="_Toc37273676"/>
      <w:bookmarkStart w:id="2738" w:name="_Toc45884994"/>
      <w:bookmarkStart w:id="2739" w:name="_Toc53182925"/>
      <w:bookmarkStart w:id="2740" w:name="_Toc58865319"/>
      <w:bookmarkStart w:id="2741" w:name="_Toc58866901"/>
      <w:bookmarkStart w:id="2742" w:name="_Toc66717934"/>
      <w:r w:rsidRPr="006F0B54">
        <w:t>8</w:t>
      </w:r>
      <w:r w:rsidRPr="006F0B54">
        <w:tab/>
        <w:t>Radiated performance requirements</w:t>
      </w:r>
      <w:bookmarkEnd w:id="2735"/>
      <w:bookmarkEnd w:id="2736"/>
      <w:bookmarkEnd w:id="2737"/>
      <w:bookmarkEnd w:id="2738"/>
      <w:bookmarkEnd w:id="2739"/>
      <w:bookmarkEnd w:id="2740"/>
      <w:bookmarkEnd w:id="2741"/>
      <w:bookmarkEnd w:id="2742"/>
    </w:p>
    <w:p w14:paraId="14E1F8F4" w14:textId="77777777" w:rsidR="00972FED" w:rsidRPr="006F0B54" w:rsidRDefault="00972FED" w:rsidP="00972FED">
      <w:pPr>
        <w:pStyle w:val="Heading2"/>
      </w:pPr>
      <w:bookmarkStart w:id="2743" w:name="_Toc21101361"/>
      <w:bookmarkStart w:id="2744" w:name="_Toc29810400"/>
      <w:bookmarkStart w:id="2745" w:name="_Toc37273677"/>
      <w:bookmarkStart w:id="2746" w:name="_Toc45884995"/>
      <w:bookmarkStart w:id="2747" w:name="_Toc53182926"/>
      <w:bookmarkStart w:id="2748" w:name="_Toc58865320"/>
      <w:bookmarkStart w:id="2749" w:name="_Toc58866902"/>
      <w:bookmarkStart w:id="2750" w:name="_Toc66717935"/>
      <w:r w:rsidRPr="006F0B54">
        <w:t>8.1</w:t>
      </w:r>
      <w:r w:rsidRPr="006F0B54">
        <w:tab/>
        <w:t>General</w:t>
      </w:r>
      <w:bookmarkEnd w:id="2743"/>
      <w:bookmarkEnd w:id="2744"/>
      <w:bookmarkEnd w:id="2745"/>
      <w:bookmarkEnd w:id="2746"/>
      <w:bookmarkEnd w:id="2747"/>
      <w:bookmarkEnd w:id="2748"/>
      <w:bookmarkEnd w:id="2749"/>
      <w:bookmarkEnd w:id="2750"/>
    </w:p>
    <w:p w14:paraId="3C1873B8" w14:textId="77777777" w:rsidR="00972FED" w:rsidRPr="006F0B54" w:rsidRDefault="00972FED" w:rsidP="00972FED">
      <w:pPr>
        <w:pStyle w:val="Heading3"/>
        <w:rPr>
          <w:lang w:eastAsia="ko-KR"/>
        </w:rPr>
      </w:pPr>
      <w:bookmarkStart w:id="2751" w:name="_Toc21101362"/>
      <w:bookmarkStart w:id="2752" w:name="_Toc29810401"/>
      <w:bookmarkStart w:id="2753" w:name="_Toc37273678"/>
      <w:bookmarkStart w:id="2754" w:name="_Toc45884996"/>
      <w:bookmarkStart w:id="2755" w:name="_Toc53182927"/>
      <w:bookmarkStart w:id="2756" w:name="_Toc58865321"/>
      <w:bookmarkStart w:id="2757" w:name="_Toc58866903"/>
      <w:bookmarkStart w:id="2758" w:name="_Toc66717936"/>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2751"/>
      <w:bookmarkEnd w:id="2752"/>
      <w:bookmarkEnd w:id="2753"/>
      <w:bookmarkEnd w:id="2754"/>
      <w:bookmarkEnd w:id="2755"/>
      <w:bookmarkEnd w:id="2756"/>
      <w:bookmarkEnd w:id="2757"/>
      <w:bookmarkEnd w:id="2758"/>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77777777" w:rsidR="00972FED" w:rsidRPr="006F0B54" w:rsidRDefault="00972FED" w:rsidP="00972FED">
      <w:pPr>
        <w:pStyle w:val="B2"/>
      </w:pPr>
      <w:r w:rsidRPr="006F0B54">
        <w:t>N</w:t>
      </w:r>
      <w:r w:rsidRPr="006F0B54">
        <w:tab/>
        <w:t>is the noise energy in a bandwidth corresponding to the transmission bandwidth over the duration of a slot.</w:t>
      </w:r>
    </w:p>
    <w:p w14:paraId="21BB48CD" w14:textId="77777777" w:rsidR="00972FED" w:rsidRPr="006F0B54" w:rsidRDefault="00972FED" w:rsidP="00972FED">
      <w:pPr>
        <w:pStyle w:val="Heading3"/>
      </w:pPr>
      <w:bookmarkStart w:id="2759" w:name="_Toc21101363"/>
      <w:bookmarkStart w:id="2760" w:name="_Toc29810402"/>
      <w:bookmarkStart w:id="2761" w:name="_Toc37273679"/>
      <w:bookmarkStart w:id="2762" w:name="_Toc45884997"/>
      <w:bookmarkStart w:id="2763" w:name="_Toc53182928"/>
      <w:bookmarkStart w:id="2764" w:name="_Toc58865322"/>
      <w:bookmarkStart w:id="2765" w:name="_Toc58866904"/>
      <w:bookmarkStart w:id="2766" w:name="_Toc66717937"/>
      <w:r w:rsidRPr="006F0B54">
        <w:t>8.1.1</w:t>
      </w:r>
      <w:r w:rsidRPr="006F0B54">
        <w:tab/>
        <w:t>OTA demodulation branches</w:t>
      </w:r>
      <w:bookmarkEnd w:id="2759"/>
      <w:bookmarkEnd w:id="2760"/>
      <w:bookmarkEnd w:id="2761"/>
      <w:bookmarkEnd w:id="2762"/>
      <w:bookmarkEnd w:id="2763"/>
      <w:bookmarkEnd w:id="2764"/>
      <w:bookmarkEnd w:id="2765"/>
      <w:bookmarkEnd w:id="2766"/>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2767" w:name="_Toc21101364"/>
      <w:bookmarkStart w:id="2768" w:name="_Toc29810403"/>
      <w:bookmarkStart w:id="2769" w:name="_Toc37273680"/>
      <w:bookmarkStart w:id="2770" w:name="_Toc45884998"/>
      <w:bookmarkStart w:id="2771" w:name="_Toc53182929"/>
      <w:bookmarkStart w:id="2772" w:name="_Toc58865323"/>
      <w:bookmarkStart w:id="2773" w:name="_Toc58866905"/>
      <w:bookmarkStart w:id="2774" w:name="_Toc66717938"/>
      <w:r w:rsidRPr="006F0B54">
        <w:rPr>
          <w:lang w:eastAsia="ko-KR"/>
        </w:rPr>
        <w:t>8.1.</w:t>
      </w:r>
      <w:r w:rsidRPr="006F0B54">
        <w:rPr>
          <w:rFonts w:hint="eastAsia"/>
          <w:lang w:eastAsia="zh-CN"/>
        </w:rPr>
        <w:t>2</w:t>
      </w:r>
      <w:r w:rsidRPr="006F0B54">
        <w:rPr>
          <w:lang w:eastAsia="ko-KR"/>
        </w:rPr>
        <w:tab/>
      </w:r>
      <w:r w:rsidRPr="006F0B54">
        <w:t>Applicability rule</w:t>
      </w:r>
      <w:bookmarkEnd w:id="2767"/>
      <w:bookmarkEnd w:id="2768"/>
      <w:bookmarkEnd w:id="2769"/>
      <w:bookmarkEnd w:id="2770"/>
      <w:bookmarkEnd w:id="2771"/>
      <w:bookmarkEnd w:id="2772"/>
      <w:bookmarkEnd w:id="2773"/>
      <w:bookmarkEnd w:id="2774"/>
    </w:p>
    <w:p w14:paraId="16D6CDF2" w14:textId="77777777" w:rsidR="00972FED" w:rsidRPr="006F0B54" w:rsidRDefault="00972FED" w:rsidP="00972FED">
      <w:pPr>
        <w:pStyle w:val="Heading4"/>
      </w:pPr>
      <w:bookmarkStart w:id="2775" w:name="_Toc21101365"/>
      <w:bookmarkStart w:id="2776" w:name="_Toc29810404"/>
      <w:bookmarkStart w:id="2777" w:name="_Toc37273681"/>
      <w:bookmarkStart w:id="2778" w:name="_Toc45884999"/>
      <w:bookmarkStart w:id="2779" w:name="_Toc53182930"/>
      <w:bookmarkStart w:id="2780" w:name="_Toc58865324"/>
      <w:bookmarkStart w:id="2781" w:name="_Toc58866906"/>
      <w:bookmarkStart w:id="2782" w:name="_Toc6671793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2775"/>
      <w:bookmarkEnd w:id="2776"/>
      <w:bookmarkEnd w:id="2777"/>
      <w:bookmarkEnd w:id="2778"/>
      <w:bookmarkEnd w:id="2779"/>
      <w:bookmarkEnd w:id="2780"/>
      <w:bookmarkEnd w:id="2781"/>
      <w:bookmarkEnd w:id="2782"/>
    </w:p>
    <w:p w14:paraId="49A7831F" w14:textId="77777777" w:rsidR="00972FED" w:rsidRPr="00972FED" w:rsidRDefault="00972FED" w:rsidP="00972FED">
      <w:pPr>
        <w:rPr>
          <w:lang w:eastAsia="zh-CN"/>
        </w:rPr>
      </w:pPr>
      <w:bookmarkStart w:id="2783"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2784" w:name="_Toc29810405"/>
      <w:bookmarkStart w:id="2785" w:name="_Toc37273682"/>
      <w:bookmarkStart w:id="2786" w:name="_Toc45885000"/>
      <w:bookmarkStart w:id="2787" w:name="_Toc53182931"/>
      <w:bookmarkStart w:id="2788" w:name="_Toc58865325"/>
      <w:bookmarkStart w:id="2789" w:name="_Toc58866907"/>
      <w:bookmarkStart w:id="2790" w:name="_Toc66717940"/>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2783"/>
      <w:bookmarkEnd w:id="2784"/>
      <w:bookmarkEnd w:id="2785"/>
      <w:bookmarkEnd w:id="2786"/>
      <w:bookmarkEnd w:id="2787"/>
      <w:bookmarkEnd w:id="2788"/>
      <w:bookmarkEnd w:id="2789"/>
      <w:bookmarkEnd w:id="2790"/>
    </w:p>
    <w:p w14:paraId="2132E03F" w14:textId="77777777" w:rsidR="00972FED" w:rsidRPr="006F0B54" w:rsidRDefault="00972FED" w:rsidP="00972FED">
      <w:pPr>
        <w:pStyle w:val="Heading5"/>
        <w:rPr>
          <w:snapToGrid w:val="0"/>
          <w:lang w:eastAsia="zh-CN"/>
        </w:rPr>
      </w:pPr>
      <w:bookmarkStart w:id="2791" w:name="_Toc21101367"/>
      <w:bookmarkStart w:id="2792" w:name="_Toc29810406"/>
      <w:bookmarkStart w:id="2793" w:name="_Toc37273683"/>
      <w:bookmarkStart w:id="2794" w:name="_Toc45885001"/>
      <w:bookmarkStart w:id="2795" w:name="_Toc53182932"/>
      <w:bookmarkStart w:id="2796" w:name="_Toc58865326"/>
      <w:bookmarkStart w:id="2797" w:name="_Toc58866908"/>
      <w:bookmarkStart w:id="2798" w:name="_Toc66717941"/>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2791"/>
      <w:bookmarkEnd w:id="2792"/>
      <w:bookmarkEnd w:id="2793"/>
      <w:bookmarkEnd w:id="2794"/>
      <w:bookmarkEnd w:id="2795"/>
      <w:bookmarkEnd w:id="2796"/>
      <w:bookmarkEnd w:id="2797"/>
      <w:bookmarkEnd w:id="2798"/>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2799" w:name="_Toc21101368"/>
      <w:bookmarkStart w:id="2800" w:name="_Toc29810407"/>
      <w:bookmarkStart w:id="2801" w:name="_Toc37273684"/>
      <w:bookmarkStart w:id="2802" w:name="_Toc45885002"/>
      <w:bookmarkStart w:id="2803" w:name="_Toc53182933"/>
      <w:bookmarkStart w:id="2804" w:name="_Toc58865327"/>
      <w:bookmarkStart w:id="2805" w:name="_Toc58866909"/>
      <w:bookmarkStart w:id="2806" w:name="_Toc6671794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2799"/>
      <w:bookmarkEnd w:id="2800"/>
      <w:bookmarkEnd w:id="2801"/>
      <w:bookmarkEnd w:id="2802"/>
      <w:bookmarkEnd w:id="2803"/>
      <w:bookmarkEnd w:id="2804"/>
      <w:bookmarkEnd w:id="2805"/>
      <w:bookmarkEnd w:id="280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2807" w:name="_Toc21101369"/>
      <w:bookmarkStart w:id="2808" w:name="_Toc29810408"/>
      <w:bookmarkStart w:id="2809" w:name="_Toc37273685"/>
      <w:bookmarkStart w:id="2810" w:name="_Toc45885003"/>
      <w:bookmarkStart w:id="2811" w:name="_Toc53182934"/>
      <w:bookmarkStart w:id="2812" w:name="_Toc58865328"/>
      <w:bookmarkStart w:id="2813" w:name="_Toc58866910"/>
      <w:bookmarkStart w:id="2814" w:name="_Toc6671794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2807"/>
      <w:bookmarkEnd w:id="2808"/>
      <w:bookmarkEnd w:id="2809"/>
      <w:bookmarkEnd w:id="2810"/>
      <w:bookmarkEnd w:id="2811"/>
      <w:bookmarkEnd w:id="2812"/>
      <w:bookmarkEnd w:id="2813"/>
      <w:bookmarkEnd w:id="2814"/>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2815"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2816" w:name="_Toc53182935"/>
      <w:bookmarkStart w:id="2817" w:name="_Toc58865329"/>
      <w:bookmarkStart w:id="2818" w:name="_Toc58866911"/>
      <w:bookmarkStart w:id="2819" w:name="_Toc66717944"/>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2816"/>
      <w:bookmarkEnd w:id="2817"/>
      <w:bookmarkEnd w:id="2818"/>
      <w:bookmarkEnd w:id="2819"/>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2820" w:name="_Toc53182936"/>
      <w:bookmarkStart w:id="2821" w:name="_Toc58865330"/>
      <w:bookmarkStart w:id="2822" w:name="_Toc58866912"/>
      <w:bookmarkStart w:id="2823" w:name="_Toc66717945"/>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2820"/>
      <w:bookmarkEnd w:id="2821"/>
      <w:bookmarkEnd w:id="2822"/>
      <w:bookmarkEnd w:id="2823"/>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2824" w:name="_Toc29810409"/>
      <w:bookmarkStart w:id="2825" w:name="_Toc37273686"/>
      <w:bookmarkStart w:id="2826" w:name="_Toc45885004"/>
      <w:bookmarkStart w:id="2827" w:name="_Toc53182937"/>
      <w:bookmarkStart w:id="2828" w:name="_Toc58865331"/>
      <w:bookmarkStart w:id="2829" w:name="_Toc58866913"/>
      <w:bookmarkStart w:id="2830" w:name="_Toc6671794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2815"/>
      <w:bookmarkEnd w:id="2824"/>
      <w:bookmarkEnd w:id="2825"/>
      <w:bookmarkEnd w:id="2826"/>
      <w:bookmarkEnd w:id="2827"/>
      <w:bookmarkEnd w:id="2828"/>
      <w:bookmarkEnd w:id="2829"/>
      <w:bookmarkEnd w:id="2830"/>
    </w:p>
    <w:p w14:paraId="30DDC780" w14:textId="77777777" w:rsidR="00972FED" w:rsidRPr="006F0B54" w:rsidRDefault="00972FED" w:rsidP="00972FED">
      <w:pPr>
        <w:pStyle w:val="Heading5"/>
        <w:rPr>
          <w:snapToGrid w:val="0"/>
          <w:lang w:eastAsia="zh-CN"/>
        </w:rPr>
      </w:pPr>
      <w:bookmarkStart w:id="2831" w:name="_Toc21101371"/>
      <w:bookmarkStart w:id="2832" w:name="_Toc29810410"/>
      <w:bookmarkStart w:id="2833" w:name="_Toc37273687"/>
      <w:bookmarkStart w:id="2834" w:name="_Toc45885005"/>
      <w:bookmarkStart w:id="2835" w:name="_Toc53182938"/>
      <w:bookmarkStart w:id="2836" w:name="_Toc58865332"/>
      <w:bookmarkStart w:id="2837" w:name="_Toc58866914"/>
      <w:bookmarkStart w:id="2838" w:name="_Toc6671794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2831"/>
      <w:bookmarkEnd w:id="2832"/>
      <w:bookmarkEnd w:id="2833"/>
      <w:bookmarkEnd w:id="2834"/>
      <w:bookmarkEnd w:id="2835"/>
      <w:bookmarkEnd w:id="2836"/>
      <w:bookmarkEnd w:id="2837"/>
      <w:bookmarkEnd w:id="2838"/>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2839" w:name="_Toc21101372"/>
      <w:bookmarkStart w:id="2840" w:name="_Toc29810411"/>
      <w:bookmarkStart w:id="2841" w:name="_Toc37273688"/>
      <w:bookmarkStart w:id="2842" w:name="_Toc45885006"/>
      <w:bookmarkStart w:id="2843" w:name="_Toc53182939"/>
      <w:bookmarkStart w:id="2844" w:name="_Toc58865333"/>
      <w:bookmarkStart w:id="2845" w:name="_Toc58866915"/>
      <w:bookmarkStart w:id="2846" w:name="_Toc6671794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2839"/>
      <w:bookmarkEnd w:id="2840"/>
      <w:bookmarkEnd w:id="2841"/>
      <w:bookmarkEnd w:id="2842"/>
      <w:bookmarkEnd w:id="2843"/>
      <w:bookmarkEnd w:id="2844"/>
      <w:bookmarkEnd w:id="2845"/>
      <w:bookmarkEnd w:id="2846"/>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2847" w:name="_Toc21101373"/>
      <w:bookmarkStart w:id="2848" w:name="_Toc29810412"/>
      <w:bookmarkStart w:id="2849" w:name="_Toc37273689"/>
      <w:bookmarkStart w:id="2850" w:name="_Toc45885007"/>
      <w:bookmarkStart w:id="2851" w:name="_Toc53182940"/>
      <w:bookmarkStart w:id="2852" w:name="_Toc58865334"/>
      <w:bookmarkStart w:id="2853" w:name="_Toc58866916"/>
      <w:bookmarkStart w:id="2854" w:name="_Toc6671794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2847"/>
      <w:bookmarkEnd w:id="2848"/>
      <w:bookmarkEnd w:id="2849"/>
      <w:bookmarkEnd w:id="2850"/>
      <w:bookmarkEnd w:id="2851"/>
      <w:bookmarkEnd w:id="2852"/>
      <w:bookmarkEnd w:id="2853"/>
      <w:bookmarkEnd w:id="2854"/>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2855" w:name="_Toc21101374"/>
      <w:bookmarkStart w:id="2856" w:name="_Toc29810413"/>
      <w:bookmarkStart w:id="2857" w:name="_Toc37273690"/>
      <w:bookmarkStart w:id="2858" w:name="_Toc45885008"/>
      <w:bookmarkStart w:id="2859" w:name="_Toc53182941"/>
      <w:bookmarkStart w:id="2860" w:name="_Toc58865335"/>
      <w:bookmarkStart w:id="2861" w:name="_Toc58866917"/>
      <w:bookmarkStart w:id="2862" w:name="_Toc6671795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2855"/>
      <w:bookmarkEnd w:id="2856"/>
      <w:bookmarkEnd w:id="2857"/>
      <w:bookmarkEnd w:id="2858"/>
      <w:bookmarkEnd w:id="2859"/>
      <w:bookmarkEnd w:id="2860"/>
      <w:bookmarkEnd w:id="2861"/>
      <w:bookmarkEnd w:id="2862"/>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2863" w:name="_Toc21101375"/>
      <w:bookmarkStart w:id="2864" w:name="_Toc29810414"/>
      <w:bookmarkStart w:id="2865" w:name="_Toc37273691"/>
      <w:bookmarkStart w:id="2866" w:name="_Toc45885009"/>
      <w:bookmarkStart w:id="2867" w:name="_Toc53182942"/>
      <w:bookmarkStart w:id="2868" w:name="_Toc58865336"/>
      <w:bookmarkStart w:id="2869" w:name="_Toc58866918"/>
      <w:bookmarkStart w:id="2870" w:name="_Toc66717951"/>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2863"/>
      <w:bookmarkEnd w:id="2864"/>
      <w:bookmarkEnd w:id="2865"/>
      <w:bookmarkEnd w:id="2866"/>
      <w:bookmarkEnd w:id="2867"/>
      <w:bookmarkEnd w:id="2868"/>
      <w:bookmarkEnd w:id="2869"/>
      <w:bookmarkEnd w:id="2870"/>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2871" w:name="_Toc21101376"/>
      <w:bookmarkStart w:id="2872" w:name="_Toc29810415"/>
      <w:bookmarkStart w:id="2873" w:name="_Toc37273692"/>
      <w:bookmarkStart w:id="2874" w:name="_Toc45885010"/>
      <w:bookmarkStart w:id="2875" w:name="_Toc53182943"/>
      <w:bookmarkStart w:id="2876" w:name="_Toc58865337"/>
      <w:bookmarkStart w:id="2877" w:name="_Toc58866919"/>
      <w:bookmarkStart w:id="2878" w:name="_Toc6671795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2871"/>
      <w:bookmarkEnd w:id="2872"/>
      <w:bookmarkEnd w:id="2873"/>
      <w:bookmarkEnd w:id="2874"/>
      <w:bookmarkEnd w:id="2875"/>
      <w:bookmarkEnd w:id="2876"/>
      <w:bookmarkEnd w:id="2877"/>
      <w:bookmarkEnd w:id="2878"/>
    </w:p>
    <w:p w14:paraId="105B1E84" w14:textId="77777777" w:rsidR="00972FED" w:rsidRPr="006F0B54" w:rsidRDefault="00972FED" w:rsidP="00972FED">
      <w:pPr>
        <w:pStyle w:val="Heading5"/>
        <w:rPr>
          <w:snapToGrid w:val="0"/>
          <w:lang w:eastAsia="zh-CN"/>
        </w:rPr>
      </w:pPr>
      <w:bookmarkStart w:id="2879" w:name="_Toc21101377"/>
      <w:bookmarkStart w:id="2880" w:name="_Toc29810416"/>
      <w:bookmarkStart w:id="2881" w:name="_Toc37273693"/>
      <w:bookmarkStart w:id="2882" w:name="_Toc45885011"/>
      <w:bookmarkStart w:id="2883" w:name="_Toc53182944"/>
      <w:bookmarkStart w:id="2884" w:name="_Toc58865338"/>
      <w:bookmarkStart w:id="2885" w:name="_Toc58866920"/>
      <w:bookmarkStart w:id="2886" w:name="_Toc667179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2879"/>
      <w:bookmarkEnd w:id="2880"/>
      <w:bookmarkEnd w:id="2881"/>
      <w:bookmarkEnd w:id="2882"/>
      <w:bookmarkEnd w:id="2883"/>
      <w:bookmarkEnd w:id="2884"/>
      <w:bookmarkEnd w:id="2885"/>
      <w:bookmarkEnd w:id="2886"/>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2887" w:name="_Toc21101378"/>
      <w:bookmarkStart w:id="2888" w:name="_Toc29810417"/>
      <w:bookmarkStart w:id="2889" w:name="_Toc37273694"/>
      <w:bookmarkStart w:id="2890" w:name="_Toc45885012"/>
      <w:bookmarkStart w:id="2891" w:name="_Toc53182945"/>
      <w:bookmarkStart w:id="2892" w:name="_Toc58865339"/>
      <w:bookmarkStart w:id="2893" w:name="_Toc58866921"/>
      <w:bookmarkStart w:id="2894" w:name="_Toc667179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2887"/>
      <w:bookmarkEnd w:id="2888"/>
      <w:bookmarkEnd w:id="2889"/>
      <w:bookmarkEnd w:id="2890"/>
      <w:bookmarkEnd w:id="2891"/>
      <w:bookmarkEnd w:id="2892"/>
      <w:bookmarkEnd w:id="2893"/>
      <w:bookmarkEnd w:id="2894"/>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2895" w:name="_Toc21101379"/>
      <w:bookmarkStart w:id="2896" w:name="_Toc29810418"/>
      <w:bookmarkStart w:id="2897" w:name="_Toc37273695"/>
      <w:bookmarkStart w:id="2898" w:name="_Toc45885013"/>
      <w:bookmarkStart w:id="2899" w:name="_Toc53182946"/>
      <w:bookmarkStart w:id="2900" w:name="_Toc58865340"/>
      <w:bookmarkStart w:id="2901" w:name="_Toc58866922"/>
      <w:bookmarkStart w:id="2902" w:name="_Toc667179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2895"/>
      <w:bookmarkEnd w:id="2896"/>
      <w:bookmarkEnd w:id="2897"/>
      <w:bookmarkEnd w:id="2898"/>
      <w:bookmarkEnd w:id="2899"/>
      <w:bookmarkEnd w:id="2900"/>
      <w:bookmarkEnd w:id="2901"/>
      <w:bookmarkEnd w:id="2902"/>
    </w:p>
    <w:p w14:paraId="6525FFDB" w14:textId="484BE74F" w:rsidR="00445D6C" w:rsidRPr="006F0B54" w:rsidRDefault="00445D6C" w:rsidP="00445D6C">
      <w:bookmarkStart w:id="2903" w:name="_Toc21101380"/>
      <w:bookmarkStart w:id="2904" w:name="_Toc29810419"/>
      <w:bookmarkStart w:id="2905" w:name="_Toc37273696"/>
      <w:bookmarkStart w:id="2906" w:name="_Toc45885014"/>
      <w:bookmarkStart w:id="2907" w:name="_Toc53182947"/>
      <w:bookmarkStart w:id="2908" w:name="_Toc58865341"/>
      <w:bookmarkStart w:id="2909"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2910" w:name="_Toc66717956"/>
      <w:r w:rsidRPr="006F0B54">
        <w:t>8.2</w:t>
      </w:r>
      <w:r w:rsidRPr="006F0B54">
        <w:tab/>
        <w:t>OTA performance requirements for PUSCH</w:t>
      </w:r>
      <w:bookmarkEnd w:id="2903"/>
      <w:bookmarkEnd w:id="2904"/>
      <w:bookmarkEnd w:id="2905"/>
      <w:bookmarkEnd w:id="2906"/>
      <w:bookmarkEnd w:id="2907"/>
      <w:bookmarkEnd w:id="2908"/>
      <w:bookmarkEnd w:id="2909"/>
      <w:bookmarkEnd w:id="2910"/>
    </w:p>
    <w:p w14:paraId="566F64E2" w14:textId="77777777" w:rsidR="00972FED" w:rsidRPr="006F0B54" w:rsidRDefault="00972FED" w:rsidP="00972FED">
      <w:pPr>
        <w:pStyle w:val="Heading3"/>
        <w:rPr>
          <w:rFonts w:eastAsia="SimSun"/>
        </w:rPr>
      </w:pPr>
      <w:bookmarkStart w:id="2911" w:name="_Toc21101381"/>
      <w:bookmarkStart w:id="2912" w:name="_Toc29810420"/>
      <w:bookmarkStart w:id="2913" w:name="_Toc37273697"/>
      <w:bookmarkStart w:id="2914" w:name="_Toc45885015"/>
      <w:bookmarkStart w:id="2915" w:name="_Toc53182948"/>
      <w:bookmarkStart w:id="2916" w:name="_Toc58865342"/>
      <w:bookmarkStart w:id="2917" w:name="_Toc58866924"/>
      <w:bookmarkStart w:id="2918" w:name="_Toc66717957"/>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2911"/>
      <w:bookmarkEnd w:id="2912"/>
      <w:bookmarkEnd w:id="2913"/>
      <w:bookmarkEnd w:id="2914"/>
      <w:bookmarkEnd w:id="2915"/>
      <w:bookmarkEnd w:id="2916"/>
      <w:bookmarkEnd w:id="2917"/>
      <w:bookmarkEnd w:id="2918"/>
    </w:p>
    <w:p w14:paraId="0A7E0AF8" w14:textId="77777777" w:rsidR="00972FED" w:rsidRPr="006F0B54" w:rsidRDefault="00972FED" w:rsidP="00972FED">
      <w:pPr>
        <w:pStyle w:val="Heading4"/>
      </w:pPr>
      <w:bookmarkStart w:id="2919" w:name="_Toc21101382"/>
      <w:bookmarkStart w:id="2920" w:name="_Toc29810421"/>
      <w:bookmarkStart w:id="2921" w:name="_Toc37273698"/>
      <w:bookmarkStart w:id="2922" w:name="_Toc45885016"/>
      <w:bookmarkStart w:id="2923" w:name="_Toc53182949"/>
      <w:bookmarkStart w:id="2924" w:name="_Toc58865343"/>
      <w:bookmarkStart w:id="2925" w:name="_Toc58866925"/>
      <w:bookmarkStart w:id="2926" w:name="_Toc66717958"/>
      <w:r w:rsidRPr="006F0B54">
        <w:t>8.2.1.1</w:t>
      </w:r>
      <w:r w:rsidRPr="006F0B54">
        <w:tab/>
        <w:t>Definition and applicability</w:t>
      </w:r>
      <w:bookmarkEnd w:id="2919"/>
      <w:bookmarkEnd w:id="2920"/>
      <w:bookmarkEnd w:id="2921"/>
      <w:bookmarkEnd w:id="2922"/>
      <w:bookmarkEnd w:id="2923"/>
      <w:bookmarkEnd w:id="2924"/>
      <w:bookmarkEnd w:id="2925"/>
      <w:bookmarkEnd w:id="2926"/>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2927" w:name="_Toc21101383"/>
      <w:bookmarkStart w:id="2928" w:name="_Toc29810422"/>
      <w:bookmarkStart w:id="2929" w:name="_Toc37273699"/>
      <w:bookmarkStart w:id="2930" w:name="_Toc45885017"/>
      <w:bookmarkStart w:id="2931" w:name="_Toc53182950"/>
      <w:bookmarkStart w:id="2932" w:name="_Toc58865344"/>
      <w:bookmarkStart w:id="2933" w:name="_Toc58866926"/>
      <w:bookmarkStart w:id="2934" w:name="_Toc66717959"/>
      <w:r w:rsidRPr="006F0B54">
        <w:t>8.2.1.2</w:t>
      </w:r>
      <w:r w:rsidRPr="006F0B54">
        <w:tab/>
        <w:t>Minimum Requirement</w:t>
      </w:r>
      <w:bookmarkEnd w:id="2927"/>
      <w:bookmarkEnd w:id="2928"/>
      <w:bookmarkEnd w:id="2929"/>
      <w:bookmarkEnd w:id="2930"/>
      <w:bookmarkEnd w:id="2931"/>
      <w:bookmarkEnd w:id="2932"/>
      <w:bookmarkEnd w:id="2933"/>
      <w:bookmarkEnd w:id="2934"/>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2935" w:name="_Toc21101384"/>
      <w:bookmarkStart w:id="2936" w:name="_Toc29810423"/>
      <w:bookmarkStart w:id="2937" w:name="_Toc37273700"/>
      <w:bookmarkStart w:id="2938" w:name="_Toc45885018"/>
      <w:bookmarkStart w:id="2939" w:name="_Toc53182951"/>
      <w:bookmarkStart w:id="2940" w:name="_Toc58865345"/>
      <w:bookmarkStart w:id="2941" w:name="_Toc58866927"/>
      <w:bookmarkStart w:id="2942" w:name="_Toc66717960"/>
      <w:r w:rsidRPr="006F0B54">
        <w:t>8.2.1.3</w:t>
      </w:r>
      <w:r w:rsidRPr="006F0B54">
        <w:tab/>
        <w:t>Test purpose</w:t>
      </w:r>
      <w:bookmarkEnd w:id="2935"/>
      <w:bookmarkEnd w:id="2936"/>
      <w:bookmarkEnd w:id="2937"/>
      <w:bookmarkEnd w:id="2938"/>
      <w:bookmarkEnd w:id="2939"/>
      <w:bookmarkEnd w:id="2940"/>
      <w:bookmarkEnd w:id="2941"/>
      <w:bookmarkEnd w:id="2942"/>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2943" w:name="_Toc21101385"/>
      <w:bookmarkStart w:id="2944" w:name="_Toc29810424"/>
      <w:bookmarkStart w:id="2945" w:name="_Toc37273701"/>
      <w:bookmarkStart w:id="2946" w:name="_Toc45885019"/>
      <w:bookmarkStart w:id="2947" w:name="_Toc53182952"/>
      <w:bookmarkStart w:id="2948" w:name="_Toc58865346"/>
      <w:bookmarkStart w:id="2949" w:name="_Toc58866928"/>
      <w:bookmarkStart w:id="2950" w:name="_Toc66717961"/>
      <w:r w:rsidRPr="006F0B54">
        <w:t>8.2.1.4</w:t>
      </w:r>
      <w:r w:rsidRPr="006F0B54">
        <w:tab/>
        <w:t>Method of test</w:t>
      </w:r>
      <w:bookmarkEnd w:id="2943"/>
      <w:bookmarkEnd w:id="2944"/>
      <w:bookmarkEnd w:id="2945"/>
      <w:bookmarkEnd w:id="2946"/>
      <w:bookmarkEnd w:id="2947"/>
      <w:bookmarkEnd w:id="2948"/>
      <w:bookmarkEnd w:id="2949"/>
      <w:bookmarkEnd w:id="2950"/>
    </w:p>
    <w:p w14:paraId="00F48DEA" w14:textId="77777777" w:rsidR="00972FED" w:rsidRPr="006F0B54" w:rsidRDefault="00972FED" w:rsidP="00972FED">
      <w:pPr>
        <w:pStyle w:val="Heading5"/>
      </w:pPr>
      <w:bookmarkStart w:id="2951" w:name="_Toc21101386"/>
      <w:bookmarkStart w:id="2952" w:name="_Toc29810425"/>
      <w:bookmarkStart w:id="2953" w:name="_Toc37273702"/>
      <w:bookmarkStart w:id="2954" w:name="_Toc45885020"/>
      <w:bookmarkStart w:id="2955" w:name="_Toc53182953"/>
      <w:bookmarkStart w:id="2956" w:name="_Toc58865347"/>
      <w:bookmarkStart w:id="2957" w:name="_Toc58866929"/>
      <w:bookmarkStart w:id="2958" w:name="_Toc66717962"/>
      <w:r w:rsidRPr="006F0B54">
        <w:t>8.2.1.4.1</w:t>
      </w:r>
      <w:r w:rsidRPr="006F0B54">
        <w:tab/>
        <w:t>Initial conditions</w:t>
      </w:r>
      <w:bookmarkEnd w:id="2951"/>
      <w:bookmarkEnd w:id="2952"/>
      <w:bookmarkEnd w:id="2953"/>
      <w:bookmarkEnd w:id="2954"/>
      <w:bookmarkEnd w:id="2955"/>
      <w:bookmarkEnd w:id="2956"/>
      <w:bookmarkEnd w:id="2957"/>
      <w:bookmarkEnd w:id="295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2959" w:name="_Toc21101387"/>
      <w:bookmarkStart w:id="2960" w:name="_Toc29810426"/>
      <w:bookmarkStart w:id="2961" w:name="_Toc37273703"/>
      <w:bookmarkStart w:id="2962" w:name="_Toc45885021"/>
      <w:bookmarkStart w:id="2963" w:name="_Toc53182954"/>
      <w:bookmarkStart w:id="2964" w:name="_Toc58865348"/>
      <w:bookmarkStart w:id="2965" w:name="_Toc58866930"/>
      <w:bookmarkStart w:id="2966" w:name="_Toc66717963"/>
      <w:bookmarkStart w:id="2967" w:name="_Hlk530007046"/>
      <w:r w:rsidRPr="006F0B54">
        <w:t>8.2.1.4.2</w:t>
      </w:r>
      <w:r w:rsidRPr="006F0B54">
        <w:tab/>
        <w:t>Procedure</w:t>
      </w:r>
      <w:bookmarkEnd w:id="2959"/>
      <w:bookmarkEnd w:id="2960"/>
      <w:bookmarkEnd w:id="2961"/>
      <w:bookmarkEnd w:id="2962"/>
      <w:bookmarkEnd w:id="2963"/>
      <w:bookmarkEnd w:id="2964"/>
      <w:bookmarkEnd w:id="2965"/>
      <w:bookmarkEnd w:id="2966"/>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2967"/>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14:paraId="20A3B781" w14:textId="77777777" w:rsidTr="00972FED">
        <w:trPr>
          <w:cantSplit/>
          <w:jc w:val="center"/>
        </w:trPr>
        <w:tc>
          <w:tcPr>
            <w:tcW w:w="1423" w:type="dxa"/>
            <w:tcBorders>
              <w:bottom w:val="nil"/>
            </w:tcBorders>
            <w:shd w:val="clear" w:color="auto" w:fill="auto"/>
          </w:tcPr>
          <w:p w14:paraId="1A9373F4" w14:textId="77777777" w:rsidR="00972FED" w:rsidRPr="006F0B54" w:rsidRDefault="00972FED" w:rsidP="00972FED">
            <w:pPr>
              <w:pStyle w:val="TAC"/>
              <w:rPr>
                <w:rFonts w:eastAsia="‚c‚e‚o“Á‘¾ƒSƒVƒbƒN‘Ì"/>
                <w:i/>
              </w:rPr>
            </w:pPr>
            <w:r w:rsidRPr="006F0B54">
              <w:rPr>
                <w:i/>
              </w:rPr>
              <w:t>BS type 1-O</w:t>
            </w:r>
          </w:p>
        </w:tc>
        <w:tc>
          <w:tcPr>
            <w:tcW w:w="1959" w:type="dxa"/>
            <w:tcBorders>
              <w:bottom w:val="nil"/>
            </w:tcBorders>
            <w:shd w:val="clear" w:color="auto" w:fill="auto"/>
          </w:tcPr>
          <w:p w14:paraId="25D41E73"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972FED" w:rsidRPr="006F0B54" w:rsidRDefault="00972FED" w:rsidP="00972FED">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972FED" w:rsidRPr="006F0B54" w14:paraId="2ED4AA22" w14:textId="77777777" w:rsidTr="00972FED">
        <w:trPr>
          <w:cantSplit/>
          <w:jc w:val="center"/>
        </w:trPr>
        <w:tc>
          <w:tcPr>
            <w:tcW w:w="1423" w:type="dxa"/>
            <w:tcBorders>
              <w:top w:val="nil"/>
              <w:bottom w:val="nil"/>
            </w:tcBorders>
            <w:shd w:val="clear" w:color="auto" w:fill="auto"/>
          </w:tcPr>
          <w:p w14:paraId="43C38164" w14:textId="77777777" w:rsidR="00972FED" w:rsidRPr="006F0B54" w:rsidRDefault="00972FED" w:rsidP="00972FED">
            <w:pPr>
              <w:pStyle w:val="TAC"/>
              <w:rPr>
                <w:i/>
              </w:rPr>
            </w:pPr>
          </w:p>
        </w:tc>
        <w:tc>
          <w:tcPr>
            <w:tcW w:w="1959" w:type="dxa"/>
            <w:tcBorders>
              <w:top w:val="nil"/>
              <w:bottom w:val="nil"/>
            </w:tcBorders>
            <w:shd w:val="clear" w:color="auto" w:fill="auto"/>
          </w:tcPr>
          <w:p w14:paraId="3E47B5A4" w14:textId="77777777" w:rsidR="00972FED" w:rsidRPr="006F0B54" w:rsidRDefault="00972FED" w:rsidP="00972FED">
            <w:pPr>
              <w:pStyle w:val="TAC"/>
              <w:rPr>
                <w:rFonts w:eastAsia="‚c‚e‚o“Á‘¾ƒSƒVƒbƒN‘Ì"/>
                <w:lang w:eastAsia="ja-JP"/>
              </w:rPr>
            </w:pPr>
          </w:p>
        </w:tc>
        <w:tc>
          <w:tcPr>
            <w:tcW w:w="1985" w:type="dxa"/>
            <w:tcBorders>
              <w:bottom w:val="single" w:sz="4" w:space="0" w:color="auto"/>
            </w:tcBorders>
          </w:tcPr>
          <w:p w14:paraId="601026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972FED" w:rsidRPr="006F0B54" w:rsidRDefault="00972FED" w:rsidP="00972FED">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972FED" w:rsidRPr="006F0B54" w14:paraId="3B3B59CC" w14:textId="77777777" w:rsidTr="00972FED">
        <w:trPr>
          <w:cantSplit/>
          <w:jc w:val="center"/>
        </w:trPr>
        <w:tc>
          <w:tcPr>
            <w:tcW w:w="1423" w:type="dxa"/>
            <w:tcBorders>
              <w:top w:val="nil"/>
              <w:bottom w:val="nil"/>
            </w:tcBorders>
            <w:shd w:val="clear" w:color="auto" w:fill="auto"/>
          </w:tcPr>
          <w:p w14:paraId="2F8FA4FB"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34B907BA" w14:textId="77777777" w:rsidR="00972FED" w:rsidRPr="006F0B54" w:rsidRDefault="00972FED" w:rsidP="00972FED">
            <w:pPr>
              <w:pStyle w:val="TAC"/>
              <w:rPr>
                <w:rFonts w:eastAsia="‚c‚e‚o“Á‘¾ƒSƒVƒbƒN‘Ì"/>
                <w:lang w:eastAsia="ja-JP"/>
              </w:rPr>
            </w:pPr>
          </w:p>
        </w:tc>
        <w:tc>
          <w:tcPr>
            <w:tcW w:w="1985" w:type="dxa"/>
            <w:tcBorders>
              <w:bottom w:val="single" w:sz="4" w:space="0" w:color="auto"/>
            </w:tcBorders>
          </w:tcPr>
          <w:p w14:paraId="396A3C8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972FED" w:rsidRPr="006F0B54" w:rsidRDefault="00972FED" w:rsidP="00972FED">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972FED" w:rsidRPr="006F0B54" w14:paraId="736317DF" w14:textId="77777777" w:rsidTr="00972FED">
        <w:trPr>
          <w:cantSplit/>
          <w:jc w:val="center"/>
        </w:trPr>
        <w:tc>
          <w:tcPr>
            <w:tcW w:w="1423" w:type="dxa"/>
            <w:tcBorders>
              <w:top w:val="nil"/>
              <w:bottom w:val="nil"/>
            </w:tcBorders>
            <w:shd w:val="clear" w:color="auto" w:fill="auto"/>
          </w:tcPr>
          <w:p w14:paraId="6EF0B45C" w14:textId="77777777" w:rsidR="00972FED" w:rsidRPr="006F0B54" w:rsidRDefault="00972FED" w:rsidP="00972FED">
            <w:pPr>
              <w:pStyle w:val="TAC"/>
              <w:rPr>
                <w:rFonts w:eastAsia="‚c‚e‚o“Á‘¾ƒSƒVƒbƒN‘Ì"/>
                <w:lang w:eastAsia="ja-JP"/>
              </w:rPr>
            </w:pPr>
          </w:p>
        </w:tc>
        <w:tc>
          <w:tcPr>
            <w:tcW w:w="1959" w:type="dxa"/>
            <w:tcBorders>
              <w:bottom w:val="nil"/>
            </w:tcBorders>
            <w:shd w:val="clear" w:color="auto" w:fill="auto"/>
          </w:tcPr>
          <w:p w14:paraId="234411AE" w14:textId="77777777"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14:paraId="59D8F606" w14:textId="77777777" w:rsidR="00972FED" w:rsidRPr="006F0B54" w:rsidRDefault="00972FED" w:rsidP="00972FED">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972FED" w:rsidRPr="006F0B54" w14:paraId="75CEFD61" w14:textId="77777777" w:rsidTr="00972FED">
        <w:trPr>
          <w:cantSplit/>
          <w:jc w:val="center"/>
        </w:trPr>
        <w:tc>
          <w:tcPr>
            <w:tcW w:w="1423" w:type="dxa"/>
            <w:tcBorders>
              <w:top w:val="nil"/>
              <w:bottom w:val="nil"/>
            </w:tcBorders>
            <w:shd w:val="clear" w:color="auto" w:fill="auto"/>
          </w:tcPr>
          <w:p w14:paraId="3B97C218" w14:textId="77777777" w:rsidR="00972FED" w:rsidRPr="006F0B54" w:rsidRDefault="00972FED" w:rsidP="00972FED">
            <w:pPr>
              <w:pStyle w:val="TAC"/>
              <w:rPr>
                <w:rFonts w:eastAsia="‚c‚e‚o“Á‘¾ƒSƒVƒbƒN‘Ì"/>
                <w:lang w:eastAsia="ja-JP"/>
              </w:rPr>
            </w:pPr>
          </w:p>
        </w:tc>
        <w:tc>
          <w:tcPr>
            <w:tcW w:w="1959" w:type="dxa"/>
            <w:tcBorders>
              <w:top w:val="nil"/>
              <w:bottom w:val="nil"/>
            </w:tcBorders>
            <w:shd w:val="clear" w:color="auto" w:fill="auto"/>
          </w:tcPr>
          <w:p w14:paraId="47FDE4C4" w14:textId="77777777" w:rsidR="00972FED" w:rsidRPr="006F0B54" w:rsidRDefault="00972FED" w:rsidP="00972FED">
            <w:pPr>
              <w:pStyle w:val="TAC"/>
              <w:rPr>
                <w:rFonts w:eastAsia="‚c‚e‚o“Á‘¾ƒSƒVƒbƒN‘Ì"/>
                <w:lang w:eastAsia="ja-JP"/>
              </w:rPr>
            </w:pPr>
          </w:p>
        </w:tc>
        <w:tc>
          <w:tcPr>
            <w:tcW w:w="1985" w:type="dxa"/>
          </w:tcPr>
          <w:p w14:paraId="723E0911"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402" w:type="dxa"/>
          </w:tcPr>
          <w:p w14:paraId="50EED786" w14:textId="77777777" w:rsidR="00972FED" w:rsidRPr="006F0B54" w:rsidRDefault="00972FED" w:rsidP="00972FED">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972FED" w:rsidRPr="006F0B54" w14:paraId="65B51A4A" w14:textId="77777777" w:rsidTr="00972FED">
        <w:trPr>
          <w:cantSplit/>
          <w:jc w:val="center"/>
        </w:trPr>
        <w:tc>
          <w:tcPr>
            <w:tcW w:w="1423" w:type="dxa"/>
            <w:tcBorders>
              <w:top w:val="nil"/>
              <w:bottom w:val="nil"/>
            </w:tcBorders>
            <w:shd w:val="clear" w:color="auto" w:fill="auto"/>
          </w:tcPr>
          <w:p w14:paraId="20DB59F1" w14:textId="77777777" w:rsidR="00972FED" w:rsidRPr="006F0B54" w:rsidRDefault="00972FED" w:rsidP="00972FED">
            <w:pPr>
              <w:pStyle w:val="TAC"/>
              <w:rPr>
                <w:rFonts w:eastAsia="‚c‚e‚o“Á‘¾ƒSƒVƒbƒN‘Ì"/>
                <w:lang w:eastAsia="ja-JP"/>
              </w:rPr>
            </w:pPr>
          </w:p>
        </w:tc>
        <w:tc>
          <w:tcPr>
            <w:tcW w:w="1959" w:type="dxa"/>
            <w:tcBorders>
              <w:top w:val="nil"/>
              <w:bottom w:val="nil"/>
            </w:tcBorders>
            <w:shd w:val="clear" w:color="auto" w:fill="auto"/>
          </w:tcPr>
          <w:p w14:paraId="1A163504" w14:textId="77777777" w:rsidR="00972FED" w:rsidRPr="006F0B54" w:rsidRDefault="00972FED" w:rsidP="00972FED">
            <w:pPr>
              <w:pStyle w:val="TAC"/>
              <w:rPr>
                <w:rFonts w:eastAsia="‚c‚e‚o“Á‘¾ƒSƒVƒbƒN‘Ì"/>
                <w:lang w:eastAsia="ja-JP"/>
              </w:rPr>
            </w:pPr>
          </w:p>
        </w:tc>
        <w:tc>
          <w:tcPr>
            <w:tcW w:w="1985" w:type="dxa"/>
          </w:tcPr>
          <w:p w14:paraId="60FC9259"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402" w:type="dxa"/>
          </w:tcPr>
          <w:p w14:paraId="54874D80" w14:textId="77777777" w:rsidR="00972FED" w:rsidRPr="006F0B54" w:rsidRDefault="00972FED" w:rsidP="00972FED">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972FED"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972FED" w:rsidRPr="006F0B54" w:rsidRDefault="00972FED" w:rsidP="00972FED">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972FED" w:rsidRPr="006F0B54" w:rsidRDefault="00972FED" w:rsidP="00972FED">
            <w:pPr>
              <w:pStyle w:val="TAC"/>
              <w:rPr>
                <w:rFonts w:eastAsia="‚c‚e‚o“Á‘¾ƒSƒVƒbƒN‘Ì"/>
                <w:lang w:eastAsia="ja-JP"/>
              </w:rPr>
            </w:pPr>
          </w:p>
        </w:tc>
        <w:tc>
          <w:tcPr>
            <w:tcW w:w="1985" w:type="dxa"/>
          </w:tcPr>
          <w:p w14:paraId="34BB8DF9"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402" w:type="dxa"/>
          </w:tcPr>
          <w:p w14:paraId="1A424D6B" w14:textId="77777777" w:rsidR="00972FED" w:rsidRPr="006F0B54" w:rsidRDefault="00972FED" w:rsidP="00972FED">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972FED" w:rsidRPr="006F0B54" w14:paraId="73199DC4" w14:textId="77777777" w:rsidTr="00972FED">
        <w:trPr>
          <w:cantSplit/>
          <w:jc w:val="center"/>
        </w:trPr>
        <w:tc>
          <w:tcPr>
            <w:tcW w:w="1423" w:type="dxa"/>
            <w:tcBorders>
              <w:bottom w:val="nil"/>
            </w:tcBorders>
            <w:shd w:val="clear" w:color="auto" w:fill="auto"/>
          </w:tcPr>
          <w:p w14:paraId="40A6D779" w14:textId="77777777" w:rsidR="00972FED" w:rsidRPr="006F0B54" w:rsidRDefault="00972FED" w:rsidP="00972FED">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tcBorders>
              <w:bottom w:val="nil"/>
            </w:tcBorders>
            <w:shd w:val="clear" w:color="auto" w:fill="auto"/>
          </w:tcPr>
          <w:p w14:paraId="5BA510F3" w14:textId="77777777" w:rsidR="00972FED" w:rsidRPr="006F0B54" w:rsidRDefault="00972FED" w:rsidP="00972FED">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972FED" w:rsidRPr="006F0B54" w:rsidRDefault="00972FED" w:rsidP="00972FED">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470A38" w14:textId="77777777" w:rsidR="00972FED" w:rsidRPr="006F0B54" w:rsidDel="00B34EE5" w:rsidRDefault="00972FED" w:rsidP="00972FED">
            <w:pPr>
              <w:pStyle w:val="TAN"/>
              <w:rPr>
                <w:lang w:eastAsia="zh-CN"/>
              </w:rPr>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2968" w:name="_Toc21101388"/>
      <w:bookmarkStart w:id="2969" w:name="_Toc29810427"/>
      <w:bookmarkStart w:id="2970" w:name="_Toc37273704"/>
      <w:bookmarkStart w:id="2971" w:name="_Toc45885022"/>
      <w:bookmarkStart w:id="2972" w:name="_Toc53182955"/>
      <w:bookmarkStart w:id="2973" w:name="_Toc58865349"/>
      <w:bookmarkStart w:id="2974" w:name="_Toc58866931"/>
      <w:bookmarkStart w:id="2975" w:name="_Toc66717964"/>
      <w:r w:rsidRPr="006F0B54">
        <w:t>8.2.1.5</w:t>
      </w:r>
      <w:r w:rsidRPr="006F0B54">
        <w:tab/>
        <w:t>Test Requirement</w:t>
      </w:r>
      <w:bookmarkEnd w:id="2968"/>
      <w:bookmarkEnd w:id="2969"/>
      <w:bookmarkEnd w:id="2970"/>
      <w:bookmarkEnd w:id="2971"/>
      <w:bookmarkEnd w:id="2972"/>
      <w:bookmarkEnd w:id="2973"/>
      <w:bookmarkEnd w:id="2974"/>
      <w:bookmarkEnd w:id="2975"/>
    </w:p>
    <w:p w14:paraId="37154D71" w14:textId="77777777" w:rsidR="00972FED" w:rsidRPr="006F0B54" w:rsidRDefault="00972FED" w:rsidP="00972FED">
      <w:pPr>
        <w:pStyle w:val="Heading5"/>
        <w:rPr>
          <w:rFonts w:cs="Arial"/>
          <w:i/>
          <w:iCs/>
          <w:szCs w:val="22"/>
          <w:lang w:eastAsia="zh-CN"/>
        </w:rPr>
      </w:pPr>
      <w:bookmarkStart w:id="2976" w:name="_Toc21101389"/>
      <w:bookmarkStart w:id="2977" w:name="_Toc29810428"/>
      <w:bookmarkStart w:id="2978" w:name="_Toc37273705"/>
      <w:bookmarkStart w:id="2979" w:name="_Toc45885023"/>
      <w:bookmarkStart w:id="2980" w:name="_Toc53182956"/>
      <w:bookmarkStart w:id="2981" w:name="_Toc58865350"/>
      <w:bookmarkStart w:id="2982" w:name="_Toc58866932"/>
      <w:bookmarkStart w:id="2983" w:name="_Toc66717965"/>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2976"/>
      <w:bookmarkEnd w:id="2977"/>
      <w:bookmarkEnd w:id="2978"/>
      <w:bookmarkEnd w:id="2979"/>
      <w:bookmarkEnd w:id="2980"/>
      <w:bookmarkEnd w:id="2981"/>
      <w:bookmarkEnd w:id="2982"/>
      <w:bookmarkEnd w:id="2983"/>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2984" w:name="_Toc21101390"/>
      <w:bookmarkStart w:id="2985" w:name="_Toc29810429"/>
      <w:bookmarkStart w:id="2986" w:name="_Toc37273706"/>
      <w:bookmarkStart w:id="2987" w:name="_Toc45885024"/>
      <w:bookmarkStart w:id="2988" w:name="_Toc53182957"/>
      <w:bookmarkStart w:id="2989" w:name="_Toc58865351"/>
      <w:bookmarkStart w:id="2990" w:name="_Toc58866933"/>
      <w:bookmarkStart w:id="2991" w:name="_Toc66717966"/>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2984"/>
      <w:bookmarkEnd w:id="2985"/>
      <w:bookmarkEnd w:id="2986"/>
      <w:bookmarkEnd w:id="2987"/>
      <w:bookmarkEnd w:id="2988"/>
      <w:bookmarkEnd w:id="2989"/>
      <w:bookmarkEnd w:id="2990"/>
      <w:bookmarkEnd w:id="2991"/>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2992" w:name="_Toc21101391"/>
      <w:bookmarkStart w:id="2993" w:name="_Toc29810430"/>
      <w:bookmarkStart w:id="2994" w:name="_Toc37273707"/>
      <w:bookmarkStart w:id="2995" w:name="_Toc45885025"/>
      <w:bookmarkStart w:id="2996" w:name="_Toc53182958"/>
      <w:bookmarkStart w:id="2997" w:name="_Toc58865352"/>
      <w:bookmarkStart w:id="2998" w:name="_Toc58866934"/>
      <w:bookmarkStart w:id="2999" w:name="_Toc66717967"/>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2992"/>
      <w:bookmarkEnd w:id="2993"/>
      <w:bookmarkEnd w:id="2994"/>
      <w:bookmarkEnd w:id="2995"/>
      <w:bookmarkEnd w:id="2996"/>
      <w:bookmarkEnd w:id="2997"/>
      <w:bookmarkEnd w:id="2998"/>
      <w:bookmarkEnd w:id="2999"/>
    </w:p>
    <w:p w14:paraId="3AA73AC8" w14:textId="77777777" w:rsidR="00972FED" w:rsidRPr="006F0B54" w:rsidRDefault="00972FED" w:rsidP="00972FED">
      <w:pPr>
        <w:pStyle w:val="Heading4"/>
      </w:pPr>
      <w:bookmarkStart w:id="3000" w:name="_Toc21101392"/>
      <w:bookmarkStart w:id="3001" w:name="_Toc29810431"/>
      <w:bookmarkStart w:id="3002" w:name="_Toc37273708"/>
      <w:bookmarkStart w:id="3003" w:name="_Toc45885026"/>
      <w:bookmarkStart w:id="3004" w:name="_Toc53182959"/>
      <w:bookmarkStart w:id="3005" w:name="_Toc58865353"/>
      <w:bookmarkStart w:id="3006" w:name="_Toc58866935"/>
      <w:bookmarkStart w:id="3007" w:name="_Toc66717968"/>
      <w:r w:rsidRPr="006F0B54">
        <w:t>8.2.</w:t>
      </w:r>
      <w:r w:rsidRPr="006F0B54">
        <w:rPr>
          <w:rFonts w:hint="eastAsia"/>
        </w:rPr>
        <w:t>2.1</w:t>
      </w:r>
      <w:r w:rsidRPr="006F0B54">
        <w:tab/>
        <w:t>Definition and applicability</w:t>
      </w:r>
      <w:bookmarkEnd w:id="3000"/>
      <w:bookmarkEnd w:id="3001"/>
      <w:bookmarkEnd w:id="3002"/>
      <w:bookmarkEnd w:id="3003"/>
      <w:bookmarkEnd w:id="3004"/>
      <w:bookmarkEnd w:id="3005"/>
      <w:bookmarkEnd w:id="3006"/>
      <w:bookmarkEnd w:id="3007"/>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3008" w:name="_Toc21101393"/>
      <w:bookmarkStart w:id="3009" w:name="_Toc29810432"/>
      <w:bookmarkStart w:id="3010" w:name="_Toc37273709"/>
      <w:bookmarkStart w:id="3011" w:name="_Toc45885027"/>
      <w:bookmarkStart w:id="3012" w:name="_Toc53182960"/>
      <w:bookmarkStart w:id="3013" w:name="_Toc58865354"/>
      <w:bookmarkStart w:id="3014" w:name="_Toc58866936"/>
      <w:bookmarkStart w:id="3015" w:name="_Toc66717969"/>
      <w:r w:rsidRPr="006F0B54">
        <w:t>8.2.</w:t>
      </w:r>
      <w:r w:rsidRPr="006F0B54">
        <w:rPr>
          <w:rFonts w:hint="eastAsia"/>
        </w:rPr>
        <w:t>2.</w:t>
      </w:r>
      <w:r w:rsidRPr="006F0B54">
        <w:t>2</w:t>
      </w:r>
      <w:r w:rsidRPr="006F0B54">
        <w:tab/>
        <w:t>Minimum Requirement</w:t>
      </w:r>
      <w:bookmarkEnd w:id="3008"/>
      <w:bookmarkEnd w:id="3009"/>
      <w:bookmarkEnd w:id="3010"/>
      <w:bookmarkEnd w:id="3011"/>
      <w:bookmarkEnd w:id="3012"/>
      <w:bookmarkEnd w:id="3013"/>
      <w:bookmarkEnd w:id="3014"/>
      <w:bookmarkEnd w:id="3015"/>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3016" w:name="_Toc21101394"/>
      <w:bookmarkStart w:id="3017" w:name="_Toc29810433"/>
      <w:bookmarkStart w:id="3018" w:name="_Toc37273710"/>
      <w:bookmarkStart w:id="3019" w:name="_Toc45885028"/>
      <w:bookmarkStart w:id="3020" w:name="_Toc53182961"/>
      <w:bookmarkStart w:id="3021" w:name="_Toc58865355"/>
      <w:bookmarkStart w:id="3022" w:name="_Toc58866937"/>
      <w:bookmarkStart w:id="3023" w:name="_Toc66717970"/>
      <w:r w:rsidRPr="006F0B54">
        <w:t>8.2.</w:t>
      </w:r>
      <w:r w:rsidRPr="006F0B54">
        <w:rPr>
          <w:rFonts w:hint="eastAsia"/>
        </w:rPr>
        <w:t>2.</w:t>
      </w:r>
      <w:r w:rsidRPr="006F0B54">
        <w:t>3</w:t>
      </w:r>
      <w:r w:rsidRPr="006F0B54">
        <w:tab/>
        <w:t>Test Purpose</w:t>
      </w:r>
      <w:bookmarkEnd w:id="3016"/>
      <w:bookmarkEnd w:id="3017"/>
      <w:bookmarkEnd w:id="3018"/>
      <w:bookmarkEnd w:id="3019"/>
      <w:bookmarkEnd w:id="3020"/>
      <w:bookmarkEnd w:id="3021"/>
      <w:bookmarkEnd w:id="3022"/>
      <w:bookmarkEnd w:id="3023"/>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3024" w:name="_Toc21101395"/>
      <w:bookmarkStart w:id="3025" w:name="_Toc29810434"/>
      <w:bookmarkStart w:id="3026" w:name="_Toc37273711"/>
      <w:bookmarkStart w:id="3027" w:name="_Toc45885029"/>
      <w:bookmarkStart w:id="3028" w:name="_Toc53182962"/>
      <w:bookmarkStart w:id="3029" w:name="_Toc58865356"/>
      <w:bookmarkStart w:id="3030" w:name="_Toc58866938"/>
      <w:bookmarkStart w:id="3031" w:name="_Toc66717971"/>
      <w:r w:rsidRPr="006F0B54">
        <w:t>8.2.</w:t>
      </w:r>
      <w:r w:rsidRPr="006F0B54">
        <w:rPr>
          <w:rFonts w:hint="eastAsia"/>
        </w:rPr>
        <w:t>2.</w:t>
      </w:r>
      <w:r w:rsidRPr="006F0B54">
        <w:t>4</w:t>
      </w:r>
      <w:r w:rsidRPr="006F0B54">
        <w:tab/>
        <w:t>Method of test</w:t>
      </w:r>
      <w:bookmarkEnd w:id="3024"/>
      <w:bookmarkEnd w:id="3025"/>
      <w:bookmarkEnd w:id="3026"/>
      <w:bookmarkEnd w:id="3027"/>
      <w:bookmarkEnd w:id="3028"/>
      <w:bookmarkEnd w:id="3029"/>
      <w:bookmarkEnd w:id="3030"/>
      <w:bookmarkEnd w:id="3031"/>
    </w:p>
    <w:p w14:paraId="0E881E6E" w14:textId="77777777" w:rsidR="00972FED" w:rsidRPr="006F0B54" w:rsidRDefault="00972FED" w:rsidP="00972FED">
      <w:pPr>
        <w:pStyle w:val="Heading5"/>
      </w:pPr>
      <w:bookmarkStart w:id="3032" w:name="_Toc13082240"/>
      <w:bookmarkStart w:id="3033" w:name="_Toc29810435"/>
      <w:bookmarkStart w:id="3034" w:name="_Toc37273712"/>
      <w:bookmarkStart w:id="3035" w:name="_Toc45885030"/>
      <w:bookmarkStart w:id="3036" w:name="_Toc53182963"/>
      <w:bookmarkStart w:id="3037" w:name="_Toc58865357"/>
      <w:bookmarkStart w:id="3038" w:name="_Toc58866939"/>
      <w:bookmarkStart w:id="3039" w:name="_Toc66717972"/>
      <w:bookmarkStart w:id="3040" w:name="_Toc21101397"/>
      <w:r w:rsidRPr="006F0B54">
        <w:t>8.2.2.4.1</w:t>
      </w:r>
      <w:r w:rsidRPr="006F0B54">
        <w:rPr>
          <w:rFonts w:hint="eastAsia"/>
        </w:rPr>
        <w:tab/>
      </w:r>
      <w:r w:rsidRPr="006F0B54">
        <w:t>Initial Conditions</w:t>
      </w:r>
      <w:bookmarkEnd w:id="3032"/>
      <w:bookmarkEnd w:id="3033"/>
      <w:bookmarkEnd w:id="3034"/>
      <w:bookmarkEnd w:id="3035"/>
      <w:bookmarkEnd w:id="3036"/>
      <w:bookmarkEnd w:id="3037"/>
      <w:bookmarkEnd w:id="3038"/>
      <w:bookmarkEnd w:id="303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3041" w:name="_Toc13082241"/>
      <w:bookmarkStart w:id="3042" w:name="_Toc29810436"/>
      <w:bookmarkStart w:id="3043" w:name="_Toc37273713"/>
      <w:bookmarkStart w:id="3044" w:name="_Toc45885031"/>
      <w:bookmarkStart w:id="3045" w:name="_Toc53182964"/>
      <w:bookmarkStart w:id="3046" w:name="_Toc58865358"/>
      <w:bookmarkStart w:id="3047" w:name="_Toc58866940"/>
      <w:bookmarkStart w:id="3048" w:name="_Toc66717973"/>
      <w:bookmarkEnd w:id="3040"/>
      <w:r w:rsidRPr="006F0B54">
        <w:t>8.2.</w:t>
      </w:r>
      <w:r w:rsidRPr="006F0B54">
        <w:rPr>
          <w:rFonts w:hint="eastAsia"/>
        </w:rPr>
        <w:t>2.</w:t>
      </w:r>
      <w:r w:rsidRPr="006F0B54">
        <w:t>4.2</w:t>
      </w:r>
      <w:r w:rsidRPr="006F0B54">
        <w:tab/>
        <w:t>Procedure</w:t>
      </w:r>
      <w:bookmarkEnd w:id="3041"/>
      <w:bookmarkEnd w:id="3042"/>
      <w:bookmarkEnd w:id="3043"/>
      <w:bookmarkEnd w:id="3044"/>
      <w:bookmarkEnd w:id="3045"/>
      <w:bookmarkEnd w:id="3046"/>
      <w:bookmarkEnd w:id="3047"/>
      <w:bookmarkEnd w:id="3048"/>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14:paraId="048FA950" w14:textId="77777777" w:rsidTr="00972FED">
        <w:trPr>
          <w:cantSplit/>
          <w:jc w:val="center"/>
        </w:trPr>
        <w:tc>
          <w:tcPr>
            <w:tcW w:w="1423" w:type="dxa"/>
            <w:tcBorders>
              <w:bottom w:val="nil"/>
            </w:tcBorders>
            <w:shd w:val="clear" w:color="auto" w:fill="auto"/>
          </w:tcPr>
          <w:p w14:paraId="40F14411" w14:textId="77777777" w:rsidR="00972FED" w:rsidRPr="006F0B54" w:rsidRDefault="00972FED" w:rsidP="00972FED">
            <w:pPr>
              <w:pStyle w:val="TAC"/>
              <w:rPr>
                <w:rFonts w:eastAsia="‚c‚e‚o“Á‘¾ƒSƒVƒbƒN‘Ì"/>
                <w:i/>
              </w:rPr>
            </w:pPr>
            <w:r w:rsidRPr="006F0B54">
              <w:rPr>
                <w:i/>
              </w:rPr>
              <w:t>BS type 1-O</w:t>
            </w:r>
          </w:p>
        </w:tc>
        <w:tc>
          <w:tcPr>
            <w:tcW w:w="1959" w:type="dxa"/>
          </w:tcPr>
          <w:p w14:paraId="02CD0FE7"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972FED" w:rsidRPr="006F0B54" w:rsidRDefault="00972FED" w:rsidP="00972FED">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972FED"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972FED" w:rsidRPr="006F0B54" w:rsidRDefault="00972FED" w:rsidP="00972FED">
            <w:pPr>
              <w:pStyle w:val="TAC"/>
              <w:rPr>
                <w:rFonts w:eastAsia="‚c‚e‚o“Á‘¾ƒSƒVƒbƒN‘Ì"/>
                <w:lang w:eastAsia="ja-JP"/>
              </w:rPr>
            </w:pPr>
          </w:p>
        </w:tc>
        <w:tc>
          <w:tcPr>
            <w:tcW w:w="1959" w:type="dxa"/>
          </w:tcPr>
          <w:p w14:paraId="5793AEC5" w14:textId="77777777"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14:paraId="6368A165" w14:textId="77777777" w:rsidR="00972FED" w:rsidRPr="006F0B54" w:rsidRDefault="00972FED" w:rsidP="00972FED">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972FED" w:rsidRPr="006F0B54" w14:paraId="3D0985B7" w14:textId="77777777" w:rsidTr="00972FED">
        <w:trPr>
          <w:cantSplit/>
          <w:jc w:val="center"/>
        </w:trPr>
        <w:tc>
          <w:tcPr>
            <w:tcW w:w="1423" w:type="dxa"/>
            <w:tcBorders>
              <w:bottom w:val="nil"/>
            </w:tcBorders>
            <w:shd w:val="clear" w:color="auto" w:fill="auto"/>
          </w:tcPr>
          <w:p w14:paraId="09DC03DF" w14:textId="77777777" w:rsidR="00972FED" w:rsidRPr="006F0B54" w:rsidRDefault="00972FED" w:rsidP="00972FED">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588D320A" w14:textId="77777777" w:rsidR="00972FED" w:rsidRPr="006F0B54" w:rsidRDefault="00972FED" w:rsidP="00972FED">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972FED" w:rsidRPr="006F0B54" w:rsidRDefault="00972FED" w:rsidP="00972FED">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0E452B7" w14:textId="77777777" w:rsidR="00972FED" w:rsidRPr="00972FED" w:rsidDel="00BD2305" w:rsidRDefault="00972FED" w:rsidP="00972FED">
            <w:pPr>
              <w:pStyle w:val="TAN"/>
              <w:rPr>
                <w:lang w:eastAsia="zh-CN"/>
              </w:rPr>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3049" w:name="_Toc21101398"/>
      <w:bookmarkStart w:id="3050" w:name="_Toc29810437"/>
      <w:bookmarkStart w:id="3051" w:name="_Toc37273714"/>
      <w:bookmarkStart w:id="3052" w:name="_Toc45885032"/>
      <w:bookmarkStart w:id="3053" w:name="_Toc53182965"/>
      <w:bookmarkStart w:id="3054" w:name="_Toc58865359"/>
      <w:bookmarkStart w:id="3055" w:name="_Toc58866941"/>
      <w:bookmarkStart w:id="3056" w:name="_Toc66717974"/>
      <w:r w:rsidRPr="006F0B54">
        <w:t>8.2.</w:t>
      </w:r>
      <w:r w:rsidRPr="006F0B54">
        <w:rPr>
          <w:rFonts w:hint="eastAsia"/>
        </w:rPr>
        <w:t>2.</w:t>
      </w:r>
      <w:r w:rsidRPr="006F0B54">
        <w:t>5</w:t>
      </w:r>
      <w:r w:rsidRPr="006F0B54">
        <w:tab/>
        <w:t>Test Requirement</w:t>
      </w:r>
      <w:bookmarkEnd w:id="3049"/>
      <w:bookmarkEnd w:id="3050"/>
      <w:bookmarkEnd w:id="3051"/>
      <w:bookmarkEnd w:id="3052"/>
      <w:bookmarkEnd w:id="3053"/>
      <w:bookmarkEnd w:id="3054"/>
      <w:bookmarkEnd w:id="3055"/>
      <w:bookmarkEnd w:id="3056"/>
    </w:p>
    <w:p w14:paraId="6A999EFA" w14:textId="77777777" w:rsidR="00972FED" w:rsidRPr="006F0B54" w:rsidRDefault="00972FED" w:rsidP="00972FED">
      <w:pPr>
        <w:pStyle w:val="Heading5"/>
        <w:rPr>
          <w:rFonts w:cs="Arial"/>
          <w:i/>
          <w:iCs/>
          <w:szCs w:val="22"/>
          <w:lang w:eastAsia="zh-CN"/>
        </w:rPr>
      </w:pPr>
      <w:bookmarkStart w:id="3057" w:name="_Toc21101399"/>
      <w:bookmarkStart w:id="3058" w:name="_Toc29810438"/>
      <w:bookmarkStart w:id="3059" w:name="_Toc37273715"/>
      <w:bookmarkStart w:id="3060" w:name="_Toc45885033"/>
      <w:bookmarkStart w:id="3061" w:name="_Toc53182966"/>
      <w:bookmarkStart w:id="3062" w:name="_Toc58865360"/>
      <w:bookmarkStart w:id="3063" w:name="_Toc58866942"/>
      <w:bookmarkStart w:id="3064" w:name="_Toc66717975"/>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057"/>
      <w:bookmarkEnd w:id="3058"/>
      <w:bookmarkEnd w:id="3059"/>
      <w:bookmarkEnd w:id="3060"/>
      <w:bookmarkEnd w:id="3061"/>
      <w:bookmarkEnd w:id="3062"/>
      <w:bookmarkEnd w:id="3063"/>
      <w:bookmarkEnd w:id="3064"/>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3065" w:name="_Toc21101400"/>
      <w:bookmarkStart w:id="3066" w:name="_Toc29810439"/>
      <w:bookmarkStart w:id="3067" w:name="_Toc37273716"/>
      <w:bookmarkStart w:id="3068" w:name="_Toc45885034"/>
      <w:bookmarkStart w:id="3069" w:name="_Toc53182967"/>
      <w:bookmarkStart w:id="3070" w:name="_Toc58865361"/>
      <w:bookmarkStart w:id="3071" w:name="_Toc58866943"/>
      <w:bookmarkStart w:id="3072" w:name="_Toc66717976"/>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065"/>
      <w:bookmarkEnd w:id="3066"/>
      <w:bookmarkEnd w:id="3067"/>
      <w:bookmarkEnd w:id="3068"/>
      <w:bookmarkEnd w:id="3069"/>
      <w:bookmarkEnd w:id="3070"/>
      <w:bookmarkEnd w:id="3071"/>
      <w:bookmarkEnd w:id="3072"/>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3073" w:name="_Toc21101401"/>
      <w:bookmarkStart w:id="3074" w:name="_Toc29810440"/>
      <w:bookmarkStart w:id="3075" w:name="_Toc37273717"/>
      <w:bookmarkStart w:id="3076" w:name="_Toc45885035"/>
      <w:bookmarkStart w:id="3077" w:name="_Toc53182968"/>
      <w:bookmarkStart w:id="3078" w:name="_Toc58865362"/>
      <w:bookmarkStart w:id="3079" w:name="_Toc58866944"/>
      <w:bookmarkStart w:id="3080" w:name="_Toc66717977"/>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3073"/>
      <w:bookmarkEnd w:id="3074"/>
      <w:bookmarkEnd w:id="3075"/>
      <w:bookmarkEnd w:id="3076"/>
      <w:bookmarkEnd w:id="3077"/>
      <w:bookmarkEnd w:id="3078"/>
      <w:bookmarkEnd w:id="3079"/>
      <w:bookmarkEnd w:id="3080"/>
    </w:p>
    <w:p w14:paraId="70397ED3" w14:textId="77777777" w:rsidR="00972FED" w:rsidRPr="006F0B54" w:rsidRDefault="00972FED" w:rsidP="00972FED">
      <w:pPr>
        <w:pStyle w:val="Heading4"/>
      </w:pPr>
      <w:bookmarkStart w:id="3081" w:name="_Toc21101402"/>
      <w:bookmarkStart w:id="3082" w:name="_Toc29810441"/>
      <w:bookmarkStart w:id="3083" w:name="_Toc37273718"/>
      <w:bookmarkStart w:id="3084" w:name="_Toc45885036"/>
      <w:bookmarkStart w:id="3085" w:name="_Toc53182969"/>
      <w:bookmarkStart w:id="3086" w:name="_Toc58865363"/>
      <w:bookmarkStart w:id="3087" w:name="_Toc58866945"/>
      <w:bookmarkStart w:id="3088" w:name="_Toc66717978"/>
      <w:r w:rsidRPr="006F0B54">
        <w:t>8.2.</w:t>
      </w:r>
      <w:r w:rsidRPr="006F0B54">
        <w:rPr>
          <w:rFonts w:hint="eastAsia"/>
        </w:rPr>
        <w:t>3.1</w:t>
      </w:r>
      <w:r w:rsidRPr="006F0B54">
        <w:tab/>
        <w:t>Definition and applicability</w:t>
      </w:r>
      <w:bookmarkEnd w:id="3081"/>
      <w:bookmarkEnd w:id="3082"/>
      <w:bookmarkEnd w:id="3083"/>
      <w:bookmarkEnd w:id="3084"/>
      <w:bookmarkEnd w:id="3085"/>
      <w:bookmarkEnd w:id="3086"/>
      <w:bookmarkEnd w:id="3087"/>
      <w:bookmarkEnd w:id="3088"/>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3089" w:name="_Toc21101403"/>
      <w:bookmarkStart w:id="3090" w:name="_Toc29810442"/>
      <w:bookmarkStart w:id="3091" w:name="_Toc37273719"/>
      <w:bookmarkStart w:id="3092" w:name="_Toc45885037"/>
      <w:bookmarkStart w:id="3093" w:name="_Toc53182970"/>
      <w:bookmarkStart w:id="3094" w:name="_Toc58865364"/>
      <w:bookmarkStart w:id="3095" w:name="_Toc58866946"/>
      <w:bookmarkStart w:id="3096" w:name="_Toc66717979"/>
      <w:r w:rsidRPr="006F0B54">
        <w:t>8.2.</w:t>
      </w:r>
      <w:r w:rsidRPr="006F0B54">
        <w:rPr>
          <w:rFonts w:hint="eastAsia"/>
        </w:rPr>
        <w:t>3.</w:t>
      </w:r>
      <w:r w:rsidRPr="006F0B54">
        <w:t>2</w:t>
      </w:r>
      <w:r w:rsidRPr="006F0B54">
        <w:tab/>
        <w:t>Minimum Requirement</w:t>
      </w:r>
      <w:bookmarkEnd w:id="3089"/>
      <w:bookmarkEnd w:id="3090"/>
      <w:bookmarkEnd w:id="3091"/>
      <w:bookmarkEnd w:id="3092"/>
      <w:bookmarkEnd w:id="3093"/>
      <w:bookmarkEnd w:id="3094"/>
      <w:bookmarkEnd w:id="3095"/>
      <w:bookmarkEnd w:id="3096"/>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3097" w:name="_Toc21101404"/>
      <w:bookmarkStart w:id="3098" w:name="_Toc29810443"/>
      <w:bookmarkStart w:id="3099" w:name="_Toc37273720"/>
      <w:bookmarkStart w:id="3100" w:name="_Toc45885038"/>
      <w:bookmarkStart w:id="3101" w:name="_Toc53182971"/>
      <w:bookmarkStart w:id="3102" w:name="_Toc58865365"/>
      <w:bookmarkStart w:id="3103" w:name="_Toc58866947"/>
      <w:bookmarkStart w:id="3104" w:name="_Toc66717980"/>
      <w:r w:rsidRPr="006F0B54">
        <w:t>8.2.</w:t>
      </w:r>
      <w:r w:rsidRPr="006F0B54">
        <w:rPr>
          <w:rFonts w:hint="eastAsia"/>
        </w:rPr>
        <w:t>3.</w:t>
      </w:r>
      <w:r w:rsidRPr="006F0B54">
        <w:t>3</w:t>
      </w:r>
      <w:r w:rsidRPr="006F0B54">
        <w:tab/>
        <w:t>Test purpose</w:t>
      </w:r>
      <w:bookmarkEnd w:id="3097"/>
      <w:bookmarkEnd w:id="3098"/>
      <w:bookmarkEnd w:id="3099"/>
      <w:bookmarkEnd w:id="3100"/>
      <w:bookmarkEnd w:id="3101"/>
      <w:bookmarkEnd w:id="3102"/>
      <w:bookmarkEnd w:id="3103"/>
      <w:bookmarkEnd w:id="3104"/>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3105" w:name="_Toc21101405"/>
      <w:bookmarkStart w:id="3106" w:name="_Toc29810444"/>
      <w:bookmarkStart w:id="3107" w:name="_Toc37273721"/>
      <w:bookmarkStart w:id="3108" w:name="_Toc45885039"/>
      <w:bookmarkStart w:id="3109" w:name="_Toc53182972"/>
      <w:bookmarkStart w:id="3110" w:name="_Toc58865366"/>
      <w:bookmarkStart w:id="3111" w:name="_Toc58866948"/>
      <w:bookmarkStart w:id="3112" w:name="_Toc66717981"/>
      <w:r w:rsidRPr="006F0B54">
        <w:t>8.2.</w:t>
      </w:r>
      <w:r w:rsidRPr="006F0B54">
        <w:rPr>
          <w:rFonts w:hint="eastAsia"/>
        </w:rPr>
        <w:t>3.</w:t>
      </w:r>
      <w:r w:rsidRPr="006F0B54">
        <w:t>4</w:t>
      </w:r>
      <w:r w:rsidRPr="006F0B54">
        <w:tab/>
        <w:t>Method of test</w:t>
      </w:r>
      <w:bookmarkEnd w:id="3105"/>
      <w:bookmarkEnd w:id="3106"/>
      <w:bookmarkEnd w:id="3107"/>
      <w:bookmarkEnd w:id="3108"/>
      <w:bookmarkEnd w:id="3109"/>
      <w:bookmarkEnd w:id="3110"/>
      <w:bookmarkEnd w:id="3111"/>
      <w:bookmarkEnd w:id="3112"/>
    </w:p>
    <w:p w14:paraId="749021AA" w14:textId="77777777" w:rsidR="00972FED" w:rsidRPr="006F0B54" w:rsidRDefault="00972FED" w:rsidP="00972FED">
      <w:pPr>
        <w:pStyle w:val="Heading5"/>
      </w:pPr>
      <w:bookmarkStart w:id="3113" w:name="_Toc21101406"/>
      <w:bookmarkStart w:id="3114" w:name="_Toc29810445"/>
      <w:bookmarkStart w:id="3115" w:name="_Toc37273722"/>
      <w:bookmarkStart w:id="3116" w:name="_Toc45885040"/>
      <w:bookmarkStart w:id="3117" w:name="_Toc53182973"/>
      <w:bookmarkStart w:id="3118" w:name="_Toc58865367"/>
      <w:bookmarkStart w:id="3119" w:name="_Toc58866949"/>
      <w:bookmarkStart w:id="3120" w:name="_Toc66717982"/>
      <w:r w:rsidRPr="006F0B54">
        <w:t>8.2.</w:t>
      </w:r>
      <w:r w:rsidRPr="006F0B54">
        <w:rPr>
          <w:rFonts w:hint="eastAsia"/>
        </w:rPr>
        <w:t>3</w:t>
      </w:r>
      <w:r w:rsidRPr="006F0B54">
        <w:t>.4.1</w:t>
      </w:r>
      <w:r w:rsidRPr="006F0B54">
        <w:rPr>
          <w:rFonts w:hint="eastAsia"/>
        </w:rPr>
        <w:tab/>
      </w:r>
      <w:r w:rsidRPr="006F0B54">
        <w:t>Initial conditions</w:t>
      </w:r>
      <w:bookmarkEnd w:id="3113"/>
      <w:bookmarkEnd w:id="3114"/>
      <w:bookmarkEnd w:id="3115"/>
      <w:bookmarkEnd w:id="3116"/>
      <w:bookmarkEnd w:id="3117"/>
      <w:bookmarkEnd w:id="3118"/>
      <w:bookmarkEnd w:id="3119"/>
      <w:bookmarkEnd w:id="312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312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3122" w:name="_Toc29810446"/>
      <w:bookmarkStart w:id="3123" w:name="_Toc37273723"/>
      <w:bookmarkStart w:id="3124" w:name="_Toc45885041"/>
      <w:bookmarkStart w:id="3125" w:name="_Toc53182974"/>
      <w:bookmarkStart w:id="3126" w:name="_Toc58865368"/>
      <w:bookmarkStart w:id="3127" w:name="_Toc58866950"/>
      <w:bookmarkStart w:id="3128" w:name="_Toc66717983"/>
      <w:r w:rsidRPr="006F0B54">
        <w:t>8.2.</w:t>
      </w:r>
      <w:r w:rsidRPr="006F0B54">
        <w:rPr>
          <w:rFonts w:hint="eastAsia"/>
        </w:rPr>
        <w:t>3.</w:t>
      </w:r>
      <w:r w:rsidRPr="006F0B54">
        <w:t>4.2</w:t>
      </w:r>
      <w:r w:rsidRPr="006F0B54">
        <w:tab/>
        <w:t>Procedure</w:t>
      </w:r>
      <w:bookmarkEnd w:id="3121"/>
      <w:bookmarkEnd w:id="3122"/>
      <w:bookmarkEnd w:id="3123"/>
      <w:bookmarkEnd w:id="3124"/>
      <w:bookmarkEnd w:id="3125"/>
      <w:bookmarkEnd w:id="3126"/>
      <w:bookmarkEnd w:id="3127"/>
      <w:bookmarkEnd w:id="3128"/>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70127A79" w14:textId="77777777" w:rsidR="00972FED" w:rsidRPr="006F0B54" w:rsidRDefault="00972FED" w:rsidP="00972FED">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972FED" w:rsidRPr="006F0B54" w14:paraId="234F5B9F" w14:textId="77777777" w:rsidTr="00972FED">
        <w:trPr>
          <w:cantSplit/>
          <w:jc w:val="center"/>
        </w:trPr>
        <w:tc>
          <w:tcPr>
            <w:tcW w:w="1423" w:type="dxa"/>
          </w:tcPr>
          <w:p w14:paraId="45B6A640" w14:textId="77777777" w:rsidR="00972FED" w:rsidRPr="006F0B54" w:rsidRDefault="00972FED" w:rsidP="00972FED">
            <w:pPr>
              <w:pStyle w:val="TAC"/>
              <w:rPr>
                <w:rFonts w:eastAsia="‚c‚e‚o“Á‘¾ƒSƒVƒbƒN‘Ì"/>
                <w:lang w:eastAsia="ja-JP"/>
              </w:rPr>
            </w:pPr>
            <w:r w:rsidRPr="006F0B54">
              <w:rPr>
                <w:i/>
              </w:rPr>
              <w:t>BS type 1-O</w:t>
            </w:r>
          </w:p>
        </w:tc>
        <w:tc>
          <w:tcPr>
            <w:tcW w:w="1959" w:type="dxa"/>
          </w:tcPr>
          <w:p w14:paraId="0B14C3BD" w14:textId="77777777" w:rsidR="00972FED" w:rsidRPr="006F0B54" w:rsidRDefault="00972FED" w:rsidP="00972FED">
            <w:pPr>
              <w:pStyle w:val="TAC"/>
              <w:rPr>
                <w:rFonts w:eastAsia="‚c‚e‚o“Á‘¾ƒSƒVƒbƒN‘Ì" w:cs="v5.0.0"/>
              </w:rPr>
            </w:pPr>
            <w:r w:rsidRPr="006F0B54">
              <w:rPr>
                <w:rFonts w:eastAsia="‚c‚e‚o“Á‘¾ƒSƒVƒbƒN‘Ì"/>
                <w:lang w:eastAsia="ja-JP"/>
              </w:rPr>
              <w:t>30</w:t>
            </w:r>
          </w:p>
        </w:tc>
        <w:tc>
          <w:tcPr>
            <w:tcW w:w="1985" w:type="dxa"/>
          </w:tcPr>
          <w:p w14:paraId="36A5DF03"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2" w:type="dxa"/>
          </w:tcPr>
          <w:p w14:paraId="14693628" w14:textId="77777777" w:rsidR="00972FED" w:rsidRPr="006F0B54" w:rsidRDefault="00972FED" w:rsidP="00972FED">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972FED" w:rsidRPr="006F0B54" w14:paraId="05D1015C" w14:textId="77777777" w:rsidTr="00972FED">
        <w:trPr>
          <w:cantSplit/>
          <w:jc w:val="center"/>
        </w:trPr>
        <w:tc>
          <w:tcPr>
            <w:tcW w:w="1423" w:type="dxa"/>
          </w:tcPr>
          <w:p w14:paraId="367ABA5B" w14:textId="77777777" w:rsidR="00972FED" w:rsidRPr="006F0B54" w:rsidRDefault="00972FED" w:rsidP="00972FED">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1D4BF580" w14:textId="77777777" w:rsidR="00972FED" w:rsidRPr="006F0B54" w:rsidRDefault="00972FED" w:rsidP="00972FED">
            <w:pPr>
              <w:pStyle w:val="TAC"/>
              <w:rPr>
                <w:rFonts w:cs="v5.0.0"/>
                <w:lang w:eastAsia="zh-CN"/>
              </w:rPr>
            </w:pPr>
            <w:r w:rsidRPr="006F0B54">
              <w:rPr>
                <w:rFonts w:cs="v5.0.0"/>
                <w:lang w:eastAsia="zh-CN"/>
              </w:rPr>
              <w:t>120</w:t>
            </w:r>
          </w:p>
        </w:tc>
        <w:tc>
          <w:tcPr>
            <w:tcW w:w="1985" w:type="dxa"/>
          </w:tcPr>
          <w:p w14:paraId="0615EB1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972FED" w:rsidRPr="006F0B54" w:rsidRDefault="00972FED" w:rsidP="00972FED">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5D5EE858" w14:textId="77777777" w:rsidR="00972FED" w:rsidRPr="006F0B54" w:rsidRDefault="00972FED" w:rsidP="00972FED">
            <w:pPr>
              <w:pStyle w:val="TAN"/>
              <w:rPr>
                <w:u w:val="single"/>
                <w:lang w:eastAsia="zh-CN"/>
              </w:rPr>
            </w:pPr>
            <w:r w:rsidRPr="006F0B54">
              <w:rPr>
                <w:rFonts w:hint="eastAsia"/>
                <w:lang w:eastAsia="zh-CN"/>
              </w:rPr>
              <w:t>NOTE 3:</w:t>
            </w:r>
            <w:r w:rsidRPr="006F0B54">
              <w:tab/>
              <w:t>EIS</w:t>
            </w:r>
            <w:r w:rsidRPr="006F0B54">
              <w:rPr>
                <w:vertAlign w:val="subscript"/>
              </w:rPr>
              <w:t>REFSENS_50M</w:t>
            </w:r>
            <w:r w:rsidRPr="006F0B54">
              <w:rPr>
                <w:rFonts w:hint="eastAsia"/>
                <w:lang w:eastAsia="zh-CN"/>
              </w:rPr>
              <w:t xml:space="preserve"> as declared in D.28 in table 4.6-1.</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3129" w:name="_Toc21101408"/>
      <w:bookmarkStart w:id="3130"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3131" w:name="_Toc37273724"/>
      <w:bookmarkStart w:id="3132" w:name="_Toc45885042"/>
      <w:bookmarkStart w:id="3133" w:name="_Toc53182975"/>
      <w:bookmarkStart w:id="3134" w:name="_Toc58865369"/>
      <w:bookmarkStart w:id="3135" w:name="_Toc58866951"/>
      <w:bookmarkStart w:id="3136" w:name="_Toc66717984"/>
      <w:r w:rsidRPr="006F0B54">
        <w:t>8.2.</w:t>
      </w:r>
      <w:r w:rsidRPr="006F0B54">
        <w:rPr>
          <w:rFonts w:hint="eastAsia"/>
        </w:rPr>
        <w:t>3.</w:t>
      </w:r>
      <w:r w:rsidRPr="006F0B54">
        <w:t>5</w:t>
      </w:r>
      <w:r w:rsidRPr="006F0B54">
        <w:tab/>
        <w:t>Test Requirement</w:t>
      </w:r>
      <w:bookmarkEnd w:id="3129"/>
      <w:bookmarkEnd w:id="3130"/>
      <w:bookmarkEnd w:id="3131"/>
      <w:bookmarkEnd w:id="3132"/>
      <w:bookmarkEnd w:id="3133"/>
      <w:bookmarkEnd w:id="3134"/>
      <w:bookmarkEnd w:id="3135"/>
      <w:bookmarkEnd w:id="3136"/>
    </w:p>
    <w:p w14:paraId="336BECC7" w14:textId="77777777" w:rsidR="00972FED" w:rsidRPr="006F0B54" w:rsidRDefault="00972FED" w:rsidP="00972FED">
      <w:pPr>
        <w:pStyle w:val="Heading5"/>
      </w:pPr>
      <w:bookmarkStart w:id="3137" w:name="_Toc21101409"/>
      <w:bookmarkStart w:id="3138" w:name="_Toc29810448"/>
      <w:bookmarkStart w:id="3139" w:name="_Toc37273725"/>
      <w:bookmarkStart w:id="3140" w:name="_Toc45885043"/>
      <w:bookmarkStart w:id="3141" w:name="_Toc53182976"/>
      <w:bookmarkStart w:id="3142" w:name="_Toc58865370"/>
      <w:bookmarkStart w:id="3143" w:name="_Toc58866952"/>
      <w:bookmarkStart w:id="3144" w:name="_Toc66717985"/>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3137"/>
      <w:bookmarkEnd w:id="3138"/>
      <w:bookmarkEnd w:id="3139"/>
      <w:bookmarkEnd w:id="3140"/>
      <w:bookmarkEnd w:id="3141"/>
      <w:bookmarkEnd w:id="3142"/>
      <w:bookmarkEnd w:id="3143"/>
      <w:bookmarkEnd w:id="3144"/>
    </w:p>
    <w:p w14:paraId="4E6763A3" w14:textId="77777777" w:rsidR="00972FED" w:rsidRPr="006F0B54" w:rsidRDefault="00972FED" w:rsidP="00972FED">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for the SNR lised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for the SNR lised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3145" w:name="_Toc21101410"/>
      <w:bookmarkStart w:id="3146" w:name="_Toc29810449"/>
      <w:bookmarkStart w:id="3147" w:name="_Toc37273726"/>
      <w:bookmarkStart w:id="3148" w:name="_Toc45885044"/>
      <w:bookmarkStart w:id="3149" w:name="_Toc53182977"/>
      <w:bookmarkStart w:id="3150" w:name="_Toc58865371"/>
      <w:bookmarkStart w:id="3151" w:name="_Toc58866953"/>
      <w:bookmarkStart w:id="3152" w:name="_Toc66717986"/>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3145"/>
      <w:bookmarkEnd w:id="3146"/>
      <w:bookmarkEnd w:id="3147"/>
      <w:bookmarkEnd w:id="3148"/>
      <w:bookmarkEnd w:id="3149"/>
      <w:bookmarkEnd w:id="3150"/>
      <w:bookmarkEnd w:id="3151"/>
      <w:bookmarkEnd w:id="3152"/>
    </w:p>
    <w:p w14:paraId="6B59C472" w14:textId="77777777" w:rsidR="00972FED" w:rsidRPr="006F0B54" w:rsidRDefault="00972FED" w:rsidP="00972FED">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for the SNR lised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for the SNR lised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3153" w:name="_Toc21101411"/>
      <w:bookmarkStart w:id="3154" w:name="_Toc29810450"/>
      <w:bookmarkStart w:id="3155" w:name="_Toc37273727"/>
      <w:bookmarkStart w:id="3156" w:name="_Toc45885045"/>
      <w:bookmarkStart w:id="3157" w:name="_Toc53182978"/>
      <w:bookmarkStart w:id="3158" w:name="_Toc58865372"/>
      <w:bookmarkStart w:id="3159" w:name="_Toc58866954"/>
      <w:bookmarkStart w:id="3160" w:name="_Toc66717987"/>
      <w:r w:rsidRPr="006F0B54">
        <w:t>8.3</w:t>
      </w:r>
      <w:r w:rsidRPr="006F0B54">
        <w:tab/>
        <w:t>OTA performance requirements for PUCCH</w:t>
      </w:r>
      <w:bookmarkEnd w:id="3153"/>
      <w:bookmarkEnd w:id="3154"/>
      <w:bookmarkEnd w:id="3155"/>
      <w:bookmarkEnd w:id="3156"/>
      <w:bookmarkEnd w:id="3157"/>
      <w:bookmarkEnd w:id="3158"/>
      <w:bookmarkEnd w:id="3159"/>
      <w:bookmarkEnd w:id="3160"/>
    </w:p>
    <w:p w14:paraId="4482793F" w14:textId="77777777" w:rsidR="00972FED" w:rsidRPr="006F0B54" w:rsidRDefault="00972FED" w:rsidP="00972FED">
      <w:pPr>
        <w:pStyle w:val="Heading3"/>
        <w:rPr>
          <w:lang w:eastAsia="zh-CN"/>
        </w:rPr>
      </w:pPr>
      <w:bookmarkStart w:id="3161" w:name="_Toc21101412"/>
      <w:bookmarkStart w:id="3162" w:name="_Toc29810451"/>
      <w:bookmarkStart w:id="3163" w:name="_Toc37273728"/>
      <w:bookmarkStart w:id="3164" w:name="_Toc45885046"/>
      <w:bookmarkStart w:id="3165" w:name="_Toc53182979"/>
      <w:bookmarkStart w:id="3166" w:name="_Toc58865373"/>
      <w:bookmarkStart w:id="3167" w:name="_Toc58866955"/>
      <w:bookmarkStart w:id="3168" w:name="_Toc66717988"/>
      <w:r w:rsidRPr="006F0B54">
        <w:t>8.3.1</w:t>
      </w:r>
      <w:r w:rsidRPr="006F0B54">
        <w:tab/>
        <w:t xml:space="preserve">Performance requirements for PUCCH format </w:t>
      </w:r>
      <w:r w:rsidRPr="006F0B54">
        <w:rPr>
          <w:rFonts w:hint="eastAsia"/>
          <w:lang w:eastAsia="zh-CN"/>
        </w:rPr>
        <w:t>0</w:t>
      </w:r>
      <w:bookmarkEnd w:id="3161"/>
      <w:bookmarkEnd w:id="3162"/>
      <w:bookmarkEnd w:id="3163"/>
      <w:bookmarkEnd w:id="3164"/>
      <w:bookmarkEnd w:id="3165"/>
      <w:bookmarkEnd w:id="3166"/>
      <w:bookmarkEnd w:id="3167"/>
      <w:bookmarkEnd w:id="3168"/>
    </w:p>
    <w:p w14:paraId="5C724186" w14:textId="77777777" w:rsidR="00972FED" w:rsidRPr="006F0B54" w:rsidRDefault="00972FED" w:rsidP="00972FED">
      <w:pPr>
        <w:pStyle w:val="Heading4"/>
      </w:pPr>
      <w:bookmarkStart w:id="3169" w:name="_Toc21101413"/>
      <w:bookmarkStart w:id="3170" w:name="_Toc29810452"/>
      <w:bookmarkStart w:id="3171" w:name="_Toc37273729"/>
      <w:bookmarkStart w:id="3172" w:name="_Toc45885047"/>
      <w:bookmarkStart w:id="3173" w:name="_Toc53182980"/>
      <w:bookmarkStart w:id="3174" w:name="_Toc58865374"/>
      <w:bookmarkStart w:id="3175" w:name="_Toc58866956"/>
      <w:bookmarkStart w:id="3176" w:name="_Toc66717989"/>
      <w:r w:rsidRPr="006F0B54">
        <w:t>8.3.1.1</w:t>
      </w:r>
      <w:r w:rsidRPr="006F0B54">
        <w:tab/>
        <w:t>Definition and applicability</w:t>
      </w:r>
      <w:bookmarkEnd w:id="3169"/>
      <w:bookmarkEnd w:id="3170"/>
      <w:bookmarkEnd w:id="3171"/>
      <w:bookmarkEnd w:id="3172"/>
      <w:bookmarkEnd w:id="3173"/>
      <w:bookmarkEnd w:id="3174"/>
      <w:bookmarkEnd w:id="3175"/>
      <w:bookmarkEnd w:id="3176"/>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3177" w:name="_Toc21101414"/>
      <w:bookmarkStart w:id="3178" w:name="_Toc29810453"/>
      <w:bookmarkStart w:id="3179" w:name="_Toc37273730"/>
      <w:bookmarkStart w:id="3180" w:name="_Toc45885048"/>
      <w:bookmarkStart w:id="3181" w:name="_Toc53182981"/>
      <w:bookmarkStart w:id="3182" w:name="_Toc58865375"/>
      <w:bookmarkStart w:id="3183" w:name="_Toc58866957"/>
      <w:bookmarkStart w:id="3184" w:name="_Toc66717990"/>
      <w:r w:rsidRPr="006F0B54">
        <w:t>8.3.1.2</w:t>
      </w:r>
      <w:r w:rsidRPr="006F0B54">
        <w:tab/>
        <w:t>Minimum Requirement</w:t>
      </w:r>
      <w:bookmarkEnd w:id="3177"/>
      <w:bookmarkEnd w:id="3178"/>
      <w:bookmarkEnd w:id="3179"/>
      <w:bookmarkEnd w:id="3180"/>
      <w:bookmarkEnd w:id="3181"/>
      <w:bookmarkEnd w:id="3182"/>
      <w:bookmarkEnd w:id="3183"/>
      <w:bookmarkEnd w:id="3184"/>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3185" w:name="_Toc21101415"/>
      <w:bookmarkStart w:id="3186" w:name="_Toc29810454"/>
      <w:bookmarkStart w:id="3187" w:name="_Toc37273731"/>
      <w:bookmarkStart w:id="3188" w:name="_Toc45885049"/>
      <w:bookmarkStart w:id="3189" w:name="_Toc53182982"/>
      <w:bookmarkStart w:id="3190" w:name="_Toc58865376"/>
      <w:bookmarkStart w:id="3191" w:name="_Toc58866958"/>
      <w:bookmarkStart w:id="3192" w:name="_Toc66717991"/>
      <w:r w:rsidRPr="006F0B54">
        <w:t>8.3.1.3</w:t>
      </w:r>
      <w:r w:rsidRPr="006F0B54">
        <w:tab/>
        <w:t>Test purpose</w:t>
      </w:r>
      <w:bookmarkEnd w:id="3185"/>
      <w:bookmarkEnd w:id="3186"/>
      <w:bookmarkEnd w:id="3187"/>
      <w:bookmarkEnd w:id="3188"/>
      <w:bookmarkEnd w:id="3189"/>
      <w:bookmarkEnd w:id="3190"/>
      <w:bookmarkEnd w:id="3191"/>
      <w:bookmarkEnd w:id="3192"/>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3193" w:name="_Toc21101416"/>
      <w:bookmarkStart w:id="3194" w:name="_Toc29810455"/>
      <w:bookmarkStart w:id="3195" w:name="_Toc37273732"/>
      <w:bookmarkStart w:id="3196" w:name="_Toc45885050"/>
      <w:bookmarkStart w:id="3197" w:name="_Toc53182983"/>
      <w:bookmarkStart w:id="3198" w:name="_Toc58865377"/>
      <w:bookmarkStart w:id="3199" w:name="_Toc58866959"/>
      <w:bookmarkStart w:id="3200" w:name="_Toc66717992"/>
      <w:r w:rsidRPr="006F0B54">
        <w:t>8.3.1.4</w:t>
      </w:r>
      <w:r w:rsidRPr="006F0B54">
        <w:tab/>
        <w:t>Method of test</w:t>
      </w:r>
      <w:bookmarkEnd w:id="3193"/>
      <w:bookmarkEnd w:id="3194"/>
      <w:bookmarkEnd w:id="3195"/>
      <w:bookmarkEnd w:id="3196"/>
      <w:bookmarkEnd w:id="3197"/>
      <w:bookmarkEnd w:id="3198"/>
      <w:bookmarkEnd w:id="3199"/>
      <w:bookmarkEnd w:id="3200"/>
    </w:p>
    <w:p w14:paraId="5D2197F2" w14:textId="77777777" w:rsidR="00972FED" w:rsidRPr="006F0B54" w:rsidRDefault="00972FED" w:rsidP="00972FED">
      <w:pPr>
        <w:pStyle w:val="Heading5"/>
      </w:pPr>
      <w:bookmarkStart w:id="3201" w:name="_Toc21101417"/>
      <w:bookmarkStart w:id="3202" w:name="_Toc29810456"/>
      <w:bookmarkStart w:id="3203" w:name="_Toc37273733"/>
      <w:bookmarkStart w:id="3204" w:name="_Toc45885051"/>
      <w:bookmarkStart w:id="3205" w:name="_Toc53182984"/>
      <w:bookmarkStart w:id="3206" w:name="_Toc58865378"/>
      <w:bookmarkStart w:id="3207" w:name="_Toc58866960"/>
      <w:bookmarkStart w:id="3208" w:name="_Toc66717993"/>
      <w:r w:rsidRPr="006F0B54">
        <w:t>8.3.1.4.1</w:t>
      </w:r>
      <w:r w:rsidRPr="006F0B54">
        <w:tab/>
        <w:t>Initial conditions</w:t>
      </w:r>
      <w:bookmarkEnd w:id="3201"/>
      <w:bookmarkEnd w:id="3202"/>
      <w:bookmarkEnd w:id="3203"/>
      <w:bookmarkEnd w:id="3204"/>
      <w:bookmarkEnd w:id="3205"/>
      <w:bookmarkEnd w:id="3206"/>
      <w:bookmarkEnd w:id="3207"/>
      <w:bookmarkEnd w:id="3208"/>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3209" w:name="_Toc21101418"/>
      <w:bookmarkStart w:id="3210" w:name="_Toc29810457"/>
      <w:bookmarkStart w:id="3211" w:name="_Toc37273734"/>
      <w:bookmarkStart w:id="3212" w:name="_Toc45885052"/>
      <w:bookmarkStart w:id="3213" w:name="_Toc53182985"/>
      <w:bookmarkStart w:id="3214" w:name="_Toc58865379"/>
      <w:bookmarkStart w:id="3215" w:name="_Toc58866961"/>
      <w:bookmarkStart w:id="3216" w:name="_Toc66717994"/>
      <w:r w:rsidRPr="006F0B54">
        <w:t>8.3.1.4.2</w:t>
      </w:r>
      <w:r w:rsidRPr="006F0B54">
        <w:tab/>
        <w:t>Procedure</w:t>
      </w:r>
      <w:bookmarkEnd w:id="3209"/>
      <w:bookmarkEnd w:id="3210"/>
      <w:bookmarkEnd w:id="3211"/>
      <w:bookmarkEnd w:id="3212"/>
      <w:bookmarkEnd w:id="3213"/>
      <w:bookmarkEnd w:id="3214"/>
      <w:bookmarkEnd w:id="3215"/>
      <w:bookmarkEnd w:id="3216"/>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69A7CBEF" w14:textId="77777777" w:rsidTr="00972FED">
        <w:trPr>
          <w:cantSplit/>
          <w:jc w:val="center"/>
        </w:trPr>
        <w:tc>
          <w:tcPr>
            <w:tcW w:w="2406" w:type="dxa"/>
            <w:tcBorders>
              <w:bottom w:val="nil"/>
            </w:tcBorders>
            <w:shd w:val="clear" w:color="auto" w:fill="auto"/>
          </w:tcPr>
          <w:p w14:paraId="17C06802" w14:textId="77777777" w:rsidR="00972FED" w:rsidRPr="006F0B54" w:rsidRDefault="00972FED" w:rsidP="00972FED">
            <w:pPr>
              <w:pStyle w:val="TAC"/>
              <w:rPr>
                <w:rFonts w:eastAsia="‚c‚e‚o“Á‘¾ƒSƒVƒbƒN‘Ì"/>
                <w:lang w:eastAsia="ja-JP"/>
              </w:rPr>
            </w:pPr>
            <w:r w:rsidRPr="006F0B54">
              <w:rPr>
                <w:i/>
              </w:rPr>
              <w:t>BS type 1-O</w:t>
            </w:r>
          </w:p>
        </w:tc>
        <w:tc>
          <w:tcPr>
            <w:tcW w:w="2125" w:type="dxa"/>
            <w:tcBorders>
              <w:bottom w:val="nil"/>
            </w:tcBorders>
            <w:shd w:val="clear" w:color="auto" w:fill="auto"/>
          </w:tcPr>
          <w:p w14:paraId="4B62D0D2"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972FED" w:rsidRPr="006F0B54" w:rsidRDefault="00972FED" w:rsidP="00972FED">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972FED" w:rsidRPr="006F0B54" w14:paraId="07E5D642" w14:textId="77777777" w:rsidTr="00972FED">
        <w:trPr>
          <w:cantSplit/>
          <w:jc w:val="center"/>
        </w:trPr>
        <w:tc>
          <w:tcPr>
            <w:tcW w:w="2406" w:type="dxa"/>
            <w:tcBorders>
              <w:top w:val="nil"/>
              <w:bottom w:val="nil"/>
            </w:tcBorders>
            <w:shd w:val="clear" w:color="auto" w:fill="auto"/>
          </w:tcPr>
          <w:p w14:paraId="65476C95"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001D8B64"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0879271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972FED" w:rsidRPr="006F0B54" w:rsidRDefault="00972FED" w:rsidP="00972FED">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972FED" w:rsidRPr="006F0B54" w14:paraId="277C13E3" w14:textId="77777777" w:rsidTr="00972FED">
        <w:trPr>
          <w:cantSplit/>
          <w:jc w:val="center"/>
        </w:trPr>
        <w:tc>
          <w:tcPr>
            <w:tcW w:w="2406" w:type="dxa"/>
            <w:tcBorders>
              <w:top w:val="nil"/>
              <w:bottom w:val="nil"/>
            </w:tcBorders>
            <w:shd w:val="clear" w:color="auto" w:fill="auto"/>
          </w:tcPr>
          <w:p w14:paraId="17595BF0"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6766107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972FED" w:rsidRPr="006F0B54" w:rsidRDefault="00972FED" w:rsidP="00972FED">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972FED" w:rsidRPr="006F0B54" w14:paraId="56B0255C" w14:textId="77777777" w:rsidTr="00972FED">
        <w:trPr>
          <w:cantSplit/>
          <w:jc w:val="center"/>
        </w:trPr>
        <w:tc>
          <w:tcPr>
            <w:tcW w:w="2406" w:type="dxa"/>
            <w:tcBorders>
              <w:top w:val="nil"/>
              <w:bottom w:val="nil"/>
            </w:tcBorders>
            <w:shd w:val="clear" w:color="auto" w:fill="auto"/>
          </w:tcPr>
          <w:p w14:paraId="5E13A7DB"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31B65D5" w14:textId="77777777" w:rsidR="00972FED" w:rsidRPr="006F0B54" w:rsidRDefault="00972FED" w:rsidP="00972FED">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686" w:type="dxa"/>
          </w:tcPr>
          <w:p w14:paraId="55D7E66F" w14:textId="77777777" w:rsidR="00972FED" w:rsidRPr="006F0B54" w:rsidRDefault="00972FED" w:rsidP="00972FED">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972FED" w:rsidRPr="006F0B54" w14:paraId="215914ED" w14:textId="77777777" w:rsidTr="00972FED">
        <w:trPr>
          <w:cantSplit/>
          <w:jc w:val="center"/>
        </w:trPr>
        <w:tc>
          <w:tcPr>
            <w:tcW w:w="2406" w:type="dxa"/>
            <w:tcBorders>
              <w:top w:val="nil"/>
              <w:bottom w:val="nil"/>
            </w:tcBorders>
            <w:shd w:val="clear" w:color="auto" w:fill="auto"/>
          </w:tcPr>
          <w:p w14:paraId="3E962FFC"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22BBB02A"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1561F807"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972FED" w:rsidRPr="006F0B54" w:rsidRDefault="00972FED" w:rsidP="00972FED">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972FED" w:rsidRPr="006F0B54" w14:paraId="1782F330" w14:textId="77777777" w:rsidTr="00972FED">
        <w:trPr>
          <w:cantSplit/>
          <w:jc w:val="center"/>
        </w:trPr>
        <w:tc>
          <w:tcPr>
            <w:tcW w:w="2406" w:type="dxa"/>
            <w:tcBorders>
              <w:top w:val="nil"/>
              <w:bottom w:val="nil"/>
            </w:tcBorders>
            <w:shd w:val="clear" w:color="auto" w:fill="auto"/>
          </w:tcPr>
          <w:p w14:paraId="71849E6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07BE2BF1" w14:textId="77777777" w:rsidR="00972FED" w:rsidRPr="006F0B54" w:rsidRDefault="00972FED" w:rsidP="00972FED">
            <w:pPr>
              <w:pStyle w:val="TAC"/>
              <w:rPr>
                <w:rFonts w:eastAsia="‚c‚e‚o“Á‘¾ƒSƒVƒbƒN‘Ì"/>
                <w:lang w:eastAsia="ja-JP"/>
              </w:rPr>
            </w:pPr>
          </w:p>
        </w:tc>
        <w:tc>
          <w:tcPr>
            <w:tcW w:w="2268" w:type="dxa"/>
            <w:tcBorders>
              <w:bottom w:val="single" w:sz="4" w:space="0" w:color="auto"/>
            </w:tcBorders>
          </w:tcPr>
          <w:p w14:paraId="25A87187"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972FED" w:rsidRPr="006F0B54" w:rsidRDefault="00972FED" w:rsidP="00972FED">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972FED"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972FED" w:rsidRPr="006F0B54" w:rsidRDefault="00972FED" w:rsidP="00972FED">
            <w:pPr>
              <w:pStyle w:val="TAC"/>
              <w:rPr>
                <w:rFonts w:eastAsia="‚c‚e‚o“Á‘¾ƒSƒVƒbƒN‘Ì"/>
                <w:lang w:eastAsia="ja-JP"/>
              </w:rPr>
            </w:pPr>
          </w:p>
        </w:tc>
        <w:tc>
          <w:tcPr>
            <w:tcW w:w="2268" w:type="dxa"/>
          </w:tcPr>
          <w:p w14:paraId="0050099E"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198DAC05" w14:textId="77777777" w:rsidR="00972FED" w:rsidRPr="006F0B54" w:rsidRDefault="00972FED" w:rsidP="00972FED">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972FED" w:rsidRPr="006F0B54" w14:paraId="218696BC" w14:textId="77777777" w:rsidTr="00972FED">
        <w:trPr>
          <w:cantSplit/>
          <w:jc w:val="center"/>
        </w:trPr>
        <w:tc>
          <w:tcPr>
            <w:tcW w:w="2406" w:type="dxa"/>
            <w:tcBorders>
              <w:bottom w:val="nil"/>
            </w:tcBorders>
            <w:shd w:val="clear" w:color="auto" w:fill="auto"/>
          </w:tcPr>
          <w:p w14:paraId="6E302326" w14:textId="77777777" w:rsidR="00972FED" w:rsidRPr="006F0B54" w:rsidRDefault="00972FED" w:rsidP="00972FED">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tcBorders>
              <w:bottom w:val="nil"/>
            </w:tcBorders>
            <w:shd w:val="clear" w:color="auto" w:fill="auto"/>
          </w:tcPr>
          <w:p w14:paraId="47C158D3"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972FED" w:rsidRPr="006F0B54" w:rsidRDefault="00972FED" w:rsidP="00972FED">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1A2B0A4" w14:textId="77777777" w:rsidR="00972FED" w:rsidRPr="006F0B54" w:rsidDel="00E958CF" w:rsidRDefault="00972FED" w:rsidP="00972FED">
            <w:pPr>
              <w:pStyle w:val="TAN"/>
            </w:pPr>
            <w:r w:rsidRPr="006F0B54">
              <w:rPr>
                <w:lang w:eastAsia="zh-CN"/>
              </w:rPr>
              <w:t>NOTE 3:</w:t>
            </w:r>
            <w:r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120" type="#_x0000_t75" style="width:6in;height:28.8pt" o:ole="" fillcolor="window">
            <v:imagedata r:id="rId97" o:title=""/>
          </v:shape>
          <o:OLEObject Type="Embed" ProgID="Word.Picture.8" ShapeID="_x0000_i1120" DrawAspect="Content" ObjectID="_1679392803" r:id="rId98"/>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3217" w:name="_Toc21101419"/>
      <w:bookmarkStart w:id="3218" w:name="_Toc29810458"/>
      <w:bookmarkStart w:id="3219" w:name="_Toc37273735"/>
      <w:bookmarkStart w:id="3220" w:name="_Toc45885053"/>
      <w:bookmarkStart w:id="3221" w:name="_Toc53182986"/>
      <w:bookmarkStart w:id="3222" w:name="_Toc58865380"/>
      <w:bookmarkStart w:id="3223" w:name="_Toc58866962"/>
      <w:bookmarkStart w:id="3224" w:name="_Toc66717995"/>
      <w:r w:rsidRPr="006F0B54">
        <w:t>8.3.1.5</w:t>
      </w:r>
      <w:r w:rsidRPr="006F0B54">
        <w:tab/>
        <w:t>Test Requirement</w:t>
      </w:r>
      <w:bookmarkEnd w:id="3217"/>
      <w:bookmarkEnd w:id="3218"/>
      <w:bookmarkEnd w:id="3219"/>
      <w:bookmarkEnd w:id="3220"/>
      <w:bookmarkEnd w:id="3221"/>
      <w:bookmarkEnd w:id="3222"/>
      <w:bookmarkEnd w:id="3223"/>
      <w:bookmarkEnd w:id="3224"/>
    </w:p>
    <w:p w14:paraId="71B5861A" w14:textId="77777777" w:rsidR="00972FED" w:rsidRPr="006F0B54" w:rsidRDefault="00972FED" w:rsidP="00972FED">
      <w:pPr>
        <w:pStyle w:val="Heading5"/>
        <w:rPr>
          <w:i/>
          <w:iCs/>
          <w:lang w:eastAsia="zh-CN"/>
        </w:rPr>
      </w:pPr>
      <w:bookmarkStart w:id="3225" w:name="_Toc21101420"/>
      <w:bookmarkStart w:id="3226" w:name="_Toc29810459"/>
      <w:bookmarkStart w:id="3227" w:name="_Toc37273736"/>
      <w:bookmarkStart w:id="3228" w:name="_Toc45885054"/>
      <w:bookmarkStart w:id="3229" w:name="_Toc53182987"/>
      <w:bookmarkStart w:id="3230" w:name="_Toc58865381"/>
      <w:bookmarkStart w:id="3231" w:name="_Toc58866963"/>
      <w:bookmarkStart w:id="3232" w:name="_Toc66717996"/>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3225"/>
      <w:bookmarkEnd w:id="3226"/>
      <w:bookmarkEnd w:id="3227"/>
      <w:bookmarkEnd w:id="3228"/>
      <w:bookmarkEnd w:id="3229"/>
      <w:bookmarkEnd w:id="3230"/>
      <w:bookmarkEnd w:id="3231"/>
      <w:bookmarkEnd w:id="3232"/>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3233" w:name="_Toc21101421"/>
      <w:bookmarkStart w:id="3234" w:name="_Toc29810460"/>
      <w:bookmarkStart w:id="3235" w:name="_Toc37273737"/>
      <w:bookmarkStart w:id="3236" w:name="_Toc45885055"/>
      <w:bookmarkStart w:id="3237" w:name="_Toc53182988"/>
      <w:bookmarkStart w:id="3238" w:name="_Toc58865382"/>
      <w:bookmarkStart w:id="3239" w:name="_Toc58866964"/>
      <w:bookmarkStart w:id="3240" w:name="_Toc66717997"/>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3233"/>
      <w:bookmarkEnd w:id="3234"/>
      <w:bookmarkEnd w:id="3235"/>
      <w:bookmarkEnd w:id="3236"/>
      <w:bookmarkEnd w:id="3237"/>
      <w:bookmarkEnd w:id="3238"/>
      <w:bookmarkEnd w:id="3239"/>
      <w:bookmarkEnd w:id="3240"/>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3241" w:name="_Toc21101422"/>
      <w:bookmarkStart w:id="3242" w:name="_Toc29810461"/>
      <w:bookmarkStart w:id="3243" w:name="_Toc37273738"/>
      <w:bookmarkStart w:id="3244" w:name="_Toc45885056"/>
      <w:bookmarkStart w:id="3245" w:name="_Toc53182989"/>
      <w:bookmarkStart w:id="3246" w:name="_Toc58865383"/>
      <w:bookmarkStart w:id="3247" w:name="_Toc58866965"/>
      <w:bookmarkStart w:id="3248" w:name="_Toc66717998"/>
      <w:r w:rsidRPr="006F0B54">
        <w:rPr>
          <w:lang w:val="en-US"/>
        </w:rPr>
        <w:t>8.3.2</w:t>
      </w:r>
      <w:r w:rsidRPr="006F0B54">
        <w:tab/>
      </w:r>
      <w:r w:rsidRPr="006F0B54">
        <w:rPr>
          <w:lang w:val="en-US"/>
        </w:rPr>
        <w:t>Performance requirements for PUCCH format 1</w:t>
      </w:r>
      <w:bookmarkEnd w:id="3241"/>
      <w:bookmarkEnd w:id="3242"/>
      <w:bookmarkEnd w:id="3243"/>
      <w:bookmarkEnd w:id="3244"/>
      <w:bookmarkEnd w:id="3245"/>
      <w:bookmarkEnd w:id="3246"/>
      <w:bookmarkEnd w:id="3247"/>
      <w:bookmarkEnd w:id="3248"/>
    </w:p>
    <w:p w14:paraId="4C521D7A" w14:textId="77777777" w:rsidR="00972FED" w:rsidRPr="006F0B54" w:rsidRDefault="00972FED" w:rsidP="00972FED">
      <w:pPr>
        <w:pStyle w:val="Heading4"/>
        <w:rPr>
          <w:lang w:val="en-US"/>
        </w:rPr>
      </w:pPr>
      <w:bookmarkStart w:id="3249" w:name="_Toc21101423"/>
      <w:bookmarkStart w:id="3250" w:name="_Toc29810462"/>
      <w:bookmarkStart w:id="3251" w:name="_Toc37273739"/>
      <w:bookmarkStart w:id="3252" w:name="_Toc45885057"/>
      <w:bookmarkStart w:id="3253" w:name="_Toc53182990"/>
      <w:bookmarkStart w:id="3254" w:name="_Toc58865384"/>
      <w:bookmarkStart w:id="3255" w:name="_Toc58866966"/>
      <w:bookmarkStart w:id="3256" w:name="_Toc66717999"/>
      <w:r w:rsidRPr="006F0B54">
        <w:rPr>
          <w:lang w:val="en-US"/>
        </w:rPr>
        <w:t>8.3.2.1</w:t>
      </w:r>
      <w:r w:rsidRPr="006F0B54">
        <w:rPr>
          <w:lang w:val="en-US"/>
        </w:rPr>
        <w:tab/>
        <w:t>NACK to ACK detection</w:t>
      </w:r>
      <w:bookmarkEnd w:id="3249"/>
      <w:bookmarkEnd w:id="3250"/>
      <w:bookmarkEnd w:id="3251"/>
      <w:bookmarkEnd w:id="3252"/>
      <w:bookmarkEnd w:id="3253"/>
      <w:bookmarkEnd w:id="3254"/>
      <w:bookmarkEnd w:id="3255"/>
      <w:bookmarkEnd w:id="3256"/>
    </w:p>
    <w:p w14:paraId="0541AB17" w14:textId="77777777" w:rsidR="00972FED" w:rsidRPr="006F0B54" w:rsidRDefault="00972FED" w:rsidP="00972FED">
      <w:pPr>
        <w:pStyle w:val="Heading5"/>
        <w:rPr>
          <w:lang w:val="en-US"/>
        </w:rPr>
      </w:pPr>
      <w:bookmarkStart w:id="3257" w:name="_Toc21101424"/>
      <w:bookmarkStart w:id="3258" w:name="_Toc29810463"/>
      <w:bookmarkStart w:id="3259" w:name="_Toc37273740"/>
      <w:bookmarkStart w:id="3260" w:name="_Toc45885058"/>
      <w:bookmarkStart w:id="3261" w:name="_Toc53182991"/>
      <w:bookmarkStart w:id="3262" w:name="_Toc58865385"/>
      <w:bookmarkStart w:id="3263" w:name="_Toc58866967"/>
      <w:bookmarkStart w:id="3264" w:name="_Toc66718000"/>
      <w:r w:rsidRPr="006F0B54">
        <w:rPr>
          <w:lang w:val="en-US"/>
        </w:rPr>
        <w:t>8.3.2.1.1</w:t>
      </w:r>
      <w:r w:rsidRPr="006F0B54">
        <w:rPr>
          <w:lang w:val="en-US"/>
        </w:rPr>
        <w:tab/>
        <w:t>Definition and applicability</w:t>
      </w:r>
      <w:bookmarkEnd w:id="3257"/>
      <w:bookmarkEnd w:id="3258"/>
      <w:bookmarkEnd w:id="3259"/>
      <w:bookmarkEnd w:id="3260"/>
      <w:bookmarkEnd w:id="3261"/>
      <w:bookmarkEnd w:id="3262"/>
      <w:bookmarkEnd w:id="3263"/>
      <w:bookmarkEnd w:id="3264"/>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3265" w:name="_Toc21101425"/>
      <w:bookmarkStart w:id="3266" w:name="_Toc29810464"/>
      <w:bookmarkStart w:id="3267" w:name="_Toc37273741"/>
      <w:bookmarkStart w:id="3268" w:name="_Toc45885059"/>
      <w:bookmarkStart w:id="3269" w:name="_Toc53182992"/>
      <w:bookmarkStart w:id="3270" w:name="_Toc58865386"/>
      <w:bookmarkStart w:id="3271" w:name="_Toc58866968"/>
      <w:bookmarkStart w:id="3272" w:name="_Toc66718001"/>
      <w:r w:rsidRPr="006F0B54">
        <w:rPr>
          <w:lang w:val="en-US"/>
        </w:rPr>
        <w:t>8.3.2.1.2</w:t>
      </w:r>
      <w:r w:rsidRPr="006F0B54">
        <w:rPr>
          <w:lang w:val="en-US"/>
        </w:rPr>
        <w:tab/>
        <w:t>Minimum Requirement</w:t>
      </w:r>
      <w:bookmarkEnd w:id="3265"/>
      <w:bookmarkEnd w:id="3266"/>
      <w:bookmarkEnd w:id="3267"/>
      <w:bookmarkEnd w:id="3268"/>
      <w:bookmarkEnd w:id="3269"/>
      <w:bookmarkEnd w:id="3270"/>
      <w:bookmarkEnd w:id="3271"/>
      <w:bookmarkEnd w:id="3272"/>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3273" w:name="_Toc21101426"/>
      <w:bookmarkStart w:id="3274" w:name="_Toc29810465"/>
      <w:bookmarkStart w:id="3275" w:name="_Toc37273742"/>
      <w:bookmarkStart w:id="3276" w:name="_Toc45885060"/>
      <w:bookmarkStart w:id="3277" w:name="_Toc53182993"/>
      <w:bookmarkStart w:id="3278" w:name="_Toc58865387"/>
      <w:bookmarkStart w:id="3279" w:name="_Toc58866969"/>
      <w:bookmarkStart w:id="3280" w:name="_Toc66718002"/>
      <w:r w:rsidRPr="006F0B54">
        <w:rPr>
          <w:lang w:val="en-US"/>
        </w:rPr>
        <w:t>8.3.2.1.3</w:t>
      </w:r>
      <w:r w:rsidRPr="006F0B54">
        <w:rPr>
          <w:lang w:val="en-US"/>
        </w:rPr>
        <w:tab/>
        <w:t>Test purpose</w:t>
      </w:r>
      <w:bookmarkEnd w:id="3273"/>
      <w:bookmarkEnd w:id="3274"/>
      <w:bookmarkEnd w:id="3275"/>
      <w:bookmarkEnd w:id="3276"/>
      <w:bookmarkEnd w:id="3277"/>
      <w:bookmarkEnd w:id="3278"/>
      <w:bookmarkEnd w:id="3279"/>
      <w:bookmarkEnd w:id="328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3281" w:name="_Toc21101427"/>
      <w:bookmarkStart w:id="3282" w:name="_Toc29810466"/>
      <w:bookmarkStart w:id="3283" w:name="_Toc37273743"/>
      <w:bookmarkStart w:id="3284" w:name="_Toc45885061"/>
      <w:bookmarkStart w:id="3285" w:name="_Toc53182994"/>
      <w:bookmarkStart w:id="3286" w:name="_Toc58865388"/>
      <w:bookmarkStart w:id="3287" w:name="_Toc58866970"/>
      <w:bookmarkStart w:id="3288" w:name="_Toc66718003"/>
      <w:r w:rsidRPr="006F0B54">
        <w:rPr>
          <w:lang w:val="en-US"/>
        </w:rPr>
        <w:t>8.3.2.1.4</w:t>
      </w:r>
      <w:r w:rsidRPr="006F0B54">
        <w:rPr>
          <w:lang w:val="en-US"/>
        </w:rPr>
        <w:tab/>
        <w:t>Method of test</w:t>
      </w:r>
      <w:bookmarkEnd w:id="3281"/>
      <w:bookmarkEnd w:id="3282"/>
      <w:bookmarkEnd w:id="3283"/>
      <w:bookmarkEnd w:id="3284"/>
      <w:bookmarkEnd w:id="3285"/>
      <w:bookmarkEnd w:id="3286"/>
      <w:bookmarkEnd w:id="3287"/>
      <w:bookmarkEnd w:id="3288"/>
    </w:p>
    <w:p w14:paraId="14B99B0D" w14:textId="77777777" w:rsidR="00972FED" w:rsidRPr="006F0B54" w:rsidRDefault="00972FED" w:rsidP="00972FED">
      <w:pPr>
        <w:pStyle w:val="H6"/>
        <w:rPr>
          <w:lang w:val="en-US"/>
        </w:rPr>
      </w:pPr>
      <w:bookmarkStart w:id="3289" w:name="_Toc21101428"/>
      <w:bookmarkStart w:id="3290" w:name="_Toc29810467"/>
      <w:bookmarkStart w:id="3291" w:name="_Toc37273744"/>
      <w:bookmarkStart w:id="3292" w:name="_Toc45885062"/>
      <w:r w:rsidRPr="006F0B54">
        <w:rPr>
          <w:lang w:val="en-US"/>
        </w:rPr>
        <w:t>8.3.2.1.4.1</w:t>
      </w:r>
      <w:r w:rsidRPr="006F0B54">
        <w:rPr>
          <w:lang w:val="en-US"/>
        </w:rPr>
        <w:tab/>
        <w:t>Initial Conditions</w:t>
      </w:r>
      <w:bookmarkEnd w:id="3289"/>
      <w:bookmarkEnd w:id="3290"/>
      <w:bookmarkEnd w:id="3291"/>
      <w:bookmarkEnd w:id="3292"/>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3293"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3294" w:name="_Toc29810468"/>
      <w:bookmarkStart w:id="3295" w:name="_Toc37273745"/>
      <w:bookmarkStart w:id="3296" w:name="_Toc45885063"/>
      <w:r w:rsidRPr="006F0B54">
        <w:rPr>
          <w:lang w:val="en-US"/>
        </w:rPr>
        <w:t>8.3.2.1.4.2</w:t>
      </w:r>
      <w:r w:rsidRPr="006F0B54">
        <w:rPr>
          <w:lang w:val="en-US"/>
        </w:rPr>
        <w:tab/>
        <w:t>Procedure</w:t>
      </w:r>
      <w:bookmarkEnd w:id="3293"/>
      <w:bookmarkEnd w:id="3294"/>
      <w:bookmarkEnd w:id="3295"/>
      <w:bookmarkEnd w:id="3296"/>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972FED" w:rsidRPr="006F0B54" w14:paraId="15944F56" w14:textId="77777777" w:rsidTr="00972FED">
        <w:trPr>
          <w:cantSplit/>
          <w:jc w:val="center"/>
        </w:trPr>
        <w:tc>
          <w:tcPr>
            <w:tcW w:w="1555" w:type="dxa"/>
            <w:tcBorders>
              <w:bottom w:val="nil"/>
            </w:tcBorders>
            <w:shd w:val="clear" w:color="auto" w:fill="auto"/>
          </w:tcPr>
          <w:p w14:paraId="0BA8FB11"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6CB463C9"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7777777" w:rsidR="00972FED" w:rsidRPr="007151EF" w:rsidRDefault="00972FED" w:rsidP="00972FED">
            <w:pPr>
              <w:spacing w:after="0"/>
            </w:pPr>
            <w:r w:rsidRPr="007151EF">
              <w:t>-83.5 - ΔOTAREFSENS dBm / 4.5MHz</w:t>
            </w:r>
          </w:p>
        </w:tc>
      </w:tr>
      <w:tr w:rsidR="00972FED" w:rsidRPr="006F0B54" w14:paraId="44F3AEB4" w14:textId="77777777" w:rsidTr="00972FED">
        <w:trPr>
          <w:cantSplit/>
          <w:jc w:val="center"/>
        </w:trPr>
        <w:tc>
          <w:tcPr>
            <w:tcW w:w="1555" w:type="dxa"/>
            <w:tcBorders>
              <w:top w:val="nil"/>
              <w:bottom w:val="nil"/>
            </w:tcBorders>
            <w:shd w:val="clear" w:color="auto" w:fill="auto"/>
          </w:tcPr>
          <w:p w14:paraId="75B4436C"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43FC87AD"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77777777" w:rsidR="00972FED" w:rsidRPr="007151EF" w:rsidRDefault="00972FED" w:rsidP="00972FED">
            <w:pPr>
              <w:spacing w:after="0"/>
            </w:pPr>
            <w:r w:rsidRPr="007151EF">
              <w:t>-80.3 – ΔOTAREFSENS dBm / 9.36MHz</w:t>
            </w:r>
          </w:p>
        </w:tc>
      </w:tr>
      <w:tr w:rsidR="00972FED" w:rsidRPr="006F0B54" w14:paraId="71D3D56E" w14:textId="77777777" w:rsidTr="00972FED">
        <w:trPr>
          <w:cantSplit/>
          <w:jc w:val="center"/>
        </w:trPr>
        <w:tc>
          <w:tcPr>
            <w:tcW w:w="1555" w:type="dxa"/>
            <w:tcBorders>
              <w:top w:val="nil"/>
              <w:bottom w:val="nil"/>
            </w:tcBorders>
            <w:shd w:val="clear" w:color="auto" w:fill="auto"/>
          </w:tcPr>
          <w:p w14:paraId="5382009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6821C9C5"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77777777" w:rsidR="00972FED" w:rsidRPr="007151EF" w:rsidRDefault="00972FED" w:rsidP="00972FED">
            <w:pPr>
              <w:spacing w:after="0"/>
            </w:pPr>
            <w:r w:rsidRPr="007151EF">
              <w:t>-77.2 - ΔOTAREFSENS dBm / 19.08MHz</w:t>
            </w:r>
          </w:p>
        </w:tc>
      </w:tr>
      <w:tr w:rsidR="00972FED" w:rsidRPr="006F0B54" w14:paraId="06706268" w14:textId="77777777" w:rsidTr="00972FED">
        <w:trPr>
          <w:cantSplit/>
          <w:jc w:val="center"/>
        </w:trPr>
        <w:tc>
          <w:tcPr>
            <w:tcW w:w="1555" w:type="dxa"/>
            <w:tcBorders>
              <w:top w:val="nil"/>
              <w:bottom w:val="nil"/>
            </w:tcBorders>
            <w:shd w:val="clear" w:color="auto" w:fill="auto"/>
          </w:tcPr>
          <w:p w14:paraId="66AFC662"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005A8D5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77777777" w:rsidR="00972FED" w:rsidRPr="007151EF" w:rsidRDefault="00972FED" w:rsidP="00972FED">
            <w:pPr>
              <w:spacing w:after="0"/>
            </w:pPr>
            <w:r w:rsidRPr="007151EF">
              <w:t>-80.6 - ΔOTAREFSENS dBm / 8.64MHz</w:t>
            </w:r>
          </w:p>
        </w:tc>
      </w:tr>
      <w:tr w:rsidR="00972FED" w:rsidRPr="006F0B54" w14:paraId="798D66E3" w14:textId="77777777" w:rsidTr="00972FED">
        <w:trPr>
          <w:cantSplit/>
          <w:jc w:val="center"/>
        </w:trPr>
        <w:tc>
          <w:tcPr>
            <w:tcW w:w="1555" w:type="dxa"/>
            <w:tcBorders>
              <w:top w:val="nil"/>
              <w:bottom w:val="nil"/>
            </w:tcBorders>
            <w:shd w:val="clear" w:color="auto" w:fill="auto"/>
          </w:tcPr>
          <w:p w14:paraId="207BD7DF"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4A15574D"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2FC2F2A3"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7777777" w:rsidR="00972FED" w:rsidRPr="007151EF" w:rsidRDefault="00972FED" w:rsidP="00972FED">
            <w:pPr>
              <w:spacing w:after="0"/>
            </w:pPr>
            <w:r w:rsidRPr="007151EF">
              <w:t>-77.4 - ΔOTAREFSENS dBm / 18.36MHz</w:t>
            </w:r>
          </w:p>
        </w:tc>
      </w:tr>
      <w:tr w:rsidR="00972FED" w:rsidRPr="006F0B54" w14:paraId="01A8608C" w14:textId="77777777" w:rsidTr="00972FED">
        <w:trPr>
          <w:cantSplit/>
          <w:jc w:val="center"/>
        </w:trPr>
        <w:tc>
          <w:tcPr>
            <w:tcW w:w="1555" w:type="dxa"/>
            <w:tcBorders>
              <w:top w:val="nil"/>
              <w:bottom w:val="nil"/>
            </w:tcBorders>
            <w:shd w:val="clear" w:color="auto" w:fill="auto"/>
          </w:tcPr>
          <w:p w14:paraId="40B101A9"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1997926"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57C98EF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77777777" w:rsidR="00972FED" w:rsidRPr="007151EF" w:rsidRDefault="00972FED" w:rsidP="00972FED">
            <w:pPr>
              <w:spacing w:after="0"/>
            </w:pPr>
            <w:r w:rsidRPr="007151EF">
              <w:t>-74.2 - ΔOTAREFSENS dBm / 38.16MHz</w:t>
            </w:r>
          </w:p>
        </w:tc>
      </w:tr>
      <w:tr w:rsidR="00972FED"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972FED" w:rsidRPr="006F0B54" w:rsidRDefault="00972FED" w:rsidP="00972FED">
            <w:pPr>
              <w:pStyle w:val="TAC"/>
              <w:rPr>
                <w:rFonts w:eastAsia="‚c‚e‚o“Á‘¾ƒSƒVƒbƒN‘Ì" w:cs="v5.0.0"/>
                <w:lang w:eastAsia="ja-JP"/>
              </w:rPr>
            </w:pPr>
          </w:p>
        </w:tc>
        <w:tc>
          <w:tcPr>
            <w:tcW w:w="1890" w:type="dxa"/>
          </w:tcPr>
          <w:p w14:paraId="76D33063"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1EF44203" w14:textId="77777777" w:rsidR="00972FED" w:rsidRPr="007151EF" w:rsidRDefault="00972FED" w:rsidP="00972FED">
            <w:pPr>
              <w:spacing w:after="0"/>
            </w:pPr>
            <w:r w:rsidRPr="007151EF">
              <w:t>-70.1 - ΔOTAREFSENS dBm / 98.28MHz</w:t>
            </w:r>
          </w:p>
        </w:tc>
      </w:tr>
      <w:tr w:rsidR="00972FED" w:rsidRPr="006F0B54" w14:paraId="583B4B53" w14:textId="77777777" w:rsidTr="00972FED">
        <w:trPr>
          <w:cantSplit/>
          <w:jc w:val="center"/>
        </w:trPr>
        <w:tc>
          <w:tcPr>
            <w:tcW w:w="1555" w:type="dxa"/>
            <w:tcBorders>
              <w:bottom w:val="nil"/>
            </w:tcBorders>
            <w:shd w:val="clear" w:color="auto" w:fill="auto"/>
          </w:tcPr>
          <w:p w14:paraId="443FDEA4" w14:textId="77777777" w:rsidR="00972FED" w:rsidRPr="006F0B54" w:rsidRDefault="00972FED" w:rsidP="00972FED">
            <w:pPr>
              <w:pStyle w:val="TAC"/>
              <w:rPr>
                <w:rFonts w:eastAsia="‚c‚e‚o“Á‘¾ƒSƒVƒbƒN‘Ì" w:cs="v5.0.0"/>
                <w:lang w:eastAsia="ja-JP"/>
              </w:rPr>
            </w:pPr>
            <w:r w:rsidRPr="006F0B54">
              <w:rPr>
                <w:i/>
              </w:rPr>
              <w:t>BS type 2-O</w:t>
            </w:r>
          </w:p>
        </w:tc>
        <w:tc>
          <w:tcPr>
            <w:tcW w:w="1410" w:type="dxa"/>
            <w:tcBorders>
              <w:bottom w:val="nil"/>
            </w:tcBorders>
            <w:shd w:val="clear" w:color="auto" w:fill="auto"/>
          </w:tcPr>
          <w:p w14:paraId="614D0421" w14:textId="77777777" w:rsidR="00972FED" w:rsidRPr="006F0B54" w:rsidRDefault="00972FED" w:rsidP="00972FE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56676930"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972FED">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972FED">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38D9435" w14:textId="77777777" w:rsidR="00972FED" w:rsidRPr="006F0B54" w:rsidRDefault="00972FED" w:rsidP="00972FED">
            <w:pPr>
              <w:pStyle w:val="TAC"/>
              <w:rPr>
                <w:rFonts w:eastAsia="‚c‚e‚o“Á‘¾ƒSƒVƒbƒN‘Ì" w:cs="v5.0.0"/>
                <w:lang w:eastAsia="ja-JP"/>
              </w:rPr>
            </w:pP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7BD9A3D5" w14:textId="77777777" w:rsidR="00972FED" w:rsidRPr="006F0B54" w:rsidRDefault="00972FED" w:rsidP="00972FED">
            <w:pPr>
              <w:pStyle w:val="TAN"/>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3297" w:name="_Toc21101430"/>
      <w:bookmarkStart w:id="3298" w:name="_Toc29810469"/>
      <w:bookmarkStart w:id="3299" w:name="_Toc37273746"/>
      <w:bookmarkStart w:id="3300" w:name="_Toc45885064"/>
      <w:bookmarkStart w:id="3301" w:name="_Toc53182995"/>
      <w:bookmarkStart w:id="3302" w:name="_Toc58865389"/>
      <w:bookmarkStart w:id="3303" w:name="_Toc58866971"/>
      <w:bookmarkStart w:id="3304" w:name="_Toc66718004"/>
      <w:r w:rsidRPr="006F0B54">
        <w:rPr>
          <w:lang w:val="en-US"/>
        </w:rPr>
        <w:t>8.3.2.1.5</w:t>
      </w:r>
      <w:r w:rsidRPr="006F0B54">
        <w:rPr>
          <w:lang w:val="en-US"/>
        </w:rPr>
        <w:tab/>
        <w:t>Test Requirement</w:t>
      </w:r>
      <w:bookmarkEnd w:id="3297"/>
      <w:bookmarkEnd w:id="3298"/>
      <w:bookmarkEnd w:id="3299"/>
      <w:bookmarkEnd w:id="3300"/>
      <w:bookmarkEnd w:id="3301"/>
      <w:bookmarkEnd w:id="3302"/>
      <w:bookmarkEnd w:id="3303"/>
      <w:bookmarkEnd w:id="3304"/>
    </w:p>
    <w:p w14:paraId="108952EA" w14:textId="77777777" w:rsidR="00972FED" w:rsidRPr="006F0B54" w:rsidRDefault="00972FED" w:rsidP="00972FED">
      <w:pPr>
        <w:pStyle w:val="H6"/>
        <w:rPr>
          <w:lang w:val="en-US"/>
        </w:rPr>
      </w:pPr>
      <w:bookmarkStart w:id="3305" w:name="_Toc21101431"/>
      <w:bookmarkStart w:id="3306" w:name="_Toc29810470"/>
      <w:bookmarkStart w:id="3307" w:name="_Toc37273747"/>
      <w:bookmarkStart w:id="3308" w:name="_Toc45885065"/>
      <w:r w:rsidRPr="006F0B54">
        <w:rPr>
          <w:lang w:val="en-US"/>
        </w:rPr>
        <w:t>8.3.2.1.5.1</w:t>
      </w:r>
      <w:r w:rsidRPr="006F0B54">
        <w:rPr>
          <w:lang w:val="en-US"/>
        </w:rPr>
        <w:tab/>
        <w:t xml:space="preserve">Test Requirement for </w:t>
      </w:r>
      <w:r w:rsidRPr="001A1BA4">
        <w:rPr>
          <w:i/>
          <w:iCs/>
        </w:rPr>
        <w:t>BS type 1-O</w:t>
      </w:r>
      <w:bookmarkEnd w:id="3305"/>
      <w:bookmarkEnd w:id="3306"/>
      <w:bookmarkEnd w:id="3307"/>
      <w:bookmarkEnd w:id="3308"/>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3309" w:name="_Toc21101432"/>
      <w:bookmarkStart w:id="3310" w:name="_Toc29810471"/>
      <w:bookmarkStart w:id="3311" w:name="_Toc37273748"/>
      <w:bookmarkStart w:id="3312" w:name="_Toc45885066"/>
      <w:r w:rsidRPr="006F0B54">
        <w:rPr>
          <w:lang w:val="en-US"/>
        </w:rPr>
        <w:t>8.3.2.1.5.2</w:t>
      </w:r>
      <w:r w:rsidRPr="006F0B54">
        <w:rPr>
          <w:lang w:val="en-US"/>
        </w:rPr>
        <w:tab/>
        <w:t>Test Requirement for BS type 2-O</w:t>
      </w:r>
      <w:bookmarkEnd w:id="3309"/>
      <w:bookmarkEnd w:id="3310"/>
      <w:bookmarkEnd w:id="3311"/>
      <w:bookmarkEnd w:id="3312"/>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3313" w:name="_Toc21101433"/>
      <w:bookmarkStart w:id="3314" w:name="_Toc29810472"/>
      <w:bookmarkStart w:id="3315" w:name="_Toc37273749"/>
      <w:bookmarkStart w:id="3316" w:name="_Toc45885067"/>
      <w:bookmarkStart w:id="3317" w:name="_Toc53182996"/>
      <w:bookmarkStart w:id="3318" w:name="_Toc58865390"/>
      <w:bookmarkStart w:id="3319" w:name="_Toc58866972"/>
      <w:bookmarkStart w:id="3320" w:name="_Toc66718005"/>
      <w:r w:rsidRPr="006F0B54">
        <w:rPr>
          <w:lang w:val="en-US"/>
        </w:rPr>
        <w:t>8.3.2.2</w:t>
      </w:r>
      <w:r w:rsidRPr="006F0B54">
        <w:rPr>
          <w:lang w:val="en-US"/>
        </w:rPr>
        <w:tab/>
        <w:t>ACK missed detection</w:t>
      </w:r>
      <w:bookmarkEnd w:id="3313"/>
      <w:bookmarkEnd w:id="3314"/>
      <w:bookmarkEnd w:id="3315"/>
      <w:bookmarkEnd w:id="3316"/>
      <w:bookmarkEnd w:id="3317"/>
      <w:bookmarkEnd w:id="3318"/>
      <w:bookmarkEnd w:id="3319"/>
      <w:bookmarkEnd w:id="3320"/>
    </w:p>
    <w:p w14:paraId="03FA6054" w14:textId="77777777" w:rsidR="00972FED" w:rsidRPr="006F0B54" w:rsidRDefault="00972FED" w:rsidP="00972FED">
      <w:pPr>
        <w:pStyle w:val="Heading5"/>
        <w:rPr>
          <w:lang w:val="en-US"/>
        </w:rPr>
      </w:pPr>
      <w:bookmarkStart w:id="3321" w:name="_Toc21101434"/>
      <w:bookmarkStart w:id="3322" w:name="_Toc29810473"/>
      <w:bookmarkStart w:id="3323" w:name="_Toc37273750"/>
      <w:bookmarkStart w:id="3324" w:name="_Toc45885068"/>
      <w:bookmarkStart w:id="3325" w:name="_Toc53182997"/>
      <w:bookmarkStart w:id="3326" w:name="_Toc58865391"/>
      <w:bookmarkStart w:id="3327" w:name="_Toc58866973"/>
      <w:bookmarkStart w:id="3328" w:name="_Toc66718006"/>
      <w:r w:rsidRPr="006F0B54">
        <w:rPr>
          <w:lang w:val="en-US"/>
        </w:rPr>
        <w:t>8.3.2.2.1</w:t>
      </w:r>
      <w:r w:rsidRPr="006F0B54">
        <w:rPr>
          <w:lang w:val="en-US"/>
        </w:rPr>
        <w:tab/>
        <w:t>Definition and applicability</w:t>
      </w:r>
      <w:bookmarkEnd w:id="3321"/>
      <w:bookmarkEnd w:id="3322"/>
      <w:bookmarkEnd w:id="3323"/>
      <w:bookmarkEnd w:id="3324"/>
      <w:bookmarkEnd w:id="3325"/>
      <w:bookmarkEnd w:id="3326"/>
      <w:bookmarkEnd w:id="3327"/>
      <w:bookmarkEnd w:id="3328"/>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3329" w:name="_Toc21101435"/>
      <w:bookmarkStart w:id="3330" w:name="_Toc29810474"/>
      <w:bookmarkStart w:id="3331" w:name="_Toc37273751"/>
      <w:bookmarkStart w:id="3332" w:name="_Toc45885069"/>
      <w:bookmarkStart w:id="3333" w:name="_Toc53182998"/>
      <w:bookmarkStart w:id="3334" w:name="_Toc58865392"/>
      <w:bookmarkStart w:id="3335" w:name="_Toc58866974"/>
      <w:bookmarkStart w:id="3336" w:name="_Toc66718007"/>
      <w:r w:rsidRPr="006F0B54">
        <w:rPr>
          <w:lang w:val="en-US"/>
        </w:rPr>
        <w:t>8.3.2.2.2</w:t>
      </w:r>
      <w:r w:rsidRPr="006F0B54">
        <w:rPr>
          <w:lang w:val="en-US"/>
        </w:rPr>
        <w:tab/>
        <w:t>Minimum Requirement</w:t>
      </w:r>
      <w:bookmarkEnd w:id="3329"/>
      <w:bookmarkEnd w:id="3330"/>
      <w:bookmarkEnd w:id="3331"/>
      <w:bookmarkEnd w:id="3332"/>
      <w:bookmarkEnd w:id="3333"/>
      <w:bookmarkEnd w:id="3334"/>
      <w:bookmarkEnd w:id="3335"/>
      <w:bookmarkEnd w:id="3336"/>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3337" w:name="_Toc21101436"/>
      <w:bookmarkStart w:id="3338" w:name="_Toc29810475"/>
      <w:bookmarkStart w:id="3339" w:name="_Toc37273752"/>
      <w:bookmarkStart w:id="3340" w:name="_Toc45885070"/>
      <w:bookmarkStart w:id="3341" w:name="_Toc53182999"/>
      <w:bookmarkStart w:id="3342" w:name="_Toc58865393"/>
      <w:bookmarkStart w:id="3343" w:name="_Toc58866975"/>
      <w:bookmarkStart w:id="3344" w:name="_Toc66718008"/>
      <w:r w:rsidRPr="006F0B54">
        <w:rPr>
          <w:lang w:val="en-US"/>
        </w:rPr>
        <w:t>8.3.2.2.3</w:t>
      </w:r>
      <w:r w:rsidRPr="006F0B54">
        <w:rPr>
          <w:lang w:val="en-US"/>
        </w:rPr>
        <w:tab/>
        <w:t>Test purpose</w:t>
      </w:r>
      <w:bookmarkEnd w:id="3337"/>
      <w:bookmarkEnd w:id="3338"/>
      <w:bookmarkEnd w:id="3339"/>
      <w:bookmarkEnd w:id="3340"/>
      <w:bookmarkEnd w:id="3341"/>
      <w:bookmarkEnd w:id="3342"/>
      <w:bookmarkEnd w:id="3343"/>
      <w:bookmarkEnd w:id="3344"/>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3345" w:name="_Toc21101437"/>
      <w:bookmarkStart w:id="3346" w:name="_Toc29810476"/>
      <w:bookmarkStart w:id="3347" w:name="_Toc37273753"/>
      <w:bookmarkStart w:id="3348" w:name="_Toc45885071"/>
      <w:bookmarkStart w:id="3349" w:name="_Toc53183000"/>
      <w:bookmarkStart w:id="3350" w:name="_Toc58865394"/>
      <w:bookmarkStart w:id="3351" w:name="_Toc58866976"/>
      <w:bookmarkStart w:id="3352" w:name="_Toc66718009"/>
      <w:r w:rsidRPr="006F0B54">
        <w:rPr>
          <w:lang w:val="en-US"/>
        </w:rPr>
        <w:t>8.3.2.2.4</w:t>
      </w:r>
      <w:r w:rsidRPr="006F0B54">
        <w:rPr>
          <w:lang w:val="en-US"/>
        </w:rPr>
        <w:tab/>
        <w:t>Method of test</w:t>
      </w:r>
      <w:bookmarkEnd w:id="3345"/>
      <w:bookmarkEnd w:id="3346"/>
      <w:bookmarkEnd w:id="3347"/>
      <w:bookmarkEnd w:id="3348"/>
      <w:bookmarkEnd w:id="3349"/>
      <w:bookmarkEnd w:id="3350"/>
      <w:bookmarkEnd w:id="3351"/>
      <w:bookmarkEnd w:id="3352"/>
    </w:p>
    <w:p w14:paraId="12D270FE" w14:textId="77777777" w:rsidR="00972FED" w:rsidRPr="006F0B54" w:rsidRDefault="00972FED" w:rsidP="00972FED">
      <w:pPr>
        <w:pStyle w:val="H6"/>
        <w:rPr>
          <w:lang w:val="en-US"/>
        </w:rPr>
      </w:pPr>
      <w:bookmarkStart w:id="3353" w:name="_Toc21101438"/>
      <w:bookmarkStart w:id="3354" w:name="_Toc29810477"/>
      <w:bookmarkStart w:id="3355" w:name="_Toc37273754"/>
      <w:bookmarkStart w:id="3356" w:name="_Toc45885072"/>
      <w:r w:rsidRPr="006F0B54">
        <w:rPr>
          <w:lang w:val="en-US"/>
        </w:rPr>
        <w:t>8.3.2.2.4.1</w:t>
      </w:r>
      <w:r w:rsidRPr="006F0B54">
        <w:rPr>
          <w:lang w:val="en-US"/>
        </w:rPr>
        <w:tab/>
        <w:t>Initial Conditions</w:t>
      </w:r>
      <w:bookmarkEnd w:id="3353"/>
      <w:bookmarkEnd w:id="3354"/>
      <w:bookmarkEnd w:id="3355"/>
      <w:bookmarkEnd w:id="3356"/>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3357" w:name="_Toc21101439"/>
      <w:bookmarkStart w:id="3358" w:name="_Toc29810478"/>
      <w:bookmarkStart w:id="3359" w:name="_Toc37273755"/>
      <w:bookmarkStart w:id="3360" w:name="_Toc45885073"/>
      <w:r w:rsidRPr="006F0B54">
        <w:rPr>
          <w:lang w:val="en-US"/>
        </w:rPr>
        <w:t>8.3.2.2.4.2</w:t>
      </w:r>
      <w:r w:rsidRPr="006F0B54">
        <w:rPr>
          <w:lang w:val="en-US"/>
        </w:rPr>
        <w:tab/>
        <w:t>Procedure</w:t>
      </w:r>
      <w:bookmarkEnd w:id="3357"/>
      <w:bookmarkEnd w:id="3358"/>
      <w:bookmarkEnd w:id="3359"/>
      <w:bookmarkEnd w:id="3360"/>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972FED" w:rsidRPr="006F0B54" w14:paraId="590D06E3" w14:textId="77777777" w:rsidTr="00972FED">
        <w:trPr>
          <w:cantSplit/>
          <w:jc w:val="center"/>
        </w:trPr>
        <w:tc>
          <w:tcPr>
            <w:tcW w:w="1555" w:type="dxa"/>
            <w:tcBorders>
              <w:bottom w:val="nil"/>
            </w:tcBorders>
            <w:shd w:val="clear" w:color="auto" w:fill="auto"/>
          </w:tcPr>
          <w:p w14:paraId="37797D02" w14:textId="77777777" w:rsidR="00972FED" w:rsidRPr="006F0B54" w:rsidRDefault="00972FED" w:rsidP="00972FED">
            <w:pPr>
              <w:pStyle w:val="TAC"/>
              <w:rPr>
                <w:rFonts w:eastAsia="‚c‚e‚o“Á‘¾ƒSƒVƒbƒN‘Ì"/>
                <w:lang w:eastAsia="ja-JP"/>
              </w:rPr>
            </w:pPr>
            <w:r w:rsidRPr="006F0B54">
              <w:rPr>
                <w:i/>
              </w:rPr>
              <w:t>BS type 1-O</w:t>
            </w:r>
          </w:p>
        </w:tc>
        <w:tc>
          <w:tcPr>
            <w:tcW w:w="1680" w:type="dxa"/>
            <w:tcBorders>
              <w:bottom w:val="nil"/>
            </w:tcBorders>
            <w:shd w:val="clear" w:color="auto" w:fill="auto"/>
          </w:tcPr>
          <w:p w14:paraId="4ABD8BAB" w14:textId="77777777" w:rsidR="00972FED" w:rsidRPr="006F0B54" w:rsidRDefault="00972FED" w:rsidP="00972FED">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972FED" w:rsidRPr="006F0B54" w:rsidRDefault="00972FED" w:rsidP="00972FED">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972FED" w:rsidRPr="006F0B54" w:rsidRDefault="00972FED" w:rsidP="00972FED">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972FED" w:rsidRPr="006F0B54" w14:paraId="65F198FF" w14:textId="77777777" w:rsidTr="00972FED">
        <w:trPr>
          <w:cantSplit/>
          <w:jc w:val="center"/>
        </w:trPr>
        <w:tc>
          <w:tcPr>
            <w:tcW w:w="1555" w:type="dxa"/>
            <w:tcBorders>
              <w:top w:val="nil"/>
              <w:bottom w:val="nil"/>
            </w:tcBorders>
            <w:shd w:val="clear" w:color="auto" w:fill="auto"/>
          </w:tcPr>
          <w:p w14:paraId="63CE1BE3"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972FED" w:rsidRPr="006F0B54" w:rsidRDefault="00972FED" w:rsidP="00972FED">
            <w:pPr>
              <w:pStyle w:val="TAC"/>
              <w:rPr>
                <w:rFonts w:cs="v5.0.0"/>
                <w:lang w:eastAsia="zh-CN"/>
              </w:rPr>
            </w:pPr>
          </w:p>
        </w:tc>
        <w:tc>
          <w:tcPr>
            <w:tcW w:w="1800" w:type="dxa"/>
            <w:tcBorders>
              <w:bottom w:val="single" w:sz="4" w:space="0" w:color="auto"/>
            </w:tcBorders>
          </w:tcPr>
          <w:p w14:paraId="1F19D560" w14:textId="77777777" w:rsidR="00972FED" w:rsidRPr="006F0B54" w:rsidRDefault="00972FED" w:rsidP="00972FED">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972FED" w:rsidRPr="006F0B54" w:rsidRDefault="00972FED" w:rsidP="00972FED">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972FED" w:rsidRPr="006F0B54" w14:paraId="00455605" w14:textId="77777777" w:rsidTr="00972FED">
        <w:trPr>
          <w:cantSplit/>
          <w:jc w:val="center"/>
        </w:trPr>
        <w:tc>
          <w:tcPr>
            <w:tcW w:w="1555" w:type="dxa"/>
            <w:tcBorders>
              <w:top w:val="nil"/>
              <w:bottom w:val="nil"/>
            </w:tcBorders>
            <w:shd w:val="clear" w:color="auto" w:fill="auto"/>
          </w:tcPr>
          <w:p w14:paraId="008767A6" w14:textId="77777777" w:rsidR="00972FED" w:rsidRPr="006F0B54" w:rsidRDefault="00972FED" w:rsidP="00972FED">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972FED" w:rsidRPr="006F0B54" w:rsidRDefault="00972FED" w:rsidP="00972FED">
            <w:pPr>
              <w:pStyle w:val="TAC"/>
              <w:rPr>
                <w:rFonts w:cs="v5.0.0"/>
                <w:lang w:eastAsia="zh-CN"/>
              </w:rPr>
            </w:pPr>
          </w:p>
        </w:tc>
        <w:tc>
          <w:tcPr>
            <w:tcW w:w="1800" w:type="dxa"/>
            <w:tcBorders>
              <w:bottom w:val="single" w:sz="4" w:space="0" w:color="auto"/>
            </w:tcBorders>
          </w:tcPr>
          <w:p w14:paraId="4800992E" w14:textId="77777777" w:rsidR="00972FED" w:rsidRPr="006F0B54" w:rsidRDefault="00972FED" w:rsidP="00972FED">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972FED" w:rsidRPr="006F0B54" w:rsidRDefault="00972FED" w:rsidP="00972FED">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972FED" w:rsidRPr="006F0B54" w14:paraId="6F589086" w14:textId="77777777" w:rsidTr="00972FED">
        <w:trPr>
          <w:cantSplit/>
          <w:jc w:val="center"/>
        </w:trPr>
        <w:tc>
          <w:tcPr>
            <w:tcW w:w="1555" w:type="dxa"/>
            <w:tcBorders>
              <w:top w:val="nil"/>
              <w:bottom w:val="nil"/>
            </w:tcBorders>
            <w:shd w:val="clear" w:color="auto" w:fill="auto"/>
          </w:tcPr>
          <w:p w14:paraId="7F01A84C" w14:textId="77777777" w:rsidR="00972FED" w:rsidRPr="006F0B54" w:rsidRDefault="00972FED" w:rsidP="00972FED">
            <w:pPr>
              <w:pStyle w:val="TAC"/>
              <w:rPr>
                <w:rFonts w:eastAsia="‚c‚e‚o“Á‘¾ƒSƒVƒbƒN‘Ì"/>
                <w:lang w:eastAsia="ja-JP"/>
              </w:rPr>
            </w:pPr>
          </w:p>
        </w:tc>
        <w:tc>
          <w:tcPr>
            <w:tcW w:w="1680" w:type="dxa"/>
            <w:tcBorders>
              <w:bottom w:val="nil"/>
            </w:tcBorders>
            <w:shd w:val="clear" w:color="auto" w:fill="auto"/>
          </w:tcPr>
          <w:p w14:paraId="7DA26B6F" w14:textId="77777777" w:rsidR="00972FED" w:rsidRPr="006F0B54" w:rsidRDefault="00972FED" w:rsidP="00972FED">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972FED" w:rsidRPr="006F0B54" w:rsidRDefault="00972FED" w:rsidP="00972FED">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972FED" w:rsidRPr="006F0B54" w:rsidRDefault="00972FED" w:rsidP="00972FED">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972FED" w:rsidRPr="006F0B54" w14:paraId="77CA56D6" w14:textId="77777777" w:rsidTr="00972FED">
        <w:trPr>
          <w:cantSplit/>
          <w:jc w:val="center"/>
        </w:trPr>
        <w:tc>
          <w:tcPr>
            <w:tcW w:w="1555" w:type="dxa"/>
            <w:tcBorders>
              <w:top w:val="nil"/>
              <w:bottom w:val="nil"/>
            </w:tcBorders>
            <w:shd w:val="clear" w:color="auto" w:fill="auto"/>
          </w:tcPr>
          <w:p w14:paraId="33AD5F7D" w14:textId="77777777" w:rsidR="00972FED" w:rsidRPr="006F0B54" w:rsidRDefault="00972FED" w:rsidP="00972FED">
            <w:pPr>
              <w:pStyle w:val="TAC"/>
              <w:rPr>
                <w:rFonts w:eastAsia="‚c‚e‚o“Á‘¾ƒSƒVƒbƒN‘Ì" w:cs="v5.0.0"/>
              </w:rPr>
            </w:pPr>
          </w:p>
        </w:tc>
        <w:tc>
          <w:tcPr>
            <w:tcW w:w="1680" w:type="dxa"/>
            <w:tcBorders>
              <w:top w:val="nil"/>
              <w:bottom w:val="nil"/>
            </w:tcBorders>
            <w:shd w:val="clear" w:color="auto" w:fill="auto"/>
          </w:tcPr>
          <w:p w14:paraId="1D350D2A" w14:textId="77777777" w:rsidR="00972FED" w:rsidRPr="006F0B54" w:rsidRDefault="00972FED" w:rsidP="00972FED">
            <w:pPr>
              <w:pStyle w:val="TAC"/>
              <w:rPr>
                <w:rFonts w:eastAsia="‚c‚e‚o“Á‘¾ƒSƒVƒbƒN‘Ì" w:cs="v5.0.0"/>
              </w:rPr>
            </w:pPr>
          </w:p>
        </w:tc>
        <w:tc>
          <w:tcPr>
            <w:tcW w:w="1800" w:type="dxa"/>
            <w:tcBorders>
              <w:bottom w:val="single" w:sz="4" w:space="0" w:color="auto"/>
            </w:tcBorders>
          </w:tcPr>
          <w:p w14:paraId="1746B411" w14:textId="77777777" w:rsidR="00972FED" w:rsidRPr="006F0B54" w:rsidRDefault="00972FED" w:rsidP="00972FED">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972FED" w:rsidRPr="006F0B54" w:rsidRDefault="00972FED" w:rsidP="00972FED">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972FED" w:rsidRPr="006F0B54" w14:paraId="34BC7ACD" w14:textId="77777777" w:rsidTr="00972FED">
        <w:trPr>
          <w:cantSplit/>
          <w:jc w:val="center"/>
        </w:trPr>
        <w:tc>
          <w:tcPr>
            <w:tcW w:w="1555" w:type="dxa"/>
            <w:tcBorders>
              <w:top w:val="nil"/>
              <w:bottom w:val="nil"/>
            </w:tcBorders>
            <w:shd w:val="clear" w:color="auto" w:fill="auto"/>
          </w:tcPr>
          <w:p w14:paraId="28725857" w14:textId="77777777" w:rsidR="00972FED" w:rsidRPr="006F0B54" w:rsidRDefault="00972FED" w:rsidP="00972FED">
            <w:pPr>
              <w:pStyle w:val="TAC"/>
              <w:rPr>
                <w:rFonts w:eastAsia="‚c‚e‚o“Á‘¾ƒSƒVƒbƒN‘Ì" w:cs="v5.0.0"/>
              </w:rPr>
            </w:pPr>
          </w:p>
        </w:tc>
        <w:tc>
          <w:tcPr>
            <w:tcW w:w="1680" w:type="dxa"/>
            <w:tcBorders>
              <w:top w:val="nil"/>
              <w:bottom w:val="nil"/>
            </w:tcBorders>
            <w:shd w:val="clear" w:color="auto" w:fill="auto"/>
          </w:tcPr>
          <w:p w14:paraId="45B3BA2D" w14:textId="77777777" w:rsidR="00972FED" w:rsidRPr="006F0B54" w:rsidRDefault="00972FED" w:rsidP="00972FED">
            <w:pPr>
              <w:pStyle w:val="TAC"/>
              <w:rPr>
                <w:rFonts w:eastAsia="‚c‚e‚o“Á‘¾ƒSƒVƒbƒN‘Ì" w:cs="v5.0.0"/>
              </w:rPr>
            </w:pPr>
          </w:p>
        </w:tc>
        <w:tc>
          <w:tcPr>
            <w:tcW w:w="1800" w:type="dxa"/>
            <w:tcBorders>
              <w:bottom w:val="single" w:sz="4" w:space="0" w:color="auto"/>
            </w:tcBorders>
          </w:tcPr>
          <w:p w14:paraId="1AFA2F82" w14:textId="77777777" w:rsidR="00972FED" w:rsidRPr="006F0B54" w:rsidRDefault="00972FED" w:rsidP="00972FED">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972FED" w:rsidRPr="006F0B54" w:rsidRDefault="00972FED" w:rsidP="00972FED">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972FED"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972FED" w:rsidRPr="006F0B54" w:rsidRDefault="00972FED" w:rsidP="00972FED">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972FED" w:rsidRPr="006F0B54" w:rsidRDefault="00972FED" w:rsidP="00972FED">
            <w:pPr>
              <w:pStyle w:val="TAC"/>
              <w:rPr>
                <w:rFonts w:eastAsia="‚c‚e‚o“Á‘¾ƒSƒVƒbƒN‘Ì" w:cs="v5.0.0"/>
                <w:lang w:eastAsia="ja-JP"/>
              </w:rPr>
            </w:pPr>
          </w:p>
        </w:tc>
        <w:tc>
          <w:tcPr>
            <w:tcW w:w="1800" w:type="dxa"/>
          </w:tcPr>
          <w:p w14:paraId="7EECD1CC" w14:textId="77777777" w:rsidR="00972FED" w:rsidRPr="006F0B54" w:rsidRDefault="00972FED" w:rsidP="00972FED">
            <w:pPr>
              <w:pStyle w:val="TAC"/>
              <w:rPr>
                <w:rFonts w:cs="v5.0.0"/>
                <w:lang w:eastAsia="zh-CN"/>
              </w:rPr>
            </w:pPr>
            <w:r w:rsidRPr="006F0B54">
              <w:rPr>
                <w:rFonts w:cs="v5.0.0"/>
                <w:lang w:eastAsia="zh-CN"/>
              </w:rPr>
              <w:t>100</w:t>
            </w:r>
          </w:p>
        </w:tc>
        <w:tc>
          <w:tcPr>
            <w:tcW w:w="3600" w:type="dxa"/>
          </w:tcPr>
          <w:p w14:paraId="5E3971E6" w14:textId="77777777" w:rsidR="00972FED" w:rsidRPr="006F0B54" w:rsidRDefault="00972FED" w:rsidP="00972FED">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972FED" w:rsidRPr="006F0B54" w14:paraId="06F79A99" w14:textId="77777777" w:rsidTr="00972FED">
        <w:trPr>
          <w:cantSplit/>
          <w:jc w:val="center"/>
        </w:trPr>
        <w:tc>
          <w:tcPr>
            <w:tcW w:w="1555" w:type="dxa"/>
            <w:tcBorders>
              <w:bottom w:val="nil"/>
            </w:tcBorders>
            <w:shd w:val="clear" w:color="auto" w:fill="auto"/>
          </w:tcPr>
          <w:p w14:paraId="38E0E06D" w14:textId="77777777" w:rsidR="00972FED" w:rsidRPr="006F0B54" w:rsidRDefault="00972FED" w:rsidP="00972FED">
            <w:pPr>
              <w:pStyle w:val="TAC"/>
              <w:rPr>
                <w:rFonts w:eastAsia="‚c‚e‚o“Á‘¾ƒSƒVƒbƒN‘Ì" w:cs="v5.0.0"/>
                <w:lang w:eastAsia="ja-JP"/>
              </w:rPr>
            </w:pPr>
            <w:r w:rsidRPr="006F0B54">
              <w:rPr>
                <w:i/>
              </w:rPr>
              <w:t>BS type 2-O</w:t>
            </w:r>
          </w:p>
        </w:tc>
        <w:tc>
          <w:tcPr>
            <w:tcW w:w="1680" w:type="dxa"/>
            <w:tcBorders>
              <w:bottom w:val="nil"/>
            </w:tcBorders>
            <w:shd w:val="clear" w:color="auto" w:fill="auto"/>
          </w:tcPr>
          <w:p w14:paraId="260E8A32" w14:textId="77777777" w:rsidR="00972FED" w:rsidRPr="006F0B54" w:rsidRDefault="00972FED" w:rsidP="00972FE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972FED" w:rsidRPr="006F0B54" w:rsidRDefault="00972FED" w:rsidP="00972FED">
            <w:pPr>
              <w:pStyle w:val="TAC"/>
              <w:rPr>
                <w:rFonts w:cs="v5.0.0"/>
                <w:lang w:eastAsia="zh-CN"/>
              </w:rPr>
            </w:pPr>
            <w:r w:rsidRPr="006F0B54">
              <w:rPr>
                <w:rFonts w:cs="v5.0.0" w:hint="eastAsia"/>
                <w:lang w:eastAsia="zh-CN"/>
              </w:rPr>
              <w:t>50</w:t>
            </w:r>
          </w:p>
        </w:tc>
        <w:tc>
          <w:tcPr>
            <w:tcW w:w="3600" w:type="dxa"/>
          </w:tcPr>
          <w:p w14:paraId="0477E778" w14:textId="77777777" w:rsidR="00972FED" w:rsidRPr="006F0B54" w:rsidRDefault="00972FED" w:rsidP="00972FED">
            <w:pPr>
              <w:pStyle w:val="TAC"/>
              <w:jc w:val="left"/>
              <w:rPr>
                <w:rFonts w:cs="v5.0.0"/>
                <w:lang w:eastAsia="zh-CN"/>
              </w:rPr>
            </w:pPr>
            <w:r w:rsidRPr="006F0B54">
              <w:rPr>
                <w:rFonts w:cs="v5.0.0" w:hint="eastAsia"/>
                <w:lang w:eastAsia="zh-CN"/>
              </w:rPr>
              <w:t>TBD</w:t>
            </w:r>
          </w:p>
        </w:tc>
      </w:tr>
      <w:tr w:rsidR="00972FED" w:rsidRPr="006F0B54" w14:paraId="6AC583E2" w14:textId="77777777" w:rsidTr="00972FED">
        <w:trPr>
          <w:cantSplit/>
          <w:jc w:val="center"/>
        </w:trPr>
        <w:tc>
          <w:tcPr>
            <w:tcW w:w="1555" w:type="dxa"/>
            <w:tcBorders>
              <w:top w:val="nil"/>
              <w:bottom w:val="nil"/>
            </w:tcBorders>
            <w:shd w:val="clear" w:color="auto" w:fill="auto"/>
          </w:tcPr>
          <w:p w14:paraId="63F2954E"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6C56B43D" w14:textId="77777777" w:rsidR="00972FED" w:rsidRPr="006F0B54" w:rsidRDefault="00972FED" w:rsidP="00972FED">
            <w:pPr>
              <w:pStyle w:val="TAC"/>
              <w:rPr>
                <w:rFonts w:eastAsia="‚c‚e‚o“Á‘¾ƒSƒVƒbƒN‘Ì" w:cs="v5.0.0"/>
                <w:lang w:eastAsia="ja-JP"/>
              </w:rPr>
            </w:pPr>
          </w:p>
        </w:tc>
        <w:tc>
          <w:tcPr>
            <w:tcW w:w="1800" w:type="dxa"/>
          </w:tcPr>
          <w:p w14:paraId="554D7F5F" w14:textId="77777777" w:rsidR="00972FED" w:rsidRPr="006F0B54" w:rsidRDefault="00972FED" w:rsidP="00972FED">
            <w:pPr>
              <w:pStyle w:val="TAC"/>
              <w:rPr>
                <w:rFonts w:cs="v5.0.0"/>
                <w:lang w:eastAsia="zh-CN"/>
              </w:rPr>
            </w:pPr>
            <w:r w:rsidRPr="006F0B54">
              <w:rPr>
                <w:rFonts w:cs="v5.0.0" w:hint="eastAsia"/>
                <w:lang w:eastAsia="zh-CN"/>
              </w:rPr>
              <w:t>100</w:t>
            </w:r>
          </w:p>
        </w:tc>
        <w:tc>
          <w:tcPr>
            <w:tcW w:w="3600" w:type="dxa"/>
          </w:tcPr>
          <w:p w14:paraId="191C390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28E9119F" w14:textId="77777777" w:rsidTr="00972FED">
        <w:trPr>
          <w:cantSplit/>
          <w:jc w:val="center"/>
        </w:trPr>
        <w:tc>
          <w:tcPr>
            <w:tcW w:w="1555" w:type="dxa"/>
            <w:tcBorders>
              <w:top w:val="nil"/>
              <w:bottom w:val="nil"/>
            </w:tcBorders>
            <w:shd w:val="clear" w:color="auto" w:fill="auto"/>
          </w:tcPr>
          <w:p w14:paraId="36615EFA"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5085699F" w14:textId="77777777" w:rsidR="00972FED" w:rsidRPr="006F0B54" w:rsidRDefault="00972FED" w:rsidP="00972FED">
            <w:pPr>
              <w:pStyle w:val="TAC"/>
              <w:rPr>
                <w:rFonts w:eastAsia="‚c‚e‚o“Á‘¾ƒSƒVƒbƒN‘Ì" w:cs="v5.0.0"/>
                <w:lang w:eastAsia="ja-JP"/>
              </w:rPr>
            </w:pPr>
          </w:p>
        </w:tc>
        <w:tc>
          <w:tcPr>
            <w:tcW w:w="1800" w:type="dxa"/>
          </w:tcPr>
          <w:p w14:paraId="2931D992" w14:textId="77777777" w:rsidR="00972FED" w:rsidRPr="006F0B54" w:rsidRDefault="00972FED" w:rsidP="00972FED">
            <w:pPr>
              <w:pStyle w:val="TAC"/>
              <w:rPr>
                <w:rFonts w:cs="v5.0.0"/>
                <w:lang w:eastAsia="zh-CN"/>
              </w:rPr>
            </w:pPr>
            <w:r w:rsidRPr="006F0B54">
              <w:rPr>
                <w:rFonts w:cs="v5.0.0" w:hint="eastAsia"/>
                <w:lang w:eastAsia="zh-CN"/>
              </w:rPr>
              <w:t>50</w:t>
            </w:r>
          </w:p>
        </w:tc>
        <w:tc>
          <w:tcPr>
            <w:tcW w:w="3600" w:type="dxa"/>
          </w:tcPr>
          <w:p w14:paraId="78748396"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3F77AA0" w14:textId="77777777" w:rsidTr="00972FED">
        <w:trPr>
          <w:cantSplit/>
          <w:jc w:val="center"/>
        </w:trPr>
        <w:tc>
          <w:tcPr>
            <w:tcW w:w="1555" w:type="dxa"/>
            <w:tcBorders>
              <w:top w:val="nil"/>
              <w:bottom w:val="nil"/>
            </w:tcBorders>
            <w:shd w:val="clear" w:color="auto" w:fill="auto"/>
          </w:tcPr>
          <w:p w14:paraId="1055CB9E" w14:textId="77777777" w:rsidR="00972FED" w:rsidRPr="006F0B54" w:rsidRDefault="00972FED" w:rsidP="00972FED">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972FED" w:rsidRPr="006F0B54" w:rsidRDefault="00972FED" w:rsidP="00972FED">
            <w:pPr>
              <w:pStyle w:val="TAC"/>
              <w:rPr>
                <w:rFonts w:eastAsia="‚c‚e‚o“Á‘¾ƒSƒVƒbƒN‘Ì" w:cs="v5.0.0"/>
                <w:lang w:eastAsia="ja-JP"/>
              </w:rPr>
            </w:pPr>
          </w:p>
        </w:tc>
        <w:tc>
          <w:tcPr>
            <w:tcW w:w="1800" w:type="dxa"/>
          </w:tcPr>
          <w:p w14:paraId="7F8427A7" w14:textId="77777777" w:rsidR="00972FED" w:rsidRPr="006F0B54" w:rsidRDefault="00972FED" w:rsidP="00972FED">
            <w:pPr>
              <w:pStyle w:val="TAC"/>
              <w:rPr>
                <w:rFonts w:cs="v5.0.0"/>
                <w:lang w:eastAsia="zh-CN"/>
              </w:rPr>
            </w:pPr>
            <w:r w:rsidRPr="006F0B54">
              <w:rPr>
                <w:rFonts w:cs="v5.0.0" w:hint="eastAsia"/>
                <w:lang w:eastAsia="zh-CN"/>
              </w:rPr>
              <w:t>100</w:t>
            </w:r>
          </w:p>
        </w:tc>
        <w:tc>
          <w:tcPr>
            <w:tcW w:w="3600" w:type="dxa"/>
          </w:tcPr>
          <w:p w14:paraId="0BF2280F"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972FED"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972FED" w:rsidRPr="006F0B54" w:rsidRDefault="00972FED" w:rsidP="00972FED">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972FED" w:rsidRPr="006F0B54" w:rsidRDefault="00972FED" w:rsidP="00972FED">
            <w:pPr>
              <w:pStyle w:val="TAC"/>
              <w:rPr>
                <w:rFonts w:eastAsia="‚c‚e‚o“Á‘¾ƒSƒVƒbƒN‘Ì" w:cs="v5.0.0"/>
                <w:lang w:eastAsia="ja-JP"/>
              </w:rPr>
            </w:pPr>
          </w:p>
        </w:tc>
        <w:tc>
          <w:tcPr>
            <w:tcW w:w="1800" w:type="dxa"/>
          </w:tcPr>
          <w:p w14:paraId="0231896C" w14:textId="77777777" w:rsidR="00972FED" w:rsidRPr="006F0B54" w:rsidRDefault="00972FED" w:rsidP="00972FED">
            <w:pPr>
              <w:pStyle w:val="TAC"/>
              <w:rPr>
                <w:rFonts w:cs="v5.0.0"/>
                <w:lang w:eastAsia="zh-CN"/>
              </w:rPr>
            </w:pPr>
            <w:r w:rsidRPr="006F0B54">
              <w:rPr>
                <w:rFonts w:cs="v5.0.0" w:hint="eastAsia"/>
                <w:lang w:eastAsia="zh-CN"/>
              </w:rPr>
              <w:t>200</w:t>
            </w:r>
          </w:p>
        </w:tc>
        <w:tc>
          <w:tcPr>
            <w:tcW w:w="3600" w:type="dxa"/>
          </w:tcPr>
          <w:p w14:paraId="4171A7B6"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68C970B7" w14:textId="77777777" w:rsidR="00972FED" w:rsidRPr="006F0B54" w:rsidRDefault="00972FED" w:rsidP="00972FED">
            <w:pPr>
              <w:pStyle w:val="TAN"/>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3361" w:name="_Toc21101440"/>
      <w:bookmarkStart w:id="3362" w:name="_Toc29810479"/>
      <w:bookmarkStart w:id="3363" w:name="_Toc37273756"/>
      <w:bookmarkStart w:id="3364" w:name="_Toc45885074"/>
      <w:bookmarkStart w:id="3365" w:name="_Toc53183001"/>
      <w:bookmarkStart w:id="3366" w:name="_Toc58865395"/>
      <w:bookmarkStart w:id="3367" w:name="_Toc58866977"/>
      <w:bookmarkStart w:id="3368" w:name="_Toc66718010"/>
      <w:r w:rsidRPr="006F0B54">
        <w:rPr>
          <w:lang w:val="en-US"/>
        </w:rPr>
        <w:t>8.3.2.2.5</w:t>
      </w:r>
      <w:r w:rsidRPr="006F0B54">
        <w:rPr>
          <w:lang w:val="en-US"/>
        </w:rPr>
        <w:tab/>
        <w:t>Test Requirement</w:t>
      </w:r>
      <w:bookmarkEnd w:id="3361"/>
      <w:bookmarkEnd w:id="3362"/>
      <w:bookmarkEnd w:id="3363"/>
      <w:bookmarkEnd w:id="3364"/>
      <w:bookmarkEnd w:id="3365"/>
      <w:bookmarkEnd w:id="3366"/>
      <w:bookmarkEnd w:id="3367"/>
      <w:bookmarkEnd w:id="3368"/>
    </w:p>
    <w:p w14:paraId="6B04487A" w14:textId="77777777" w:rsidR="00972FED" w:rsidRPr="006F0B54" w:rsidRDefault="00972FED" w:rsidP="00972FED">
      <w:pPr>
        <w:pStyle w:val="H6"/>
        <w:rPr>
          <w:lang w:val="en-US"/>
        </w:rPr>
      </w:pPr>
      <w:bookmarkStart w:id="3369" w:name="_Toc21101441"/>
      <w:bookmarkStart w:id="3370" w:name="_Toc29810480"/>
      <w:bookmarkStart w:id="3371" w:name="_Toc37273757"/>
      <w:bookmarkStart w:id="3372" w:name="_Toc45885075"/>
      <w:r w:rsidRPr="006F0B54">
        <w:rPr>
          <w:lang w:val="en-US"/>
        </w:rPr>
        <w:t>8.3.2.1.5.1</w:t>
      </w:r>
      <w:r w:rsidRPr="006F0B54">
        <w:rPr>
          <w:lang w:val="en-US"/>
        </w:rPr>
        <w:tab/>
        <w:t>Test Requirement for BS type 1-O</w:t>
      </w:r>
      <w:bookmarkEnd w:id="3369"/>
      <w:bookmarkEnd w:id="3370"/>
      <w:bookmarkEnd w:id="3371"/>
      <w:bookmarkEnd w:id="3372"/>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3373" w:name="_Toc21101442"/>
      <w:bookmarkStart w:id="3374" w:name="_Toc29810481"/>
      <w:bookmarkStart w:id="3375" w:name="_Toc37273758"/>
      <w:bookmarkStart w:id="3376" w:name="_Toc45885076"/>
      <w:r w:rsidRPr="006F0B54">
        <w:rPr>
          <w:lang w:val="en-US"/>
        </w:rPr>
        <w:t>8.3.2.2.5.2</w:t>
      </w:r>
      <w:r w:rsidRPr="006F0B54">
        <w:rPr>
          <w:lang w:val="en-US"/>
        </w:rPr>
        <w:tab/>
        <w:t>Test Requirement for BS type 2-O</w:t>
      </w:r>
      <w:bookmarkEnd w:id="3373"/>
      <w:bookmarkEnd w:id="3374"/>
      <w:bookmarkEnd w:id="3375"/>
      <w:bookmarkEnd w:id="3376"/>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3377" w:name="_Toc21101443"/>
      <w:bookmarkStart w:id="3378" w:name="_Toc29810482"/>
      <w:bookmarkStart w:id="3379" w:name="_Toc37273759"/>
      <w:bookmarkStart w:id="3380" w:name="_Toc45885077"/>
      <w:bookmarkStart w:id="3381" w:name="_Toc53183002"/>
      <w:bookmarkStart w:id="3382" w:name="_Toc58865396"/>
      <w:bookmarkStart w:id="3383" w:name="_Toc58866978"/>
      <w:bookmarkStart w:id="3384" w:name="_Toc66718011"/>
      <w:r w:rsidRPr="006F0B54">
        <w:t>8.3.3</w:t>
      </w:r>
      <w:r w:rsidRPr="006F0B54">
        <w:tab/>
        <w:t>Performance requirements for PUCCH format 2</w:t>
      </w:r>
      <w:bookmarkEnd w:id="3377"/>
      <w:bookmarkEnd w:id="3378"/>
      <w:bookmarkEnd w:id="3379"/>
      <w:bookmarkEnd w:id="3380"/>
      <w:bookmarkEnd w:id="3381"/>
      <w:bookmarkEnd w:id="3382"/>
      <w:bookmarkEnd w:id="3383"/>
      <w:bookmarkEnd w:id="3384"/>
    </w:p>
    <w:p w14:paraId="15188A92" w14:textId="77777777" w:rsidR="00972FED" w:rsidRPr="006F0B54" w:rsidRDefault="00972FED" w:rsidP="00972FED">
      <w:pPr>
        <w:pStyle w:val="Heading4"/>
      </w:pPr>
      <w:bookmarkStart w:id="3385" w:name="_Toc21101444"/>
      <w:bookmarkStart w:id="3386" w:name="_Toc29810483"/>
      <w:bookmarkStart w:id="3387" w:name="_Toc37273760"/>
      <w:bookmarkStart w:id="3388" w:name="_Toc45885078"/>
      <w:bookmarkStart w:id="3389" w:name="_Toc53183003"/>
      <w:bookmarkStart w:id="3390" w:name="_Toc58865397"/>
      <w:bookmarkStart w:id="3391" w:name="_Toc58866979"/>
      <w:bookmarkStart w:id="3392" w:name="_Toc66718012"/>
      <w:r w:rsidRPr="006F0B54">
        <w:t>8.3.3.1</w:t>
      </w:r>
      <w:r w:rsidRPr="006F0B54">
        <w:tab/>
        <w:t>ACK missed detection performance requirements</w:t>
      </w:r>
      <w:bookmarkEnd w:id="3385"/>
      <w:bookmarkEnd w:id="3386"/>
      <w:bookmarkEnd w:id="3387"/>
      <w:bookmarkEnd w:id="3388"/>
      <w:bookmarkEnd w:id="3389"/>
      <w:bookmarkEnd w:id="3390"/>
      <w:bookmarkEnd w:id="3391"/>
      <w:bookmarkEnd w:id="3392"/>
    </w:p>
    <w:p w14:paraId="6988CD84" w14:textId="77777777" w:rsidR="00972FED" w:rsidRPr="006F0B54" w:rsidRDefault="00972FED" w:rsidP="00972FED">
      <w:pPr>
        <w:pStyle w:val="Heading5"/>
      </w:pPr>
      <w:bookmarkStart w:id="3393" w:name="_Toc21101445"/>
      <w:bookmarkStart w:id="3394" w:name="_Toc29810484"/>
      <w:bookmarkStart w:id="3395" w:name="_Toc37273761"/>
      <w:bookmarkStart w:id="3396" w:name="_Toc45885079"/>
      <w:bookmarkStart w:id="3397" w:name="_Toc53183004"/>
      <w:bookmarkStart w:id="3398" w:name="_Toc58865398"/>
      <w:bookmarkStart w:id="3399" w:name="_Toc58866980"/>
      <w:bookmarkStart w:id="3400" w:name="_Toc66718013"/>
      <w:r w:rsidRPr="006F0B54">
        <w:t>8.3.3.1.1</w:t>
      </w:r>
      <w:r w:rsidRPr="006F0B54">
        <w:tab/>
        <w:t>Definition and applicability</w:t>
      </w:r>
      <w:bookmarkEnd w:id="3393"/>
      <w:bookmarkEnd w:id="3394"/>
      <w:bookmarkEnd w:id="3395"/>
      <w:bookmarkEnd w:id="3396"/>
      <w:bookmarkEnd w:id="3397"/>
      <w:bookmarkEnd w:id="3398"/>
      <w:bookmarkEnd w:id="3399"/>
      <w:bookmarkEnd w:id="3400"/>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AEE8A8E" w14:textId="77777777" w:rsidR="00972FED" w:rsidRPr="006F0B54" w:rsidRDefault="00972FED" w:rsidP="00972FED">
      <w:pPr>
        <w:pStyle w:val="Heading5"/>
      </w:pPr>
      <w:bookmarkStart w:id="3401" w:name="_Toc21101446"/>
      <w:bookmarkStart w:id="3402" w:name="_Toc29810485"/>
      <w:bookmarkStart w:id="3403" w:name="_Toc37273762"/>
      <w:bookmarkStart w:id="3404" w:name="_Toc45885080"/>
      <w:bookmarkStart w:id="3405" w:name="_Toc53183005"/>
      <w:bookmarkStart w:id="3406" w:name="_Toc58865399"/>
      <w:bookmarkStart w:id="3407" w:name="_Toc58866981"/>
      <w:bookmarkStart w:id="3408" w:name="_Toc66718014"/>
      <w:r w:rsidRPr="006F0B54">
        <w:t>8.3.3.1.2</w:t>
      </w:r>
      <w:r w:rsidRPr="006F0B54">
        <w:tab/>
        <w:t>Minimum Requirement</w:t>
      </w:r>
      <w:bookmarkEnd w:id="3401"/>
      <w:bookmarkEnd w:id="3402"/>
      <w:bookmarkEnd w:id="3403"/>
      <w:bookmarkEnd w:id="3404"/>
      <w:bookmarkEnd w:id="3405"/>
      <w:bookmarkEnd w:id="3406"/>
      <w:bookmarkEnd w:id="3407"/>
      <w:bookmarkEnd w:id="3408"/>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3409" w:name="_Toc21101447"/>
      <w:bookmarkStart w:id="3410" w:name="_Toc29810486"/>
      <w:bookmarkStart w:id="3411" w:name="_Toc37273763"/>
      <w:bookmarkStart w:id="3412" w:name="_Toc45885081"/>
      <w:bookmarkStart w:id="3413" w:name="_Toc53183006"/>
      <w:bookmarkStart w:id="3414" w:name="_Toc58865400"/>
      <w:bookmarkStart w:id="3415" w:name="_Toc58866982"/>
      <w:bookmarkStart w:id="3416" w:name="_Toc66718015"/>
      <w:r w:rsidRPr="006F0B54">
        <w:t>8.3.3.1.3</w:t>
      </w:r>
      <w:r w:rsidRPr="006F0B54">
        <w:tab/>
        <w:t>Test Purpose</w:t>
      </w:r>
      <w:bookmarkEnd w:id="3409"/>
      <w:bookmarkEnd w:id="3410"/>
      <w:bookmarkEnd w:id="3411"/>
      <w:bookmarkEnd w:id="3412"/>
      <w:bookmarkEnd w:id="3413"/>
      <w:bookmarkEnd w:id="3414"/>
      <w:bookmarkEnd w:id="3415"/>
      <w:bookmarkEnd w:id="3416"/>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3417" w:name="_Toc21101448"/>
      <w:bookmarkStart w:id="3418" w:name="_Toc29810487"/>
      <w:bookmarkStart w:id="3419" w:name="_Toc37273764"/>
      <w:bookmarkStart w:id="3420" w:name="_Toc45885082"/>
      <w:bookmarkStart w:id="3421" w:name="_Toc53183007"/>
      <w:bookmarkStart w:id="3422" w:name="_Toc58865401"/>
      <w:bookmarkStart w:id="3423" w:name="_Toc58866983"/>
      <w:bookmarkStart w:id="3424" w:name="_Toc66718016"/>
      <w:r w:rsidRPr="006F0B54">
        <w:t>8.3.3.1.4</w:t>
      </w:r>
      <w:r w:rsidRPr="006F0B54">
        <w:tab/>
        <w:t>Method of test</w:t>
      </w:r>
      <w:bookmarkEnd w:id="3417"/>
      <w:bookmarkEnd w:id="3418"/>
      <w:bookmarkEnd w:id="3419"/>
      <w:bookmarkEnd w:id="3420"/>
      <w:bookmarkEnd w:id="3421"/>
      <w:bookmarkEnd w:id="3422"/>
      <w:bookmarkEnd w:id="3423"/>
      <w:bookmarkEnd w:id="3424"/>
    </w:p>
    <w:p w14:paraId="5B6C32A9" w14:textId="77777777" w:rsidR="00972FED" w:rsidRPr="006F0B54" w:rsidRDefault="00972FED" w:rsidP="00972FED">
      <w:pPr>
        <w:pStyle w:val="H6"/>
      </w:pPr>
      <w:bookmarkStart w:id="3425" w:name="_Toc13082293"/>
      <w:bookmarkStart w:id="3426" w:name="_Toc29810488"/>
      <w:bookmarkStart w:id="3427" w:name="_Toc37273765"/>
      <w:bookmarkStart w:id="3428" w:name="_Toc45885083"/>
      <w:r w:rsidRPr="006F0B54">
        <w:t>8.3.3.1.4.1</w:t>
      </w:r>
      <w:r w:rsidRPr="006F0B54">
        <w:tab/>
        <w:t>Initial conditions</w:t>
      </w:r>
      <w:bookmarkEnd w:id="3425"/>
      <w:bookmarkEnd w:id="3426"/>
      <w:bookmarkEnd w:id="3427"/>
      <w:bookmarkEnd w:id="3428"/>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3429" w:name="_Toc29810489"/>
      <w:bookmarkStart w:id="3430" w:name="_Toc37273766"/>
      <w:bookmarkStart w:id="3431"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3432"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3429"/>
      <w:bookmarkEnd w:id="3430"/>
      <w:bookmarkEnd w:id="3431"/>
      <w:bookmarkEnd w:id="3432"/>
    </w:p>
    <w:p w14:paraId="4C14C887" w14:textId="77777777" w:rsidR="00972FED" w:rsidRPr="006F0B54" w:rsidRDefault="00972FED" w:rsidP="00972FED">
      <w:pPr>
        <w:pStyle w:val="B1"/>
        <w:rPr>
          <w:rFonts w:eastAsia="DengXian"/>
        </w:rPr>
      </w:pPr>
      <w:bookmarkStart w:id="3433" w:name="_MON_1283843391"/>
      <w:bookmarkEnd w:id="3433"/>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59282FD5" w14:textId="77777777" w:rsidTr="00972FED">
        <w:trPr>
          <w:cantSplit/>
          <w:jc w:val="center"/>
        </w:trPr>
        <w:tc>
          <w:tcPr>
            <w:tcW w:w="3128" w:type="dxa"/>
          </w:tcPr>
          <w:p w14:paraId="6D5C9C8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808" w:type="dxa"/>
          </w:tcPr>
          <w:p w14:paraId="14ECBD55" w14:textId="77777777" w:rsidR="00972FED" w:rsidRPr="006F0B54" w:rsidRDefault="00972FED" w:rsidP="00972FED">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60FB798A" w14:textId="77777777" w:rsidTr="00972FED">
        <w:trPr>
          <w:cantSplit/>
          <w:jc w:val="center"/>
        </w:trPr>
        <w:tc>
          <w:tcPr>
            <w:tcW w:w="1703" w:type="dxa"/>
            <w:tcBorders>
              <w:bottom w:val="nil"/>
            </w:tcBorders>
            <w:shd w:val="clear" w:color="auto" w:fill="auto"/>
          </w:tcPr>
          <w:p w14:paraId="46C9D3B0" w14:textId="77777777" w:rsidR="00972FED" w:rsidRPr="006F0B54" w:rsidRDefault="00972FED" w:rsidP="00972FED">
            <w:pPr>
              <w:pStyle w:val="TAC"/>
              <w:rPr>
                <w:i/>
                <w:lang w:eastAsia="zh-CN"/>
              </w:rPr>
            </w:pPr>
            <w:r w:rsidRPr="006F0B54">
              <w:rPr>
                <w:rFonts w:hint="eastAsia"/>
                <w:i/>
                <w:lang w:eastAsia="zh-CN"/>
              </w:rPr>
              <w:t>BS type 1-O</w:t>
            </w:r>
          </w:p>
        </w:tc>
        <w:tc>
          <w:tcPr>
            <w:tcW w:w="1969" w:type="dxa"/>
            <w:tcBorders>
              <w:bottom w:val="nil"/>
            </w:tcBorders>
            <w:shd w:val="clear" w:color="auto" w:fill="auto"/>
          </w:tcPr>
          <w:p w14:paraId="47CAEA5E"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972FED" w:rsidRPr="006F0B54" w:rsidRDefault="00972FED" w:rsidP="00972FED">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972FED" w:rsidRPr="006F0B54" w14:paraId="0C10DFB5" w14:textId="77777777" w:rsidTr="00972FED">
        <w:trPr>
          <w:cantSplit/>
          <w:jc w:val="center"/>
        </w:trPr>
        <w:tc>
          <w:tcPr>
            <w:tcW w:w="1703" w:type="dxa"/>
            <w:tcBorders>
              <w:top w:val="nil"/>
              <w:bottom w:val="nil"/>
            </w:tcBorders>
            <w:shd w:val="clear" w:color="auto" w:fill="auto"/>
          </w:tcPr>
          <w:p w14:paraId="2A72964D"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972FED" w:rsidRPr="006F0B54" w:rsidRDefault="00972FED" w:rsidP="00972FED">
            <w:pPr>
              <w:pStyle w:val="TAC"/>
              <w:rPr>
                <w:rFonts w:eastAsia="‚c‚e‚o“Á‘¾ƒSƒVƒbƒN‘Ì" w:cs="v5.0.0"/>
                <w:lang w:eastAsia="ja-JP"/>
              </w:rPr>
            </w:pPr>
          </w:p>
        </w:tc>
        <w:tc>
          <w:tcPr>
            <w:tcW w:w="1575" w:type="dxa"/>
            <w:tcBorders>
              <w:bottom w:val="single" w:sz="4" w:space="0" w:color="auto"/>
            </w:tcBorders>
          </w:tcPr>
          <w:p w14:paraId="63BB506C"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972FED" w:rsidRPr="006F0B54" w:rsidRDefault="00972FED" w:rsidP="00972FED">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972FED" w:rsidRPr="006F0B54" w14:paraId="332694D7" w14:textId="77777777" w:rsidTr="00972FED">
        <w:trPr>
          <w:cantSplit/>
          <w:jc w:val="center"/>
        </w:trPr>
        <w:tc>
          <w:tcPr>
            <w:tcW w:w="1703" w:type="dxa"/>
            <w:tcBorders>
              <w:top w:val="nil"/>
              <w:bottom w:val="nil"/>
            </w:tcBorders>
            <w:shd w:val="clear" w:color="auto" w:fill="auto"/>
          </w:tcPr>
          <w:p w14:paraId="7E62D9E6" w14:textId="77777777" w:rsidR="00972FED" w:rsidRPr="006F0B54" w:rsidRDefault="00972FED" w:rsidP="00972FED">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972FED" w:rsidRPr="006F0B54" w:rsidRDefault="00972FED" w:rsidP="00972FED">
            <w:pPr>
              <w:pStyle w:val="TAC"/>
              <w:rPr>
                <w:rFonts w:eastAsia="‚c‚e‚o“Á‘¾ƒSƒVƒbƒN‘Ì" w:cs="v5.0.0"/>
              </w:rPr>
            </w:pPr>
          </w:p>
        </w:tc>
        <w:tc>
          <w:tcPr>
            <w:tcW w:w="1575" w:type="dxa"/>
            <w:tcBorders>
              <w:bottom w:val="single" w:sz="4" w:space="0" w:color="auto"/>
            </w:tcBorders>
          </w:tcPr>
          <w:p w14:paraId="221794EB" w14:textId="77777777" w:rsidR="00972FED" w:rsidRPr="006F0B54" w:rsidRDefault="00972FED" w:rsidP="00972FED">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972FED" w:rsidRPr="006F0B54" w:rsidRDefault="00972FED" w:rsidP="00972FED">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972FED" w:rsidRPr="006F0B54" w14:paraId="461F9F12" w14:textId="77777777" w:rsidTr="00972FED">
        <w:trPr>
          <w:cantSplit/>
          <w:jc w:val="center"/>
        </w:trPr>
        <w:tc>
          <w:tcPr>
            <w:tcW w:w="1703" w:type="dxa"/>
            <w:tcBorders>
              <w:top w:val="nil"/>
              <w:bottom w:val="nil"/>
            </w:tcBorders>
            <w:shd w:val="clear" w:color="auto" w:fill="auto"/>
          </w:tcPr>
          <w:p w14:paraId="6A28BC51" w14:textId="77777777" w:rsidR="00972FED" w:rsidRPr="006F0B54" w:rsidRDefault="00972FED" w:rsidP="00972FED">
            <w:pPr>
              <w:pStyle w:val="TAC"/>
              <w:rPr>
                <w:lang w:eastAsia="zh-CN"/>
              </w:rPr>
            </w:pPr>
          </w:p>
        </w:tc>
        <w:tc>
          <w:tcPr>
            <w:tcW w:w="1969" w:type="dxa"/>
            <w:tcBorders>
              <w:bottom w:val="nil"/>
            </w:tcBorders>
            <w:shd w:val="clear" w:color="auto" w:fill="auto"/>
          </w:tcPr>
          <w:p w14:paraId="37CD62D1" w14:textId="77777777" w:rsidR="00972FED" w:rsidRPr="006F0B54" w:rsidRDefault="00972FED" w:rsidP="00972FED">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972FED" w:rsidRPr="006F0B54" w:rsidRDefault="00972FED" w:rsidP="00972FED">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972FED" w:rsidRPr="006F0B54" w14:paraId="6459513F" w14:textId="77777777" w:rsidTr="00972FED">
        <w:trPr>
          <w:cantSplit/>
          <w:jc w:val="center"/>
        </w:trPr>
        <w:tc>
          <w:tcPr>
            <w:tcW w:w="1703" w:type="dxa"/>
            <w:tcBorders>
              <w:top w:val="nil"/>
              <w:bottom w:val="nil"/>
            </w:tcBorders>
            <w:shd w:val="clear" w:color="auto" w:fill="auto"/>
          </w:tcPr>
          <w:p w14:paraId="46265C0A" w14:textId="77777777" w:rsidR="00972FED" w:rsidRPr="006F0B54" w:rsidRDefault="00972FED" w:rsidP="00972FED">
            <w:pPr>
              <w:pStyle w:val="TAC"/>
              <w:rPr>
                <w:rFonts w:eastAsia="‚c‚e‚o“Á‘¾ƒSƒVƒbƒN‘Ì" w:cs="v5.0.0"/>
              </w:rPr>
            </w:pPr>
          </w:p>
        </w:tc>
        <w:tc>
          <w:tcPr>
            <w:tcW w:w="1969" w:type="dxa"/>
            <w:tcBorders>
              <w:top w:val="nil"/>
              <w:bottom w:val="nil"/>
            </w:tcBorders>
            <w:shd w:val="clear" w:color="auto" w:fill="auto"/>
          </w:tcPr>
          <w:p w14:paraId="48A5D80E" w14:textId="77777777" w:rsidR="00972FED" w:rsidRPr="006F0B54" w:rsidRDefault="00972FED" w:rsidP="00972FED">
            <w:pPr>
              <w:pStyle w:val="TAC"/>
              <w:rPr>
                <w:rFonts w:eastAsia="‚c‚e‚o“Á‘¾ƒSƒVƒbƒN‘Ì" w:cs="v5.0.0"/>
              </w:rPr>
            </w:pPr>
          </w:p>
        </w:tc>
        <w:tc>
          <w:tcPr>
            <w:tcW w:w="1575" w:type="dxa"/>
            <w:tcBorders>
              <w:bottom w:val="single" w:sz="4" w:space="0" w:color="auto"/>
            </w:tcBorders>
          </w:tcPr>
          <w:p w14:paraId="1D5E648F"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972FED" w:rsidRPr="006F0B54" w:rsidRDefault="00972FED" w:rsidP="00972FED">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972FED" w:rsidRPr="006F0B54" w14:paraId="64FC8B41" w14:textId="77777777" w:rsidTr="00972FED">
        <w:trPr>
          <w:cantSplit/>
          <w:jc w:val="center"/>
        </w:trPr>
        <w:tc>
          <w:tcPr>
            <w:tcW w:w="1703" w:type="dxa"/>
            <w:tcBorders>
              <w:top w:val="nil"/>
              <w:bottom w:val="nil"/>
            </w:tcBorders>
            <w:shd w:val="clear" w:color="auto" w:fill="auto"/>
          </w:tcPr>
          <w:p w14:paraId="518ED8FE" w14:textId="77777777" w:rsidR="00972FED" w:rsidRPr="006F0B54" w:rsidRDefault="00972FED" w:rsidP="00972FED">
            <w:pPr>
              <w:pStyle w:val="TAC"/>
              <w:rPr>
                <w:rFonts w:eastAsia="‚c‚e‚o“Á‘¾ƒSƒVƒbƒN‘Ì" w:cs="v5.0.0"/>
              </w:rPr>
            </w:pPr>
          </w:p>
        </w:tc>
        <w:tc>
          <w:tcPr>
            <w:tcW w:w="1969" w:type="dxa"/>
            <w:tcBorders>
              <w:top w:val="nil"/>
              <w:bottom w:val="nil"/>
            </w:tcBorders>
            <w:shd w:val="clear" w:color="auto" w:fill="auto"/>
          </w:tcPr>
          <w:p w14:paraId="702772D2" w14:textId="77777777" w:rsidR="00972FED" w:rsidRPr="006F0B54" w:rsidRDefault="00972FED" w:rsidP="00972FED">
            <w:pPr>
              <w:pStyle w:val="TAC"/>
              <w:rPr>
                <w:rFonts w:eastAsia="‚c‚e‚o“Á‘¾ƒSƒVƒbƒN‘Ì" w:cs="v5.0.0"/>
              </w:rPr>
            </w:pPr>
          </w:p>
        </w:tc>
        <w:tc>
          <w:tcPr>
            <w:tcW w:w="1575" w:type="dxa"/>
            <w:tcBorders>
              <w:bottom w:val="single" w:sz="4" w:space="0" w:color="auto"/>
            </w:tcBorders>
          </w:tcPr>
          <w:p w14:paraId="346CC75E"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972FED" w:rsidRPr="006F0B54" w:rsidRDefault="00972FED" w:rsidP="00972FED">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972FED"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972FED" w:rsidRPr="006F0B54" w:rsidRDefault="00972FED" w:rsidP="00972FED">
            <w:pPr>
              <w:pStyle w:val="TAC"/>
              <w:rPr>
                <w:rFonts w:eastAsia="‚c‚e‚o“Á‘¾ƒSƒVƒbƒN‘Ì" w:cs="v5.0.0"/>
                <w:lang w:eastAsia="ja-JP"/>
              </w:rPr>
            </w:pPr>
          </w:p>
        </w:tc>
        <w:tc>
          <w:tcPr>
            <w:tcW w:w="1575" w:type="dxa"/>
          </w:tcPr>
          <w:p w14:paraId="722866E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972FED" w:rsidRPr="006F0B54" w:rsidRDefault="00972FED" w:rsidP="00972FED">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972FED" w:rsidRPr="006F0B54" w14:paraId="569F88B4" w14:textId="77777777" w:rsidTr="00972FED">
        <w:trPr>
          <w:cantSplit/>
          <w:jc w:val="center"/>
        </w:trPr>
        <w:tc>
          <w:tcPr>
            <w:tcW w:w="1703" w:type="dxa"/>
            <w:tcBorders>
              <w:bottom w:val="nil"/>
            </w:tcBorders>
            <w:shd w:val="clear" w:color="auto" w:fill="auto"/>
          </w:tcPr>
          <w:p w14:paraId="1D203FC7" w14:textId="77777777" w:rsidR="00972FED" w:rsidRPr="006F0B54" w:rsidRDefault="00972FED" w:rsidP="00972FED">
            <w:pPr>
              <w:pStyle w:val="TAC"/>
              <w:rPr>
                <w:rFonts w:eastAsia="‚c‚e‚o“Á‘¾ƒSƒVƒbƒN‘Ì" w:cs="v5.0.0"/>
                <w:i/>
                <w:lang w:eastAsia="ja-JP"/>
              </w:rPr>
            </w:pPr>
            <w:r w:rsidRPr="006F0B54">
              <w:rPr>
                <w:rFonts w:hint="eastAsia"/>
                <w:i/>
                <w:lang w:eastAsia="zh-CN"/>
              </w:rPr>
              <w:t>BS type 2-O</w:t>
            </w:r>
          </w:p>
        </w:tc>
        <w:tc>
          <w:tcPr>
            <w:tcW w:w="1969" w:type="dxa"/>
            <w:tcBorders>
              <w:bottom w:val="nil"/>
            </w:tcBorders>
            <w:shd w:val="clear" w:color="auto" w:fill="auto"/>
          </w:tcPr>
          <w:p w14:paraId="793B7DE5" w14:textId="77777777" w:rsidR="00972FED" w:rsidRPr="006F0B54" w:rsidRDefault="00972FED" w:rsidP="00972FED">
            <w:pPr>
              <w:pStyle w:val="TAC"/>
              <w:rPr>
                <w:rFonts w:cs="v5.0.0"/>
                <w:lang w:eastAsia="zh-CN"/>
              </w:rPr>
            </w:pPr>
            <w:r w:rsidRPr="006F0B54">
              <w:rPr>
                <w:rFonts w:cs="v5.0.0" w:hint="eastAsia"/>
                <w:lang w:eastAsia="zh-CN"/>
              </w:rPr>
              <w:t>60 kHz</w:t>
            </w:r>
          </w:p>
        </w:tc>
        <w:tc>
          <w:tcPr>
            <w:tcW w:w="1575" w:type="dxa"/>
          </w:tcPr>
          <w:p w14:paraId="7A59BAC4"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5F5EE5B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5E4D0417" w14:textId="77777777" w:rsidR="00972FED" w:rsidRPr="006F0B54" w:rsidRDefault="00972FED" w:rsidP="00972FED">
            <w:pPr>
              <w:pStyle w:val="TAN"/>
              <w:rPr>
                <w:rFonts w:cs="v5.0.0"/>
                <w:lang w:val="en-US"/>
              </w:rPr>
            </w:pPr>
            <w:r w:rsidRPr="006F0B54">
              <w:rPr>
                <w:rFonts w:hint="eastAsia"/>
                <w:lang w:eastAsia="zh-CN"/>
              </w:rPr>
              <w:t>NOTE 3:</w:t>
            </w:r>
            <w:r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3434" w:name="_MON_1290324379"/>
    <w:bookmarkEnd w:id="3434"/>
    <w:p w14:paraId="5FEC06EB" w14:textId="77777777" w:rsidR="00972FED" w:rsidRPr="006F0B54" w:rsidRDefault="00972FED" w:rsidP="00972FED">
      <w:pPr>
        <w:pStyle w:val="TH"/>
      </w:pPr>
      <w:r w:rsidRPr="006F0B54">
        <w:object w:dxaOrig="8670" w:dyaOrig="570" w14:anchorId="79BA0573">
          <v:shape id="_x0000_i1121" type="#_x0000_t75" style="width:6in;height:28.8pt" o:ole="" fillcolor="window">
            <v:imagedata r:id="rId97" o:title=""/>
          </v:shape>
          <o:OLEObject Type="Embed" ProgID="Word.Picture.8" ShapeID="_x0000_i1121" DrawAspect="Content" ObjectID="_1679392804" r:id="rId99"/>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3435" w:name="_Toc21101451"/>
      <w:bookmarkStart w:id="3436" w:name="_Toc29810490"/>
      <w:bookmarkStart w:id="3437" w:name="_Toc37273767"/>
      <w:bookmarkStart w:id="3438" w:name="_Toc45885085"/>
      <w:bookmarkStart w:id="3439" w:name="_Toc53183008"/>
      <w:bookmarkStart w:id="3440" w:name="_Toc58865402"/>
      <w:bookmarkStart w:id="3441" w:name="_Toc58866984"/>
      <w:bookmarkStart w:id="3442" w:name="_Toc66718017"/>
      <w:r w:rsidRPr="006F0B54">
        <w:t>8.3.3.1.5</w:t>
      </w:r>
      <w:r w:rsidRPr="006F0B54">
        <w:tab/>
        <w:t>Test requirement</w:t>
      </w:r>
      <w:bookmarkEnd w:id="3435"/>
      <w:bookmarkEnd w:id="3436"/>
      <w:bookmarkEnd w:id="3437"/>
      <w:bookmarkEnd w:id="3438"/>
      <w:bookmarkEnd w:id="3439"/>
      <w:bookmarkEnd w:id="3440"/>
      <w:bookmarkEnd w:id="3441"/>
      <w:bookmarkEnd w:id="3442"/>
    </w:p>
    <w:p w14:paraId="542FDC9B" w14:textId="77777777" w:rsidR="00972FED" w:rsidRPr="006F0B54" w:rsidRDefault="00972FED" w:rsidP="00972FED">
      <w:pPr>
        <w:pStyle w:val="H6"/>
      </w:pPr>
      <w:bookmarkStart w:id="3443"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3443"/>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3444" w:name="_Toc21101453"/>
      <w:bookmarkStart w:id="3445" w:name="_Toc29810491"/>
      <w:bookmarkStart w:id="3446" w:name="_Toc37273768"/>
      <w:bookmarkStart w:id="3447"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3444"/>
      <w:bookmarkEnd w:id="3445"/>
      <w:bookmarkEnd w:id="3446"/>
      <w:bookmarkEnd w:id="3447"/>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3448"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3448"/>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3449" w:name="_Toc21101454"/>
      <w:bookmarkStart w:id="3450" w:name="_Toc29810492"/>
      <w:bookmarkStart w:id="3451" w:name="_Toc37273769"/>
      <w:bookmarkStart w:id="3452" w:name="_Toc45885087"/>
      <w:bookmarkStart w:id="3453" w:name="_Toc53183009"/>
      <w:bookmarkStart w:id="3454" w:name="_Toc58865403"/>
      <w:bookmarkStart w:id="3455" w:name="_Toc58866985"/>
      <w:bookmarkStart w:id="3456" w:name="_Toc66718018"/>
      <w:r w:rsidRPr="006F0B54">
        <w:t>8.3.3.2</w:t>
      </w:r>
      <w:r w:rsidRPr="006F0B54">
        <w:tab/>
        <w:t>UCI BLER performance requirements</w:t>
      </w:r>
      <w:bookmarkEnd w:id="3449"/>
      <w:bookmarkEnd w:id="3450"/>
      <w:bookmarkEnd w:id="3451"/>
      <w:bookmarkEnd w:id="3452"/>
      <w:bookmarkEnd w:id="3453"/>
      <w:bookmarkEnd w:id="3454"/>
      <w:bookmarkEnd w:id="3455"/>
      <w:bookmarkEnd w:id="3456"/>
    </w:p>
    <w:p w14:paraId="65BA0208" w14:textId="77777777" w:rsidR="00972FED" w:rsidRPr="006F0B54" w:rsidRDefault="00972FED" w:rsidP="00972FED">
      <w:pPr>
        <w:pStyle w:val="Heading5"/>
      </w:pPr>
      <w:bookmarkStart w:id="3457" w:name="_Toc21101455"/>
      <w:bookmarkStart w:id="3458" w:name="_Toc29810493"/>
      <w:bookmarkStart w:id="3459" w:name="_Toc37273770"/>
      <w:bookmarkStart w:id="3460" w:name="_Toc45885088"/>
      <w:bookmarkStart w:id="3461" w:name="_Toc53183010"/>
      <w:bookmarkStart w:id="3462" w:name="_Toc58865404"/>
      <w:bookmarkStart w:id="3463" w:name="_Toc58866986"/>
      <w:bookmarkStart w:id="3464" w:name="_Toc66718019"/>
      <w:r w:rsidRPr="006F0B54">
        <w:t>8.3.3.2.1</w:t>
      </w:r>
      <w:r w:rsidRPr="006F0B54">
        <w:tab/>
        <w:t>Definition and applicability</w:t>
      </w:r>
      <w:bookmarkEnd w:id="3457"/>
      <w:bookmarkEnd w:id="3458"/>
      <w:bookmarkEnd w:id="3459"/>
      <w:bookmarkEnd w:id="3460"/>
      <w:bookmarkEnd w:id="3461"/>
      <w:bookmarkEnd w:id="3462"/>
      <w:bookmarkEnd w:id="3463"/>
      <w:bookmarkEnd w:id="3464"/>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3465" w:name="OLE_LINK14"/>
    </w:p>
    <w:p w14:paraId="531A4A16" w14:textId="77777777" w:rsidR="00972FED" w:rsidRPr="006F0B54" w:rsidRDefault="00972FED" w:rsidP="00972FED">
      <w:pPr>
        <w:pStyle w:val="Heading5"/>
      </w:pPr>
      <w:bookmarkStart w:id="3466" w:name="_Toc21101456"/>
      <w:bookmarkStart w:id="3467" w:name="_Toc29810494"/>
      <w:bookmarkStart w:id="3468" w:name="_Toc37273771"/>
      <w:bookmarkStart w:id="3469" w:name="_Toc45885089"/>
      <w:bookmarkStart w:id="3470" w:name="_Toc53183011"/>
      <w:bookmarkStart w:id="3471" w:name="_Toc58865405"/>
      <w:bookmarkStart w:id="3472" w:name="_Toc58866987"/>
      <w:bookmarkStart w:id="3473" w:name="_Toc66718020"/>
      <w:bookmarkEnd w:id="3465"/>
      <w:r w:rsidRPr="006F0B54">
        <w:t>8.3.3.2.2</w:t>
      </w:r>
      <w:r w:rsidRPr="006F0B54">
        <w:tab/>
        <w:t>Minimum Requirement</w:t>
      </w:r>
      <w:bookmarkEnd w:id="3466"/>
      <w:bookmarkEnd w:id="3467"/>
      <w:bookmarkEnd w:id="3468"/>
      <w:bookmarkEnd w:id="3469"/>
      <w:bookmarkEnd w:id="3470"/>
      <w:bookmarkEnd w:id="3471"/>
      <w:bookmarkEnd w:id="3472"/>
      <w:bookmarkEnd w:id="3473"/>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3474" w:name="_Toc21101457"/>
      <w:bookmarkStart w:id="3475" w:name="_Toc29810495"/>
      <w:bookmarkStart w:id="3476" w:name="_Toc37273772"/>
      <w:bookmarkStart w:id="3477" w:name="_Toc45885090"/>
      <w:bookmarkStart w:id="3478" w:name="_Toc53183012"/>
      <w:bookmarkStart w:id="3479" w:name="_Toc58865406"/>
      <w:bookmarkStart w:id="3480" w:name="_Toc58866988"/>
      <w:bookmarkStart w:id="3481" w:name="_Toc66718021"/>
      <w:r w:rsidRPr="006F0B54">
        <w:t>8.3.3.2.3</w:t>
      </w:r>
      <w:r w:rsidRPr="006F0B54">
        <w:tab/>
        <w:t>Test Purpose</w:t>
      </w:r>
      <w:bookmarkEnd w:id="3474"/>
      <w:bookmarkEnd w:id="3475"/>
      <w:bookmarkEnd w:id="3476"/>
      <w:bookmarkEnd w:id="3477"/>
      <w:bookmarkEnd w:id="3478"/>
      <w:bookmarkEnd w:id="3479"/>
      <w:bookmarkEnd w:id="3480"/>
      <w:bookmarkEnd w:id="3481"/>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3482" w:name="_Toc21101458"/>
      <w:bookmarkStart w:id="3483" w:name="_Toc29810496"/>
      <w:bookmarkStart w:id="3484" w:name="_Toc37273773"/>
      <w:bookmarkStart w:id="3485" w:name="_Toc45885091"/>
      <w:bookmarkStart w:id="3486" w:name="_Toc53183013"/>
      <w:bookmarkStart w:id="3487" w:name="_Toc58865407"/>
      <w:bookmarkStart w:id="3488" w:name="_Toc58866989"/>
      <w:bookmarkStart w:id="3489" w:name="_Toc66718022"/>
      <w:r w:rsidRPr="006F0B54">
        <w:t>8.3.3.2.4</w:t>
      </w:r>
      <w:r w:rsidRPr="006F0B54">
        <w:tab/>
        <w:t>Method of test</w:t>
      </w:r>
      <w:bookmarkEnd w:id="3482"/>
      <w:bookmarkEnd w:id="3483"/>
      <w:bookmarkEnd w:id="3484"/>
      <w:bookmarkEnd w:id="3485"/>
      <w:bookmarkEnd w:id="3486"/>
      <w:bookmarkEnd w:id="3487"/>
      <w:bookmarkEnd w:id="3488"/>
      <w:bookmarkEnd w:id="3489"/>
    </w:p>
    <w:p w14:paraId="6415A6A8" w14:textId="77777777" w:rsidR="00972FED" w:rsidRPr="006F0B54" w:rsidRDefault="00972FED" w:rsidP="00972FED">
      <w:pPr>
        <w:pStyle w:val="H6"/>
      </w:pPr>
      <w:bookmarkStart w:id="3490" w:name="_Toc13082303"/>
      <w:bookmarkStart w:id="3491" w:name="_Toc29810497"/>
      <w:bookmarkStart w:id="3492" w:name="_Toc37273774"/>
      <w:bookmarkStart w:id="349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3490"/>
      <w:bookmarkEnd w:id="3491"/>
      <w:bookmarkEnd w:id="3492"/>
      <w:bookmarkEnd w:id="3493"/>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3494" w:name="_Toc13082304"/>
      <w:bookmarkStart w:id="3495" w:name="_Toc29810498"/>
      <w:bookmarkStart w:id="3496" w:name="_Toc37273775"/>
      <w:bookmarkStart w:id="349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3494"/>
      <w:bookmarkEnd w:id="3495"/>
      <w:bookmarkEnd w:id="3496"/>
      <w:bookmarkEnd w:id="349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43F25AB6" w14:textId="77777777" w:rsidTr="00972FED">
        <w:trPr>
          <w:cantSplit/>
          <w:jc w:val="center"/>
        </w:trPr>
        <w:tc>
          <w:tcPr>
            <w:tcW w:w="2019" w:type="dxa"/>
            <w:tcBorders>
              <w:bottom w:val="nil"/>
            </w:tcBorders>
            <w:shd w:val="clear" w:color="auto" w:fill="auto"/>
          </w:tcPr>
          <w:p w14:paraId="4F747411" w14:textId="77777777" w:rsidR="00972FED" w:rsidRPr="006F0B54" w:rsidRDefault="00972FED" w:rsidP="00972FED">
            <w:pPr>
              <w:pStyle w:val="TAC"/>
              <w:rPr>
                <w:i/>
                <w:lang w:eastAsia="zh-CN"/>
              </w:rPr>
            </w:pPr>
            <w:r w:rsidRPr="006F0B54">
              <w:rPr>
                <w:rFonts w:hint="eastAsia"/>
                <w:i/>
                <w:lang w:eastAsia="zh-CN"/>
              </w:rPr>
              <w:t>BS type 1-O</w:t>
            </w:r>
          </w:p>
        </w:tc>
        <w:tc>
          <w:tcPr>
            <w:tcW w:w="2126" w:type="dxa"/>
            <w:tcBorders>
              <w:bottom w:val="nil"/>
            </w:tcBorders>
            <w:shd w:val="clear" w:color="auto" w:fill="auto"/>
          </w:tcPr>
          <w:p w14:paraId="4195A092"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972FED" w:rsidRPr="006F0B54" w:rsidRDefault="00972FED" w:rsidP="00972FED">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972FED" w:rsidRPr="006F0B54" w14:paraId="7CC8F974" w14:textId="77777777" w:rsidTr="00972FED">
        <w:trPr>
          <w:cantSplit/>
          <w:jc w:val="center"/>
        </w:trPr>
        <w:tc>
          <w:tcPr>
            <w:tcW w:w="2019" w:type="dxa"/>
            <w:tcBorders>
              <w:top w:val="nil"/>
              <w:bottom w:val="nil"/>
            </w:tcBorders>
            <w:shd w:val="clear" w:color="auto" w:fill="auto"/>
          </w:tcPr>
          <w:p w14:paraId="438ED21B"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14:paraId="1D511B05"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972FED" w:rsidRPr="006F0B54" w:rsidRDefault="00972FED" w:rsidP="00972FED">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972FED" w:rsidRPr="006F0B54" w14:paraId="4982EA41" w14:textId="77777777" w:rsidTr="00972FED">
        <w:trPr>
          <w:cantSplit/>
          <w:jc w:val="center"/>
        </w:trPr>
        <w:tc>
          <w:tcPr>
            <w:tcW w:w="2019" w:type="dxa"/>
            <w:tcBorders>
              <w:top w:val="nil"/>
              <w:bottom w:val="nil"/>
            </w:tcBorders>
            <w:shd w:val="clear" w:color="auto" w:fill="auto"/>
          </w:tcPr>
          <w:p w14:paraId="4516C6A2" w14:textId="77777777" w:rsidR="00972FED" w:rsidRPr="006F0B54" w:rsidRDefault="00972FED" w:rsidP="00972FED">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45115B5A" w14:textId="77777777" w:rsidR="00972FED" w:rsidRPr="006F0B54" w:rsidRDefault="00972FED" w:rsidP="00972FED">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972FED" w:rsidRPr="006F0B54" w:rsidRDefault="00972FED" w:rsidP="00972FED">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972FED" w:rsidRPr="006F0B54" w14:paraId="18729CA1" w14:textId="77777777" w:rsidTr="00972FED">
        <w:trPr>
          <w:cantSplit/>
          <w:jc w:val="center"/>
        </w:trPr>
        <w:tc>
          <w:tcPr>
            <w:tcW w:w="2019" w:type="dxa"/>
            <w:tcBorders>
              <w:top w:val="nil"/>
              <w:bottom w:val="nil"/>
            </w:tcBorders>
            <w:shd w:val="clear" w:color="auto" w:fill="auto"/>
          </w:tcPr>
          <w:p w14:paraId="3E61A956" w14:textId="77777777" w:rsidR="00972FED" w:rsidRPr="006F0B54" w:rsidRDefault="00972FED" w:rsidP="00972FED">
            <w:pPr>
              <w:pStyle w:val="TAC"/>
              <w:rPr>
                <w:lang w:eastAsia="zh-CN"/>
              </w:rPr>
            </w:pPr>
          </w:p>
        </w:tc>
        <w:tc>
          <w:tcPr>
            <w:tcW w:w="2126" w:type="dxa"/>
            <w:tcBorders>
              <w:bottom w:val="nil"/>
            </w:tcBorders>
            <w:shd w:val="clear" w:color="auto" w:fill="auto"/>
          </w:tcPr>
          <w:p w14:paraId="43AA2D65" w14:textId="77777777" w:rsidR="00972FED" w:rsidRPr="006F0B54" w:rsidRDefault="00972FED" w:rsidP="00972FED">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972FED" w:rsidRPr="006F0B54" w:rsidRDefault="00972FED" w:rsidP="00972FED">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972FED" w:rsidRPr="006F0B54" w14:paraId="2F122268" w14:textId="77777777" w:rsidTr="00972FED">
        <w:trPr>
          <w:cantSplit/>
          <w:jc w:val="center"/>
        </w:trPr>
        <w:tc>
          <w:tcPr>
            <w:tcW w:w="2019" w:type="dxa"/>
            <w:tcBorders>
              <w:top w:val="nil"/>
              <w:bottom w:val="nil"/>
            </w:tcBorders>
            <w:shd w:val="clear" w:color="auto" w:fill="auto"/>
          </w:tcPr>
          <w:p w14:paraId="7FEF9DA2" w14:textId="77777777" w:rsidR="00972FED" w:rsidRPr="006F0B54" w:rsidRDefault="00972FED" w:rsidP="00972FED">
            <w:pPr>
              <w:pStyle w:val="TAC"/>
              <w:rPr>
                <w:rFonts w:eastAsia="‚c‚e‚o“Á‘¾ƒSƒVƒbƒN‘Ì" w:cs="v5.0.0"/>
              </w:rPr>
            </w:pPr>
          </w:p>
        </w:tc>
        <w:tc>
          <w:tcPr>
            <w:tcW w:w="2126" w:type="dxa"/>
            <w:tcBorders>
              <w:top w:val="nil"/>
              <w:bottom w:val="nil"/>
            </w:tcBorders>
            <w:shd w:val="clear" w:color="auto" w:fill="auto"/>
          </w:tcPr>
          <w:p w14:paraId="267F4531"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7B8E2DA8"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972FED" w:rsidRPr="006F0B54" w:rsidRDefault="00972FED" w:rsidP="00972FED">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972FED" w:rsidRPr="006F0B54" w14:paraId="70D3A446" w14:textId="77777777" w:rsidTr="00972FED">
        <w:trPr>
          <w:cantSplit/>
          <w:jc w:val="center"/>
        </w:trPr>
        <w:tc>
          <w:tcPr>
            <w:tcW w:w="2019" w:type="dxa"/>
            <w:tcBorders>
              <w:top w:val="nil"/>
              <w:bottom w:val="nil"/>
            </w:tcBorders>
            <w:shd w:val="clear" w:color="auto" w:fill="auto"/>
          </w:tcPr>
          <w:p w14:paraId="65BEAFC5" w14:textId="77777777" w:rsidR="00972FED" w:rsidRPr="006F0B54" w:rsidRDefault="00972FED" w:rsidP="00972FED">
            <w:pPr>
              <w:pStyle w:val="TAC"/>
              <w:rPr>
                <w:rFonts w:eastAsia="‚c‚e‚o“Á‘¾ƒSƒVƒbƒN‘Ì" w:cs="v5.0.0"/>
              </w:rPr>
            </w:pPr>
          </w:p>
        </w:tc>
        <w:tc>
          <w:tcPr>
            <w:tcW w:w="2126" w:type="dxa"/>
            <w:tcBorders>
              <w:top w:val="nil"/>
              <w:bottom w:val="nil"/>
            </w:tcBorders>
            <w:shd w:val="clear" w:color="auto" w:fill="auto"/>
          </w:tcPr>
          <w:p w14:paraId="5F69F70D"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7F37896E"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972FED" w:rsidRPr="006F0B54" w:rsidRDefault="00972FED" w:rsidP="00972FED">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972FED"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972FED" w:rsidRPr="006F0B54" w:rsidRDefault="00972FED" w:rsidP="00972FED">
            <w:pPr>
              <w:pStyle w:val="TAC"/>
              <w:rPr>
                <w:rFonts w:eastAsia="‚c‚e‚o“Á‘¾ƒSƒVƒbƒN‘Ì" w:cs="v5.0.0"/>
                <w:lang w:eastAsia="ja-JP"/>
              </w:rPr>
            </w:pPr>
          </w:p>
        </w:tc>
        <w:tc>
          <w:tcPr>
            <w:tcW w:w="1984" w:type="dxa"/>
          </w:tcPr>
          <w:p w14:paraId="3480CDE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972FED" w:rsidRPr="006F0B54" w:rsidRDefault="00972FED" w:rsidP="00972FED">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972FED" w:rsidRPr="006F0B54" w14:paraId="3FDDC673" w14:textId="77777777" w:rsidTr="00972FED">
        <w:trPr>
          <w:cantSplit/>
          <w:jc w:val="center"/>
        </w:trPr>
        <w:tc>
          <w:tcPr>
            <w:tcW w:w="2019" w:type="dxa"/>
            <w:tcBorders>
              <w:bottom w:val="nil"/>
            </w:tcBorders>
            <w:shd w:val="clear" w:color="auto" w:fill="auto"/>
          </w:tcPr>
          <w:p w14:paraId="03426243" w14:textId="77777777" w:rsidR="00972FED" w:rsidRPr="006F0B54" w:rsidRDefault="00972FED" w:rsidP="00972FED">
            <w:pPr>
              <w:pStyle w:val="TAC"/>
              <w:rPr>
                <w:rFonts w:eastAsia="‚c‚e‚o“Á‘¾ƒSƒVƒbƒN‘Ì" w:cs="v5.0.0"/>
                <w:i/>
                <w:lang w:eastAsia="ja-JP"/>
              </w:rPr>
            </w:pPr>
            <w:r w:rsidRPr="006F0B54">
              <w:rPr>
                <w:rFonts w:hint="eastAsia"/>
                <w:i/>
                <w:lang w:eastAsia="zh-CN"/>
              </w:rPr>
              <w:t>BS type 2-O</w:t>
            </w:r>
          </w:p>
        </w:tc>
        <w:tc>
          <w:tcPr>
            <w:tcW w:w="2126" w:type="dxa"/>
            <w:tcBorders>
              <w:bottom w:val="nil"/>
            </w:tcBorders>
            <w:shd w:val="clear" w:color="auto" w:fill="auto"/>
          </w:tcPr>
          <w:p w14:paraId="24C05F03" w14:textId="77777777" w:rsidR="00972FED" w:rsidRPr="006F0B54" w:rsidRDefault="00972FED" w:rsidP="00972FED">
            <w:pPr>
              <w:pStyle w:val="TAC"/>
              <w:rPr>
                <w:rFonts w:cs="v5.0.0"/>
                <w:lang w:eastAsia="zh-CN"/>
              </w:rPr>
            </w:pPr>
            <w:r w:rsidRPr="006F0B54">
              <w:rPr>
                <w:rFonts w:cs="v5.0.0" w:hint="eastAsia"/>
                <w:lang w:eastAsia="zh-CN"/>
              </w:rPr>
              <w:t>60 kHz</w:t>
            </w:r>
          </w:p>
        </w:tc>
        <w:tc>
          <w:tcPr>
            <w:tcW w:w="1984" w:type="dxa"/>
          </w:tcPr>
          <w:p w14:paraId="0309B230"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2605997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079953B2" w14:textId="77777777" w:rsidR="00972FED" w:rsidRPr="006F0B54" w:rsidRDefault="00972FED" w:rsidP="00972FED">
            <w:pPr>
              <w:pStyle w:val="TAN"/>
              <w:rPr>
                <w:rFonts w:cs="v5.0.0"/>
                <w:u w:val="single"/>
                <w:lang w:val="en-US"/>
              </w:rPr>
            </w:pPr>
            <w:r w:rsidRPr="006F0B54">
              <w:rPr>
                <w:rFonts w:hint="eastAsia"/>
                <w:lang w:eastAsia="zh-CN"/>
              </w:rPr>
              <w:t>NOTE 3:</w:t>
            </w:r>
            <w:r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3498" w:name="_MON_1281253042"/>
    <w:bookmarkEnd w:id="3498"/>
    <w:p w14:paraId="34A5FA47" w14:textId="77777777" w:rsidR="00972FED" w:rsidRPr="006F0B54" w:rsidRDefault="00972FED" w:rsidP="00972FED">
      <w:pPr>
        <w:pStyle w:val="TH"/>
        <w:rPr>
          <w:rFonts w:eastAsia="SimSun"/>
        </w:rPr>
      </w:pPr>
      <w:r w:rsidRPr="006F0B54">
        <w:object w:dxaOrig="8641" w:dyaOrig="541" w14:anchorId="6A8B4264">
          <v:shape id="_x0000_i1122" type="#_x0000_t75" style="width:6in;height:28.8pt" o:ole="" fillcolor="window">
            <v:imagedata r:id="rId100" o:title=""/>
          </v:shape>
          <o:OLEObject Type="Embed" ProgID="Word.Picture.8" ShapeID="_x0000_i1122" DrawAspect="Content" ObjectID="_1679392805" r:id="rId101"/>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3499" w:name="_Toc21101461"/>
      <w:bookmarkStart w:id="3500" w:name="_Toc29810499"/>
      <w:bookmarkStart w:id="3501" w:name="_Toc37273776"/>
      <w:bookmarkStart w:id="3502" w:name="_Toc45885094"/>
      <w:bookmarkStart w:id="3503" w:name="_Toc53183014"/>
      <w:bookmarkStart w:id="3504" w:name="_Toc58865408"/>
      <w:bookmarkStart w:id="3505" w:name="_Toc58866990"/>
      <w:bookmarkStart w:id="3506" w:name="_Toc66718023"/>
      <w:r w:rsidRPr="006F0B54">
        <w:t>8.3.3.2.5</w:t>
      </w:r>
      <w:r w:rsidRPr="006F0B54">
        <w:tab/>
        <w:t>Test requirement</w:t>
      </w:r>
      <w:bookmarkEnd w:id="3499"/>
      <w:bookmarkEnd w:id="3500"/>
      <w:bookmarkEnd w:id="3501"/>
      <w:bookmarkEnd w:id="3502"/>
      <w:bookmarkEnd w:id="3503"/>
      <w:bookmarkEnd w:id="3504"/>
      <w:bookmarkEnd w:id="3505"/>
      <w:bookmarkEnd w:id="3506"/>
    </w:p>
    <w:p w14:paraId="3C0560B8" w14:textId="77777777" w:rsidR="00972FED" w:rsidRPr="006F0B54" w:rsidRDefault="00972FED" w:rsidP="00972FED">
      <w:pPr>
        <w:pStyle w:val="H6"/>
      </w:pPr>
      <w:bookmarkStart w:id="3507" w:name="_Toc21101462"/>
      <w:bookmarkStart w:id="3508" w:name="_Toc29810500"/>
      <w:bookmarkStart w:id="3509" w:name="_Toc37273777"/>
      <w:bookmarkStart w:id="3510" w:name="_Toc45885095"/>
      <w:r w:rsidRPr="006F0B54">
        <w:t>8.3.3.2.5.1</w:t>
      </w:r>
      <w:r w:rsidRPr="006F0B54">
        <w:tab/>
        <w:t>Requirements for BS type 1-O</w:t>
      </w:r>
      <w:bookmarkEnd w:id="3507"/>
      <w:bookmarkEnd w:id="3508"/>
      <w:bookmarkEnd w:id="3509"/>
      <w:bookmarkEnd w:id="3510"/>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3511" w:name="_Toc21101463"/>
      <w:bookmarkStart w:id="3512" w:name="_Toc29810501"/>
      <w:bookmarkStart w:id="3513" w:name="_Toc37273778"/>
      <w:bookmarkStart w:id="3514"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3511"/>
      <w:bookmarkEnd w:id="3512"/>
      <w:bookmarkEnd w:id="3513"/>
      <w:bookmarkEnd w:id="3514"/>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3515" w:name="_Toc21101464"/>
      <w:bookmarkStart w:id="3516" w:name="_Toc29810502"/>
      <w:bookmarkStart w:id="3517" w:name="_Toc37273779"/>
      <w:bookmarkStart w:id="3518" w:name="_Toc45885097"/>
      <w:bookmarkStart w:id="3519" w:name="_Toc53183015"/>
      <w:bookmarkStart w:id="3520" w:name="_Toc58865409"/>
      <w:bookmarkStart w:id="3521" w:name="_Toc58866991"/>
      <w:bookmarkStart w:id="3522" w:name="_Toc66718024"/>
      <w:r w:rsidRPr="006F0B54">
        <w:t>8.3.4</w:t>
      </w:r>
      <w:r w:rsidRPr="006F0B54">
        <w:tab/>
        <w:t>Performance requirements for PUCCH format 3</w:t>
      </w:r>
      <w:bookmarkEnd w:id="3515"/>
      <w:bookmarkEnd w:id="3516"/>
      <w:bookmarkEnd w:id="3517"/>
      <w:bookmarkEnd w:id="3518"/>
      <w:bookmarkEnd w:id="3519"/>
      <w:bookmarkEnd w:id="3520"/>
      <w:bookmarkEnd w:id="3521"/>
      <w:bookmarkEnd w:id="3522"/>
    </w:p>
    <w:p w14:paraId="4D0D2BE4" w14:textId="77777777" w:rsidR="00972FED" w:rsidRPr="006F0B54" w:rsidRDefault="00972FED" w:rsidP="00972FED">
      <w:pPr>
        <w:pStyle w:val="Heading4"/>
      </w:pPr>
      <w:bookmarkStart w:id="3523" w:name="_Toc21101465"/>
      <w:bookmarkStart w:id="3524" w:name="_Toc29810503"/>
      <w:bookmarkStart w:id="3525" w:name="_Toc37273780"/>
      <w:bookmarkStart w:id="3526" w:name="_Toc45885098"/>
      <w:bookmarkStart w:id="3527" w:name="_Toc53183016"/>
      <w:bookmarkStart w:id="3528" w:name="_Toc58865410"/>
      <w:bookmarkStart w:id="3529" w:name="_Toc58866992"/>
      <w:bookmarkStart w:id="3530" w:name="_Toc66718025"/>
      <w:r w:rsidRPr="006F0B54">
        <w:t>8.3.4.1</w:t>
      </w:r>
      <w:r w:rsidRPr="006F0B54">
        <w:tab/>
        <w:t>Definition and applicability</w:t>
      </w:r>
      <w:bookmarkEnd w:id="3523"/>
      <w:bookmarkEnd w:id="3524"/>
      <w:bookmarkEnd w:id="3525"/>
      <w:bookmarkEnd w:id="3526"/>
      <w:bookmarkEnd w:id="3527"/>
      <w:bookmarkEnd w:id="3528"/>
      <w:bookmarkEnd w:id="3529"/>
      <w:bookmarkEnd w:id="3530"/>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3531" w:name="_Toc21101466"/>
      <w:bookmarkStart w:id="3532" w:name="_Toc29810504"/>
      <w:bookmarkStart w:id="3533" w:name="_Toc37273781"/>
      <w:bookmarkStart w:id="3534" w:name="_Toc45885099"/>
      <w:bookmarkStart w:id="3535" w:name="_Toc53183017"/>
      <w:bookmarkStart w:id="3536" w:name="_Toc58865411"/>
      <w:bookmarkStart w:id="3537" w:name="_Toc58866993"/>
      <w:bookmarkStart w:id="3538" w:name="_Toc66718026"/>
      <w:r w:rsidRPr="006F0B54">
        <w:t>8.3.4.2</w:t>
      </w:r>
      <w:r w:rsidRPr="006F0B54">
        <w:tab/>
        <w:t>Minimum requirement</w:t>
      </w:r>
      <w:bookmarkEnd w:id="3531"/>
      <w:bookmarkEnd w:id="3532"/>
      <w:bookmarkEnd w:id="3533"/>
      <w:bookmarkEnd w:id="3534"/>
      <w:bookmarkEnd w:id="3535"/>
      <w:bookmarkEnd w:id="3536"/>
      <w:bookmarkEnd w:id="3537"/>
      <w:bookmarkEnd w:id="3538"/>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3539" w:name="_Toc21101467"/>
      <w:bookmarkStart w:id="3540" w:name="_Toc29810505"/>
      <w:bookmarkStart w:id="3541" w:name="_Toc37273782"/>
      <w:bookmarkStart w:id="3542" w:name="_Toc45885100"/>
      <w:bookmarkStart w:id="3543" w:name="_Toc53183018"/>
      <w:bookmarkStart w:id="3544" w:name="_Toc58865412"/>
      <w:bookmarkStart w:id="3545" w:name="_Toc58866994"/>
      <w:bookmarkStart w:id="3546" w:name="_Toc66718027"/>
      <w:r w:rsidRPr="006F0B54">
        <w:t>8.3.4.3</w:t>
      </w:r>
      <w:r w:rsidRPr="006F0B54">
        <w:tab/>
        <w:t>Test purpose</w:t>
      </w:r>
      <w:bookmarkEnd w:id="3539"/>
      <w:bookmarkEnd w:id="3540"/>
      <w:bookmarkEnd w:id="3541"/>
      <w:bookmarkEnd w:id="3542"/>
      <w:bookmarkEnd w:id="3543"/>
      <w:bookmarkEnd w:id="3544"/>
      <w:bookmarkEnd w:id="3545"/>
      <w:bookmarkEnd w:id="3546"/>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3547" w:name="_Toc21101468"/>
      <w:bookmarkStart w:id="3548" w:name="_Toc29810506"/>
      <w:bookmarkStart w:id="3549" w:name="_Toc37273783"/>
      <w:bookmarkStart w:id="3550" w:name="_Toc45885101"/>
      <w:bookmarkStart w:id="3551" w:name="_Toc53183019"/>
      <w:bookmarkStart w:id="3552" w:name="_Toc58865413"/>
      <w:bookmarkStart w:id="3553" w:name="_Toc58866995"/>
      <w:bookmarkStart w:id="3554" w:name="_Toc66718028"/>
      <w:r w:rsidRPr="006F0B54">
        <w:t>8.3.4.4</w:t>
      </w:r>
      <w:r w:rsidRPr="006F0B54">
        <w:tab/>
        <w:t>Method of test</w:t>
      </w:r>
      <w:bookmarkEnd w:id="3547"/>
      <w:bookmarkEnd w:id="3548"/>
      <w:bookmarkEnd w:id="3549"/>
      <w:bookmarkEnd w:id="3550"/>
      <w:bookmarkEnd w:id="3551"/>
      <w:bookmarkEnd w:id="3552"/>
      <w:bookmarkEnd w:id="3553"/>
      <w:bookmarkEnd w:id="3554"/>
    </w:p>
    <w:p w14:paraId="2B46A4FA" w14:textId="77777777" w:rsidR="00972FED" w:rsidRPr="006F0B54" w:rsidRDefault="00972FED" w:rsidP="00972FED">
      <w:pPr>
        <w:pStyle w:val="Heading5"/>
      </w:pPr>
      <w:bookmarkStart w:id="3555" w:name="_Toc21101469"/>
      <w:bookmarkStart w:id="3556" w:name="_Toc29810507"/>
      <w:bookmarkStart w:id="3557" w:name="_Toc37273784"/>
      <w:bookmarkStart w:id="3558" w:name="_Toc45885102"/>
      <w:bookmarkStart w:id="3559" w:name="_Toc53183020"/>
      <w:bookmarkStart w:id="3560" w:name="_Toc58865414"/>
      <w:bookmarkStart w:id="3561" w:name="_Toc58866996"/>
      <w:bookmarkStart w:id="3562" w:name="_Toc66718029"/>
      <w:r w:rsidRPr="006F0B54">
        <w:t>8.3.4.4.1</w:t>
      </w:r>
      <w:r w:rsidRPr="006F0B54">
        <w:tab/>
        <w:t>Initial conditions</w:t>
      </w:r>
      <w:bookmarkEnd w:id="3555"/>
      <w:bookmarkEnd w:id="3556"/>
      <w:bookmarkEnd w:id="3557"/>
      <w:bookmarkEnd w:id="3558"/>
      <w:bookmarkEnd w:id="3559"/>
      <w:bookmarkEnd w:id="3560"/>
      <w:bookmarkEnd w:id="3561"/>
      <w:bookmarkEnd w:id="3562"/>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3563"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3564" w:name="_Toc29810508"/>
      <w:bookmarkStart w:id="3565" w:name="_Toc37273785"/>
      <w:bookmarkStart w:id="3566" w:name="_Toc45885103"/>
      <w:bookmarkStart w:id="3567" w:name="_Toc53183021"/>
      <w:bookmarkStart w:id="3568" w:name="_Toc58865415"/>
      <w:bookmarkStart w:id="3569" w:name="_Toc58866997"/>
      <w:bookmarkStart w:id="3570" w:name="_Toc66718030"/>
      <w:r w:rsidRPr="006F0B54">
        <w:t>8.3.4.4.2</w:t>
      </w:r>
      <w:r w:rsidRPr="006F0B54">
        <w:tab/>
        <w:t>Procedure</w:t>
      </w:r>
      <w:bookmarkEnd w:id="3563"/>
      <w:bookmarkEnd w:id="3564"/>
      <w:bookmarkEnd w:id="3565"/>
      <w:bookmarkEnd w:id="3566"/>
      <w:bookmarkEnd w:id="3567"/>
      <w:bookmarkEnd w:id="3568"/>
      <w:bookmarkEnd w:id="3569"/>
      <w:bookmarkEnd w:id="3570"/>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75C58532" w14:textId="77777777" w:rsidTr="00972FED">
        <w:trPr>
          <w:cantSplit/>
          <w:jc w:val="center"/>
        </w:trPr>
        <w:tc>
          <w:tcPr>
            <w:tcW w:w="1555" w:type="dxa"/>
            <w:tcBorders>
              <w:bottom w:val="nil"/>
            </w:tcBorders>
            <w:shd w:val="clear" w:color="auto" w:fill="auto"/>
          </w:tcPr>
          <w:p w14:paraId="4059003D" w14:textId="77777777" w:rsidR="00972FED" w:rsidRPr="006F0B54" w:rsidRDefault="00972FED" w:rsidP="00972FED">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316AFF46"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972FED" w:rsidRPr="006F0B54" w14:paraId="4F8F321D" w14:textId="77777777" w:rsidTr="00972FED">
        <w:trPr>
          <w:cantSplit/>
          <w:jc w:val="center"/>
        </w:trPr>
        <w:tc>
          <w:tcPr>
            <w:tcW w:w="1555" w:type="dxa"/>
            <w:tcBorders>
              <w:top w:val="nil"/>
              <w:bottom w:val="nil"/>
            </w:tcBorders>
            <w:shd w:val="clear" w:color="auto" w:fill="auto"/>
          </w:tcPr>
          <w:p w14:paraId="3593B9CA" w14:textId="77777777" w:rsidR="00972FED" w:rsidRPr="006F0B54" w:rsidRDefault="00972FED" w:rsidP="00972FED">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14:paraId="04E8830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972FED" w:rsidRPr="006F0B54" w14:paraId="2F37A2A3" w14:textId="77777777" w:rsidTr="00972FED">
        <w:trPr>
          <w:cantSplit/>
          <w:jc w:val="center"/>
        </w:trPr>
        <w:tc>
          <w:tcPr>
            <w:tcW w:w="1555" w:type="dxa"/>
            <w:tcBorders>
              <w:top w:val="nil"/>
              <w:bottom w:val="nil"/>
            </w:tcBorders>
            <w:shd w:val="clear" w:color="auto" w:fill="auto"/>
          </w:tcPr>
          <w:p w14:paraId="43825D20" w14:textId="77777777" w:rsidR="00972FED" w:rsidRPr="006F0B54" w:rsidRDefault="00972FED" w:rsidP="00972FED">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2FC21728"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972FED" w:rsidRPr="006F0B54" w14:paraId="0D6C0C55" w14:textId="77777777" w:rsidTr="00972FED">
        <w:trPr>
          <w:cantSplit/>
          <w:jc w:val="center"/>
        </w:trPr>
        <w:tc>
          <w:tcPr>
            <w:tcW w:w="1555" w:type="dxa"/>
            <w:tcBorders>
              <w:top w:val="nil"/>
              <w:bottom w:val="nil"/>
            </w:tcBorders>
            <w:shd w:val="clear" w:color="auto" w:fill="auto"/>
          </w:tcPr>
          <w:p w14:paraId="046700D7" w14:textId="77777777" w:rsidR="00972FED" w:rsidRPr="006F0B54" w:rsidRDefault="00972FED" w:rsidP="00972FED">
            <w:pPr>
              <w:pStyle w:val="TAC"/>
              <w:rPr>
                <w:rFonts w:eastAsia="‚c‚e‚o“Á‘¾ƒSƒVƒbƒN‘Ì"/>
                <w:i/>
                <w:lang w:eastAsia="ja-JP"/>
              </w:rPr>
            </w:pPr>
          </w:p>
        </w:tc>
        <w:tc>
          <w:tcPr>
            <w:tcW w:w="2268" w:type="dxa"/>
            <w:tcBorders>
              <w:bottom w:val="nil"/>
            </w:tcBorders>
            <w:shd w:val="clear" w:color="auto" w:fill="auto"/>
          </w:tcPr>
          <w:p w14:paraId="7E97DF5D" w14:textId="77777777" w:rsidR="00972FED" w:rsidRPr="006F0B54" w:rsidRDefault="00972FED" w:rsidP="00972FED">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972FED" w:rsidRPr="006F0B54" w14:paraId="2419F41D" w14:textId="77777777" w:rsidTr="00972FED">
        <w:trPr>
          <w:cantSplit/>
          <w:jc w:val="center"/>
        </w:trPr>
        <w:tc>
          <w:tcPr>
            <w:tcW w:w="1555" w:type="dxa"/>
            <w:tcBorders>
              <w:top w:val="nil"/>
              <w:bottom w:val="nil"/>
            </w:tcBorders>
            <w:shd w:val="clear" w:color="auto" w:fill="auto"/>
          </w:tcPr>
          <w:p w14:paraId="0521DF17"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7F783065"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40E597FD"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972FED" w:rsidRPr="006F0B54" w14:paraId="0FD8941F" w14:textId="77777777" w:rsidTr="00972FED">
        <w:trPr>
          <w:cantSplit/>
          <w:jc w:val="center"/>
        </w:trPr>
        <w:tc>
          <w:tcPr>
            <w:tcW w:w="1555" w:type="dxa"/>
            <w:tcBorders>
              <w:top w:val="nil"/>
              <w:bottom w:val="nil"/>
            </w:tcBorders>
            <w:shd w:val="clear" w:color="auto" w:fill="auto"/>
          </w:tcPr>
          <w:p w14:paraId="12B6B9C1"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0700E3F4"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4835BC04"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972FED"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972FED" w:rsidRPr="006F0B54" w:rsidRDefault="00972FED" w:rsidP="00972FED">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972FED" w:rsidRPr="006F0B54" w:rsidRDefault="00972FED" w:rsidP="00972FED">
            <w:pPr>
              <w:pStyle w:val="TAC"/>
              <w:rPr>
                <w:rFonts w:eastAsia="‚c‚e‚o“Á‘¾ƒSƒVƒbƒN‘Ì" w:cs="v5.0.0"/>
                <w:lang w:eastAsia="ja-JP"/>
              </w:rPr>
            </w:pPr>
          </w:p>
        </w:tc>
        <w:tc>
          <w:tcPr>
            <w:tcW w:w="1984" w:type="dxa"/>
          </w:tcPr>
          <w:p w14:paraId="5DB35AA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972FED" w:rsidRPr="006F0B54" w14:paraId="64C82337" w14:textId="77777777" w:rsidTr="00972FED">
        <w:trPr>
          <w:cantSplit/>
          <w:jc w:val="center"/>
        </w:trPr>
        <w:tc>
          <w:tcPr>
            <w:tcW w:w="1555" w:type="dxa"/>
            <w:tcBorders>
              <w:bottom w:val="nil"/>
            </w:tcBorders>
            <w:shd w:val="clear" w:color="auto" w:fill="auto"/>
          </w:tcPr>
          <w:p w14:paraId="3FF0844D" w14:textId="77777777" w:rsidR="00972FED" w:rsidRPr="006F0B54" w:rsidRDefault="00972FED" w:rsidP="00972FED">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09104648" w14:textId="77777777" w:rsidR="00972FED" w:rsidRPr="006F0B54" w:rsidRDefault="00972FED" w:rsidP="00972FED">
            <w:pPr>
              <w:pStyle w:val="TAC"/>
              <w:rPr>
                <w:rFonts w:cs="v5.0.0"/>
                <w:lang w:eastAsia="zh-CN"/>
              </w:rPr>
            </w:pPr>
            <w:r w:rsidRPr="006F0B54">
              <w:rPr>
                <w:rFonts w:cs="v5.0.0"/>
                <w:lang w:eastAsia="zh-CN"/>
              </w:rPr>
              <w:t>60</w:t>
            </w:r>
          </w:p>
        </w:tc>
        <w:tc>
          <w:tcPr>
            <w:tcW w:w="1984" w:type="dxa"/>
          </w:tcPr>
          <w:p w14:paraId="5064F67F"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C5144C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24A8F464" w14:textId="77777777" w:rsidR="00972FED" w:rsidRPr="006F0B54" w:rsidDel="00C07E61" w:rsidRDefault="00972FED" w:rsidP="00972FED">
            <w:pPr>
              <w:pStyle w:val="TAN"/>
              <w:rPr>
                <w:lang w:eastAsia="en-GB"/>
              </w:rPr>
            </w:pPr>
            <w:r w:rsidRPr="006F0B54">
              <w:t>NOTE 3:</w:t>
            </w:r>
            <w:r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3571" w:name="_Toc21101471"/>
      <w:bookmarkStart w:id="3572" w:name="_Toc29810509"/>
      <w:bookmarkStart w:id="3573" w:name="_Toc37273786"/>
      <w:bookmarkStart w:id="3574" w:name="_Toc45885104"/>
      <w:bookmarkStart w:id="3575" w:name="_Toc53183022"/>
      <w:bookmarkStart w:id="3576" w:name="_Toc58865416"/>
      <w:bookmarkStart w:id="3577" w:name="_Toc58866998"/>
      <w:bookmarkStart w:id="3578" w:name="_Toc66718031"/>
      <w:r w:rsidRPr="006F0B54">
        <w:t>8.3.4.5</w:t>
      </w:r>
      <w:r w:rsidRPr="006F0B54">
        <w:tab/>
        <w:t>Test requirement</w:t>
      </w:r>
      <w:bookmarkEnd w:id="3571"/>
      <w:bookmarkEnd w:id="3572"/>
      <w:bookmarkEnd w:id="3573"/>
      <w:bookmarkEnd w:id="3574"/>
      <w:bookmarkEnd w:id="3575"/>
      <w:bookmarkEnd w:id="3576"/>
      <w:bookmarkEnd w:id="3577"/>
      <w:bookmarkEnd w:id="3578"/>
    </w:p>
    <w:p w14:paraId="7C6341DD" w14:textId="77777777" w:rsidR="00972FED" w:rsidRPr="006F0B54" w:rsidRDefault="00972FED" w:rsidP="00972FED">
      <w:pPr>
        <w:pStyle w:val="Heading5"/>
        <w:rPr>
          <w:rFonts w:cs="Arial"/>
          <w:i/>
          <w:iCs/>
          <w:szCs w:val="22"/>
          <w:lang w:eastAsia="zh-CN"/>
        </w:rPr>
      </w:pPr>
      <w:bookmarkStart w:id="3579" w:name="_Toc21101472"/>
      <w:bookmarkStart w:id="3580" w:name="_Toc29810510"/>
      <w:bookmarkStart w:id="3581" w:name="_Toc37273787"/>
      <w:bookmarkStart w:id="3582" w:name="_Toc45885105"/>
      <w:bookmarkStart w:id="3583" w:name="_Toc53183023"/>
      <w:bookmarkStart w:id="3584" w:name="_Toc58865417"/>
      <w:bookmarkStart w:id="3585" w:name="_Toc58866999"/>
      <w:bookmarkStart w:id="3586" w:name="_Toc66718032"/>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579"/>
      <w:bookmarkEnd w:id="3580"/>
      <w:bookmarkEnd w:id="3581"/>
      <w:bookmarkEnd w:id="3582"/>
      <w:bookmarkEnd w:id="3583"/>
      <w:bookmarkEnd w:id="3584"/>
      <w:bookmarkEnd w:id="3585"/>
      <w:bookmarkEnd w:id="358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3587" w:name="_Toc21101473"/>
      <w:bookmarkStart w:id="3588" w:name="_Toc29810511"/>
      <w:bookmarkStart w:id="3589" w:name="_Toc37273788"/>
      <w:bookmarkStart w:id="3590" w:name="_Toc45885106"/>
      <w:bookmarkStart w:id="3591" w:name="_Toc53183024"/>
      <w:bookmarkStart w:id="3592" w:name="_Toc58865418"/>
      <w:bookmarkStart w:id="3593" w:name="_Toc58867000"/>
      <w:bookmarkStart w:id="3594" w:name="_Toc66718033"/>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587"/>
      <w:bookmarkEnd w:id="3588"/>
      <w:bookmarkEnd w:id="3589"/>
      <w:bookmarkEnd w:id="3590"/>
      <w:bookmarkEnd w:id="3591"/>
      <w:bookmarkEnd w:id="3592"/>
      <w:bookmarkEnd w:id="3593"/>
      <w:bookmarkEnd w:id="3594"/>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3595" w:name="_Toc21101474"/>
      <w:bookmarkStart w:id="3596" w:name="_Toc29810512"/>
      <w:bookmarkStart w:id="3597" w:name="_Toc37273789"/>
      <w:bookmarkStart w:id="3598" w:name="_Toc45885107"/>
      <w:bookmarkStart w:id="3599" w:name="_Toc53183025"/>
      <w:bookmarkStart w:id="3600" w:name="_Toc58865419"/>
      <w:bookmarkStart w:id="3601" w:name="_Toc58867001"/>
      <w:bookmarkStart w:id="3602" w:name="_Toc66718034"/>
      <w:r w:rsidRPr="006F0B54">
        <w:t>8.3.5</w:t>
      </w:r>
      <w:r w:rsidRPr="006F0B54">
        <w:tab/>
        <w:t>Performance requirements for PUCCH format 4</w:t>
      </w:r>
      <w:bookmarkEnd w:id="3595"/>
      <w:bookmarkEnd w:id="3596"/>
      <w:bookmarkEnd w:id="3597"/>
      <w:bookmarkEnd w:id="3598"/>
      <w:bookmarkEnd w:id="3599"/>
      <w:bookmarkEnd w:id="3600"/>
      <w:bookmarkEnd w:id="3601"/>
      <w:bookmarkEnd w:id="3602"/>
    </w:p>
    <w:p w14:paraId="441E4C29" w14:textId="77777777" w:rsidR="00972FED" w:rsidRPr="006F0B54" w:rsidRDefault="00972FED" w:rsidP="00972FED">
      <w:pPr>
        <w:pStyle w:val="Heading4"/>
      </w:pPr>
      <w:bookmarkStart w:id="3603" w:name="_Toc21101475"/>
      <w:bookmarkStart w:id="3604" w:name="_Toc29810513"/>
      <w:bookmarkStart w:id="3605" w:name="_Toc37273790"/>
      <w:bookmarkStart w:id="3606" w:name="_Toc45885108"/>
      <w:bookmarkStart w:id="3607" w:name="_Toc53183026"/>
      <w:bookmarkStart w:id="3608" w:name="_Toc58865420"/>
      <w:bookmarkStart w:id="3609" w:name="_Toc58867002"/>
      <w:bookmarkStart w:id="3610" w:name="_Toc66718035"/>
      <w:r w:rsidRPr="006F0B54">
        <w:t>8.3.5.1</w:t>
      </w:r>
      <w:r w:rsidRPr="006F0B54">
        <w:tab/>
        <w:t>Definition and applicability</w:t>
      </w:r>
      <w:bookmarkEnd w:id="3603"/>
      <w:bookmarkEnd w:id="3604"/>
      <w:bookmarkEnd w:id="3605"/>
      <w:bookmarkEnd w:id="3606"/>
      <w:bookmarkEnd w:id="3607"/>
      <w:bookmarkEnd w:id="3608"/>
      <w:bookmarkEnd w:id="3609"/>
      <w:bookmarkEnd w:id="3610"/>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3611" w:name="_Toc21101476"/>
      <w:bookmarkStart w:id="3612" w:name="_Toc29810514"/>
      <w:bookmarkStart w:id="3613" w:name="_Toc37273791"/>
      <w:bookmarkStart w:id="3614" w:name="_Toc45885109"/>
      <w:bookmarkStart w:id="3615" w:name="_Toc53183027"/>
      <w:bookmarkStart w:id="3616" w:name="_Toc58865421"/>
      <w:bookmarkStart w:id="3617" w:name="_Toc58867003"/>
      <w:bookmarkStart w:id="3618" w:name="_Toc66718036"/>
      <w:r w:rsidRPr="006F0B54">
        <w:t>8.3.5.2</w:t>
      </w:r>
      <w:r w:rsidRPr="006F0B54">
        <w:tab/>
        <w:t>Minimum requirement</w:t>
      </w:r>
      <w:bookmarkEnd w:id="3611"/>
      <w:bookmarkEnd w:id="3612"/>
      <w:bookmarkEnd w:id="3613"/>
      <w:bookmarkEnd w:id="3614"/>
      <w:bookmarkEnd w:id="3615"/>
      <w:bookmarkEnd w:id="3616"/>
      <w:bookmarkEnd w:id="3617"/>
      <w:bookmarkEnd w:id="3618"/>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3619" w:name="_Toc21101477"/>
      <w:bookmarkStart w:id="3620" w:name="_Toc29810515"/>
      <w:bookmarkStart w:id="3621" w:name="_Toc37273792"/>
      <w:bookmarkStart w:id="3622" w:name="_Toc45885110"/>
      <w:bookmarkStart w:id="3623" w:name="_Toc53183028"/>
      <w:bookmarkStart w:id="3624" w:name="_Toc58865422"/>
      <w:bookmarkStart w:id="3625" w:name="_Toc58867004"/>
      <w:bookmarkStart w:id="3626" w:name="_Toc66718037"/>
      <w:r w:rsidRPr="006F0B54">
        <w:t>8.3.5.3</w:t>
      </w:r>
      <w:r w:rsidRPr="006F0B54">
        <w:tab/>
        <w:t>Test purpose</w:t>
      </w:r>
      <w:bookmarkEnd w:id="3619"/>
      <w:bookmarkEnd w:id="3620"/>
      <w:bookmarkEnd w:id="3621"/>
      <w:bookmarkEnd w:id="3622"/>
      <w:bookmarkEnd w:id="3623"/>
      <w:bookmarkEnd w:id="3624"/>
      <w:bookmarkEnd w:id="3625"/>
      <w:bookmarkEnd w:id="3626"/>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3627" w:name="_Toc21101478"/>
      <w:bookmarkStart w:id="3628" w:name="_Toc29810516"/>
      <w:bookmarkStart w:id="3629" w:name="_Toc37273793"/>
      <w:bookmarkStart w:id="3630" w:name="_Toc45885111"/>
      <w:bookmarkStart w:id="3631" w:name="_Toc53183029"/>
      <w:bookmarkStart w:id="3632" w:name="_Toc58865423"/>
      <w:bookmarkStart w:id="3633" w:name="_Toc58867005"/>
      <w:bookmarkStart w:id="3634" w:name="_Toc66718038"/>
      <w:r w:rsidRPr="006F0B54">
        <w:t>8.3.5.4</w:t>
      </w:r>
      <w:r w:rsidRPr="006F0B54">
        <w:tab/>
        <w:t>Method of test</w:t>
      </w:r>
      <w:bookmarkEnd w:id="3627"/>
      <w:bookmarkEnd w:id="3628"/>
      <w:bookmarkEnd w:id="3629"/>
      <w:bookmarkEnd w:id="3630"/>
      <w:bookmarkEnd w:id="3631"/>
      <w:bookmarkEnd w:id="3632"/>
      <w:bookmarkEnd w:id="3633"/>
      <w:bookmarkEnd w:id="3634"/>
    </w:p>
    <w:p w14:paraId="447B9187" w14:textId="77777777" w:rsidR="00972FED" w:rsidRPr="006F0B54" w:rsidRDefault="00972FED" w:rsidP="00972FED">
      <w:pPr>
        <w:pStyle w:val="Heading5"/>
      </w:pPr>
      <w:bookmarkStart w:id="3635" w:name="_Toc21101479"/>
      <w:bookmarkStart w:id="3636" w:name="_Toc29810517"/>
      <w:bookmarkStart w:id="3637" w:name="_Toc37273794"/>
      <w:bookmarkStart w:id="3638" w:name="_Toc45885112"/>
      <w:bookmarkStart w:id="3639" w:name="_Toc53183030"/>
      <w:bookmarkStart w:id="3640" w:name="_Toc58865424"/>
      <w:bookmarkStart w:id="3641" w:name="_Toc58867006"/>
      <w:bookmarkStart w:id="3642" w:name="_Toc66718039"/>
      <w:r w:rsidRPr="006F0B54">
        <w:t>8.3.5.4.1</w:t>
      </w:r>
      <w:r w:rsidRPr="006F0B54">
        <w:tab/>
        <w:t>Initial conditions</w:t>
      </w:r>
      <w:bookmarkEnd w:id="3635"/>
      <w:bookmarkEnd w:id="3636"/>
      <w:bookmarkEnd w:id="3637"/>
      <w:bookmarkEnd w:id="3638"/>
      <w:bookmarkEnd w:id="3639"/>
      <w:bookmarkEnd w:id="3640"/>
      <w:bookmarkEnd w:id="3641"/>
      <w:bookmarkEnd w:id="3642"/>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3643"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3644" w:name="_Toc29810518"/>
      <w:bookmarkStart w:id="3645" w:name="_Toc37273795"/>
      <w:bookmarkStart w:id="3646" w:name="_Toc45885113"/>
      <w:bookmarkStart w:id="3647" w:name="_Toc53183031"/>
      <w:bookmarkStart w:id="3648" w:name="_Toc58865425"/>
      <w:bookmarkStart w:id="3649" w:name="_Toc58867007"/>
      <w:bookmarkStart w:id="3650" w:name="_Toc66718040"/>
      <w:r w:rsidRPr="006F0B54">
        <w:t>8.3.5.4.2</w:t>
      </w:r>
      <w:r w:rsidRPr="006F0B54">
        <w:tab/>
        <w:t>Procedure</w:t>
      </w:r>
      <w:bookmarkEnd w:id="3643"/>
      <w:bookmarkEnd w:id="3644"/>
      <w:bookmarkEnd w:id="3645"/>
      <w:bookmarkEnd w:id="3646"/>
      <w:bookmarkEnd w:id="3647"/>
      <w:bookmarkEnd w:id="3648"/>
      <w:bookmarkEnd w:id="3649"/>
      <w:bookmarkEnd w:id="3650"/>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972FED" w:rsidRPr="006F0B54" w14:paraId="1CF1CC09" w14:textId="77777777" w:rsidTr="00972FED">
        <w:trPr>
          <w:cantSplit/>
          <w:jc w:val="center"/>
        </w:trPr>
        <w:tc>
          <w:tcPr>
            <w:tcW w:w="1555" w:type="dxa"/>
            <w:tcBorders>
              <w:bottom w:val="nil"/>
            </w:tcBorders>
            <w:shd w:val="clear" w:color="auto" w:fill="auto"/>
          </w:tcPr>
          <w:p w14:paraId="588A51E4" w14:textId="77777777" w:rsidR="00972FED" w:rsidRPr="006F0B54" w:rsidRDefault="00972FED" w:rsidP="00972FED">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4D748F43" w14:textId="77777777" w:rsidR="00972FED" w:rsidRPr="006F0B54" w:rsidRDefault="00972FED" w:rsidP="00972FED">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972FED" w:rsidRPr="006F0B54" w14:paraId="386D7347" w14:textId="77777777" w:rsidTr="00972FED">
        <w:trPr>
          <w:cantSplit/>
          <w:jc w:val="center"/>
        </w:trPr>
        <w:tc>
          <w:tcPr>
            <w:tcW w:w="1555" w:type="dxa"/>
            <w:tcBorders>
              <w:top w:val="nil"/>
              <w:bottom w:val="nil"/>
            </w:tcBorders>
            <w:shd w:val="clear" w:color="auto" w:fill="auto"/>
          </w:tcPr>
          <w:p w14:paraId="032D3710" w14:textId="77777777" w:rsidR="00972FED" w:rsidRPr="006F0B54" w:rsidRDefault="00972FED" w:rsidP="00972FED">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972FED" w:rsidRPr="006F0B54" w:rsidRDefault="00972FED" w:rsidP="00972FED">
            <w:pPr>
              <w:pStyle w:val="TAC"/>
              <w:rPr>
                <w:rFonts w:eastAsia="‚c‚e‚o“Á‘¾ƒSƒVƒbƒN‘Ì" w:cs="v5.0.0"/>
                <w:lang w:eastAsia="ja-JP"/>
              </w:rPr>
            </w:pPr>
          </w:p>
        </w:tc>
        <w:tc>
          <w:tcPr>
            <w:tcW w:w="1984" w:type="dxa"/>
            <w:tcBorders>
              <w:bottom w:val="single" w:sz="4" w:space="0" w:color="auto"/>
            </w:tcBorders>
          </w:tcPr>
          <w:p w14:paraId="13688EF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972FED" w:rsidRPr="006F0B54" w14:paraId="37C66077" w14:textId="77777777" w:rsidTr="00972FED">
        <w:trPr>
          <w:cantSplit/>
          <w:jc w:val="center"/>
        </w:trPr>
        <w:tc>
          <w:tcPr>
            <w:tcW w:w="1555" w:type="dxa"/>
            <w:tcBorders>
              <w:top w:val="nil"/>
              <w:bottom w:val="nil"/>
            </w:tcBorders>
            <w:shd w:val="clear" w:color="auto" w:fill="auto"/>
          </w:tcPr>
          <w:p w14:paraId="59EC4348" w14:textId="77777777" w:rsidR="00972FED" w:rsidRPr="006F0B54" w:rsidRDefault="00972FED" w:rsidP="00972FED">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7CEC9809"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972FED" w:rsidRPr="006F0B54" w14:paraId="690A2D08" w14:textId="77777777" w:rsidTr="00972FED">
        <w:trPr>
          <w:cantSplit/>
          <w:jc w:val="center"/>
        </w:trPr>
        <w:tc>
          <w:tcPr>
            <w:tcW w:w="1555" w:type="dxa"/>
            <w:tcBorders>
              <w:top w:val="nil"/>
              <w:bottom w:val="nil"/>
            </w:tcBorders>
            <w:shd w:val="clear" w:color="auto" w:fill="auto"/>
          </w:tcPr>
          <w:p w14:paraId="506F8268" w14:textId="77777777" w:rsidR="00972FED" w:rsidRPr="006F0B54" w:rsidRDefault="00972FED" w:rsidP="00972FED">
            <w:pPr>
              <w:pStyle w:val="TAC"/>
              <w:rPr>
                <w:rFonts w:eastAsia="‚c‚e‚o“Á‘¾ƒSƒVƒbƒN‘Ì"/>
                <w:i/>
                <w:lang w:eastAsia="ja-JP"/>
              </w:rPr>
            </w:pPr>
          </w:p>
        </w:tc>
        <w:tc>
          <w:tcPr>
            <w:tcW w:w="2268" w:type="dxa"/>
            <w:tcBorders>
              <w:bottom w:val="nil"/>
            </w:tcBorders>
            <w:shd w:val="clear" w:color="auto" w:fill="auto"/>
          </w:tcPr>
          <w:p w14:paraId="60EAAD11" w14:textId="77777777" w:rsidR="00972FED" w:rsidRPr="006F0B54" w:rsidRDefault="00972FED" w:rsidP="00972FED">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972FED" w:rsidRPr="006F0B54" w:rsidRDefault="00972FED" w:rsidP="00972FED">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972FED" w:rsidRPr="006F0B54" w14:paraId="7AB5E41E" w14:textId="77777777" w:rsidTr="00972FED">
        <w:trPr>
          <w:cantSplit/>
          <w:jc w:val="center"/>
        </w:trPr>
        <w:tc>
          <w:tcPr>
            <w:tcW w:w="1555" w:type="dxa"/>
            <w:tcBorders>
              <w:top w:val="nil"/>
              <w:bottom w:val="nil"/>
            </w:tcBorders>
            <w:shd w:val="clear" w:color="auto" w:fill="auto"/>
          </w:tcPr>
          <w:p w14:paraId="466E757B"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169DC6E7"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3DE44FE1" w14:textId="77777777" w:rsidR="00972FED" w:rsidRPr="006F0B54" w:rsidRDefault="00972FED" w:rsidP="00972FED">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972FED" w:rsidRPr="006F0B54" w14:paraId="481F4E58" w14:textId="77777777" w:rsidTr="00972FED">
        <w:trPr>
          <w:cantSplit/>
          <w:jc w:val="center"/>
        </w:trPr>
        <w:tc>
          <w:tcPr>
            <w:tcW w:w="1555" w:type="dxa"/>
            <w:tcBorders>
              <w:top w:val="nil"/>
              <w:bottom w:val="nil"/>
            </w:tcBorders>
            <w:shd w:val="clear" w:color="auto" w:fill="auto"/>
          </w:tcPr>
          <w:p w14:paraId="2EFD4D42" w14:textId="77777777" w:rsidR="00972FED" w:rsidRPr="006F0B54" w:rsidRDefault="00972FED" w:rsidP="00972FED">
            <w:pPr>
              <w:pStyle w:val="TAC"/>
              <w:rPr>
                <w:rFonts w:eastAsia="‚c‚e‚o“Á‘¾ƒSƒVƒbƒN‘Ì" w:cs="v5.0.0"/>
                <w:i/>
              </w:rPr>
            </w:pPr>
          </w:p>
        </w:tc>
        <w:tc>
          <w:tcPr>
            <w:tcW w:w="2268" w:type="dxa"/>
            <w:tcBorders>
              <w:top w:val="nil"/>
              <w:bottom w:val="nil"/>
            </w:tcBorders>
            <w:shd w:val="clear" w:color="auto" w:fill="auto"/>
          </w:tcPr>
          <w:p w14:paraId="4689A848" w14:textId="77777777" w:rsidR="00972FED" w:rsidRPr="006F0B54" w:rsidRDefault="00972FED" w:rsidP="00972FED">
            <w:pPr>
              <w:pStyle w:val="TAC"/>
              <w:rPr>
                <w:rFonts w:eastAsia="‚c‚e‚o“Á‘¾ƒSƒVƒbƒN‘Ì" w:cs="v5.0.0"/>
              </w:rPr>
            </w:pPr>
          </w:p>
        </w:tc>
        <w:tc>
          <w:tcPr>
            <w:tcW w:w="1984" w:type="dxa"/>
            <w:tcBorders>
              <w:bottom w:val="single" w:sz="4" w:space="0" w:color="auto"/>
            </w:tcBorders>
          </w:tcPr>
          <w:p w14:paraId="2A099AB0" w14:textId="77777777" w:rsidR="00972FED" w:rsidRPr="006F0B54" w:rsidRDefault="00972FED" w:rsidP="00972FED">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972FED"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972FED" w:rsidRPr="006F0B54" w:rsidRDefault="00972FED" w:rsidP="00972FED">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972FED" w:rsidRPr="006F0B54" w:rsidRDefault="00972FED" w:rsidP="00972FED">
            <w:pPr>
              <w:pStyle w:val="TAC"/>
              <w:rPr>
                <w:rFonts w:eastAsia="‚c‚e‚o“Á‘¾ƒSƒVƒbƒN‘Ì" w:cs="v5.0.0"/>
                <w:lang w:eastAsia="ja-JP"/>
              </w:rPr>
            </w:pPr>
          </w:p>
        </w:tc>
        <w:tc>
          <w:tcPr>
            <w:tcW w:w="1984" w:type="dxa"/>
          </w:tcPr>
          <w:p w14:paraId="34AB14B1"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972FED" w:rsidRPr="006F0B54" w14:paraId="01B88832" w14:textId="77777777" w:rsidTr="00972FED">
        <w:trPr>
          <w:cantSplit/>
          <w:jc w:val="center"/>
        </w:trPr>
        <w:tc>
          <w:tcPr>
            <w:tcW w:w="1555" w:type="dxa"/>
            <w:tcBorders>
              <w:bottom w:val="nil"/>
            </w:tcBorders>
            <w:shd w:val="clear" w:color="auto" w:fill="auto"/>
          </w:tcPr>
          <w:p w14:paraId="3812BC7F" w14:textId="77777777" w:rsidR="00972FED" w:rsidRPr="006F0B54" w:rsidRDefault="00972FED" w:rsidP="00972FED">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41D6365E" w14:textId="77777777" w:rsidR="00972FED" w:rsidRPr="006F0B54" w:rsidRDefault="00972FED" w:rsidP="00972FED">
            <w:pPr>
              <w:pStyle w:val="TAC"/>
              <w:rPr>
                <w:rFonts w:cs="v5.0.0"/>
                <w:lang w:eastAsia="zh-CN"/>
              </w:rPr>
            </w:pPr>
            <w:r w:rsidRPr="006F0B54">
              <w:rPr>
                <w:rFonts w:cs="v5.0.0" w:hint="eastAsia"/>
                <w:lang w:eastAsia="zh-CN"/>
              </w:rPr>
              <w:t>60</w:t>
            </w:r>
          </w:p>
        </w:tc>
        <w:tc>
          <w:tcPr>
            <w:tcW w:w="1984" w:type="dxa"/>
          </w:tcPr>
          <w:p w14:paraId="51F09302"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15448BEC"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6351AAF5" w14:textId="77777777" w:rsidR="00972FED" w:rsidRPr="006F0B54" w:rsidDel="00E31AD3" w:rsidRDefault="00972FED" w:rsidP="00972FED">
            <w:pPr>
              <w:pStyle w:val="TAN"/>
              <w:rPr>
                <w:lang w:eastAsia="en-GB"/>
              </w:rPr>
            </w:pPr>
            <w:r w:rsidRPr="006F0B54">
              <w:t>NOTE 3:</w:t>
            </w:r>
            <w:r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3651" w:name="_Toc21101481"/>
      <w:bookmarkStart w:id="3652" w:name="_Toc29810519"/>
      <w:bookmarkStart w:id="3653" w:name="_Toc37273796"/>
      <w:bookmarkStart w:id="3654" w:name="_Toc45885114"/>
      <w:bookmarkStart w:id="3655" w:name="_Toc53183032"/>
      <w:bookmarkStart w:id="3656" w:name="_Toc58865426"/>
      <w:bookmarkStart w:id="3657" w:name="_Toc58867008"/>
      <w:bookmarkStart w:id="3658" w:name="_Toc66718041"/>
      <w:r w:rsidRPr="006F0B54">
        <w:t>8.3.5.5</w:t>
      </w:r>
      <w:r w:rsidRPr="006F0B54">
        <w:tab/>
        <w:t>Test requirement</w:t>
      </w:r>
      <w:bookmarkEnd w:id="3651"/>
      <w:bookmarkEnd w:id="3652"/>
      <w:bookmarkEnd w:id="3653"/>
      <w:bookmarkEnd w:id="3654"/>
      <w:bookmarkEnd w:id="3655"/>
      <w:bookmarkEnd w:id="3656"/>
      <w:bookmarkEnd w:id="3657"/>
      <w:bookmarkEnd w:id="3658"/>
    </w:p>
    <w:p w14:paraId="57426961" w14:textId="77777777" w:rsidR="00972FED" w:rsidRPr="006F0B54" w:rsidRDefault="00972FED" w:rsidP="00972FED">
      <w:pPr>
        <w:pStyle w:val="Heading5"/>
        <w:rPr>
          <w:rFonts w:cs="Arial"/>
          <w:i/>
          <w:iCs/>
          <w:szCs w:val="22"/>
          <w:lang w:eastAsia="zh-CN"/>
        </w:rPr>
      </w:pPr>
      <w:bookmarkStart w:id="3659" w:name="_Toc21101482"/>
      <w:bookmarkStart w:id="3660" w:name="_Toc29810520"/>
      <w:bookmarkStart w:id="3661" w:name="_Toc37273797"/>
      <w:bookmarkStart w:id="3662" w:name="_Toc45885115"/>
      <w:bookmarkStart w:id="3663" w:name="_Toc53183033"/>
      <w:bookmarkStart w:id="3664" w:name="_Toc58865427"/>
      <w:bookmarkStart w:id="3665" w:name="_Toc58867009"/>
      <w:bookmarkStart w:id="3666" w:name="_Toc66718042"/>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659"/>
      <w:bookmarkEnd w:id="3660"/>
      <w:bookmarkEnd w:id="3661"/>
      <w:bookmarkEnd w:id="3662"/>
      <w:bookmarkEnd w:id="3663"/>
      <w:bookmarkEnd w:id="3664"/>
      <w:bookmarkEnd w:id="3665"/>
      <w:bookmarkEnd w:id="366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3667" w:name="_Toc21101483"/>
      <w:bookmarkStart w:id="3668" w:name="_Toc29810521"/>
      <w:bookmarkStart w:id="3669" w:name="_Toc37273798"/>
      <w:bookmarkStart w:id="3670" w:name="_Toc45885116"/>
      <w:bookmarkStart w:id="3671" w:name="_Toc53183034"/>
      <w:bookmarkStart w:id="3672" w:name="_Toc58865428"/>
      <w:bookmarkStart w:id="3673" w:name="_Toc58867010"/>
      <w:bookmarkStart w:id="3674" w:name="_Toc66718043"/>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667"/>
      <w:bookmarkEnd w:id="3668"/>
      <w:bookmarkEnd w:id="3669"/>
      <w:bookmarkEnd w:id="3670"/>
      <w:bookmarkEnd w:id="3671"/>
      <w:bookmarkEnd w:id="3672"/>
      <w:bookmarkEnd w:id="3673"/>
      <w:bookmarkEnd w:id="3674"/>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3675" w:name="_Toc21101484"/>
      <w:bookmarkStart w:id="3676" w:name="_Toc29810522"/>
      <w:bookmarkStart w:id="3677" w:name="_Toc37273799"/>
      <w:bookmarkStart w:id="3678" w:name="_Toc45885117"/>
      <w:bookmarkStart w:id="3679" w:name="_Toc53183035"/>
      <w:bookmarkStart w:id="3680" w:name="_Toc58865429"/>
      <w:bookmarkStart w:id="3681" w:name="_Toc58867011"/>
      <w:bookmarkStart w:id="3682" w:name="_Toc66718044"/>
      <w:r w:rsidRPr="006F0B54">
        <w:rPr>
          <w:lang w:val="en-US"/>
        </w:rPr>
        <w:t>8.3.6</w:t>
      </w:r>
      <w:r w:rsidRPr="006F0B54">
        <w:tab/>
      </w:r>
      <w:r w:rsidRPr="006F0B54">
        <w:rPr>
          <w:lang w:val="en-US"/>
        </w:rPr>
        <w:t>Performance requirements for multi-slot PUCCH format</w:t>
      </w:r>
      <w:bookmarkEnd w:id="3675"/>
      <w:bookmarkEnd w:id="3676"/>
      <w:bookmarkEnd w:id="3677"/>
      <w:bookmarkEnd w:id="3678"/>
      <w:bookmarkEnd w:id="3679"/>
      <w:bookmarkEnd w:id="3680"/>
      <w:bookmarkEnd w:id="3681"/>
      <w:bookmarkEnd w:id="3682"/>
    </w:p>
    <w:p w14:paraId="570AA8AC" w14:textId="77777777" w:rsidR="00972FED" w:rsidRPr="006F0B54" w:rsidRDefault="00972FED" w:rsidP="00972FED">
      <w:pPr>
        <w:pStyle w:val="Heading4"/>
        <w:rPr>
          <w:lang w:val="en-US"/>
        </w:rPr>
      </w:pPr>
      <w:bookmarkStart w:id="3683" w:name="_Toc21101485"/>
      <w:bookmarkStart w:id="3684" w:name="_Toc29810523"/>
      <w:bookmarkStart w:id="3685" w:name="_Toc37273800"/>
      <w:bookmarkStart w:id="3686" w:name="_Toc45885118"/>
      <w:bookmarkStart w:id="3687" w:name="_Toc53183036"/>
      <w:bookmarkStart w:id="3688" w:name="_Toc58865430"/>
      <w:bookmarkStart w:id="3689" w:name="_Toc58867012"/>
      <w:bookmarkStart w:id="3690" w:name="_Toc66718045"/>
      <w:r w:rsidRPr="006F0B54">
        <w:rPr>
          <w:lang w:val="en-US"/>
        </w:rPr>
        <w:t>8.3.6.1</w:t>
      </w:r>
      <w:r w:rsidRPr="006F0B54">
        <w:rPr>
          <w:lang w:val="en-US"/>
        </w:rPr>
        <w:tab/>
        <w:t>Performance requirements for multi-slot PUCCH format 1</w:t>
      </w:r>
      <w:bookmarkEnd w:id="3683"/>
      <w:bookmarkEnd w:id="3684"/>
      <w:bookmarkEnd w:id="3685"/>
      <w:bookmarkEnd w:id="3686"/>
      <w:bookmarkEnd w:id="3687"/>
      <w:bookmarkEnd w:id="3688"/>
      <w:bookmarkEnd w:id="3689"/>
      <w:bookmarkEnd w:id="3690"/>
    </w:p>
    <w:p w14:paraId="4EF5B3F0" w14:textId="77777777" w:rsidR="00972FED" w:rsidRPr="006F0B54" w:rsidRDefault="00972FED" w:rsidP="00972FED">
      <w:pPr>
        <w:pStyle w:val="Heading5"/>
        <w:rPr>
          <w:lang w:val="en-US"/>
        </w:rPr>
      </w:pPr>
      <w:bookmarkStart w:id="3691" w:name="_Toc21101486"/>
      <w:bookmarkStart w:id="3692" w:name="_Toc29810524"/>
      <w:bookmarkStart w:id="3693" w:name="_Toc37273801"/>
      <w:bookmarkStart w:id="3694" w:name="_Toc45885119"/>
      <w:bookmarkStart w:id="3695" w:name="_Toc53183037"/>
      <w:bookmarkStart w:id="3696" w:name="_Toc58865431"/>
      <w:bookmarkStart w:id="3697" w:name="_Toc58867013"/>
      <w:bookmarkStart w:id="3698" w:name="_Toc66718046"/>
      <w:r w:rsidRPr="006F0B54">
        <w:rPr>
          <w:lang w:val="en-US"/>
        </w:rPr>
        <w:t>8.3.6.1.1</w:t>
      </w:r>
      <w:r w:rsidRPr="006F0B54">
        <w:rPr>
          <w:lang w:val="en-US"/>
        </w:rPr>
        <w:tab/>
        <w:t>NACK to ACK detection</w:t>
      </w:r>
      <w:bookmarkEnd w:id="3691"/>
      <w:bookmarkEnd w:id="3692"/>
      <w:bookmarkEnd w:id="3693"/>
      <w:bookmarkEnd w:id="3694"/>
      <w:bookmarkEnd w:id="3695"/>
      <w:bookmarkEnd w:id="3696"/>
      <w:bookmarkEnd w:id="3697"/>
      <w:bookmarkEnd w:id="3698"/>
    </w:p>
    <w:p w14:paraId="4304D5C7" w14:textId="77777777" w:rsidR="00972FED" w:rsidRPr="006F0B54" w:rsidRDefault="00972FED" w:rsidP="00972FED">
      <w:pPr>
        <w:pStyle w:val="H6"/>
        <w:rPr>
          <w:lang w:eastAsia="zh-CN"/>
        </w:rPr>
      </w:pPr>
      <w:bookmarkStart w:id="3699" w:name="_Toc21101487"/>
      <w:bookmarkStart w:id="3700" w:name="_Toc29810525"/>
      <w:bookmarkStart w:id="3701" w:name="_Toc37273802"/>
      <w:bookmarkStart w:id="3702" w:name="_Toc45885120"/>
      <w:r w:rsidRPr="006F0B54">
        <w:rPr>
          <w:lang w:val="en-US"/>
        </w:rPr>
        <w:t>8.3.6.1.1.1</w:t>
      </w:r>
      <w:r w:rsidRPr="006F0B54">
        <w:rPr>
          <w:lang w:val="en-US"/>
        </w:rPr>
        <w:tab/>
        <w:t>Definition and applicability</w:t>
      </w:r>
      <w:bookmarkEnd w:id="3699"/>
      <w:bookmarkEnd w:id="3700"/>
      <w:bookmarkEnd w:id="3701"/>
      <w:bookmarkEnd w:id="3702"/>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3703"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3703"/>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3704" w:name="_Toc21101489"/>
      <w:bookmarkStart w:id="3705" w:name="_Toc29810526"/>
      <w:bookmarkStart w:id="3706" w:name="_Toc37273803"/>
      <w:bookmarkStart w:id="3707" w:name="_Toc45885121"/>
      <w:r w:rsidRPr="006F0B54">
        <w:rPr>
          <w:lang w:val="en-US"/>
        </w:rPr>
        <w:t>8.3.6.1.1.3</w:t>
      </w:r>
      <w:r w:rsidRPr="006F0B54">
        <w:rPr>
          <w:lang w:val="en-US"/>
        </w:rPr>
        <w:tab/>
        <w:t>Test purpose</w:t>
      </w:r>
      <w:bookmarkEnd w:id="3704"/>
      <w:bookmarkEnd w:id="3705"/>
      <w:bookmarkEnd w:id="3706"/>
      <w:bookmarkEnd w:id="3707"/>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3708" w:name="_Toc21101490"/>
      <w:bookmarkStart w:id="3709" w:name="_Toc29810527"/>
      <w:bookmarkStart w:id="3710" w:name="_Toc37273804"/>
      <w:bookmarkStart w:id="3711" w:name="_Toc45885122"/>
      <w:r w:rsidRPr="006F0B54">
        <w:rPr>
          <w:lang w:val="en-US"/>
        </w:rPr>
        <w:t>8.3.6.1.1</w:t>
      </w:r>
      <w:r w:rsidRPr="006F0B54">
        <w:rPr>
          <w:lang w:val="en-US" w:eastAsia="zh-CN"/>
        </w:rPr>
        <w:t>.4</w:t>
      </w:r>
      <w:r w:rsidRPr="006F0B54">
        <w:rPr>
          <w:lang w:val="en-US" w:eastAsia="zh-CN"/>
        </w:rPr>
        <w:tab/>
        <w:t>Method of test</w:t>
      </w:r>
      <w:bookmarkEnd w:id="3708"/>
      <w:bookmarkEnd w:id="3709"/>
      <w:bookmarkEnd w:id="3710"/>
      <w:bookmarkEnd w:id="3711"/>
    </w:p>
    <w:p w14:paraId="5E61DFBD" w14:textId="77777777" w:rsidR="00972FED" w:rsidRPr="006F0B54" w:rsidRDefault="00972FED" w:rsidP="00972FED">
      <w:pPr>
        <w:pStyle w:val="H6"/>
        <w:rPr>
          <w:lang w:val="en-US" w:eastAsia="zh-CN"/>
        </w:rPr>
      </w:pPr>
      <w:bookmarkStart w:id="3712" w:name="_Toc21101491"/>
      <w:bookmarkStart w:id="3713" w:name="_Toc29810528"/>
      <w:bookmarkStart w:id="3714" w:name="_Toc37273805"/>
      <w:bookmarkStart w:id="3715" w:name="_Toc45885123"/>
      <w:r w:rsidRPr="006F0B54">
        <w:rPr>
          <w:lang w:val="en-US"/>
        </w:rPr>
        <w:t>8.3.6.1.1</w:t>
      </w:r>
      <w:r w:rsidRPr="006F0B54">
        <w:rPr>
          <w:lang w:val="en-US" w:eastAsia="zh-CN"/>
        </w:rPr>
        <w:t>.4.1</w:t>
      </w:r>
      <w:r w:rsidRPr="006F0B54">
        <w:rPr>
          <w:lang w:val="en-US" w:eastAsia="zh-CN"/>
        </w:rPr>
        <w:tab/>
        <w:t>Initial conditions</w:t>
      </w:r>
      <w:bookmarkEnd w:id="3712"/>
      <w:bookmarkEnd w:id="3713"/>
      <w:bookmarkEnd w:id="3714"/>
      <w:bookmarkEnd w:id="3715"/>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3716" w:name="_Toc21101492"/>
      <w:bookmarkStart w:id="3717" w:name="_Toc29810529"/>
      <w:bookmarkStart w:id="3718" w:name="_Toc37273806"/>
      <w:bookmarkStart w:id="3719" w:name="_Toc45885124"/>
      <w:r w:rsidRPr="006F0B54">
        <w:rPr>
          <w:lang w:val="en-US"/>
        </w:rPr>
        <w:t>8.3.6.1.1</w:t>
      </w:r>
      <w:r w:rsidRPr="006F0B54">
        <w:rPr>
          <w:lang w:val="en-US" w:eastAsia="zh-CN"/>
        </w:rPr>
        <w:t>.4.2</w:t>
      </w:r>
      <w:r w:rsidRPr="006F0B54">
        <w:rPr>
          <w:lang w:val="en-US" w:eastAsia="zh-CN"/>
        </w:rPr>
        <w:tab/>
        <w:t>Procedure</w:t>
      </w:r>
      <w:bookmarkEnd w:id="3716"/>
      <w:bookmarkEnd w:id="3717"/>
      <w:bookmarkEnd w:id="3718"/>
      <w:bookmarkEnd w:id="3719"/>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42C6D9D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3720" w:name="_Toc21101493"/>
      <w:bookmarkStart w:id="3721" w:name="_Toc29810530"/>
      <w:bookmarkStart w:id="3722" w:name="_Toc37273807"/>
      <w:bookmarkStart w:id="3723" w:name="_Toc45885125"/>
      <w:r w:rsidRPr="006F0B54">
        <w:rPr>
          <w:lang w:val="en-US"/>
        </w:rPr>
        <w:t>8.3.6.1.1.5</w:t>
      </w:r>
      <w:r w:rsidRPr="006F0B54">
        <w:rPr>
          <w:lang w:val="en-US"/>
        </w:rPr>
        <w:tab/>
        <w:t>Test Requirement</w:t>
      </w:r>
      <w:bookmarkEnd w:id="3720"/>
      <w:bookmarkEnd w:id="3721"/>
      <w:bookmarkEnd w:id="3722"/>
      <w:bookmarkEnd w:id="3723"/>
    </w:p>
    <w:p w14:paraId="2478664A" w14:textId="77777777" w:rsidR="00972FED" w:rsidRPr="001A1BA4" w:rsidRDefault="00972FED" w:rsidP="00972FED">
      <w:pPr>
        <w:pStyle w:val="H6"/>
      </w:pPr>
      <w:bookmarkStart w:id="3724" w:name="_Toc21101494"/>
      <w:bookmarkStart w:id="3725" w:name="_Toc29810531"/>
      <w:bookmarkStart w:id="3726" w:name="_Toc37273808"/>
      <w:bookmarkStart w:id="3727" w:name="_Toc45885126"/>
      <w:r w:rsidRPr="001A1BA4">
        <w:t>8.3.6.1.1.5.1</w:t>
      </w:r>
      <w:r w:rsidRPr="001A1BA4">
        <w:tab/>
        <w:t xml:space="preserve">Test Requirement for </w:t>
      </w:r>
      <w:r w:rsidRPr="001A1BA4">
        <w:rPr>
          <w:i/>
          <w:iCs/>
        </w:rPr>
        <w:t>BS type 1-O</w:t>
      </w:r>
      <w:bookmarkEnd w:id="3724"/>
      <w:bookmarkEnd w:id="3725"/>
      <w:bookmarkEnd w:id="3726"/>
      <w:bookmarkEnd w:id="3727"/>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3728" w:name="_Toc21101495"/>
      <w:bookmarkStart w:id="3729" w:name="_Toc29810532"/>
      <w:bookmarkStart w:id="3730" w:name="_Toc37273809"/>
      <w:bookmarkStart w:id="3731" w:name="_Toc45885127"/>
      <w:r w:rsidRPr="006F0B54">
        <w:rPr>
          <w:lang w:val="en-US"/>
        </w:rPr>
        <w:t>8.3.6.1.1.5.2</w:t>
      </w:r>
      <w:r w:rsidRPr="006F0B54">
        <w:rPr>
          <w:lang w:val="en-US"/>
        </w:rPr>
        <w:tab/>
      </w:r>
      <w:bookmarkEnd w:id="3728"/>
      <w:r w:rsidRPr="006F0B54">
        <w:rPr>
          <w:lang w:val="en-US"/>
        </w:rPr>
        <w:t>Void</w:t>
      </w:r>
      <w:bookmarkEnd w:id="3729"/>
      <w:bookmarkEnd w:id="3730"/>
      <w:bookmarkEnd w:id="3731"/>
    </w:p>
    <w:p w14:paraId="79111472" w14:textId="77777777" w:rsidR="00972FED" w:rsidRPr="006F0B54" w:rsidRDefault="00972FED" w:rsidP="00972FED">
      <w:pPr>
        <w:pStyle w:val="Heading5"/>
        <w:rPr>
          <w:lang w:eastAsia="zh-CN"/>
        </w:rPr>
      </w:pPr>
      <w:bookmarkStart w:id="3732" w:name="_Toc21101496"/>
      <w:bookmarkStart w:id="3733" w:name="_Toc29810533"/>
      <w:bookmarkStart w:id="3734" w:name="_Toc37273810"/>
      <w:bookmarkStart w:id="3735" w:name="_Toc45885128"/>
      <w:bookmarkStart w:id="3736" w:name="_Toc53183038"/>
      <w:bookmarkStart w:id="3737" w:name="_Toc58865432"/>
      <w:bookmarkStart w:id="3738" w:name="_Toc58867014"/>
      <w:bookmarkStart w:id="3739" w:name="_Toc66718047"/>
      <w:r w:rsidRPr="006F0B54">
        <w:rPr>
          <w:lang w:eastAsia="zh-CN"/>
        </w:rPr>
        <w:t>8.3.6.1.2</w:t>
      </w:r>
      <w:r w:rsidRPr="006F0B54">
        <w:rPr>
          <w:lang w:eastAsia="zh-CN"/>
        </w:rPr>
        <w:tab/>
        <w:t>ACK missed detection</w:t>
      </w:r>
      <w:bookmarkEnd w:id="3732"/>
      <w:bookmarkEnd w:id="3733"/>
      <w:bookmarkEnd w:id="3734"/>
      <w:bookmarkEnd w:id="3735"/>
      <w:bookmarkEnd w:id="3736"/>
      <w:bookmarkEnd w:id="3737"/>
      <w:bookmarkEnd w:id="3738"/>
      <w:bookmarkEnd w:id="3739"/>
    </w:p>
    <w:p w14:paraId="1F4A435D" w14:textId="77777777" w:rsidR="00972FED" w:rsidRPr="006F0B54" w:rsidRDefault="00972FED" w:rsidP="00972FED">
      <w:pPr>
        <w:pStyle w:val="H6"/>
        <w:rPr>
          <w:lang w:eastAsia="zh-CN"/>
        </w:rPr>
      </w:pPr>
      <w:bookmarkStart w:id="3740" w:name="_Toc21101497"/>
      <w:bookmarkStart w:id="3741" w:name="_Toc29810534"/>
      <w:bookmarkStart w:id="3742" w:name="_Toc37273811"/>
      <w:bookmarkStart w:id="3743" w:name="_Toc45885129"/>
      <w:r w:rsidRPr="006F0B54">
        <w:rPr>
          <w:lang w:eastAsia="zh-CN"/>
        </w:rPr>
        <w:t>8.3.6.1.2.1</w:t>
      </w:r>
      <w:r w:rsidRPr="006F0B54">
        <w:rPr>
          <w:lang w:eastAsia="zh-CN"/>
        </w:rPr>
        <w:tab/>
        <w:t>Definition and applicability</w:t>
      </w:r>
      <w:bookmarkEnd w:id="3740"/>
      <w:bookmarkEnd w:id="3741"/>
      <w:bookmarkEnd w:id="3742"/>
      <w:bookmarkEnd w:id="3743"/>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3744" w:name="_Toc21101498"/>
      <w:bookmarkStart w:id="3745" w:name="_Toc29810535"/>
      <w:bookmarkStart w:id="3746" w:name="_Toc37273812"/>
      <w:bookmarkStart w:id="3747" w:name="_Toc45885130"/>
      <w:r w:rsidRPr="006F0B54">
        <w:rPr>
          <w:lang w:eastAsia="zh-CN"/>
        </w:rPr>
        <w:t>8.3.6.1.2.2</w:t>
      </w:r>
      <w:r w:rsidRPr="006F0B54">
        <w:rPr>
          <w:lang w:eastAsia="zh-CN"/>
        </w:rPr>
        <w:tab/>
        <w:t>Minimum Requirement</w:t>
      </w:r>
      <w:bookmarkEnd w:id="3744"/>
      <w:bookmarkEnd w:id="3745"/>
      <w:bookmarkEnd w:id="3746"/>
      <w:bookmarkEnd w:id="3747"/>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3748" w:name="_Toc21101499"/>
      <w:bookmarkStart w:id="3749" w:name="_Toc29810536"/>
      <w:bookmarkStart w:id="3750" w:name="_Toc37273813"/>
      <w:bookmarkStart w:id="3751" w:name="_Toc45885131"/>
      <w:r w:rsidRPr="006F0B54">
        <w:rPr>
          <w:lang w:eastAsia="zh-CN"/>
        </w:rPr>
        <w:t>8.3.6.1.2.3</w:t>
      </w:r>
      <w:r w:rsidRPr="006F0B54">
        <w:rPr>
          <w:lang w:eastAsia="zh-CN"/>
        </w:rPr>
        <w:tab/>
        <w:t>Test purpose</w:t>
      </w:r>
      <w:bookmarkEnd w:id="3748"/>
      <w:bookmarkEnd w:id="3749"/>
      <w:bookmarkEnd w:id="3750"/>
      <w:bookmarkEnd w:id="3751"/>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3752" w:name="_Toc21101500"/>
      <w:bookmarkStart w:id="3753" w:name="_Toc29810537"/>
      <w:bookmarkStart w:id="3754" w:name="_Toc37273814"/>
      <w:bookmarkStart w:id="3755" w:name="_Toc45885132"/>
      <w:r w:rsidRPr="006F0B54">
        <w:rPr>
          <w:lang w:eastAsia="zh-CN"/>
        </w:rPr>
        <w:t>8.3.6.1.2.4</w:t>
      </w:r>
      <w:r w:rsidRPr="006F0B54">
        <w:rPr>
          <w:lang w:eastAsia="zh-CN"/>
        </w:rPr>
        <w:tab/>
        <w:t>Method of test</w:t>
      </w:r>
      <w:bookmarkEnd w:id="3752"/>
      <w:bookmarkEnd w:id="3753"/>
      <w:bookmarkEnd w:id="3754"/>
      <w:bookmarkEnd w:id="3755"/>
    </w:p>
    <w:p w14:paraId="65CEF988" w14:textId="77777777" w:rsidR="00972FED" w:rsidRPr="006F0B54" w:rsidRDefault="00972FED" w:rsidP="00972FED">
      <w:pPr>
        <w:pStyle w:val="H6"/>
        <w:rPr>
          <w:lang w:val="en-US"/>
        </w:rPr>
      </w:pPr>
      <w:bookmarkStart w:id="3756" w:name="_Toc21101501"/>
      <w:bookmarkStart w:id="3757" w:name="_Toc29810538"/>
      <w:bookmarkStart w:id="3758" w:name="_Toc37273815"/>
      <w:bookmarkStart w:id="3759" w:name="_Toc45885133"/>
      <w:r w:rsidRPr="006F0B54">
        <w:rPr>
          <w:lang w:eastAsia="zh-CN"/>
        </w:rPr>
        <w:t>8.3.6.1.2.4</w:t>
      </w:r>
      <w:r w:rsidRPr="006F0B54">
        <w:rPr>
          <w:lang w:val="en-US"/>
        </w:rPr>
        <w:t>.1</w:t>
      </w:r>
      <w:r w:rsidRPr="006F0B54">
        <w:rPr>
          <w:lang w:val="en-US"/>
        </w:rPr>
        <w:tab/>
        <w:t>Initial Conditions</w:t>
      </w:r>
      <w:bookmarkEnd w:id="3756"/>
      <w:bookmarkEnd w:id="3757"/>
      <w:bookmarkEnd w:id="3758"/>
      <w:bookmarkEnd w:id="3759"/>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3760" w:name="_Toc21101502"/>
      <w:bookmarkStart w:id="3761" w:name="_Toc29810539"/>
      <w:bookmarkStart w:id="3762" w:name="_Toc37273816"/>
      <w:bookmarkStart w:id="3763" w:name="_Toc45885134"/>
      <w:r w:rsidRPr="006F0B54">
        <w:rPr>
          <w:lang w:eastAsia="zh-CN"/>
        </w:rPr>
        <w:t>8.3.6.1.2.4</w:t>
      </w:r>
      <w:r w:rsidRPr="006F0B54">
        <w:rPr>
          <w:lang w:val="en-US"/>
        </w:rPr>
        <w:t>.2</w:t>
      </w:r>
      <w:r w:rsidRPr="006F0B54">
        <w:rPr>
          <w:lang w:val="en-US"/>
        </w:rPr>
        <w:tab/>
        <w:t>Procedure</w:t>
      </w:r>
      <w:bookmarkEnd w:id="3760"/>
      <w:bookmarkEnd w:id="3761"/>
      <w:bookmarkEnd w:id="3762"/>
      <w:bookmarkEnd w:id="3763"/>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22B4AFD9" w14:textId="77777777" w:rsidR="00972FED" w:rsidRPr="006F0B54" w:rsidRDefault="00972FED" w:rsidP="00972FED">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972FED" w:rsidRPr="006F0B54" w14:paraId="05D8A288" w14:textId="77777777" w:rsidTr="00972FED">
        <w:trPr>
          <w:cantSplit/>
          <w:jc w:val="center"/>
        </w:trPr>
        <w:tc>
          <w:tcPr>
            <w:tcW w:w="4320" w:type="dxa"/>
          </w:tcPr>
          <w:p w14:paraId="08CAEF34" w14:textId="77777777" w:rsidR="00972FED" w:rsidRPr="006F0B54" w:rsidRDefault="00972FED" w:rsidP="00972FED">
            <w:pPr>
              <w:pStyle w:val="TAH"/>
              <w:rPr>
                <w:rFonts w:eastAsia="?? ??" w:cs="Arial"/>
                <w:bCs/>
              </w:rPr>
            </w:pPr>
            <w:r w:rsidRPr="006F0B54">
              <w:rPr>
                <w:rFonts w:eastAsia="?? ??" w:cs="Arial"/>
                <w:bCs/>
              </w:rPr>
              <w:t>Parameter</w:t>
            </w:r>
          </w:p>
        </w:tc>
        <w:tc>
          <w:tcPr>
            <w:tcW w:w="3685" w:type="dxa"/>
          </w:tcPr>
          <w:p w14:paraId="6C47496C"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1F404090"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123" type="#_x0000_t75" style="width:6in;height:28.8pt" o:ole="" fillcolor="window">
            <v:imagedata r:id="rId97" o:title=""/>
          </v:shape>
          <o:OLEObject Type="Embed" ProgID="Word.Picture.8" ShapeID="_x0000_i1123" DrawAspect="Content" ObjectID="_1679392806" r:id="rId102"/>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3764" w:name="_Toc21101503"/>
      <w:bookmarkStart w:id="3765" w:name="_Toc29810540"/>
      <w:bookmarkStart w:id="3766" w:name="_Toc37273817"/>
      <w:bookmarkStart w:id="3767" w:name="_Toc45885135"/>
      <w:r w:rsidRPr="006F0B54">
        <w:rPr>
          <w:lang w:val="en-US"/>
        </w:rPr>
        <w:t>8.3.6.1.2.5</w:t>
      </w:r>
      <w:r w:rsidRPr="006F0B54">
        <w:rPr>
          <w:lang w:val="en-US"/>
        </w:rPr>
        <w:tab/>
        <w:t>Test Requirement</w:t>
      </w:r>
      <w:bookmarkEnd w:id="3764"/>
      <w:bookmarkEnd w:id="3765"/>
      <w:bookmarkEnd w:id="3766"/>
      <w:bookmarkEnd w:id="3767"/>
    </w:p>
    <w:p w14:paraId="2A32A30C" w14:textId="77777777" w:rsidR="00972FED" w:rsidRPr="006F0B54" w:rsidRDefault="00972FED" w:rsidP="00972FED">
      <w:pPr>
        <w:pStyle w:val="H6"/>
        <w:rPr>
          <w:lang w:val="en-US"/>
        </w:rPr>
      </w:pPr>
      <w:bookmarkStart w:id="3768" w:name="_Toc21101504"/>
      <w:bookmarkStart w:id="3769" w:name="_Toc29810541"/>
      <w:bookmarkStart w:id="3770" w:name="_Toc37273818"/>
      <w:bookmarkStart w:id="3771" w:name="_Toc45885136"/>
      <w:r w:rsidRPr="006F0B54">
        <w:rPr>
          <w:lang w:val="en-US"/>
        </w:rPr>
        <w:t>8.3.6.1.2.5.1</w:t>
      </w:r>
      <w:r w:rsidRPr="006F0B54">
        <w:rPr>
          <w:lang w:val="en-US"/>
        </w:rPr>
        <w:tab/>
        <w:t>Test Requirement for BS type 1-O</w:t>
      </w:r>
      <w:bookmarkEnd w:id="3768"/>
      <w:bookmarkEnd w:id="3769"/>
      <w:bookmarkEnd w:id="3770"/>
      <w:bookmarkEnd w:id="3771"/>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3772" w:name="_Toc21101505"/>
      <w:bookmarkStart w:id="3773" w:name="_Toc29810542"/>
      <w:bookmarkStart w:id="3774" w:name="_Toc37273819"/>
      <w:bookmarkStart w:id="3775" w:name="_Toc45885137"/>
      <w:r w:rsidRPr="006F0B54">
        <w:rPr>
          <w:lang w:val="en-US"/>
        </w:rPr>
        <w:t>8.3.6.1.2.5.2</w:t>
      </w:r>
      <w:r w:rsidRPr="006F0B54">
        <w:rPr>
          <w:lang w:val="en-US"/>
        </w:rPr>
        <w:tab/>
      </w:r>
      <w:bookmarkEnd w:id="3772"/>
      <w:r w:rsidRPr="006F0B54">
        <w:rPr>
          <w:lang w:val="en-US"/>
        </w:rPr>
        <w:t>Void</w:t>
      </w:r>
      <w:bookmarkEnd w:id="3773"/>
      <w:bookmarkEnd w:id="3774"/>
      <w:bookmarkEnd w:id="3775"/>
    </w:p>
    <w:p w14:paraId="71B0B2E7" w14:textId="77777777" w:rsidR="00972FED" w:rsidRPr="006F0B54" w:rsidRDefault="00972FED" w:rsidP="00972FED">
      <w:pPr>
        <w:pStyle w:val="Heading2"/>
      </w:pPr>
      <w:bookmarkStart w:id="3776" w:name="_Toc21101506"/>
      <w:bookmarkStart w:id="3777" w:name="_Toc29810543"/>
      <w:bookmarkStart w:id="3778" w:name="_Toc37273820"/>
      <w:bookmarkStart w:id="3779" w:name="_Toc45885138"/>
      <w:bookmarkStart w:id="3780" w:name="_Toc53183039"/>
      <w:bookmarkStart w:id="3781" w:name="_Toc58865433"/>
      <w:bookmarkStart w:id="3782" w:name="_Toc58867015"/>
      <w:bookmarkStart w:id="3783" w:name="_Toc66718048"/>
      <w:r w:rsidRPr="006F0B54">
        <w:t>8.4</w:t>
      </w:r>
      <w:r w:rsidRPr="006F0B54">
        <w:tab/>
        <w:t>OTA performance requirements for PRACH</w:t>
      </w:r>
      <w:bookmarkEnd w:id="3776"/>
      <w:bookmarkEnd w:id="3777"/>
      <w:bookmarkEnd w:id="3778"/>
      <w:bookmarkEnd w:id="3779"/>
      <w:bookmarkEnd w:id="3780"/>
      <w:bookmarkEnd w:id="3781"/>
      <w:bookmarkEnd w:id="3782"/>
      <w:bookmarkEnd w:id="3783"/>
    </w:p>
    <w:p w14:paraId="22CC2B93" w14:textId="77777777" w:rsidR="00972FED" w:rsidRPr="006F0B54" w:rsidRDefault="00972FED" w:rsidP="00972FED">
      <w:pPr>
        <w:pStyle w:val="Heading3"/>
      </w:pPr>
      <w:bookmarkStart w:id="3784" w:name="_Toc21101507"/>
      <w:bookmarkStart w:id="3785" w:name="_Toc29810544"/>
      <w:bookmarkStart w:id="3786" w:name="_Toc37273821"/>
      <w:bookmarkStart w:id="3787" w:name="_Toc45885139"/>
      <w:bookmarkStart w:id="3788" w:name="_Toc53183040"/>
      <w:bookmarkStart w:id="3789" w:name="_Toc58865434"/>
      <w:bookmarkStart w:id="3790" w:name="_Toc58867016"/>
      <w:bookmarkStart w:id="3791" w:name="_Toc66718049"/>
      <w:r w:rsidRPr="006F0B54">
        <w:t>8.4.1</w:t>
      </w:r>
      <w:r w:rsidRPr="006F0B54">
        <w:tab/>
        <w:t>PRACH false alarm probability and missed detection</w:t>
      </w:r>
      <w:bookmarkEnd w:id="3784"/>
      <w:bookmarkEnd w:id="3785"/>
      <w:bookmarkEnd w:id="3786"/>
      <w:bookmarkEnd w:id="3787"/>
      <w:bookmarkEnd w:id="3788"/>
      <w:bookmarkEnd w:id="3789"/>
      <w:bookmarkEnd w:id="3790"/>
      <w:bookmarkEnd w:id="3791"/>
    </w:p>
    <w:p w14:paraId="0DB0705C" w14:textId="77777777" w:rsidR="00972FED" w:rsidRPr="006F0B54" w:rsidRDefault="00972FED" w:rsidP="00972FED">
      <w:pPr>
        <w:pStyle w:val="Heading4"/>
        <w:rPr>
          <w:lang w:eastAsia="zh-CN"/>
        </w:rPr>
      </w:pPr>
      <w:bookmarkStart w:id="3792" w:name="_Toc21101508"/>
      <w:bookmarkStart w:id="3793" w:name="_Toc29810545"/>
      <w:bookmarkStart w:id="3794" w:name="_Toc37273822"/>
      <w:bookmarkStart w:id="3795" w:name="_Toc45885140"/>
      <w:bookmarkStart w:id="3796" w:name="_Toc53183041"/>
      <w:bookmarkStart w:id="3797" w:name="_Toc58865435"/>
      <w:bookmarkStart w:id="3798" w:name="_Toc58867017"/>
      <w:bookmarkStart w:id="3799" w:name="_Toc66718050"/>
      <w:r w:rsidRPr="006F0B54">
        <w:t>8.4.1.1</w:t>
      </w:r>
      <w:r w:rsidRPr="006F0B54">
        <w:tab/>
        <w:t>Definition and applicability</w:t>
      </w:r>
      <w:bookmarkEnd w:id="3792"/>
      <w:bookmarkEnd w:id="3793"/>
      <w:bookmarkEnd w:id="3794"/>
      <w:bookmarkEnd w:id="3795"/>
      <w:bookmarkEnd w:id="3796"/>
      <w:bookmarkEnd w:id="3797"/>
      <w:bookmarkEnd w:id="3798"/>
      <w:bookmarkEnd w:id="3799"/>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3800" w:name="_Toc21101509"/>
      <w:bookmarkStart w:id="3801" w:name="_Toc29810546"/>
      <w:bookmarkStart w:id="3802" w:name="_Toc37273823"/>
      <w:bookmarkStart w:id="3803" w:name="_Toc45885141"/>
      <w:bookmarkStart w:id="3804" w:name="_Toc53183042"/>
      <w:bookmarkStart w:id="3805" w:name="_Toc58865436"/>
      <w:bookmarkStart w:id="3806" w:name="_Toc58867018"/>
      <w:bookmarkStart w:id="3807" w:name="_Toc66718051"/>
      <w:r w:rsidRPr="006F0B54">
        <w:t>8.4.1.</w:t>
      </w:r>
      <w:r w:rsidRPr="006F0B54">
        <w:rPr>
          <w:rFonts w:hint="eastAsia"/>
        </w:rPr>
        <w:t>2</w:t>
      </w:r>
      <w:r w:rsidRPr="006F0B54">
        <w:tab/>
        <w:t>Minimum requirement</w:t>
      </w:r>
      <w:bookmarkEnd w:id="3800"/>
      <w:bookmarkEnd w:id="3801"/>
      <w:bookmarkEnd w:id="3802"/>
      <w:bookmarkEnd w:id="3803"/>
      <w:bookmarkEnd w:id="3804"/>
      <w:bookmarkEnd w:id="3805"/>
      <w:bookmarkEnd w:id="3806"/>
      <w:bookmarkEnd w:id="3807"/>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3808" w:name="_Toc21101510"/>
      <w:bookmarkStart w:id="3809" w:name="_Toc29810547"/>
      <w:bookmarkStart w:id="3810" w:name="_Toc37273824"/>
      <w:bookmarkStart w:id="3811" w:name="_Toc45885142"/>
      <w:bookmarkStart w:id="3812" w:name="_Toc53183043"/>
      <w:bookmarkStart w:id="3813" w:name="_Toc58865437"/>
      <w:bookmarkStart w:id="3814" w:name="_Toc58867019"/>
      <w:bookmarkStart w:id="3815" w:name="_Toc66718052"/>
      <w:r w:rsidRPr="006F0B54">
        <w:t>8.4.1.3</w:t>
      </w:r>
      <w:r w:rsidRPr="006F0B54">
        <w:tab/>
        <w:t>Test purpose</w:t>
      </w:r>
      <w:bookmarkEnd w:id="3808"/>
      <w:bookmarkEnd w:id="3809"/>
      <w:bookmarkEnd w:id="3810"/>
      <w:bookmarkEnd w:id="3811"/>
      <w:bookmarkEnd w:id="3812"/>
      <w:bookmarkEnd w:id="3813"/>
      <w:bookmarkEnd w:id="3814"/>
      <w:bookmarkEnd w:id="381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3816" w:name="_Toc21101511"/>
      <w:bookmarkStart w:id="3817" w:name="_Toc29810548"/>
      <w:bookmarkStart w:id="3818" w:name="_Toc37273825"/>
      <w:bookmarkStart w:id="3819" w:name="_Toc45885143"/>
      <w:bookmarkStart w:id="3820" w:name="_Toc53183044"/>
      <w:bookmarkStart w:id="3821" w:name="_Toc58865438"/>
      <w:bookmarkStart w:id="3822" w:name="_Toc58867020"/>
      <w:bookmarkStart w:id="3823" w:name="_Toc66718053"/>
      <w:r w:rsidRPr="006F0B54">
        <w:t>8.4.1.4</w:t>
      </w:r>
      <w:r w:rsidRPr="006F0B54">
        <w:tab/>
        <w:t>Method of test</w:t>
      </w:r>
      <w:bookmarkEnd w:id="3816"/>
      <w:bookmarkEnd w:id="3817"/>
      <w:bookmarkEnd w:id="3818"/>
      <w:bookmarkEnd w:id="3819"/>
      <w:bookmarkEnd w:id="3820"/>
      <w:bookmarkEnd w:id="3821"/>
      <w:bookmarkEnd w:id="3822"/>
      <w:bookmarkEnd w:id="3823"/>
    </w:p>
    <w:p w14:paraId="6D409C6B" w14:textId="77777777" w:rsidR="00972FED" w:rsidRPr="006F0B54" w:rsidRDefault="00972FED" w:rsidP="00972FED">
      <w:pPr>
        <w:pStyle w:val="Heading5"/>
        <w:rPr>
          <w:lang w:eastAsia="zh-CN"/>
        </w:rPr>
      </w:pPr>
      <w:bookmarkStart w:id="3824" w:name="_Toc21101512"/>
      <w:bookmarkStart w:id="3825" w:name="_Toc29810549"/>
      <w:bookmarkStart w:id="3826" w:name="_Toc37273826"/>
      <w:bookmarkStart w:id="3827" w:name="_Toc45885144"/>
      <w:bookmarkStart w:id="3828" w:name="_Toc53183045"/>
      <w:bookmarkStart w:id="3829" w:name="_Toc58865439"/>
      <w:bookmarkStart w:id="3830" w:name="_Toc58867021"/>
      <w:bookmarkStart w:id="3831" w:name="_Toc66718054"/>
      <w:r w:rsidRPr="006F0B54">
        <w:t>8.4.1.4.1</w:t>
      </w:r>
      <w:r w:rsidRPr="006F0B54">
        <w:tab/>
        <w:t>Initial conditions</w:t>
      </w:r>
      <w:bookmarkEnd w:id="3824"/>
      <w:bookmarkEnd w:id="3825"/>
      <w:bookmarkEnd w:id="3826"/>
      <w:bookmarkEnd w:id="3827"/>
      <w:bookmarkEnd w:id="3828"/>
      <w:bookmarkEnd w:id="3829"/>
      <w:bookmarkEnd w:id="3830"/>
      <w:bookmarkEnd w:id="3831"/>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3832"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3833" w:name="_Toc29810550"/>
      <w:bookmarkStart w:id="3834" w:name="_Toc37273827"/>
      <w:bookmarkStart w:id="3835" w:name="_Toc45885145"/>
      <w:bookmarkStart w:id="3836" w:name="_Toc53183046"/>
      <w:bookmarkStart w:id="3837" w:name="_Toc58865440"/>
      <w:bookmarkStart w:id="3838" w:name="_Toc58867022"/>
      <w:bookmarkStart w:id="3839" w:name="_Toc66718055"/>
      <w:r w:rsidRPr="006F0B54">
        <w:t>8.4.1.4.2</w:t>
      </w:r>
      <w:r w:rsidRPr="006F0B54">
        <w:tab/>
        <w:t>Procedure</w:t>
      </w:r>
      <w:bookmarkEnd w:id="3832"/>
      <w:bookmarkEnd w:id="3833"/>
      <w:bookmarkEnd w:id="3834"/>
      <w:bookmarkEnd w:id="3835"/>
      <w:bookmarkEnd w:id="3836"/>
      <w:bookmarkEnd w:id="3837"/>
      <w:bookmarkEnd w:id="3838"/>
      <w:bookmarkEnd w:id="3839"/>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972FED" w:rsidRPr="006F0B54" w14:paraId="7DA1EE47" w14:textId="77777777" w:rsidTr="00972FED">
        <w:trPr>
          <w:cantSplit/>
          <w:jc w:val="center"/>
        </w:trPr>
        <w:tc>
          <w:tcPr>
            <w:tcW w:w="1901" w:type="dxa"/>
            <w:tcBorders>
              <w:bottom w:val="nil"/>
            </w:tcBorders>
            <w:shd w:val="clear" w:color="auto" w:fill="auto"/>
          </w:tcPr>
          <w:p w14:paraId="3071200C" w14:textId="77777777" w:rsidR="00972FED" w:rsidRPr="006F0B54" w:rsidRDefault="00972FED" w:rsidP="00972FED">
            <w:pPr>
              <w:pStyle w:val="TAC"/>
              <w:rPr>
                <w:rFonts w:cs="v5.0.0"/>
                <w:lang w:eastAsia="zh-CN"/>
              </w:rPr>
            </w:pPr>
            <w:r w:rsidRPr="006F0B54">
              <w:rPr>
                <w:i/>
              </w:rPr>
              <w:t>BS type 1-O</w:t>
            </w:r>
          </w:p>
        </w:tc>
        <w:tc>
          <w:tcPr>
            <w:tcW w:w="1985" w:type="dxa"/>
            <w:tcBorders>
              <w:bottom w:val="nil"/>
            </w:tcBorders>
            <w:shd w:val="clear" w:color="auto" w:fill="auto"/>
          </w:tcPr>
          <w:p w14:paraId="7EE744B2" w14:textId="77777777" w:rsidR="00972FED" w:rsidRPr="006F0B54" w:rsidRDefault="00972FED" w:rsidP="00972FED">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972FED" w:rsidRPr="006F0B54" w:rsidRDefault="00972FED" w:rsidP="00972FED">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972FED" w:rsidRPr="006F0B54" w14:paraId="14E97DCB" w14:textId="77777777" w:rsidTr="00972FED">
        <w:trPr>
          <w:cantSplit/>
          <w:jc w:val="center"/>
        </w:trPr>
        <w:tc>
          <w:tcPr>
            <w:tcW w:w="1901" w:type="dxa"/>
            <w:tcBorders>
              <w:top w:val="nil"/>
              <w:bottom w:val="nil"/>
            </w:tcBorders>
            <w:shd w:val="clear" w:color="auto" w:fill="auto"/>
          </w:tcPr>
          <w:p w14:paraId="483F23E3"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39508C50"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6223B286" w14:textId="77777777" w:rsidR="00972FED" w:rsidRPr="006F0B54" w:rsidRDefault="00972FED" w:rsidP="00972FED">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972FED" w:rsidRPr="006F0B54" w14:paraId="6647A29C" w14:textId="77777777" w:rsidTr="00972FED">
        <w:trPr>
          <w:cantSplit/>
          <w:jc w:val="center"/>
        </w:trPr>
        <w:tc>
          <w:tcPr>
            <w:tcW w:w="1901" w:type="dxa"/>
            <w:tcBorders>
              <w:top w:val="nil"/>
              <w:bottom w:val="nil"/>
            </w:tcBorders>
            <w:shd w:val="clear" w:color="auto" w:fill="auto"/>
          </w:tcPr>
          <w:p w14:paraId="5C8BA119"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73B01971"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45CCEA54" w14:textId="77777777" w:rsidR="00972FED" w:rsidRPr="006F0B54" w:rsidRDefault="00972FED" w:rsidP="00972FED">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972FED" w:rsidRPr="006F0B54" w14:paraId="69769E7F" w14:textId="77777777" w:rsidTr="00972FED">
        <w:trPr>
          <w:cantSplit/>
          <w:jc w:val="center"/>
        </w:trPr>
        <w:tc>
          <w:tcPr>
            <w:tcW w:w="1901" w:type="dxa"/>
            <w:tcBorders>
              <w:top w:val="nil"/>
              <w:bottom w:val="nil"/>
            </w:tcBorders>
            <w:shd w:val="clear" w:color="auto" w:fill="auto"/>
          </w:tcPr>
          <w:p w14:paraId="65361C9A"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67F4294B" w14:textId="77777777" w:rsidR="00972FED" w:rsidRPr="006F0B54" w:rsidRDefault="00972FED" w:rsidP="00972FED">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972FED" w:rsidRPr="006F0B54" w:rsidRDefault="00972FED" w:rsidP="00972FED">
            <w:pPr>
              <w:pStyle w:val="TAC"/>
              <w:rPr>
                <w:rFonts w:cs="v5.0.0"/>
                <w:lang w:eastAsia="zh-CN"/>
              </w:rPr>
            </w:pPr>
            <w:r w:rsidRPr="006F0B54">
              <w:t>10</w:t>
            </w:r>
          </w:p>
        </w:tc>
        <w:tc>
          <w:tcPr>
            <w:tcW w:w="3743" w:type="dxa"/>
            <w:tcBorders>
              <w:bottom w:val="single" w:sz="4" w:space="0" w:color="auto"/>
            </w:tcBorders>
          </w:tcPr>
          <w:p w14:paraId="006CD01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972FED" w:rsidRPr="006F0B54" w14:paraId="3DEE32E1" w14:textId="77777777" w:rsidTr="00972FED">
        <w:trPr>
          <w:cantSplit/>
          <w:jc w:val="center"/>
        </w:trPr>
        <w:tc>
          <w:tcPr>
            <w:tcW w:w="1901" w:type="dxa"/>
            <w:tcBorders>
              <w:top w:val="nil"/>
              <w:bottom w:val="nil"/>
            </w:tcBorders>
            <w:shd w:val="clear" w:color="auto" w:fill="auto"/>
          </w:tcPr>
          <w:p w14:paraId="06AB602F"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7795952E"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4089090F" w14:textId="77777777" w:rsidR="00972FED" w:rsidRPr="006F0B54" w:rsidRDefault="00972FED" w:rsidP="00972FED">
            <w:pPr>
              <w:pStyle w:val="TAC"/>
              <w:rPr>
                <w:rFonts w:cs="v5.0.0"/>
                <w:lang w:eastAsia="zh-CN"/>
              </w:rPr>
            </w:pPr>
            <w:r w:rsidRPr="006F0B54">
              <w:t>20</w:t>
            </w:r>
          </w:p>
        </w:tc>
        <w:tc>
          <w:tcPr>
            <w:tcW w:w="3743" w:type="dxa"/>
            <w:tcBorders>
              <w:bottom w:val="single" w:sz="4" w:space="0" w:color="auto"/>
            </w:tcBorders>
          </w:tcPr>
          <w:p w14:paraId="642D6E52"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972FED" w:rsidRPr="006F0B54" w14:paraId="0534D250" w14:textId="77777777" w:rsidTr="00972FED">
        <w:trPr>
          <w:cantSplit/>
          <w:jc w:val="center"/>
        </w:trPr>
        <w:tc>
          <w:tcPr>
            <w:tcW w:w="1901" w:type="dxa"/>
            <w:tcBorders>
              <w:top w:val="nil"/>
              <w:bottom w:val="nil"/>
            </w:tcBorders>
            <w:shd w:val="clear" w:color="auto" w:fill="auto"/>
          </w:tcPr>
          <w:p w14:paraId="7622BB93"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2D82EE70"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972FED" w:rsidRPr="006F0B54" w:rsidRDefault="00972FED" w:rsidP="00972FED">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972FED"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5EC5486F"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5178C25C" w14:textId="77777777" w:rsidR="00972FED" w:rsidRPr="006F0B54" w:rsidRDefault="00972FED" w:rsidP="00972FED">
            <w:pPr>
              <w:pStyle w:val="TAC"/>
              <w:rPr>
                <w:rFonts w:cs="v5.0.0"/>
                <w:lang w:eastAsia="zh-CN"/>
              </w:rPr>
            </w:pPr>
            <w:r w:rsidRPr="006F0B54">
              <w:t>100</w:t>
            </w:r>
          </w:p>
        </w:tc>
        <w:tc>
          <w:tcPr>
            <w:tcW w:w="3743" w:type="dxa"/>
            <w:tcBorders>
              <w:bottom w:val="single" w:sz="4" w:space="0" w:color="auto"/>
            </w:tcBorders>
          </w:tcPr>
          <w:p w14:paraId="20C51CD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972FED" w:rsidRPr="006F0B54" w14:paraId="3C2BD2DD" w14:textId="77777777" w:rsidTr="00972FED">
        <w:trPr>
          <w:cantSplit/>
          <w:jc w:val="center"/>
        </w:trPr>
        <w:tc>
          <w:tcPr>
            <w:tcW w:w="1901" w:type="dxa"/>
            <w:tcBorders>
              <w:bottom w:val="nil"/>
            </w:tcBorders>
            <w:shd w:val="clear" w:color="auto" w:fill="auto"/>
          </w:tcPr>
          <w:p w14:paraId="25898223" w14:textId="77777777" w:rsidR="00972FED" w:rsidRPr="006F0B54" w:rsidRDefault="00972FED" w:rsidP="00972FED">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tcBorders>
              <w:bottom w:val="nil"/>
            </w:tcBorders>
            <w:shd w:val="clear" w:color="auto" w:fill="auto"/>
          </w:tcPr>
          <w:p w14:paraId="275244B2" w14:textId="77777777" w:rsidR="00972FED" w:rsidRPr="006F0B54" w:rsidRDefault="00972FED" w:rsidP="00972FED">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334628C1" w14:textId="77777777" w:rsidR="00972FED" w:rsidRPr="006F0B54" w:rsidRDefault="00972FED" w:rsidP="00972FED">
            <w:pPr>
              <w:pStyle w:val="TN"/>
            </w:pPr>
            <w:r w:rsidRPr="006F0B54">
              <w:t>NOTE 3:</w:t>
            </w:r>
            <w:r w:rsidRPr="006F0B54">
              <w:tab/>
              <w:t>EIS</w:t>
            </w:r>
            <w:r w:rsidRPr="006F0B54">
              <w:rPr>
                <w:vertAlign w:val="subscript"/>
              </w:rPr>
              <w:t xml:space="preserve">REFSENS_50M </w:t>
            </w:r>
            <w:r w:rsidRPr="006F0B54">
              <w:t>as declared in D.28 in table 4.6-1.</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124" type="#_x0000_t75" style="width:6in;height:28.8pt" o:ole="" fillcolor="window">
            <v:imagedata r:id="rId103" o:title=""/>
          </v:shape>
          <o:OLEObject Type="Embed" ProgID="Word.Picture.8" ShapeID="_x0000_i1124" DrawAspect="Content" ObjectID="_1679392807" r:id="rId104"/>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125" type="#_x0000_t75" style="width:468.3pt;height:130.25pt" o:ole="">
            <v:imagedata r:id="rId105" o:title=""/>
          </v:shape>
          <o:OLEObject Type="Embed" ProgID="Visio.Drawing.11" ShapeID="_x0000_i1125" DrawAspect="Content" ObjectID="_1679392808" r:id="rId106"/>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126" type="#_x0000_t75" style="width:453.9pt;height:130.25pt" o:ole="">
            <v:imagedata r:id="rId107" o:title=""/>
          </v:shape>
          <o:OLEObject Type="Embed" ProgID="Visio.Drawing.11" ShapeID="_x0000_i1126" DrawAspect="Content" ObjectID="_1679392809" r:id="rId108"/>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3840" w:name="_Toc21101514"/>
      <w:bookmarkStart w:id="3841" w:name="_Toc29810551"/>
      <w:bookmarkStart w:id="3842" w:name="_Toc37273828"/>
      <w:bookmarkStart w:id="3843" w:name="_Toc45885146"/>
      <w:bookmarkStart w:id="3844" w:name="_Toc53183047"/>
      <w:bookmarkStart w:id="3845" w:name="_Toc58865441"/>
      <w:bookmarkStart w:id="3846" w:name="_Toc58867023"/>
      <w:bookmarkStart w:id="3847" w:name="_Toc66718056"/>
      <w:r w:rsidRPr="006F0B54">
        <w:t>8.4.1.5</w:t>
      </w:r>
      <w:r w:rsidRPr="006F0B54">
        <w:tab/>
        <w:t>Test requirement</w:t>
      </w:r>
      <w:bookmarkEnd w:id="3840"/>
      <w:bookmarkEnd w:id="3841"/>
      <w:bookmarkEnd w:id="3842"/>
      <w:bookmarkEnd w:id="3843"/>
      <w:bookmarkEnd w:id="3844"/>
      <w:bookmarkEnd w:id="3845"/>
      <w:bookmarkEnd w:id="3846"/>
      <w:bookmarkEnd w:id="3847"/>
    </w:p>
    <w:p w14:paraId="54D2D470" w14:textId="77777777" w:rsidR="00972FED" w:rsidRPr="006F0B54" w:rsidRDefault="00972FED" w:rsidP="00972FED">
      <w:pPr>
        <w:pStyle w:val="Heading5"/>
        <w:rPr>
          <w:rFonts w:cs="Arial"/>
          <w:i/>
          <w:iCs/>
          <w:szCs w:val="22"/>
          <w:lang w:eastAsia="zh-CN"/>
        </w:rPr>
      </w:pPr>
      <w:bookmarkStart w:id="3848" w:name="_Toc21101515"/>
      <w:bookmarkStart w:id="3849" w:name="_Toc29810552"/>
      <w:bookmarkStart w:id="3850" w:name="_Toc37273829"/>
      <w:bookmarkStart w:id="3851" w:name="_Toc45885147"/>
      <w:bookmarkStart w:id="3852" w:name="_Toc53183048"/>
      <w:bookmarkStart w:id="3853" w:name="_Toc58865442"/>
      <w:bookmarkStart w:id="3854" w:name="_Toc58867024"/>
      <w:bookmarkStart w:id="3855" w:name="_Toc6671805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3848"/>
      <w:bookmarkEnd w:id="3849"/>
      <w:bookmarkEnd w:id="3850"/>
      <w:bookmarkEnd w:id="3851"/>
      <w:bookmarkEnd w:id="3852"/>
      <w:bookmarkEnd w:id="3853"/>
      <w:bookmarkEnd w:id="3854"/>
      <w:bookmarkEnd w:id="3855"/>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3856" w:name="_Toc21101516"/>
      <w:bookmarkStart w:id="3857" w:name="_Toc29810553"/>
      <w:bookmarkStart w:id="3858" w:name="_Toc37273830"/>
      <w:bookmarkStart w:id="3859" w:name="_Toc45885148"/>
      <w:bookmarkStart w:id="3860" w:name="_Toc53183049"/>
      <w:bookmarkStart w:id="3861" w:name="_Toc58865443"/>
      <w:bookmarkStart w:id="3862" w:name="_Toc58867025"/>
      <w:bookmarkStart w:id="3863" w:name="_Toc66718058"/>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3856"/>
      <w:bookmarkEnd w:id="3857"/>
      <w:bookmarkEnd w:id="3858"/>
      <w:bookmarkEnd w:id="3859"/>
      <w:bookmarkEnd w:id="3860"/>
      <w:bookmarkEnd w:id="3861"/>
      <w:bookmarkEnd w:id="3862"/>
      <w:bookmarkEnd w:id="3863"/>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3864" w:name="_Toc21101517"/>
      <w:bookmarkStart w:id="3865" w:name="_Toc29810554"/>
      <w:bookmarkStart w:id="3866" w:name="_Toc37273831"/>
      <w:bookmarkStart w:id="3867" w:name="_Toc45885149"/>
      <w:bookmarkStart w:id="3868" w:name="_Toc53183050"/>
      <w:bookmarkStart w:id="3869" w:name="_Toc58865444"/>
      <w:bookmarkStart w:id="3870" w:name="_Toc58867026"/>
      <w:bookmarkStart w:id="3871" w:name="_Toc66718059"/>
      <w:r w:rsidRPr="006F0B54">
        <w:t>Annex A (normative):</w:t>
      </w:r>
      <w:r w:rsidRPr="006F0B54">
        <w:br/>
        <w:t>Reference measurement channels</w:t>
      </w:r>
      <w:bookmarkEnd w:id="3864"/>
      <w:bookmarkEnd w:id="3865"/>
      <w:bookmarkEnd w:id="3866"/>
      <w:bookmarkEnd w:id="3867"/>
      <w:bookmarkEnd w:id="3868"/>
      <w:bookmarkEnd w:id="3869"/>
      <w:bookmarkEnd w:id="3870"/>
      <w:bookmarkEnd w:id="3871"/>
    </w:p>
    <w:p w14:paraId="324750CD" w14:textId="77777777" w:rsidR="00972FED" w:rsidRPr="006F0B54" w:rsidRDefault="00972FED" w:rsidP="00972FED">
      <w:pPr>
        <w:pStyle w:val="Heading1"/>
      </w:pPr>
      <w:bookmarkStart w:id="3872" w:name="_Toc21101518"/>
      <w:bookmarkStart w:id="3873" w:name="_Toc29810555"/>
      <w:bookmarkStart w:id="3874" w:name="_Toc37273832"/>
      <w:bookmarkStart w:id="3875" w:name="_Toc45885150"/>
      <w:bookmarkStart w:id="3876" w:name="_Toc53183051"/>
      <w:bookmarkStart w:id="3877" w:name="_Toc58865445"/>
      <w:bookmarkStart w:id="3878" w:name="_Toc58867027"/>
      <w:bookmarkStart w:id="3879" w:name="_Toc66718060"/>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3872"/>
      <w:bookmarkEnd w:id="3873"/>
      <w:bookmarkEnd w:id="3874"/>
      <w:bookmarkEnd w:id="3875"/>
      <w:bookmarkEnd w:id="3876"/>
      <w:bookmarkEnd w:id="3877"/>
      <w:bookmarkEnd w:id="3878"/>
      <w:bookmarkEnd w:id="3879"/>
    </w:p>
    <w:p w14:paraId="74F39772" w14:textId="77777777" w:rsidR="00972FED" w:rsidRPr="006F0B54" w:rsidRDefault="00972FED" w:rsidP="00972FED">
      <w:bookmarkStart w:id="3880" w:name="OLE_LINK15"/>
      <w:bookmarkStart w:id="3881"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3880"/>
      <w:bookmarkEnd w:id="388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3882" w:name="OLE_LINK11"/>
            <w:bookmarkStart w:id="3883" w:name="OLE_LINK12"/>
            <w:bookmarkStart w:id="3884"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3885" w:name="OLE_LINK32"/>
            <w:bookmarkStart w:id="3886" w:name="OLE_LINK33"/>
            <w:bookmarkStart w:id="3887" w:name="OLE_LINK40"/>
            <w:bookmarkStart w:id="3888" w:name="OLE_LINK41"/>
            <w:r w:rsidRPr="006F0B54">
              <w:rPr>
                <w:rFonts w:cs="Arial"/>
                <w:lang w:eastAsia="zh-CN"/>
              </w:rPr>
              <w:t>G-FR1-A1-1</w:t>
            </w:r>
            <w:bookmarkEnd w:id="3885"/>
            <w:bookmarkEnd w:id="3886"/>
            <w:bookmarkEnd w:id="3887"/>
            <w:bookmarkEnd w:id="3888"/>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3889" w:name="OLE_LINK19"/>
            <w:r w:rsidRPr="006F0B54">
              <w:rPr>
                <w:rFonts w:cs="Arial"/>
                <w:lang w:eastAsia="zh-CN"/>
              </w:rPr>
              <w:t>1</w:t>
            </w:r>
            <w:bookmarkEnd w:id="3889"/>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3890"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3882"/>
      <w:bookmarkEnd w:id="3883"/>
      <w:bookmarkEnd w:id="3884"/>
      <w:bookmarkEnd w:id="3890"/>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3891"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3891"/>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3892" w:name="_Toc21101519"/>
      <w:bookmarkStart w:id="3893" w:name="_Toc29810556"/>
      <w:bookmarkStart w:id="3894" w:name="_Toc37273833"/>
      <w:bookmarkStart w:id="3895" w:name="_Toc45885151"/>
      <w:bookmarkStart w:id="3896" w:name="_Toc53183052"/>
      <w:bookmarkStart w:id="3897" w:name="_Toc58865446"/>
      <w:bookmarkStart w:id="3898" w:name="_Toc58867028"/>
      <w:bookmarkStart w:id="3899" w:name="_Toc66718061"/>
      <w:r w:rsidRPr="006F0B54">
        <w:t>A.2</w:t>
      </w:r>
      <w:r w:rsidRPr="006F0B54">
        <w:tab/>
        <w:t>Fixed Reference Channels for OTA dynamic range (16QAM, R=2/3)</w:t>
      </w:r>
      <w:bookmarkEnd w:id="3892"/>
      <w:bookmarkEnd w:id="3893"/>
      <w:bookmarkEnd w:id="3894"/>
      <w:bookmarkEnd w:id="3895"/>
      <w:bookmarkEnd w:id="3896"/>
      <w:bookmarkEnd w:id="3897"/>
      <w:bookmarkEnd w:id="3898"/>
      <w:bookmarkEnd w:id="3899"/>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3900" w:name="OLE_LINK104"/>
            <w:bookmarkStart w:id="3901" w:name="OLE_LINK105"/>
            <w:r w:rsidRPr="006F0B54">
              <w:rPr>
                <w:rFonts w:cs="Arial"/>
                <w:lang w:eastAsia="zh-CN"/>
              </w:rPr>
              <w:t xml:space="preserve">slot </w:t>
            </w:r>
            <w:bookmarkEnd w:id="3900"/>
            <w:bookmarkEnd w:id="3901"/>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3902" w:name="_Hlk498674609"/>
            <w:bookmarkStart w:id="3903"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3902"/>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3904"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3904"/>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3903"/>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3905" w:name="_Toc21101520"/>
      <w:bookmarkStart w:id="3906" w:name="_Toc29810557"/>
      <w:bookmarkStart w:id="3907" w:name="_Toc37273834"/>
      <w:bookmarkStart w:id="3908" w:name="_Toc45885152"/>
      <w:bookmarkStart w:id="3909" w:name="_Toc53183053"/>
      <w:bookmarkStart w:id="3910" w:name="_Toc58865447"/>
      <w:bookmarkStart w:id="3911" w:name="_Toc58867029"/>
      <w:bookmarkStart w:id="3912" w:name="_Toc66718062"/>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3905"/>
      <w:bookmarkEnd w:id="3906"/>
      <w:bookmarkEnd w:id="3907"/>
      <w:bookmarkEnd w:id="3908"/>
      <w:bookmarkEnd w:id="3909"/>
      <w:bookmarkEnd w:id="3910"/>
      <w:bookmarkEnd w:id="3911"/>
      <w:bookmarkEnd w:id="391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3913" w:name="_Toc21101521"/>
      <w:bookmarkStart w:id="3914" w:name="_Toc29810558"/>
      <w:bookmarkStart w:id="3915" w:name="_Toc37273835"/>
      <w:bookmarkStart w:id="3916" w:name="_Toc45885153"/>
      <w:bookmarkStart w:id="3917" w:name="_Toc53183054"/>
      <w:bookmarkStart w:id="3918" w:name="_Toc58865448"/>
      <w:bookmarkStart w:id="3919" w:name="_Toc58867030"/>
      <w:bookmarkStart w:id="3920" w:name="_Toc66718063"/>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3913"/>
      <w:bookmarkEnd w:id="3914"/>
      <w:bookmarkEnd w:id="3915"/>
      <w:bookmarkEnd w:id="3916"/>
      <w:bookmarkEnd w:id="3917"/>
      <w:bookmarkEnd w:id="3918"/>
      <w:bookmarkEnd w:id="3919"/>
      <w:bookmarkEnd w:id="3920"/>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77777777" w:rsidR="00972FED" w:rsidRPr="006F0B54" w:rsidRDefault="00972FED" w:rsidP="00972FED">
            <w:pPr>
              <w:pStyle w:val="TAH"/>
            </w:pPr>
            <w:r w:rsidRPr="006F0B54">
              <w:rPr>
                <w:lang w:eastAsia="zh-CN"/>
              </w:rPr>
              <w:t>G-FR1-A4-</w:t>
            </w:r>
            <w:r w:rsidRPr="006F0B54">
              <w:rPr>
                <w:rFonts w:hint="eastAsia"/>
                <w:lang w:eastAsia="zh-CN"/>
              </w:rPr>
              <w:t>11</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7AA51DF"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972FED" w:rsidRPr="006F0B54" w14:paraId="497AECE8" w14:textId="77777777" w:rsidTr="00972FED">
        <w:trPr>
          <w:cantSplit/>
          <w:jc w:val="center"/>
        </w:trPr>
        <w:tc>
          <w:tcPr>
            <w:tcW w:w="3950" w:type="dxa"/>
          </w:tcPr>
          <w:p w14:paraId="00BF6D8D"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ADA63F5" w14:textId="77777777" w:rsidR="00972FED" w:rsidRPr="006F0B54" w:rsidRDefault="00972FED" w:rsidP="00972FED">
            <w:pPr>
              <w:pStyle w:val="TAC"/>
            </w:pPr>
            <w:r w:rsidRPr="006F0B54">
              <w:rPr>
                <w:rFonts w:hint="eastAsia"/>
              </w:rPr>
              <w:t>28512</w:t>
            </w:r>
          </w:p>
        </w:tc>
        <w:tc>
          <w:tcPr>
            <w:tcW w:w="1077" w:type="dxa"/>
          </w:tcPr>
          <w:p w14:paraId="37398E83" w14:textId="77777777" w:rsidR="00972FED" w:rsidRPr="006F0B54" w:rsidRDefault="00972FED" w:rsidP="00972FED">
            <w:pPr>
              <w:pStyle w:val="TAC"/>
            </w:pPr>
            <w:r w:rsidRPr="006F0B54">
              <w:rPr>
                <w:rFonts w:hint="eastAsia"/>
              </w:rPr>
              <w:t>57024</w:t>
            </w:r>
          </w:p>
        </w:tc>
        <w:tc>
          <w:tcPr>
            <w:tcW w:w="1076" w:type="dxa"/>
          </w:tcPr>
          <w:p w14:paraId="361D1B18" w14:textId="77777777" w:rsidR="00972FED" w:rsidRPr="006F0B54" w:rsidRDefault="00972FED" w:rsidP="00972FED">
            <w:pPr>
              <w:pStyle w:val="TAC"/>
            </w:pPr>
            <w:r w:rsidRPr="006F0B54">
              <w:rPr>
                <w:rFonts w:hint="eastAsia"/>
              </w:rPr>
              <w:t>13824</w:t>
            </w:r>
          </w:p>
        </w:tc>
        <w:tc>
          <w:tcPr>
            <w:tcW w:w="1077" w:type="dxa"/>
          </w:tcPr>
          <w:p w14:paraId="15A549F4" w14:textId="77777777" w:rsidR="00972FED" w:rsidRPr="006F0B54" w:rsidRDefault="00972FED" w:rsidP="00972FED">
            <w:pPr>
              <w:pStyle w:val="TAC"/>
            </w:pPr>
            <w:r w:rsidRPr="006F0B54">
              <w:rPr>
                <w:rFonts w:hint="eastAsia"/>
              </w:rPr>
              <w:t>28512</w:t>
            </w:r>
          </w:p>
        </w:tc>
        <w:tc>
          <w:tcPr>
            <w:tcW w:w="1077" w:type="dxa"/>
          </w:tcPr>
          <w:p w14:paraId="0112CE24" w14:textId="77777777" w:rsidR="00972FED" w:rsidRPr="006F0B54" w:rsidRDefault="00972FED" w:rsidP="00972FED">
            <w:pPr>
              <w:pStyle w:val="TAC"/>
            </w:pPr>
            <w:r w:rsidRPr="006F0B54">
              <w:rPr>
                <w:rFonts w:hint="eastAsia"/>
              </w:rPr>
              <w:t>57024</w:t>
            </w:r>
          </w:p>
        </w:tc>
      </w:tr>
      <w:tr w:rsidR="00972FED" w:rsidRPr="006F0B54" w14:paraId="2768B16F" w14:textId="77777777" w:rsidTr="00972FED">
        <w:trPr>
          <w:cantSplit/>
          <w:jc w:val="center"/>
        </w:trPr>
        <w:tc>
          <w:tcPr>
            <w:tcW w:w="3950" w:type="dxa"/>
          </w:tcPr>
          <w:p w14:paraId="0BDF521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15DA23D" w14:textId="77777777" w:rsidR="00972FED" w:rsidRPr="006F0B54" w:rsidRDefault="00972FED" w:rsidP="00972FED">
            <w:pPr>
              <w:pStyle w:val="TAC"/>
            </w:pPr>
            <w:r w:rsidRPr="006F0B54">
              <w:rPr>
                <w:rFonts w:hint="eastAsia"/>
              </w:rPr>
              <w:t>7128</w:t>
            </w:r>
          </w:p>
        </w:tc>
        <w:tc>
          <w:tcPr>
            <w:tcW w:w="1077" w:type="dxa"/>
          </w:tcPr>
          <w:p w14:paraId="5025BC20" w14:textId="77777777" w:rsidR="00972FED" w:rsidRPr="006F0B54" w:rsidRDefault="00972FED" w:rsidP="00972FED">
            <w:pPr>
              <w:pStyle w:val="TAC"/>
            </w:pPr>
            <w:r w:rsidRPr="006F0B54">
              <w:rPr>
                <w:rFonts w:hint="eastAsia"/>
              </w:rPr>
              <w:t>14256</w:t>
            </w:r>
          </w:p>
        </w:tc>
        <w:tc>
          <w:tcPr>
            <w:tcW w:w="1076" w:type="dxa"/>
          </w:tcPr>
          <w:p w14:paraId="52AEF9C8" w14:textId="77777777" w:rsidR="00972FED" w:rsidRPr="006F0B54" w:rsidRDefault="00972FED" w:rsidP="00972FED">
            <w:pPr>
              <w:pStyle w:val="TAC"/>
            </w:pPr>
            <w:r w:rsidRPr="006F0B54">
              <w:rPr>
                <w:rFonts w:hint="eastAsia"/>
              </w:rPr>
              <w:t>3456</w:t>
            </w:r>
          </w:p>
        </w:tc>
        <w:tc>
          <w:tcPr>
            <w:tcW w:w="1077" w:type="dxa"/>
          </w:tcPr>
          <w:p w14:paraId="1DB1458D" w14:textId="77777777" w:rsidR="00972FED" w:rsidRPr="006F0B54" w:rsidRDefault="00972FED" w:rsidP="00972FED">
            <w:pPr>
              <w:pStyle w:val="TAC"/>
            </w:pPr>
            <w:r w:rsidRPr="006F0B54">
              <w:rPr>
                <w:rFonts w:hint="eastAsia"/>
              </w:rPr>
              <w:t>7128</w:t>
            </w:r>
          </w:p>
        </w:tc>
        <w:tc>
          <w:tcPr>
            <w:tcW w:w="1077" w:type="dxa"/>
          </w:tcPr>
          <w:p w14:paraId="34C5E82C" w14:textId="77777777" w:rsidR="00972FED" w:rsidRPr="006F0B54" w:rsidRDefault="00972FED" w:rsidP="00972FED">
            <w:pPr>
              <w:pStyle w:val="TAC"/>
            </w:pPr>
            <w:r w:rsidRPr="006F0B54">
              <w:rPr>
                <w:rFonts w:hint="eastAsia"/>
              </w:rPr>
              <w:t>14256</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CDDE6C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972FED" w:rsidRPr="006F0B54" w14:paraId="1A0EE28E" w14:textId="77777777" w:rsidTr="00972FED">
        <w:trPr>
          <w:cantSplit/>
          <w:jc w:val="center"/>
        </w:trPr>
        <w:tc>
          <w:tcPr>
            <w:tcW w:w="3950" w:type="dxa"/>
          </w:tcPr>
          <w:p w14:paraId="428EECE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023A8A6" w14:textId="77777777" w:rsidR="00972FED" w:rsidRPr="006F0B54" w:rsidRDefault="00972FED" w:rsidP="00972FED">
            <w:pPr>
              <w:pStyle w:val="TAC"/>
            </w:pPr>
            <w:r w:rsidRPr="006F0B54">
              <w:rPr>
                <w:rFonts w:hint="eastAsia"/>
              </w:rPr>
              <w:t>57024</w:t>
            </w:r>
          </w:p>
        </w:tc>
        <w:tc>
          <w:tcPr>
            <w:tcW w:w="1077" w:type="dxa"/>
          </w:tcPr>
          <w:p w14:paraId="7309A166" w14:textId="77777777" w:rsidR="00972FED" w:rsidRPr="006F0B54" w:rsidRDefault="00972FED" w:rsidP="00972FED">
            <w:pPr>
              <w:pStyle w:val="TAC"/>
            </w:pPr>
            <w:r w:rsidRPr="006F0B54">
              <w:rPr>
                <w:rFonts w:hint="eastAsia"/>
              </w:rPr>
              <w:t>114048</w:t>
            </w:r>
          </w:p>
        </w:tc>
        <w:tc>
          <w:tcPr>
            <w:tcW w:w="1076" w:type="dxa"/>
          </w:tcPr>
          <w:p w14:paraId="5381AFA1" w14:textId="77777777" w:rsidR="00972FED" w:rsidRPr="006F0B54" w:rsidRDefault="00972FED" w:rsidP="00972FED">
            <w:pPr>
              <w:pStyle w:val="TAC"/>
            </w:pPr>
            <w:r w:rsidRPr="006F0B54">
              <w:rPr>
                <w:rFonts w:hint="eastAsia"/>
              </w:rPr>
              <w:t>27648</w:t>
            </w:r>
          </w:p>
        </w:tc>
        <w:tc>
          <w:tcPr>
            <w:tcW w:w="1077" w:type="dxa"/>
          </w:tcPr>
          <w:p w14:paraId="313B992B" w14:textId="77777777" w:rsidR="00972FED" w:rsidRPr="006F0B54" w:rsidRDefault="00972FED" w:rsidP="00972FED">
            <w:pPr>
              <w:pStyle w:val="TAC"/>
            </w:pPr>
            <w:r w:rsidRPr="006F0B54">
              <w:rPr>
                <w:rFonts w:hint="eastAsia"/>
              </w:rPr>
              <w:t>57024</w:t>
            </w:r>
          </w:p>
        </w:tc>
        <w:tc>
          <w:tcPr>
            <w:tcW w:w="1077" w:type="dxa"/>
          </w:tcPr>
          <w:p w14:paraId="566FCCC1" w14:textId="77777777" w:rsidR="00972FED" w:rsidRPr="006F0B54" w:rsidRDefault="00972FED" w:rsidP="00972FED">
            <w:pPr>
              <w:pStyle w:val="TAC"/>
            </w:pPr>
            <w:r w:rsidRPr="006F0B54">
              <w:rPr>
                <w:rFonts w:hint="eastAsia"/>
              </w:rPr>
              <w:t>114048</w:t>
            </w:r>
          </w:p>
        </w:tc>
      </w:tr>
      <w:tr w:rsidR="00972FED" w:rsidRPr="006F0B54" w14:paraId="7B6069CE" w14:textId="77777777" w:rsidTr="00972FED">
        <w:trPr>
          <w:cantSplit/>
          <w:jc w:val="center"/>
        </w:trPr>
        <w:tc>
          <w:tcPr>
            <w:tcW w:w="3950" w:type="dxa"/>
          </w:tcPr>
          <w:p w14:paraId="48161E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3946895" w14:textId="77777777" w:rsidR="00972FED" w:rsidRPr="006F0B54" w:rsidRDefault="00972FED" w:rsidP="00972FED">
            <w:pPr>
              <w:pStyle w:val="TAC"/>
            </w:pPr>
            <w:r w:rsidRPr="006F0B54">
              <w:rPr>
                <w:rFonts w:hint="eastAsia"/>
              </w:rPr>
              <w:t>14256</w:t>
            </w:r>
          </w:p>
        </w:tc>
        <w:tc>
          <w:tcPr>
            <w:tcW w:w="1077" w:type="dxa"/>
          </w:tcPr>
          <w:p w14:paraId="3F7CC6FD" w14:textId="77777777" w:rsidR="00972FED" w:rsidRPr="006F0B54" w:rsidRDefault="00972FED" w:rsidP="00972FED">
            <w:pPr>
              <w:pStyle w:val="TAC"/>
            </w:pPr>
            <w:r w:rsidRPr="006F0B54">
              <w:rPr>
                <w:rFonts w:hint="eastAsia"/>
              </w:rPr>
              <w:t>28512</w:t>
            </w:r>
          </w:p>
        </w:tc>
        <w:tc>
          <w:tcPr>
            <w:tcW w:w="1076" w:type="dxa"/>
          </w:tcPr>
          <w:p w14:paraId="30EAADDB" w14:textId="77777777" w:rsidR="00972FED" w:rsidRPr="006F0B54" w:rsidRDefault="00972FED" w:rsidP="00972FED">
            <w:pPr>
              <w:pStyle w:val="TAC"/>
            </w:pPr>
            <w:r w:rsidRPr="006F0B54">
              <w:rPr>
                <w:rFonts w:hint="eastAsia"/>
              </w:rPr>
              <w:t>6912</w:t>
            </w:r>
          </w:p>
        </w:tc>
        <w:tc>
          <w:tcPr>
            <w:tcW w:w="1077" w:type="dxa"/>
          </w:tcPr>
          <w:p w14:paraId="361C6B26" w14:textId="77777777" w:rsidR="00972FED" w:rsidRPr="006F0B54" w:rsidRDefault="00972FED" w:rsidP="00972FED">
            <w:pPr>
              <w:pStyle w:val="TAC"/>
            </w:pPr>
            <w:r w:rsidRPr="006F0B54">
              <w:rPr>
                <w:rFonts w:hint="eastAsia"/>
              </w:rPr>
              <w:t>14256</w:t>
            </w:r>
          </w:p>
        </w:tc>
        <w:tc>
          <w:tcPr>
            <w:tcW w:w="1077" w:type="dxa"/>
          </w:tcPr>
          <w:p w14:paraId="7B475A4E" w14:textId="77777777" w:rsidR="00972FED" w:rsidRPr="006F0B54" w:rsidRDefault="00972FED" w:rsidP="00972FED">
            <w:pPr>
              <w:pStyle w:val="TAC"/>
            </w:pPr>
            <w:r w:rsidRPr="006F0B54">
              <w:rPr>
                <w:rFonts w:hint="eastAsia"/>
              </w:rPr>
              <w:t>28512</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CE5ECB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972FED" w:rsidRPr="006F0B54" w14:paraId="5FD1C7CC" w14:textId="77777777" w:rsidTr="00972FED">
        <w:trPr>
          <w:cantSplit/>
          <w:jc w:val="center"/>
        </w:trPr>
        <w:tc>
          <w:tcPr>
            <w:tcW w:w="3950" w:type="dxa"/>
          </w:tcPr>
          <w:p w14:paraId="229DC935"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1A3CB1E6" w14:textId="77777777" w:rsidR="00972FED" w:rsidRPr="006F0B54" w:rsidRDefault="00972FED" w:rsidP="00972FED">
            <w:pPr>
              <w:pStyle w:val="TAC"/>
            </w:pPr>
            <w:r w:rsidRPr="006F0B54">
              <w:rPr>
                <w:rFonts w:hint="eastAsia"/>
              </w:rPr>
              <w:t>25344</w:t>
            </w:r>
          </w:p>
        </w:tc>
        <w:tc>
          <w:tcPr>
            <w:tcW w:w="1077" w:type="dxa"/>
          </w:tcPr>
          <w:p w14:paraId="25818E83" w14:textId="77777777" w:rsidR="00972FED" w:rsidRPr="006F0B54" w:rsidRDefault="00972FED" w:rsidP="00972FED">
            <w:pPr>
              <w:pStyle w:val="TAC"/>
            </w:pPr>
            <w:r w:rsidRPr="006F0B54">
              <w:rPr>
                <w:rFonts w:hint="eastAsia"/>
              </w:rPr>
              <w:t>50688</w:t>
            </w:r>
          </w:p>
        </w:tc>
        <w:tc>
          <w:tcPr>
            <w:tcW w:w="1076" w:type="dxa"/>
          </w:tcPr>
          <w:p w14:paraId="7644F5C7" w14:textId="77777777" w:rsidR="00972FED" w:rsidRPr="006F0B54" w:rsidRDefault="00972FED" w:rsidP="00972FED">
            <w:pPr>
              <w:pStyle w:val="TAC"/>
            </w:pPr>
            <w:r w:rsidRPr="006F0B54">
              <w:rPr>
                <w:rFonts w:hint="eastAsia"/>
              </w:rPr>
              <w:t>12288</w:t>
            </w:r>
          </w:p>
        </w:tc>
        <w:tc>
          <w:tcPr>
            <w:tcW w:w="1077" w:type="dxa"/>
          </w:tcPr>
          <w:p w14:paraId="4E95CA5A" w14:textId="77777777" w:rsidR="00972FED" w:rsidRPr="006F0B54" w:rsidRDefault="00972FED" w:rsidP="00972FED">
            <w:pPr>
              <w:pStyle w:val="TAC"/>
            </w:pPr>
            <w:r w:rsidRPr="006F0B54">
              <w:rPr>
                <w:rFonts w:hint="eastAsia"/>
              </w:rPr>
              <w:t>25344</w:t>
            </w:r>
          </w:p>
        </w:tc>
        <w:tc>
          <w:tcPr>
            <w:tcW w:w="1077" w:type="dxa"/>
          </w:tcPr>
          <w:p w14:paraId="6380D0A9" w14:textId="77777777" w:rsidR="00972FED" w:rsidRPr="006F0B54" w:rsidRDefault="00972FED" w:rsidP="00972FED">
            <w:pPr>
              <w:pStyle w:val="TAC"/>
            </w:pPr>
            <w:r w:rsidRPr="006F0B54">
              <w:rPr>
                <w:rFonts w:hint="eastAsia"/>
              </w:rPr>
              <w:t>50688</w:t>
            </w:r>
          </w:p>
        </w:tc>
      </w:tr>
      <w:tr w:rsidR="00972FED" w:rsidRPr="006F0B54" w14:paraId="3F9D71EB" w14:textId="77777777" w:rsidTr="00972FED">
        <w:trPr>
          <w:cantSplit/>
          <w:jc w:val="center"/>
        </w:trPr>
        <w:tc>
          <w:tcPr>
            <w:tcW w:w="3950" w:type="dxa"/>
          </w:tcPr>
          <w:p w14:paraId="0DEAC63D"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2C3BF92" w14:textId="77777777" w:rsidR="00972FED" w:rsidRPr="006F0B54" w:rsidRDefault="00972FED" w:rsidP="00972FED">
            <w:pPr>
              <w:pStyle w:val="TAC"/>
            </w:pPr>
            <w:r w:rsidRPr="006F0B54">
              <w:t>6336</w:t>
            </w:r>
          </w:p>
        </w:tc>
        <w:tc>
          <w:tcPr>
            <w:tcW w:w="1077" w:type="dxa"/>
          </w:tcPr>
          <w:p w14:paraId="2A98FA5D" w14:textId="77777777" w:rsidR="00972FED" w:rsidRPr="006F0B54" w:rsidRDefault="00972FED" w:rsidP="00972FED">
            <w:pPr>
              <w:pStyle w:val="TAC"/>
            </w:pPr>
            <w:r w:rsidRPr="006F0B54">
              <w:t>12672</w:t>
            </w:r>
          </w:p>
        </w:tc>
        <w:tc>
          <w:tcPr>
            <w:tcW w:w="1076" w:type="dxa"/>
          </w:tcPr>
          <w:p w14:paraId="49C98FB6" w14:textId="77777777" w:rsidR="00972FED" w:rsidRPr="006F0B54" w:rsidRDefault="00972FED" w:rsidP="00972FED">
            <w:pPr>
              <w:pStyle w:val="TAC"/>
            </w:pPr>
            <w:r w:rsidRPr="006F0B54">
              <w:t>3072</w:t>
            </w:r>
          </w:p>
        </w:tc>
        <w:tc>
          <w:tcPr>
            <w:tcW w:w="1077" w:type="dxa"/>
          </w:tcPr>
          <w:p w14:paraId="549B265D" w14:textId="77777777" w:rsidR="00972FED" w:rsidRPr="006F0B54" w:rsidRDefault="00972FED" w:rsidP="00972FED">
            <w:pPr>
              <w:pStyle w:val="TAC"/>
            </w:pPr>
            <w:r w:rsidRPr="006F0B54">
              <w:t>6336</w:t>
            </w:r>
          </w:p>
        </w:tc>
        <w:tc>
          <w:tcPr>
            <w:tcW w:w="1077" w:type="dxa"/>
          </w:tcPr>
          <w:p w14:paraId="5F1B912E" w14:textId="77777777" w:rsidR="00972FED" w:rsidRPr="006F0B54" w:rsidRDefault="00972FED" w:rsidP="00972FED">
            <w:pPr>
              <w:pStyle w:val="TAC"/>
            </w:pPr>
            <w:r w:rsidRPr="006F0B54">
              <w:t>12672</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1D69404A"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972FED" w:rsidRPr="006F0B54" w14:paraId="32429112" w14:textId="77777777" w:rsidTr="00972FED">
        <w:trPr>
          <w:cantSplit/>
          <w:jc w:val="center"/>
        </w:trPr>
        <w:tc>
          <w:tcPr>
            <w:tcW w:w="3950" w:type="dxa"/>
          </w:tcPr>
          <w:p w14:paraId="601E485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04CA10B2" w14:textId="77777777" w:rsidR="00972FED" w:rsidRPr="006F0B54" w:rsidRDefault="00972FED" w:rsidP="00972FED">
            <w:pPr>
              <w:pStyle w:val="TAC"/>
            </w:pPr>
            <w:r w:rsidRPr="006F0B54">
              <w:t>50688</w:t>
            </w:r>
          </w:p>
        </w:tc>
        <w:tc>
          <w:tcPr>
            <w:tcW w:w="1077" w:type="dxa"/>
          </w:tcPr>
          <w:p w14:paraId="56EF1D08" w14:textId="77777777" w:rsidR="00972FED" w:rsidRPr="006F0B54" w:rsidRDefault="00972FED" w:rsidP="00972FED">
            <w:pPr>
              <w:pStyle w:val="TAC"/>
            </w:pPr>
            <w:r w:rsidRPr="006F0B54">
              <w:t>101376</w:t>
            </w:r>
          </w:p>
        </w:tc>
        <w:tc>
          <w:tcPr>
            <w:tcW w:w="1076" w:type="dxa"/>
          </w:tcPr>
          <w:p w14:paraId="2E39A7BB" w14:textId="77777777" w:rsidR="00972FED" w:rsidRPr="006F0B54" w:rsidRDefault="00972FED" w:rsidP="00972FED">
            <w:pPr>
              <w:pStyle w:val="TAC"/>
            </w:pPr>
            <w:r w:rsidRPr="006F0B54">
              <w:t>24576</w:t>
            </w:r>
          </w:p>
        </w:tc>
        <w:tc>
          <w:tcPr>
            <w:tcW w:w="1077" w:type="dxa"/>
          </w:tcPr>
          <w:p w14:paraId="74E47304" w14:textId="77777777" w:rsidR="00972FED" w:rsidRPr="006F0B54" w:rsidRDefault="00972FED" w:rsidP="00972FED">
            <w:pPr>
              <w:pStyle w:val="TAC"/>
            </w:pPr>
            <w:r w:rsidRPr="006F0B54">
              <w:t>50688</w:t>
            </w:r>
          </w:p>
        </w:tc>
        <w:tc>
          <w:tcPr>
            <w:tcW w:w="1077" w:type="dxa"/>
          </w:tcPr>
          <w:p w14:paraId="7B1D6898" w14:textId="77777777" w:rsidR="00972FED" w:rsidRPr="006F0B54" w:rsidRDefault="00972FED" w:rsidP="00972FED">
            <w:pPr>
              <w:pStyle w:val="TAC"/>
            </w:pPr>
            <w:r w:rsidRPr="006F0B54">
              <w:t>101376</w:t>
            </w:r>
          </w:p>
        </w:tc>
      </w:tr>
      <w:tr w:rsidR="00972FED" w:rsidRPr="006F0B54" w14:paraId="7415E1BA" w14:textId="77777777" w:rsidTr="00972FED">
        <w:trPr>
          <w:cantSplit/>
          <w:jc w:val="center"/>
        </w:trPr>
        <w:tc>
          <w:tcPr>
            <w:tcW w:w="3950" w:type="dxa"/>
          </w:tcPr>
          <w:p w14:paraId="3EC43123"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79DDE24" w14:textId="77777777" w:rsidR="00972FED" w:rsidRPr="006F0B54" w:rsidRDefault="00972FED" w:rsidP="00972FED">
            <w:pPr>
              <w:pStyle w:val="TAC"/>
            </w:pPr>
            <w:r w:rsidRPr="006F0B54">
              <w:t>12672</w:t>
            </w:r>
          </w:p>
        </w:tc>
        <w:tc>
          <w:tcPr>
            <w:tcW w:w="1077" w:type="dxa"/>
          </w:tcPr>
          <w:p w14:paraId="4E5FB70F" w14:textId="77777777" w:rsidR="00972FED" w:rsidRPr="006F0B54" w:rsidRDefault="00972FED" w:rsidP="00972FED">
            <w:pPr>
              <w:pStyle w:val="TAC"/>
            </w:pPr>
            <w:r w:rsidRPr="006F0B54">
              <w:t>25344</w:t>
            </w:r>
          </w:p>
        </w:tc>
        <w:tc>
          <w:tcPr>
            <w:tcW w:w="1076" w:type="dxa"/>
          </w:tcPr>
          <w:p w14:paraId="48FEAC31" w14:textId="77777777" w:rsidR="00972FED" w:rsidRPr="006F0B54" w:rsidRDefault="00972FED" w:rsidP="00972FED">
            <w:pPr>
              <w:pStyle w:val="TAC"/>
            </w:pPr>
            <w:r w:rsidRPr="006F0B54">
              <w:t>6144</w:t>
            </w:r>
          </w:p>
        </w:tc>
        <w:tc>
          <w:tcPr>
            <w:tcW w:w="1077" w:type="dxa"/>
          </w:tcPr>
          <w:p w14:paraId="6D20A34C" w14:textId="77777777" w:rsidR="00972FED" w:rsidRPr="006F0B54" w:rsidRDefault="00972FED" w:rsidP="00972FED">
            <w:pPr>
              <w:pStyle w:val="TAC"/>
            </w:pPr>
            <w:r w:rsidRPr="006F0B54">
              <w:t>12672</w:t>
            </w:r>
          </w:p>
        </w:tc>
        <w:tc>
          <w:tcPr>
            <w:tcW w:w="1077" w:type="dxa"/>
          </w:tcPr>
          <w:p w14:paraId="1825901A" w14:textId="77777777" w:rsidR="00972FED" w:rsidRPr="006F0B54" w:rsidRDefault="00972FED" w:rsidP="00972FED">
            <w:pPr>
              <w:pStyle w:val="TAC"/>
            </w:pPr>
            <w:r w:rsidRPr="006F0B54">
              <w:t>25344</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1AAF4D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3921" w:name="_Toc21101522"/>
      <w:bookmarkStart w:id="3922" w:name="_Toc29810559"/>
      <w:bookmarkStart w:id="3923" w:name="_Toc37273836"/>
      <w:bookmarkStart w:id="3924" w:name="_Toc45885154"/>
      <w:bookmarkStart w:id="3925" w:name="_Toc53183055"/>
      <w:bookmarkStart w:id="3926" w:name="_Toc58865449"/>
      <w:bookmarkStart w:id="3927" w:name="_Toc58867031"/>
      <w:bookmarkStart w:id="3928" w:name="_Toc66718064"/>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3921"/>
      <w:bookmarkEnd w:id="3922"/>
      <w:bookmarkEnd w:id="3923"/>
      <w:bookmarkEnd w:id="3924"/>
      <w:bookmarkEnd w:id="3925"/>
      <w:bookmarkEnd w:id="3926"/>
      <w:bookmarkEnd w:id="3927"/>
      <w:bookmarkEnd w:id="3928"/>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972FED" w:rsidRPr="006F0B54" w14:paraId="5B14D678" w14:textId="77777777" w:rsidTr="00972FED">
        <w:trPr>
          <w:cantSplit/>
          <w:jc w:val="center"/>
        </w:trPr>
        <w:tc>
          <w:tcPr>
            <w:tcW w:w="3950" w:type="dxa"/>
          </w:tcPr>
          <w:p w14:paraId="0C3A3C1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1209523" w14:textId="77777777" w:rsidR="00972FED" w:rsidRPr="006F0B54" w:rsidRDefault="00972FED" w:rsidP="00972FED">
            <w:pPr>
              <w:pStyle w:val="TAC"/>
            </w:pPr>
            <w:r w:rsidRPr="006F0B54">
              <w:rPr>
                <w:rFonts w:hint="eastAsia"/>
              </w:rPr>
              <w:t>42768</w:t>
            </w:r>
          </w:p>
        </w:tc>
        <w:tc>
          <w:tcPr>
            <w:tcW w:w="1077" w:type="dxa"/>
          </w:tcPr>
          <w:p w14:paraId="4A06402F" w14:textId="77777777" w:rsidR="00972FED" w:rsidRPr="006F0B54" w:rsidRDefault="00972FED" w:rsidP="00972FED">
            <w:pPr>
              <w:pStyle w:val="TAC"/>
            </w:pPr>
            <w:r w:rsidRPr="006F0B54">
              <w:rPr>
                <w:rFonts w:hint="eastAsia"/>
              </w:rPr>
              <w:t>85536</w:t>
            </w:r>
          </w:p>
        </w:tc>
        <w:tc>
          <w:tcPr>
            <w:tcW w:w="1076" w:type="dxa"/>
          </w:tcPr>
          <w:p w14:paraId="6CD932CF" w14:textId="77777777" w:rsidR="00972FED" w:rsidRPr="006F0B54" w:rsidRDefault="00972FED" w:rsidP="00972FED">
            <w:pPr>
              <w:pStyle w:val="TAC"/>
            </w:pPr>
            <w:r w:rsidRPr="006F0B54">
              <w:rPr>
                <w:rFonts w:hint="eastAsia"/>
              </w:rPr>
              <w:t>20736</w:t>
            </w:r>
          </w:p>
        </w:tc>
        <w:tc>
          <w:tcPr>
            <w:tcW w:w="1077" w:type="dxa"/>
          </w:tcPr>
          <w:p w14:paraId="637F2EBA" w14:textId="77777777" w:rsidR="00972FED" w:rsidRPr="006F0B54" w:rsidRDefault="00972FED" w:rsidP="00972FED">
            <w:pPr>
              <w:pStyle w:val="TAC"/>
            </w:pPr>
            <w:r w:rsidRPr="006F0B54">
              <w:rPr>
                <w:rFonts w:hint="eastAsia"/>
              </w:rPr>
              <w:t>42768</w:t>
            </w:r>
          </w:p>
        </w:tc>
        <w:tc>
          <w:tcPr>
            <w:tcW w:w="1077" w:type="dxa"/>
          </w:tcPr>
          <w:p w14:paraId="21307568" w14:textId="77777777" w:rsidR="00972FED" w:rsidRPr="006F0B54" w:rsidRDefault="00972FED" w:rsidP="00972FED">
            <w:pPr>
              <w:pStyle w:val="TAC"/>
            </w:pPr>
            <w:r w:rsidRPr="006F0B54">
              <w:rPr>
                <w:rFonts w:hint="eastAsia"/>
              </w:rPr>
              <w:t>85536</w:t>
            </w:r>
          </w:p>
        </w:tc>
      </w:tr>
      <w:tr w:rsidR="00972FED" w:rsidRPr="006F0B54" w14:paraId="3B0A3D49" w14:textId="77777777" w:rsidTr="00972FED">
        <w:trPr>
          <w:cantSplit/>
          <w:jc w:val="center"/>
        </w:trPr>
        <w:tc>
          <w:tcPr>
            <w:tcW w:w="3950" w:type="dxa"/>
          </w:tcPr>
          <w:p w14:paraId="4974A291"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A8D80E0" w14:textId="77777777" w:rsidR="00972FED" w:rsidRPr="006F0B54" w:rsidRDefault="00972FED" w:rsidP="00972FED">
            <w:pPr>
              <w:pStyle w:val="TAC"/>
            </w:pPr>
            <w:r w:rsidRPr="006F0B54">
              <w:rPr>
                <w:szCs w:val="18"/>
              </w:rPr>
              <w:t>7128</w:t>
            </w:r>
          </w:p>
        </w:tc>
        <w:tc>
          <w:tcPr>
            <w:tcW w:w="1077" w:type="dxa"/>
          </w:tcPr>
          <w:p w14:paraId="4195CFF1" w14:textId="77777777" w:rsidR="00972FED" w:rsidRPr="006F0B54" w:rsidRDefault="00972FED" w:rsidP="00972FED">
            <w:pPr>
              <w:pStyle w:val="TAC"/>
            </w:pPr>
            <w:r w:rsidRPr="006F0B54">
              <w:rPr>
                <w:szCs w:val="18"/>
              </w:rPr>
              <w:t>14256</w:t>
            </w:r>
          </w:p>
        </w:tc>
        <w:tc>
          <w:tcPr>
            <w:tcW w:w="1076" w:type="dxa"/>
          </w:tcPr>
          <w:p w14:paraId="2B571DBA" w14:textId="77777777" w:rsidR="00972FED" w:rsidRPr="006F0B54" w:rsidRDefault="00972FED" w:rsidP="00972FED">
            <w:pPr>
              <w:pStyle w:val="TAC"/>
            </w:pPr>
            <w:r w:rsidRPr="006F0B54">
              <w:rPr>
                <w:szCs w:val="18"/>
              </w:rPr>
              <w:t>3456</w:t>
            </w:r>
          </w:p>
        </w:tc>
        <w:tc>
          <w:tcPr>
            <w:tcW w:w="1077" w:type="dxa"/>
          </w:tcPr>
          <w:p w14:paraId="481C45DB" w14:textId="77777777" w:rsidR="00972FED" w:rsidRPr="006F0B54" w:rsidRDefault="00972FED" w:rsidP="00972FED">
            <w:pPr>
              <w:pStyle w:val="TAC"/>
            </w:pPr>
            <w:r w:rsidRPr="006F0B54">
              <w:rPr>
                <w:szCs w:val="18"/>
              </w:rPr>
              <w:t>7128</w:t>
            </w:r>
          </w:p>
        </w:tc>
        <w:tc>
          <w:tcPr>
            <w:tcW w:w="1077" w:type="dxa"/>
          </w:tcPr>
          <w:p w14:paraId="7FB0C1DD" w14:textId="77777777" w:rsidR="00972FED" w:rsidRPr="006F0B54" w:rsidRDefault="00972FED" w:rsidP="00972FED">
            <w:pPr>
              <w:pStyle w:val="TAC"/>
            </w:pPr>
            <w:r w:rsidRPr="006F0B54">
              <w:rPr>
                <w:szCs w:val="18"/>
              </w:rPr>
              <w:t>14256</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8A85843"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972FED" w:rsidRPr="006F0B54" w14:paraId="7E31D997" w14:textId="77777777" w:rsidTr="00972FED">
        <w:trPr>
          <w:cantSplit/>
          <w:jc w:val="center"/>
        </w:trPr>
        <w:tc>
          <w:tcPr>
            <w:tcW w:w="3950" w:type="dxa"/>
          </w:tcPr>
          <w:p w14:paraId="681D48BB"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67C2DFC" w14:textId="77777777" w:rsidR="00972FED" w:rsidRPr="006F0B54" w:rsidRDefault="00972FED" w:rsidP="00972FED">
            <w:pPr>
              <w:pStyle w:val="TAC"/>
            </w:pPr>
            <w:r w:rsidRPr="006F0B54">
              <w:rPr>
                <w:rFonts w:hint="eastAsia"/>
              </w:rPr>
              <w:t>38016</w:t>
            </w:r>
          </w:p>
        </w:tc>
        <w:tc>
          <w:tcPr>
            <w:tcW w:w="1077" w:type="dxa"/>
          </w:tcPr>
          <w:p w14:paraId="24FD06A6" w14:textId="77777777" w:rsidR="00972FED" w:rsidRPr="006F0B54" w:rsidRDefault="00972FED" w:rsidP="00972FED">
            <w:pPr>
              <w:pStyle w:val="TAC"/>
            </w:pPr>
            <w:r w:rsidRPr="006F0B54">
              <w:rPr>
                <w:rFonts w:hint="eastAsia"/>
              </w:rPr>
              <w:t>76032</w:t>
            </w:r>
          </w:p>
        </w:tc>
        <w:tc>
          <w:tcPr>
            <w:tcW w:w="1076" w:type="dxa"/>
          </w:tcPr>
          <w:p w14:paraId="19F4C993" w14:textId="77777777" w:rsidR="00972FED" w:rsidRPr="006F0B54" w:rsidRDefault="00972FED" w:rsidP="00972FED">
            <w:pPr>
              <w:pStyle w:val="TAC"/>
            </w:pPr>
            <w:r w:rsidRPr="006F0B54">
              <w:rPr>
                <w:rFonts w:hint="eastAsia"/>
              </w:rPr>
              <w:t>18432</w:t>
            </w:r>
          </w:p>
        </w:tc>
        <w:tc>
          <w:tcPr>
            <w:tcW w:w="1077" w:type="dxa"/>
          </w:tcPr>
          <w:p w14:paraId="5EE5D9E0" w14:textId="77777777" w:rsidR="00972FED" w:rsidRPr="006F0B54" w:rsidRDefault="00972FED" w:rsidP="00972FED">
            <w:pPr>
              <w:pStyle w:val="TAC"/>
            </w:pPr>
            <w:r w:rsidRPr="006F0B54">
              <w:rPr>
                <w:rFonts w:hint="eastAsia"/>
              </w:rPr>
              <w:t>38016</w:t>
            </w:r>
          </w:p>
        </w:tc>
        <w:tc>
          <w:tcPr>
            <w:tcW w:w="1077" w:type="dxa"/>
          </w:tcPr>
          <w:p w14:paraId="32E45F89" w14:textId="77777777" w:rsidR="00972FED" w:rsidRPr="006F0B54" w:rsidRDefault="00972FED" w:rsidP="00972FED">
            <w:pPr>
              <w:pStyle w:val="TAC"/>
            </w:pPr>
            <w:r w:rsidRPr="006F0B54">
              <w:rPr>
                <w:rFonts w:hint="eastAsia"/>
              </w:rPr>
              <w:t>76032</w:t>
            </w:r>
          </w:p>
        </w:tc>
      </w:tr>
      <w:tr w:rsidR="00972FED" w:rsidRPr="006F0B54" w14:paraId="11FA096B" w14:textId="77777777" w:rsidTr="00972FED">
        <w:trPr>
          <w:cantSplit/>
          <w:jc w:val="center"/>
        </w:trPr>
        <w:tc>
          <w:tcPr>
            <w:tcW w:w="3950" w:type="dxa"/>
          </w:tcPr>
          <w:p w14:paraId="5975795A"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0ABD6982" w14:textId="77777777" w:rsidR="00972FED" w:rsidRPr="006F0B54" w:rsidRDefault="00972FED" w:rsidP="00972FED">
            <w:pPr>
              <w:pStyle w:val="TAC"/>
            </w:pPr>
            <w:r w:rsidRPr="006F0B54">
              <w:t>6336</w:t>
            </w:r>
          </w:p>
        </w:tc>
        <w:tc>
          <w:tcPr>
            <w:tcW w:w="1077" w:type="dxa"/>
          </w:tcPr>
          <w:p w14:paraId="1F8564B7" w14:textId="77777777" w:rsidR="00972FED" w:rsidRPr="006F0B54" w:rsidRDefault="00972FED" w:rsidP="00972FED">
            <w:pPr>
              <w:pStyle w:val="TAC"/>
            </w:pPr>
            <w:r w:rsidRPr="006F0B54">
              <w:t>12672</w:t>
            </w:r>
          </w:p>
        </w:tc>
        <w:tc>
          <w:tcPr>
            <w:tcW w:w="1076" w:type="dxa"/>
          </w:tcPr>
          <w:p w14:paraId="5B7574B4" w14:textId="77777777" w:rsidR="00972FED" w:rsidRPr="006F0B54" w:rsidRDefault="00972FED" w:rsidP="00972FED">
            <w:pPr>
              <w:pStyle w:val="TAC"/>
            </w:pPr>
            <w:r w:rsidRPr="006F0B54">
              <w:t>3072</w:t>
            </w:r>
          </w:p>
        </w:tc>
        <w:tc>
          <w:tcPr>
            <w:tcW w:w="1077" w:type="dxa"/>
          </w:tcPr>
          <w:p w14:paraId="440B0E62" w14:textId="77777777" w:rsidR="00972FED" w:rsidRPr="006F0B54" w:rsidRDefault="00972FED" w:rsidP="00972FED">
            <w:pPr>
              <w:pStyle w:val="TAC"/>
            </w:pPr>
            <w:r w:rsidRPr="006F0B54">
              <w:t>6336</w:t>
            </w:r>
          </w:p>
        </w:tc>
        <w:tc>
          <w:tcPr>
            <w:tcW w:w="1077" w:type="dxa"/>
          </w:tcPr>
          <w:p w14:paraId="77339C24" w14:textId="77777777" w:rsidR="00972FED" w:rsidRPr="006F0B54" w:rsidRDefault="00972FED" w:rsidP="00972FED">
            <w:pPr>
              <w:pStyle w:val="TAC"/>
            </w:pPr>
            <w:r w:rsidRPr="006F0B54">
              <w:t>12672</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3CA97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3929" w:name="_Toc21101523"/>
      <w:bookmarkStart w:id="3930" w:name="_Toc29810560"/>
      <w:bookmarkStart w:id="3931" w:name="_Toc37273837"/>
      <w:bookmarkStart w:id="3932" w:name="_Toc45885155"/>
      <w:bookmarkStart w:id="3933" w:name="_Toc53183056"/>
      <w:bookmarkStart w:id="3934" w:name="_Toc58865450"/>
      <w:bookmarkStart w:id="3935" w:name="_Toc58867032"/>
      <w:bookmarkStart w:id="3936" w:name="_Toc66718065"/>
      <w:r w:rsidRPr="006F0B54">
        <w:t>A.6</w:t>
      </w:r>
      <w:r w:rsidRPr="006F0B54">
        <w:tab/>
        <w:t>PRACH Test preambles</w:t>
      </w:r>
      <w:bookmarkEnd w:id="3929"/>
      <w:bookmarkEnd w:id="3930"/>
      <w:bookmarkEnd w:id="3931"/>
      <w:bookmarkEnd w:id="3932"/>
      <w:bookmarkEnd w:id="3933"/>
      <w:bookmarkEnd w:id="3934"/>
      <w:bookmarkEnd w:id="3935"/>
      <w:bookmarkEnd w:id="3936"/>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3937" w:name="_Toc21101524"/>
      <w:bookmarkStart w:id="3938" w:name="_Toc29810561"/>
      <w:bookmarkStart w:id="3939" w:name="_Toc37273838"/>
      <w:bookmarkStart w:id="3940" w:name="_Toc45885156"/>
      <w:bookmarkStart w:id="3941" w:name="_Toc53183057"/>
      <w:bookmarkStart w:id="3942" w:name="_Toc58865451"/>
      <w:bookmarkStart w:id="3943" w:name="_Toc58867033"/>
      <w:bookmarkStart w:id="3944" w:name="_Toc66718066"/>
      <w:r w:rsidRPr="006F0B54">
        <w:t>Annex B (normative):</w:t>
      </w:r>
      <w:r w:rsidRPr="006F0B54">
        <w:br/>
        <w:t>Environmental requirements for the BS equipment</w:t>
      </w:r>
      <w:bookmarkEnd w:id="3937"/>
      <w:bookmarkEnd w:id="3938"/>
      <w:bookmarkEnd w:id="3939"/>
      <w:bookmarkEnd w:id="3940"/>
      <w:bookmarkEnd w:id="3941"/>
      <w:bookmarkEnd w:id="3942"/>
      <w:bookmarkEnd w:id="3943"/>
      <w:bookmarkEnd w:id="3944"/>
    </w:p>
    <w:p w14:paraId="4B02AB7E" w14:textId="77777777" w:rsidR="00972FED" w:rsidRPr="006F0B54" w:rsidRDefault="00972FED" w:rsidP="00972FED">
      <w:pPr>
        <w:pStyle w:val="Heading1"/>
      </w:pPr>
      <w:bookmarkStart w:id="3945" w:name="_Toc21101525"/>
      <w:bookmarkStart w:id="3946" w:name="_Toc29810562"/>
      <w:bookmarkStart w:id="3947" w:name="_Toc37273839"/>
      <w:bookmarkStart w:id="3948" w:name="_Toc45885157"/>
      <w:bookmarkStart w:id="3949" w:name="_Toc53183058"/>
      <w:bookmarkStart w:id="3950" w:name="_Toc58865452"/>
      <w:bookmarkStart w:id="3951" w:name="_Toc58867034"/>
      <w:bookmarkStart w:id="3952" w:name="_Toc66718067"/>
      <w:r w:rsidRPr="006F0B54">
        <w:t>B.1</w:t>
      </w:r>
      <w:r w:rsidRPr="006F0B54">
        <w:tab/>
        <w:t>General</w:t>
      </w:r>
      <w:bookmarkEnd w:id="3945"/>
      <w:bookmarkEnd w:id="3946"/>
      <w:bookmarkEnd w:id="3947"/>
      <w:bookmarkEnd w:id="3948"/>
      <w:bookmarkEnd w:id="3949"/>
      <w:bookmarkEnd w:id="3950"/>
      <w:bookmarkEnd w:id="3951"/>
      <w:bookmarkEnd w:id="3952"/>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3953" w:name="_Toc21101526"/>
      <w:bookmarkStart w:id="3954" w:name="_Toc29810563"/>
      <w:bookmarkStart w:id="3955" w:name="_Toc37273840"/>
      <w:bookmarkStart w:id="3956" w:name="_Toc45885158"/>
      <w:bookmarkStart w:id="3957" w:name="_Toc53183059"/>
      <w:bookmarkStart w:id="3958" w:name="_Toc58865453"/>
      <w:bookmarkStart w:id="3959" w:name="_Toc58867035"/>
      <w:bookmarkStart w:id="3960" w:name="_Toc66718068"/>
      <w:r w:rsidRPr="006F0B54">
        <w:t>B.2</w:t>
      </w:r>
      <w:r w:rsidRPr="006F0B54">
        <w:tab/>
      </w:r>
      <w:r w:rsidRPr="006F0B54">
        <w:rPr>
          <w:rFonts w:cs="v4.2.0"/>
        </w:rPr>
        <w:t>Normal test environment</w:t>
      </w:r>
      <w:bookmarkEnd w:id="3953"/>
      <w:bookmarkEnd w:id="3954"/>
      <w:bookmarkEnd w:id="3955"/>
      <w:bookmarkEnd w:id="3956"/>
      <w:bookmarkEnd w:id="3957"/>
      <w:bookmarkEnd w:id="3958"/>
      <w:bookmarkEnd w:id="3959"/>
      <w:bookmarkEnd w:id="3960"/>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3961" w:name="_Toc21101527"/>
      <w:bookmarkStart w:id="3962" w:name="_Toc29810564"/>
      <w:bookmarkStart w:id="3963" w:name="_Toc37273841"/>
      <w:bookmarkStart w:id="3964" w:name="_Toc45885159"/>
      <w:bookmarkStart w:id="3965" w:name="_Toc53183060"/>
      <w:bookmarkStart w:id="3966" w:name="_Toc58865454"/>
      <w:bookmarkStart w:id="3967" w:name="_Toc58867036"/>
      <w:bookmarkStart w:id="3968" w:name="_Toc66718069"/>
      <w:r w:rsidRPr="006F0B54">
        <w:t>B.3</w:t>
      </w:r>
      <w:r w:rsidRPr="006F0B54">
        <w:tab/>
      </w:r>
      <w:r w:rsidRPr="006F0B54">
        <w:rPr>
          <w:rFonts w:cs="v4.2.0"/>
        </w:rPr>
        <w:t>Extreme test environment</w:t>
      </w:r>
      <w:bookmarkEnd w:id="3961"/>
      <w:bookmarkEnd w:id="3962"/>
      <w:bookmarkEnd w:id="3963"/>
      <w:bookmarkEnd w:id="3964"/>
      <w:bookmarkEnd w:id="3965"/>
      <w:bookmarkEnd w:id="3966"/>
      <w:bookmarkEnd w:id="3967"/>
      <w:bookmarkEnd w:id="3968"/>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3969" w:name="_Toc21101528"/>
      <w:bookmarkStart w:id="3970" w:name="_Toc29810565"/>
      <w:bookmarkStart w:id="3971" w:name="_Toc37273842"/>
      <w:bookmarkStart w:id="3972" w:name="_Toc45885160"/>
      <w:bookmarkStart w:id="3973" w:name="_Toc53183061"/>
      <w:bookmarkStart w:id="3974" w:name="_Toc58865455"/>
      <w:bookmarkStart w:id="3975" w:name="_Toc58867037"/>
      <w:bookmarkStart w:id="3976" w:name="_Toc66718070"/>
      <w:r w:rsidRPr="006F0B54">
        <w:t>B.3.1</w:t>
      </w:r>
      <w:r w:rsidRPr="006F0B54">
        <w:tab/>
        <w:t>Extreme temperature</w:t>
      </w:r>
      <w:bookmarkEnd w:id="3969"/>
      <w:bookmarkEnd w:id="3970"/>
      <w:bookmarkEnd w:id="3971"/>
      <w:bookmarkEnd w:id="3972"/>
      <w:bookmarkEnd w:id="3973"/>
      <w:bookmarkEnd w:id="3974"/>
      <w:bookmarkEnd w:id="3975"/>
      <w:bookmarkEnd w:id="3976"/>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3977" w:name="_Toc21101529"/>
      <w:bookmarkStart w:id="3978" w:name="_Toc29810566"/>
      <w:bookmarkStart w:id="3979" w:name="_Toc37273843"/>
      <w:bookmarkStart w:id="3980" w:name="_Toc45885161"/>
      <w:bookmarkStart w:id="3981" w:name="_Toc53183062"/>
      <w:bookmarkStart w:id="3982" w:name="_Toc58865456"/>
      <w:bookmarkStart w:id="3983" w:name="_Toc58867038"/>
      <w:bookmarkStart w:id="3984" w:name="_Toc66718071"/>
      <w:r w:rsidRPr="006F0B54">
        <w:t>B.4</w:t>
      </w:r>
      <w:r w:rsidRPr="006F0B54">
        <w:tab/>
      </w:r>
      <w:r w:rsidRPr="006F0B54">
        <w:rPr>
          <w:rFonts w:cs="v4.2.0"/>
        </w:rPr>
        <w:t>Vibration</w:t>
      </w:r>
      <w:bookmarkEnd w:id="3977"/>
      <w:bookmarkEnd w:id="3978"/>
      <w:bookmarkEnd w:id="3979"/>
      <w:bookmarkEnd w:id="3980"/>
      <w:bookmarkEnd w:id="3981"/>
      <w:bookmarkEnd w:id="3982"/>
      <w:bookmarkEnd w:id="3983"/>
      <w:bookmarkEnd w:id="3984"/>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3985" w:name="_Toc21101530"/>
      <w:bookmarkStart w:id="3986" w:name="_Toc29810567"/>
      <w:bookmarkStart w:id="3987" w:name="_Toc37273844"/>
      <w:bookmarkStart w:id="3988" w:name="_Toc45885162"/>
      <w:bookmarkStart w:id="3989" w:name="_Toc53183063"/>
      <w:bookmarkStart w:id="3990" w:name="_Toc58865457"/>
      <w:bookmarkStart w:id="3991" w:name="_Toc58867039"/>
      <w:bookmarkStart w:id="3992" w:name="_Toc66718072"/>
      <w:r w:rsidRPr="006F0B54">
        <w:t>B.5</w:t>
      </w:r>
      <w:r w:rsidRPr="006F0B54">
        <w:tab/>
      </w:r>
      <w:r w:rsidRPr="006F0B54">
        <w:rPr>
          <w:rFonts w:cs="v4.2.0"/>
        </w:rPr>
        <w:t>Power supply</w:t>
      </w:r>
      <w:bookmarkEnd w:id="3985"/>
      <w:bookmarkEnd w:id="3986"/>
      <w:bookmarkEnd w:id="3987"/>
      <w:bookmarkEnd w:id="3988"/>
      <w:bookmarkEnd w:id="3989"/>
      <w:bookmarkEnd w:id="3990"/>
      <w:bookmarkEnd w:id="3991"/>
      <w:bookmarkEnd w:id="399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3993" w:name="_Toc21101531"/>
      <w:bookmarkStart w:id="3994" w:name="_Toc29810568"/>
      <w:bookmarkStart w:id="3995" w:name="_Toc37273845"/>
      <w:bookmarkStart w:id="3996" w:name="_Toc45885163"/>
      <w:bookmarkStart w:id="3997" w:name="_Toc53183064"/>
      <w:bookmarkStart w:id="3998" w:name="_Toc58865458"/>
      <w:bookmarkStart w:id="3999" w:name="_Toc58867040"/>
      <w:bookmarkStart w:id="4000" w:name="_Toc66718073"/>
      <w:r w:rsidRPr="006F0B54">
        <w:rPr>
          <w:lang w:eastAsia="sv-SE"/>
        </w:rPr>
        <w:t>B.6</w:t>
      </w:r>
      <w:r w:rsidRPr="006F0B54">
        <w:rPr>
          <w:lang w:eastAsia="sv-SE"/>
        </w:rPr>
        <w:tab/>
        <w:t>Measurement of test environments</w:t>
      </w:r>
      <w:bookmarkEnd w:id="3993"/>
      <w:bookmarkEnd w:id="3994"/>
      <w:bookmarkEnd w:id="3995"/>
      <w:bookmarkEnd w:id="3996"/>
      <w:bookmarkEnd w:id="3997"/>
      <w:bookmarkEnd w:id="3998"/>
      <w:bookmarkEnd w:id="3999"/>
      <w:bookmarkEnd w:id="4000"/>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4001" w:name="_Toc21101532"/>
      <w:bookmarkStart w:id="4002" w:name="_Toc29810569"/>
      <w:bookmarkStart w:id="4003" w:name="_Toc37273846"/>
      <w:bookmarkStart w:id="4004" w:name="_Toc45885164"/>
      <w:bookmarkStart w:id="4005" w:name="_Toc53183065"/>
      <w:bookmarkStart w:id="4006" w:name="_Toc58865459"/>
      <w:bookmarkStart w:id="4007" w:name="_Toc58867041"/>
      <w:bookmarkStart w:id="4008" w:name="_Toc66718074"/>
      <w:r w:rsidRPr="006F0B54">
        <w:rPr>
          <w:lang w:eastAsia="sv-SE"/>
        </w:rPr>
        <w:t>B.7</w:t>
      </w:r>
      <w:r w:rsidRPr="006F0B54">
        <w:rPr>
          <w:lang w:eastAsia="sv-SE"/>
        </w:rPr>
        <w:tab/>
        <w:t>OTA extreme test methods</w:t>
      </w:r>
      <w:bookmarkEnd w:id="4001"/>
      <w:bookmarkEnd w:id="4002"/>
      <w:bookmarkEnd w:id="4003"/>
      <w:bookmarkEnd w:id="4004"/>
      <w:bookmarkEnd w:id="4005"/>
      <w:bookmarkEnd w:id="4006"/>
      <w:bookmarkEnd w:id="4007"/>
      <w:bookmarkEnd w:id="4008"/>
    </w:p>
    <w:p w14:paraId="27170AB2" w14:textId="77777777" w:rsidR="00972FED" w:rsidRPr="006F0B54" w:rsidRDefault="00972FED" w:rsidP="00972FED">
      <w:pPr>
        <w:pStyle w:val="Heading2"/>
        <w:rPr>
          <w:lang w:eastAsia="sv-SE"/>
        </w:rPr>
      </w:pPr>
      <w:bookmarkStart w:id="4009" w:name="_Toc21101533"/>
      <w:bookmarkStart w:id="4010" w:name="_Toc29810570"/>
      <w:bookmarkStart w:id="4011" w:name="_Toc37273847"/>
      <w:bookmarkStart w:id="4012" w:name="_Toc45885165"/>
      <w:bookmarkStart w:id="4013" w:name="_Toc53183066"/>
      <w:bookmarkStart w:id="4014" w:name="_Toc58865460"/>
      <w:bookmarkStart w:id="4015" w:name="_Toc58867042"/>
      <w:bookmarkStart w:id="4016" w:name="_Toc66718075"/>
      <w:r w:rsidRPr="006F0B54">
        <w:rPr>
          <w:lang w:eastAsia="sv-SE"/>
        </w:rPr>
        <w:t>B.7.1</w:t>
      </w:r>
      <w:r w:rsidRPr="006F0B54">
        <w:rPr>
          <w:lang w:eastAsia="sv-SE"/>
        </w:rPr>
        <w:tab/>
        <w:t>Direct far field method</w:t>
      </w:r>
      <w:bookmarkEnd w:id="4009"/>
      <w:bookmarkEnd w:id="4010"/>
      <w:bookmarkEnd w:id="4011"/>
      <w:bookmarkEnd w:id="4012"/>
      <w:bookmarkEnd w:id="4013"/>
      <w:bookmarkEnd w:id="4014"/>
      <w:bookmarkEnd w:id="4015"/>
      <w:bookmarkEnd w:id="4016"/>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77777777" w:rsidR="00972FED" w:rsidRPr="006F0B54" w:rsidRDefault="00350F27" w:rsidP="00972FED">
      <w:pPr>
        <w:pStyle w:val="TH"/>
        <w:rPr>
          <w:lang w:eastAsia="sv-SE"/>
        </w:rPr>
      </w:pPr>
      <w:r>
        <w:rPr>
          <w:noProof/>
          <w:lang w:val="en-US" w:eastAsia="zh-CN"/>
        </w:rPr>
        <w:pict w14:anchorId="185282E9">
          <v:shape id="Picture 132" o:spid="_x0000_i1127" type="#_x0000_t75" style="width:482.1pt;height:209.75pt;visibility:visible;mso-wrap-style:square">
            <v:imagedata r:id="rId109" o:title=""/>
          </v:shape>
        </w:pict>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4017" w:name="_Toc21101534"/>
      <w:bookmarkStart w:id="4018" w:name="_Toc29810571"/>
      <w:bookmarkStart w:id="4019" w:name="_Toc37273848"/>
      <w:bookmarkStart w:id="4020" w:name="_Toc45885166"/>
      <w:bookmarkStart w:id="4021" w:name="_Toc53183067"/>
      <w:bookmarkStart w:id="4022" w:name="_Toc58865461"/>
      <w:bookmarkStart w:id="4023" w:name="_Toc58867043"/>
      <w:bookmarkStart w:id="4024" w:name="_Toc66718076"/>
      <w:r w:rsidRPr="006F0B54">
        <w:rPr>
          <w:lang w:eastAsia="sv-SE"/>
        </w:rPr>
        <w:t>B.7.</w:t>
      </w:r>
      <w:r w:rsidRPr="006F0B54">
        <w:rPr>
          <w:lang w:val="en-US" w:eastAsia="sv-SE"/>
        </w:rPr>
        <w:t>2</w:t>
      </w:r>
      <w:r w:rsidRPr="006F0B54">
        <w:rPr>
          <w:lang w:eastAsia="sv-SE"/>
        </w:rPr>
        <w:tab/>
        <w:t>Relative method</w:t>
      </w:r>
      <w:bookmarkEnd w:id="4017"/>
      <w:bookmarkEnd w:id="4018"/>
      <w:bookmarkEnd w:id="4019"/>
      <w:bookmarkEnd w:id="4020"/>
      <w:bookmarkEnd w:id="4021"/>
      <w:bookmarkEnd w:id="4022"/>
      <w:bookmarkEnd w:id="4023"/>
      <w:bookmarkEnd w:id="4024"/>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77777777" w:rsidR="00972FED" w:rsidRPr="006F0B54" w:rsidRDefault="00350F27" w:rsidP="00972FED">
      <w:pPr>
        <w:pStyle w:val="TH"/>
        <w:rPr>
          <w:lang w:eastAsia="sv-SE"/>
        </w:rPr>
      </w:pPr>
      <w:r>
        <w:rPr>
          <w:noProof/>
          <w:lang w:val="en-US" w:eastAsia="zh-CN"/>
        </w:rPr>
        <w:pict w14:anchorId="732C06B6">
          <v:shape id="Picture 133" o:spid="_x0000_i1128" type="#_x0000_t75" style="width:369.4pt;height:191.6pt;visibility:visible;mso-wrap-style:square">
            <v:imagedata r:id="rId110" o:title=""/>
          </v:shape>
        </w:pict>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4025" w:name="_Toc21101535"/>
      <w:bookmarkStart w:id="4026" w:name="_Toc29810572"/>
      <w:bookmarkStart w:id="4027" w:name="_Toc37273849"/>
      <w:bookmarkStart w:id="4028" w:name="_Toc45885167"/>
      <w:bookmarkStart w:id="4029" w:name="_Toc53183068"/>
      <w:bookmarkStart w:id="4030" w:name="_Toc58865462"/>
      <w:bookmarkStart w:id="4031" w:name="_Toc58867044"/>
      <w:bookmarkStart w:id="4032" w:name="_Toc66718077"/>
      <w:r w:rsidRPr="006F0B54">
        <w:t>Annex C (informative):</w:t>
      </w:r>
      <w:r w:rsidRPr="006F0B54">
        <w:br/>
        <w:t>Test tolerances and derivation of test requirements</w:t>
      </w:r>
      <w:bookmarkEnd w:id="4025"/>
      <w:bookmarkEnd w:id="4026"/>
      <w:bookmarkEnd w:id="4027"/>
      <w:bookmarkEnd w:id="4028"/>
      <w:bookmarkEnd w:id="4029"/>
      <w:bookmarkEnd w:id="4030"/>
      <w:bookmarkEnd w:id="4031"/>
      <w:bookmarkEnd w:id="4032"/>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4033" w:name="_Toc21101536"/>
      <w:bookmarkStart w:id="4034" w:name="_Toc29810573"/>
      <w:bookmarkStart w:id="4035" w:name="_Toc37273850"/>
      <w:bookmarkStart w:id="4036" w:name="_Toc45885168"/>
      <w:bookmarkStart w:id="4037" w:name="_Toc53183069"/>
      <w:bookmarkStart w:id="4038" w:name="_Toc58865463"/>
      <w:bookmarkStart w:id="4039" w:name="_Toc58867045"/>
      <w:bookmarkStart w:id="4040" w:name="_Toc66718078"/>
      <w:r w:rsidRPr="006F0B54">
        <w:t>C.1</w:t>
      </w:r>
      <w:r w:rsidRPr="006F0B54">
        <w:tab/>
      </w:r>
      <w:r w:rsidRPr="006F0B54">
        <w:rPr>
          <w:lang w:eastAsia="sv-SE"/>
        </w:rPr>
        <w:t>Measurement of t</w:t>
      </w:r>
      <w:r w:rsidRPr="006F0B54">
        <w:t>ransmitter</w:t>
      </w:r>
      <w:bookmarkEnd w:id="4033"/>
      <w:bookmarkEnd w:id="4034"/>
      <w:bookmarkEnd w:id="4035"/>
      <w:bookmarkEnd w:id="4036"/>
      <w:bookmarkEnd w:id="4037"/>
      <w:bookmarkEnd w:id="4038"/>
      <w:bookmarkEnd w:id="4039"/>
      <w:bookmarkEnd w:id="4040"/>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972FED" w:rsidRPr="006F0B54" w14:paraId="32B5712F" w14:textId="77777777" w:rsidTr="00972FED">
        <w:trPr>
          <w:cantSplit/>
          <w:jc w:val="center"/>
        </w:trPr>
        <w:tc>
          <w:tcPr>
            <w:tcW w:w="1984" w:type="dxa"/>
          </w:tcPr>
          <w:p w14:paraId="76ED136F" w14:textId="77777777" w:rsidR="00972FED" w:rsidRPr="006F0B54" w:rsidRDefault="00972FED" w:rsidP="00972FED">
            <w:pPr>
              <w:pStyle w:val="TAL"/>
            </w:pPr>
            <w:r w:rsidRPr="006F0B54">
              <w:t>6.7.4</w:t>
            </w:r>
            <w:r w:rsidRPr="006F0B54">
              <w:tab/>
              <w:t>OTA operating band unwanted emissions</w:t>
            </w:r>
          </w:p>
        </w:tc>
        <w:tc>
          <w:tcPr>
            <w:tcW w:w="2377" w:type="dxa"/>
          </w:tcPr>
          <w:p w14:paraId="000F790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7.4</w:t>
            </w:r>
          </w:p>
        </w:tc>
        <w:tc>
          <w:tcPr>
            <w:tcW w:w="2675" w:type="dxa"/>
          </w:tcPr>
          <w:p w14:paraId="6CA36E3D" w14:textId="77777777" w:rsidR="00972FED" w:rsidRPr="006F0B54" w:rsidRDefault="00972FED" w:rsidP="00972FED">
            <w:pPr>
              <w:pStyle w:val="TAL"/>
              <w:rPr>
                <w:rFonts w:cs="Arial"/>
                <w:noProof/>
                <w:lang w:eastAsia="ja-JP"/>
              </w:rPr>
            </w:pPr>
            <w:r w:rsidRPr="006F0B54">
              <w:rPr>
                <w:rFonts w:cs="Arial"/>
                <w:noProof/>
              </w:rPr>
              <w:t>Offsets &lt; 10MHz</w:t>
            </w:r>
          </w:p>
          <w:p w14:paraId="54C912CC" w14:textId="77777777" w:rsidR="00972FED" w:rsidRPr="006F0B54" w:rsidRDefault="00972FED" w:rsidP="00972FED">
            <w:pPr>
              <w:pStyle w:val="TAL"/>
              <w:rPr>
                <w:rFonts w:cs="Arial"/>
              </w:rPr>
            </w:pPr>
            <w:r w:rsidRPr="006F0B54">
              <w:rPr>
                <w:rFonts w:cs="Arial" w:hint="eastAsia"/>
                <w:noProof/>
                <w:lang w:eastAsia="ja-JP"/>
              </w:rPr>
              <w:t>1.8</w:t>
            </w:r>
            <w:r w:rsidRPr="006F0B54">
              <w:rPr>
                <w:rFonts w:cs="Arial"/>
                <w:noProof/>
                <w:lang w:eastAsia="ja-JP"/>
              </w:rPr>
              <w:t xml:space="preserve"> </w:t>
            </w:r>
            <w:r w:rsidRPr="006F0B54">
              <w:rPr>
                <w:rFonts w:cs="Arial"/>
                <w:noProof/>
              </w:rPr>
              <w:t>dB</w:t>
            </w:r>
            <w:r w:rsidRPr="006F0B54">
              <w:rPr>
                <w:lang w:eastAsia="ja-JP"/>
              </w:rPr>
              <w:t xml:space="preserve">, f </w:t>
            </w:r>
            <w:r w:rsidRPr="006F0B54">
              <w:rPr>
                <w:rFonts w:cs="Arial"/>
                <w:lang w:eastAsia="ja-JP"/>
              </w:rPr>
              <w:t>≤</w:t>
            </w:r>
            <w:r w:rsidRPr="006F0B54">
              <w:rPr>
                <w:lang w:eastAsia="ja-JP"/>
              </w:rPr>
              <w:t xml:space="preserve"> 3.0GHz</w:t>
            </w:r>
          </w:p>
          <w:p w14:paraId="40E2EE4E" w14:textId="77777777" w:rsidR="00972FED" w:rsidRPr="006F0B54" w:rsidRDefault="00972FED" w:rsidP="00972FED">
            <w:pPr>
              <w:pStyle w:val="TAL"/>
              <w:rPr>
                <w:lang w:eastAsia="ja-JP"/>
              </w:rPr>
            </w:pPr>
            <w:r w:rsidRPr="006F0B54">
              <w:rPr>
                <w:rFonts w:cs="Arial"/>
                <w:noProof/>
                <w:lang w:eastAsia="ja-JP"/>
              </w:rPr>
              <w:t>2</w:t>
            </w:r>
            <w:r w:rsidRPr="006F0B54">
              <w:rPr>
                <w:rFonts w:cs="Arial" w:hint="eastAsia"/>
                <w:noProof/>
                <w:lang w:eastAsia="ja-JP"/>
              </w:rPr>
              <w:t xml:space="preserve"> </w:t>
            </w:r>
            <w:r w:rsidRPr="006F0B54">
              <w:rPr>
                <w:rFonts w:cs="Arial"/>
                <w:noProof/>
              </w:rPr>
              <w:t>dB</w:t>
            </w:r>
            <w:r w:rsidRPr="006F0B54">
              <w:rPr>
                <w:lang w:eastAsia="ja-JP"/>
              </w:rPr>
              <w:t xml:space="preserve">, 3.0GHz &lt; f </w:t>
            </w:r>
            <w:r w:rsidRPr="006F0B54">
              <w:rPr>
                <w:rFonts w:cs="Arial"/>
                <w:lang w:eastAsia="ja-JP"/>
              </w:rPr>
              <w:t>≤</w:t>
            </w:r>
            <w:r w:rsidRPr="006F0B54">
              <w:rPr>
                <w:lang w:eastAsia="ja-JP"/>
              </w:rPr>
              <w:t xml:space="preserve"> 4.2GHz</w:t>
            </w:r>
          </w:p>
          <w:p w14:paraId="5CDD0A24" w14:textId="77777777" w:rsidR="00972FED" w:rsidRPr="006F0B54" w:rsidRDefault="00972FED" w:rsidP="00972FED">
            <w:pPr>
              <w:pStyle w:val="TAL"/>
              <w:rPr>
                <w:lang w:eastAsia="ja-JP"/>
              </w:rPr>
            </w:pPr>
            <w:r w:rsidRPr="006F0B54">
              <w:rPr>
                <w:lang w:eastAsia="ja-JP"/>
              </w:rPr>
              <w:t>2</w:t>
            </w:r>
            <w:r w:rsidRPr="006F0B54">
              <w:rPr>
                <w:rFonts w:hint="eastAsia"/>
                <w:lang w:eastAsia="ja-JP"/>
              </w:rPr>
              <w:t xml:space="preserve"> dB, 4</w:t>
            </w:r>
            <w:r w:rsidRPr="006F0B54">
              <w:rPr>
                <w:lang w:eastAsia="ja-JP"/>
              </w:rPr>
              <w:t>.</w:t>
            </w:r>
            <w:r w:rsidRPr="006F0B54">
              <w:rPr>
                <w:rFonts w:hint="eastAsia"/>
                <w:lang w:eastAsia="ja-JP"/>
              </w:rPr>
              <w:t>2</w:t>
            </w:r>
            <w:r w:rsidRPr="006F0B54">
              <w:rPr>
                <w:lang w:eastAsia="ja-JP"/>
              </w:rPr>
              <w:t xml:space="preserve">GHz &lt; f </w:t>
            </w:r>
            <w:r w:rsidRPr="006F0B54">
              <w:rPr>
                <w:rFonts w:cs="Arial"/>
                <w:lang w:eastAsia="ja-JP"/>
              </w:rPr>
              <w:t>≤</w:t>
            </w:r>
            <w:r w:rsidRPr="006F0B54">
              <w:rPr>
                <w:lang w:eastAsia="ja-JP"/>
              </w:rPr>
              <w:t xml:space="preserve"> </w:t>
            </w:r>
            <w:r w:rsidRPr="006F0B54">
              <w:rPr>
                <w:rFonts w:hint="eastAsia"/>
                <w:lang w:eastAsia="ja-JP"/>
              </w:rPr>
              <w:t>6.0</w:t>
            </w:r>
            <w:r w:rsidRPr="006F0B54">
              <w:rPr>
                <w:lang w:eastAsia="ja-JP"/>
              </w:rPr>
              <w:t>GHz</w:t>
            </w:r>
          </w:p>
          <w:p w14:paraId="26DADED2" w14:textId="77777777" w:rsidR="00972FED" w:rsidRPr="006F0B54" w:rsidRDefault="00972FED" w:rsidP="00972FED">
            <w:pPr>
              <w:pStyle w:val="TAL"/>
              <w:rPr>
                <w:rFonts w:cs="Arial"/>
                <w:noProof/>
                <w:lang w:eastAsia="ja-JP"/>
              </w:rPr>
            </w:pPr>
          </w:p>
          <w:p w14:paraId="35A2ECAA" w14:textId="77777777" w:rsidR="00972FED" w:rsidRPr="006F0B54" w:rsidRDefault="00972FED" w:rsidP="00972FED">
            <w:pPr>
              <w:pStyle w:val="TAL"/>
              <w:rPr>
                <w:rFonts w:cs="Arial"/>
                <w:noProof/>
                <w:lang w:eastAsia="ja-JP"/>
              </w:rPr>
            </w:pPr>
            <w:r w:rsidRPr="006F0B54">
              <w:rPr>
                <w:rFonts w:cs="Arial"/>
                <w:noProof/>
              </w:rPr>
              <w:t>Offsets ≥ 10MHz</w:t>
            </w:r>
          </w:p>
          <w:p w14:paraId="465E0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21837284" w14:textId="77777777" w:rsidR="00972FED" w:rsidRPr="006F0B54" w:rsidRDefault="00972FED" w:rsidP="00972FED">
            <w:pPr>
              <w:pStyle w:val="TAL"/>
              <w:rPr>
                <w:lang w:eastAsia="ja-JP"/>
              </w:rPr>
            </w:pPr>
            <w:r w:rsidRPr="006F0B54">
              <w:t>Formula:</w:t>
            </w:r>
          </w:p>
          <w:p w14:paraId="4ACCED39" w14:textId="77777777" w:rsidR="00972FED" w:rsidRPr="006F0B54" w:rsidRDefault="00972FED" w:rsidP="00972FED">
            <w:pPr>
              <w:pStyle w:val="TAL"/>
            </w:pPr>
            <w:r w:rsidRPr="006F0B54">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972FED" w:rsidRPr="006F0B54" w14:paraId="13C7C6E6" w14:textId="77777777" w:rsidTr="00972FED">
        <w:trPr>
          <w:cantSplit/>
          <w:jc w:val="center"/>
        </w:trPr>
        <w:tc>
          <w:tcPr>
            <w:tcW w:w="1984" w:type="dxa"/>
          </w:tcPr>
          <w:p w14:paraId="51177FB1"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0D8A858A"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1631C99D" w14:textId="77777777" w:rsidR="00972FED" w:rsidRPr="006F0B54" w:rsidRDefault="00972FED" w:rsidP="00972FED">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0F1054A5" w14:textId="77777777" w:rsidR="00972FED" w:rsidRPr="006F0B54" w:rsidRDefault="00972FED" w:rsidP="00972FED">
            <w:pPr>
              <w:pStyle w:val="TAL"/>
              <w:rPr>
                <w:rFonts w:cs="v4.2.0"/>
              </w:rPr>
            </w:pPr>
            <w:r w:rsidRPr="006F0B54">
              <w:rPr>
                <w:rFonts w:cs="v4.2.0"/>
              </w:rPr>
              <w:t>Formula:</w:t>
            </w:r>
          </w:p>
          <w:p w14:paraId="008BF1CC" w14:textId="77777777" w:rsidR="00972FED" w:rsidRPr="006F0B54" w:rsidRDefault="00972FED" w:rsidP="00972FED">
            <w:pPr>
              <w:pStyle w:val="TAL"/>
              <w:rPr>
                <w:rFonts w:cs="v4.2.0"/>
              </w:rPr>
            </w:pPr>
            <w:r w:rsidRPr="006F0B54">
              <w:rPr>
                <w:rFonts w:cs="v4.2.0"/>
              </w:rPr>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4041" w:name="_Toc21101537"/>
      <w:bookmarkStart w:id="4042" w:name="_Toc29810574"/>
      <w:bookmarkStart w:id="4043" w:name="_Toc37273851"/>
      <w:bookmarkStart w:id="4044" w:name="_Toc45885169"/>
      <w:bookmarkStart w:id="4045" w:name="_Toc53183070"/>
      <w:bookmarkStart w:id="4046" w:name="_Toc58865464"/>
      <w:bookmarkStart w:id="4047" w:name="_Toc58867046"/>
      <w:bookmarkStart w:id="4048" w:name="_Toc66718079"/>
      <w:r w:rsidRPr="006F0B54">
        <w:t>C.2</w:t>
      </w:r>
      <w:r w:rsidRPr="006F0B54">
        <w:tab/>
      </w:r>
      <w:r w:rsidRPr="006F0B54">
        <w:rPr>
          <w:lang w:eastAsia="sv-SE"/>
        </w:rPr>
        <w:t>Measurement of receiv</w:t>
      </w:r>
      <w:r w:rsidRPr="006F0B54">
        <w:t>er</w:t>
      </w:r>
      <w:bookmarkEnd w:id="4041"/>
      <w:bookmarkEnd w:id="4042"/>
      <w:bookmarkEnd w:id="4043"/>
      <w:bookmarkEnd w:id="4044"/>
      <w:bookmarkEnd w:id="4045"/>
      <w:bookmarkEnd w:id="4046"/>
      <w:bookmarkEnd w:id="4047"/>
      <w:bookmarkEnd w:id="4048"/>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4049" w:name="_Toc21101538"/>
      <w:bookmarkStart w:id="4050" w:name="_Toc29810575"/>
      <w:bookmarkStart w:id="4051" w:name="_Toc37273852"/>
      <w:bookmarkStart w:id="4052" w:name="_Toc45885170"/>
      <w:bookmarkStart w:id="4053" w:name="_Toc53183071"/>
      <w:bookmarkStart w:id="4054" w:name="_Toc58865465"/>
      <w:bookmarkStart w:id="4055" w:name="_Toc58867047"/>
      <w:bookmarkStart w:id="4056" w:name="_Toc66718080"/>
      <w:r w:rsidRPr="006F0B54">
        <w:t>C.3</w:t>
      </w:r>
      <w:r w:rsidRPr="006F0B54">
        <w:tab/>
      </w:r>
      <w:r w:rsidRPr="006F0B54">
        <w:rPr>
          <w:lang w:eastAsia="sv-SE"/>
        </w:rPr>
        <w:t>Measurement of performance requirements</w:t>
      </w:r>
      <w:bookmarkEnd w:id="4049"/>
      <w:bookmarkEnd w:id="4050"/>
      <w:bookmarkEnd w:id="4051"/>
      <w:bookmarkEnd w:id="4052"/>
      <w:bookmarkEnd w:id="4053"/>
      <w:bookmarkEnd w:id="4054"/>
      <w:bookmarkEnd w:id="4055"/>
      <w:bookmarkEnd w:id="4056"/>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4057" w:name="_Toc21101539"/>
      <w:bookmarkStart w:id="4058" w:name="_Toc29810576"/>
      <w:bookmarkStart w:id="4059" w:name="_Toc37273853"/>
      <w:bookmarkStart w:id="4060" w:name="_Toc45885171"/>
      <w:bookmarkStart w:id="4061" w:name="_Toc53183072"/>
      <w:bookmarkStart w:id="4062" w:name="_Toc58865466"/>
      <w:bookmarkStart w:id="4063" w:name="_Toc58867048"/>
      <w:bookmarkStart w:id="4064" w:name="_Toc66718081"/>
      <w:r w:rsidRPr="006F0B54">
        <w:t>Annex D (normative):</w:t>
      </w:r>
      <w:r w:rsidRPr="006F0B54">
        <w:br/>
        <w:t>Calibration</w:t>
      </w:r>
      <w:bookmarkEnd w:id="4057"/>
      <w:bookmarkEnd w:id="4058"/>
      <w:bookmarkEnd w:id="4059"/>
      <w:bookmarkEnd w:id="4060"/>
      <w:bookmarkEnd w:id="4061"/>
      <w:bookmarkEnd w:id="4062"/>
      <w:bookmarkEnd w:id="4063"/>
      <w:bookmarkEnd w:id="4064"/>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4065" w:name="_Toc21101540"/>
      <w:bookmarkStart w:id="4066" w:name="_Toc29810577"/>
      <w:bookmarkStart w:id="4067" w:name="_Toc37273854"/>
      <w:bookmarkStart w:id="4068" w:name="_Toc45885172"/>
      <w:r w:rsidRPr="007151EF">
        <w:br w:type="page"/>
      </w:r>
    </w:p>
    <w:p w14:paraId="22002F98" w14:textId="77777777" w:rsidR="00972FED" w:rsidRPr="006F0B54" w:rsidRDefault="00972FED" w:rsidP="00972FED">
      <w:pPr>
        <w:pStyle w:val="Heading8"/>
      </w:pPr>
      <w:bookmarkStart w:id="4069" w:name="_Toc53183073"/>
      <w:bookmarkStart w:id="4070" w:name="_Toc58865467"/>
      <w:bookmarkStart w:id="4071" w:name="_Toc58867049"/>
      <w:bookmarkStart w:id="4072" w:name="_Toc66718082"/>
      <w:r w:rsidRPr="006F0B54">
        <w:t>Annex E (informative):</w:t>
      </w:r>
      <w:r w:rsidRPr="006F0B54">
        <w:br/>
        <w:t>OTA measurement system set-up</w:t>
      </w:r>
      <w:bookmarkEnd w:id="4065"/>
      <w:bookmarkEnd w:id="4066"/>
      <w:bookmarkEnd w:id="4067"/>
      <w:bookmarkEnd w:id="4068"/>
      <w:bookmarkEnd w:id="4069"/>
      <w:bookmarkEnd w:id="4070"/>
      <w:bookmarkEnd w:id="4071"/>
      <w:bookmarkEnd w:id="4072"/>
    </w:p>
    <w:p w14:paraId="7C2E8C0B" w14:textId="77777777" w:rsidR="00972FED" w:rsidRPr="006F0B54" w:rsidRDefault="00972FED" w:rsidP="00972FED">
      <w:pPr>
        <w:pStyle w:val="Heading1"/>
      </w:pPr>
      <w:bookmarkStart w:id="4073" w:name="_Toc21101541"/>
      <w:bookmarkStart w:id="4074" w:name="_Toc29810578"/>
      <w:bookmarkStart w:id="4075" w:name="_Toc37273855"/>
      <w:bookmarkStart w:id="4076" w:name="_Toc45885173"/>
      <w:bookmarkStart w:id="4077" w:name="_Toc53183074"/>
      <w:bookmarkStart w:id="4078" w:name="_Toc58865468"/>
      <w:bookmarkStart w:id="4079" w:name="_Toc58867050"/>
      <w:bookmarkStart w:id="4080" w:name="_Toc66718083"/>
      <w:r w:rsidRPr="006F0B54">
        <w:t>E.1</w:t>
      </w:r>
      <w:r w:rsidRPr="006F0B54">
        <w:tab/>
        <w:t>Transmitter</w:t>
      </w:r>
      <w:bookmarkEnd w:id="4073"/>
      <w:bookmarkEnd w:id="4074"/>
      <w:bookmarkEnd w:id="4075"/>
      <w:bookmarkEnd w:id="4076"/>
      <w:bookmarkEnd w:id="4077"/>
      <w:bookmarkEnd w:id="4078"/>
      <w:bookmarkEnd w:id="4079"/>
      <w:bookmarkEnd w:id="4080"/>
    </w:p>
    <w:p w14:paraId="20BF7A2F" w14:textId="77777777" w:rsidR="00972FED" w:rsidRPr="006F0B54" w:rsidRDefault="00972FED" w:rsidP="00972FED">
      <w:pPr>
        <w:pStyle w:val="Heading2"/>
      </w:pPr>
      <w:bookmarkStart w:id="4081" w:name="_Toc21101542"/>
      <w:bookmarkStart w:id="4082" w:name="_Toc29810579"/>
      <w:bookmarkStart w:id="4083" w:name="_Toc37273856"/>
      <w:bookmarkStart w:id="4084" w:name="_Toc45885174"/>
      <w:bookmarkStart w:id="4085" w:name="_Toc53183075"/>
      <w:bookmarkStart w:id="4086" w:name="_Toc58865469"/>
      <w:bookmarkStart w:id="4087" w:name="_Toc58867051"/>
      <w:bookmarkStart w:id="4088" w:name="_Toc66718084"/>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4081"/>
      <w:bookmarkEnd w:id="4082"/>
      <w:bookmarkEnd w:id="4083"/>
      <w:bookmarkEnd w:id="4084"/>
      <w:bookmarkEnd w:id="4085"/>
      <w:bookmarkEnd w:id="4086"/>
      <w:bookmarkEnd w:id="4087"/>
      <w:bookmarkEnd w:id="4088"/>
    </w:p>
    <w:p w14:paraId="6CBF1E09" w14:textId="77777777" w:rsidR="00972FED" w:rsidRPr="006F0B54" w:rsidRDefault="00350F27" w:rsidP="00972FED">
      <w:pPr>
        <w:pStyle w:val="TH"/>
        <w:rPr>
          <w:b w:val="0"/>
          <w:lang w:eastAsia="zh-CN"/>
        </w:rPr>
      </w:pPr>
      <w:r>
        <w:rPr>
          <w:noProof/>
          <w:lang w:val="en-US" w:eastAsia="zh-CN"/>
        </w:rPr>
        <w:pict w14:anchorId="4404C8DE">
          <v:shape id="Picture 134" o:spid="_x0000_i1129" type="#_x0000_t75" style="width:398.8pt;height:222.25pt;visibility:visible;mso-wrap-style:square">
            <v:imagedata r:id="rId111" o:title=""/>
          </v:shape>
        </w:pict>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42B2534B" w14:textId="77777777" w:rsidR="00972FED" w:rsidRPr="006F0B54" w:rsidRDefault="00972FED" w:rsidP="00972FED">
      <w:r w:rsidRPr="006F0B54">
        <w:t>The OTA chamber shown in figure E.1.1-1 is intended to be generic and can be replaced with any suitable OTA chamber (Far field anechoic chamber, CATR, Near field chamber, etc.)</w:t>
      </w:r>
    </w:p>
    <w:p w14:paraId="4E324414" w14:textId="77777777" w:rsidR="00972FED" w:rsidRPr="006F0B54" w:rsidRDefault="00972FED" w:rsidP="00972FED">
      <w:pPr>
        <w:pStyle w:val="Heading2"/>
      </w:pPr>
      <w:bookmarkStart w:id="4089" w:name="_Toc21101543"/>
      <w:bookmarkStart w:id="4090" w:name="_Toc29810580"/>
      <w:bookmarkStart w:id="4091" w:name="_Toc37273857"/>
      <w:bookmarkStart w:id="4092" w:name="_Toc45885175"/>
      <w:bookmarkStart w:id="4093" w:name="_Toc53183076"/>
      <w:bookmarkStart w:id="4094" w:name="_Toc58865470"/>
      <w:bookmarkStart w:id="4095" w:name="_Toc58867052"/>
      <w:bookmarkStart w:id="4096" w:name="_Toc66718085"/>
      <w:r w:rsidRPr="006F0B54">
        <w:t>E.1.2</w:t>
      </w:r>
      <w:r w:rsidRPr="006F0B54">
        <w:tab/>
        <w:t>OTA base station</w:t>
      </w:r>
      <w:r w:rsidRPr="006F0B54" w:rsidDel="002421F5">
        <w:t xml:space="preserve"> </w:t>
      </w:r>
      <w:r w:rsidRPr="006F0B54">
        <w:t>output power, OTA ACLR, OTA operating band unwanted emissions</w:t>
      </w:r>
      <w:bookmarkEnd w:id="4089"/>
      <w:bookmarkEnd w:id="4090"/>
      <w:bookmarkEnd w:id="4091"/>
      <w:bookmarkEnd w:id="4092"/>
      <w:bookmarkEnd w:id="4093"/>
      <w:bookmarkEnd w:id="4094"/>
      <w:bookmarkEnd w:id="4095"/>
      <w:bookmarkEnd w:id="4096"/>
    </w:p>
    <w:p w14:paraId="796A9951" w14:textId="77777777" w:rsidR="00972FED" w:rsidRPr="006F0B54" w:rsidRDefault="00350F27" w:rsidP="00972FED">
      <w:pPr>
        <w:pStyle w:val="TF"/>
      </w:pPr>
      <w:r>
        <w:rPr>
          <w:noProof/>
          <w:lang w:val="en-US" w:eastAsia="zh-CN"/>
        </w:rPr>
        <w:pict w14:anchorId="646354F4">
          <v:shape id="Picture 135" o:spid="_x0000_i1130" type="#_x0000_t75" style="width:398.8pt;height:222.25pt;visibility:visible;mso-wrap-style:square">
            <v:imagedata r:id="rId112" o:title=""/>
          </v:shape>
        </w:pict>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5F472F63" w14:textId="77777777" w:rsidR="00972FED" w:rsidRPr="006F0B54" w:rsidRDefault="00972FED" w:rsidP="00972FED">
      <w:r w:rsidRPr="006F0B54">
        <w:t>The OTA chamber shown in figure E.1.2-1 is intended to be generic and can be replaced with any suitable OTA chamber (Far field anechoic chamber, CATR, Near field chamber, etc.)</w:t>
      </w:r>
    </w:p>
    <w:p w14:paraId="48F1C1AE" w14:textId="77777777" w:rsidR="00972FED" w:rsidRPr="006F0B54" w:rsidRDefault="00972FED" w:rsidP="00972FED">
      <w:pPr>
        <w:pStyle w:val="Heading2"/>
      </w:pPr>
      <w:bookmarkStart w:id="4097" w:name="_Toc21101544"/>
      <w:bookmarkStart w:id="4098" w:name="_Toc29810581"/>
      <w:bookmarkStart w:id="4099" w:name="_Toc37273858"/>
      <w:bookmarkStart w:id="4100" w:name="_Toc45885176"/>
      <w:bookmarkStart w:id="4101" w:name="_Toc53183077"/>
      <w:bookmarkStart w:id="4102" w:name="_Toc58865471"/>
      <w:bookmarkStart w:id="4103" w:name="_Toc58867053"/>
      <w:bookmarkStart w:id="4104" w:name="_Toc66718086"/>
      <w:r w:rsidRPr="006F0B54">
        <w:t>E.1.3</w:t>
      </w:r>
      <w:r w:rsidRPr="006F0B54">
        <w:tab/>
        <w:t>OTA spurious emissions</w:t>
      </w:r>
      <w:bookmarkEnd w:id="4097"/>
      <w:bookmarkEnd w:id="4098"/>
      <w:bookmarkEnd w:id="4099"/>
      <w:bookmarkEnd w:id="4100"/>
      <w:bookmarkEnd w:id="4101"/>
      <w:bookmarkEnd w:id="4102"/>
      <w:bookmarkEnd w:id="4103"/>
      <w:bookmarkEnd w:id="4104"/>
    </w:p>
    <w:p w14:paraId="7DA00C72" w14:textId="77777777" w:rsidR="00972FED" w:rsidRPr="006F0B54" w:rsidRDefault="00350F27" w:rsidP="00972FED">
      <w:pPr>
        <w:pStyle w:val="TH"/>
      </w:pPr>
      <w:r>
        <w:rPr>
          <w:noProof/>
          <w:lang w:val="en-US" w:eastAsia="zh-CN"/>
        </w:rPr>
        <w:pict w14:anchorId="6928F4E9">
          <v:shape id="Picture 136" o:spid="_x0000_i1131" type="#_x0000_t75" style="width:398.8pt;height:222.25pt;visibility:visible;mso-wrap-style:square">
            <v:imagedata r:id="rId113" o:title=""/>
          </v:shape>
        </w:pict>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4105" w:name="_Toc21101545"/>
      <w:bookmarkStart w:id="4106" w:name="_Toc29810582"/>
      <w:bookmarkStart w:id="4107" w:name="_Toc37273859"/>
      <w:bookmarkStart w:id="4108" w:name="_Toc45885177"/>
      <w:bookmarkStart w:id="4109" w:name="_Toc53183078"/>
      <w:bookmarkStart w:id="4110" w:name="_Toc58865472"/>
      <w:bookmarkStart w:id="4111" w:name="_Toc58867054"/>
      <w:bookmarkStart w:id="4112" w:name="_Toc66718087"/>
      <w:r w:rsidRPr="006F0B54">
        <w:t>E.1.4</w:t>
      </w:r>
      <w:r w:rsidRPr="006F0B54">
        <w:tab/>
        <w:t>OTA co-location emissions, OTA transmit ON/OFF power (</w:t>
      </w:r>
      <w:r w:rsidRPr="006F0B54">
        <w:rPr>
          <w:i/>
        </w:rPr>
        <w:t>BS type 1-O</w:t>
      </w:r>
      <w:r w:rsidRPr="006F0B54">
        <w:t>)</w:t>
      </w:r>
      <w:bookmarkEnd w:id="4105"/>
      <w:bookmarkEnd w:id="4106"/>
      <w:bookmarkEnd w:id="4107"/>
      <w:bookmarkEnd w:id="4108"/>
      <w:bookmarkEnd w:id="4109"/>
      <w:bookmarkEnd w:id="4110"/>
      <w:bookmarkEnd w:id="4111"/>
      <w:bookmarkEnd w:id="4112"/>
    </w:p>
    <w:p w14:paraId="277228F2" w14:textId="77777777" w:rsidR="00972FED" w:rsidRPr="006F0B54" w:rsidRDefault="00350F27" w:rsidP="00972FED">
      <w:pPr>
        <w:jc w:val="center"/>
        <w:rPr>
          <w:i/>
        </w:rPr>
      </w:pPr>
      <w:r>
        <w:rPr>
          <w:noProof/>
          <w:lang w:val="en-US" w:eastAsia="zh-CN"/>
        </w:rPr>
        <w:pict w14:anchorId="33ED2661">
          <v:shape id="Picture 150" o:spid="_x0000_i1132" type="#_x0000_t75" style="width:398.8pt;height:274.25pt;visibility:visible;mso-wrap-style:square">
            <v:imagedata r:id="rId114" o:title=""/>
          </v:shape>
        </w:pict>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59A3904E" w14:textId="77777777" w:rsidR="00972FED" w:rsidRPr="006F0B54" w:rsidRDefault="00972FED" w:rsidP="00972FED">
      <w:r w:rsidRPr="006F0B54">
        <w:t>The OTA chamber shown in figure E.1.4-1 is intended to be generic and can be replaced with any suitable OTA chamber (Far field anechoic chamber, CATR, Near field chamber, etc.)</w:t>
      </w:r>
    </w:p>
    <w:p w14:paraId="72E3E1F7" w14:textId="77777777" w:rsidR="00972FED" w:rsidRPr="006F0B54" w:rsidRDefault="00972FED" w:rsidP="00972FED">
      <w:pPr>
        <w:pStyle w:val="Heading2"/>
      </w:pPr>
      <w:bookmarkStart w:id="4113" w:name="_Toc21101546"/>
      <w:bookmarkStart w:id="4114" w:name="_Toc29810583"/>
      <w:bookmarkStart w:id="4115" w:name="_Toc37273860"/>
      <w:bookmarkStart w:id="4116" w:name="_Toc45885178"/>
      <w:bookmarkStart w:id="4117" w:name="_Toc53183079"/>
      <w:bookmarkStart w:id="4118" w:name="_Toc58865473"/>
      <w:bookmarkStart w:id="4119" w:name="_Toc58867055"/>
      <w:bookmarkStart w:id="4120" w:name="_Toc66718088"/>
      <w:r w:rsidRPr="006F0B54">
        <w:t>E.1.5</w:t>
      </w:r>
      <w:r w:rsidRPr="006F0B54">
        <w:tab/>
        <w:t>OTA transmitter intermodulation</w:t>
      </w:r>
      <w:bookmarkEnd w:id="4113"/>
      <w:bookmarkEnd w:id="4114"/>
      <w:bookmarkEnd w:id="4115"/>
      <w:bookmarkEnd w:id="4116"/>
      <w:bookmarkEnd w:id="4117"/>
      <w:bookmarkEnd w:id="4118"/>
      <w:bookmarkEnd w:id="4119"/>
      <w:bookmarkEnd w:id="4120"/>
    </w:p>
    <w:p w14:paraId="2B60B492" w14:textId="77777777" w:rsidR="00972FED" w:rsidRPr="006F0B54" w:rsidRDefault="00350F27" w:rsidP="00972FED">
      <w:pPr>
        <w:pStyle w:val="TH"/>
        <w:rPr>
          <w:lang w:val="sv-SE"/>
        </w:rPr>
      </w:pPr>
      <w:r>
        <w:rPr>
          <w:noProof/>
          <w:lang w:val="en-US" w:eastAsia="zh-CN"/>
        </w:rPr>
        <w:pict w14:anchorId="4868A571">
          <v:shape id="Picture 151" o:spid="_x0000_i1133" type="#_x0000_t75" style="width:398.8pt;height:267.35pt;visibility:visible;mso-wrap-style:square">
            <v:imagedata r:id="rId115" o:title=""/>
          </v:shape>
        </w:pict>
      </w:r>
    </w:p>
    <w:p w14:paraId="17F8CE03" w14:textId="77777777" w:rsidR="00972FED" w:rsidRPr="006F0B54" w:rsidRDefault="00972FED" w:rsidP="00972FED">
      <w:pPr>
        <w:pStyle w:val="TF"/>
      </w:pPr>
      <w:r w:rsidRPr="006F0B54">
        <w:t>Figure E.1.5-1: Measurement set up for OTA transmitter intermodulation</w:t>
      </w:r>
    </w:p>
    <w:p w14:paraId="3F040003" w14:textId="77777777" w:rsidR="00972FED" w:rsidRPr="006F0B54" w:rsidRDefault="00972FED" w:rsidP="00972FED">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17815267" w14:textId="77777777" w:rsidR="00972FED" w:rsidRPr="006F0B54" w:rsidRDefault="00972FED" w:rsidP="00972FED">
      <w:pPr>
        <w:pStyle w:val="Heading1"/>
      </w:pPr>
      <w:bookmarkStart w:id="4121" w:name="_Toc21101547"/>
      <w:bookmarkStart w:id="4122" w:name="_Toc29810584"/>
      <w:bookmarkStart w:id="4123" w:name="_Toc37273861"/>
      <w:bookmarkStart w:id="4124" w:name="_Toc45885179"/>
      <w:bookmarkStart w:id="4125" w:name="_Toc53183080"/>
      <w:bookmarkStart w:id="4126" w:name="_Toc58865474"/>
      <w:bookmarkStart w:id="4127" w:name="_Toc58867056"/>
      <w:bookmarkStart w:id="4128" w:name="_Toc66718089"/>
      <w:r w:rsidRPr="006F0B54">
        <w:t>E.2</w:t>
      </w:r>
      <w:r w:rsidRPr="006F0B54">
        <w:tab/>
        <w:t>Receiver</w:t>
      </w:r>
      <w:bookmarkEnd w:id="4121"/>
      <w:bookmarkEnd w:id="4122"/>
      <w:bookmarkEnd w:id="4123"/>
      <w:bookmarkEnd w:id="4124"/>
      <w:bookmarkEnd w:id="4125"/>
      <w:bookmarkEnd w:id="4126"/>
      <w:bookmarkEnd w:id="4127"/>
      <w:bookmarkEnd w:id="4128"/>
    </w:p>
    <w:p w14:paraId="5742EEB1" w14:textId="77777777" w:rsidR="00972FED" w:rsidRPr="006F0B54" w:rsidRDefault="00972FED" w:rsidP="00972FED">
      <w:pPr>
        <w:pStyle w:val="Heading2"/>
      </w:pPr>
      <w:bookmarkStart w:id="4129" w:name="_Toc21101548"/>
      <w:bookmarkStart w:id="4130" w:name="_Toc29810585"/>
      <w:bookmarkStart w:id="4131" w:name="_Toc37273862"/>
      <w:bookmarkStart w:id="4132" w:name="_Toc45885180"/>
      <w:bookmarkStart w:id="4133" w:name="_Toc53183081"/>
      <w:bookmarkStart w:id="4134" w:name="_Toc58865475"/>
      <w:bookmarkStart w:id="4135" w:name="_Toc58867057"/>
      <w:bookmarkStart w:id="4136" w:name="_Toc66718090"/>
      <w:r w:rsidRPr="006F0B54">
        <w:t>E.2.1</w:t>
      </w:r>
      <w:r w:rsidRPr="006F0B54">
        <w:tab/>
        <w:t>OTA sensitivity and OTA reference sensitivity level</w:t>
      </w:r>
      <w:bookmarkEnd w:id="4129"/>
      <w:bookmarkEnd w:id="4130"/>
      <w:bookmarkEnd w:id="4131"/>
      <w:bookmarkEnd w:id="4132"/>
      <w:bookmarkEnd w:id="4133"/>
      <w:bookmarkEnd w:id="4134"/>
      <w:bookmarkEnd w:id="4135"/>
      <w:bookmarkEnd w:id="4136"/>
    </w:p>
    <w:p w14:paraId="3DCBDBC3" w14:textId="77777777" w:rsidR="00972FED" w:rsidRPr="006F0B54" w:rsidRDefault="00350F27" w:rsidP="00972FED">
      <w:pPr>
        <w:pStyle w:val="TH"/>
      </w:pPr>
      <w:r>
        <w:rPr>
          <w:noProof/>
          <w:lang w:val="en-US" w:eastAsia="zh-CN"/>
        </w:rPr>
        <w:pict w14:anchorId="2AC13E78">
          <v:shape id="Picture 152" o:spid="_x0000_i1134" type="#_x0000_t75" style="width:409.45pt;height:232.3pt;visibility:visible;mso-wrap-style:square">
            <v:imagedata r:id="rId116" o:title=""/>
          </v:shape>
        </w:pict>
      </w:r>
    </w:p>
    <w:p w14:paraId="02E25761" w14:textId="77777777" w:rsidR="00972FED" w:rsidRPr="006F0B54" w:rsidRDefault="00972FED" w:rsidP="00972FED">
      <w:pPr>
        <w:pStyle w:val="TH"/>
      </w:pPr>
      <w:r w:rsidRPr="006F0B54">
        <w:t>Figure E.2.1-1: Measurement set up for OTA sensitivity and OTA reference sensitivity level</w:t>
      </w:r>
    </w:p>
    <w:p w14:paraId="403EC44F" w14:textId="77777777" w:rsidR="00972FED" w:rsidRPr="006F0B54" w:rsidRDefault="00972FED" w:rsidP="00972FED">
      <w:r w:rsidRPr="006F0B54">
        <w:t>The OTA chamber shown in figure E.2.1-1 is intended to be generic and can be replaced with any suitable OTA chamber (Far field anechoic chamber, CATR, etc.).</w:t>
      </w:r>
    </w:p>
    <w:p w14:paraId="42FDDAA6" w14:textId="77777777" w:rsidR="00972FED" w:rsidRPr="006F0B54" w:rsidRDefault="00972FED" w:rsidP="00972FED">
      <w:pPr>
        <w:pStyle w:val="Heading2"/>
      </w:pPr>
      <w:bookmarkStart w:id="4137" w:name="_Toc21101549"/>
      <w:bookmarkStart w:id="4138" w:name="_Toc29810586"/>
      <w:bookmarkStart w:id="4139" w:name="_Toc37273863"/>
      <w:bookmarkStart w:id="4140" w:name="_Toc45885181"/>
      <w:bookmarkStart w:id="4141" w:name="_Toc53183082"/>
      <w:bookmarkStart w:id="4142" w:name="_Toc58865476"/>
      <w:bookmarkStart w:id="4143" w:name="_Toc58867058"/>
      <w:bookmarkStart w:id="4144" w:name="_Toc66718091"/>
      <w:r w:rsidRPr="006F0B54">
        <w:t>E.2.2</w:t>
      </w:r>
      <w:r w:rsidRPr="006F0B54">
        <w:tab/>
        <w:t>OTA dynamic range</w:t>
      </w:r>
      <w:bookmarkEnd w:id="4137"/>
      <w:bookmarkEnd w:id="4138"/>
      <w:bookmarkEnd w:id="4139"/>
      <w:bookmarkEnd w:id="4140"/>
      <w:bookmarkEnd w:id="4141"/>
      <w:bookmarkEnd w:id="4142"/>
      <w:bookmarkEnd w:id="4143"/>
      <w:bookmarkEnd w:id="4144"/>
    </w:p>
    <w:p w14:paraId="1FB9FBE2" w14:textId="77777777" w:rsidR="00972FED" w:rsidRPr="006F0B54" w:rsidRDefault="00350F27" w:rsidP="00972FED">
      <w:pPr>
        <w:pStyle w:val="TH"/>
      </w:pPr>
      <w:r>
        <w:rPr>
          <w:noProof/>
          <w:lang w:val="en-US" w:eastAsia="zh-CN"/>
        </w:rPr>
        <w:pict w14:anchorId="0FEFA19D">
          <v:shape id="Picture 153" o:spid="_x0000_i1135" type="#_x0000_t75" style="width:481.45pt;height:204.75pt;visibility:visible;mso-wrap-style:square">
            <v:imagedata r:id="rId117" o:title=""/>
          </v:shape>
        </w:pict>
      </w:r>
    </w:p>
    <w:p w14:paraId="666BD14A" w14:textId="77777777" w:rsidR="00972FED" w:rsidRPr="006F0B54" w:rsidRDefault="00972FED" w:rsidP="00972FED">
      <w:pPr>
        <w:pStyle w:val="TH"/>
      </w:pPr>
      <w:r w:rsidRPr="006F0B54">
        <w:t>Figure E.2.2-1: Measurement set up for OTA dynamic range</w:t>
      </w:r>
    </w:p>
    <w:p w14:paraId="51490163" w14:textId="77777777" w:rsidR="00972FED" w:rsidRPr="006F0B54" w:rsidRDefault="00972FED" w:rsidP="00972FED">
      <w:r w:rsidRPr="006F0B54">
        <w:t>The OTA chamber shown in figure E.2.2-1 is intended to be generic and can be replaced with any suitable OTA chamber (Far field anechoic chamber, CATR, etc.).</w:t>
      </w:r>
    </w:p>
    <w:p w14:paraId="78C71651" w14:textId="77777777" w:rsidR="00972FED" w:rsidRPr="006F0B54" w:rsidRDefault="00972FED" w:rsidP="00972FED">
      <w:pPr>
        <w:pStyle w:val="Heading2"/>
      </w:pPr>
      <w:bookmarkStart w:id="4145" w:name="_Toc21101550"/>
      <w:bookmarkStart w:id="4146" w:name="_Toc29810587"/>
      <w:bookmarkStart w:id="4147" w:name="_Toc37273864"/>
      <w:bookmarkStart w:id="4148" w:name="_Toc45885182"/>
      <w:bookmarkStart w:id="4149" w:name="_Toc53183083"/>
      <w:bookmarkStart w:id="4150" w:name="_Toc58865477"/>
      <w:bookmarkStart w:id="4151" w:name="_Toc58867059"/>
      <w:bookmarkStart w:id="4152" w:name="_Toc66718092"/>
      <w:r w:rsidRPr="006F0B54">
        <w:t>E.2.3</w:t>
      </w:r>
      <w:r w:rsidRPr="006F0B54">
        <w:tab/>
        <w:t>OTA adjacent channel selectivity, general OTA blocking, and OTA narrowband blocking</w:t>
      </w:r>
      <w:bookmarkEnd w:id="4145"/>
      <w:bookmarkEnd w:id="4146"/>
      <w:bookmarkEnd w:id="4147"/>
      <w:bookmarkEnd w:id="4148"/>
      <w:bookmarkEnd w:id="4149"/>
      <w:bookmarkEnd w:id="4150"/>
      <w:bookmarkEnd w:id="4151"/>
      <w:bookmarkEnd w:id="4152"/>
    </w:p>
    <w:p w14:paraId="08B01C16" w14:textId="77777777" w:rsidR="00972FED" w:rsidRPr="006F0B54" w:rsidRDefault="00350F27" w:rsidP="00972FED">
      <w:pPr>
        <w:pStyle w:val="TH"/>
      </w:pPr>
      <w:r>
        <w:rPr>
          <w:noProof/>
          <w:lang w:val="en-US" w:eastAsia="zh-CN"/>
        </w:rPr>
        <w:pict w14:anchorId="169CD35A">
          <v:shape id="Picture 154" o:spid="_x0000_i1136" type="#_x0000_t75" style="width:482.1pt;height:194.1pt;visibility:visible;mso-wrap-style:square">
            <v:imagedata r:id="rId118" o:title=""/>
          </v:shape>
        </w:pict>
      </w:r>
    </w:p>
    <w:p w14:paraId="4CD06275" w14:textId="77777777" w:rsidR="00972FED" w:rsidRPr="006F0B54" w:rsidRDefault="00972FED" w:rsidP="00972FED">
      <w:pPr>
        <w:pStyle w:val="TF"/>
      </w:pPr>
      <w:r w:rsidRPr="006F0B54">
        <w:t>Figure E.2.3-1: Measurement set up for OTA ACS and OTA narrowband blocking</w:t>
      </w:r>
    </w:p>
    <w:p w14:paraId="715E028F" w14:textId="77777777" w:rsidR="00972FED" w:rsidRPr="006F0B54" w:rsidRDefault="00972FED" w:rsidP="00972FED">
      <w:r w:rsidRPr="006F0B54">
        <w:t>The OTA chamber shown in figure E.2.3-1 is intended to be generic and can be replaced with any suitable OTA chamber (Far field anechoic chamber, CATR, etc.).</w:t>
      </w:r>
    </w:p>
    <w:p w14:paraId="3E9522E8" w14:textId="77777777" w:rsidR="00972FED" w:rsidRPr="006F0B54" w:rsidRDefault="00350F27" w:rsidP="00972FED">
      <w:pPr>
        <w:pStyle w:val="TH"/>
      </w:pPr>
      <w:r>
        <w:rPr>
          <w:noProof/>
          <w:lang w:val="en-US" w:eastAsia="zh-CN"/>
        </w:rPr>
        <w:pict w14:anchorId="431B5107">
          <v:shape id="Picture 155" o:spid="_x0000_i1137" type="#_x0000_t75" style="width:482.1pt;height:181.55pt;visibility:visible;mso-wrap-style:square">
            <v:imagedata r:id="rId119" o:title=""/>
          </v:shape>
        </w:pict>
      </w:r>
    </w:p>
    <w:p w14:paraId="4ADBF924" w14:textId="77777777" w:rsidR="00972FED" w:rsidRPr="006F0B54" w:rsidRDefault="00972FED" w:rsidP="00972FED">
      <w:pPr>
        <w:pStyle w:val="TF"/>
      </w:pPr>
      <w:r w:rsidRPr="006F0B54">
        <w:t>Figure E.2.3-2: Measurement set up for general OTA blocking</w:t>
      </w:r>
    </w:p>
    <w:p w14:paraId="73F1C406" w14:textId="77777777" w:rsidR="00972FED" w:rsidRPr="006F0B54" w:rsidRDefault="00972FED" w:rsidP="00972FED">
      <w:r w:rsidRPr="006F0B54">
        <w:t>The OTA chamber shown in figure E.2.3-2 is intended to be generic and can be replaced with any suitable OTA chamber (Far field anechoic chamber, CATR, etc.).</w:t>
      </w:r>
    </w:p>
    <w:p w14:paraId="1CFA143E" w14:textId="77777777" w:rsidR="00972FED" w:rsidRPr="006F0B54" w:rsidRDefault="00972FED" w:rsidP="00972FED">
      <w:pPr>
        <w:pStyle w:val="Heading2"/>
      </w:pPr>
      <w:bookmarkStart w:id="4153" w:name="_Toc21101551"/>
      <w:bookmarkStart w:id="4154" w:name="_Toc29810588"/>
      <w:bookmarkStart w:id="4155" w:name="_Toc37273865"/>
      <w:bookmarkStart w:id="4156" w:name="_Toc45885183"/>
      <w:bookmarkStart w:id="4157" w:name="_Toc53183084"/>
      <w:bookmarkStart w:id="4158" w:name="_Toc58865478"/>
      <w:bookmarkStart w:id="4159" w:name="_Toc58867060"/>
      <w:bookmarkStart w:id="4160" w:name="_Toc66718093"/>
      <w:r w:rsidRPr="006F0B54">
        <w:t>E.2.4</w:t>
      </w:r>
      <w:r w:rsidRPr="006F0B54">
        <w:tab/>
        <w:t>OTA blocking</w:t>
      </w:r>
      <w:bookmarkEnd w:id="4153"/>
      <w:bookmarkEnd w:id="4154"/>
      <w:bookmarkEnd w:id="4155"/>
      <w:bookmarkEnd w:id="4156"/>
      <w:bookmarkEnd w:id="4157"/>
      <w:bookmarkEnd w:id="4158"/>
      <w:bookmarkEnd w:id="4159"/>
      <w:bookmarkEnd w:id="4160"/>
    </w:p>
    <w:p w14:paraId="40E73DF4" w14:textId="77777777" w:rsidR="00972FED" w:rsidRPr="006F0B54" w:rsidRDefault="00972FED" w:rsidP="00972FED">
      <w:pPr>
        <w:pStyle w:val="Heading3"/>
        <w:rPr>
          <w:lang w:val="en-US"/>
        </w:rPr>
      </w:pPr>
      <w:bookmarkStart w:id="4161" w:name="_Toc21101552"/>
      <w:bookmarkStart w:id="4162" w:name="_Toc29810589"/>
      <w:bookmarkStart w:id="4163" w:name="_Toc37273866"/>
      <w:bookmarkStart w:id="4164" w:name="_Toc45885184"/>
      <w:bookmarkStart w:id="4165" w:name="_Toc53183085"/>
      <w:bookmarkStart w:id="4166" w:name="_Toc58865479"/>
      <w:bookmarkStart w:id="4167" w:name="_Toc58867061"/>
      <w:bookmarkStart w:id="4168" w:name="_Toc66718094"/>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4161"/>
      <w:bookmarkEnd w:id="4162"/>
      <w:bookmarkEnd w:id="4163"/>
      <w:bookmarkEnd w:id="4164"/>
      <w:bookmarkEnd w:id="4165"/>
      <w:bookmarkEnd w:id="4166"/>
      <w:bookmarkEnd w:id="4167"/>
      <w:bookmarkEnd w:id="4168"/>
    </w:p>
    <w:p w14:paraId="024092A9" w14:textId="77777777" w:rsidR="00972FED" w:rsidRPr="006F0B54" w:rsidRDefault="00350F27" w:rsidP="00972FED">
      <w:pPr>
        <w:pStyle w:val="TH"/>
        <w:rPr>
          <w:sz w:val="28"/>
          <w:lang w:val="en-US"/>
        </w:rPr>
      </w:pPr>
      <w:r>
        <w:rPr>
          <w:noProof/>
          <w:lang w:val="en-US" w:eastAsia="zh-CN"/>
        </w:rPr>
        <w:pict w14:anchorId="7339BD7C">
          <v:shape id="Picture 156" o:spid="_x0000_i1138" type="#_x0000_t75" style="width:425.1pt;height:225.4pt;visibility:visible;mso-wrap-style:square">
            <v:imagedata r:id="rId120" o:title=""/>
          </v:shape>
        </w:pict>
      </w:r>
    </w:p>
    <w:p w14:paraId="4177CFD4" w14:textId="77777777" w:rsidR="00972FED" w:rsidRPr="006F0B54" w:rsidRDefault="00972FED" w:rsidP="00972FED">
      <w:pPr>
        <w:pStyle w:val="TF"/>
      </w:pPr>
      <w:r w:rsidRPr="006F0B54">
        <w:t>Figure E.2.4.1-1: Measurement set up for general OTA out-of-band blocking</w:t>
      </w:r>
    </w:p>
    <w:p w14:paraId="2C6CC7E4" w14:textId="77777777" w:rsidR="00972FED" w:rsidRPr="006F0B54" w:rsidRDefault="00972FED" w:rsidP="00972FED">
      <w:r w:rsidRPr="006F0B54">
        <w:t>The OTA chamber shown in figure E.2.4.1-1 is intended to be generic and can be replaced with any suitable OTA chamber (Far field anechoic chamber, CATR, etc.).</w:t>
      </w:r>
    </w:p>
    <w:p w14:paraId="643D416E" w14:textId="77777777" w:rsidR="00972FED" w:rsidRPr="006F0B54" w:rsidRDefault="00972FED" w:rsidP="00972FED">
      <w:pPr>
        <w:pStyle w:val="Heading3"/>
        <w:rPr>
          <w:lang w:val="en-US"/>
        </w:rPr>
      </w:pPr>
      <w:bookmarkStart w:id="4169" w:name="_Toc21101553"/>
      <w:bookmarkStart w:id="4170" w:name="_Toc29810590"/>
      <w:bookmarkStart w:id="4171" w:name="_Toc37273867"/>
      <w:bookmarkStart w:id="4172" w:name="_Toc45885185"/>
      <w:bookmarkStart w:id="4173" w:name="_Toc53183086"/>
      <w:bookmarkStart w:id="4174" w:name="_Toc58865480"/>
      <w:bookmarkStart w:id="4175" w:name="_Toc58867062"/>
      <w:bookmarkStart w:id="4176" w:name="_Toc66718095"/>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4169"/>
      <w:bookmarkEnd w:id="4170"/>
      <w:bookmarkEnd w:id="4171"/>
      <w:bookmarkEnd w:id="4172"/>
      <w:bookmarkEnd w:id="4173"/>
      <w:bookmarkEnd w:id="4174"/>
      <w:bookmarkEnd w:id="4175"/>
      <w:bookmarkEnd w:id="4176"/>
    </w:p>
    <w:p w14:paraId="1D03FD5E" w14:textId="77777777" w:rsidR="00972FED" w:rsidRPr="006F0B54" w:rsidRDefault="00350F27" w:rsidP="00972FED">
      <w:pPr>
        <w:pStyle w:val="TH"/>
        <w:rPr>
          <w:sz w:val="32"/>
        </w:rPr>
      </w:pPr>
      <w:r>
        <w:rPr>
          <w:noProof/>
          <w:lang w:val="en-US" w:eastAsia="zh-CN"/>
        </w:rPr>
        <w:pict w14:anchorId="14FE0279">
          <v:shape id="Picture 157" o:spid="_x0000_i1139" type="#_x0000_t75" style="width:430.75pt;height:299.9pt;visibility:visible;mso-wrap-style:square">
            <v:imagedata r:id="rId121" o:title=""/>
          </v:shape>
        </w:pict>
      </w:r>
    </w:p>
    <w:p w14:paraId="099EE996" w14:textId="77777777" w:rsidR="00972FED" w:rsidRPr="006F0B54" w:rsidRDefault="00972FED" w:rsidP="00972FED">
      <w:pPr>
        <w:pStyle w:val="TF"/>
      </w:pPr>
      <w:r w:rsidRPr="006F0B54">
        <w:t>Figure E.2.4.2-1: Measurement set up for OTA co-location blocking</w:t>
      </w:r>
    </w:p>
    <w:p w14:paraId="3073D85D" w14:textId="77777777" w:rsidR="00972FED" w:rsidRPr="006F0B54" w:rsidRDefault="00972FED" w:rsidP="00972FED">
      <w:r w:rsidRPr="006F0B54">
        <w:t>The OTA chamber shown in figure E.2.4.2-1 is intended to be generic and can be replaced with any suitable OTA chamber (Far field anechoic chamber, CATR, etc.). For testing blocking far out-of-band several CLTAs might be needed.</w:t>
      </w:r>
    </w:p>
    <w:p w14:paraId="67403C74" w14:textId="77777777" w:rsidR="00972FED" w:rsidRPr="006F0B54" w:rsidRDefault="00972FED" w:rsidP="00972FED">
      <w:pPr>
        <w:pStyle w:val="Heading2"/>
      </w:pPr>
      <w:bookmarkStart w:id="4177" w:name="_Toc21101554"/>
      <w:bookmarkStart w:id="4178" w:name="_Toc29810591"/>
      <w:bookmarkStart w:id="4179" w:name="_Toc37273868"/>
      <w:bookmarkStart w:id="4180" w:name="_Toc45885186"/>
      <w:bookmarkStart w:id="4181" w:name="_Toc53183087"/>
      <w:bookmarkStart w:id="4182" w:name="_Toc58865481"/>
      <w:bookmarkStart w:id="4183" w:name="_Toc58867063"/>
      <w:bookmarkStart w:id="4184" w:name="_Toc66718096"/>
      <w:r w:rsidRPr="006F0B54">
        <w:t>E.2.5</w:t>
      </w:r>
      <w:r w:rsidRPr="006F0B54">
        <w:tab/>
        <w:t>OTA receiver spurious emissions</w:t>
      </w:r>
      <w:bookmarkEnd w:id="4177"/>
      <w:bookmarkEnd w:id="4178"/>
      <w:bookmarkEnd w:id="4179"/>
      <w:bookmarkEnd w:id="4180"/>
      <w:bookmarkEnd w:id="4181"/>
      <w:bookmarkEnd w:id="4182"/>
      <w:bookmarkEnd w:id="4183"/>
      <w:bookmarkEnd w:id="4184"/>
    </w:p>
    <w:p w14:paraId="265C11B9" w14:textId="77777777" w:rsidR="00972FED" w:rsidRPr="006F0B54" w:rsidRDefault="00350F27" w:rsidP="00972FED">
      <w:pPr>
        <w:pStyle w:val="TH"/>
      </w:pPr>
      <w:r>
        <w:rPr>
          <w:noProof/>
          <w:lang w:val="en-US" w:eastAsia="zh-CN"/>
        </w:rPr>
        <w:pict w14:anchorId="61F3A636">
          <v:shape id="Picture 158" o:spid="_x0000_i1140" type="#_x0000_t75" style="width:398.8pt;height:222.25pt;visibility:visible;mso-wrap-style:square">
            <v:imagedata r:id="rId122" o:title=""/>
          </v:shape>
        </w:pict>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4185" w:name="_Toc21101555"/>
      <w:bookmarkStart w:id="4186" w:name="_Toc29810592"/>
      <w:bookmarkStart w:id="4187" w:name="_Toc37273869"/>
      <w:bookmarkStart w:id="4188" w:name="_Toc45885187"/>
      <w:bookmarkStart w:id="4189" w:name="_Toc53183088"/>
      <w:bookmarkStart w:id="4190" w:name="_Toc58865482"/>
      <w:bookmarkStart w:id="4191" w:name="_Toc58867064"/>
      <w:bookmarkStart w:id="4192" w:name="_Toc66718097"/>
      <w:r w:rsidRPr="006F0B54">
        <w:t>E.2.6</w:t>
      </w:r>
      <w:r w:rsidRPr="006F0B54">
        <w:tab/>
        <w:t>OTA receiver intermodulation</w:t>
      </w:r>
      <w:bookmarkEnd w:id="4185"/>
      <w:bookmarkEnd w:id="4186"/>
      <w:bookmarkEnd w:id="4187"/>
      <w:bookmarkEnd w:id="4188"/>
      <w:bookmarkEnd w:id="4189"/>
      <w:bookmarkEnd w:id="4190"/>
      <w:bookmarkEnd w:id="4191"/>
      <w:bookmarkEnd w:id="4192"/>
    </w:p>
    <w:p w14:paraId="7C31BC0A" w14:textId="77777777" w:rsidR="00972FED" w:rsidRPr="006F0B54" w:rsidRDefault="00350F27" w:rsidP="00972FED">
      <w:pPr>
        <w:pStyle w:val="TH"/>
      </w:pPr>
      <w:r>
        <w:rPr>
          <w:noProof/>
          <w:lang w:val="en-US" w:eastAsia="zh-CN"/>
        </w:rPr>
        <w:pict w14:anchorId="6A308F0F">
          <v:shape id="Picture 159" o:spid="_x0000_i1141" type="#_x0000_t75" style="width:482.1pt;height:195.35pt;visibility:visible;mso-wrap-style:square">
            <v:imagedata r:id="rId123" o:title=""/>
          </v:shape>
        </w:pict>
      </w:r>
    </w:p>
    <w:p w14:paraId="18F7594E" w14:textId="77777777" w:rsidR="00972FED" w:rsidRPr="006F0B54" w:rsidRDefault="00972FED" w:rsidP="00972FED">
      <w:pPr>
        <w:pStyle w:val="TF"/>
      </w:pPr>
      <w:r w:rsidRPr="006F0B54">
        <w:t>Figure E.2.6-1: Measurement set up for OTA receiver intermodulation</w:t>
      </w:r>
    </w:p>
    <w:p w14:paraId="6429D176" w14:textId="77777777" w:rsidR="00972FED" w:rsidRPr="006F0B54" w:rsidRDefault="00972FED" w:rsidP="00972FED">
      <w:r w:rsidRPr="006F0B54">
        <w:t>The OTA chamber shown in figure E.2.6-1 is intended to be generic and can be replaced with any suitable OTA chamber (Far field anechoic chamber, CATR, etc.).</w:t>
      </w:r>
    </w:p>
    <w:p w14:paraId="33558AB0" w14:textId="77777777" w:rsidR="00972FED" w:rsidRPr="006F0B54" w:rsidRDefault="00972FED" w:rsidP="00972FED">
      <w:pPr>
        <w:pStyle w:val="Heading2"/>
      </w:pPr>
      <w:bookmarkStart w:id="4193" w:name="_Toc21101556"/>
      <w:bookmarkStart w:id="4194" w:name="_Toc29810593"/>
      <w:bookmarkStart w:id="4195" w:name="_Toc37273870"/>
      <w:bookmarkStart w:id="4196" w:name="_Toc45885188"/>
      <w:bookmarkStart w:id="4197" w:name="_Toc53183089"/>
      <w:bookmarkStart w:id="4198" w:name="_Toc58865483"/>
      <w:bookmarkStart w:id="4199" w:name="_Toc58867065"/>
      <w:bookmarkStart w:id="4200" w:name="_Toc66718098"/>
      <w:r w:rsidRPr="006F0B54">
        <w:t>E.2.7</w:t>
      </w:r>
      <w:r w:rsidRPr="006F0B54">
        <w:tab/>
        <w:t>OTA in-channel selectivity</w:t>
      </w:r>
      <w:bookmarkEnd w:id="4193"/>
      <w:bookmarkEnd w:id="4194"/>
      <w:bookmarkEnd w:id="4195"/>
      <w:bookmarkEnd w:id="4196"/>
      <w:bookmarkEnd w:id="4197"/>
      <w:bookmarkEnd w:id="4198"/>
      <w:bookmarkEnd w:id="4199"/>
      <w:bookmarkEnd w:id="4200"/>
    </w:p>
    <w:p w14:paraId="73B64E36" w14:textId="77777777" w:rsidR="00972FED" w:rsidRPr="006F0B54" w:rsidRDefault="00972FED" w:rsidP="00972FED">
      <w:pPr>
        <w:pStyle w:val="TH"/>
      </w:pPr>
      <w:r>
        <w:object w:dxaOrig="9210" w:dyaOrig="4186" w14:anchorId="23D61260">
          <v:shape id="_x0000_i1142" type="#_x0000_t75" style="width:460.8pt;height:209.75pt" o:ole="">
            <v:imagedata r:id="rId124" o:title=""/>
          </v:shape>
          <o:OLEObject Type="Embed" ProgID="Visio.Drawing.15" ShapeID="_x0000_i1142" DrawAspect="Content" ObjectID="_1679392810" r:id="rId125"/>
        </w:object>
      </w:r>
    </w:p>
    <w:p w14:paraId="17091D8F" w14:textId="77777777" w:rsidR="00972FED" w:rsidRPr="006F0B54" w:rsidRDefault="00972FED" w:rsidP="00972FED">
      <w:pPr>
        <w:pStyle w:val="TF"/>
      </w:pPr>
      <w:r w:rsidRPr="006F0B54">
        <w:t>Figure E.2.7-1: Measurement set up for OTA in-channel selectivity</w:t>
      </w:r>
    </w:p>
    <w:p w14:paraId="53BFAB53" w14:textId="77777777" w:rsidR="00972FED" w:rsidRPr="006F0B54" w:rsidRDefault="00972FED" w:rsidP="00972FED">
      <w:r w:rsidRPr="006F0B54">
        <w:t>The OTA chamber shown in figure E.2.7-1 is intended to be generic and can be replaced with any suitable OTA chamber (Far field anechoic chamber, CATR, etc.).</w:t>
      </w:r>
    </w:p>
    <w:p w14:paraId="7B1C67B7" w14:textId="77777777" w:rsidR="00972FED" w:rsidRPr="006F0B54" w:rsidRDefault="00972FED" w:rsidP="00972FED">
      <w:pPr>
        <w:pStyle w:val="Heading1"/>
      </w:pPr>
      <w:bookmarkStart w:id="4201" w:name="_Toc21101557"/>
      <w:bookmarkStart w:id="4202" w:name="_Toc29810594"/>
      <w:bookmarkStart w:id="4203" w:name="_Toc37273871"/>
      <w:bookmarkStart w:id="4204" w:name="_Toc45885189"/>
      <w:bookmarkStart w:id="4205" w:name="_Toc53183090"/>
      <w:bookmarkStart w:id="4206" w:name="_Toc58865484"/>
      <w:bookmarkStart w:id="4207" w:name="_Toc58867066"/>
      <w:bookmarkStart w:id="4208" w:name="_Toc66718099"/>
      <w:r w:rsidRPr="006F0B54">
        <w:t>E.3</w:t>
      </w:r>
      <w:r w:rsidRPr="006F0B54">
        <w:tab/>
        <w:t>Performance requirements</w:t>
      </w:r>
      <w:bookmarkEnd w:id="4201"/>
      <w:bookmarkEnd w:id="4202"/>
      <w:bookmarkEnd w:id="4203"/>
      <w:bookmarkEnd w:id="4204"/>
      <w:bookmarkEnd w:id="4205"/>
      <w:bookmarkEnd w:id="4206"/>
      <w:bookmarkEnd w:id="4207"/>
      <w:bookmarkEnd w:id="4208"/>
    </w:p>
    <w:p w14:paraId="0BC3CC26" w14:textId="77777777" w:rsidR="00972FED" w:rsidRPr="006F0B54" w:rsidRDefault="00972FED" w:rsidP="00972FED">
      <w:pPr>
        <w:pStyle w:val="TH"/>
      </w:pPr>
      <w:r>
        <w:object w:dxaOrig="8850" w:dyaOrig="2655" w14:anchorId="151DBDF2">
          <v:shape id="_x0000_i1143" type="#_x0000_t75" style="width:442.65pt;height:132.75pt" o:ole="">
            <v:imagedata r:id="rId126" o:title=""/>
          </v:shape>
          <o:OLEObject Type="Embed" ProgID="Visio.Drawing.15" ShapeID="_x0000_i1143" DrawAspect="Content" ObjectID="_1679392811" r:id="rId127"/>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144" type="#_x0000_t75" style="width:451.4pt;height:135.85pt" o:ole="">
            <v:imagedata r:id="rId128" o:title=""/>
          </v:shape>
          <o:OLEObject Type="Embed" ProgID="Visio.Drawing.15" ShapeID="_x0000_i1144" DrawAspect="Content" ObjectID="_1679392812" r:id="rId129"/>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145" type="#_x0000_t75" style="width:460.8pt;height:107.05pt" o:ole="">
            <v:imagedata r:id="rId130" o:title=""/>
          </v:shape>
          <o:OLEObject Type="Embed" ProgID="Visio.Drawing.15" ShapeID="_x0000_i1145" DrawAspect="Content" ObjectID="_1679392813" r:id="rId131"/>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4209" w:name="_Toc21101558"/>
      <w:bookmarkStart w:id="4210" w:name="_Toc29810595"/>
      <w:bookmarkStart w:id="4211" w:name="_Toc37273872"/>
      <w:bookmarkStart w:id="4212" w:name="_Toc45885190"/>
      <w:bookmarkStart w:id="4213" w:name="_Toc53183091"/>
      <w:bookmarkStart w:id="4214" w:name="_Toc58865485"/>
      <w:bookmarkStart w:id="4215" w:name="_Toc58867067"/>
      <w:bookmarkStart w:id="4216" w:name="_Toc66718100"/>
      <w:r w:rsidRPr="006F0B54">
        <w:t>Annex F (normative):</w:t>
      </w:r>
      <w:r w:rsidRPr="006F0B54">
        <w:br/>
        <w:t>Void</w:t>
      </w:r>
      <w:bookmarkEnd w:id="4209"/>
      <w:bookmarkEnd w:id="4210"/>
      <w:bookmarkEnd w:id="4211"/>
      <w:bookmarkEnd w:id="4212"/>
      <w:bookmarkEnd w:id="4213"/>
      <w:bookmarkEnd w:id="4214"/>
      <w:bookmarkEnd w:id="4215"/>
      <w:bookmarkEnd w:id="4216"/>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4217" w:name="_Toc21101559"/>
      <w:bookmarkStart w:id="4218" w:name="_Toc29810596"/>
      <w:bookmarkStart w:id="4219" w:name="_Toc37273873"/>
      <w:bookmarkStart w:id="4220" w:name="_Toc45885191"/>
      <w:bookmarkStart w:id="4221" w:name="_Toc53183092"/>
      <w:bookmarkStart w:id="4222" w:name="_Toc58865486"/>
      <w:bookmarkStart w:id="4223" w:name="_Toc58867068"/>
      <w:bookmarkStart w:id="4224" w:name="_Toc66718101"/>
      <w:r w:rsidRPr="006F0B54">
        <w:t>Annex G (informative):</w:t>
      </w:r>
      <w:r w:rsidRPr="006F0B54">
        <w:br/>
        <w:t>Transmitter spatial emissions declaration</w:t>
      </w:r>
      <w:bookmarkEnd w:id="4217"/>
      <w:bookmarkEnd w:id="4218"/>
      <w:bookmarkEnd w:id="4219"/>
      <w:bookmarkEnd w:id="4220"/>
      <w:bookmarkEnd w:id="4221"/>
      <w:bookmarkEnd w:id="4222"/>
      <w:bookmarkEnd w:id="4223"/>
      <w:bookmarkEnd w:id="4224"/>
    </w:p>
    <w:p w14:paraId="64B62A8E" w14:textId="77777777" w:rsidR="00972FED" w:rsidRPr="006F0B54" w:rsidRDefault="00972FED" w:rsidP="00972FED">
      <w:pPr>
        <w:pStyle w:val="Heading1"/>
      </w:pPr>
      <w:bookmarkStart w:id="4225" w:name="_Toc21101560"/>
      <w:bookmarkStart w:id="4226" w:name="_Toc29810597"/>
      <w:bookmarkStart w:id="4227" w:name="_Toc37273874"/>
      <w:bookmarkStart w:id="4228" w:name="_Toc45885192"/>
      <w:bookmarkStart w:id="4229" w:name="_Toc53183093"/>
      <w:bookmarkStart w:id="4230" w:name="_Toc58865487"/>
      <w:bookmarkStart w:id="4231" w:name="_Toc58867069"/>
      <w:bookmarkStart w:id="4232" w:name="_Toc66718102"/>
      <w:r w:rsidRPr="006F0B54">
        <w:t>G.1</w:t>
      </w:r>
      <w:r w:rsidRPr="006F0B54">
        <w:tab/>
        <w:t>General</w:t>
      </w:r>
      <w:bookmarkEnd w:id="4225"/>
      <w:bookmarkEnd w:id="4226"/>
      <w:bookmarkEnd w:id="4227"/>
      <w:bookmarkEnd w:id="4228"/>
      <w:bookmarkEnd w:id="4229"/>
      <w:bookmarkEnd w:id="4230"/>
      <w:bookmarkEnd w:id="4231"/>
      <w:bookmarkEnd w:id="42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77777777" w:rsidR="00972FED" w:rsidRPr="006F0B54" w:rsidRDefault="00350F27" w:rsidP="00972FED">
      <w:pPr>
        <w:pStyle w:val="TH"/>
      </w:pPr>
      <w:r>
        <w:rPr>
          <w:noProof/>
          <w:lang w:val="en-US" w:eastAsia="zh-CN"/>
        </w:rPr>
        <w:pict w14:anchorId="7F7CF4E1">
          <v:shape id="Picture 4" o:spid="_x0000_i1146" type="#_x0000_t75" style="width:304.9pt;height:251.05pt;visibility:visible;mso-wrap-style:square">
            <v:imagedata r:id="rId132" o:title=""/>
          </v:shape>
        </w:pict>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4233" w:name="_Toc21101561"/>
      <w:bookmarkStart w:id="4234" w:name="_Toc29810598"/>
      <w:bookmarkStart w:id="4235" w:name="_Toc37273875"/>
      <w:bookmarkStart w:id="4236" w:name="_Toc45885193"/>
      <w:bookmarkStart w:id="4237" w:name="_Toc53183094"/>
      <w:bookmarkStart w:id="4238" w:name="_Toc58865488"/>
      <w:bookmarkStart w:id="4239" w:name="_Toc58867070"/>
      <w:bookmarkStart w:id="4240" w:name="_Toc66718103"/>
      <w:r w:rsidRPr="006F0B54">
        <w:t>G.2</w:t>
      </w:r>
      <w:r w:rsidRPr="006F0B54">
        <w:tab/>
        <w:t>Declarations</w:t>
      </w:r>
      <w:bookmarkEnd w:id="4233"/>
      <w:bookmarkEnd w:id="4234"/>
      <w:bookmarkEnd w:id="4235"/>
      <w:bookmarkEnd w:id="4236"/>
      <w:bookmarkEnd w:id="4237"/>
      <w:bookmarkEnd w:id="4238"/>
      <w:bookmarkEnd w:id="4239"/>
      <w:bookmarkEnd w:id="4240"/>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4241" w:name="_Toc21101562"/>
      <w:bookmarkStart w:id="4242" w:name="_Toc29810599"/>
      <w:bookmarkStart w:id="4243" w:name="_Toc37273876"/>
      <w:bookmarkStart w:id="4244" w:name="_Toc45885194"/>
      <w:bookmarkStart w:id="4245" w:name="_Toc53183095"/>
      <w:bookmarkStart w:id="4246" w:name="_Toc58865489"/>
      <w:bookmarkStart w:id="4247" w:name="_Toc58867071"/>
      <w:bookmarkStart w:id="4248" w:name="_Toc66718104"/>
      <w:r w:rsidRPr="006F0B54">
        <w:t>Annex H (normative):</w:t>
      </w:r>
      <w:r w:rsidRPr="006F0B54">
        <w:br/>
        <w:t>Characteristics of the interfering signals</w:t>
      </w:r>
      <w:bookmarkEnd w:id="4241"/>
      <w:bookmarkEnd w:id="4242"/>
      <w:bookmarkEnd w:id="4243"/>
      <w:bookmarkEnd w:id="4244"/>
      <w:bookmarkEnd w:id="4245"/>
      <w:bookmarkEnd w:id="4246"/>
      <w:bookmarkEnd w:id="4247"/>
      <w:bookmarkEnd w:id="4248"/>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4249" w:name="_Toc21101563"/>
      <w:bookmarkStart w:id="4250" w:name="_Toc29810600"/>
      <w:bookmarkStart w:id="4251" w:name="_Toc37273877"/>
      <w:bookmarkStart w:id="4252" w:name="_Toc45885195"/>
      <w:bookmarkStart w:id="4253" w:name="_Toc53183096"/>
      <w:bookmarkStart w:id="4254" w:name="_Toc58865490"/>
      <w:bookmarkStart w:id="4255" w:name="_Toc58867072"/>
      <w:bookmarkStart w:id="4256" w:name="_Toc66718105"/>
      <w:r w:rsidRPr="006F0B54">
        <w:t>Annex I (normative):</w:t>
      </w:r>
      <w:r w:rsidRPr="006F0B54">
        <w:br/>
        <w:t>TRP measurement procedures</w:t>
      </w:r>
      <w:bookmarkEnd w:id="4249"/>
      <w:bookmarkEnd w:id="4250"/>
      <w:bookmarkEnd w:id="4251"/>
      <w:bookmarkEnd w:id="4252"/>
      <w:bookmarkEnd w:id="4253"/>
      <w:bookmarkEnd w:id="4254"/>
      <w:bookmarkEnd w:id="4255"/>
      <w:bookmarkEnd w:id="4256"/>
    </w:p>
    <w:p w14:paraId="2E282A01" w14:textId="77777777" w:rsidR="00972FED" w:rsidRPr="006F0B54" w:rsidRDefault="00972FED" w:rsidP="00972FED">
      <w:pPr>
        <w:pStyle w:val="Heading1"/>
      </w:pPr>
      <w:bookmarkStart w:id="4257" w:name="_Toc21101564"/>
      <w:bookmarkStart w:id="4258" w:name="_Toc29810601"/>
      <w:bookmarkStart w:id="4259" w:name="_Toc37273878"/>
      <w:bookmarkStart w:id="4260" w:name="_Toc45885196"/>
      <w:bookmarkStart w:id="4261" w:name="_Toc53183097"/>
      <w:bookmarkStart w:id="4262" w:name="_Toc58865491"/>
      <w:bookmarkStart w:id="4263" w:name="_Toc58867073"/>
      <w:bookmarkStart w:id="4264" w:name="_Toc66718106"/>
      <w:r w:rsidRPr="006F0B54">
        <w:t>I.1</w:t>
      </w:r>
      <w:r w:rsidRPr="006F0B54">
        <w:tab/>
        <w:t>General</w:t>
      </w:r>
      <w:bookmarkEnd w:id="4257"/>
      <w:bookmarkEnd w:id="4258"/>
      <w:bookmarkEnd w:id="4259"/>
      <w:bookmarkEnd w:id="4260"/>
      <w:bookmarkEnd w:id="4261"/>
      <w:bookmarkEnd w:id="4262"/>
      <w:bookmarkEnd w:id="4263"/>
      <w:bookmarkEnd w:id="4264"/>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4265" w:name="_Toc21101565"/>
      <w:bookmarkStart w:id="4266" w:name="_Toc29810602"/>
      <w:bookmarkStart w:id="4267" w:name="_Toc37273879"/>
      <w:bookmarkStart w:id="4268" w:name="_Toc45885197"/>
      <w:bookmarkStart w:id="4269" w:name="_Toc53183098"/>
      <w:bookmarkStart w:id="4270" w:name="_Toc58865492"/>
      <w:bookmarkStart w:id="4271" w:name="_Toc58867074"/>
      <w:bookmarkStart w:id="4272" w:name="_Toc66718107"/>
      <w:r w:rsidRPr="006F0B54">
        <w:t>I.2</w:t>
      </w:r>
      <w:r w:rsidRPr="006F0B54">
        <w:tab/>
        <w:t>Spherical equal angle grid</w:t>
      </w:r>
      <w:bookmarkEnd w:id="4265"/>
      <w:bookmarkEnd w:id="4266"/>
      <w:bookmarkEnd w:id="4267"/>
      <w:bookmarkEnd w:id="4268"/>
      <w:bookmarkEnd w:id="4269"/>
      <w:bookmarkEnd w:id="4270"/>
      <w:bookmarkEnd w:id="4271"/>
      <w:bookmarkEnd w:id="4272"/>
    </w:p>
    <w:p w14:paraId="63507D01" w14:textId="77777777" w:rsidR="00972FED" w:rsidRPr="006F0B54" w:rsidRDefault="00972FED" w:rsidP="00972FED">
      <w:pPr>
        <w:pStyle w:val="Heading2"/>
      </w:pPr>
      <w:bookmarkStart w:id="4273" w:name="_Toc21101566"/>
      <w:bookmarkStart w:id="4274" w:name="_Toc29810603"/>
      <w:bookmarkStart w:id="4275" w:name="_Toc37273880"/>
      <w:bookmarkStart w:id="4276" w:name="_Toc45885198"/>
      <w:bookmarkStart w:id="4277" w:name="_Toc53183099"/>
      <w:bookmarkStart w:id="4278" w:name="_Toc58865493"/>
      <w:bookmarkStart w:id="4279" w:name="_Toc58867075"/>
      <w:bookmarkStart w:id="4280" w:name="_Toc66718108"/>
      <w:r w:rsidRPr="006F0B54">
        <w:rPr>
          <w:rFonts w:hint="eastAsia"/>
          <w:lang w:eastAsia="zh-CN"/>
        </w:rPr>
        <w:t>I.2.</w:t>
      </w:r>
      <w:r w:rsidRPr="006F0B54">
        <w:rPr>
          <w:lang w:eastAsia="zh-CN"/>
        </w:rPr>
        <w:t>1</w:t>
      </w:r>
      <w:r w:rsidRPr="006F0B54">
        <w:rPr>
          <w:lang w:eastAsia="en-GB"/>
        </w:rPr>
        <w:tab/>
        <w:t>General</w:t>
      </w:r>
      <w:bookmarkEnd w:id="4273"/>
      <w:bookmarkEnd w:id="4274"/>
      <w:bookmarkEnd w:id="4275"/>
      <w:bookmarkEnd w:id="4276"/>
      <w:bookmarkEnd w:id="4277"/>
      <w:bookmarkEnd w:id="4278"/>
      <w:bookmarkEnd w:id="4279"/>
      <w:bookmarkEnd w:id="4280"/>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77777777" w:rsidR="00972FED" w:rsidRPr="006F0B54" w:rsidRDefault="00350F27" w:rsidP="00972FED">
      <w:pPr>
        <w:pStyle w:val="EQ"/>
      </w:pPr>
      <w:r>
        <w:pict w14:anchorId="106A4954">
          <v:shape id="_x0000_i1147" type="#_x0000_t75" style="width:229.15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16AF&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F16AF&quot; wsp:rsidRDefault=&quot;007F16AF&quot; wsp:rsidP=&quot;007F16A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7F16A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3" o:title="" chromakey="white"/>
          </v:shape>
        </w:pict>
      </w:r>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77777777" w:rsidR="00972FED" w:rsidRPr="006F0B54" w:rsidRDefault="00350F27" w:rsidP="00972FED">
      <w:pPr>
        <w:pStyle w:val="EQ"/>
      </w:pPr>
      <w:r>
        <w:pict w14:anchorId="64E09867">
          <v:shape id="_x0000_i1148" type="#_x0000_t75" style="width:240.4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03B6&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F203B6&quot; wsp:rsidRDefault=&quot;00F203B6&quot; wsp:rsidP=&quot;00F203B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4&lt;/m:t&gt;&lt;/m:r&gt;&lt;m:r&gt;&lt;w:rPr&gt;&lt;w:rFonts w:ascii=&quot;Cambria Math&quot; w:h-ansi=&quot;Cambria Math&quot;/&gt;&lt;wx:font wx:val=&quot;Cambria Math&quot;/&gt;&lt;w:i/&gt;&lt;/w:rPr&gt;&lt;m:t&gt;Ï€&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Ï€&lt;/m:t&gt;&lt;/m:r&gt;&lt;/m:num&gt;&lt;m:den&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M&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p&gt;&lt;m:e&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0&lt;/m:t&gt;&lt;/m:r&gt;&lt;/m:sub&gt;&lt;m:sup&gt;&lt;m:r&gt;&lt;w:rPr&gt;&lt;w:rFonts w:ascii=&quot;Cambria Math&quot; w:h-ansi=&quot;Cambria Math&quot;/&gt;&lt;wx:font wx:val=&quot;Cambria Math&quot;/&gt;&lt;w:i/&gt;&lt;/w:rPr&gt;&lt;m:t&gt;M&lt;/m:t&gt;&lt;/m:r&gt;&lt;m:r&gt;&lt;m:rPr&gt;&lt;m:sty m:val=&quot;p&quot;/&gt;&lt;/m:rPr&gt;&lt;w:rPr&gt;&lt;w:rFonts w:ascii=&quot;Cambria Math&quot; w:h-ansi=&quot;Cambria Math&quot;/&gt;&lt;wx:font wx:val=&quot;Cambria Math&quot;/&gt;&lt;/w:rPr&gt;&lt;m:t&gt;-1&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D&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e&gt;&lt;/m:func&gt;&lt;/m:e&gt;&lt;/m:nary&gt;&lt;/m:e&gt;&lt;/m:nary&gt;&lt;/m:oMath&gt;&lt;/m:oMathPara&gt;&lt;/w:p&gt;&lt;w:sectPr wsp:rsidR=&quot;00000000&quot; wsp:rsidRPr=&quot;00F203B6&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4" o:title="" chromakey="white"/>
          </v:shape>
        </w:pict>
      </w:r>
    </w:p>
    <w:p w14:paraId="1460AB8A" w14:textId="77777777" w:rsidR="00972FED" w:rsidRPr="006F0B54" w:rsidRDefault="00972FED" w:rsidP="00972FED">
      <w:r w:rsidRPr="006F0B54">
        <w:t xml:space="preserve">when power density measurements are used, and d is the test distance. N and M are the number of samples in the </w:t>
      </w:r>
      <w:r w:rsidRPr="00972FED">
        <w:fldChar w:fldCharType="begin"/>
      </w:r>
      <w:r w:rsidRPr="00972FED">
        <w:instrText xml:space="preserve"> QUOTE </w:instrText>
      </w:r>
      <w:r w:rsidR="00350F27">
        <w:rPr>
          <w:position w:val="-5"/>
        </w:rPr>
        <w:pict w14:anchorId="7B2F902F">
          <v:shape id="_x0000_i1149"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instrText xml:space="preserve"> </w:instrText>
      </w:r>
      <w:r w:rsidRPr="00972FED">
        <w:fldChar w:fldCharType="separate"/>
      </w:r>
      <w:r w:rsidR="00350F27">
        <w:rPr>
          <w:position w:val="-5"/>
        </w:rPr>
        <w:pict w14:anchorId="6D6F3770">
          <v:shape id="_x0000_i1150"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17E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17EA&quot; wsp:rsidP=&quot;006A17EA&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5"/>
        </w:rPr>
        <w:pict w14:anchorId="575D72F4">
          <v:shape id="_x0000_i1151"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350F27">
        <w:rPr>
          <w:position w:val="-5"/>
        </w:rPr>
        <w:pict w14:anchorId="48FF5B12">
          <v:shape id="_x0000_i1152"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6A1&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6A1&quot; wsp:rsidP=&quot;001F56A1&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angles. Each (</w:t>
      </w:r>
      <w:r w:rsidRPr="00972FED">
        <w:fldChar w:fldCharType="begin"/>
      </w:r>
      <w:r w:rsidRPr="00972FED">
        <w:instrText xml:space="preserve"> QUOTE </w:instrText>
      </w:r>
      <w:r w:rsidR="00350F27">
        <w:rPr>
          <w:position w:val="-5"/>
        </w:rPr>
        <w:pict w14:anchorId="4761456D">
          <v:shape id="_x0000_i1153" type="#_x0000_t75" style="width:2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instrText xml:space="preserve"> </w:instrText>
      </w:r>
      <w:r w:rsidRPr="00972FED">
        <w:fldChar w:fldCharType="separate"/>
      </w:r>
      <w:r w:rsidR="00350F27">
        <w:rPr>
          <w:position w:val="-5"/>
        </w:rPr>
        <w:pict w14:anchorId="20C49861">
          <v:shape id="_x0000_i1154" type="#_x0000_t75" style="width:2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77F5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77F57&quot; wsp:rsidP=&quot;00977F5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972FED">
        <w:fldChar w:fldCharType="end"/>
      </w:r>
      <w:r w:rsidRPr="006F0B54">
        <w:t xml:space="preserve">) is a sampling point. The sampling angular intervals for </w:t>
      </w:r>
      <w:r w:rsidRPr="00972FED">
        <w:fldChar w:fldCharType="begin"/>
      </w:r>
      <w:r w:rsidRPr="00972FED">
        <w:instrText xml:space="preserve"> QUOTE </w:instrText>
      </w:r>
      <w:r w:rsidR="00350F27">
        <w:rPr>
          <w:position w:val="-5"/>
        </w:rPr>
        <w:pict w14:anchorId="22A6BDCF">
          <v:shape id="_x0000_i1155"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instrText xml:space="preserve"> </w:instrText>
      </w:r>
      <w:r w:rsidRPr="00972FED">
        <w:fldChar w:fldCharType="separate"/>
      </w:r>
      <w:r w:rsidR="00350F27">
        <w:rPr>
          <w:position w:val="-5"/>
        </w:rPr>
        <w:pict w14:anchorId="1BB2E76C">
          <v:shape id="_x0000_i1156"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761F&quot;/&gt;&lt;wsp:rsid wsp:val=&quot;00F9008D&quot;/&gt;&lt;wsp:rsid wsp:val=&quot;00FA1266&quot;/&gt;&lt;wsp:rsid wsp:val=&quot;00FC1192&quot;/&gt;&lt;/wsp:rsids&gt;&lt;/w:docPr&gt;&lt;w:body&gt;&lt;wx:sect&gt;&lt;w:p wsp:rsidR=&quot;00000000&quot; wsp:rsidRDefault=&quot;00F7761F&quot; wsp:rsidP=&quot;00F7761F&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5"/>
        </w:rPr>
        <w:pict w14:anchorId="14A70F4B">
          <v:shape id="_x0000_i1157"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instrText xml:space="preserve"> </w:instrText>
      </w:r>
      <w:r w:rsidRPr="00972FED">
        <w:fldChar w:fldCharType="separate"/>
      </w:r>
      <w:r w:rsidR="00350F27">
        <w:rPr>
          <w:position w:val="-5"/>
        </w:rPr>
        <w:pict w14:anchorId="678A0EDE">
          <v:shape id="_x0000_i1158"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3C19&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3C19&quot; wsp:rsidP=&quot;004E3C19&quot;&gt;&lt;m:oMathPara&gt;&lt;m:oMath&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fldChar w:fldCharType="end"/>
      </w:r>
      <w:r w:rsidRPr="006F0B54">
        <w:t xml:space="preserve"> angles are </w:t>
      </w:r>
      <w:r w:rsidRPr="00972FED">
        <w:fldChar w:fldCharType="begin"/>
      </w:r>
      <w:r w:rsidRPr="00972FED">
        <w:instrText xml:space="preserve"> QUOTE </w:instrText>
      </w:r>
      <w:r w:rsidR="00350F27">
        <w:rPr>
          <w:position w:val="-11"/>
        </w:rPr>
        <w:pict w14:anchorId="100E6426">
          <v:shape id="_x0000_i1159" type="#_x0000_t75" style="width:30.0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instrText xml:space="preserve"> </w:instrText>
      </w:r>
      <w:r w:rsidRPr="00972FED">
        <w:fldChar w:fldCharType="separate"/>
      </w:r>
      <w:r w:rsidR="00350F27">
        <w:rPr>
          <w:position w:val="-11"/>
        </w:rPr>
        <w:pict w14:anchorId="0AEE799D">
          <v:shape id="_x0000_i1160" type="#_x0000_t75" style="width:30.0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2A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2AF&quot; wsp:rsidP=&quot;007872AF&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Ï€&lt;/m:t&gt;&lt;/m:r&gt;&lt;/m:num&gt;&lt;m:den&gt;&lt;m:r&gt;&lt;w:rPr&gt;&lt;w:rFonts w:ascii=&quot;Cambria Math&quot; w:h-ansi=&quot;Cambria Math&quot;/&gt;&lt;wx:font wx:val=&quot;Cambria Math&quot;/&gt;&lt;w:i/&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11"/>
        </w:rPr>
        <w:pict w14:anchorId="535ABA4B">
          <v:shape id="_x0000_i1161" type="#_x0000_t75" style="width:34.4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instrText xml:space="preserve"> </w:instrText>
      </w:r>
      <w:r w:rsidRPr="00972FED">
        <w:fldChar w:fldCharType="separate"/>
      </w:r>
      <w:r w:rsidR="00350F27">
        <w:rPr>
          <w:position w:val="-11"/>
        </w:rPr>
        <w:pict w14:anchorId="6F699A0B">
          <v:shape id="_x0000_i1162" type="#_x0000_t75" style="width:34.4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D63CE&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D63CE&quot; wsp:rsidP=&quot;008D63C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Ï€&lt;/m:t&gt;&lt;/m:r&gt;&lt;/m:num&gt;&lt;m:den&gt;&lt;m:r&gt;&lt;w:rPr&gt;&lt;w:rFonts w:ascii=&quot;Cambria Math&quot; w:h-ansi=&quot;Cambria Math&quot;/&gt;&lt;wx:font wx:val=&quot;Cambria Math&quot;/&gt;&lt;w:i/&gt;&lt;/w:rPr&gt;&lt;m:t&gt;M&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972FED">
        <w:fldChar w:fldCharType="end"/>
      </w:r>
      <w:r w:rsidRPr="006F0B54">
        <w:t xml:space="preserve">. The sampling intervals </w:t>
      </w:r>
      <w:r w:rsidRPr="00972FED">
        <w:fldChar w:fldCharType="begin"/>
      </w:r>
      <w:r w:rsidRPr="00972FED">
        <w:instrText xml:space="preserve"> QUOTE </w:instrText>
      </w:r>
      <w:r w:rsidR="00350F27">
        <w:rPr>
          <w:position w:val="-5"/>
        </w:rPr>
        <w:pict w14:anchorId="43EFF364">
          <v:shape id="_x0000_i1163"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instrText xml:space="preserve"> </w:instrText>
      </w:r>
      <w:r w:rsidRPr="00972FED">
        <w:fldChar w:fldCharType="separate"/>
      </w:r>
      <w:r w:rsidR="00350F27">
        <w:rPr>
          <w:position w:val="-5"/>
        </w:rPr>
        <w:pict w14:anchorId="1BB5B649">
          <v:shape id="_x0000_i1164"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1777&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1777&quot; wsp:rsidP=&quot;00461777&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5"/>
        </w:rPr>
        <w:pict w14:anchorId="764EEBB6">
          <v:shape id="_x0000_i1165"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instrText xml:space="preserve"> </w:instrText>
      </w:r>
      <w:r w:rsidRPr="00972FED">
        <w:fldChar w:fldCharType="separate"/>
      </w:r>
      <w:r w:rsidR="00350F27">
        <w:rPr>
          <w:position w:val="-5"/>
        </w:rPr>
        <w:pict w14:anchorId="2A362EAA">
          <v:shape id="_x0000_i1166"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8EE&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8EE&quot; wsp:rsidP=&quot;004278EE&quot;&gt;&lt;m:oMathPara&gt;&lt;m:oMath&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fldChar w:fldCharType="end"/>
      </w:r>
      <w:r w:rsidRPr="006F0B54">
        <w:t xml:space="preserve"> are described in I.2.2.</w:t>
      </w:r>
    </w:p>
    <w:p w14:paraId="1BE566A8" w14:textId="77777777" w:rsidR="00972FED" w:rsidRPr="006F0B54" w:rsidRDefault="00972FED" w:rsidP="00972FED">
      <w:pPr>
        <w:pStyle w:val="Heading2"/>
        <w:rPr>
          <w:lang w:eastAsia="zh-CN"/>
        </w:rPr>
      </w:pPr>
      <w:bookmarkStart w:id="4281" w:name="_Toc21101567"/>
      <w:bookmarkStart w:id="4282" w:name="_Toc29810604"/>
      <w:bookmarkStart w:id="4283" w:name="_Toc37273881"/>
      <w:bookmarkStart w:id="4284" w:name="_Toc45885199"/>
      <w:bookmarkStart w:id="4285" w:name="_Toc53183100"/>
      <w:bookmarkStart w:id="4286" w:name="_Toc58865494"/>
      <w:bookmarkStart w:id="4287" w:name="_Toc58867076"/>
      <w:bookmarkStart w:id="4288" w:name="_Toc66718109"/>
      <w:r w:rsidRPr="006F0B54">
        <w:rPr>
          <w:rFonts w:hint="eastAsia"/>
          <w:lang w:eastAsia="zh-CN"/>
        </w:rPr>
        <w:t>I.2.2</w:t>
      </w:r>
      <w:r w:rsidRPr="006F0B54">
        <w:rPr>
          <w:lang w:eastAsia="en-GB"/>
        </w:rPr>
        <w:tab/>
        <w:t>Reference angular step criteria</w:t>
      </w:r>
      <w:bookmarkEnd w:id="4281"/>
      <w:bookmarkEnd w:id="4282"/>
      <w:bookmarkEnd w:id="4283"/>
      <w:bookmarkEnd w:id="4284"/>
      <w:bookmarkEnd w:id="4285"/>
      <w:bookmarkEnd w:id="4286"/>
      <w:bookmarkEnd w:id="4287"/>
      <w:bookmarkEnd w:id="4288"/>
    </w:p>
    <w:p w14:paraId="4AA00416" w14:textId="77777777" w:rsidR="00972FED" w:rsidRPr="006F0B54" w:rsidRDefault="00972FED" w:rsidP="00972FED">
      <w:pPr>
        <w:rPr>
          <w:rFonts w:eastAsia="MS Mincho"/>
          <w:lang w:val="en-US"/>
        </w:rPr>
      </w:pPr>
      <w:r w:rsidRPr="006F0B54">
        <w:rPr>
          <w:rFonts w:eastAsia="MS Mincho"/>
          <w:lang w:val="en-US"/>
        </w:rPr>
        <w:t xml:space="preserve">The reference angular steps </w:t>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6"/>
        </w:rPr>
        <w:pict w14:anchorId="6640EA4D">
          <v:shape id="_x0000_i116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6"/>
        </w:rPr>
        <w:pict w14:anchorId="5C683376">
          <v:shape id="_x0000_i1168"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92D88&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92D88&quot; wsp:rsidP=&quot;00092D88&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rPr>
          <w:rFonts w:eastAsia="MS Mincho"/>
          <w:lang w:val="en-US"/>
        </w:rPr>
        <w:fldChar w:fldCharType="end"/>
      </w:r>
      <w:r w:rsidRPr="006F0B54">
        <w:rPr>
          <w:rFonts w:eastAsia="MS Mincho"/>
          <w:lang w:val="en-US"/>
        </w:rPr>
        <w:t xml:space="preserve"> and </w:t>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6"/>
        </w:rPr>
        <w:pict w14:anchorId="4015B728">
          <v:shape id="_x0000_i1169"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6"/>
        </w:rPr>
        <w:pict w14:anchorId="495FF40C">
          <v:shape id="_x0000_i1170"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E353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E353C&quot; wsp:rsidP=&quot;003E353C&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rPr>
          <w:rFonts w:eastAsia="MS Mincho"/>
          <w:lang w:val="en-US"/>
        </w:rPr>
        <w:fldChar w:fldCharType="end"/>
      </w:r>
      <w:r w:rsidRPr="006F0B54">
        <w:rPr>
          <w:rFonts w:eastAsia="MS Mincho"/>
          <w:lang w:val="en-US"/>
        </w:rPr>
        <w:t xml:space="preserve"> in degrees are defined as:</w:t>
      </w:r>
    </w:p>
    <w:p w14:paraId="1A49266D" w14:textId="77777777" w:rsidR="00972FED" w:rsidRPr="006F0B54" w:rsidRDefault="00972FED" w:rsidP="00972FED">
      <w:pPr>
        <w:pStyle w:val="EQ"/>
        <w:rPr>
          <w:rFonts w:ascii="Cambria Math" w:hAnsi="Cambria Math"/>
        </w:rPr>
      </w:pPr>
      <w:r w:rsidRPr="006F0B54">
        <w:rPr>
          <w:rFonts w:eastAsia="MS Mincho"/>
          <w:noProof w:val="0"/>
        </w:rPr>
        <w:tab/>
      </w:r>
      <w:r w:rsidRPr="00972FED">
        <w:rPr>
          <w:rFonts w:ascii="Cambria Math" w:hAnsi="Cambria Math"/>
        </w:rPr>
        <w:fldChar w:fldCharType="begin"/>
      </w:r>
      <w:r w:rsidRPr="00972FED">
        <w:rPr>
          <w:rFonts w:ascii="Cambria Math" w:hAnsi="Cambria Math"/>
        </w:rPr>
        <w:instrText xml:space="preserve"> QUOTE </w:instrText>
      </w:r>
      <w:r w:rsidR="00350F27">
        <w:rPr>
          <w:rFonts w:eastAsia="MS Mincho"/>
          <w:position w:val="-15"/>
        </w:rPr>
        <w:pict w14:anchorId="2FBD45B9">
          <v:shape id="_x0000_i1171" type="#_x0000_t75" style="width:118.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972FED">
        <w:rPr>
          <w:rFonts w:ascii="Cambria Math" w:hAnsi="Cambria Math"/>
        </w:rPr>
        <w:instrText xml:space="preserve"> </w:instrText>
      </w:r>
      <w:r w:rsidRPr="00972FED">
        <w:rPr>
          <w:rFonts w:ascii="Cambria Math" w:hAnsi="Cambria Math"/>
        </w:rPr>
        <w:fldChar w:fldCharType="separate"/>
      </w:r>
      <w:r w:rsidR="00350F27">
        <w:rPr>
          <w:rFonts w:eastAsia="MS Mincho"/>
          <w:position w:val="-15"/>
        </w:rPr>
        <w:pict w14:anchorId="550EB00C">
          <v:shape id="_x0000_i1172" type="#_x0000_t75" style="width:118.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49E5&quot;/&gt;&lt;wsp:rsid wsp:val=&quot;00F9008D&quot;/&gt;&lt;wsp:rsid wsp:val=&quot;00FA1266&quot;/&gt;&lt;wsp:rsid wsp:val=&quot;00FC1192&quot;/&gt;&lt;/wsp:rsids&gt;&lt;/w:docPr&gt;&lt;w:body&gt;&lt;wx:sect&gt;&lt;w:p wsp:rsidR=&quot;00000000&quot; wsp:rsidRDefault=&quot;00F749E5&quot; wsp:rsidP=&quot;00F749E5&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 minâ¡(&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cyl&lt;/m:t&gt;&lt;/m:r&gt;&lt;/m:sub&gt;&lt;/m:sSub&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972FED">
        <w:rPr>
          <w:rFonts w:ascii="Cambria Math" w:hAnsi="Cambria Math"/>
        </w:rPr>
        <w:fldChar w:fldCharType="end"/>
      </w:r>
    </w:p>
    <w:p w14:paraId="0E0702BE" w14:textId="77777777" w:rsidR="00972FED" w:rsidRPr="006F0B54" w:rsidRDefault="00972FED" w:rsidP="00972FED">
      <w:pPr>
        <w:pStyle w:val="EQ"/>
        <w:rPr>
          <w:rFonts w:ascii="Cambria Math" w:hAnsi="Cambria Math"/>
        </w:rPr>
      </w:pPr>
      <w:r w:rsidRPr="006F0B54">
        <w:rPr>
          <w:rFonts w:ascii="Cambria Math" w:hAnsi="Cambria Math"/>
        </w:rPr>
        <w:tab/>
      </w:r>
      <w:r w:rsidRPr="00972FED">
        <w:rPr>
          <w:rFonts w:ascii="Cambria Math" w:hAnsi="Cambria Math"/>
        </w:rPr>
        <w:fldChar w:fldCharType="begin"/>
      </w:r>
      <w:r w:rsidRPr="00972FED">
        <w:rPr>
          <w:rFonts w:ascii="Cambria Math" w:hAnsi="Cambria Math"/>
        </w:rPr>
        <w:instrText xml:space="preserve"> QUOTE </w:instrText>
      </w:r>
      <w:r w:rsidR="00350F27">
        <w:rPr>
          <w:position w:val="-11"/>
        </w:rPr>
        <w:pict w14:anchorId="1E3F7815">
          <v:shape id="_x0000_i1173" type="#_x0000_t75" style="width:107.0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rFonts w:ascii="Cambria Math" w:hAnsi="Cambria Math"/>
        </w:rPr>
        <w:instrText xml:space="preserve"> </w:instrText>
      </w:r>
      <w:r w:rsidRPr="00972FED">
        <w:rPr>
          <w:rFonts w:ascii="Cambria Math" w:hAnsi="Cambria Math"/>
        </w:rPr>
        <w:fldChar w:fldCharType="separate"/>
      </w:r>
      <w:r w:rsidR="00350F27">
        <w:rPr>
          <w:position w:val="-11"/>
        </w:rPr>
        <w:pict w14:anchorId="110831A1">
          <v:shape id="_x0000_i1174" type="#_x0000_t75" style="width:107.0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271A1&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271A1&quot; wsp:rsidP=&quot;004271A1&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â¡min(&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80&lt;/m:t&gt;&lt;/m:r&gt;&lt;/m:e&gt;&lt;m:sup&gt;&lt;m:r&gt;&lt;m:rPr&gt;&lt;m:sty m:val=&quot;p&quot;/&gt;&lt;/m:rPr&gt;&lt;w:rPr&gt;&lt;w:rFonts w:ascii=&quot;Cambria Math&quot; w:h-ansi=&quot;Cambria Math&quot;/&gt;&lt;wx:font wx:val=&quot;Cambria Math&quot;/&gt;&lt;/w:rPr&gt;&lt;m:t&gt;âˆ˜&lt;/m:t&gt;&lt;/m:r&gt;&lt;/m:sup&gt;&lt;/m:sSup&gt;&lt;/m:num&gt;&lt;m:den&gt;&lt;m:r&gt;&lt;m:rPr&gt;&lt;m:sty m:val=&quot;p&quot;/&gt;&lt;/m:rPr&gt;&lt;w:rPr&gt;&lt;w:rFonts w:ascii=&quot;Cambria Math&quot; w:h-ansi=&quot;Cambria Math&quot;/&gt;&lt;wx:font wx:val=&quot;Cambria Math&quot;/&gt;&lt;/w:rPr&gt;&lt;m:t&gt;Ï€&lt;/m:t&gt;&lt;/m:r&gt;&lt;/m:den&gt;&lt;/m:f&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r&gt;&lt;w:rPr&gt;&lt;w:rFonts w:ascii=&quot;Cambria Math&quot; w:h-ansi=&quot;Cambria Math&quot;/&gt;&lt;wx:font wx:val=&quot;Cambria Math&quot;/&gt;&lt;w:i/&gt;&lt;/w:rPr&gt;&lt;m:t&gt;D&lt;/m:t&gt;&lt;/m:r&gt;&lt;/m:den&gt;&lt;/m:f&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15&lt;/m:t&gt;&lt;/m:r&gt;&lt;/m:e&gt;&lt;m:sup&gt;&lt;m:r&gt;&lt;m:rPr&gt;&lt;m:sty m:val=&quot;p&quot;/&gt;&lt;/m:rPr&gt;&lt;w:rPr&gt;&lt;w:rFonts w:ascii=&quot;Cambria Math&quot; w:h-ansi=&quot;Cambria Math&quot;/&gt;&lt;wx:font wx:val=&quot;Cambria Math&quot;/&gt;&lt;/w:rPr&gt;&lt;m:t&gt;âˆ˜&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972FED">
        <w:rPr>
          <w:rFonts w:ascii="Cambria Math" w:hAnsi="Cambria Math"/>
        </w:rPr>
        <w:fldChar w:fldCharType="end"/>
      </w:r>
    </w:p>
    <w:p w14:paraId="6CA4D130" w14:textId="77777777" w:rsidR="00972FED" w:rsidRPr="006F0B54" w:rsidRDefault="00972FED" w:rsidP="00972FED">
      <w:r w:rsidRPr="006F0B54">
        <w:rPr>
          <w:lang w:val="en-US" w:eastAsia="zh-CN"/>
        </w:rPr>
        <w:t xml:space="preserve">The upper limit for these reference angular steps of </w:t>
      </w:r>
      <w:r w:rsidRPr="00972FED">
        <w:rPr>
          <w:lang w:val="en-US" w:eastAsia="zh-CN"/>
        </w:rPr>
        <w:fldChar w:fldCharType="begin"/>
      </w:r>
      <w:r w:rsidRPr="00972FED">
        <w:rPr>
          <w:lang w:val="en-US" w:eastAsia="zh-CN"/>
        </w:rPr>
        <w:instrText xml:space="preserve"> QUOTE </w:instrText>
      </w:r>
      <w:r w:rsidR="00350F27">
        <w:rPr>
          <w:position w:val="-5"/>
        </w:rPr>
        <w:pict w14:anchorId="31F8C9DD">
          <v:shape id="_x0000_i1175"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instrText xml:space="preserve"> </w:instrText>
      </w:r>
      <w:r w:rsidRPr="00972FED">
        <w:rPr>
          <w:lang w:val="en-US" w:eastAsia="zh-CN"/>
        </w:rPr>
        <w:fldChar w:fldCharType="separate"/>
      </w:r>
      <w:r w:rsidR="00350F27">
        <w:rPr>
          <w:position w:val="-5"/>
        </w:rPr>
        <w:pict w14:anchorId="420BBFC5">
          <v:shape id="_x0000_i1176"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DCE&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DCE&quot; wsp:rsidP=&quot;002C2DCE&quot;&gt;&lt;m:oMathPara&gt;&lt;m:oMath&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5&lt;/m:t&gt;&lt;/m:r&gt;&lt;/m:e&gt;&lt;m:sup&gt;&lt;m:r&gt;&lt;m:rPr&gt;&lt;m:sty m:val=&quot;p&quot;/&gt;&lt;/m:rPr&gt;&lt;w:rPr&gt;&lt;w:rFonts w:ascii=&quot;Cambria Math&quot; w:h-ansi=&quot;Cambria Math&quot;/&gt;&lt;wx:font wx:val=&quot;Cambria Math&quot;/&gt;&lt;w:lang w:val=&quot;EN-US&quot; w:fareast=&quot;ZH-CN&quot;/&gt;&lt;/w:rPr&gt;&lt;m:t&gt;âˆ˜&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972FED">
        <w:rPr>
          <w:lang w:val="en-US" w:eastAsia="zh-CN"/>
        </w:rPr>
        <w:fldChar w:fldCharType="end"/>
      </w:r>
      <w:r w:rsidRPr="006F0B54">
        <w:rPr>
          <w:lang w:val="en-US" w:eastAsia="zh-CN"/>
        </w:rPr>
        <w:t xml:space="preserve"> ensures a low Summation Error (SE) when </w:t>
      </w:r>
      <w:r w:rsidRPr="00972FED">
        <w:rPr>
          <w:lang w:val="en-US" w:eastAsia="zh-CN"/>
        </w:rPr>
        <w:fldChar w:fldCharType="begin"/>
      </w:r>
      <w:r w:rsidRPr="00972FED">
        <w:rPr>
          <w:lang w:val="en-US" w:eastAsia="zh-CN"/>
        </w:rPr>
        <w:instrText xml:space="preserve"> QUOTE </w:instrText>
      </w:r>
      <w:r w:rsidR="00350F27">
        <w:rPr>
          <w:position w:val="-5"/>
        </w:rPr>
        <w:pict w14:anchorId="6604375E">
          <v:shape id="_x0000_i1177" type="#_x0000_t75" style="width: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instrText xml:space="preserve"> </w:instrText>
      </w:r>
      <w:r w:rsidRPr="00972FED">
        <w:rPr>
          <w:lang w:val="en-US" w:eastAsia="zh-CN"/>
        </w:rPr>
        <w:fldChar w:fldCharType="separate"/>
      </w:r>
      <w:r w:rsidR="00350F27">
        <w:rPr>
          <w:position w:val="-5"/>
        </w:rPr>
        <w:pict w14:anchorId="32925E8D">
          <v:shape id="_x0000_i1178" type="#_x0000_t75" style="width: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75709&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75709&quot; wsp:rsidP=&quot;00275709&quot;&gt;&lt;m:oMathPara&gt;&lt;m:oMath&gt;&lt;m:r&gt;&lt;w:rPr&gt;&lt;w:rFonts w:ascii=&quot;Cambria Math&quot; w:h-ansi=&quot;Cambria Math&quot;/&gt;&lt;wx:font wx:val=&quot;Cambria Math&quot;/&gt;&lt;w:i/&gt;&lt;w:lang w:val=&quot;EN-US&quot; w:fareast=&quot;ZH-CN&quot;/&gt;&lt;/w:rPr&gt;&lt;m:t&gt;Î»&lt;/m:t&gt;&lt;/m:r&gt;&lt;m:r&gt;&lt;m:rPr&gt;&lt;m:sty m:val=&quot;p&quot;/&gt;&lt;/m:rPr&gt;&lt;w:rPr&gt;&lt;w:rFonts w:ascii=&quot;Cambria Math&quot; w:h-ansi=&quot;Cambria Math&quot;/&gt;&lt;wx:font wx:val=&quot;Cambria Math&quot;/&gt;&lt;w:lang w:val=&quot;EN-US&quot;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972FED">
        <w:rPr>
          <w:lang w:val="en-US" w:eastAsia="zh-CN"/>
        </w:rPr>
        <w:fldChar w:fldCharType="end"/>
      </w:r>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77777777"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8"/>
        </w:rPr>
        <w:pict w14:anchorId="57CF227B">
          <v:shape id="_x0000_i1179" type="#_x0000_t75" style="width:69.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8"/>
        </w:rPr>
        <w:pict w14:anchorId="75F7D25B">
          <v:shape id="_x0000_i1180" type="#_x0000_t75" style="width:69.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D78D3&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D78D3&quot; wsp:rsidP=&quot;00CD78D3&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m:rPr&gt;&lt;m:nor/&gt;&lt;/m:rPr&gt;&lt;m:t&gt;cyl&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w:rPr&gt;&lt;w:rFonts w:ascii=&quot;Cambria Math&quot; w:h-ansi=&quot;Cambria Math&quot;/&gt;&lt;wx:font wx:val=&quot;Cambria Math&quot;/&gt;&lt;w:i/&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972FED">
        <w:rPr>
          <w:rFonts w:eastAsia="MS Mincho"/>
          <w:lang w:val="en-US"/>
        </w:rPr>
        <w:fldChar w:fldCharType="end"/>
      </w:r>
    </w:p>
    <w:p w14:paraId="2C01302C" w14:textId="77777777" w:rsidR="00972FED" w:rsidRPr="006F0B54" w:rsidRDefault="00972FED" w:rsidP="00972FED">
      <w:pPr>
        <w:pStyle w:val="EQ"/>
        <w:rPr>
          <w:rFonts w:eastAsia="MS Mincho"/>
        </w:rPr>
      </w:pPr>
      <w:r w:rsidRPr="006F0B54">
        <w:rPr>
          <w:rFonts w:eastAsia="MS Mincho"/>
        </w:rPr>
        <w:tab/>
      </w:r>
      <w:r w:rsidRPr="00972FED">
        <w:rPr>
          <w:rFonts w:eastAsia="MS Mincho"/>
        </w:rPr>
        <w:fldChar w:fldCharType="begin"/>
      </w:r>
      <w:r w:rsidRPr="00972FED">
        <w:rPr>
          <w:rFonts w:eastAsia="MS Mincho"/>
        </w:rPr>
        <w:instrText xml:space="preserve"> QUOTE </w:instrText>
      </w:r>
      <w:r w:rsidR="00350F27">
        <w:rPr>
          <w:rFonts w:eastAsia="MS Mincho"/>
          <w:position w:val="-5"/>
        </w:rPr>
        <w:pict w14:anchorId="607F6C90">
          <v:shape id="_x0000_i1181" type="#_x0000_t75" style="width:102.7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972FED">
        <w:rPr>
          <w:rFonts w:eastAsia="MS Mincho"/>
        </w:rPr>
        <w:instrText xml:space="preserve"> </w:instrText>
      </w:r>
      <w:r w:rsidRPr="00972FED">
        <w:rPr>
          <w:rFonts w:eastAsia="MS Mincho"/>
        </w:rPr>
        <w:fldChar w:fldCharType="separate"/>
      </w:r>
      <w:r w:rsidR="00350F27">
        <w:rPr>
          <w:rFonts w:eastAsia="MS Mincho"/>
          <w:position w:val="-5"/>
        </w:rPr>
        <w:pict w14:anchorId="7CDABFD2">
          <v:shape id="_x0000_i1182" type="#_x0000_t75" style="width:102.7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A2B29&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A2B29&quot; wsp:rsidP=&quot;00AA2B29&quot;&gt;&lt;m:oMathPara&gt;&lt;m:oMath&gt;&lt;m:r&gt;&lt;w:rPr&gt;&lt;w:rFonts w:ascii=&quot;Cambria Math&quot; w:h-ansi=&quot;Cambria Math&quot;/&gt;&lt;wx:font wx:val=&quot;Cambria Math&quot;/&gt;&lt;w:i/&gt;&lt;/w:rPr&gt;&lt;m:t&gt;D&lt;/m:t&gt;&lt;/m:r&gt;&lt;m:r&gt;&lt;m:rPr&gt;&lt;m:sty m:val=&quot;p&quot;/&gt;&lt;/m:rPr&gt;&lt;w:rPr&gt;&lt;w:rFonts w:ascii=&quot;Cambria Math&quot; w:h-ansi=&quot;Cambria Math&quot;/&gt;&lt;wx:font wx:val=&quot;Cambria Math&quot;/&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d&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w&lt;/m:t&gt;&lt;/m:r&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h&lt;/m:t&gt;&lt;/m:r&gt;&lt;/m:e&gt;&lt;m:sup&gt;&lt;m:r&gt;&lt;m:rPr&gt;&lt;m:sty m:val=&quot;p&quot;/&gt;&lt;/m:rPr&gt;&lt;w:rPr&gt;&lt;w:rFonts w:ascii=&quot;Cambria Math&quot; w:h-ansi=&quot;Cambria Math&quot;/&gt;&lt;wx:font wx:val=&quot;Cambria Math&quot;/&gt;&lt;/w:rPr&gt;&lt;m:t&gt;2        &lt;/m:t&gt;&lt;/m:r&gt;&lt;/m:sup&gt;&lt;/m:sSup&gt;&lt;/m:e&gt;&lt;/m:rad&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972FED">
        <w:rPr>
          <w:rFonts w:eastAsia="MS Mincho"/>
        </w:rPr>
        <w:fldChar w:fldCharType="end"/>
      </w:r>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77777777" w:rsidR="00972FED" w:rsidRPr="006F0B54" w:rsidRDefault="00350F27" w:rsidP="00972FED">
      <w:pPr>
        <w:pStyle w:val="TH"/>
        <w:rPr>
          <w:lang w:val="en-US" w:eastAsia="zh-CN"/>
        </w:rPr>
      </w:pPr>
      <w:r>
        <w:rPr>
          <w:noProof/>
          <w:lang w:val="en-US" w:eastAsia="zh-CN"/>
        </w:rPr>
        <w:pict w14:anchorId="1EB1BEB4">
          <v:shape id="Picture 89" o:spid="_x0000_i1183" type="#_x0000_t75" style="width:274.25pt;height:279.25pt;visibility:visible;mso-wrap-style:square">
            <v:imagedata r:id="rId150" o:title=""/>
          </v:shape>
        </w:pict>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77777777" w:rsidR="00972FED" w:rsidRPr="006F0B54" w:rsidRDefault="00972FED" w:rsidP="00972FED">
      <w:pPr>
        <w:rPr>
          <w:lang w:val="en-US" w:eastAsia="en-GB"/>
        </w:rPr>
      </w:pPr>
      <w:r w:rsidRPr="006F0B54">
        <w:rPr>
          <w:lang w:val="en-US" w:eastAsia="zh-CN"/>
        </w:rPr>
        <w:t xml:space="preserve">Optionally, in the case of Uniform Linear Array (ULA), when d is negligible (d </w:t>
      </w:r>
      <w:r w:rsidRPr="00972FED">
        <w:rPr>
          <w:lang w:val="en-US" w:eastAsia="zh-CN"/>
        </w:rPr>
        <w:fldChar w:fldCharType="begin"/>
      </w:r>
      <w:r w:rsidRPr="00972FED">
        <w:rPr>
          <w:lang w:val="en-US" w:eastAsia="zh-CN"/>
        </w:rPr>
        <w:instrText xml:space="preserve"> QUOTE </w:instrText>
      </w:r>
      <w:r w:rsidR="00350F27">
        <w:rPr>
          <w:position w:val="-5"/>
        </w:rPr>
        <w:pict w14:anchorId="17C1CEB3">
          <v:shape id="_x0000_i1184" type="#_x0000_t75" style="width:1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eastAsia="zh-CN"/>
        </w:rPr>
        <w:instrText xml:space="preserve"> </w:instrText>
      </w:r>
      <w:r w:rsidRPr="00972FED">
        <w:rPr>
          <w:lang w:val="en-US" w:eastAsia="zh-CN"/>
        </w:rPr>
        <w:fldChar w:fldCharType="separate"/>
      </w:r>
      <w:r w:rsidR="00350F27">
        <w:rPr>
          <w:position w:val="-5"/>
        </w:rPr>
        <w:pict w14:anchorId="7502F229">
          <v:shape id="_x0000_i1185" type="#_x0000_t75" style="width:1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B75D1&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75D1&quot; wsp:rsidP=&quot;006B75D1&quot;&gt;&lt;m:oMathPara&gt;&lt;m:oMath&gt;&lt;m:r&gt;&lt;w:rPr&gt;&lt;w:rFonts w:ascii=&quot;Cambria Math&quot; w:h-ansi=&quot;Cambria Math&quot;/&gt;&lt;wx:font wx:val=&quot;Cambria Math&quot;/&gt;&lt;w:i/&gt;&lt;w:lang w:val=&quot;EN-US&quot; w:fareast=&quot;ZH-CN&quot;/&gt;&lt;/w:rPr&gt;&lt;m:t&gt;â‰ˆ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972FED">
        <w:rPr>
          <w:lang w:val="en-US" w:eastAsia="zh-CN"/>
        </w:rPr>
        <w:fldChar w:fldCharType="end"/>
      </w:r>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350F27">
        <w:rPr>
          <w:position w:val="-14"/>
        </w:rPr>
        <w:pict w14:anchorId="233E02B3">
          <v:shape id="_x0000_i1186" type="#_x0000_t75" style="width:140.2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lang w:val="en-US" w:eastAsia="zh-CN"/>
        </w:rPr>
        <w:instrText xml:space="preserve"> </w:instrText>
      </w:r>
      <w:r w:rsidRPr="00972FED">
        <w:rPr>
          <w:lang w:val="en-US" w:eastAsia="zh-CN"/>
        </w:rPr>
        <w:fldChar w:fldCharType="separate"/>
      </w:r>
      <w:r w:rsidR="00350F27">
        <w:rPr>
          <w:position w:val="-14"/>
        </w:rPr>
        <w:pict w14:anchorId="5F6CB993">
          <v:shape id="_x0000_i1187" type="#_x0000_t75" style="width:140.2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0FDE&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0FDE&quot; wsp:rsidP=&quot;00620FDE&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âˆ†&lt;/m:t&gt;&lt;/m:r&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w:rPr&gt;&lt;w:rFonts w:ascii=&quot;Cambria Math&quot; w:h-ansi=&quot;Cambria Math&quot;/&gt;&lt;wx:font wx:val=&quot;Cambria Math&quot;/&gt;&lt;w:i/&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Pr="00972FED">
        <w:rPr>
          <w:lang w:val="en-US" w:eastAsia="zh-CN"/>
        </w:rPr>
        <w:fldChar w:fldCharType="end"/>
      </w:r>
    </w:p>
    <w:p w14:paraId="60F9A211" w14:textId="77777777" w:rsidR="00972FED" w:rsidRPr="005D1F2D" w:rsidRDefault="00972FED" w:rsidP="00972FED">
      <w:pPr>
        <w:pStyle w:val="EQ"/>
        <w:rPr>
          <w:lang w:val="en-US" w:eastAsia="zh-CN"/>
        </w:rPr>
      </w:pPr>
      <w:r>
        <w:rPr>
          <w:lang w:val="en-US" w:eastAsia="zh-CN"/>
        </w:rPr>
        <w:tab/>
      </w:r>
      <w:r w:rsidRPr="00972FED">
        <w:rPr>
          <w:lang w:val="en-US" w:eastAsia="zh-CN"/>
        </w:rPr>
        <w:fldChar w:fldCharType="begin"/>
      </w:r>
      <w:r w:rsidRPr="00972FED">
        <w:rPr>
          <w:lang w:val="en-US" w:eastAsia="zh-CN"/>
        </w:rPr>
        <w:instrText xml:space="preserve"> QUOTE </w:instrText>
      </w:r>
      <w:r w:rsidR="00350F27">
        <w:rPr>
          <w:position w:val="-15"/>
        </w:rPr>
        <w:pict w14:anchorId="20A35756">
          <v:shape id="_x0000_i1188" type="#_x0000_t75" style="width:143.3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lang w:val="en-US" w:eastAsia="zh-CN"/>
        </w:rPr>
        <w:instrText xml:space="preserve"> </w:instrText>
      </w:r>
      <w:r w:rsidRPr="00972FED">
        <w:rPr>
          <w:lang w:val="en-US" w:eastAsia="zh-CN"/>
        </w:rPr>
        <w:fldChar w:fldCharType="separate"/>
      </w:r>
      <w:r w:rsidR="00350F27">
        <w:rPr>
          <w:position w:val="-15"/>
        </w:rPr>
        <w:pict w14:anchorId="293FF88A">
          <v:shape id="_x0000_i1189" type="#_x0000_t75" style="width:143.3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C358C&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C358C&quot; wsp:rsidP=&quot;005C358C&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Ï•&lt;/m:t&gt;&lt;/m:r&gt;&lt;/m:e&gt;&lt;m:sub&gt;&lt;m:r&gt;&lt;w:rPr&gt;&lt;w:rFonts w:ascii=&quot;Cambria Math&quot; w:h-ansi=&quot;Cambria Math&quot;/&gt;&lt;wx:font wx:val=&quot;Cambria Math&quot;/&gt;&lt;w:i/&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min(&lt;/m:t&gt;&lt;/m:r&gt;&lt;m:f&gt;&lt;m:fPr&gt;&lt;m:ctrlPr&gt;&lt;w:rPr&gt;&lt;w:rFonts w:ascii=&quot;Cambria Math&quot; w:h-ansi=&quot;Cambria Math&quot;/&gt;&lt;wx:font wx:val=&quot;Cambria Math&quot;/&gt;&lt;w:lang w:val=&quot;EN-US&quot; w:fareast=&quot;ZH-CN&quot;/&gt;&lt;/w:rPr&gt;&lt;/m:ctrlPr&gt;&lt;/m:fPr&gt;&lt;m:num&gt;&lt;m:sSup&gt;&lt;m:sSupPr&gt;&lt;m:ctrlPr&gt;&lt;w:rPr&gt;&lt;w:rFonts w:ascii=&quot;Cambria Math&quot; w:h-ansi=&quot;Cambria Math&quot;/&gt;&lt;wx:font wx:val=&quot;Cambria Math&quot;/&gt;&lt;w:lang w:val=&quot;EN-US&quot; w:fareast=&quot;ZH-CN&quot;/&gt;&lt;/w:rPr&gt;&lt;/m:ctrlPr&gt;&lt;/m:sSupPr&gt;&lt;m:e&gt;&lt;m:r&gt;&lt;m:rPr&gt;&lt;m:sty m:val=&quot;p&quot;/&gt;&lt;/m:rPr&gt;&lt;w:rPr&gt;&lt;w:rFonts w:ascii=&quot;Cambria Math&quot; w:h-ansi=&quot;Cambria Math&quot;/&gt;&lt;wx:font wx:val=&quot;Cambria Math&quot;/&gt;&lt;w:lang w:val=&quot;EN-US&quot; w:fareast=&quot;ZH-CN&quot;/&gt;&lt;/w:rPr&gt;&lt;m:t&gt;180&lt;/m:t&gt;&lt;/m:r&gt;&lt;/m:e&gt;&lt;m:sup&gt;&lt;m:r&gt;&lt;m:rPr&gt;&lt;m:sty m:val=&quot;p&quot;/&gt;&lt;/m:rPr&gt;&lt;w:rPr&gt;&lt;w:rFonts w:ascii=&quot;Cambria Math&quot; w:h-ansi=&quot;Cambria Math&quot;/&gt;&lt;wx:font wx:val=&quot;Cambria Math&quot;/&gt;&lt;w:lang w:val=&quot;EN-US&quot; w:fareast=&quot;ZH-CN&quot;/&gt;&lt;/w:rPr&gt;&lt;m:t&gt;Â°&lt;/m:t&gt;&lt;/m:r&gt;&lt;/m:sup&gt;&lt;/m:sSup&gt;&lt;/m:num&gt;&lt;m:den&gt;&lt;m:r&gt;&lt;w:rPr&gt;&lt;w:rFonts w:ascii=&quot;Cambria Math&quot; w:h-ansi=&quot;Cambria Math&quot;/&gt;&lt;wx:font wx:val=&quot;Cambria Math&quot;/&gt;&lt;w:i/&gt;&lt;w:lang w:val=&quot;EN-US&quot; w:fareast=&quot;ZH-CN&quot;/&gt;&lt;/w:rPr&gt;&lt;m:t&gt;Ï€&lt;/m:t&gt;&lt;/m:r&gt;&lt;/m:den&gt;&lt;/m:f&gt;&lt;m:r&gt;&lt;m:rPr&gt;&lt;m:sty m:val=&quot;p&quot;/&gt;&lt;/m:rPr&gt;&lt;w:rPr&gt;&lt;w:rFonts w:ascii=&quot;Cambria Math&quot; w:h-ansi=&quot;Cambria Math&quot;/&gt;&lt;wx:font wx:val=&quot;Cambria Math&quot;/&gt;&lt;w:lang w:val=&quot;EN-US&quot; w:fareast=&quot;ZH-CN&quot;/&gt;&lt;/w:rPr&gt;&lt;m:t&gt;arcsinâ¡(&lt;/m:t&gt;&lt;/m:r&gt;&lt;m:f&gt;&lt;m:fPr&gt;&lt;m:ctrlPr&gt;&lt;w:rPr&gt;&lt;w:rFonts w:ascii=&quot;Cambria Math&quot; w:h-ansi=&quot;Cambria Math&quot;/&gt;&lt;wx:font wx:val=&quot;Cambria Math&quot;/&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r&gt;&lt;w:rPr&gt;&lt;w:rFonts w:ascii=&quot;Cambria Math&quot; w:h-ansi=&quot;Cambria Math&quot;/&gt;&lt;wx:font wx:val=&quot;Cambria Math&quot;/&gt;&lt;w:i/&gt;&lt;w:lang w:val=&quot;EN-US&quot; w:fareast=&quot;ZH-CN&quot;/&gt;&lt;/w:rPr&gt;&lt;m:t&gt;)&lt;/m:t&gt;&lt;/m:r&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15&lt;/m:t&gt;&lt;/m:r&gt;&lt;/m:e&gt;&lt;m:sup&gt;&lt;m:r&gt;&lt;w:rPr&gt;&lt;w:rFonts w:ascii=&quot;Cambria Math&quot; w:h-ansi=&quot;Cambria Math&quot;/&gt;&lt;wx:font wx:val=&quot;Cambria Math&quot;/&gt;&lt;w:i/&gt;&lt;w:lang w:val=&quot;EN-US&quot; w:fareast=&quot;ZH-CN&quot;/&gt;&lt;/w:rPr&gt;&lt;m:t&gt;Â°&lt;/m:t&gt;&lt;/m:r&gt;&lt;/m:sup&gt;&lt;/m:sSup&gt;&lt;m:r&gt;&lt;m:rPr&gt;&lt;m:sty m:val=&quot;p&quot;/&gt;&lt;/m:rPr&gt;&lt;w:rPr&gt;&lt;w:rFonts w:ascii=&quot;Cambria Math&quot; w:h-ansi=&quot;Cambria Math&quot;/&gt;&lt;wx:font wx:val=&quot;Cambria Math&quot;/&gt;&lt;w:lang w:val=&quot;EN-US&quot; w:fareast=&quot;ZH-CN&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972FED">
        <w:rPr>
          <w:lang w:val="en-US" w:eastAsia="zh-CN"/>
        </w:rPr>
        <w:fldChar w:fldCharType="end"/>
      </w:r>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190" type="#_x0000_t75" style="width:13.75pt;height:13.75pt" o:ole="">
            <v:imagedata r:id="rId154" o:title=""/>
          </v:shape>
          <o:OLEObject Type="Embed" ProgID="Equation.3" ShapeID="_x0000_i1190" DrawAspect="Content" ObjectID="_1679392814" r:id="rId155"/>
        </w:object>
      </w:r>
      <w:r w:rsidRPr="006F0B54">
        <w:rPr>
          <w:rFonts w:hint="eastAsia"/>
          <w:lang w:val="en-US" w:eastAsia="zh-CN"/>
        </w:rPr>
        <w:t xml:space="preserve"> is wavelength for the measured frequency.</w:t>
      </w:r>
    </w:p>
    <w:p w14:paraId="67CB3245" w14:textId="77777777" w:rsidR="00972FED" w:rsidRPr="006F0B54" w:rsidRDefault="00350F27" w:rsidP="00972FED">
      <w:pPr>
        <w:pStyle w:val="TH"/>
        <w:rPr>
          <w:lang w:val="en-US" w:eastAsia="zh-CN"/>
        </w:rPr>
      </w:pPr>
      <w:r>
        <w:rPr>
          <w:noProof/>
          <w:lang w:val="en-US" w:eastAsia="zh-CN"/>
        </w:rPr>
        <w:pict w14:anchorId="0E54D2E1">
          <v:shape id="图片 19" o:spid="_x0000_i1191" type="#_x0000_t75" alt="Figure 3" style="width:226.65pt;height:226.65pt;visibility:visible;mso-wrap-style:square">
            <v:imagedata r:id="rId156" o:title="Figure 3"/>
          </v:shape>
        </w:pict>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7777777" w:rsidR="00972FED" w:rsidRPr="006F0B54" w:rsidRDefault="00972FED" w:rsidP="00972FED">
      <w:pPr>
        <w:pStyle w:val="EQ"/>
        <w:rPr>
          <w:lang w:val="en-US"/>
        </w:rPr>
      </w:pPr>
      <w:r w:rsidRPr="006F0B54">
        <w:rPr>
          <w:lang w:eastAsia="zh-CN"/>
        </w:rPr>
        <w:tab/>
      </w:r>
      <w:r w:rsidRPr="00972FED">
        <w:rPr>
          <w:lang w:val="en-US"/>
        </w:rPr>
        <w:fldChar w:fldCharType="begin"/>
      </w:r>
      <w:r w:rsidRPr="00972FED">
        <w:rPr>
          <w:lang w:val="en-US"/>
        </w:rPr>
        <w:instrText xml:space="preserve"> QUOTE </w:instrText>
      </w:r>
      <w:r w:rsidR="00350F27">
        <w:rPr>
          <w:position w:val="-17"/>
        </w:rPr>
        <w:pict w14:anchorId="696EF322">
          <v:shape id="_x0000_i1192"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972FED">
        <w:rPr>
          <w:lang w:val="en-US"/>
        </w:rPr>
        <w:instrText xml:space="preserve"> </w:instrText>
      </w:r>
      <w:r w:rsidRPr="00972FED">
        <w:rPr>
          <w:lang w:val="en-US"/>
        </w:rPr>
        <w:fldChar w:fldCharType="separate"/>
      </w:r>
      <w:r w:rsidR="00350F27">
        <w:rPr>
          <w:position w:val="-17"/>
        </w:rPr>
        <w:pict w14:anchorId="37A379E1">
          <v:shape id="_x0000_i1193"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364D&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364D&quot; wsp:rsidP=&quot;00AE364D&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m:rPr&gt;&lt;m:sty m:val=&quot;p&quot;/&gt;&lt;/m:rPr&gt;&lt;w:rPr&gt;&lt;w:rFonts w:ascii=&quot;Cambria Math&quot; w:h-ansi=&quot;Cambria Math&quot;/&gt;&lt;wx:font wx:val=&quot;Cambria Math&quot;/&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Î¸&lt;/m:t&gt;&lt;/m:r&gt;&lt;/m:e&gt;&lt;m:sub&gt;&lt;m:r&gt;&lt;w:rPr&gt;&lt;w:rFonts w:ascii=&quot;Cambria Math&quot; w:h-ansi=&quot;Cambria Math&quot;/&gt;&lt;wx:font wx:val=&quot;Cambria Math&quot;/&gt;&lt;w:i/&gt;&lt;w:lang w:fareast=&quot;ZH-CN&quot;/&gt;&lt;/w:rPr&gt;&lt;m:t&gt;grid&lt;/m:t&gt;&lt;/m:r&gt;&lt;/m:sub&gt;&lt;/m:sSub&gt;&lt;/m:num&gt;&lt;m:den&gt;&lt;m:r&gt;&lt;w:rPr&gt;&lt;w:rFonts w:ascii=&quot;Cambria Math&quot; w:h-ansi=&quot;Cambria Math&quot;/&gt;&lt;wx:font wx:val=&quot;Cambria Math&quot;/&gt;&lt;w:i/&gt;&lt;w:lang w:fareast=&quot;ZH-CN&quot;/&gt;&lt;/w:rPr&gt;&lt;m:t&gt;Î”&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grid&lt;/m:t&gt;&lt;/m:r&gt;&lt;/m:sub&gt;&lt;/m:sSub&gt;&lt;/m:num&gt;&lt;m:den&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Î”Ï•&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972FED">
        <w:rPr>
          <w:lang w:val="en-US"/>
        </w:rPr>
        <w:fldChar w:fldCharType="end"/>
      </w:r>
    </w:p>
    <w:p w14:paraId="0A14DB05" w14:textId="77777777" w:rsidR="00972FED" w:rsidRPr="006F0B54" w:rsidRDefault="00972FED" w:rsidP="00972FED">
      <w:pPr>
        <w:rPr>
          <w:rFonts w:eastAsia="MS Mincho"/>
          <w:lang w:val="en-US"/>
        </w:rPr>
      </w:pPr>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8"/>
        </w:rPr>
        <w:pict w14:anchorId="42C89C8E">
          <v:shape id="_x0000_i1194" type="#_x0000_t75" style="width:25.0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8"/>
        </w:rPr>
        <w:pict w14:anchorId="16D0A287">
          <v:shape id="_x0000_i1195" type="#_x0000_t75" style="width:25.0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5FBA&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5FBA&quot; wsp:rsidP=&quot;00B35FBA&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Î¸&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r&gt;&lt;w:rPr&gt;&lt;w:rFonts w:ascii=&quot;Cambria Math&quot; w:h-ansi=&quot;Cambria Math&quot;/&gt;&lt;wx:font wx:val=&quot;Cambria Math&quot;/&gt;&lt;w:i/&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8"/>
        </w:rPr>
        <w:pict w14:anchorId="76E0094D">
          <v:shape id="_x0000_i1196"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8"/>
        </w:rPr>
        <w:pict w14:anchorId="4AEDC1E5">
          <v:shape id="_x0000_i119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4C8F&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04C8F&quot; wsp:rsidP=&quot;00004C8F&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Î”Ï•&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972FED">
        <w:rPr>
          <w:rFonts w:eastAsia="MS Mincho"/>
          <w:lang w:val="en-US"/>
        </w:rPr>
        <w:fldChar w:fldCharType="end"/>
      </w:r>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77777777" w:rsidR="00972FED" w:rsidRPr="006F0B54" w:rsidRDefault="00972FED" w:rsidP="00972FED">
      <w:pPr>
        <w:pStyle w:val="EQ"/>
      </w:pPr>
      <w:r w:rsidRPr="006F0B54">
        <w:rPr>
          <w:rFonts w:eastAsia="MS Mincho"/>
          <w:noProof w:val="0"/>
        </w:rPr>
        <w:tab/>
      </w:r>
      <w:r w:rsidRPr="00972FED">
        <w:fldChar w:fldCharType="begin"/>
      </w:r>
      <w:r w:rsidRPr="00972FED">
        <w:instrText xml:space="preserve"> QUOTE </w:instrText>
      </w:r>
      <w:r w:rsidR="00350F27">
        <w:rPr>
          <w:rFonts w:eastAsia="MS Mincho"/>
          <w:position w:val="-14"/>
        </w:rPr>
        <w:pict w14:anchorId="595A7EAD">
          <v:shape id="_x0000_i1198" type="#_x0000_t75" style="width:75.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instrText xml:space="preserve"> </w:instrText>
      </w:r>
      <w:r w:rsidRPr="00972FED">
        <w:fldChar w:fldCharType="separate"/>
      </w:r>
      <w:r w:rsidR="00350F27">
        <w:rPr>
          <w:rFonts w:eastAsia="MS Mincho"/>
          <w:position w:val="-14"/>
        </w:rPr>
        <w:pict w14:anchorId="69ED3AA0">
          <v:shape id="_x0000_i1199" type="#_x0000_t75" style="width:75.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2EF2&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2EF2&quot; wsp:rsidP=&quot;006E2EF2&quot;&gt;&lt;m:oMathPara&gt;&lt;m:oMath&gt;&lt;m:r&gt;&lt;m:rPr&gt;&lt;m:sty m:val=&quot;p&quot;/&gt;&lt;/m:rPr&gt;&lt;w:rPr&gt;&lt;w:rFonts w:ascii=&quot;Cambria Math&quot; w:h-ansi=&quot;Cambria Math&quot;/&gt;&lt;wx:font wx:val=&quot;Cambria Math&quot;/&gt;&lt;/w:rPr&gt;&lt;m:t&gt;âˆ†&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Ï•&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Pr="00972FED">
        <w:fldChar w:fldCharType="end"/>
      </w:r>
    </w:p>
    <w:p w14:paraId="055A9680" w14:textId="77777777" w:rsidR="00972FED" w:rsidRPr="006F0B54" w:rsidRDefault="00972FED" w:rsidP="00972FED">
      <w:pPr>
        <w:pStyle w:val="EQ"/>
      </w:pPr>
      <w:r w:rsidRPr="006F0B54">
        <w:tab/>
      </w:r>
      <w:r w:rsidRPr="00972FED">
        <w:fldChar w:fldCharType="begin"/>
      </w:r>
      <w:r w:rsidRPr="00972FED">
        <w:instrText xml:space="preserve"> QUOTE </w:instrText>
      </w:r>
      <w:r w:rsidR="00350F27">
        <w:rPr>
          <w:position w:val="-14"/>
        </w:rPr>
        <w:pict w14:anchorId="2891EA42">
          <v:shape id="_x0000_i1200" type="#_x0000_t75" style="width:73.2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972FED">
        <w:instrText xml:space="preserve"> </w:instrText>
      </w:r>
      <w:r w:rsidRPr="00972FED">
        <w:fldChar w:fldCharType="separate"/>
      </w:r>
      <w:r w:rsidR="00350F27">
        <w:rPr>
          <w:position w:val="-14"/>
        </w:rPr>
        <w:pict w14:anchorId="172B7381">
          <v:shape id="_x0000_i1201" type="#_x0000_t75" style="width:73.2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23DF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23DF7&quot; wsp:rsidP=&quot;00123DF7&quot;&gt;&lt;m:oMathPara&gt;&lt;m:oMath&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Î»&lt;/m:t&gt;&lt;/m:r&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o&lt;/m:t&gt;&lt;/m:r&gt;&lt;/m:sub&gt;&lt;/m:sSub&gt;&lt;/m:den&gt;&lt;/m:f&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BeW&lt;/m:t&gt;&lt;/m:r&gt;&lt;/m:e&gt;&lt;m:sub&gt;&lt;m:r&gt;&lt;w:rPr&gt;&lt;w:rFonts w:ascii=&quot;Cambria Math&quot; w:h-ansi=&quot;Cambria Math&quot;/&gt;&lt;wx:font wx:val=&quot;Cambria Math&quot;/&gt;&lt;w:i/&gt;&lt;/w:rPr&gt;&lt;m:t&gt;Î¸&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1" o:title="" chromakey="white"/>
          </v:shape>
        </w:pict>
      </w:r>
      <w:r w:rsidRPr="00972FED">
        <w:fldChar w:fldCharType="end"/>
      </w:r>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4289" w:name="_Toc21101568"/>
      <w:bookmarkStart w:id="4290" w:name="_Toc29810605"/>
      <w:bookmarkStart w:id="4291" w:name="_Toc37273882"/>
      <w:bookmarkStart w:id="4292" w:name="_Toc45885200"/>
      <w:bookmarkStart w:id="4293" w:name="_Toc53183101"/>
      <w:bookmarkStart w:id="4294" w:name="_Toc58865495"/>
      <w:bookmarkStart w:id="4295" w:name="_Toc58867077"/>
      <w:bookmarkStart w:id="4296" w:name="_Toc66718110"/>
      <w:r w:rsidRPr="006F0B54">
        <w:t>I.3</w:t>
      </w:r>
      <w:r w:rsidRPr="006F0B54">
        <w:tab/>
        <w:t>Spherical equal area grid</w:t>
      </w:r>
      <w:bookmarkEnd w:id="4289"/>
      <w:bookmarkEnd w:id="4290"/>
      <w:bookmarkEnd w:id="4291"/>
      <w:bookmarkEnd w:id="4292"/>
      <w:bookmarkEnd w:id="4293"/>
      <w:bookmarkEnd w:id="4294"/>
      <w:bookmarkEnd w:id="4295"/>
      <w:bookmarkEnd w:id="4296"/>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77777777" w:rsidR="00972FED" w:rsidRPr="006F0B54" w:rsidRDefault="00972FED" w:rsidP="00972FED">
      <w:pPr>
        <w:pStyle w:val="EQ"/>
      </w:pPr>
      <w:r w:rsidRPr="006F0B54">
        <w:tab/>
      </w:r>
      <w:r w:rsidRPr="00972FED">
        <w:fldChar w:fldCharType="begin"/>
      </w:r>
      <w:r w:rsidRPr="00972FED">
        <w:instrText xml:space="preserve"> QUOTE </w:instrText>
      </w:r>
      <w:r w:rsidR="00350F27">
        <w:rPr>
          <w:position w:val="-11"/>
        </w:rPr>
        <w:pict w14:anchorId="5984DF57">
          <v:shape id="_x0000_i1202" type="#_x0000_t75" style="width:148.4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instrText xml:space="preserve"> </w:instrText>
      </w:r>
      <w:r w:rsidRPr="00972FED">
        <w:fldChar w:fldCharType="separate"/>
      </w:r>
      <w:r w:rsidR="00350F27">
        <w:rPr>
          <w:position w:val="-11"/>
        </w:rPr>
        <w:pict w14:anchorId="5493217E">
          <v:shape id="_x0000_i1203" type="#_x0000_t75" style="width:148.4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16CE&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16CE&quot; wsp:rsidP=&quot;003D16CE&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Pr="00972FED">
        <w:fldChar w:fldCharType="end"/>
      </w:r>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204" type="#_x0000_t75" style="width:78.25pt;height:35.7pt" o:ole="">
            <v:imagedata r:id="rId163" o:title=""/>
          </v:shape>
          <o:OLEObject Type="Embed" ProgID="Equation.3" ShapeID="_x0000_i1204" DrawAspect="Content" ObjectID="_1679392815" r:id="rId164"/>
        </w:object>
      </w:r>
    </w:p>
    <w:p w14:paraId="0C2F359A"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350F27">
        <w:rPr>
          <w:position w:val="-6"/>
        </w:rPr>
        <w:pict w14:anchorId="39E186B3">
          <v:shape id="_x0000_i1205"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instrText xml:space="preserve"> </w:instrText>
      </w:r>
      <w:r w:rsidRPr="00972FED">
        <w:fldChar w:fldCharType="separate"/>
      </w:r>
      <w:r w:rsidR="00350F27">
        <w:rPr>
          <w:position w:val="-6"/>
        </w:rPr>
        <w:pict w14:anchorId="7337998F">
          <v:shape id="_x0000_i1206"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10E8&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310E8&quot; wsp:rsidP=&quot;004310E8&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6"/>
        </w:rPr>
        <w:pict w14:anchorId="06259561">
          <v:shape id="_x0000_i120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instrText xml:space="preserve"> </w:instrText>
      </w:r>
      <w:r w:rsidRPr="00972FED">
        <w:fldChar w:fldCharType="separate"/>
      </w:r>
      <w:r w:rsidR="00350F27">
        <w:rPr>
          <w:position w:val="-6"/>
        </w:rPr>
        <w:pict w14:anchorId="73E54791">
          <v:shape id="_x0000_i1208"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663D&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663D&quot; wsp:rsidP=&quot;003B663D&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350F27">
        <w:rPr>
          <w:position w:val="-5"/>
        </w:rPr>
        <w:pict w14:anchorId="71F93F6D">
          <v:shape id="_x0000_i1209"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00350F27">
        <w:rPr>
          <w:position w:val="-5"/>
        </w:rPr>
        <w:pict w14:anchorId="3EF073BD">
          <v:shape id="_x0000_i1210"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21CF&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A21CF&quot; wsp:rsidP=&quot;00DA21C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r w:rsidRPr="006F0B54">
        <w:t>) is a sampling point.</w:t>
      </w:r>
    </w:p>
    <w:p w14:paraId="50DB77DB" w14:textId="77777777" w:rsidR="00972FED" w:rsidRPr="006F0B54" w:rsidRDefault="00972FED" w:rsidP="00972FED">
      <w:pPr>
        <w:pStyle w:val="Heading1"/>
      </w:pPr>
      <w:bookmarkStart w:id="4297" w:name="_Toc21101569"/>
      <w:bookmarkStart w:id="4298" w:name="_Toc29810606"/>
      <w:bookmarkStart w:id="4299" w:name="_Toc37273883"/>
      <w:bookmarkStart w:id="4300" w:name="_Toc45885201"/>
      <w:bookmarkStart w:id="4301" w:name="_Toc53183102"/>
      <w:bookmarkStart w:id="4302" w:name="_Toc58865496"/>
      <w:bookmarkStart w:id="4303" w:name="_Toc58867078"/>
      <w:bookmarkStart w:id="4304" w:name="_Toc66718111"/>
      <w:r w:rsidRPr="006F0B54">
        <w:t>I.4</w:t>
      </w:r>
      <w:r w:rsidRPr="006F0B54">
        <w:tab/>
        <w:t>Spherical Fibonacci grid</w:t>
      </w:r>
      <w:bookmarkEnd w:id="4297"/>
      <w:bookmarkEnd w:id="4298"/>
      <w:bookmarkEnd w:id="4299"/>
      <w:bookmarkEnd w:id="4300"/>
      <w:bookmarkEnd w:id="4301"/>
      <w:bookmarkEnd w:id="4302"/>
      <w:bookmarkEnd w:id="4303"/>
      <w:bookmarkEnd w:id="4304"/>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350F27">
        <w:rPr>
          <w:position w:val="-11"/>
        </w:rPr>
        <w:pict w14:anchorId="22DC1C02">
          <v:shape id="_x0000_i1211" type="#_x0000_t75" style="width:149.6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instrText xml:space="preserve"> </w:instrText>
      </w:r>
      <w:r w:rsidRPr="00972FED">
        <w:fldChar w:fldCharType="separate"/>
      </w:r>
      <w:r w:rsidR="00350F27">
        <w:rPr>
          <w:position w:val="-11"/>
        </w:rPr>
        <w:pict w14:anchorId="1EE6456C">
          <v:shape id="_x0000_i1212" type="#_x0000_t75" style="width:149.6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050D&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3050D&quot; wsp:rsidP=&quot;0063050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N&lt;/m:t&gt;&lt;/m:r&gt;&lt;/m:den&gt;&lt;/m:f&gt;&lt;m:nary&gt;&lt;m:naryPr&gt;&lt;m:chr m:val=&quot;âˆ‘&quot;/&gt;&lt;m:limLoc m:val=&quot;undOvr&quot;/&gt;&lt;m:ctrlPr&gt;&lt;w:rPr&gt;&lt;w:rFonts w:ascii=&quot;Cambria Math&quot; w:h-ansi=&quot;Cambria Math&quot;/&gt;&lt;wx:font wx:val=&quot;Cambria Math&quot;/&gt;&lt;w:i/&gt;&lt;/w:rPr&gt;&lt;/m:ctrlPr&gt;&lt;/m:naryPr&gt;&lt;m:sub&gt;&lt;m:r&gt;&lt;w:rPr&gt;&lt;w:rFonts w:ascii=&quot;Cambria Math&quot; w:h-ansi=&quot;Cambria Math&quot;/&gt;&lt;wx:font wx:val=&quot;Cambria Math&quot;/&gt;&lt;w:i/&gt;&lt;/w:rPr&gt;&lt;m:t&gt;n=0&lt;/m:t&gt;&lt;/m:r&gt;&lt;/m:sub&gt;&lt;m:sup&gt;&lt;m:r&gt;&lt;w:rPr&gt;&lt;w:rFonts w:ascii=&quot;Cambria Math&quot; w:h-ansi=&quot;Cambria Math&quot;/&gt;&lt;wx:font wx:val=&quot;Cambria Math&quot;/&gt;&lt;w:i/&gt;&lt;/w:rPr&gt;&lt;m:t&gt;N-1&lt;/m:t&gt;&lt;/m:r&gt;&lt;/m:sup&gt;&lt;m:e&gt;&lt;m:r&gt;&lt;w:rPr&gt;&lt;w:rFonts w:ascii=&quot;Cambria Math&quot; w:h-ansi=&quot;Cambria Math&quot;/&gt;&lt;wx:font wx:val=&quot;Cambria Math&quot;/&gt;&lt;w:i/&gt;&lt;/w:rPr&gt;&lt;m:t&gt;EIRP(&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6" o:title="" chromakey="white"/>
          </v:shape>
        </w:pict>
      </w:r>
      <w:r w:rsidRPr="00972FED">
        <w:fldChar w:fldCharType="end"/>
      </w:r>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213" type="#_x0000_t75" style="width:78.25pt;height:35.7pt" o:ole="">
            <v:imagedata r:id="rId163" o:title=""/>
          </v:shape>
          <o:OLEObject Type="Embed" ProgID="Equation.3" ShapeID="_x0000_i1213" DrawAspect="Content" ObjectID="_1679392816" r:id="rId167"/>
        </w:object>
      </w:r>
    </w:p>
    <w:p w14:paraId="7EB67C32" w14:textId="77777777" w:rsidR="00972FED" w:rsidRPr="006F0B54" w:rsidRDefault="00972FED" w:rsidP="00972FED">
      <w:r w:rsidRPr="006F0B54">
        <w:t xml:space="preserve">The sampling intervals </w:t>
      </w:r>
      <w:r w:rsidRPr="00972FED">
        <w:fldChar w:fldCharType="begin"/>
      </w:r>
      <w:r w:rsidRPr="00972FED">
        <w:instrText xml:space="preserve"> QUOTE </w:instrText>
      </w:r>
      <w:r w:rsidR="00350F27">
        <w:rPr>
          <w:position w:val="-6"/>
        </w:rPr>
        <w:pict w14:anchorId="537EBFE5">
          <v:shape id="_x0000_i1214"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instrText xml:space="preserve"> </w:instrText>
      </w:r>
      <w:r w:rsidRPr="00972FED">
        <w:fldChar w:fldCharType="separate"/>
      </w:r>
      <w:r w:rsidR="00350F27">
        <w:rPr>
          <w:position w:val="-6"/>
        </w:rPr>
        <w:pict w14:anchorId="3EEC8C13">
          <v:shape id="_x0000_i1215"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A780E&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A780E&quot; wsp:rsidP=&quot;006A780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6"/>
        </w:rPr>
        <w:pict w14:anchorId="1DD0B4B2">
          <v:shape id="_x0000_i1216"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instrText xml:space="preserve"> </w:instrText>
      </w:r>
      <w:r w:rsidRPr="00972FED">
        <w:fldChar w:fldCharType="separate"/>
      </w:r>
      <w:r w:rsidR="00350F27">
        <w:rPr>
          <w:position w:val="-6"/>
        </w:rPr>
        <w:pict w14:anchorId="6DE828D5">
          <v:shape id="_x0000_i1217" type="#_x0000_t75" style="width:24.4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2901&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32901&quot; wsp:rsidP=&quot;00132901&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Î”&lt;/m:t&gt;&lt;/m:r&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972FED">
        <w:fldChar w:fldCharType="end"/>
      </w:r>
      <w:r w:rsidRPr="006F0B54">
        <w:t xml:space="preserve"> are described in annex I.2.2. Each (</w:t>
      </w:r>
      <w:r w:rsidRPr="00972FED">
        <w:fldChar w:fldCharType="begin"/>
      </w:r>
      <w:r w:rsidRPr="00972FED">
        <w:instrText xml:space="preserve"> QUOTE </w:instrText>
      </w:r>
      <w:r w:rsidR="00350F27">
        <w:rPr>
          <w:position w:val="-5"/>
        </w:rPr>
        <w:pict w14:anchorId="0E21D548">
          <v:shape id="_x0000_i1218"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instrText xml:space="preserve"> </w:instrText>
      </w:r>
      <w:r w:rsidRPr="00972FED">
        <w:fldChar w:fldCharType="separate"/>
      </w:r>
      <w:r w:rsidR="00350F27">
        <w:rPr>
          <w:position w:val="-5"/>
        </w:rPr>
        <w:pict w14:anchorId="515BA19B">
          <v:shape id="_x0000_i1219"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40F&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40F&quot; wsp:rsidP=&quot;0084440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5" o:title="" chromakey="white"/>
          </v:shape>
        </w:pict>
      </w:r>
      <w:r w:rsidRPr="00972FED">
        <w:fldChar w:fldCharType="end"/>
      </w:r>
      <w:r w:rsidRPr="006F0B54">
        <w:t xml:space="preserve">) is a sampling point, where </w:t>
      </w:r>
      <w:r w:rsidRPr="00972FED">
        <w:fldChar w:fldCharType="begin"/>
      </w:r>
      <w:r w:rsidRPr="00972FED">
        <w:instrText xml:space="preserve"> QUOTE </w:instrText>
      </w:r>
      <w:r w:rsidR="00350F27">
        <w:rPr>
          <w:position w:val="-5"/>
        </w:rPr>
        <w:pict w14:anchorId="00C1EDB9">
          <v:shape id="_x0000_i1220"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instrText xml:space="preserve"> </w:instrText>
      </w:r>
      <w:r w:rsidRPr="00972FED">
        <w:fldChar w:fldCharType="separate"/>
      </w:r>
      <w:r w:rsidR="00350F27">
        <w:rPr>
          <w:position w:val="-5"/>
        </w:rPr>
        <w:pict w14:anchorId="28A92308">
          <v:shape id="_x0000_i1221"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12&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12&quot; wsp:rsidP=&quot;00397C1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8"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5"/>
        </w:rPr>
        <w:pict w14:anchorId="3B699AE5">
          <v:shape id="_x0000_i1222" type="#_x0000_t75" style="width:1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instrText xml:space="preserve"> </w:instrText>
      </w:r>
      <w:r w:rsidRPr="00972FED">
        <w:fldChar w:fldCharType="separate"/>
      </w:r>
      <w:r w:rsidR="00350F27">
        <w:rPr>
          <w:position w:val="-5"/>
        </w:rPr>
        <w:pict w14:anchorId="2E0F9D99">
          <v:shape id="_x0000_i1223" type="#_x0000_t75" style="width:1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6DF6&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6DF6&quot; wsp:rsidP=&quot;00E96DF6&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9" o:title="" chromakey="white"/>
          </v:shape>
        </w:pict>
      </w:r>
      <w:r w:rsidRPr="00972FED">
        <w:fldChar w:fldCharType="end"/>
      </w:r>
      <w:r w:rsidRPr="006F0B54">
        <w:t>, in degrees, are defined as:</w:t>
      </w:r>
    </w:p>
    <w:p w14:paraId="17C693F5" w14:textId="77777777" w:rsidR="00972FED" w:rsidRPr="006F0B54" w:rsidRDefault="00972FED" w:rsidP="00972FED">
      <w:pPr>
        <w:pStyle w:val="EQ"/>
      </w:pPr>
      <w:r>
        <w:tab/>
      </w:r>
      <w:r w:rsidRPr="00972FED">
        <w:fldChar w:fldCharType="begin"/>
      </w:r>
      <w:r w:rsidRPr="00972FED">
        <w:instrText xml:space="preserve"> QUOTE </w:instrText>
      </w:r>
      <w:r w:rsidR="00350F27">
        <w:rPr>
          <w:position w:val="-11"/>
        </w:rPr>
        <w:pict w14:anchorId="5D38B8EF">
          <v:shape id="_x0000_i1224" type="#_x0000_t75" style="width:93.3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instrText xml:space="preserve"> </w:instrText>
      </w:r>
      <w:r w:rsidRPr="00972FED">
        <w:fldChar w:fldCharType="separate"/>
      </w:r>
      <w:r w:rsidR="00350F27">
        <w:rPr>
          <w:position w:val="-11"/>
        </w:rPr>
        <w:pict w14:anchorId="5AA9B299">
          <v:shape id="_x0000_i1225" type="#_x0000_t75" style="width:93.3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347AD&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347AD&quot; wsp:rsidP=&quot;00D347A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cos&lt;/m:t&gt;&lt;/m:r&gt;&lt;/m:e&gt;&lt;m:sup&gt;&lt;m:r&gt;&lt;m:rPr&gt;&lt;m:sty m:val=&quot;p&quot;/&gt;&lt;/m:rPr&gt;&lt;w:rPr&gt;&lt;w:rFonts w:ascii=&quot;Cambria Math&quot; w:h-ansi=&quot;Cambria Math&quot;/&gt;&lt;wx:font wx:val=&quot;Cambria Math&quot;/&gt;&lt;/w:rPr&gt;&lt;m:t&gt;-1&lt;/m:t&gt;&lt;/m:r&gt;&lt;/m:sup&gt;&lt;/m:sSup&gt;&lt;/m:fName&gt;&lt;m:e&gt;&lt;m:d&gt;&lt;m:dPr&gt;&lt;m:ctrlPr&gt;&lt;w:rPr&gt;&lt;w:rFonts w:ascii=&quot;Cambria Math&quot; w:h-ansi=&quot;Cambria Math&quot;/&gt;&lt;wx:font wx:val=&quot;Cambria Math&quot;/&gt;&lt;/w:rPr&gt;&lt;/m:ctrlPr&gt;&lt;/m:dPr&gt;&lt;m:e&gt;&lt;m:r&gt;&lt;m:rPr&gt;&lt;m:sty m:val=&quot;p&quot;/&gt;&lt;/m:rPr&gt;&lt;w:rPr&gt;&lt;w:rFonts w:ascii=&quot;Cambria Math&quot; w:h-ansi=&quot;Cambria Math&quot;/&gt;&lt;wx:font wx:val=&quot;Cambria Math&quot;/&gt;&lt;/w:rPr&gt;&lt;m:t&gt;1-&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2&lt;/m:t&gt;&lt;/m:r&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0" o:title="" chromakey="white"/>
          </v:shape>
        </w:pict>
      </w:r>
      <w:r w:rsidRPr="00972FED">
        <w:fldChar w:fldCharType="end"/>
      </w:r>
    </w:p>
    <w:p w14:paraId="0E3B77AA" w14:textId="77777777" w:rsidR="00972FED" w:rsidRPr="006F0B54" w:rsidRDefault="00972FED" w:rsidP="00972FED">
      <w:pPr>
        <w:pStyle w:val="EQ"/>
      </w:pPr>
      <w:r>
        <w:tab/>
      </w:r>
      <w:r w:rsidRPr="00972FED">
        <w:fldChar w:fldCharType="begin"/>
      </w:r>
      <w:r w:rsidRPr="00972FED">
        <w:instrText xml:space="preserve"> QUOTE </w:instrText>
      </w:r>
      <w:r w:rsidR="00350F27">
        <w:rPr>
          <w:position w:val="-11"/>
        </w:rPr>
        <w:pict w14:anchorId="0F400D71">
          <v:shape id="_x0000_i1226" type="#_x0000_t75" style="width:91.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instrText xml:space="preserve"> </w:instrText>
      </w:r>
      <w:r w:rsidRPr="00972FED">
        <w:fldChar w:fldCharType="separate"/>
      </w:r>
      <w:r w:rsidR="00350F27">
        <w:rPr>
          <w:position w:val="-11"/>
        </w:rPr>
        <w:pict w14:anchorId="2E5D46A1">
          <v:shape id="_x0000_i1227" type="#_x0000_t75" style="width:91.4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351B1&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351B1&quot; wsp:rsidP=&quot;003351B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360&lt;/m:t&gt;&lt;/m:r&gt;&lt;/m:e&gt;&lt;m:sup&gt;&lt;m:r&gt;&lt;m:rPr&gt;&lt;m:sty m:val=&quot;p&quot;/&gt;&lt;/m:rPr&gt;&lt;w:rPr&gt;&lt;w:rFonts w:ascii=&quot;Cambria Math&quot; w:h-ansi=&quot;Cambria Math&quot;/&gt;&lt;wx:font wx:val=&quot;Cambria Math&quot;/&gt;&lt;/w:rPr&gt;&lt;m:t&gt;Â°&lt;/m:t&gt;&lt;/m:r&gt;&lt;/m:sup&gt;&lt;/m:sSup&gt;&lt;m:r&gt;&lt;w:rPr&gt;&lt;w:rFonts w:ascii=&quot;Cambria Math&quot; w:h-ansi=&quot;Cambria Math&quot;/&gt;&lt;wx:font wx:val=&quot;Cambria Math&quot;/&gt;&lt;w:i/&gt;&lt;/w:rPr&gt;&lt;m:t&gt;n&lt;/m:t&gt;&lt;/m:r&gt;&lt;/m:num&gt;&lt;m:den&gt;&lt;m:r&gt;&lt;m:rPr&gt;&lt;m:sty m:val=&quot;p&quot;/&gt;&lt;/m:rPr&gt;&lt;w:rPr&gt;&lt;w:rFonts w:ascii=&quot;Cambria Math&quot; w:h-ansi=&quot;Cambria Math&quot;/&gt;&lt;wx:font wx:val=&quot;Cambria Math&quot;/&gt;&lt;/w:rPr&gt;&lt;m:t&gt;Î¨&lt;/m:t&gt;&lt;/m:r&gt;&lt;/m:den&gt;&lt;/m:f&gt;&lt;m:r&gt;&lt;m:rPr&gt;&lt;m:sty m:val=&quot;p&quot;/&gt;&lt;/m:rPr&gt;&lt;w:rPr&gt;&lt;w:rFonts w:ascii=&quot;Cambria Math&quot; w:h-ansi=&quot;Cambria Math&quot;/&gt;&lt;wx:font wx:val=&quot;Cambria Math&quot;/&gt;&lt;/w:rPr&gt;&lt;m:t&gt;,  Î¨=&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rad&gt;&lt;m:radPr&gt;&lt;m:degHide m:val=&quot;1&quot;/&gt;&lt;m:ctrlPr&gt;&lt;w:rPr&gt;&lt;w:rFonts w:ascii=&quot;Cambria Math&quot; w:h-ansi=&quot;Cambria Math&quot;/&gt;&lt;wx:font wx:val=&quot;Cambria Math&quot;/&gt;&lt;/w:rPr&gt;&lt;/m:ctrlPr&gt;&lt;/m:radPr&gt;&lt;m:deg/&gt;&lt;m:e&gt;&lt;m:r&gt;&lt;m:rPr&gt;&lt;m:sty m:val=&quot;p&quot;/&gt;&lt;/m:rPr&gt;&lt;w:rPr&gt;&lt;w:rFonts w:ascii=&quot;Cambria Math&quot; w:h-ansi=&quot;Cambria Math&quot;/&gt;&lt;wx:font wx:val=&quot;Cambria Math&quot;/&gt;&lt;/w:rPr&gt;&lt;m:t&gt;5&lt;/m:t&gt;&lt;/m:r&gt;&lt;/m:e&gt;&lt;/m:rad&gt;&lt;/m:num&gt;&lt;m:den&gt;&lt;m:r&gt;&lt;m:rPr&gt;&lt;m:sty m:val=&quot;p&quot;/&gt;&lt;/m:rPr&gt;&lt;w:rPr&gt;&lt;w:rFonts w:ascii=&quot;Cambria Math&quot; w:h-ansi=&quot;Cambria Math&quot;/&gt;&lt;wx:font wx:val=&quot;Cambria Math&quot;/&gt;&lt;/w:rPr&gt;&lt;m:t&gt;2&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1" o:title="" chromakey="white"/>
          </v:shape>
        </w:pict>
      </w:r>
      <w:r w:rsidRPr="00972FED">
        <w:fldChar w:fldCharType="end"/>
      </w:r>
    </w:p>
    <w:p w14:paraId="70ED62F0" w14:textId="77777777" w:rsidR="00972FED" w:rsidRPr="006F0B54" w:rsidRDefault="00972FED" w:rsidP="00972FED">
      <w:pPr>
        <w:pStyle w:val="Heading1"/>
      </w:pPr>
      <w:bookmarkStart w:id="4305" w:name="_Toc21101570"/>
      <w:bookmarkStart w:id="4306" w:name="_Toc29810607"/>
      <w:bookmarkStart w:id="4307" w:name="_Toc37273884"/>
      <w:bookmarkStart w:id="4308" w:name="_Toc45885202"/>
      <w:bookmarkStart w:id="4309" w:name="_Toc53183103"/>
      <w:bookmarkStart w:id="4310" w:name="_Toc58865497"/>
      <w:bookmarkStart w:id="4311" w:name="_Toc58867079"/>
      <w:bookmarkStart w:id="4312" w:name="_Toc66718112"/>
      <w:r w:rsidRPr="006F0B54">
        <w:t>I.5</w:t>
      </w:r>
      <w:r w:rsidRPr="006F0B54">
        <w:tab/>
        <w:t>Orthogonal cut grid</w:t>
      </w:r>
      <w:bookmarkEnd w:id="4305"/>
      <w:bookmarkEnd w:id="4306"/>
      <w:bookmarkEnd w:id="4307"/>
      <w:bookmarkEnd w:id="4308"/>
      <w:bookmarkEnd w:id="4309"/>
      <w:bookmarkEnd w:id="4310"/>
      <w:bookmarkEnd w:id="4311"/>
      <w:bookmarkEnd w:id="4312"/>
    </w:p>
    <w:p w14:paraId="5DF980AE" w14:textId="77777777" w:rsidR="00972FED" w:rsidRPr="006F0B54" w:rsidRDefault="00972FED" w:rsidP="00972FED">
      <w:pPr>
        <w:pStyle w:val="Heading2"/>
      </w:pPr>
      <w:bookmarkStart w:id="4313" w:name="_Toc21101571"/>
      <w:bookmarkStart w:id="4314" w:name="_Toc29810608"/>
      <w:bookmarkStart w:id="4315" w:name="_Toc37273885"/>
      <w:bookmarkStart w:id="4316" w:name="_Toc45885203"/>
      <w:bookmarkStart w:id="4317" w:name="_Toc53183104"/>
      <w:bookmarkStart w:id="4318" w:name="_Toc58865498"/>
      <w:bookmarkStart w:id="4319" w:name="_Toc58867080"/>
      <w:bookmarkStart w:id="4320" w:name="_Toc66718113"/>
      <w:r w:rsidRPr="006F0B54">
        <w:t>I.5.1</w:t>
      </w:r>
      <w:r w:rsidRPr="006F0B54">
        <w:tab/>
        <w:t>General</w:t>
      </w:r>
      <w:bookmarkEnd w:id="4313"/>
      <w:bookmarkEnd w:id="4314"/>
      <w:bookmarkEnd w:id="4315"/>
      <w:bookmarkEnd w:id="4316"/>
      <w:bookmarkEnd w:id="4317"/>
      <w:bookmarkEnd w:id="4318"/>
      <w:bookmarkEnd w:id="4319"/>
      <w:bookmarkEnd w:id="4320"/>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350F27">
        <w:rPr>
          <w:position w:val="-11"/>
        </w:rPr>
        <w:pict w14:anchorId="730E31FF">
          <v:shape id="_x0000_i1228" type="#_x0000_t75" style="width:129.6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instrText xml:space="preserve"> </w:instrText>
      </w:r>
      <w:r w:rsidRPr="00972FED">
        <w:fldChar w:fldCharType="separate"/>
      </w:r>
      <w:r w:rsidR="00350F27">
        <w:rPr>
          <w:position w:val="-11"/>
        </w:rPr>
        <w:pict w14:anchorId="1B865FED">
          <v:shape id="_x0000_i1229" type="#_x0000_t75" style="width:129.6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5C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5C1&quot; wsp:rsidP=&quot;007F25C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P&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P&lt;/m:t&gt;&lt;/m:r&gt;&lt;/m:sup&gt;&lt;m:e&gt;&lt;m:r&gt;&lt;w:rPr&gt;&lt;w:rFonts w:ascii=&quot;Cambria Math&quot; w:h-ansi=&quot;Cambria Math&quot;/&gt;&lt;wx:font wx:val=&quot;Cambria Math&quot;/&gt;&lt;w:i/&gt;&lt;/w:rPr&gt;&lt;m:t&gt;EIRP&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j&lt;/m:t&gt;&lt;/m:r&gt;&lt;m:r&gt;&lt;m:rPr&gt;&lt;m:sty m:val=&quot;p&quot;/&gt;&lt;/m:rPr&gt;&lt;w:rPr&gt;&lt;w:rFonts w:ascii=&quot;Cambria Math&quot; w:h-ansi=&quot;Cambria Math&quot;/&gt;&lt;wx:font wx:val=&quot;Cambria Math&quot;/&gt;&lt;/w:rPr&gt;&lt;m:t&gt;)&lt;/m:t&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2" o:title="" chromakey="white"/>
          </v:shape>
        </w:pict>
      </w:r>
      <w:r w:rsidRPr="00972FED">
        <w:fldChar w:fldCharType="end"/>
      </w:r>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7777777" w:rsidR="00972FED" w:rsidRPr="006F0B54" w:rsidRDefault="00972FED" w:rsidP="00972FED">
      <w:pPr>
        <w:pStyle w:val="EQ"/>
      </w:pPr>
      <w:r w:rsidRPr="006F0B54">
        <w:rPr>
          <w:noProof w:val="0"/>
        </w:rPr>
        <w:tab/>
      </w:r>
      <w:r w:rsidRPr="00972FED">
        <w:fldChar w:fldCharType="begin"/>
      </w:r>
      <w:r w:rsidRPr="00972FED">
        <w:instrText xml:space="preserve"> QUOTE </w:instrText>
      </w:r>
      <w:r w:rsidR="00350F27">
        <w:rPr>
          <w:position w:val="-11"/>
        </w:rPr>
        <w:pict w14:anchorId="1A2CC883">
          <v:shape id="_x0000_i1230" type="#_x0000_t75" style="width:144.6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instrText xml:space="preserve"> </w:instrText>
      </w:r>
      <w:r w:rsidRPr="00972FED">
        <w:fldChar w:fldCharType="separate"/>
      </w:r>
      <w:r w:rsidR="00350F27">
        <w:rPr>
          <w:position w:val="-11"/>
        </w:rPr>
        <w:pict w14:anchorId="1BD2E274">
          <v:shape id="_x0000_i1231" type="#_x0000_t75" style="width:144.65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E4A9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E4A9C&quot; wsp:rsidP=&quot;008E4A9C&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TRP&lt;/m:t&gt;&lt;/m:r&gt;&lt;/m:e&gt;&lt;m:sub&gt;&lt;m:r&gt;&lt;w:rPr&gt;&lt;w:rFonts w:ascii=&quot;Cambria Math&quot; w:h-ansi=&quot;Cambria Math&quot;/&gt;&lt;wx:font wx:val=&quot;Cambria Math&quot;/&gt;&lt;w:i/&gt;&lt;/w:rPr&gt;&lt;m:t&gt;Estimate&lt;/m:t&gt;&lt;/m:r&gt;&lt;/m:sub&gt;&lt;/m:sSub&gt;&lt;m:r&gt;&lt;m:rPr&gt;&lt;m:sty m:val=&quot;p&quot;/&gt;&lt;/m:rPr&gt;&lt;w:rPr&gt;&lt;w:rFonts w:ascii=&quot;Cambria Math&quot; w:h-ansi=&quot;Cambria Math&quot;/&gt;&lt;wx:font wx:val=&quot;Cambria Math&quot;/&gt;&lt;/w:rPr&gt;&lt;m:t&gt;=&lt;/m:t&gt;&lt;/m:r&gt;&lt;m:f&gt;&lt;m:fPr&gt;&lt;m:ctrlPr&gt;&lt;w:rPr&gt;&lt;w:rFonts w:ascii=&quot;Cambria Math&quot; w:h-ansi=&quot;Cambria Math&quot;/&gt;&lt;wx:font wx:val=&quot;Cambria Math&quot;/&gt;&lt;/w:rPr&gt;&lt;/m:ctrlPr&gt;&lt;/m:fPr&gt;&lt;m:num&gt;&lt;m:r&gt;&lt;m:rPr&gt;&lt;m:sty m:val=&quot;p&quot;/&gt;&lt;/m:rPr&gt;&lt;w:rPr&gt;&lt;w:rFonts w:ascii=&quot;Cambria Math&quot; w:h-ansi=&quot;Cambria Math&quot;/&gt;&lt;wx:font wx:val=&quot;Cambria Math&quot;/&gt;&lt;/w:rPr&gt;&lt;m:t&gt;1&lt;/m:t&gt;&lt;/m:r&gt;&lt;/m:num&gt;&lt;m:den&gt;&lt;m:r&gt;&lt;w:rPr&gt;&lt;w:rFonts w:ascii=&quot;Cambria Math&quot; w:h-ansi=&quot;Cambria Math&quot;/&gt;&lt;wx:font wx:val=&quot;Cambria Math&quot;/&gt;&lt;w:i/&gt;&lt;/w:rPr&gt;&lt;m:t&gt;N&lt;/m:t&gt;&lt;/m:r&gt;&lt;/m:den&gt;&lt;/m:f&gt;&lt;m:nary&gt;&lt;m:naryPr&gt;&lt;m:chr m:val=&quot;âˆ‘&quot;/&gt;&lt;m:limLoc m:val=&quot;subSup&quot;/&gt;&lt;m:ctrlPr&gt;&lt;w:rPr&gt;&lt;w:rFonts w:ascii=&quot;Cambria Math&quot; w:h-ansi=&quot;Cambria Math&quot;/&gt;&lt;wx:font wx:val=&quot;Cambria Math&quot;/&gt;&lt;/w:rPr&gt;&lt;/m:ctrlPr&gt;&lt;/m:naryPr&gt;&lt;m:sub&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1&lt;/m:t&gt;&lt;/m:r&gt;&lt;/m:sub&gt;&lt;m:sup&gt;&lt;m:r&gt;&lt;w:rPr&gt;&lt;w:rFonts w:ascii=&quot;Cambria Math&quot; w:h-ansi=&quot;Cambria Math&quot;/&gt;&lt;wx:font wx:val=&quot;Cambria Math&quot;/&gt;&lt;w:i/&gt;&lt;/w:rPr&gt;&lt;m:t&gt;N&lt;/m:t&gt;&lt;/m:r&gt;&lt;/m:sup&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EIRP&lt;/m:t&gt;&lt;/m:r&gt;&lt;/m:e&gt;&lt;m:sub&gt;&lt;m:r&gt;&lt;w:rPr&gt;&lt;w:rFonts w:ascii=&quot;Cambria Math&quot; w:h-ansi=&quot;Cambria Math&quot;/&gt;&lt;wx:font wx:val=&quot;Cambria Math&quot;/&gt;&lt;w:i/&gt;&lt;/w:rPr&gt;&lt;m:t&gt;av&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cut&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n&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3" o:title="" chromakey="white"/>
          </v:shape>
        </w:pict>
      </w:r>
      <w:r w:rsidRPr="00972FED">
        <w:fldChar w:fldCharType="end"/>
      </w:r>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77777777" w:rsidR="00972FED" w:rsidRPr="006F0B54" w:rsidRDefault="00972FED" w:rsidP="00972FED">
      <w:pPr>
        <w:pStyle w:val="B1"/>
      </w:pPr>
      <w:r w:rsidRPr="006F0B54">
        <w:t>i.</w:t>
      </w:r>
      <w:r w:rsidRPr="006F0B54">
        <w:tab/>
        <w:t xml:space="preserve">The vertical cut (and the main beam) is in the </w:t>
      </w:r>
      <w:r w:rsidRPr="00972FED">
        <w:fldChar w:fldCharType="begin"/>
      </w:r>
      <w:r w:rsidRPr="00972FED">
        <w:instrText xml:space="preserve"> QUOTE </w:instrText>
      </w:r>
      <w:r w:rsidR="00350F27">
        <w:rPr>
          <w:position w:val="-5"/>
        </w:rPr>
        <w:pict w14:anchorId="3155D1D9">
          <v:shape id="_x0000_i1232"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instrText xml:space="preserve"> </w:instrText>
      </w:r>
      <w:r w:rsidRPr="00972FED">
        <w:fldChar w:fldCharType="separate"/>
      </w:r>
      <w:r w:rsidR="00350F27">
        <w:rPr>
          <w:position w:val="-5"/>
        </w:rPr>
        <w:pict w14:anchorId="2FD604F1">
          <v:shape id="_x0000_i1233"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0ABD&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0ABD&quot; wsp:rsidP=&quot;00A60ABD&quot;&gt;&lt;m:oMathPara&gt;&lt;m:oMath&gt;&lt;m:r&gt;&lt;w:rPr&gt;&lt;w:rFonts w:ascii=&quot;Cambria Math&quot; w:h-ansi=&quot;Cambria Math&quot;/&gt;&lt;wx:font wx:val=&quot;Cambria Math&quot;/&gt;&lt;w:i/&gt;&lt;/w:rPr&gt;&lt;m:t&gt;x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4" o:title="" chromakey="white"/>
          </v:shape>
        </w:pict>
      </w:r>
      <w:r w:rsidRPr="00972FED">
        <w:fldChar w:fldCharType="end"/>
      </w:r>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77777777"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w:r w:rsidRPr="00972FED">
        <w:fldChar w:fldCharType="begin"/>
      </w:r>
      <w:r w:rsidRPr="00972FED">
        <w:instrText xml:space="preserve"> QUOTE </w:instrText>
      </w:r>
      <w:r w:rsidR="00350F27">
        <w:rPr>
          <w:position w:val="-5"/>
        </w:rPr>
        <w:pict w14:anchorId="747B881B">
          <v:shape id="_x0000_i1234" type="#_x0000_t75" style="width:55.1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instrText xml:space="preserve"> </w:instrText>
      </w:r>
      <w:r w:rsidRPr="00972FED">
        <w:fldChar w:fldCharType="separate"/>
      </w:r>
      <w:r w:rsidR="00350F27">
        <w:rPr>
          <w:position w:val="-5"/>
        </w:rPr>
        <w:pict w14:anchorId="3B585266">
          <v:shape id="_x0000_i1235" type="#_x0000_t75" style="width:55.1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512&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4512&quot; wsp:rsidP=&quot;00514512&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1&lt;/m:t&gt;&lt;/m:r&gt;&lt;/m:sub&gt;&lt;m:sup&gt;&lt;m:ctrlPr&gt;&lt;w:rPr&gt;&lt;w:rFonts w:ascii=&quot;Cambria Math&quot; w:h-ansi=&quot;Cambria Math&quot;/&gt;&lt;wx:font wx:val=&quot;Cambria Math&quot;/&gt;&lt;w:i/&gt;&lt;w:sz w:val=&quot;22&quot;/&gt;&lt;w:sz-cs w:val=&quot;22&quot;/&gt;&lt;w:lang w:val=&quot;EN-CA&quot;/&gt;&lt;/w:rPr&gt;&lt;/m:ctrlPr&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972FED">
        <w:fldChar w:fldCharType="end"/>
      </w:r>
      <w:r w:rsidRPr="006F0B54">
        <w:t xml:space="preserve"> at </w:t>
      </w:r>
      <w:r w:rsidRPr="00972FED">
        <w:fldChar w:fldCharType="begin"/>
      </w:r>
      <w:r w:rsidRPr="00972FED">
        <w:instrText xml:space="preserve"> QUOTE </w:instrText>
      </w:r>
      <w:r w:rsidR="00350F27">
        <w:rPr>
          <w:position w:val="-5"/>
        </w:rPr>
        <w:pict w14:anchorId="4FC2B0F7">
          <v:shape id="_x0000_i1236"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instrText xml:space="preserve"> </w:instrText>
      </w:r>
      <w:r w:rsidRPr="00972FED">
        <w:fldChar w:fldCharType="separate"/>
      </w:r>
      <w:r w:rsidR="00350F27">
        <w:rPr>
          <w:position w:val="-5"/>
        </w:rPr>
        <w:pict w14:anchorId="0C8EB0E8">
          <v:shape id="_x0000_i1237"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5C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5C4&quot; wsp:rsidP=&quot;002B75C4&quot;&gt;&lt;m:oMathPara&gt;&lt;m:oMath&gt;&lt;m:r&gt;&lt;w:rPr&gt;&lt;w:rFonts w:ascii=&quot;Cambria Math&quot; w:h-ansi=&quot;Cambria Math&quot;/&gt;&lt;wx:font wx:val=&quot;Cambria Math&quot;/&gt;&lt;w:i/&gt;&lt;/w:rPr&gt;&lt;m:t&gt;Î¸=&lt;/m:t&gt;&lt;/m:r&gt;&lt;m:sSub&gt;&lt;m:sSubPr&gt;&lt;m:ctrlPr&gt;&lt;w:rPr&gt;&lt;w:rFonts w:ascii=&quot;Cambria Math&quot; w:h-ansi=&quot;Cambria Math&quot;/&gt;&lt;wx:font wx:val=&quot;Cambria Math&quot;/&gt;&lt;w:sz w:val=&quot;22&quot;/&gt;&lt;w:sz-cs w:val=&quot;22&quot;/&gt;&lt;w:lang w:val=&quot;EN-CA&quot;/&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H&lt;/m:t&gt;&lt;/m:r&gt;&lt;/m:sub&gt;&lt;/m:sSub&gt;&lt;m:r&gt;&lt;m:rPr&gt;&lt;m:sty m:val=&quot;p&quot;/&gt;&lt;/m:rPr&gt;&lt;w:rPr&gt;&lt;w:rFonts w:ascii=&quot;Cambria Math&quot; w:h-ansi=&quot;Cambria Math&quot;/&gt;&lt;wx:font wx:val=&quot;Cambria Math&quot;/&gt;&lt;w:lang w:val=&quot;EN-CA&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972FED">
        <w:fldChar w:fldCharType="end"/>
      </w:r>
      <w:r w:rsidRPr="006F0B54">
        <w:t xml:space="preserve">and a vertical cut with data </w:t>
      </w:r>
      <w:r w:rsidRPr="00972FED">
        <w:fldChar w:fldCharType="begin"/>
      </w:r>
      <w:r w:rsidRPr="00972FED">
        <w:instrText xml:space="preserve"> QUOTE </w:instrText>
      </w:r>
      <w:r w:rsidR="00350F27">
        <w:rPr>
          <w:position w:val="-5"/>
        </w:rPr>
        <w:pict w14:anchorId="5D1958F6">
          <v:shape id="_x0000_i1238" type="#_x0000_t75" style="width:53.2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instrText xml:space="preserve"> </w:instrText>
      </w:r>
      <w:r w:rsidRPr="00972FED">
        <w:fldChar w:fldCharType="separate"/>
      </w:r>
      <w:r w:rsidR="00350F27">
        <w:rPr>
          <w:position w:val="-5"/>
        </w:rPr>
        <w:pict w14:anchorId="7C7154A9">
          <v:shape id="_x0000_i1239" type="#_x0000_t75" style="width:53.2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E260F&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E260F&quot; wsp:rsidP=&quot;009E260F&quot;&gt;&lt;m:oMathPara&gt;&lt;m:oMath&gt;&lt;m:sSubSup&gt;&lt;m:sSubSupPr&gt;&lt;m:ctrlPr&gt;&lt;w:rPr&gt;&lt;w:rFonts w:ascii=&quot;Cambria Math&quot; w:h-ansi=&quot;Cambria Math&quot;/&gt;&lt;wx:font wx:val=&quot;Cambria Math&quot;/&gt;&lt;w:sz w:val=&quot;22&quot;/&gt;&lt;w:sz-cs w:val=&quot;22&quot;/&gt;&lt;w:lang w:val=&quot;EN-CA&quot;/&gt;&lt;/w:rPr&gt;&lt;/m:ctrlPr&gt;&lt;/m:sSubSupPr&gt;&lt;m:e&gt;&lt;m:r&gt;&lt;m:rPr&gt;&lt;m:sty m:val=&quot;p&quot;/&gt;&lt;/m:rPr&gt;&lt;w:rPr&gt;&lt;w:rFonts w:ascii=&quot;Cambria Math&quot; w:h-ansi=&quot;Cambria Math&quot;/&gt;&lt;wx:font wx:val=&quot;Cambria Math&quot;/&gt;&lt;w:sz w:val=&quot;22&quot;/&gt;&lt;w:sz-cs w:val=&quot;22&quot;/&gt;&lt;w:lang w:val=&quot;EN-CA&quot;/&gt;&lt;/w:rPr&gt;&lt;m:t&gt;EIRP&lt;/m:t&gt;&lt;/m:r&gt;&lt;/m:e&gt;&lt;m:sub&gt;&lt;m:r&gt;&lt;m:rPr&gt;&lt;m:sty m:val=&quot;p&quot;/&gt;&lt;/m:rPr&gt;&lt;w:rPr&gt;&lt;w:rFonts w:ascii=&quot;Cambria Math&quot; w:h-ansi=&quot;Cambria Math&quot;/&gt;&lt;wx:font wx:val=&quot;Cambria Math&quot;/&gt;&lt;w:sz w:val=&quot;22&quot;/&gt;&lt;w:sz-cs w:val=&quot;22&quot;/&gt;&lt;w:lang w:val=&quot;EN-CA&quot;/&gt;&lt;/w:rPr&gt;&lt;m:t&gt;cut2&lt;/m:t&gt;&lt;/m:r&gt;&lt;/m:sub&gt;&lt;m:sup/&gt;&lt;/m:sSubSup&gt;&lt;m:d&gt;&lt;m:dPr&gt;&lt;m:ctrlPr&gt;&lt;w:rPr&gt;&lt;w:rFonts w:ascii=&quot;Cambria Math&quot; w:h-ansi=&quot;Cambria Math&quot;/&gt;&lt;wx:font wx:val=&quot;Cambria Math&quot;/&gt;&lt;w:sz w:val=&quot;22&quot;/&gt;&lt;w:sz-cs w:val=&quot;22&quot;/&gt;&lt;w:lang w:val=&quot;EN-CA&quot;/&gt;&lt;/w:rPr&gt;&lt;/m:ctrlPr&gt;&lt;/m:dPr&gt;&lt;m:e&gt;&lt;m:r&gt;&lt;w:rPr&gt;&lt;w:rFonts w:ascii=&quot;Cambria Math&quot; w:h-ansi=&quot;Cambria Math&quot;/&gt;&lt;wx:font wx:val=&quot;Cambria Math&quot;/&gt;&lt;w:i/&gt;&lt;/w:rPr&gt;&lt;m:t&gt;Î¸&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972FED">
        <w:fldChar w:fldCharType="end"/>
      </w:r>
      <w:r w:rsidRPr="006F0B54">
        <w:t xml:space="preserve"> at </w:t>
      </w:r>
      <w:r w:rsidRPr="00972FED">
        <w:fldChar w:fldCharType="begin"/>
      </w:r>
      <w:r w:rsidRPr="00972FED">
        <w:instrText xml:space="preserve"> QUOTE </w:instrText>
      </w:r>
      <w:r w:rsidR="00350F27">
        <w:rPr>
          <w:position w:val="-5"/>
        </w:rPr>
        <w:pict w14:anchorId="3974073D">
          <v:shape id="_x0000_i1240"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instrText xml:space="preserve"> </w:instrText>
      </w:r>
      <w:r w:rsidRPr="00972FED">
        <w:fldChar w:fldCharType="separate"/>
      </w:r>
      <w:r w:rsidR="00350F27">
        <w:rPr>
          <w:position w:val="-5"/>
        </w:rPr>
        <w:pict w14:anchorId="4637B81E">
          <v:shape id="_x0000_i1241"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59F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059FF&quot; wsp:rsidP=&quot;00E059FF&quot;&gt;&lt;m:oMathPara&gt;&lt;m:oMath&gt;&lt;m:r&gt;&lt;w:rPr&gt;&lt;w:rFonts w:ascii=&quot;Cambria Math&quot; w:h-ansi=&quot;Cambria Math&quot;/&gt;&lt;wx:font wx:val=&quot;Cambria Math&quot;/&gt;&lt;w:i/&gt;&lt;/w:rPr&gt;&lt;m:t&gt;Ï•=&lt;/m:t&gt;&lt;/m:r&gt;&lt;m:r&gt;&lt;m:rPr&gt;&lt;m:sty m:val=&quot;p&quot;/&gt;&lt;/m:rPr&gt;&lt;w:rPr&gt;&lt;w:rFonts w:ascii=&quot;Cambria Math&quot; w:h-ansi=&quot;Cambria Math&quot;/&gt;&lt;wx:font wx:val=&quot;Cambria Math&quot;/&gt;&lt;w:sz w:val=&quot;22&quot;/&gt;&lt;w:sz-cs w:val=&quot;22&quot;/&gt;&lt;w:lang w:val=&quot;EN-CA&quot;/&gt;&lt;/w:rPr&gt;&lt;m:t&gt;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r w:rsidRPr="00972FED">
        <w:fldChar w:fldCharType="end"/>
      </w:r>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77777777" w:rsidR="00972FED" w:rsidRPr="006F0B54" w:rsidRDefault="00972FED" w:rsidP="00972FED">
      <w:pPr>
        <w:pStyle w:val="EQ"/>
      </w:pPr>
      <w:r w:rsidRPr="006F0B54">
        <w:tab/>
      </w:r>
      <w:r w:rsidRPr="00972FED">
        <w:fldChar w:fldCharType="begin"/>
      </w:r>
      <w:r w:rsidRPr="00972FED">
        <w:instrText xml:space="preserve"> QUOTE </w:instrText>
      </w:r>
      <w:r w:rsidR="00350F27">
        <w:rPr>
          <w:position w:val="-14"/>
        </w:rPr>
        <w:pict w14:anchorId="1284429C">
          <v:shape id="_x0000_i1242" type="#_x0000_t75" style="width:66.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972FED">
        <w:instrText xml:space="preserve"> </w:instrText>
      </w:r>
      <w:r w:rsidRPr="00972FED">
        <w:fldChar w:fldCharType="separate"/>
      </w:r>
      <w:r w:rsidR="00350F27">
        <w:rPr>
          <w:position w:val="-14"/>
        </w:rPr>
        <w:pict w14:anchorId="6CE53736">
          <v:shape id="_x0000_i1243" type="#_x0000_t75" style="width:66.35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242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242B&quot; wsp:rsidP=&quot;009F242B&quot;&gt;&lt;m:oMathPara&gt;&lt;m:oMath&gt;&lt;m:d&gt;&lt;m:dPr&gt;&lt;m:begChr m:val=&quot;{&quot;/&gt;&lt;m:endChr m:val=&quot;&quot;/&gt;&lt;m:ctrlPr&gt;&lt;w:rPr&gt;&lt;w:rFonts w:ascii=&quot;Cambria Math&quot; w:h-ansi=&quot;Cambria Math&quot;/&gt;&lt;wx:font wx:val=&quot;Cambria Math&quot;/&gt;&lt;/w:rPr&gt;&lt;/m:ctrlPr&gt;&lt;/m:dPr&gt;&lt;m:e&gt;&lt;m:m&gt;&lt;m:mPr&gt;&lt;m:mcs&gt;&lt;m:mc&gt;&lt;m:mcPr&gt;&lt;m:count m:val=&quot;1&quot;/&gt;&lt;m:mcJc m:val=&quot;center&quot;/&gt;&lt;/m:mcPr&gt;&lt;/m:mc&gt;&lt;/m:mcs&gt;&lt;m:ctrlPr&gt;&lt;w:rPr&gt;&lt;w:rFonts w:ascii=&quot;Cambria Math&quot; w:h-ansi=&quot;Cambria Math&quot;/&gt;&lt;wx:font wx:val=&quot;Cambria Math&quot;/&gt;&lt;/w:rPr&gt;&lt;/m:ctrlPr&gt;&lt;/m:mPr&gt;&lt;m:mr&gt;&lt;m:e&gt;&lt;m:r&gt;&lt;w:rPr&gt;&lt;w:rFonts w:ascii=&quot;Cambria Math&quot; w:h-ansi=&quot;Cambria Math&quot;/&gt;&lt;wx:font wx:val=&quot;Cambria Math&quot;/&gt;&lt;w:i/&gt;&lt;/w:rPr&gt;&lt;m:t&gt;u&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Î¸&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Ï•&lt;/m:t&gt;&lt;/m:r&gt;&lt;/m:e&gt;&lt;/m:func&gt;&lt;/m:e&gt;&lt;/m:func&gt;&lt;/m:e&gt;&lt;/m:mr&gt;&lt;m:mr&gt;&lt;m:e&gt;&lt;m:r&gt;&lt;w:rPr&gt;&lt;w:rFonts w:ascii=&quot;Cambria Math&quot; w:h-ansi=&quot;Cambria Math&quot;/&gt;&lt;wx:font wx:val=&quot;Cambria Math&quot;/&gt;&lt;w:i/&gt;&lt;/w:rPr&gt;&lt;m:t&gt;v&lt;/m:t&gt;&lt;/m:r&gt;&lt;m:r&gt;&lt;m:rPr&gt;&lt;m:sty m:val=&quot;p&quot;/&gt;&lt;/m:rPr&gt;&lt;w:rPr&gt;&lt;w:rFonts w:ascii=&quot;Cambria Math&quot; w:h-ansi=&quot;Cambria Math&quot;/&gt;&lt;wx:font wx:val=&quot;Cambria Math&quot;/&gt;&lt;/w:rPr&gt;&lt;m:t&gt;=&lt;/m:t&gt;&lt;/m:r&gt;&lt;m:func&gt;&lt;m:funcPr&gt;&lt;m:ctrlPr&gt;&lt;w:rPr&gt;&lt;w:rFonts w:ascii=&quot;Cambria Math&quot; w:h-ansi=&quot;Cambria Math&quot;/&gt;&lt;wx:font wx:val=&quot;Cambria Math&quot;/&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Î¸&lt;/m:t&gt;&lt;/m:r&gt;&lt;/m:e&gt;&lt;/m:func&gt;&lt;/m:e&gt;&lt;/m:mr&gt;&lt;/m:m&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9" o:title="" chromakey="white"/>
          </v:shape>
        </w:pict>
      </w:r>
      <w:r w:rsidRPr="00972FED">
        <w:fldChar w:fldCharType="end"/>
      </w:r>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77777777" w:rsidR="00972FED" w:rsidRPr="006F0B54" w:rsidRDefault="00972FED" w:rsidP="00972FED">
      <w:pPr>
        <w:pStyle w:val="EQ"/>
        <w:rPr>
          <w:rFonts w:ascii="Calibri" w:eastAsia="MS Mincho" w:hAnsi="Calibri"/>
          <w:lang w:val="en-US"/>
        </w:rPr>
      </w:pPr>
      <w:r w:rsidRPr="006F0B54">
        <w:rPr>
          <w:lang w:val="en-US"/>
        </w:rPr>
        <w:tab/>
      </w:r>
      <w:r w:rsidRPr="00972FED">
        <w:rPr>
          <w:rFonts w:ascii="Calibri" w:eastAsia="MS Mincho" w:hAnsi="Calibri"/>
          <w:lang w:val="en-US"/>
        </w:rPr>
        <w:fldChar w:fldCharType="begin"/>
      </w:r>
      <w:r w:rsidRPr="00972FED">
        <w:rPr>
          <w:rFonts w:ascii="Calibri" w:eastAsia="MS Mincho" w:hAnsi="Calibri"/>
          <w:lang w:val="en-US"/>
        </w:rPr>
        <w:instrText xml:space="preserve"> QUOTE </w:instrText>
      </w:r>
      <w:r w:rsidR="00350F27">
        <w:rPr>
          <w:position w:val="-14"/>
        </w:rPr>
        <w:pict w14:anchorId="4D43E98F">
          <v:shape id="_x0000_i1244" type="#_x0000_t75" style="width:137.7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972FED">
        <w:rPr>
          <w:rFonts w:ascii="Calibri" w:eastAsia="MS Mincho" w:hAnsi="Calibri"/>
          <w:lang w:val="en-US"/>
        </w:rPr>
        <w:instrText xml:space="preserve"> </w:instrText>
      </w:r>
      <w:r w:rsidRPr="00972FED">
        <w:rPr>
          <w:rFonts w:ascii="Calibri" w:eastAsia="MS Mincho" w:hAnsi="Calibri"/>
          <w:lang w:val="en-US"/>
        </w:rPr>
        <w:fldChar w:fldCharType="separate"/>
      </w:r>
      <w:r w:rsidR="00350F27">
        <w:rPr>
          <w:position w:val="-14"/>
        </w:rPr>
        <w:pict w14:anchorId="7DF217D4">
          <v:shape id="_x0000_i1245" type="#_x0000_t75" style="width:137.7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B455E&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B455E&quot; wsp:rsidP=&quot;000B455E&quot;&gt;&lt;m:oMathPara&gt;&lt;m:oMath&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v&lt;/m:t&gt;&lt;/m:r&gt;&lt;/m:e&gt;&lt;/m:d&gt;&lt;m:r&gt;&lt;w:rPr&gt;&lt;w:rFonts w:ascii=&quot;Cambria Math&quot; w:h-ansi=&quot;Cambria Math&quot;/&gt;&lt;wx:font wx:val=&quot;Cambria Math&quot;/&gt;&lt;w:i/&gt;&lt;w:lang w:val=&quot;EN-US&quot;/&gt;&lt;/w:rPr&gt;&lt;m:t&gt;=&lt;/m:t&gt;&lt;/m:r&gt;&lt;m:f&gt;&lt;m:fPr&gt;&lt;m:ctrlPr&gt;&lt;w:rPr&gt;&lt;w:rFonts w:ascii=&quot;Cambria Math&quot; w:fareast=&quot;Calibri&quot; w:h-ansi=&quot;Cambria Math&quot; w:cs=&quot;Arial&quot;/&gt;&lt;wx:font wx:val=&quot;Cambria Math&quot;/&gt;&lt;w:i/&gt;&lt;w:lang w:val=&quot;EN-US&quot;/&gt;&lt;/w:rPr&gt;&lt;/m:ctrlPr&gt;&lt;/m:fPr&gt;&lt;m:num&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1&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u&lt;/m:t&gt;&lt;/m:r&gt;&lt;/m:e&gt;&lt;/m:d&gt;&lt;m:r&gt;&lt;m:rPr&gt;&lt;m:sty m:val=&quot;p&quot;/&gt;&lt;/m:rPr&gt;&lt;w:rPr&gt;&lt;w:rFonts w:ascii=&quot;Cambria Math&quot; w:h-ansi=&quot;Cambria Math&quot;/&gt;&lt;wx:font wx:val=&quot;Cambria Math&quot;/&gt;&lt;w:lang w:val=&quot;EN-US&quot;/&gt;&lt;/w:rPr&gt;&lt;m:t&gt;EIR&lt;/m:t&gt;&lt;/m:r&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P&lt;/m:t&gt;&lt;/m:r&gt;&lt;/m:e&gt;&lt;m:sub&gt;&lt;m:r&gt;&lt;m:rPr&gt;&lt;m:sty m:val=&quot;p&quot;/&gt;&lt;/m:rPr&gt;&lt;w:rPr&gt;&lt;w:rFonts w:ascii=&quot;Cambria Math&quot; w:h-ansi=&quot;Cambria Math&quot;/&gt;&lt;wx:font wx:val=&quot;Cambria Math&quot;/&gt;&lt;w:lang w:val=&quot;EN-US&quot;/&gt;&lt;/w:rPr&gt;&lt;m:t&gt;cut2&lt;/m:t&gt;&lt;/m:r&gt;&lt;/m:sub&gt;&lt;m:sup/&gt;&lt;/m:sSubSup&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v&lt;/m:t&gt;&lt;/m:r&gt;&lt;/m:e&gt;&lt;/m:d&gt;&lt;/m:num&gt;&lt;m:den&gt;&lt;m:r&gt;&lt;m:rPr&gt;&lt;m:sty m:val=&quot;p&quot;/&gt;&lt;/m:rPr&gt;&lt;w:rPr&gt;&lt;w:rFonts w:ascii=&quot;Cambria Math&quot; w:h-ansi=&quot;Cambria Math&quot;/&gt;&lt;wx:font wx:val=&quot;Cambria Math&quot;/&gt;&lt;w:lang w:val=&quot;EN-US&quot;/&gt;&lt;/w:rPr&gt;&lt;m:t&gt;EIRP&lt;/m:t&gt;&lt;/m:r&gt;&lt;m:d&gt;&lt;m:dPr&gt;&lt;m:ctrlPr&gt;&lt;w:rPr&gt;&lt;w:rFonts w:ascii=&quot;Cambria Math&quot; w:h-ansi=&quot;Cambria Math&quot;/&gt;&lt;wx:font wx:val=&quot;Cambria Math&quot;/&gt;&lt;w:i/&gt;&lt;w:lang w:val=&quot;EN-US&quot;/&gt;&lt;/w:rPr&gt;&lt;/m:ctrlPr&gt;&lt;/m:dPr&gt;&lt;m:e&gt;&lt;m:r&gt;&lt;w:rPr&gt;&lt;w:rFonts w:ascii=&quot;Cambria Math&quot; w:h-ansi=&quot;Cambria Math&quot;/&gt;&lt;wx:font wx:val=&quot;Cambria Math&quot;/&gt;&lt;w:i/&gt;&lt;w:lang w:val=&quot;EN-US&quot;/&gt;&lt;/w:rPr&gt;&lt;m:t&gt;0,&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v&lt;/m:t&gt;&lt;/m:r&gt;&lt;/m:e&gt;&lt;m:sub&gt;&lt;m:r&gt;&lt;w:rPr&gt;&lt;w:rFonts w:ascii=&quot;Cambria Math&quot; w:h-ansi=&quot;Cambria Math&quot;/&gt;&lt;wx:font wx:val=&quot;Cambria Math&quot;/&gt;&lt;w:i/&gt;&lt;w:lang w:val=&quot;EN-US&quot;/&gt;&lt;/w:rPr&gt;&lt;m:t&gt;H&lt;/m:t&gt;&lt;/m:r&gt;&lt;/m:sub&gt;&lt;/m:sSub&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0" o:title="" chromakey="white"/>
          </v:shape>
        </w:pict>
      </w:r>
      <w:r w:rsidRPr="00972FED">
        <w:rPr>
          <w:rFonts w:ascii="Calibri" w:eastAsia="MS Mincho" w:hAnsi="Calibri"/>
          <w:lang w:val="en-US"/>
        </w:rPr>
        <w:fldChar w:fldCharType="end"/>
      </w:r>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7777777" w:rsidR="00972FED" w:rsidRPr="006F0B54" w:rsidRDefault="00972FED" w:rsidP="00972FED">
      <w:pPr>
        <w:pStyle w:val="EQ"/>
        <w:rPr>
          <w:lang w:val="en-US"/>
        </w:rPr>
      </w:pPr>
      <w:r w:rsidRPr="006F0B54">
        <w:rPr>
          <w:lang w:val="en-US"/>
        </w:rPr>
        <w:tab/>
      </w:r>
      <w:r w:rsidRPr="00972FED">
        <w:rPr>
          <w:lang w:val="en-US"/>
        </w:rPr>
        <w:fldChar w:fldCharType="begin"/>
      </w:r>
      <w:r w:rsidRPr="00972FED">
        <w:rPr>
          <w:lang w:val="en-US"/>
        </w:rPr>
        <w:instrText xml:space="preserve"> QUOTE </w:instrText>
      </w:r>
      <w:r w:rsidR="00350F27">
        <w:rPr>
          <w:position w:val="-15"/>
        </w:rPr>
        <w:pict w14:anchorId="3E584669">
          <v:shape id="_x0000_i1246" type="#_x0000_t75" style="width:296.1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instrText xml:space="preserve"> </w:instrText>
      </w:r>
      <w:r w:rsidRPr="00972FED">
        <w:rPr>
          <w:lang w:val="en-US"/>
        </w:rPr>
        <w:fldChar w:fldCharType="separate"/>
      </w:r>
      <w:r w:rsidR="00350F27">
        <w:rPr>
          <w:position w:val="-15"/>
        </w:rPr>
        <w:pict w14:anchorId="7DC22CC9">
          <v:shape id="_x0000_i1247" type="#_x0000_t75" style="width:296.15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B9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B9C&quot; wsp:rsidP=&quot;00D21B9C&quot;&gt;&lt;m:oMathPara&gt;&lt;m:oMath&gt;&lt;m:r&gt;&lt;m:rPr&gt;&lt;m:sty m:val=&quot;p&quot;/&gt;&lt;/m:rPr&gt;&lt;w:rPr&gt;&lt;w:rFonts w:ascii=&quot;Cambria Math&quot; w:h-ansi=&quot;Cambria Math&quot;/&gt;&lt;wx:font wx:val=&quot;Cambria Math&quot;/&gt;&lt;w:lang w:val=&quot;EN-US&quot;/&gt;&lt;/w:rPr&gt;&lt;m:t&gt;TRP=&lt;/m:t&gt;&lt;/m:r&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m:rPr&gt;&lt;m:sty m:val=&quot;p&quot;/&gt;&lt;/m:rPr&gt;&lt;w:rPr&gt;&lt;w:rFonts w:ascii=&quot;Cambria Math&quot; w:h-ansi=&quot;Cambria Math&quot;/&gt;&lt;wx:font wx:val=&quot;Cambria Math&quot;/&gt;&lt;w:lang w:val=&quot;EN-US&quot;/&gt;&lt;/w:rPr&gt;&lt;m:t&gt;4&lt;/m:t&gt;&lt;/m:r&gt;&lt;m:r&gt;&lt;w:rPr&gt;&lt;w:rFonts w:ascii=&quot;Cambria Math&quot; w:h-ansi=&quot;Cambria Math&quot;/&gt;&lt;wx:font wx:val=&quot;Cambria Math&quot;/&gt;&lt;w:i/&gt;&lt;w:lang w:val=&quot;EN-US&quot;/&gt;&lt;/w:rPr&gt;&lt;m:t&gt;Ï€&lt;/m:t&gt;&lt;/m:r&gt;&lt;/m:den&gt;&lt;/m:f&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f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f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r&gt;&lt;m:rPr&gt;&lt;m:sty m:val=&quot;p&quot;/&gt;&lt;/m:rPr&gt;&lt;w:rPr&gt;&lt;w:rFonts w:ascii=&quot;Cambria Math&quot; w:h-ansi=&quot;Cambria Math&quot;/&gt;&lt;wx:font wx:val=&quot;Cambria Math&quot;/&gt;&lt;w:lang w:val=&quot;EN-US&quot;/&gt;&lt;/w:rPr&gt;&lt;m:t&gt;+&lt;/m:t&gt;&lt;/m:r&gt;&lt;/m:e&gt;&lt;/m:nary&gt;&lt;m:nary&gt;&lt;m:naryPr&gt;&lt;m:chr m:val=&quot;âˆ¬&quot;/&gt;&lt;m:limLoc m:val=&quot;undOvr&quot;/&gt;&lt;m:ctrlPr&gt;&lt;w:rPr&gt;&lt;w:rFonts w:ascii=&quot;Cambria Math&quot; w:fareast=&quot;Calibri&quot; w:h-ansi=&quot;Cambria Math&quot; w:cs=&quot;Arial&quot;/&gt;&lt;wx:font wx:val=&quot;Cambria Math&quot;/&gt;&lt;w:lang w:val=&quot;EN-US&quot;/&gt;&lt;/w:rPr&gt;&lt;/m:ctrlPr&gt;&lt;/m:naryPr&gt;&lt;m:sub&gt;&lt;m:r&gt;&lt;m:rPr&gt;&lt;m:sty m:val=&quot;p&quot;/&gt;&lt;/m:rPr&gt;&lt;w:rPr&gt;&lt;w:rFonts w:ascii=&quot;Cambria Math&quot; w:h-ansi=&quot;Cambria Math&quot;/&gt;&lt;wx:font wx:val=&quot;Cambria Math&quot;/&gt;&lt;w:lang w:val=&quot;EN-US&quot;/&gt;&lt;/w:rPr&gt;&lt;m:t&gt;bwd&lt;/m:t&gt;&lt;/m:r&gt;&lt;/m:sub&gt;&lt;m:sup/&gt;&lt;m:e&gt;&lt;m:sSubSup&gt;&lt;m:sSubSupPr&gt;&lt;m:ctrlPr&gt;&lt;w:rPr&gt;&lt;w:rFonts w:ascii=&quot;Cambria Math&quot; w:h-ansi=&quot;Cambria Math&quot;/&gt;&lt;wx:font wx:val=&quot;Cambria Math&quot;/&gt;&lt;w:lang w:val=&quot;EN-US&quot;/&gt;&lt;/w:rPr&gt;&lt;/m:ctrlPr&gt;&lt;/m:sSubSupPr&gt;&lt;m:e&gt;&lt;m:r&gt;&lt;m:rPr&gt;&lt;m:sty m:val=&quot;p&quot;/&gt;&lt;/m:rPr&gt;&lt;w:rPr&gt;&lt;w:rFonts w:ascii=&quot;Cambria Math&quot; w:h-ansi=&quot;Cambria Math&quot;/&gt;&lt;wx:font wx:val=&quot;Cambria Math&quot;/&gt;&lt;w:lang w:val=&quot;EN-US&quot;/&gt;&lt;/w:rPr&gt;&lt;m:t&gt;EIRP&lt;/m:t&gt;&lt;/m:r&gt;&lt;/m:e&gt;&lt;m:sub&gt;&lt;m:r&gt;&lt;m:rPr&gt;&lt;m:sty m:val=&quot;p&quot;/&gt;&lt;/m:rPr&gt;&lt;w:rPr&gt;&lt;w:rFonts w:ascii=&quot;Cambria Math&quot; w:h-ansi=&quot;Cambria Math&quot;/&gt;&lt;wx:font wx:val=&quot;Cambria Math&quot;/&gt;&lt;w:lang w:val=&quot;EN-US&quot;/&gt;&lt;/w:rPr&gt;&lt;m:t&gt;bwd&lt;/m:t&gt;&lt;/m:r&gt;&lt;/m:sub&gt;&lt;m:sup/&gt;&lt;/m:sSub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v&lt;/m:t&gt;&lt;/m:r&gt;&lt;/m:e&gt;&lt;/m:d&gt;&lt;m:f&gt;&lt;m:fPr&gt;&lt;m:ctrlPr&gt;&lt;w:rPr&gt;&lt;w:rFonts w:ascii=&quot;Cambria Math&quot; w:fareast=&quot;Calibri&quot; w:h-ansi=&quot;Cambria Math&quot; w:cs=&quot;Arial&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u&lt;/m:t&gt;&lt;/m:r&gt;&lt;m:r&gt;&lt;m:rPr&gt;&lt;m:sty m:val=&quot;p&quot;/&gt;&lt;/m:rPr&gt;&lt;w:rPr&gt;&lt;w:rFonts w:ascii=&quot;Cambria Math&quot; w:h-ansi=&quot;Cambria Math&quot;/&gt;&lt;wx:font wx:val=&quot;Cambria Math&quot;/&gt;&lt;w:lang w:val=&quot;EN-US&quot;/&gt;&lt;/w:rPr&gt;&lt;m:t&gt;d&lt;/m:t&gt;&lt;/m:r&gt;&lt;m:r&gt;&lt;w:rPr&gt;&lt;w:rFonts w:ascii=&quot;Cambria Math&quot; w:h-ansi=&quot;Cambria Math&quot;/&gt;&lt;wx:font wx:val=&quot;Cambria Math&quot;/&gt;&lt;w:i/&gt;&lt;w:lang w:val=&quot;EN-US&quot;/&gt;&lt;/w:rPr&gt;&lt;m:t&gt;v&lt;/m:t&gt;&lt;/m:r&gt;&lt;/m:num&gt;&lt;m:den&gt;&lt;m:rad&gt;&lt;m:radPr&gt;&lt;m:degHide m:val=&quot;1&quot;/&gt;&lt;m:ctrlPr&gt;&lt;w:rPr&gt;&lt;w:rFonts w:ascii=&quot;Cambria Math&quot; w:fareast=&quot;Calibri&quot; w:h-ansi=&quot;Cambria Math&quot; w:cs=&quot;Arial&quot;/&gt;&lt;wx:font wx:val=&quot;Cambria Math&quot;/&gt;&lt;w:lang w:val=&quot;EN-US&quot;/&gt;&lt;/w:rPr&gt;&lt;/m:ctrlPr&gt;&lt;/m:radPr&gt;&lt;m:deg/&gt;&lt;m:e&gt;&lt;m:r&gt;&lt;m:rPr&gt;&lt;m:sty m:val=&quot;p&quot;/&gt;&lt;/m:rPr&gt;&lt;w:rPr&gt;&lt;w:rFonts w:ascii=&quot;Cambria Math&quot; w:h-ansi=&quot;Cambria Math&quot;/&gt;&lt;wx:font wx:val=&quot;Cambria Math&quot;/&gt;&lt;w:lang w:val=&quot;EN-US&quot;/&gt;&lt;/w:rPr&gt;&lt;m:t&gt;1-&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u&lt;/m:t&gt;&lt;/m:r&gt;&lt;/m:e&gt;&lt;m:sup&gt;&lt;m:r&gt;&lt;m:rPr&gt;&lt;m:sty m:val=&quot;p&quot;/&gt;&lt;/m:rPr&gt;&lt;w:rPr&gt;&lt;w:rFonts w:ascii=&quot;Cambria Math&quot; w:h-ansi=&quot;Cambria Math&quot;/&gt;&lt;wx:font wx:val=&quot;Cambria Math&quot;/&gt;&lt;w:lang w:val=&quot;EN-US&quot;/&gt;&lt;/w:rPr&gt;&lt;m:t&gt;2&lt;/m:t&gt;&lt;/m:r&gt;&lt;/m:sup&gt;&lt;/m:sSup&gt;&lt;m:r&gt;&lt;m:rPr&gt;&lt;m:sty m:val=&quot;p&quot;/&gt;&lt;/m:rPr&gt;&lt;w:rPr&gt;&lt;w:rFonts w:ascii=&quot;Cambria Math&quot; w:h-ansi=&quot;Cambria Math&quot;/&gt;&lt;wx:font wx:val=&quot;Cambria Math&quot;/&gt;&lt;w:lang w:val=&quot;EN-US&quot;/&gt;&lt;/w:rPr&gt;&lt;m:t&gt;-&lt;/m:t&gt;&lt;/m:r&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v&lt;/m:t&gt;&lt;/m:r&gt;&lt;/m:e&gt;&lt;m:sup&gt;&lt;m:r&gt;&lt;m:rPr&gt;&lt;m:sty m:val=&quot;p&quot;/&gt;&lt;/m:rPr&gt;&lt;w:rPr&gt;&lt;w:rFonts w:ascii=&quot;Cambria Math&quot; w:h-ansi=&quot;Cambria Math&quot;/&gt;&lt;wx:font wx:val=&quot;Cambria Math&quot;/&gt;&lt;w:lang w:val=&quot;EN-US&quot;/&gt;&lt;/w:rPr&gt;&lt;m:t&gt;2&lt;/m:t&gt;&lt;/m:r&gt;&lt;/m:sup&gt;&lt;/m:sSup&gt;&lt;/m:e&gt;&lt;/m:rad&gt;&lt;/m:den&gt;&lt;/m:f&gt;&lt;/m:e&gt;&lt;/m:nary&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1" o:title="" chromakey="white"/>
          </v:shape>
        </w:pict>
      </w:r>
      <w:r w:rsidRPr="00972FED">
        <w:rPr>
          <w:lang w:val="en-US"/>
        </w:rPr>
        <w:fldChar w:fldCharType="end"/>
      </w:r>
    </w:p>
    <w:p w14:paraId="4E2A35EE" w14:textId="77777777" w:rsidR="00972FED" w:rsidRPr="006F0B54" w:rsidRDefault="00972FED" w:rsidP="00972FED">
      <w:pPr>
        <w:pStyle w:val="NO"/>
      </w:pPr>
      <w:r w:rsidRPr="006F0B54">
        <w:t>NOTE:</w:t>
      </w:r>
      <w:r w:rsidRPr="006F0B54">
        <w:tab/>
        <w:t xml:space="preserve">The numerical singularity at </w:t>
      </w:r>
      <w:r w:rsidRPr="00972FED">
        <w:fldChar w:fldCharType="begin"/>
      </w:r>
      <w:r w:rsidRPr="00972FED">
        <w:instrText xml:space="preserve"> QUOTE </w:instrText>
      </w:r>
      <w:r w:rsidR="00350F27">
        <w:rPr>
          <w:position w:val="-5"/>
        </w:rPr>
        <w:pict w14:anchorId="18DBE06C">
          <v:shape id="_x0000_i1248"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instrText xml:space="preserve"> </w:instrText>
      </w:r>
      <w:r w:rsidRPr="00972FED">
        <w:fldChar w:fldCharType="separate"/>
      </w:r>
      <w:r w:rsidR="00350F27">
        <w:rPr>
          <w:position w:val="-5"/>
        </w:rPr>
        <w:pict w14:anchorId="1DE1AAB8">
          <v:shape id="_x0000_i1249"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2627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26274&quot; wsp:rsidP=&quot;00E2627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u&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v&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972FED">
        <w:fldChar w:fldCharType="end"/>
      </w:r>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4321" w:name="_Toc21101572"/>
      <w:bookmarkStart w:id="4322" w:name="_Toc29810609"/>
      <w:bookmarkStart w:id="4323" w:name="_Toc37273886"/>
      <w:bookmarkStart w:id="4324" w:name="_Toc45885204"/>
      <w:bookmarkStart w:id="4325" w:name="_Toc53183105"/>
      <w:bookmarkStart w:id="4326" w:name="_Toc58865499"/>
      <w:bookmarkStart w:id="4327" w:name="_Toc58867081"/>
      <w:bookmarkStart w:id="4328" w:name="_Toc66718114"/>
      <w:r w:rsidRPr="006F0B54">
        <w:rPr>
          <w:lang w:val="en-US"/>
        </w:rPr>
        <w:t>I.5</w:t>
      </w:r>
      <w:r w:rsidRPr="006F0B54">
        <w:t>.2</w:t>
      </w:r>
      <w:r w:rsidRPr="006F0B54">
        <w:tab/>
      </w:r>
      <w:r w:rsidRPr="006F0B54">
        <w:rPr>
          <w:lang w:val="en-US"/>
        </w:rPr>
        <w:t>Operating band unwanted emissions</w:t>
      </w:r>
      <w:bookmarkEnd w:id="4321"/>
      <w:bookmarkEnd w:id="4322"/>
      <w:bookmarkEnd w:id="4323"/>
      <w:bookmarkEnd w:id="4324"/>
      <w:bookmarkEnd w:id="4325"/>
      <w:bookmarkEnd w:id="4326"/>
      <w:bookmarkEnd w:id="4327"/>
      <w:bookmarkEnd w:id="4328"/>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4329" w:name="_Toc21101573"/>
      <w:bookmarkStart w:id="4330" w:name="_Toc29810610"/>
      <w:bookmarkStart w:id="4331" w:name="_Toc37273887"/>
      <w:bookmarkStart w:id="4332" w:name="_Toc45885205"/>
      <w:bookmarkStart w:id="4333" w:name="_Toc53183106"/>
      <w:bookmarkStart w:id="4334" w:name="_Toc58865500"/>
      <w:bookmarkStart w:id="4335" w:name="_Toc58867082"/>
      <w:bookmarkStart w:id="4336" w:name="_Toc66718115"/>
      <w:r w:rsidRPr="006F0B54">
        <w:rPr>
          <w:lang w:val="en-US"/>
        </w:rPr>
        <w:t>I.5.3</w:t>
      </w:r>
      <w:r w:rsidRPr="006F0B54">
        <w:tab/>
      </w:r>
      <w:r w:rsidRPr="006F0B54">
        <w:rPr>
          <w:lang w:val="en-US"/>
        </w:rPr>
        <w:t>Spurious unwanted emissions</w:t>
      </w:r>
      <w:bookmarkEnd w:id="4329"/>
      <w:bookmarkEnd w:id="4330"/>
      <w:bookmarkEnd w:id="4331"/>
      <w:bookmarkEnd w:id="4332"/>
      <w:bookmarkEnd w:id="4333"/>
      <w:bookmarkEnd w:id="4334"/>
      <w:bookmarkEnd w:id="4335"/>
      <w:bookmarkEnd w:id="4336"/>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4337" w:name="_Toc21101574"/>
      <w:bookmarkStart w:id="4338" w:name="_Toc29810611"/>
      <w:bookmarkStart w:id="4339" w:name="_Toc37273888"/>
      <w:bookmarkStart w:id="4340" w:name="_Toc45885206"/>
      <w:bookmarkStart w:id="4341" w:name="_Toc53183107"/>
      <w:bookmarkStart w:id="4342" w:name="_Toc58865501"/>
      <w:bookmarkStart w:id="4343" w:name="_Toc58867083"/>
      <w:bookmarkStart w:id="4344" w:name="_Toc66718116"/>
      <w:r w:rsidRPr="006F0B54">
        <w:t>I.6</w:t>
      </w:r>
      <w:r w:rsidRPr="006F0B54">
        <w:tab/>
        <w:t>Wave vector space grid</w:t>
      </w:r>
      <w:bookmarkEnd w:id="4337"/>
      <w:bookmarkEnd w:id="4338"/>
      <w:bookmarkEnd w:id="4339"/>
      <w:bookmarkEnd w:id="4340"/>
      <w:bookmarkEnd w:id="4341"/>
      <w:bookmarkEnd w:id="4342"/>
      <w:bookmarkEnd w:id="4343"/>
      <w:bookmarkEnd w:id="4344"/>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350F27">
        <w:rPr>
          <w:position w:val="-15"/>
        </w:rPr>
        <w:pict w14:anchorId="17E09ED4">
          <v:shape id="_x0000_i1250" type="#_x0000_t75" style="width:43.2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lang w:val="en-US" w:eastAsia="zh-CN"/>
        </w:rPr>
        <w:instrText xml:space="preserve"> </w:instrText>
      </w:r>
      <w:r w:rsidRPr="00972FED">
        <w:rPr>
          <w:lang w:val="en-US" w:eastAsia="zh-CN"/>
        </w:rPr>
        <w:fldChar w:fldCharType="separate"/>
      </w:r>
      <w:r w:rsidR="00350F27">
        <w:rPr>
          <w:position w:val="-15"/>
        </w:rPr>
        <w:pict w14:anchorId="0E0BBFCB">
          <v:shape id="_x0000_i1251" type="#_x0000_t75" style="width:43.2pt;height:20.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E0320&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E0320&quot; wsp:rsidP=&quot;00CE0320&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y&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3" o:title="" chromakey="white"/>
          </v:shape>
        </w:pict>
      </w:r>
      <w:r w:rsidRPr="00972FED">
        <w:rPr>
          <w:lang w:val="en-US" w:eastAsia="zh-CN"/>
        </w:rPr>
        <w:fldChar w:fldCharType="end"/>
      </w:r>
    </w:p>
    <w:p w14:paraId="14FFF199" w14:textId="77777777" w:rsidR="00972FED" w:rsidRPr="006F0B54" w:rsidRDefault="00972FED" w:rsidP="00972FED">
      <w:pPr>
        <w:pStyle w:val="EQ"/>
        <w:rPr>
          <w:lang w:val="en-US" w:eastAsia="zh-CN"/>
        </w:rPr>
      </w:pPr>
      <w:r w:rsidRPr="006F0B54">
        <w:rPr>
          <w:lang w:val="en-US" w:eastAsia="zh-CN"/>
        </w:rPr>
        <w:tab/>
      </w:r>
      <w:r w:rsidRPr="00972FED">
        <w:rPr>
          <w:lang w:val="en-US" w:eastAsia="zh-CN"/>
        </w:rPr>
        <w:fldChar w:fldCharType="begin"/>
      </w:r>
      <w:r w:rsidRPr="00972FED">
        <w:rPr>
          <w:lang w:val="en-US" w:eastAsia="zh-CN"/>
        </w:rPr>
        <w:instrText xml:space="preserve"> QUOTE </w:instrText>
      </w:r>
      <w:r w:rsidR="00350F27">
        <w:rPr>
          <w:position w:val="-14"/>
        </w:rPr>
        <w:pict w14:anchorId="188CC3E7">
          <v:shape id="_x0000_i1252" type="#_x0000_t75" style="width:42.5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eastAsia="zh-CN"/>
        </w:rPr>
        <w:instrText xml:space="preserve"> </w:instrText>
      </w:r>
      <w:r w:rsidRPr="00972FED">
        <w:rPr>
          <w:lang w:val="en-US" w:eastAsia="zh-CN"/>
        </w:rPr>
        <w:fldChar w:fldCharType="separate"/>
      </w:r>
      <w:r w:rsidR="00350F27">
        <w:rPr>
          <w:position w:val="-14"/>
        </w:rPr>
        <w:pict w14:anchorId="737058B7">
          <v:shape id="_x0000_i1253" type="#_x0000_t75" style="width:42.5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A62D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A62D6&quot; wsp:rsidP=&quot;000A62D6&quot;&gt;&lt;m:oMathPara&gt;&lt;m:oMath&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w:rPr&gt;&lt;w:rFonts w:ascii=&quot;Cambria Math&quot; w:h-ansi=&quot;Cambria Math&quot;/&gt;&lt;wx:font wx:val=&quot;Cambria Math&quot;/&gt;&lt;w:i/&gt;&lt;w:lang w:val=&quot;EN-US&quot; w:fareast=&quot;ZH-CN&quot;/&gt;&lt;/w:rPr&gt;&lt;m:t&gt;=&lt;/m:t&gt;&lt;/m:r&gt;&lt;m:f&gt;&lt;m:fPr&gt;&lt;m:ctrlPr&gt;&lt;w:rPr&gt;&lt;w:rFonts w:ascii=&quot;Cambria Math&quot; w:h-ansi=&quot;Cambria Math&quot;/&gt;&lt;wx:font wx:val=&quot;Cambria Math&quot;/&gt;&lt;w:i/&gt;&lt;w:lang w:val=&quot;EN-US&quot; w:fareast=&quot;ZH-CN&quot;/&gt;&lt;/w:rPr&gt;&lt;/m:ctrlPr&gt;&lt;/m:fPr&gt;&lt;m:num&gt;&lt;m:r&gt;&lt;w:rPr&gt;&lt;w:rFonts w:ascii=&quot;Cambria Math&quot; w:h-ansi=&quot;Cambria Math&quot;/&gt;&lt;wx:font wx:val=&quot;Cambria Math&quot;/&gt;&lt;w:i/&gt;&lt;w:lang w:val=&quot;EN-US&quot; w:fareast=&quot;ZH-CN&quot;/&gt;&lt;/w:rPr&gt;&lt;m:t&gt;Î»&lt;/m:t&gt;&lt;/m:r&gt;&lt;/m:num&gt;&lt;m:den&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D&lt;/m:t&gt;&lt;/m:r&gt;&lt;/m:e&gt;&lt;m:sub&gt;&lt;m:r&gt;&lt;w:rPr&gt;&lt;w:rFonts w:ascii=&quot;Cambria Math&quot; w:h-ansi=&quot;Cambria Math&quot;/&gt;&lt;wx:font wx:val=&quot;Cambria Math&quot;/&gt;&lt;w:i/&gt;&lt;w:lang w:val=&quot;EN-US&quot; w:fareast=&quot;ZH-CN&quot;/&gt;&lt;/w:rPr&gt;&lt;m:t&gt;z&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4" o:title="" chromakey="white"/>
          </v:shape>
        </w:pict>
      </w:r>
      <w:r w:rsidRPr="00972FED">
        <w:rPr>
          <w:lang w:val="en-US" w:eastAsia="zh-CN"/>
        </w:rPr>
        <w:fldChar w:fldCharType="end"/>
      </w:r>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77777777" w:rsidR="00972FED" w:rsidRPr="006F0B54" w:rsidRDefault="00350F27" w:rsidP="00972FED">
      <w:pPr>
        <w:rPr>
          <w:lang w:val="en-US" w:eastAsia="zh-CN"/>
        </w:rPr>
      </w:pPr>
      <w:r>
        <w:pict w14:anchorId="4E144AFC">
          <v:shape id="_x0000_i1254" type="#_x0000_t75" style="width:130.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6CF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D6CF9&quot; wsp:rsidRDefault=&quot;00BD6CF9&quot; wsp:rsidP=&quot;00BD6CF9&quot;&gt;&lt;m:oMathPara&gt;&lt;m:oMath&gt;&lt;m:r&gt;&lt;w:rPr&gt;&lt;w:rFonts w:ascii=&quot;Cambria Math&quot; w:h-ansi=&quot;Cambria Math&quot;/&gt;&lt;wx:font wx:val=&quot;Cambria Math&quot;/&gt;&lt;w:i/&gt;&lt;w:lang w:val=&quot;EN-US&quot; w:fareast=&quot;ZH-CN&quot;/&gt;&lt;/w:rPr&gt;&lt;m:t&gt;u=&lt;/m:t&gt;&lt;/m:r&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Î¸&lt;/m:t&gt;&lt;/m:r&gt;&lt;/m:e&gt;&lt;/m:d&gt;&lt;/m:e&gt;&lt;/m:func&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d&gt;&lt;m:dPr&gt;&lt;m:ctrlPr&gt;&lt;w:rPr&gt;&lt;w:rFonts w:ascii=&quot;Cambria Math&quot; w:h-ansi=&quot;Cambria Math&quot;/&gt;&lt;wx:font wx:val=&quot;Cambria Math&quot;/&gt;&lt;w:i/&gt;&lt;w:lang w:val=&quot;EN-US&quot; w:fareast=&quot;ZH-CN&quot;/&gt;&lt;/w:rPr&gt;&lt;/m:ctrlPr&gt;&lt;/m:dPr&gt;&lt;m:e&gt;&lt;m:r&gt;&lt;w:rPr&gt;&lt;w:rFonts w:ascii=&quot;Cambria Math&quot; w:h-ansi=&quot;Cambria Math&quot;/&gt;&lt;wx:font wx:val=&quot;Cambria Math&quot;/&gt;&lt;w:i/&gt;&lt;w:lang w:val=&quot;EN-US&quot; w:fareast=&quot;ZH-CN&quot;/&gt;&lt;/w:rPr&gt;&lt;m:t&gt;Ï•&lt;/m:t&gt;&lt;/m:r&gt;&lt;/m:e&gt;&lt;/m:d&gt;&lt;/m:e&gt;&lt;/m:func&gt;&lt;m:r&gt;&lt;w:rPr&gt;&lt;w:rFonts w:ascii=&quot;Cambria Math&quot; w:h-ansi=&quot;Cambria Math&quot;/&gt;&lt;wx:font wx:val=&quot;Cambria Math&quot;/&gt;&lt;w:i/&gt;&lt;w:lang w:val=&quot;EN-US&quot; w:fareast=&quot;ZH-CN&quot;/&gt;&lt;/w:rPr&gt;&lt;m:t&gt;, v=&lt;/m:t&gt;&lt;/m:r&gt;&lt;m:r&gt;&lt;m:rPr&gt;&lt;m:sty m:val=&quot;p&quot;/&gt;&lt;/m:rPr&gt;&lt;w:rPr&gt;&lt;w:rFonts w:ascii=&quot;Cambria Math&quot; w:h-ansi=&quot;Cambria Math&quot;/&gt;&lt;wx:font wx:val=&quot;Cambria Math&quot;/&gt;&lt;w:lang w:val=&quot;EN-US&quot; w:fareast=&quot;ZH-CN&quot;/&gt;&lt;/w:rPr&gt;&lt;m:t&gt;cosâ¡&lt;/m:t&gt;&lt;/m:r&gt;&lt;m:r&gt;&lt;w:rPr&gt;&lt;w:rFonts w:ascii=&quot;Cambria Math&quot; w:h-ansi=&quot;Cambria Math&quot;/&gt;&lt;wx:font wx:val=&quot;Cambria Math&quot;/&gt;&lt;w:i/&gt;&lt;w:lang w:val=&quot;EN-US&quot; w:fareast=&quot;ZH-CN&quot;/&gt;&lt;/w:rPr&gt;&lt;m:t&gt;(Î¸)&lt;/m:t&gt;&lt;/m:r&gt;&lt;/m:oMath&gt;&lt;/m:oMathPara&gt;&lt;/w:p&gt;&lt;w:sectPr wsp:rsidR=&quot;00000000&quot; wsp:rsidRPr=&quot;00BD6CF9&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5" o:title="" chromakey="white"/>
          </v:shape>
        </w:pict>
      </w:r>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7777777" w:rsidR="00972FED" w:rsidRPr="006F0B54" w:rsidRDefault="00350F27" w:rsidP="00972FED">
      <w:r>
        <w:pict w14:anchorId="182EDBD1">
          <v:shape id="_x0000_i1255" type="#_x0000_t75" style="width:336.85pt;height:48.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679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A679D&quot; wsp:rsidRDefault=&quot;00DA679D&quot; wsp:rsidP=&quot;00DA679D&quot;&gt;&lt;m:oMathPara&gt;&lt;m:oMath&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TRP&lt;/m:t&gt;&lt;/m:r&gt;&lt;/m:e&gt;&lt;m:sub&gt;&lt;m:r&gt;&lt;w:rPr&gt;&lt;w:rFonts w:ascii=&quot;Cambria Math&quot; w:h-ansi=&quot;Cambria Math&quot;/&gt;&lt;wx:font wx:val=&quot;Cambria Math&quot;/&gt;&lt;w:i/&gt;&lt;w:lang w:val=&quot;EN-US&quot; w:fareast=&quot;ZH-CN&quot;/&gt;&lt;/w:rPr&gt;&lt;m:t&gt;estimate&lt;/m:t&gt;&lt;/m:r&gt;&lt;/m:sub&gt;&lt;/m:sSub&gt;&lt;m:r&gt;&lt;m:rPr&gt;&lt;m:sty m:val=&quot;p&quot;/&gt;&lt;/m:rPr&gt;&lt;w:rPr&gt;&lt;w:rFonts w:ascii=&quot;Cambria Math&quot; w:h-ansi=&quot;Cambria Math&quot;/&gt;&lt;wx:font wx:val=&quot;Cambria Math&quot;/&gt;&lt;w:lang w:val=&quot;EN-US&quot; w:fareast=&quot;ZH-CN&quot;/&gt;&lt;/w:rPr&gt;&lt;m:t&gt;=&lt;/m:t&gt;&lt;/m:r&gt;&lt;m:f&gt;&lt;m:fPr&gt;&lt;m:ctrlPr&gt;&lt;w:rPr&gt;&lt;w:rFonts w:ascii=&quot;Cambria Math&quot; w:h-ansi=&quot;Cambria Math&quot;/&gt;&lt;wx:font wx:val=&quot;Cambria Math&quot;/&gt;&lt;w:lang w:val=&quot;EN-US&quot; w:fareast=&quot;ZH-CN&quot;/&gt;&lt;/w:rPr&gt;&lt;/m:ctrlPr&gt;&lt;/m:fPr&gt;&lt;m:num&gt;&lt;m:sSub&gt;&lt;m:sSubPr&gt;&lt;m:ctrlPr&gt;&lt;w:rPr&gt;&lt;w:rFonts w:ascii=&quot;Cambria Math&quot; w:h-ansi=&quot;Cambria Math&quot;/&gt;&lt;wx:font wx:val=&quot;Cambria Math&quot;/&gt;&lt;w:lang w:val=&quot;EN-US&quot; w:fareast=&quot;ZH-CN&quot;/&gt;&lt;/w:rPr&gt;&lt;/m:ctrlPr&gt;&lt;/m:sSubPr&gt;&lt;m:e&gt;&lt;m:r&gt;&lt;m:rPr&gt;&lt;m:sty m:val=&quot;p&quot;/&gt;&lt;/m:rPr&gt;&lt;w:rPr&gt;&lt;w:rFonts w:ascii=&quot;Cambria Math&quot; w:h-ansi=&quot;Cambria Math&quot;/&gt;&lt;wx:font wx:val=&quot;Cambria Math&quot;/&gt;&lt;w:lang w:val=&quot;EN-US&quot; w:fareast=&quot;ZH-CN&quot;/&gt;&lt;/w:rPr&gt;&lt;m:t&gt;Î”&lt;/m:t&gt;&lt;/m:r&gt;&lt;m:r&gt;&lt;w:rPr&gt;&lt;w:rFonts w:ascii=&quot;Cambria Math&quot; w:h-ansi=&quot;Cambria Math&quot;/&gt;&lt;wx:font wx:val=&quot;Cambria Math&quot;/&gt;&lt;w:i/&gt;&lt;w:lang w:val=&quot;EN-US&quot; w:fareast=&quot;ZH-CN&quot;/&gt;&lt;/w:rPr&gt;&lt;m:t&gt;u&lt;/m:t&gt;&lt;/m:r&gt;&lt;/m:e&gt;&lt;m:sub&gt;&lt;m:r&gt;&lt;m:rPr&gt;&lt;m:sty m:val=&quot;p&quot;/&gt;&lt;/m:rPr&gt;&lt;w:rPr&gt;&lt;w:rFonts w:ascii=&quot;Cambria Math&quot; w:h-ansi=&quot;Cambria Math&quot;/&gt;&lt;wx:font wx:val=&quot;Cambria Math&quot;/&gt;&lt;w:lang w:val=&quot;EN-US&quot; w:fareast=&quot;ZH-CN&quot;/&gt;&lt;/w:rPr&gt;&lt;m:t&gt;ref&lt;/m:t&gt;&lt;/m:r&gt;&lt;/m:sub&gt;&lt;/m:sSub&gt;&lt;m:r&gt;&lt;m:rPr&gt;&lt;m:sty m:val=&quot;p&quot;/&gt;&lt;/m:rPr&gt;&lt;w:rPr&gt;&lt;w:rFonts w:ascii=&quot;Cambria Math&quot; w:h-ansi=&quot;Cambria Math&quot;/&gt;&lt;wx:font wx:val=&quot;Cambria Math&quot;/&gt;&lt;w:lang w:val=&quot;EN-US&quot; w:fareast=&quot;ZH-CN&quot;/&gt;&lt;/w:rPr&gt;&lt;m:t&gt;Î”&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v&lt;/m:t&gt;&lt;/m:r&gt;&lt;/m:e&gt;&lt;m:sub&gt;&lt;m:r&gt;&lt;m:rPr&gt;&lt;m:sty m:val=&quot;p&quot;/&gt;&lt;/m:rPr&gt;&lt;w:rPr&gt;&lt;w:rFonts w:ascii=&quot;Cambria Math&quot; w:h-ansi=&quot;Cambria Math&quot;/&gt;&lt;wx:font wx:val=&quot;Cambria Math&quot;/&gt;&lt;w:lang w:val=&quot;EN-US&quot; w:fareast=&quot;ZH-CN&quot;/&gt;&lt;/w:rPr&gt;&lt;m:t&gt;ref&lt;/m:t&gt;&lt;/m:r&gt;&lt;/m:sub&gt;&lt;/m:sSub&gt;&lt;/m:num&gt;&lt;m:den&gt;&lt;m:r&gt;&lt;m:rPr&gt;&lt;m:sty m:val=&quot;p&quot;/&gt;&lt;/m:rPr&gt;&lt;w:rPr&gt;&lt;w:rFonts w:ascii=&quot;Cambria Math&quot; w:h-ansi=&quot;Cambria Math&quot;/&gt;&lt;wx:font wx:val=&quot;Cambria Math&quot;/&gt;&lt;w:lang w:val=&quot;EN-US&quot; w:fareast=&quot;ZH-CN&quot;/&gt;&lt;/w:rPr&gt;&lt;m:t&gt;4&lt;/m:t&gt;&lt;/m:r&gt;&lt;m:r&gt;&lt;w:rPr&gt;&lt;w:rFonts w:ascii=&quot;Cambria Math&quot; w:h-ansi=&quot;Cambria Math&quot;/&gt;&lt;wx:font wx:val=&quot;Cambria Math&quot;/&gt;&lt;w:i/&gt;&lt;w:lang w:val=&quot;EN-US&quot; w:fareast=&quot;ZH-CN&quot;/&gt;&lt;/w:rPr&gt;&lt;m:t&gt;Ï€&lt;/m:t&gt;&lt;/m:r&gt;&lt;/m:den&gt;&lt;/m:f&gt;&lt;m:d&gt;&lt;m:dPr&gt;&lt;m:ctrlPr&gt;&lt;w:rPr&gt;&lt;w:rFonts w:ascii=&quot;Cambria Math&quot; w:h-ansi=&quot;Cambria Math&quot;/&gt;&lt;wx:font wx:val=&quot;Cambria Math&quot;/&gt;&lt;w:lang w:val=&quot;EN-US&quot; w:fareast=&quot;ZH-CN&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g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r&gt;&lt;m:rPr&gt;&lt;m:sty m:val=&quot;p&quot;/&gt;&lt;/m:rPr&gt;&lt;w:rPr&gt;&lt;w:rFonts w:ascii=&quot;Cambria Math&quot; w:h-ansi=&quot;Cambria Math&quot;/&gt;&lt;wx:font wx:val=&quot;Cambria Math&quot;/&gt;&lt;w:lang w:val=&quot;EN-US&quot; w:fareast=&quot;ZH-CN&quot;/&gt;&lt;/w:rPr&gt;&lt;m:t&gt;+&lt;/m:t&gt;&lt;/m:r&gt;&lt;m:nary&gt;&lt;m:naryPr&gt;&lt;m:chr m:val=&quot;âˆ‘&quot;/&gt;&lt;m:limLoc m:val=&quot;undOvr&quot;/&gt;&lt;m:supHide m:val=&quot;1&quot;/&gt;&lt;m:ctrlPr&gt;&lt;w:rPr&gt;&lt;w:rFonts w:ascii=&quot;Cambria Math&quot; w:h-ansi=&quot;Cambria Math&quot;/&gt;&lt;wx:font wx:val=&quot;Cambria Math&quot;/&gt;&lt;w:lang w:val=&quot;EN-US&quot; w:fareast=&quot;ZH-CN&quot;/&gt;&lt;/w:rPr&gt;&lt;/m:ctrlPr&gt;&lt;/m:naryPr&gt;&lt;m:sub&gt;&lt;m:eqArr&gt;&lt;m:eqArrPr&gt;&lt;m:ctrlPr&gt;&lt;w:rPr&gt;&lt;w:rFonts w:ascii=&quot;Cambria Math&quot; w:h-ansi=&quot;Cambria Math&quot;/&gt;&lt;wx:font wx:val=&quot;Cambria Math&quot;/&gt;&lt;w:lang w:val=&quot;EN-US&quot; w:fareast=&quot;ZH-CN&quot;/&gt;&lt;/w:rPr&gt;&lt;/m:ctrlPr&gt;&lt;/m:eqArrPr&gt;&lt;m:e&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u&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lt;/m:t&gt;&lt;/m:r&gt;&lt;m:sSup&gt;&lt;m:sSupPr&gt;&lt;m:ctrlPr&gt;&lt;w:rPr&gt;&lt;w:rFonts w:ascii=&quot;Cambria Math&quot; w:h-ansi=&quot;Cambria Math&quot;/&gt;&lt;wx:font wx:val=&quot;Cambria Math&quot;/&gt;&lt;w:lang w:val=&quot;EN-US&quot; w:fareast=&quot;ZH-CN&quot;/&gt;&lt;/w:rPr&gt;&lt;/m:ctrlPr&gt;&lt;/m:sSupPr&gt;&lt;m:e&gt;&lt;m:r&gt;&lt;w:rPr&gt;&lt;w:rFonts w:ascii=&quot;Cambria Math&quot; w:h-ansi=&quot;Cambria Math&quot;/&gt;&lt;wx:font wx:val=&quot;Cambria Math&quot;/&gt;&lt;w:i/&gt;&lt;w:lang w:val=&quot;EN-US&quot; w:fareast=&quot;ZH-CN&quot;/&gt;&lt;/w:rPr&gt;&lt;m:t&gt;v&lt;/m:t&gt;&lt;/m:r&gt;&lt;/m:e&gt;&lt;m:sup&gt;&lt;m:r&gt;&lt;m:rPr&gt;&lt;m:sty m:val=&quot;p&quot;/&gt;&lt;/m:rPr&gt;&lt;w:rPr&gt;&lt;w:rFonts w:ascii=&quot;Cambria Math&quot; w:h-ansi=&quot;Cambria Math&quot;/&gt;&lt;wx:font wx:val=&quot;Cambria Math&quot;/&gt;&lt;w:lang w:val=&quot;EN-US&quot; w:fareast=&quot;ZH-CN&quot;/&gt;&lt;/w:rPr&gt;&lt;m:t&gt;2&lt;/m:t&gt;&lt;/m:r&gt;&lt;/m:sup&gt;&lt;/m:sSup&gt;&lt;m:r&gt;&lt;m:rPr&gt;&lt;m:sty m:val=&quot;p&quot;/&gt;&lt;/m:rPr&gt;&lt;w:rPr&gt;&lt;w:rFonts w:ascii=&quot;Cambria Math&quot; w:h-ansi=&quot;Cambria Math&quot;/&gt;&lt;wx:font wx:val=&quot;Cambria Math&quot;/&gt;&lt;w:lang w:val=&quot;EN-US&quot; w:fareast=&quot;ZH-CN&quot;/&gt;&lt;/w:rPr&gt;&lt;m:t&gt;&amp;lt;1&lt;/m:t&gt;&lt;/m:r&gt;&lt;/m:e&gt;&lt;m:e&gt;&lt;m:r&gt;&lt;m:rPr&gt;&lt;m:sty m:val=&quot;p&quot;/&gt;&lt;/m:rPr&gt;&lt;w:rPr&gt;&lt;w:rFonts w:ascii=&quot;Cambria Math&quot; w:h-ansi=&quot;Cambria Math&quot;/&gt;&lt;wx:font wx:val=&quot;Cambria Math&quot;/&gt;&lt;w:lang w:val=&quot;EN-US&quot; w:fareast=&quot;ZH-CN&quot;/&gt;&lt;/w:rPr&gt;&lt;m:t&gt;cos&lt;/m:t&gt;&lt;/m:r&gt;&lt;m:r&gt;&lt;w:rPr&gt;&lt;w:rFonts w:ascii=&quot;Cambria Math&quot; w:h-ansi=&quot;Cambria Math&quot;/&gt;&lt;wx:font wx:val=&quot;Cambria Math&quot;/&gt;&lt;w:i/&gt;&lt;w:lang w:val=&quot;EN-US&quot; w:fareast=&quot;ZH-CN&quot;/&gt;&lt;/w:rPr&gt;&lt;m:t&gt;Ï•&lt;/m:t&gt;&lt;/m:r&gt;&lt;m:r&gt;&lt;m:rPr&gt;&lt;m:sty m:val=&quot;p&quot;/&gt;&lt;/m:rPr&gt;&lt;w:rPr&gt;&lt;w:rFonts w:ascii=&quot;Cambria Math&quot; w:h-ansi=&quot;Cambria Math&quot;/&gt;&lt;wx:font wx:val=&quot;Cambria Math&quot;/&gt;&lt;w:lang w:val=&quot;EN-US&quot; w:fareast=&quot;ZH-CN&quot;/&gt;&lt;/w:rPr&gt;&lt;m:t&gt;&amp;lt;0&lt;/m:t&gt;&lt;/m:r&gt;&lt;/m:e&gt;&lt;/m:eqArr&gt;&lt;/m:sub&gt;&lt;m:sup/&gt;&lt;m:e&gt;&lt;m:f&gt;&lt;m:fPr&gt;&lt;m:ctrlPr&gt;&lt;w:rPr&gt;&lt;w:rFonts w:ascii=&quot;Cambria Math&quot; w:h-ansi=&quot;Cambria Math&quot;/&gt;&lt;wx:font wx:val=&quot;Cambria Math&quot;/&gt;&lt;w:lang w:val=&quot;EN-US&quot; w:fareast=&quot;ZH-CN&quot;/&gt;&lt;/w:rPr&gt;&lt;/m:ctrlPr&gt;&lt;/m:fPr&gt;&lt;m:num&gt;&lt;m:r&gt;&lt;m:rPr&gt;&lt;m:sty m:val=&quot;p&quot;/&gt;&lt;/m:rPr&gt;&lt;w:rPr&gt;&lt;w:rFonts w:ascii=&quot;Cambria Math&quot; w:h-ansi=&quot;Cambria Math&quot;/&gt;&lt;wx:font wx:val=&quot;Cambria Math&quot;/&gt;&lt;w:lang w:val=&quot;EN-US&quot; w:fareast=&quot;ZH-CN&quot;/&gt;&lt;/w:rPr&gt;&lt;m:t&gt;EIRP&lt;/m:t&gt;&lt;/m:r&gt;&lt;m:d&gt;&lt;m:dPr&gt;&lt;m:ctrlPr&gt;&lt;w:rPr&gt;&lt;w:rFonts w:ascii=&quot;Cambria Math&quot; w:h-ansi=&quot;Cambria Math&quot;/&gt;&lt;wx:font wx:val=&quot;Cambria Math&quot;/&gt;&lt;w:lang w:val=&quot;EN-US&quot; w:fareast=&quot;ZH-CN&quot;/&gt;&lt;/w:rPr&gt;&lt;/m:ctrlPr&gt;&lt;/m:dPr&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r&gt;&lt;m:rPr&gt;&lt;m:sty m:val=&quot;p&quot;/&gt;&lt;/m:rPr&gt;&lt;w:rPr&gt;&lt;w:rFonts w:ascii=&quot;Cambria Math&quot; w:h-ansi=&quot;Cambria Math&quot;/&gt;&lt;wx:font wx:val=&quot;Cambria Math&quot;/&gt;&lt;w:lang w:val=&quot;EN-US&quot; w:fareast=&quot;ZH-CN&quot;/&gt;&lt;/w:rPr&gt;&lt;m:t&gt;,&lt;/m:t&gt;&lt;/m:r&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d&gt;&lt;/m:num&gt;&lt;m:den&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sin&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Î¸&lt;/m:t&gt;&lt;/m:r&gt;&lt;/m:e&gt;&lt;m:sub&gt;&lt;m:r&gt;&lt;w:rPr&gt;&lt;w:rFonts w:ascii=&quot;Cambria Math&quot; w:h-ansi=&quot;Cambria Math&quot;/&gt;&lt;wx:font wx:val=&quot;Cambria Math&quot;/&gt;&lt;w:i/&gt;&lt;w:lang w:val=&quot;EN-US&quot; w:fareast=&quot;ZH-CN&quot;/&gt;&lt;/w:rPr&gt;&lt;m:t&gt;n&lt;/m:t&gt;&lt;/m:r&gt;&lt;/m:sub&gt;&lt;/m:sSub&gt;&lt;/m:e&gt;&lt;/m:func&gt;&lt;m:d&gt;&lt;m:dPr&gt;&lt;m:begChr m:val=&quot;|&quot;/&gt;&lt;m:endChr m:val=&quot;|&quot;/&gt;&lt;m:ctrlPr&gt;&lt;w:rPr&gt;&lt;w:rFonts w:ascii=&quot;Cambria Math&quot; w:h-ansi=&quot;Cambria Math&quot;/&gt;&lt;wx:font wx:val=&quot;Cambria Math&quot;/&gt;&lt;w:lang w:val=&quot;EN-US&quot; w:fareast=&quot;ZH-CN&quot;/&gt;&lt;/w:rPr&gt;&lt;/m:ctrlPr&gt;&lt;/m:dPr&gt;&lt;m:e&gt;&lt;m:func&gt;&lt;m:funcPr&gt;&lt;m:ctrlPr&gt;&lt;w:rPr&gt;&lt;w:rFonts w:ascii=&quot;Cambria Math&quot; w:h-ansi=&quot;Cambria Math&quot;/&gt;&lt;wx:font wx:val=&quot;Cambria Math&quot;/&gt;&lt;w:lang w:val=&quot;EN-US&quot; w:fareast=&quot;ZH-CN&quot;/&gt;&lt;/w:rPr&gt;&lt;/m:ctrlPr&gt;&lt;/m:funcPr&gt;&lt;m:fName&gt;&lt;m:r&gt;&lt;m:rPr&gt;&lt;m:sty m:val=&quot;p&quot;/&gt;&lt;/m:rPr&gt;&lt;w:rPr&gt;&lt;w:rFonts w:ascii=&quot;Cambria Math&quot; w:h-ansi=&quot;Cambria Math&quot;/&gt;&lt;wx:font wx:val=&quot;Cambria Math&quot;/&gt;&lt;w:lang w:val=&quot;EN-US&quot; w:fareast=&quot;ZH-CN&quot;/&gt;&lt;/w:rPr&gt;&lt;m:t&gt;cos&lt;/m:t&gt;&lt;/m:r&gt;&lt;/m:fName&gt;&lt;m:e&gt;&lt;m:sSub&gt;&lt;m:sSubPr&gt;&lt;m:ctrlPr&gt;&lt;w:rPr&gt;&lt;w:rFonts w:ascii=&quot;Cambria Math&quot; w:h-ansi=&quot;Cambria Math&quot;/&gt;&lt;wx:font wx:val=&quot;Cambria Math&quot;/&gt;&lt;w:lang w:val=&quot;EN-US&quot; w:fareast=&quot;ZH-CN&quot;/&gt;&lt;/w:rPr&gt;&lt;/m:ctrlPr&gt;&lt;/m:sSubPr&gt;&lt;m:e&gt;&lt;m:r&gt;&lt;w:rPr&gt;&lt;w:rFonts w:ascii=&quot;Cambria Math&quot; w:h-ansi=&quot;Cambria Math&quot;/&gt;&lt;wx:font wx:val=&quot;Cambria Math&quot;/&gt;&lt;w:i/&gt;&lt;w:lang w:val=&quot;EN-US&quot; w:fareast=&quot;ZH-CN&quot;/&gt;&lt;/w:rPr&gt;&lt;m:t&gt;Ï•&lt;/m:t&gt;&lt;/m:r&gt;&lt;/m:e&gt;&lt;m:sub&gt;&lt;m:r&gt;&lt;w:rPr&gt;&lt;w:rFonts w:ascii=&quot;Cambria Math&quot; w:h-ansi=&quot;Cambria Math&quot;/&gt;&lt;wx:font wx:val=&quot;Cambria Math&quot;/&gt;&lt;w:i/&gt;&lt;w:lang w:val=&quot;EN-US&quot; w:fareast=&quot;ZH-CN&quot;/&gt;&lt;/w:rPr&gt;&lt;m:t&gt;m&lt;/m:t&gt;&lt;/m:r&gt;&lt;m:r&gt;&lt;m:rPr&gt;&lt;m:sty m:val=&quot;p&quot;/&gt;&lt;/m:rPr&gt;&lt;w:rPr&gt;&lt;w:rFonts w:ascii=&quot;Cambria Math&quot; w:h-ansi=&quot;Cambria Math&quot;/&gt;&lt;wx:font wx:val=&quot;Cambria Math&quot;/&gt;&lt;w:lang w:val=&quot;EN-US&quot; w:fareast=&quot;ZH-CN&quot;/&gt;&lt;/w:rPr&gt;&lt;m:t&gt;,&lt;/m:t&gt;&lt;/m:r&gt;&lt;m:r&gt;&lt;w:rPr&gt;&lt;w:rFonts w:ascii=&quot;Cambria Math&quot; w:h-ansi=&quot;Cambria Math&quot;/&gt;&lt;wx:font wx:val=&quot;Cambria Math&quot;/&gt;&lt;w:i/&gt;&lt;w:lang w:val=&quot;EN-US&quot; w:fareast=&quot;ZH-CN&quot;/&gt;&lt;/w:rPr&gt;&lt;m:t&gt;n&lt;/m:t&gt;&lt;/m:r&gt;&lt;/m:sub&gt;&lt;/m:sSub&gt;&lt;/m:e&gt;&lt;/m:func&gt;&lt;/m:e&gt;&lt;/m:d&gt;&lt;/m:den&gt;&lt;/m:f&gt;&lt;m:r&gt;&lt;m:rPr&gt;&lt;m:sty m:val=&quot;p&quot;/&gt;&lt;/m:rPr&gt;&lt;w:rPr&gt;&lt;w:rFonts w:ascii=&quot;Cambria Math&quot; w:h-ansi=&quot;Cambria Math&quot;/&gt;&lt;wx:font wx:val=&quot;Cambria Math&quot;/&gt;&lt;w:lang w:val=&quot;EN-US&quot; w:fareast=&quot;ZH-CN&quot;/&gt;&lt;/w:rPr&gt;&lt;m:t&gt; &lt;/m:t&gt;&lt;/m:r&gt;&lt;/m:e&gt;&lt;/m:nary&gt;&lt;/m:e&gt;&lt;/m:d&gt;&lt;/m:oMath&gt;&lt;/m:oMathPara&gt;&lt;/w:p&gt;&lt;w:sectPr wsp:rsidR=&quot;00000000&quot; wsp:rsidRPr=&quot;00DA67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6" o:title="" chromakey="white"/>
          </v:shape>
        </w:pict>
      </w:r>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77777777" w:rsidR="00972FED" w:rsidRPr="006F0B54" w:rsidRDefault="00972FED" w:rsidP="00972FED">
      <w:pPr>
        <w:rPr>
          <w:lang w:val="en-US"/>
        </w:rPr>
      </w:pPr>
      <w:r w:rsidRPr="006F0B54">
        <w:rPr>
          <w:lang w:eastAsia="zh-CN"/>
        </w:rPr>
        <w:tab/>
      </w:r>
      <w:r w:rsidRPr="00972FED">
        <w:rPr>
          <w:lang w:val="en-US"/>
        </w:rPr>
        <w:fldChar w:fldCharType="begin"/>
      </w:r>
      <w:r w:rsidRPr="00972FED">
        <w:rPr>
          <w:lang w:val="en-US"/>
        </w:rPr>
        <w:instrText xml:space="preserve"> QUOTE </w:instrText>
      </w:r>
      <w:r w:rsidR="00350F27">
        <w:rPr>
          <w:position w:val="-17"/>
        </w:rPr>
        <w:pict w14:anchorId="1D15619D">
          <v:shape id="_x0000_i1256"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instrText xml:space="preserve"> </w:instrText>
      </w:r>
      <w:r w:rsidRPr="00972FED">
        <w:rPr>
          <w:lang w:val="en-US"/>
        </w:rPr>
        <w:fldChar w:fldCharType="separate"/>
      </w:r>
      <w:r w:rsidR="00350F27">
        <w:rPr>
          <w:position w:val="-17"/>
        </w:rPr>
        <w:pict w14:anchorId="490E2A6C">
          <v:shape id="_x0000_i1257" type="#_x0000_t75" style="width:106.45pt;height:2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86E&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86E&quot; wsp:rsidP=&quot;00AE686E&quot;&gt;&lt;m:oMathPara&gt;&lt;m:oMath&gt;&lt;m:r&gt;&lt;w:rPr&gt;&lt;w:rFonts w:ascii=&quot;Cambria Math&quot; w:h-ansi=&quot;Cambria Math&quot;/&gt;&lt;wx:font wx:val=&quot;Cambria Math&quot;/&gt;&lt;w:i/&gt;&lt;w:lang w:fareast=&quot;ZH-CN&quot;/&gt;&lt;/w:rPr&gt;&lt;m:t&gt;SF&lt;/m:t&gt;&lt;/m:r&gt;&lt;m:r&gt;&lt;m:rPr&gt;&lt;m:sty m:val=&quot;p&quot;/&gt;&lt;/m:rPr&gt;&lt;w:rPr&gt;&lt;w:rFonts w:ascii=&quot;Cambria Math&quot; w:h-ansi=&quot;Cambria Math&quot;/&gt;&lt;wx:font wx:val=&quot;Cambria Math&quot;/&gt;&lt;w:lang w:fareast=&quot;ZH-CN&quot;/&gt;&lt;/w:rPr&gt;&lt;m:t&gt;=&lt;/m:t&gt;&lt;/m:r&gt;&lt;m:func&gt;&lt;m:funcPr&gt;&lt;m:ctrlPr&gt;&lt;w:rPr&gt;&lt;w:rFonts w:ascii=&quot;Cambria Math&quot; w:h-ansi=&quot;Cambria Math&quot;/&gt;&lt;wx:font wx:val=&quot;Cambria Math&quot;/&gt;&lt;w:lang w:fareast=&quot;ZH-CN&quot;/&gt;&lt;/w:rPr&gt;&lt;/m:ctrlPr&gt;&lt;/m:funcPr&gt;&lt;m:fName&gt;&lt;m:r&gt;&lt;w:rPr&gt;&lt;w:rFonts w:ascii=&quot;Cambria Math&quot; w:h-ansi=&quot;Cambria Math&quot;/&gt;&lt;wx:font wx:val=&quot;Cambria Math&quot;/&gt;&lt;w:i/&gt;&lt;w:lang w:fareast=&quot;ZH-CN&quot;/&gt;&lt;/w:rPr&gt;&lt;m:t&gt;max&lt;/m:t&gt;&lt;/m:r&gt;&lt;/m:fName&gt;&lt;m:e&gt;&lt;m:d&gt;&lt;m:dPr&gt;&lt;m:ctrlPr&gt;&lt;w:rPr&gt;&lt;w:rFonts w:ascii=&quot;Cambria Math&quot; w:h-ansi=&quot;Cambria Math&quot;/&gt;&lt;wx:font wx:val=&quot;Cambria Math&quot;/&gt;&lt;w:lang w:fareast=&quot;ZH-CN&quot;/&gt;&lt;/w:rPr&gt;&lt;/m:ctrlPr&gt;&lt;/m:dPr&gt;&lt;m:e&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ref&lt;/m:t&gt;&lt;/m:r&gt;&lt;/m:sub&gt;&lt;/m:sSub&gt;&lt;/m:den&gt;&lt;/m:f&gt;&lt;m:r&gt;&lt;m:rPr&gt;&lt;m:sty m:val=&quot;p&quot;/&gt;&lt;/m:rPr&gt;&lt;w:rPr&gt;&lt;w:rFonts w:ascii=&quot;Cambria Math&quot; w:h-ansi=&quot;Cambria Math&quot;/&gt;&lt;wx:font wx:val=&quot;Cambria Math&quot;/&gt;&lt;w:lang w:fareast=&quot;ZH-CN&quot;/&gt;&lt;/w:rPr&gt;&lt;m:t&gt;,&lt;/m:t&gt;&lt;/m:r&gt;&lt;m:f&gt;&lt;m:fPr&gt;&lt;m:ctrlPr&gt;&lt;w:rPr&gt;&lt;w:rFonts w:ascii=&quot;Cambria Math&quot; w:h-ansi=&quot;Cambria Math&quot;/&gt;&lt;wx:font wx:val=&quot;Cambria Math&quot;/&gt;&lt;w:lang w:fareast=&quot;ZH-CN&quot;/&gt;&lt;/w:rPr&gt;&lt;/m:ctrlPr&gt;&lt;/m:fPr&gt;&lt;m:num&gt;&lt;m:sSub&gt;&lt;m:sSubPr&gt;&lt;m:ctrlPr&gt;&lt;w:rPr&gt;&lt;w:rFonts w:ascii=&quot;Cambria Math&quot; w:h-ansi=&quot;Cambria Math&quot;/&gt;&lt;wx:font wx:val=&quot;Cambria Math&quot;/&gt;&lt;w:lang w:fareast=&quot;ZH-CN&quot;/&gt;&lt;/w:rPr&gt;&lt;/m:ctrlPr&gt;&lt;/m:sSubPr&gt;&lt;m:e&gt;&lt;m:r&gt;&lt;m:rPr&gt;&lt;m:sty m:val=&quot;p&quot;/&gt;&lt;/m:rPr&gt;&lt;w:rPr&gt;&lt;w:rFonts w:ascii=&quot;Cambria Math&quot; w:h-ansi=&quot;Cambria Math&quot;/&gt;&lt;wx:font wx:val=&quot;Cambria Math&quot;/&gt;&lt;w:lang w:fareast=&quot;ZH-CN&quot;/&gt;&lt;/w:rPr&gt;&lt;m:t&gt;âˆ†&lt;/m:t&gt;&lt;/m:r&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grid&lt;/m:t&gt;&lt;/m:r&gt;&lt;/m:sub&gt;&lt;/m:sSub&gt;&lt;/m:num&gt;&lt;m:den&gt;&lt;m:r&gt;&lt;m:rPr&gt;&lt;m:sty m:val=&quot;p&quot;/&gt;&lt;/m:rPr&gt;&lt;w:rPr&gt;&lt;w:rFonts w:ascii=&quot;Cambria Math&quot; w:h-ansi=&quot;Cambria Math&quot;/&gt;&lt;wx:font wx:val=&quot;Cambria Math&quot;/&gt;&lt;w:lang w:fareast=&quot;ZH-CN&quot;/&gt;&lt;/w:rPr&gt;&lt;m:t&gt;âˆ†&lt;/m:t&gt;&lt;/m:r&gt;&lt;m:sSub&gt;&lt;m:sSubPr&gt;&lt;m:ctrlPr&gt;&lt;w:rPr&gt;&lt;w:rFonts w:ascii=&quot;Cambria Math&quot; w:h-ansi=&quot;Cambria Math&quot;/&gt;&lt;wx:font wx:val=&quot;Cambria Math&quot;/&gt;&lt;w:lang w:fareast=&quot;ZH-CN&quot;/&gt;&lt;/w:rPr&gt;&lt;/m:ctrlPr&gt;&lt;/m:sSubPr&gt;&lt;m:e&gt;&lt;m:r&gt;&lt;w:rPr&gt;&lt;w:rFonts w:ascii=&quot;Cambria Math&quot; w:h-ansi=&quot;Cambria Math&quot;/&gt;&lt;wx:font wx:val=&quot;Cambria Math&quot;/&gt;&lt;w:i/&gt;&lt;w:lang w:fareast=&quot;ZH-CN&quot;/&gt;&lt;/w:rPr&gt;&lt;m:t&gt;v&lt;/m:t&gt;&lt;/m:r&gt;&lt;/m:e&gt;&lt;m:sub&gt;&lt;m:r&gt;&lt;w:rPr&gt;&lt;w:rFonts w:ascii=&quot;Cambria Math&quot; w:h-ansi=&quot;Cambria Math&quot;/&gt;&lt;wx:font wx:val=&quot;Cambria Math&quot;/&gt;&lt;w:i/&gt;&lt;w:lang w:fareast=&quot;ZH-CN&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7" o:title="" chromakey="white"/>
          </v:shape>
        </w:pict>
      </w:r>
      <w:r w:rsidRPr="00972FED">
        <w:rPr>
          <w:lang w:val="en-US"/>
        </w:rPr>
        <w:fldChar w:fldCharType="end"/>
      </w:r>
    </w:p>
    <w:p w14:paraId="69F37681" w14:textId="77777777" w:rsidR="00972FED" w:rsidRPr="006F0B54" w:rsidRDefault="00972FED" w:rsidP="00972FED">
      <w:r w:rsidRPr="006F0B54">
        <w:rPr>
          <w:rFonts w:eastAsia="MS Mincho"/>
          <w:lang w:eastAsia="ja-JP"/>
        </w:rPr>
        <w:t xml:space="preserve">Where </w:t>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6"/>
        </w:rPr>
        <w:pict w14:anchorId="0CEBBDA9">
          <v:shape id="_x0000_i1258" type="#_x0000_t75" style="width:26.9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6"/>
        </w:rPr>
        <w:pict w14:anchorId="3407A7DE">
          <v:shape id="_x0000_i1259" type="#_x0000_t75" style="width:26.9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7E7D&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7E7D&quot; wsp:rsidP=&quot;00077E7D&quot;&gt;&lt;m:oMathPara&gt;&lt;m:oMath&gt;&lt;m:r&gt;&lt;w:rPr&gt;&lt;w:rFonts w:ascii=&quot;Cambria Math&quot; w:fareast=&quot;MS Mincho&quot; w:h-ansi=&quot;Cambria Math&quot;/&gt;&lt;wx:font wx:val=&quot;Cambria Math&quot;/&gt;&lt;w:i/&gt;&lt;w:lang w:fareast=&quot;JA&quot;/&gt;&lt;/w:rPr&gt;&lt;m:t&gt;âˆ†&lt;/m:t&gt;&lt;/m:r&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u&lt;/m:t&gt;&lt;/m:r&gt;&lt;/m:e&gt;&lt;m:sub&gt;&lt;m:r&gt;&lt;w:rPr&gt;&lt;w:rFonts w:ascii=&quot;Cambria Math&quot; w:h-ansi=&quot;Cambria Math&quot;/&gt;&lt;wx:font wx:val=&quot;Cambria Math&quot;/&gt;&lt;w:i/&gt;&lt;w:lang w:fareast=&quot;ZH-CN&quot;/&gt;&lt;/w:rPr&gt;&lt;m:t&gt;gri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972FED">
        <w:rPr>
          <w:rFonts w:eastAsia="MS Mincho"/>
          <w:lang w:val="en-US"/>
        </w:rPr>
        <w:fldChar w:fldCharType="end"/>
      </w:r>
      <w:r w:rsidRPr="006F0B54">
        <w:rPr>
          <w:rFonts w:eastAsia="MS Mincho"/>
          <w:lang w:val="en-US"/>
        </w:rPr>
        <w:t xml:space="preserve">and </w:t>
      </w:r>
      <w:r w:rsidRPr="00972FED">
        <w:rPr>
          <w:rFonts w:eastAsia="MS Mincho"/>
          <w:lang w:val="en-US"/>
        </w:rPr>
        <w:fldChar w:fldCharType="begin"/>
      </w:r>
      <w:r w:rsidRPr="00972FED">
        <w:rPr>
          <w:rFonts w:eastAsia="MS Mincho"/>
          <w:lang w:val="en-US"/>
        </w:rPr>
        <w:instrText xml:space="preserve"> QUOTE </w:instrText>
      </w:r>
      <w:r w:rsidR="00350F27">
        <w:rPr>
          <w:rFonts w:eastAsia="MS Mincho"/>
          <w:position w:val="-8"/>
        </w:rPr>
        <w:pict w14:anchorId="277404C4">
          <v:shape id="_x0000_i1260"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rFonts w:eastAsia="MS Mincho"/>
          <w:lang w:val="en-US"/>
        </w:rPr>
        <w:instrText xml:space="preserve"> </w:instrText>
      </w:r>
      <w:r w:rsidRPr="00972FED">
        <w:rPr>
          <w:rFonts w:eastAsia="MS Mincho"/>
          <w:lang w:val="en-US"/>
        </w:rPr>
        <w:fldChar w:fldCharType="separate"/>
      </w:r>
      <w:r w:rsidR="00350F27">
        <w:rPr>
          <w:rFonts w:eastAsia="MS Mincho"/>
          <w:position w:val="-8"/>
        </w:rPr>
        <w:pict w14:anchorId="6AA26AEC">
          <v:shape id="_x0000_i1261" type="#_x0000_t75" style="width:23.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0C07&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0C07&quot; wsp:rsidP=&quot;000D0C07&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âˆ†v&lt;/m:t&gt;&lt;/m:r&gt;&lt;/m:e&gt;&lt;m:sub&gt;&lt;m:r&gt;&lt;m:rPr&gt;&lt;m:nor/&gt;&lt;/m:rPr&gt;&lt;w:rPr&gt;&lt;w:lang w:fareast=&quot;ZH-CN&quot;/&gt;&lt;/w:rPr&gt;&lt;m:t&gt;grid&lt;/m:t&gt;&lt;/m:r&gt;&lt;m:ctrlPr&gt;&lt;w:rPr&gt;&lt;w:rFonts w:ascii=&quot;Cambria Math&quot; w:h-ansi=&quot;Cambria Math&quot;/&gt;&lt;wx:font wx:val=&quot;Cambria Math&quot;/&gt;&lt;w:lang w:fareast=&quot;ZH-CN&quot;/&gt;&lt;/w:rPr&gt;&lt;/m:ctrlP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9" o:title="" chromakey="white"/>
          </v:shape>
        </w:pict>
      </w:r>
      <w:r w:rsidRPr="00972FED">
        <w:rPr>
          <w:rFonts w:eastAsia="MS Mincho"/>
          <w:lang w:val="en-US"/>
        </w:rPr>
        <w:fldChar w:fldCharType="end"/>
      </w:r>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4345" w:name="_Toc21101575"/>
      <w:bookmarkStart w:id="4346" w:name="_Toc29810612"/>
      <w:bookmarkStart w:id="4347" w:name="_Toc37273889"/>
      <w:bookmarkStart w:id="4348" w:name="_Toc45885207"/>
      <w:bookmarkStart w:id="4349" w:name="_Toc53183108"/>
      <w:bookmarkStart w:id="4350" w:name="_Toc58865502"/>
      <w:bookmarkStart w:id="4351" w:name="_Toc58867084"/>
      <w:bookmarkStart w:id="4352" w:name="_Toc66718117"/>
      <w:r w:rsidRPr="006F0B54">
        <w:t>I.7</w:t>
      </w:r>
      <w:r w:rsidRPr="006F0B54">
        <w:tab/>
        <w:t>Void</w:t>
      </w:r>
      <w:bookmarkEnd w:id="4345"/>
      <w:bookmarkEnd w:id="4346"/>
      <w:bookmarkEnd w:id="4347"/>
      <w:bookmarkEnd w:id="4348"/>
      <w:bookmarkEnd w:id="4349"/>
      <w:bookmarkEnd w:id="4350"/>
      <w:bookmarkEnd w:id="4351"/>
      <w:bookmarkEnd w:id="4352"/>
    </w:p>
    <w:p w14:paraId="45723EE6" w14:textId="77777777" w:rsidR="00972FED" w:rsidRPr="006F0B54" w:rsidRDefault="00972FED" w:rsidP="00972FED">
      <w:pPr>
        <w:pStyle w:val="Heading1"/>
      </w:pPr>
      <w:bookmarkStart w:id="4353" w:name="_Toc21101576"/>
      <w:bookmarkStart w:id="4354" w:name="_Toc29810613"/>
      <w:bookmarkStart w:id="4355" w:name="_Toc37273890"/>
      <w:bookmarkStart w:id="4356" w:name="_Toc45885208"/>
      <w:bookmarkStart w:id="4357" w:name="_Toc53183109"/>
      <w:bookmarkStart w:id="4358" w:name="_Toc58865503"/>
      <w:bookmarkStart w:id="4359" w:name="_Toc58867085"/>
      <w:bookmarkStart w:id="4360" w:name="_Toc66718118"/>
      <w:r w:rsidRPr="006F0B54">
        <w:t>I.8</w:t>
      </w:r>
      <w:r w:rsidRPr="006F0B54">
        <w:tab/>
        <w:t>Void</w:t>
      </w:r>
      <w:bookmarkEnd w:id="4353"/>
      <w:bookmarkEnd w:id="4354"/>
      <w:bookmarkEnd w:id="4355"/>
      <w:bookmarkEnd w:id="4356"/>
      <w:bookmarkEnd w:id="4357"/>
      <w:bookmarkEnd w:id="4358"/>
      <w:bookmarkEnd w:id="4359"/>
      <w:bookmarkEnd w:id="4360"/>
    </w:p>
    <w:p w14:paraId="4AE3D8D1" w14:textId="77777777" w:rsidR="00972FED" w:rsidRPr="006F0B54" w:rsidRDefault="00972FED" w:rsidP="00972FED">
      <w:pPr>
        <w:pStyle w:val="Heading1"/>
      </w:pPr>
      <w:bookmarkStart w:id="4361" w:name="_Toc21101577"/>
      <w:bookmarkStart w:id="4362" w:name="_Toc29810614"/>
      <w:bookmarkStart w:id="4363" w:name="_Toc37273891"/>
      <w:bookmarkStart w:id="4364" w:name="_Toc45885209"/>
      <w:bookmarkStart w:id="4365" w:name="_Toc53183110"/>
      <w:bookmarkStart w:id="4366" w:name="_Toc58865504"/>
      <w:bookmarkStart w:id="4367" w:name="_Toc58867086"/>
      <w:bookmarkStart w:id="4368" w:name="_Toc66718119"/>
      <w:r w:rsidRPr="006F0B54">
        <w:t>I.9</w:t>
      </w:r>
      <w:r w:rsidRPr="006F0B54">
        <w:tab/>
        <w:t>Full sphere with sparse sampling</w:t>
      </w:r>
      <w:bookmarkEnd w:id="4361"/>
      <w:bookmarkEnd w:id="4362"/>
      <w:bookmarkEnd w:id="4363"/>
      <w:bookmarkEnd w:id="4364"/>
      <w:bookmarkEnd w:id="4365"/>
      <w:bookmarkEnd w:id="4366"/>
      <w:bookmarkEnd w:id="4367"/>
      <w:bookmarkEnd w:id="4368"/>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77777777" w:rsidR="00972FED" w:rsidRPr="006F0B54" w:rsidRDefault="00972FED" w:rsidP="00972FED">
      <w:pPr>
        <w:pStyle w:val="B2"/>
      </w:pPr>
      <w:r w:rsidRPr="006F0B54">
        <w:t>a.</w:t>
      </w:r>
      <w:r w:rsidRPr="006F0B54">
        <w:tab/>
        <w:t xml:space="preserve">Non-harmonic frequencies: choose the angular steps </w:t>
      </w:r>
      <w:r w:rsidRPr="00972FED">
        <w:rPr>
          <w:lang w:val="en-US"/>
        </w:rPr>
        <w:fldChar w:fldCharType="begin"/>
      </w:r>
      <w:r w:rsidRPr="00972FED">
        <w:rPr>
          <w:lang w:val="en-US"/>
        </w:rPr>
        <w:instrText xml:space="preserve"> QUOTE </w:instrText>
      </w:r>
      <w:r w:rsidR="00350F27">
        <w:rPr>
          <w:position w:val="-5"/>
        </w:rPr>
        <w:pict w14:anchorId="3114811B">
          <v:shape id="_x0000_i1262"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rPr>
        <w:instrText xml:space="preserve"> </w:instrText>
      </w:r>
      <w:r w:rsidRPr="00972FED">
        <w:rPr>
          <w:lang w:val="en-US"/>
        </w:rPr>
        <w:fldChar w:fldCharType="separate"/>
      </w:r>
      <w:r w:rsidR="00350F27">
        <w:rPr>
          <w:position w:val="-5"/>
        </w:rPr>
        <w:pict w14:anchorId="01B33A6E">
          <v:shape id="_x0000_i1263" type="#_x0000_t75" style="width:13.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531E&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531E&quot; wsp:rsidP=&quot;0007531E&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350F27">
        <w:rPr>
          <w:position w:val="-5"/>
        </w:rPr>
        <w:pict w14:anchorId="149D3E66">
          <v:shape id="_x0000_i1264"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instrText xml:space="preserve"> </w:instrText>
      </w:r>
      <w:r w:rsidRPr="00972FED">
        <w:fldChar w:fldCharType="separate"/>
      </w:r>
      <w:r w:rsidR="00350F27">
        <w:rPr>
          <w:position w:val="-5"/>
        </w:rPr>
        <w:pict w14:anchorId="311BE2A0">
          <v:shape id="_x0000_i1265" type="#_x0000_t75" style="width:1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2805&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2805&quot; wsp:rsidP=&quot;002C2805&quot;&gt;&lt;m:oMathPara&gt;&lt;m:oMath&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972FED">
        <w:fldChar w:fldCharType="end"/>
      </w:r>
      <w:r w:rsidRPr="006F0B54">
        <w:t xml:space="preserve"> smaller than or equal to 15 degrees. Calculate the sparsity factor (SF) as</w:t>
      </w:r>
    </w:p>
    <w:p w14:paraId="2DEE5915" w14:textId="77777777" w:rsidR="00972FED" w:rsidRPr="006F0B54" w:rsidRDefault="00972FED" w:rsidP="00972FED">
      <w:pPr>
        <w:pStyle w:val="EQ"/>
        <w:rPr>
          <w:lang w:val="en-US"/>
        </w:rPr>
      </w:pPr>
      <w:r w:rsidRPr="006F0B54">
        <w:tab/>
      </w:r>
      <w:r w:rsidRPr="00972FED">
        <w:rPr>
          <w:lang w:val="en-US"/>
        </w:rPr>
        <w:fldChar w:fldCharType="begin"/>
      </w:r>
      <w:r w:rsidRPr="00972FED">
        <w:rPr>
          <w:lang w:val="en-US"/>
        </w:rPr>
        <w:instrText xml:space="preserve"> QUOTE </w:instrText>
      </w:r>
      <w:r w:rsidR="00350F27">
        <w:rPr>
          <w:position w:val="-14"/>
        </w:rPr>
        <w:pict w14:anchorId="2B3F4266">
          <v:shape id="_x0000_i1266"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lang w:val="en-US"/>
        </w:rPr>
        <w:instrText xml:space="preserve"> </w:instrText>
      </w:r>
      <w:r w:rsidRPr="00972FED">
        <w:rPr>
          <w:lang w:val="en-US"/>
        </w:rPr>
        <w:fldChar w:fldCharType="separate"/>
      </w:r>
      <w:r w:rsidR="00350F27">
        <w:rPr>
          <w:position w:val="-14"/>
        </w:rPr>
        <w:pict w14:anchorId="53AE9628">
          <v:shape id="_x0000_i1267" type="#_x0000_t75" style="width:95.8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D56D1&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D56D1&quot; wsp:rsidP=&quot;009D56D1&quot;&gt;&lt;m:oMathPara&gt;&lt;m:oMath&gt;&lt;m:r&gt;&lt;m:rPr&gt;&lt;m:sty m:val=&quot;p&quot;/&gt;&lt;/m:rPr&gt;&lt;w:rPr&gt;&lt;w:rFonts w:ascii=&quot;Cambria Math&quot; w:h-ansi=&quot;Cambria Math&quot;/&gt;&lt;wx:font wx:val=&quot;Cambria Math&quot;/&gt;&lt;/w:rPr&gt;&lt;m:t&gt;SF&lt;/m:t&gt;&lt;/m:r&gt;&lt;m:r&gt;&lt;m:rPr&gt;&lt;m:sty m:val=&quot;p&quot;/&gt;&lt;/m:rPr&gt;&lt;w:rPr&gt;&lt;w:rFonts w:ascii=&quot;Cambria Math&quot; w:h-ansi=&quot;Cambria Math&quot;/&gt;&lt;wx:font wx:val=&quot;Cambria Math&quot;/&gt;&lt;w:lang w:val=&quot;EN-US&quot;/&gt;&lt;/w:rPr&gt;&lt;m:t&gt;=&lt;/m:t&gt;&lt;/m:r&gt;&lt;m:func&gt;&lt;m:funcPr&gt;&lt;m:ctrlPr&gt;&lt;w:rPr&gt;&lt;w:rFonts w:ascii=&quot;Cambria Math&quot; w:h-ansi=&quot;Cambria Math&quot;/&gt;&lt;wx:font wx:val=&quot;Cambria Math&quot;/&gt;&lt;w:lang w:val=&quot;EN-US&quot;/&gt;&lt;/w:rPr&gt;&lt;/m:ctrlPr&gt;&lt;/m:funcPr&gt;&lt;m:fName&gt;&lt;m:r&gt;&lt;m:rPr&gt;&lt;m:sty m:val=&quot;p&quot;/&gt;&lt;/m:rPr&gt;&lt;w:rPr&gt;&lt;w:rFonts w:ascii=&quot;Cambria Math&quot; w:h-ansi=&quot;Cambria Math&quot;/&gt;&lt;wx:font wx:val=&quot;Cambria Math&quot;/&gt;&lt;w:lang w:val=&quot;EN-US&quot;/&gt;&lt;/w:rPr&gt;&lt;m:t&gt;max&lt;/m:t&gt;&lt;/m:r&gt;&lt;/m:fName&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Ï•&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Ï•&lt;/m:t&gt;&lt;/m:r&gt;&lt;/m:e&gt;&lt;m:sub&gt;&lt;m:r&gt;&lt;m:rPr&gt;&lt;m:sty m:val=&quot;p&quot;/&gt;&lt;/m:rPr&gt;&lt;w:rPr&gt;&lt;w:rFonts w:ascii=&quot;Cambria Math&quot; w:h-ansi=&quot;Cambria Math&quot;/&gt;&lt;wx:font wx:val=&quot;Cambria Math&quot;/&gt;&lt;/w:rPr&gt;&lt;m:t&gt;ref&lt;/m:t&gt;&lt;/m:r&gt;&lt;/m:sub&gt;&lt;/m:sSub&gt;&lt;/m:den&gt;&lt;/m:f&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Î”&lt;/m:t&gt;&lt;/m:r&gt;&lt;m:r&gt;&lt;w:rPr&gt;&lt;w:rFonts w:ascii=&quot;Cambria Math&quot; w:h-ansi=&quot;Cambria Math&quot;/&gt;&lt;wx:font wx:val=&quot;Cambria Math&quot;/&gt;&lt;w:i/&gt;&lt;w:lang w:val=&quot;EN-US&quot;/&gt;&lt;/w:rPr&gt;&lt;m:t&gt;Î¸&lt;/m:t&gt;&lt;/m:r&gt;&lt;/m:num&gt;&lt;m:den&gt;&lt;m:r&gt;&lt;m:rPr&gt;&lt;m:sty m:val=&quot;p&quot;/&gt;&lt;/m:rPr&gt;&lt;w:rPr&gt;&lt;w:rFonts w:ascii=&quot;Cambria Math&quot; w:h-ansi=&quot;Cambria Math&quot;/&gt;&lt;wx:font wx:val=&quot;Cambria Math&quot;/&gt;&lt;/w:rPr&gt;&lt;m:t&gt;Î”&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Î¸&lt;/m:t&gt;&lt;/m:r&gt;&lt;/m:e&gt;&lt;m:sub&gt;&lt;m:r&gt;&lt;m:rPr&gt;&lt;m:sty m:val=&quot;p&quot;/&gt;&lt;/m:rPr&gt;&lt;w:rPr&gt;&lt;w:rFonts w:ascii=&quot;Cambria Math&quot; w:h-ansi=&quot;Cambria Math&quot;/&gt;&lt;wx:font wx:val=&quot;Cambria Math&quot;/&gt;&lt;/w:rPr&gt;&lt;m:t&gt;ref&lt;/m:t&gt;&lt;/m:r&gt;&lt;/m:sub&gt;&lt;/m:sSub&gt;&lt;/m:den&gt;&lt;/m:f&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0" o:title="" chromakey="white"/>
          </v:shape>
        </w:pict>
      </w:r>
      <w:r w:rsidRPr="00972FED">
        <w:rPr>
          <w:lang w:val="en-US"/>
        </w:rPr>
        <w:fldChar w:fldCharType="end"/>
      </w:r>
    </w:p>
    <w:p w14:paraId="41287CEC" w14:textId="77777777" w:rsidR="00972FED" w:rsidRPr="006F0B54" w:rsidRDefault="00972FED" w:rsidP="00972FED">
      <w:pPr>
        <w:pStyle w:val="B3"/>
      </w:pPr>
      <w:r w:rsidRPr="006F0B54">
        <w:t>and the correction factor as:</w:t>
      </w:r>
    </w:p>
    <w:p w14:paraId="494D4F90" w14:textId="77777777" w:rsidR="00972FED" w:rsidRPr="006F0B54" w:rsidRDefault="00972FED" w:rsidP="00972FED">
      <w:pPr>
        <w:pStyle w:val="EQ"/>
        <w:rPr>
          <w:iCs/>
        </w:rPr>
      </w:pPr>
      <w:r w:rsidRPr="006F0B54">
        <w:tab/>
      </w:r>
      <w:r w:rsidRPr="00972FED">
        <w:rPr>
          <w:iCs/>
        </w:rPr>
        <w:fldChar w:fldCharType="begin"/>
      </w:r>
      <w:r w:rsidRPr="00972FED">
        <w:rPr>
          <w:iCs/>
        </w:rPr>
        <w:instrText xml:space="preserve"> QUOTE </w:instrText>
      </w:r>
      <w:r w:rsidR="00350F27">
        <w:rPr>
          <w:position w:val="-14"/>
        </w:rPr>
        <w:pict w14:anchorId="7857491F">
          <v:shape id="_x0000_i1268" type="#_x0000_t75" style="width:103.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iCs/>
        </w:rPr>
        <w:instrText xml:space="preserve"> </w:instrText>
      </w:r>
      <w:r w:rsidRPr="00972FED">
        <w:rPr>
          <w:iCs/>
        </w:rPr>
        <w:fldChar w:fldCharType="separate"/>
      </w:r>
      <w:r w:rsidR="00350F27">
        <w:rPr>
          <w:position w:val="-14"/>
        </w:rPr>
        <w:pict w14:anchorId="1EC1FABB">
          <v:shape id="_x0000_i1269" type="#_x0000_t75" style="width:103.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6B51&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26B51&quot; wsp:rsidP=&quot;00826B51&quot;&gt;&lt;m:oMathPara&gt;&lt;m:oMath&gt;&lt;m:r&gt;&lt;m:rPr&gt;&lt;m:sty m:val=&quot;p&quot;/&gt;&lt;/m:rPr&gt;&lt;w:rPr&gt;&lt;w:rFonts w:ascii=&quot;Cambria Math&quot; w:h-ansi=&quot;Cambria Math&quot;/&gt;&lt;wx:font wx:val=&quot;Cambria Math&quot;/&gt;&lt;/w:rPr&gt;&lt;m:t&gt;Î”TRP&lt;/m:t&gt;&lt;/m:r&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cs/&gt;&lt;/w:rPr&gt;&lt;/m:ctrlPr&gt;&lt;/m:fPr&gt;&lt;m:num&gt;&lt;m:r&gt;&lt;m:rPr&gt;&lt;m:sty m:val=&quot;p&quot;/&gt;&lt;/m:rPr&gt;&lt;w:rPr&gt;&lt;w:rFonts w:ascii=&quot;Cambria Math&quot; w:h-ansi=&quot;Cambria Math&quot;/&gt;&lt;wx:font wx:val=&quot;Cambria Math&quot;/&gt;&lt;/w:rPr&gt;&lt;m:t&gt;SF-1&lt;/m:t&gt;&lt;/m:r&gt;&lt;/m:num&gt;&lt;m:den&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r&gt;&lt;m:rPr&gt;&lt;m:sty m:val=&quot;p&quot;/&gt;&lt;/m:rPr&gt;&lt;w:rPr&gt;&lt;w:rFonts w:ascii=&quot;Cambria Math&quot; w:h-ansi=&quot;Cambria Math&quot;/&gt;&lt;wx:font wx:val=&quot;Cambria Math&quot;/&gt;&lt;/w:rPr&gt;&lt;m:t&gt;-1&lt;/m:t&gt;&lt;/m:r&gt;&lt;/m:den&gt;&lt;/m:f&gt;&lt;m:r&gt;&lt;m:rPr&gt;&lt;m:sty m:val=&quot;p&quot;/&gt;&lt;/m:rPr&gt;&lt;w:rPr&gt;&lt;w:rFonts w:ascii=&quot;Cambria Math&quot; w:h-ansi=&quot;Cambria Math&quot;/&gt;&lt;wx:font wx:val=&quot;Cambria Math&quot;/&gt;&lt;/w:rPr&gt;&lt;m:t&gt;â‹…1.0 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1" o:title="" chromakey="white"/>
          </v:shape>
        </w:pict>
      </w:r>
      <w:r w:rsidRPr="00972FED">
        <w:rPr>
          <w:iCs/>
        </w:rPr>
        <w:fldChar w:fldCharType="end"/>
      </w:r>
    </w:p>
    <w:p w14:paraId="6B22546E" w14:textId="77777777" w:rsidR="00972FED" w:rsidRPr="006F0B54" w:rsidRDefault="00972FED" w:rsidP="00972FED">
      <w:pPr>
        <w:pStyle w:val="B2"/>
        <w:rPr>
          <w:lang w:val="en-US"/>
        </w:rPr>
      </w:pPr>
      <w:r w:rsidRPr="006F0B54">
        <w:tab/>
        <w:t xml:space="preserve">where </w:t>
      </w:r>
      <w:r w:rsidRPr="00972FED">
        <w:rPr>
          <w:lang w:val="en-US"/>
        </w:rPr>
        <w:fldChar w:fldCharType="begin"/>
      </w:r>
      <w:r w:rsidRPr="00972FED">
        <w:rPr>
          <w:lang w:val="en-US"/>
        </w:rPr>
        <w:instrText xml:space="preserve"> QUOTE </w:instrText>
      </w:r>
      <w:r w:rsidR="00350F27">
        <w:rPr>
          <w:position w:val="-5"/>
        </w:rPr>
        <w:pict w14:anchorId="6DB2890B">
          <v:shape id="_x0000_i1270" type="#_x0000_t75" style="width:2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instrText xml:space="preserve"> </w:instrText>
      </w:r>
      <w:r w:rsidRPr="00972FED">
        <w:rPr>
          <w:lang w:val="en-US"/>
        </w:rPr>
        <w:fldChar w:fldCharType="separate"/>
      </w:r>
      <w:r w:rsidR="00350F27">
        <w:rPr>
          <w:position w:val="-5"/>
        </w:rPr>
        <w:pict w14:anchorId="3B354972">
          <v:shape id="_x0000_i1271" type="#_x0000_t75" style="width:2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41B4&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41B4&quot; wsp:rsidP=&quot;008441B4&quot;&gt;&lt;m:oMathPara&gt;&lt;m:oMath&gt;&lt;m:r&gt;&lt;m:rPr&gt;&lt;m:sty m:val=&quot;p&quot;/&gt;&lt;/m:rPr&gt;&lt;w:rPr&gt;&lt;w:rFonts w:ascii=&quot;Cambria Math&quot; w:h-ansi=&quot;Cambria Math&quot;/&gt;&lt;wx:font wx:val=&quot;Cambria Math&quot;/&gt;&lt;/w:rPr&gt;&lt;m:t&gt;S&lt;/m:t&gt;&lt;/m:r&gt;&lt;m:sSub&gt;&lt;m:sSubPr&gt;&lt;m:ctrlPr&gt;&lt;w:rPr&gt;&lt;w:rFonts w:ascii=&quot;Cambria Math&quot; w:h-ansi=&quot;Cambria Math&quot;/&gt;&lt;wx:font wx:val=&quot;Cambria Math&quot;/&gt;&lt;w:i-cs/&gt;&lt;/w:rPr&gt;&lt;/m:ctrlPr&gt;&lt;/m:sSubPr&gt;&lt;m:e&gt;&lt;m:r&gt;&lt;m:rPr&gt;&lt;m:sty m:val=&quot;p&quot;/&gt;&lt;/m:rPr&gt;&lt;w:rPr&gt;&lt;w:rFonts w:ascii=&quot;Cambria Math&quot; w:h-ansi=&quot;Cambria Math&quot;/&gt;&lt;wx:font wx:val=&quot;Cambria Math&quot;/&gt;&lt;/w:rPr&gt;&lt;m:t&gt;F&lt;/m:t&gt;&lt;/m:r&gt;&lt;/m:e&gt;&lt;m:sub&gt;&lt;m:r&gt;&lt;m:rPr&gt;&lt;m:sty m:val=&quot;p&quot;/&gt;&lt;/m:rPr&gt;&lt;w:rPr&gt;&lt;w:rFonts w:ascii=&quot;Cambria Math&quot; w:h-ansi=&quot;Cambria Math&quot;/&gt;&lt;wx:font wx:val=&quot;Cambria Math&quot;/&gt;&lt;/w:rPr&gt;&lt;m:t&gt;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2" o:title="" chromakey="white"/>
          </v:shape>
        </w:pict>
      </w:r>
      <w:r w:rsidRPr="00972FED">
        <w:rPr>
          <w:lang w:val="en-US"/>
        </w:rPr>
        <w:fldChar w:fldCharType="end"/>
      </w:r>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77777777"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w:r w:rsidRPr="00972FED">
        <w:rPr>
          <w:lang w:val="en-US"/>
        </w:rPr>
        <w:fldChar w:fldCharType="begin"/>
      </w:r>
      <w:r w:rsidRPr="00972FED">
        <w:rPr>
          <w:lang w:val="en-US"/>
        </w:rPr>
        <w:instrText xml:space="preserve"> QUOTE </w:instrText>
      </w:r>
      <w:r w:rsidR="00350F27">
        <w:rPr>
          <w:position w:val="-5"/>
        </w:rPr>
        <w:pict w14:anchorId="622587A6">
          <v:shape id="_x0000_i1272"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instrText xml:space="preserve"> </w:instrText>
      </w:r>
      <w:r w:rsidRPr="00972FED">
        <w:rPr>
          <w:lang w:val="en-US"/>
        </w:rPr>
        <w:fldChar w:fldCharType="separate"/>
      </w:r>
      <w:r w:rsidR="00350F27">
        <w:rPr>
          <w:position w:val="-5"/>
        </w:rPr>
        <w:pict w14:anchorId="290AC60C">
          <v:shape id="_x0000_i1273"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41&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41&quot; wsp:rsidP=&quot;007B4D41&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Ï•&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3" o:title="" chromakey="white"/>
          </v:shape>
        </w:pict>
      </w:r>
      <w:r w:rsidRPr="00972FED">
        <w:rPr>
          <w:lang w:val="en-US"/>
        </w:rPr>
        <w:fldChar w:fldCharType="end"/>
      </w:r>
      <w:r w:rsidRPr="006F0B54">
        <w:rPr>
          <w:lang w:val="en-US"/>
        </w:rPr>
        <w:t xml:space="preserve"> and </w:t>
      </w:r>
      <w:r w:rsidRPr="00972FED">
        <w:fldChar w:fldCharType="begin"/>
      </w:r>
      <w:r w:rsidRPr="00972FED">
        <w:instrText xml:space="preserve"> QUOTE </w:instrText>
      </w:r>
      <w:r w:rsidR="00350F27">
        <w:rPr>
          <w:position w:val="-5"/>
        </w:rPr>
        <w:pict w14:anchorId="7CD6E078">
          <v:shape id="_x0000_i127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972FED">
        <w:instrText xml:space="preserve"> </w:instrText>
      </w:r>
      <w:r w:rsidRPr="00972FED">
        <w:fldChar w:fldCharType="separate"/>
      </w:r>
      <w:r w:rsidR="00350F27">
        <w:rPr>
          <w:position w:val="-5"/>
        </w:rPr>
        <w:pict w14:anchorId="3DECFBA3">
          <v:shape id="_x0000_i127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A7A3A&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A7A3A&quot; wsp:rsidP=&quot;00EA7A3A&quot;&gt;&lt;m:oMathPara&gt;&lt;m:oMath&gt;&lt;m:r&gt;&lt;m:rPr&gt;&lt;m:sty m:val=&quot;p&quot;/&gt;&lt;/m:rPr&gt;&lt;w:rPr&gt;&lt;w:rFonts w:ascii=&quot;Cambria Math&quot; w:h-ansi=&quot;Cambria Math&quot;/&gt;&lt;wx:font wx:val=&quot;Cambria Math&quot;/&gt;&lt;w:lang w:val=&quot;EN-US&quot;/&gt;&lt;/w:rPr&gt;&lt;m:t&gt;Î”&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Î¸&lt;/m:t&gt;&lt;/m:r&gt;&lt;/m:e&gt;&lt;m:sub&gt;&lt;m:r&gt;&lt;m:rPr&gt;&lt;m:sty m:val=&quot;p&quot;/&gt;&lt;/m:rPr&gt;&lt;w:rPr&gt;&lt;w:rFonts w:ascii=&quot;Cambria Math&quot; w:h-ansi=&quot;Cambria Math&quot;/&gt;&lt;wx:font wx:val=&quot;Cambria Math&quot;/&gt;&lt;w:lang w:val=&quot;EN-US&quot;/&gt;&lt;/w:rPr&gt;&lt;m:t&gt;ref&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4" o:title="" chromakey="white"/>
          </v:shape>
        </w:pict>
      </w:r>
      <w:r w:rsidRPr="00972FED">
        <w:fldChar w:fldCharType="end"/>
      </w:r>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4369"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4370" w:name="_Toc29810615"/>
      <w:bookmarkStart w:id="4371" w:name="_Toc37273892"/>
      <w:bookmarkStart w:id="4372" w:name="_Toc45885210"/>
      <w:bookmarkStart w:id="4373" w:name="_Toc53183111"/>
      <w:bookmarkStart w:id="4374" w:name="_Toc58865505"/>
      <w:bookmarkStart w:id="4375" w:name="_Toc58867087"/>
      <w:bookmarkStart w:id="4376" w:name="_Toc66718120"/>
      <w:r w:rsidRPr="006F0B54">
        <w:t>I.10</w:t>
      </w:r>
      <w:r w:rsidRPr="006F0B54">
        <w:tab/>
        <w:t>Beam-based directions</w:t>
      </w:r>
      <w:bookmarkEnd w:id="4369"/>
      <w:bookmarkEnd w:id="4370"/>
      <w:bookmarkEnd w:id="4371"/>
      <w:bookmarkEnd w:id="4372"/>
      <w:bookmarkEnd w:id="4373"/>
      <w:bookmarkEnd w:id="4374"/>
      <w:bookmarkEnd w:id="4375"/>
      <w:bookmarkEnd w:id="4376"/>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77777777" w:rsidR="00972FED" w:rsidRPr="006F0B54" w:rsidRDefault="00972FED" w:rsidP="00972FED">
      <w:pPr>
        <w:rPr>
          <w:noProof/>
        </w:rPr>
      </w:pPr>
      <w:r w:rsidRPr="00972FED">
        <w:rPr>
          <w:noProof/>
        </w:rPr>
        <w:fldChar w:fldCharType="begin"/>
      </w:r>
      <w:r w:rsidRPr="00972FED">
        <w:rPr>
          <w:noProof/>
        </w:rPr>
        <w:instrText xml:space="preserve"> QUOTE </w:instrText>
      </w:r>
      <w:r w:rsidR="00350F27">
        <w:rPr>
          <w:position w:val="-14"/>
        </w:rPr>
        <w:pict w14:anchorId="359FFDF5">
          <v:shape id="_x0000_i1276" type="#_x0000_t75" style="width:95.1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972FED">
        <w:rPr>
          <w:noProof/>
        </w:rPr>
        <w:instrText xml:space="preserve"> </w:instrText>
      </w:r>
      <w:r w:rsidRPr="00972FED">
        <w:rPr>
          <w:noProof/>
        </w:rPr>
        <w:fldChar w:fldCharType="separate"/>
      </w:r>
      <w:r w:rsidR="00350F27">
        <w:rPr>
          <w:position w:val="-14"/>
        </w:rPr>
        <w:pict w14:anchorId="6B89CB61">
          <v:shape id="_x0000_i1277" type="#_x0000_t75" style="width:95.1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189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189F&quot; wsp:rsidP=&quot;00B9189F&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TRP&lt;/m:t&gt;&lt;/m:r&gt;&lt;/m:e&gt;&lt;m:sub&gt;&lt;m:r&gt;&lt;w:rPr&gt;&lt;w:rFonts w:ascii=&quot;Cambria Math&quot; w:h-ansi=&quot;Cambria Math&quot;/&gt;&lt;wx:font wx:val=&quot;Cambria Math&quot;/&gt;&lt;w:i/&gt;&lt;w:noProof/&gt;&lt;/w:rPr&gt;&lt;m:t&gt;Estimate&lt;/m:t&gt;&lt;/m:r&gt;&lt;/m:sub&gt;&lt;/m:sSub&gt;&lt;m:r&gt;&lt;m:rPr&gt;&lt;m:sty m:val=&quot;p&quot;/&gt;&lt;/m:rPr&gt;&lt;w:rPr&gt;&lt;w:rFonts w:ascii=&quot;Cambria Math&quot; w:h-ansi=&quot;Cambria Math&quot;/&gt;&lt;wx:font wx:val=&quot;Cambria Math&quot;/&gt;&lt;w:noProof/&gt;&lt;/w:rPr&gt;&lt;m:t&gt;=&lt;/m:t&gt;&lt;/m:r&gt;&lt;m:f&gt;&lt;m:fPr&gt;&lt;m:ctrlPr&gt;&lt;w:rPr&gt;&lt;w:rFonts w:ascii=&quot;Cambria Math&quot; w:h-ansi=&quot;Cambria Math&quot;/&gt;&lt;wx:font wx:val=&quot;Cambria Math&quot;/&gt;&lt;w:noProof/&gt;&lt;/w:rPr&gt;&lt;/m:ctrlPr&gt;&lt;/m:fPr&gt;&lt;m:num&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num&gt;&lt;m:den&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 o:title="" chromakey="white"/>
          </v:shape>
        </w:pict>
      </w:r>
      <w:r w:rsidRPr="00972FED">
        <w:rPr>
          <w:noProof/>
        </w:rPr>
        <w:fldChar w:fldCharType="end"/>
      </w:r>
      <w:r w:rsidRPr="006F0B54">
        <w:rPr>
          <w:noProof/>
        </w:rPr>
        <w:t xml:space="preserve">, where </w:t>
      </w:r>
      <w:r w:rsidRPr="00972FED">
        <w:rPr>
          <w:noProof/>
        </w:rPr>
        <w:fldChar w:fldCharType="begin"/>
      </w:r>
      <w:r w:rsidRPr="00972FED">
        <w:rPr>
          <w:noProof/>
        </w:rPr>
        <w:instrText xml:space="preserve"> QUOTE </w:instrText>
      </w:r>
      <w:r w:rsidR="00350F27">
        <w:rPr>
          <w:position w:val="-6"/>
        </w:rPr>
        <w:pict w14:anchorId="1F43D9FF">
          <v:shape id="_x0000_i1278"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972FED">
        <w:rPr>
          <w:noProof/>
        </w:rPr>
        <w:instrText xml:space="preserve"> </w:instrText>
      </w:r>
      <w:r w:rsidRPr="00972FED">
        <w:rPr>
          <w:noProof/>
        </w:rPr>
        <w:fldChar w:fldCharType="separate"/>
      </w:r>
      <w:r w:rsidR="00350F27">
        <w:rPr>
          <w:position w:val="-6"/>
        </w:rPr>
        <w:pict w14:anchorId="7D3EE7EE">
          <v:shape id="_x0000_i1279"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726B0&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726B0&quot; wsp:rsidP=&quot;000726B0&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EIRP&lt;/m:t&gt;&lt;/m:r&gt;&lt;/m:e&gt;&lt;m:sub&gt;&lt;m:r&gt;&lt;w:rPr&gt;&lt;w:rFonts w:ascii=&quot;Cambria Math&quot; w:h-ansi=&quot;Cambria Math&quot;/&gt;&lt;wx:font wx:val=&quot;Cambria Math&quot;/&gt;&lt;w:i/&gt;&lt;w:noProof/&gt;&lt;/w:rPr&gt;&lt;m:t&gt;pea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6" o:title="" chromakey="white"/>
          </v:shape>
        </w:pict>
      </w:r>
      <w:r w:rsidRPr="00972FED">
        <w:rPr>
          <w:noProof/>
        </w:rPr>
        <w:fldChar w:fldCharType="end"/>
      </w:r>
      <w:r w:rsidRPr="006F0B54">
        <w:rPr>
          <w:noProof/>
        </w:rPr>
        <w:t xml:space="preserve"> is the maximum EIRP in the beam peak direction within a particular beam direction pair and </w:t>
      </w:r>
      <w:r w:rsidRPr="00972FED">
        <w:rPr>
          <w:noProof/>
        </w:rPr>
        <w:fldChar w:fldCharType="begin"/>
      </w:r>
      <w:r w:rsidRPr="00972FED">
        <w:rPr>
          <w:noProof/>
        </w:rPr>
        <w:instrText xml:space="preserve"> QUOTE </w:instrText>
      </w:r>
      <w:r w:rsidR="00350F27">
        <w:rPr>
          <w:position w:val="-5"/>
        </w:rPr>
        <w:pict w14:anchorId="5CFD1519">
          <v:shape id="_x0000_i1280"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972FED">
        <w:rPr>
          <w:noProof/>
        </w:rPr>
        <w:instrText xml:space="preserve"> </w:instrText>
      </w:r>
      <w:r w:rsidRPr="00972FED">
        <w:rPr>
          <w:noProof/>
        </w:rPr>
        <w:fldChar w:fldCharType="separate"/>
      </w:r>
      <w:r w:rsidR="00350F27">
        <w:rPr>
          <w:position w:val="-5"/>
        </w:rPr>
        <w:pict w14:anchorId="6417B4A8">
          <v:shape id="_x0000_i1281"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F5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F5C&quot; wsp:rsidP=&quot;00410F5C&quot;&gt;&lt;m:oMathPara&gt;&lt;m:oMath&gt;&lt;m:sSub&gt;&lt;m:sSubPr&gt;&lt;m:ctrlPr&gt;&lt;w:rPr&gt;&lt;w:rFonts w:ascii=&quot;Cambria Math&quot; w:h-ansi=&quot;Cambria Math&quot;/&gt;&lt;wx:font wx:val=&quot;Cambria Math&quot;/&gt;&lt;w:noProof/&gt;&lt;/w:rPr&gt;&lt;/m:ctrlPr&gt;&lt;/m:sSubPr&gt;&lt;m:e&gt;&lt;m:r&gt;&lt;w:rPr&gt;&lt;w:rFonts w:ascii=&quot;Cambria Math&quot; w:h-ansi=&quot;Cambria Math&quot;/&gt;&lt;wx:font wx:val=&quot;Cambria Math&quot;/&gt;&lt;w:i/&gt;&lt;w:noProof/&gt;&lt;/w:rPr&gt;&lt;m:t&gt;D&lt;/m:t&gt;&lt;/m:r&gt;&lt;/m:e&gt;&lt;m:sub&gt;&lt;m:r&gt;&lt;w:rPr&gt;&lt;w:rFonts w:ascii=&quot;Cambria Math&quot; w:h-ansi=&quot;Cambria Math&quot;/&gt;&lt;wx:font wx:val=&quot;Cambria Math&quot;/&gt;&lt;w:i/&gt;&lt;w:noProof/&gt;&lt;/w:rPr&gt;&lt;m:t&gt;EU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7" o:title="" chromakey="white"/>
          </v:shape>
        </w:pict>
      </w:r>
      <w:r w:rsidRPr="00972FED">
        <w:rPr>
          <w:noProof/>
        </w:rPr>
        <w:fldChar w:fldCharType="end"/>
      </w:r>
      <w:r w:rsidRPr="006F0B54">
        <w:rPr>
          <w:noProof/>
        </w:rPr>
        <w:t xml:space="preserve"> is the directivity of the EUT.</w:t>
      </w:r>
    </w:p>
    <w:p w14:paraId="7F939C7B" w14:textId="77777777" w:rsidR="00972FED" w:rsidRPr="006F0B54" w:rsidRDefault="00972FED" w:rsidP="00972FED">
      <w:pPr>
        <w:pStyle w:val="Heading1"/>
      </w:pPr>
      <w:bookmarkStart w:id="4377" w:name="_Toc21101579"/>
      <w:bookmarkStart w:id="4378" w:name="_Toc29810616"/>
      <w:bookmarkStart w:id="4379" w:name="_Toc37273893"/>
      <w:bookmarkStart w:id="4380" w:name="_Toc45885211"/>
      <w:bookmarkStart w:id="4381" w:name="_Toc53183112"/>
      <w:bookmarkStart w:id="4382" w:name="_Toc58865506"/>
      <w:bookmarkStart w:id="4383" w:name="_Toc58867088"/>
      <w:bookmarkStart w:id="4384" w:name="_Toc66718121"/>
      <w:r w:rsidRPr="006F0B54">
        <w:t>I.11</w:t>
      </w:r>
      <w:r w:rsidRPr="006F0B54">
        <w:tab/>
        <w:t>Peak method</w:t>
      </w:r>
      <w:bookmarkEnd w:id="4377"/>
      <w:bookmarkEnd w:id="4378"/>
      <w:bookmarkEnd w:id="4379"/>
      <w:bookmarkEnd w:id="4380"/>
      <w:bookmarkEnd w:id="4381"/>
      <w:bookmarkEnd w:id="4382"/>
      <w:bookmarkEnd w:id="4383"/>
      <w:bookmarkEnd w:id="4384"/>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4385" w:name="_Toc21101580"/>
      <w:bookmarkStart w:id="4386" w:name="_Toc29810617"/>
      <w:bookmarkStart w:id="4387" w:name="_Toc37273894"/>
      <w:bookmarkStart w:id="4388" w:name="_Toc45885212"/>
      <w:bookmarkStart w:id="4389" w:name="_Toc53183113"/>
      <w:bookmarkStart w:id="4390" w:name="_Toc58865507"/>
      <w:bookmarkStart w:id="4391" w:name="_Toc58867089"/>
      <w:bookmarkStart w:id="4392" w:name="_Toc66718122"/>
      <w:r w:rsidRPr="006F0B54">
        <w:t>I.12</w:t>
      </w:r>
      <w:r w:rsidRPr="006F0B54">
        <w:tab/>
        <w:t>Equal sector with peak average</w:t>
      </w:r>
      <w:bookmarkEnd w:id="4385"/>
      <w:bookmarkEnd w:id="4386"/>
      <w:bookmarkEnd w:id="4387"/>
      <w:bookmarkEnd w:id="4388"/>
      <w:bookmarkEnd w:id="4389"/>
      <w:bookmarkEnd w:id="4390"/>
      <w:bookmarkEnd w:id="4391"/>
      <w:bookmarkEnd w:id="439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77777777" w:rsidR="00972FED" w:rsidRPr="006F0B54" w:rsidRDefault="00972FED" w:rsidP="00972FED">
      <w:r w:rsidRPr="006F0B54">
        <w:rPr>
          <w:lang w:val="en-US"/>
        </w:rPr>
        <w:t xml:space="preserve">The spherical angle </w:t>
      </w:r>
      <w:r w:rsidRPr="00972FED">
        <w:rPr>
          <w:lang w:val="en-US"/>
        </w:rPr>
        <w:fldChar w:fldCharType="begin"/>
      </w:r>
      <w:r w:rsidRPr="00972FED">
        <w:rPr>
          <w:lang w:val="en-US"/>
        </w:rPr>
        <w:instrText xml:space="preserve"> QUOTE </w:instrText>
      </w:r>
      <w:r w:rsidR="00350F27">
        <w:rPr>
          <w:position w:val="-5"/>
        </w:rPr>
        <w:pict w14:anchorId="5AC60799">
          <v:shape id="_x0000_i1282"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lang w:val="en-US"/>
        </w:rPr>
        <w:instrText xml:space="preserve"> </w:instrText>
      </w:r>
      <w:r w:rsidRPr="00972FED">
        <w:rPr>
          <w:lang w:val="en-US"/>
        </w:rPr>
        <w:fldChar w:fldCharType="separate"/>
      </w:r>
      <w:r w:rsidR="00350F27">
        <w:rPr>
          <w:position w:val="-5"/>
        </w:rPr>
        <w:pict w14:anchorId="6CDEF863">
          <v:shape id="_x0000_i1283"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545B5&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545B5&quot; wsp:rsidP=&quot;006545B5&quot;&gt;&lt;m:oMathPara&gt;&lt;m:oMath&gt;&lt;m:r&gt;&lt;w:rPr&gt;&lt;w:rFonts w:ascii=&quot;Cambria Math&quot; w:h-ansi=&quot;Cambria Math&quot;/&gt;&lt;wx:font wx:val=&quot;Cambria Math&quot;/&gt;&lt;w:i/&gt;&lt;w:lang w:val=&quot;EN-US&quot;/&gt;&lt;/w:rPr&gt;&lt;m:t&gt;Ï•&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6" o:title="" chromakey="white"/>
          </v:shape>
        </w:pict>
      </w:r>
      <w:r w:rsidRPr="00972FED">
        <w:rPr>
          <w:lang w:val="en-US"/>
        </w:rPr>
        <w:fldChar w:fldCharType="end"/>
      </w:r>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77777777" w:rsidR="00972FED" w:rsidRPr="006F0B54" w:rsidRDefault="00972FED" w:rsidP="00972FED">
      <w:pPr>
        <w:pStyle w:val="EQ"/>
        <w:rPr>
          <w:lang w:val="en-US"/>
        </w:rPr>
      </w:pPr>
      <w:r w:rsidRPr="006F0B54">
        <w:rPr>
          <w:noProof w:val="0"/>
          <w:lang w:val="en-US"/>
        </w:rPr>
        <w:tab/>
      </w:r>
      <w:r w:rsidRPr="00972FED">
        <w:rPr>
          <w:lang w:val="en-US"/>
        </w:rPr>
        <w:fldChar w:fldCharType="begin"/>
      </w:r>
      <w:r w:rsidRPr="00972FED">
        <w:rPr>
          <w:lang w:val="en-US"/>
        </w:rPr>
        <w:instrText xml:space="preserve"> QUOTE </w:instrText>
      </w:r>
      <w:r w:rsidR="00350F27">
        <w:rPr>
          <w:position w:val="-11"/>
        </w:rPr>
        <w:pict w14:anchorId="4A44672D">
          <v:shape id="_x0000_i1284" type="#_x0000_t75" style="width:117.7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972FED">
        <w:rPr>
          <w:lang w:val="en-US"/>
        </w:rPr>
        <w:instrText xml:space="preserve"> </w:instrText>
      </w:r>
      <w:r w:rsidRPr="00972FED">
        <w:rPr>
          <w:lang w:val="en-US"/>
        </w:rPr>
        <w:fldChar w:fldCharType="separate"/>
      </w:r>
      <w:r w:rsidR="00350F27">
        <w:rPr>
          <w:position w:val="-11"/>
        </w:rPr>
        <w:pict w14:anchorId="6BBCA3D1">
          <v:shape id="_x0000_i1285" type="#_x0000_t75" style="width:117.7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65CE1&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65CE1&quot; wsp:rsidP=&quot;00A65CE1&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TRP&lt;/m:t&gt;&lt;/m:r&gt;&lt;/m:e&gt;&lt;m:sub&gt;&lt;m:r&gt;&lt;w:rPr&gt;&lt;w:rFonts w:ascii=&quot;Cambria Math&quot; w:h-ansi=&quot;Cambria Math&quot;/&gt;&lt;wx:font wx:val=&quot;Cambria Math&quot;/&gt;&lt;w:i/&gt;&lt;w:lang w:val=&quot;EN-US&quot;/&gt;&lt;/w:rPr&gt;&lt;m:t&gt;Estimate&lt;/m:t&gt;&lt;/m:r&gt;&lt;/m:sub&gt;&lt;/m:sSub&gt;&lt;m:r&gt;&lt;m:rPr&gt;&lt;m:sty m:val=&quot;p&quot;/&gt;&lt;/m:rPr&gt;&lt;w:rPr&gt;&lt;w:rFonts w:ascii=&quot;Cambria Math&quot; w:h-ansi=&quot;Cambria Math&quot;/&gt;&lt;wx:font wx:val=&quot;Cambria Math&quot;/&gt;&lt;w:lang w:val=&quot;EN-US&quot;/&gt;&lt;/w:rPr&gt;&lt;m:t&gt;=&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1&lt;/m:t&gt;&lt;/m:r&gt;&lt;/m:num&gt;&lt;m:den&gt;&lt;m:r&gt;&lt;w:rPr&gt;&lt;w:rFonts w:ascii=&quot;Cambria Math&quot; w:h-ansi=&quot;Cambria Math&quot;/&gt;&lt;wx:font wx:val=&quot;Cambria Math&quot;/&gt;&lt;w:i/&gt;&lt;w:lang w:val=&quot;EN-US&quot;/&gt;&lt;/w:rPr&gt;&lt;m:t&gt;K&lt;/m:t&gt;&lt;/m:r&gt;&lt;/m:den&gt;&lt;/m:f&gt;&lt;m:nary&gt;&lt;m:naryPr&gt;&lt;m:chr m:val=&quot;âˆ‘&quot;/&gt;&lt;m:limLoc m:val=&quot;undOvr&quot;/&gt;&lt;m:ctrlPr&gt;&lt;w:rPr&gt;&lt;w:rFonts w:ascii=&quot;Cambria Math&quot; w:h-ansi=&quot;Cambria Math&quot;/&gt;&lt;wx:font wx:val=&quot;Cambria Math&quot;/&gt;&lt;w:lang w:val=&quot;EN-US&quot;/&gt;&lt;/w:rPr&gt;&lt;/m:ctrlPr&gt;&lt;/m:naryPr&gt;&lt;m:sub&gt;&lt;m:r&gt;&lt;w:rPr&gt;&lt;w:rFonts w:ascii=&quot;Cambria Math&quot; w:h-ansi=&quot;Cambria Math&quot;/&gt;&lt;wx:font wx:val=&quot;Cambria Math&quot;/&gt;&lt;w:i/&gt;&lt;w:lang w:val=&quot;EN-US&quot;/&gt;&lt;/w:rPr&gt;&lt;m:t&gt;k&lt;/m:t&gt;&lt;/m:r&gt;&lt;m:r&gt;&lt;m:rPr&gt;&lt;m:sty m:val=&quot;p&quot;/&gt;&lt;/m:rPr&gt;&lt;w:rPr&gt;&lt;w:rFonts w:ascii=&quot;Cambria Math&quot; w:h-ansi=&quot;Cambria Math&quot;/&gt;&lt;wx:font wx:val=&quot;Cambria Math&quot;/&gt;&lt;w:lang w:val=&quot;EN-US&quot;/&gt;&lt;/w:rPr&gt;&lt;m:t&gt;=1&lt;/m:t&gt;&lt;/m:r&gt;&lt;/m:sub&gt;&lt;m:sup&gt;&lt;m:r&gt;&lt;w:rPr&gt;&lt;w:rFonts w:ascii=&quot;Cambria Math&quot; w:h-ansi=&quot;Cambria Math&quot;/&gt;&lt;wx:font wx:val=&quot;Cambria Math&quot;/&gt;&lt;w:i/&gt;&lt;w:lang w:val=&quot;EN-US&quot;/&gt;&lt;/w:rPr&gt;&lt;m:t&gt;K&lt;/m:t&gt;&lt;/m:r&gt;&lt;/m:sup&gt;&lt;m:e&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350F27">
        <w:rPr>
          <w:position w:val="-5"/>
        </w:rPr>
        <w:pict w14:anchorId="4B032A6D">
          <v:shape id="_x0000_i1286"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972FED">
        <w:rPr>
          <w:lang w:val="en-US"/>
        </w:rPr>
        <w:instrText xml:space="preserve"> </w:instrText>
      </w:r>
      <w:r w:rsidRPr="00972FED">
        <w:rPr>
          <w:lang w:val="en-US"/>
        </w:rPr>
        <w:fldChar w:fldCharType="separate"/>
      </w:r>
      <w:r w:rsidR="00350F27">
        <w:rPr>
          <w:position w:val="-5"/>
        </w:rPr>
        <w:pict w14:anchorId="3B417634">
          <v:shape id="_x0000_i1287"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577&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577&quot; wsp:rsidP=&quot;00115577&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EIRP&lt;/m:t&gt;&lt;/m:r&gt;&lt;/m:e&gt;&lt;m:sub&gt;&lt;m:r&gt;&lt;w:rPr&gt;&lt;w:rFonts w:ascii=&quot;Cambria Math&quot; w:h-ansi=&quot;Cambria Math&quot;/&gt;&lt;wx:font wx:val=&quot;Cambria Math&quot;/&gt;&lt;w:i/&gt;&lt;w:lang w:val=&quot;EN-US&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9" o:title="" chromakey="white"/>
          </v:shape>
        </w:pict>
      </w:r>
      <w:r w:rsidRPr="00972FED">
        <w:rPr>
          <w:lang w:val="en-US"/>
        </w:rPr>
        <w:fldChar w:fldCharType="end"/>
      </w:r>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4393" w:name="_Toc21101581"/>
      <w:bookmarkStart w:id="4394" w:name="_Toc29810618"/>
      <w:bookmarkStart w:id="4395" w:name="_Toc37273895"/>
      <w:bookmarkStart w:id="4396" w:name="_Toc45885213"/>
      <w:bookmarkStart w:id="4397" w:name="_Toc53183114"/>
      <w:bookmarkStart w:id="4398" w:name="_Toc58865508"/>
      <w:bookmarkStart w:id="4399" w:name="_Toc58867090"/>
      <w:bookmarkStart w:id="4400" w:name="_Toc66718123"/>
      <w:r w:rsidRPr="006F0B54">
        <w:t>I.13</w:t>
      </w:r>
      <w:r w:rsidRPr="006F0B54">
        <w:tab/>
        <w:t>Pre-scan</w:t>
      </w:r>
      <w:bookmarkEnd w:id="4393"/>
      <w:bookmarkEnd w:id="4394"/>
      <w:bookmarkEnd w:id="4395"/>
      <w:bookmarkEnd w:id="4396"/>
      <w:bookmarkEnd w:id="4397"/>
      <w:bookmarkEnd w:id="4398"/>
      <w:bookmarkEnd w:id="4399"/>
      <w:bookmarkEnd w:id="4400"/>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4401" w:name="_Toc21101582"/>
      <w:bookmarkStart w:id="4402" w:name="_Toc29810619"/>
      <w:bookmarkStart w:id="4403" w:name="_Toc37273896"/>
      <w:bookmarkStart w:id="4404" w:name="_Toc45885214"/>
      <w:bookmarkStart w:id="4405" w:name="_Toc53183115"/>
      <w:bookmarkStart w:id="4406" w:name="_Toc58865509"/>
      <w:bookmarkStart w:id="4407" w:name="_Toc58867091"/>
      <w:bookmarkStart w:id="4408" w:name="_Toc66718124"/>
      <w:r w:rsidRPr="002D09F6">
        <w:rPr>
          <w:lang w:val="fr-FR"/>
        </w:rPr>
        <w:t>Annex J (normative):</w:t>
      </w:r>
      <w:r w:rsidRPr="002D09F6">
        <w:rPr>
          <w:lang w:val="fr-FR"/>
        </w:rPr>
        <w:br/>
        <w:t>Propagation conditions</w:t>
      </w:r>
      <w:bookmarkEnd w:id="4401"/>
      <w:bookmarkEnd w:id="4402"/>
      <w:bookmarkEnd w:id="4403"/>
      <w:bookmarkEnd w:id="4404"/>
      <w:bookmarkEnd w:id="4405"/>
      <w:bookmarkEnd w:id="4406"/>
      <w:bookmarkEnd w:id="4407"/>
      <w:bookmarkEnd w:id="4408"/>
    </w:p>
    <w:p w14:paraId="18A9B5D2" w14:textId="77777777" w:rsidR="00972FED" w:rsidRPr="002D09F6" w:rsidRDefault="00972FED" w:rsidP="00972FED">
      <w:pPr>
        <w:pStyle w:val="Heading1"/>
        <w:rPr>
          <w:lang w:val="fr-FR"/>
        </w:rPr>
      </w:pPr>
      <w:bookmarkStart w:id="4409" w:name="_Toc21101583"/>
      <w:bookmarkStart w:id="4410" w:name="_Toc29810620"/>
      <w:bookmarkStart w:id="4411" w:name="_Toc37273897"/>
      <w:bookmarkStart w:id="4412" w:name="_Toc45885215"/>
      <w:bookmarkStart w:id="4413" w:name="_Toc53183116"/>
      <w:bookmarkStart w:id="4414" w:name="_Toc58865510"/>
      <w:bookmarkStart w:id="4415" w:name="_Toc58867092"/>
      <w:bookmarkStart w:id="4416" w:name="_Toc66718125"/>
      <w:r w:rsidRPr="002D09F6">
        <w:rPr>
          <w:lang w:val="fr-FR"/>
        </w:rPr>
        <w:t>J.1</w:t>
      </w:r>
      <w:r w:rsidRPr="002D09F6">
        <w:rPr>
          <w:rFonts w:hint="eastAsia"/>
          <w:lang w:val="fr-FR"/>
        </w:rPr>
        <w:tab/>
      </w:r>
      <w:r w:rsidRPr="002D09F6">
        <w:rPr>
          <w:lang w:val="fr-FR"/>
        </w:rPr>
        <w:t>Static propagation condition</w:t>
      </w:r>
      <w:bookmarkEnd w:id="4409"/>
      <w:bookmarkEnd w:id="4410"/>
      <w:bookmarkEnd w:id="4411"/>
      <w:bookmarkEnd w:id="4412"/>
      <w:bookmarkEnd w:id="4413"/>
      <w:bookmarkEnd w:id="4414"/>
      <w:bookmarkEnd w:id="4415"/>
      <w:bookmarkEnd w:id="4416"/>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4417" w:name="_Toc21101584"/>
      <w:bookmarkStart w:id="4418" w:name="_Toc29810621"/>
      <w:bookmarkStart w:id="4419" w:name="_Toc37273898"/>
      <w:bookmarkStart w:id="4420" w:name="_Toc45885216"/>
      <w:bookmarkStart w:id="4421" w:name="_Toc53183117"/>
      <w:bookmarkStart w:id="4422" w:name="_Toc58865511"/>
      <w:bookmarkStart w:id="4423" w:name="_Toc58867093"/>
      <w:bookmarkStart w:id="4424" w:name="_Toc66718126"/>
      <w:r w:rsidRPr="006F0B54">
        <w:t>J.2</w:t>
      </w:r>
      <w:r w:rsidRPr="006F0B54">
        <w:tab/>
        <w:t>Multi-path fading propagation conditions</w:t>
      </w:r>
      <w:bookmarkEnd w:id="4417"/>
      <w:bookmarkEnd w:id="4418"/>
      <w:bookmarkEnd w:id="4419"/>
      <w:bookmarkEnd w:id="4420"/>
      <w:bookmarkEnd w:id="4421"/>
      <w:bookmarkEnd w:id="4422"/>
      <w:bookmarkEnd w:id="4423"/>
      <w:bookmarkEnd w:id="4424"/>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4425" w:name="_Toc21101585"/>
      <w:bookmarkStart w:id="4426" w:name="_Toc29810622"/>
      <w:bookmarkStart w:id="4427" w:name="_Toc37273899"/>
      <w:bookmarkStart w:id="4428" w:name="_Toc45885217"/>
      <w:bookmarkStart w:id="4429" w:name="_Toc53183118"/>
      <w:bookmarkStart w:id="4430" w:name="_Toc58865512"/>
      <w:bookmarkStart w:id="4431" w:name="_Toc58867094"/>
      <w:bookmarkStart w:id="4432" w:name="_Toc66718127"/>
      <w:r w:rsidRPr="006F0B54">
        <w:t>J.2.1</w:t>
      </w:r>
      <w:r w:rsidRPr="006F0B54">
        <w:tab/>
        <w:t>Delay profiles</w:t>
      </w:r>
      <w:bookmarkEnd w:id="4425"/>
      <w:bookmarkEnd w:id="4426"/>
      <w:bookmarkEnd w:id="4427"/>
      <w:bookmarkEnd w:id="4428"/>
      <w:bookmarkEnd w:id="4429"/>
      <w:bookmarkEnd w:id="4430"/>
      <w:bookmarkEnd w:id="4431"/>
      <w:bookmarkEnd w:id="4432"/>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4433" w:name="_Toc21101586"/>
      <w:bookmarkStart w:id="4434" w:name="_Toc29810623"/>
      <w:bookmarkStart w:id="4435" w:name="_Toc37273900"/>
      <w:bookmarkStart w:id="4436" w:name="_Toc45885218"/>
      <w:bookmarkStart w:id="4437" w:name="_Toc53183119"/>
      <w:bookmarkStart w:id="4438" w:name="_Toc58865513"/>
      <w:bookmarkStart w:id="4439" w:name="_Toc58867095"/>
      <w:bookmarkStart w:id="4440" w:name="_Toc66718128"/>
      <w:r w:rsidRPr="006F0B54">
        <w:t>J.2.</w:t>
      </w:r>
      <w:r w:rsidRPr="006F0B54">
        <w:rPr>
          <w:rFonts w:hint="eastAsia"/>
        </w:rPr>
        <w:t>1</w:t>
      </w:r>
      <w:r w:rsidRPr="006F0B54">
        <w:t>.1</w:t>
      </w:r>
      <w:r w:rsidRPr="006F0B54">
        <w:tab/>
        <w:t>Delay profiles for FR1</w:t>
      </w:r>
      <w:bookmarkEnd w:id="4433"/>
      <w:bookmarkEnd w:id="4434"/>
      <w:bookmarkEnd w:id="4435"/>
      <w:bookmarkEnd w:id="4436"/>
      <w:bookmarkEnd w:id="4437"/>
      <w:bookmarkEnd w:id="4438"/>
      <w:bookmarkEnd w:id="4439"/>
      <w:bookmarkEnd w:id="4440"/>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4441" w:name="_Toc21101587"/>
      <w:bookmarkStart w:id="4442" w:name="_Toc29810624"/>
      <w:bookmarkStart w:id="4443" w:name="_Toc37273901"/>
      <w:bookmarkStart w:id="4444" w:name="_Toc45885219"/>
      <w:bookmarkStart w:id="4445" w:name="_Toc53183120"/>
      <w:bookmarkStart w:id="4446" w:name="_Toc58865514"/>
      <w:bookmarkStart w:id="4447" w:name="_Toc58867096"/>
      <w:bookmarkStart w:id="4448" w:name="_Toc66718129"/>
      <w:r w:rsidRPr="006F0B54">
        <w:t>J.2.</w:t>
      </w:r>
      <w:r w:rsidRPr="006F0B54">
        <w:rPr>
          <w:rFonts w:hint="eastAsia"/>
        </w:rPr>
        <w:t>1</w:t>
      </w:r>
      <w:r w:rsidRPr="006F0B54">
        <w:t>.2</w:t>
      </w:r>
      <w:r w:rsidRPr="006F0B54">
        <w:tab/>
        <w:t>Delay profiles for FR2</w:t>
      </w:r>
      <w:bookmarkEnd w:id="4441"/>
      <w:bookmarkEnd w:id="4442"/>
      <w:bookmarkEnd w:id="4443"/>
      <w:bookmarkEnd w:id="4444"/>
      <w:bookmarkEnd w:id="4445"/>
      <w:bookmarkEnd w:id="4446"/>
      <w:bookmarkEnd w:id="4447"/>
      <w:bookmarkEnd w:id="4448"/>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4449" w:name="_Toc21101588"/>
      <w:bookmarkStart w:id="4450" w:name="_Toc29810625"/>
      <w:bookmarkStart w:id="4451" w:name="_Toc37273902"/>
      <w:bookmarkStart w:id="4452" w:name="_Toc45885220"/>
      <w:bookmarkStart w:id="4453" w:name="_Toc53183121"/>
      <w:bookmarkStart w:id="4454" w:name="_Toc58865515"/>
      <w:bookmarkStart w:id="4455" w:name="_Toc58867097"/>
      <w:bookmarkStart w:id="4456" w:name="_Toc66718130"/>
      <w:r w:rsidRPr="006F0B54">
        <w:t>J.2.2</w:t>
      </w:r>
      <w:r w:rsidRPr="006F0B54">
        <w:tab/>
        <w:t>Combinations of channel model parameters</w:t>
      </w:r>
      <w:bookmarkEnd w:id="4449"/>
      <w:bookmarkEnd w:id="4450"/>
      <w:bookmarkEnd w:id="4451"/>
      <w:bookmarkEnd w:id="4452"/>
      <w:bookmarkEnd w:id="4453"/>
      <w:bookmarkEnd w:id="4454"/>
      <w:bookmarkEnd w:id="4455"/>
      <w:bookmarkEnd w:id="4456"/>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4457" w:name="_Toc21101589"/>
      <w:bookmarkStart w:id="4458" w:name="_Toc29810626"/>
      <w:bookmarkStart w:id="4459" w:name="_Toc37273903"/>
      <w:bookmarkStart w:id="4460" w:name="_Toc45885221"/>
      <w:bookmarkStart w:id="4461" w:name="_Toc53183122"/>
      <w:bookmarkStart w:id="4462" w:name="_Toc58865516"/>
      <w:bookmarkStart w:id="4463" w:name="_Toc58867098"/>
      <w:bookmarkStart w:id="4464" w:name="_Toc66718131"/>
      <w:r w:rsidRPr="006F0B54">
        <w:t>J.2.</w:t>
      </w:r>
      <w:r w:rsidRPr="006F0B54">
        <w:rPr>
          <w:rFonts w:hint="eastAsia"/>
        </w:rPr>
        <w:t>3</w:t>
      </w:r>
      <w:r w:rsidRPr="006F0B54">
        <w:tab/>
        <w:t>MIMO channel correlation matrices</w:t>
      </w:r>
      <w:bookmarkEnd w:id="4457"/>
      <w:bookmarkEnd w:id="4458"/>
      <w:bookmarkEnd w:id="4459"/>
      <w:bookmarkEnd w:id="4460"/>
      <w:bookmarkEnd w:id="4461"/>
      <w:bookmarkEnd w:id="4462"/>
      <w:bookmarkEnd w:id="4463"/>
      <w:bookmarkEnd w:id="4464"/>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4465" w:name="_Toc21101590"/>
      <w:bookmarkStart w:id="4466" w:name="_Toc29810627"/>
      <w:bookmarkStart w:id="4467" w:name="_Toc37273904"/>
      <w:bookmarkStart w:id="4468" w:name="_Toc45885222"/>
      <w:bookmarkStart w:id="4469" w:name="_Toc53183123"/>
      <w:bookmarkStart w:id="4470" w:name="_Toc58865517"/>
      <w:bookmarkStart w:id="4471" w:name="_Toc58867099"/>
      <w:bookmarkStart w:id="4472" w:name="_Toc66718132"/>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4465"/>
      <w:bookmarkEnd w:id="4466"/>
      <w:bookmarkEnd w:id="4467"/>
      <w:bookmarkEnd w:id="4468"/>
      <w:bookmarkEnd w:id="4469"/>
      <w:bookmarkEnd w:id="4470"/>
      <w:bookmarkEnd w:id="4471"/>
      <w:bookmarkEnd w:id="4472"/>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4473" w:name="_Toc21101591"/>
      <w:bookmarkStart w:id="4474" w:name="_Toc29810628"/>
      <w:bookmarkStart w:id="4475" w:name="_Toc37273905"/>
      <w:bookmarkStart w:id="4476" w:name="_Toc45885223"/>
      <w:bookmarkStart w:id="4477" w:name="_Toc53183124"/>
      <w:bookmarkStart w:id="4478" w:name="_Toc58865518"/>
      <w:bookmarkStart w:id="4479" w:name="_Toc58867100"/>
      <w:bookmarkStart w:id="4480" w:name="_Toc66718133"/>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4473"/>
      <w:bookmarkEnd w:id="4474"/>
      <w:bookmarkEnd w:id="4475"/>
      <w:bookmarkEnd w:id="4476"/>
      <w:bookmarkEnd w:id="4477"/>
      <w:bookmarkEnd w:id="4478"/>
      <w:bookmarkEnd w:id="4479"/>
      <w:bookmarkEnd w:id="4480"/>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77777777" w:rsidR="00972FED" w:rsidRPr="006F0B54" w:rsidRDefault="00CF6476" w:rsidP="00972FED">
            <w:pPr>
              <w:pStyle w:val="TAC"/>
            </w:pPr>
            <w:r>
              <w:rPr>
                <w:noProof/>
                <w:lang w:val="en-US"/>
              </w:rPr>
              <w:pict w14:anchorId="7A05AC1B">
                <v:shape id="图片 31" o:spid="_x0000_i1288" type="#_x0000_t75" style="width:43.2pt;height:21.9pt;visibility:visible;mso-wrap-style:square">
                  <v:imagedata r:id="rId200" o:title=""/>
                </v:shape>
              </w:pict>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77777777" w:rsidR="00972FED" w:rsidRPr="006F0B54" w:rsidRDefault="00CF6476" w:rsidP="00972FED">
            <w:pPr>
              <w:pStyle w:val="TAC"/>
            </w:pPr>
            <w:r>
              <w:rPr>
                <w:noProof/>
                <w:position w:val="-32"/>
                <w:lang w:val="en-US"/>
              </w:rPr>
              <w:pict w14:anchorId="457CA2D1">
                <v:shape id="图片 30" o:spid="_x0000_i1289" type="#_x0000_t75" style="width:85.75pt;height:36.95pt;visibility:visible;mso-wrap-style:square">
                  <v:imagedata r:id="rId201" o:title=""/>
                </v:shape>
              </w:pict>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77777777" w:rsidR="00972FED" w:rsidRPr="006F0B54" w:rsidRDefault="00CF6476" w:rsidP="00972FED">
            <w:pPr>
              <w:pStyle w:val="TAC"/>
            </w:pPr>
            <w:r>
              <w:rPr>
                <w:noProof/>
                <w:position w:val="-88"/>
                <w:lang w:val="en-US"/>
              </w:rPr>
              <w:pict w14:anchorId="0415F1F4">
                <v:shape id="图片 29" o:spid="_x0000_i1290" type="#_x0000_t75" style="width:2in;height:85.75pt;visibility:visible;mso-wrap-style:square">
                  <v:imagedata r:id="rId202" o:title=""/>
                </v:shape>
              </w:pict>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291" type="#_x0000_t75" style="width:281.1pt;height:157.75pt" o:ole="">
                  <v:imagedata r:id="rId203" o:title=""/>
                </v:shape>
                <o:OLEObject Type="Embed" ProgID="Equation.DSMT4" ShapeID="_x0000_i1291" DrawAspect="Content" ObjectID="_1679392817" r:id="rId204"/>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77777777" w:rsidR="00972FED" w:rsidRPr="006F0B54" w:rsidRDefault="00CF6476" w:rsidP="00972FED">
            <w:pPr>
              <w:pStyle w:val="TAC"/>
            </w:pPr>
            <w:r>
              <w:rPr>
                <w:position w:val="-10"/>
              </w:rPr>
              <w:pict w14:anchorId="22DC4FF4">
                <v:shape id="_x0000_i1292" type="#_x0000_t75" style="width:36.3pt;height:13.75pt">
                  <v:imagedata r:id="rId205" o:title=""/>
                </v:shape>
              </w:pict>
            </w:r>
          </w:p>
        </w:tc>
        <w:tc>
          <w:tcPr>
            <w:tcW w:w="2080" w:type="dxa"/>
          </w:tcPr>
          <w:p w14:paraId="42BDC72C" w14:textId="77777777" w:rsidR="00972FED" w:rsidRPr="006F0B54" w:rsidRDefault="00CF6476" w:rsidP="00972FED">
            <w:pPr>
              <w:pStyle w:val="TAC"/>
            </w:pPr>
            <w:r>
              <w:rPr>
                <w:position w:val="-32"/>
              </w:rPr>
              <w:pict w14:anchorId="57C60F6D">
                <v:shape id="_x0000_i1293" type="#_x0000_t75" style="width:78.9pt;height:36.3pt">
                  <v:imagedata r:id="rId206" o:title=""/>
                </v:shape>
              </w:pict>
            </w:r>
          </w:p>
        </w:tc>
        <w:tc>
          <w:tcPr>
            <w:tcW w:w="2836" w:type="dxa"/>
          </w:tcPr>
          <w:p w14:paraId="1FBF036C" w14:textId="77777777" w:rsidR="00972FED" w:rsidRPr="006F0B54" w:rsidRDefault="00CF6476" w:rsidP="00972FED">
            <w:pPr>
              <w:pStyle w:val="TAC"/>
            </w:pPr>
            <w:r>
              <w:rPr>
                <w:position w:val="-78"/>
              </w:rPr>
              <w:pict w14:anchorId="292F8341">
                <v:shape id="_x0000_i1294" type="#_x0000_t75" style="width:130.25pt;height:85.75pt">
                  <v:imagedata r:id="rId207" o:title=""/>
                </v:shape>
              </w:pict>
            </w:r>
          </w:p>
        </w:tc>
      </w:tr>
    </w:tbl>
    <w:p w14:paraId="619F321E" w14:textId="77777777" w:rsidR="00972FED" w:rsidRPr="006F0B54" w:rsidRDefault="00972FED" w:rsidP="00972FED"/>
    <w:p w14:paraId="3352A102"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CF6476">
        <w:rPr>
          <w:position w:val="-14"/>
        </w:rPr>
        <w:pict w14:anchorId="1399602F">
          <v:shape id="_x0000_i1295" type="#_x0000_t75" style="width:21.3pt;height:21.3pt">
            <v:imagedata r:id="rId208"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77777777" w:rsidR="00972FED" w:rsidRPr="006F0B54" w:rsidRDefault="00972FED" w:rsidP="00972FED">
      <w:pPr>
        <w:pStyle w:val="TH"/>
      </w:pPr>
      <w:r w:rsidRPr="006F0B54">
        <w:t>Table J.2.3.1</w:t>
      </w:r>
      <w:r w:rsidRPr="006F0B54">
        <w:rPr>
          <w:rFonts w:hint="eastAsia"/>
        </w:rPr>
        <w:t>.1</w:t>
      </w:r>
      <w:r w:rsidRPr="006F0B54">
        <w:t xml:space="preserve">-3: </w:t>
      </w:r>
      <w:r w:rsidR="00CF6476">
        <w:rPr>
          <w:position w:val="-14"/>
        </w:rPr>
        <w:pict w14:anchorId="094E8CEA">
          <v:shape id="_x0000_i1296" type="#_x0000_t75" style="width:21.3pt;height:21.3pt">
            <v:imagedata r:id="rId209"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77777777" w:rsidR="00972FED" w:rsidRPr="006F0B54" w:rsidRDefault="00CF6476" w:rsidP="00972FED">
            <w:pPr>
              <w:pStyle w:val="TAC"/>
              <w:rPr>
                <w:sz w:val="28"/>
                <w:szCs w:val="28"/>
              </w:rPr>
            </w:pPr>
            <w:r>
              <w:rPr>
                <w:position w:val="-30"/>
                <w:sz w:val="28"/>
                <w:szCs w:val="28"/>
              </w:rPr>
              <w:pict w14:anchorId="45C4A782">
                <v:shape id="_x0000_i1297" type="#_x0000_t75" style="width:115.2pt;height:36.3pt">
                  <v:imagedata r:id="rId210" o:title=""/>
                </v:shape>
              </w:pict>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77777777" w:rsidR="00972FED" w:rsidRPr="006F0B54" w:rsidRDefault="00CF6476" w:rsidP="00972FED">
            <w:pPr>
              <w:pStyle w:val="TAC"/>
              <w:rPr>
                <w:sz w:val="28"/>
                <w:szCs w:val="28"/>
              </w:rPr>
            </w:pPr>
            <w:r>
              <w:rPr>
                <w:position w:val="-76"/>
                <w:sz w:val="28"/>
                <w:szCs w:val="28"/>
              </w:rPr>
              <w:pict w14:anchorId="32B66DE9">
                <v:shape id="_x0000_i1298" type="#_x0000_t75" style="width:172.8pt;height:65.75pt">
                  <v:imagedata r:id="rId211" o:title=""/>
                </v:shape>
              </w:pict>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77777777" w:rsidR="00972FED" w:rsidRPr="006F0B54" w:rsidRDefault="00CF6476" w:rsidP="00972FED">
            <w:pPr>
              <w:pStyle w:val="TAC"/>
              <w:rPr>
                <w:sz w:val="28"/>
                <w:szCs w:val="28"/>
              </w:rPr>
            </w:pPr>
            <w:r>
              <w:rPr>
                <w:position w:val="-66"/>
                <w:sz w:val="28"/>
                <w:szCs w:val="28"/>
              </w:rPr>
              <w:pict w14:anchorId="57353738">
                <v:shape id="_x0000_i1299" type="#_x0000_t75" style="width:294.9pt;height:58.25pt">
                  <v:imagedata r:id="rId212" o:title=""/>
                </v:shape>
              </w:pict>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77777777" w:rsidR="00972FED" w:rsidRPr="006F0B54" w:rsidRDefault="00CF6476" w:rsidP="00972FED">
            <w:pPr>
              <w:pStyle w:val="TAC"/>
              <w:rPr>
                <w:sz w:val="28"/>
                <w:szCs w:val="28"/>
              </w:rPr>
            </w:pPr>
            <w:r>
              <w:rPr>
                <w:position w:val="-76"/>
                <w:sz w:val="28"/>
                <w:szCs w:val="28"/>
              </w:rPr>
              <w:pict w14:anchorId="14F2419F">
                <v:shape id="_x0000_i1300" type="#_x0000_t75" style="width:244.8pt;height:65.75pt">
                  <v:imagedata r:id="rId213" o:title=""/>
                </v:shape>
              </w:pict>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77777777" w:rsidR="00972FED" w:rsidRPr="006F0B54" w:rsidRDefault="00CF6476" w:rsidP="00972FED">
            <w:pPr>
              <w:pStyle w:val="TAC"/>
              <w:rPr>
                <w:sz w:val="28"/>
                <w:szCs w:val="28"/>
              </w:rPr>
            </w:pPr>
            <w:r>
              <w:rPr>
                <w:position w:val="-82"/>
                <w:sz w:val="28"/>
                <w:szCs w:val="28"/>
              </w:rPr>
              <w:pict w14:anchorId="72EB241C">
                <v:shape id="_x0000_i1301" type="#_x0000_t75" style="width:324.3pt;height:1in">
                  <v:imagedata r:id="rId214" o:title=""/>
                </v:shape>
              </w:pict>
            </w:r>
          </w:p>
        </w:tc>
      </w:tr>
    </w:tbl>
    <w:p w14:paraId="7341B81A" w14:textId="77777777" w:rsidR="00972FED" w:rsidRPr="006F0B54" w:rsidRDefault="00972FED" w:rsidP="00972FED"/>
    <w:p w14:paraId="3B40B781" w14:textId="77777777"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CF6476">
        <w:rPr>
          <w:position w:val="-12"/>
        </w:rPr>
        <w:pict w14:anchorId="2644D8BA">
          <v:shape id="_x0000_i1302" type="#_x0000_t75" style="width:21.3pt;height:13.75pt">
            <v:imagedata r:id="rId215" o:title=""/>
          </v:shape>
        </w:pict>
      </w:r>
      <w:r w:rsidRPr="006F0B54">
        <w:t xml:space="preserve"> and </w:t>
      </w:r>
      <w:r w:rsidR="00CF6476">
        <w:rPr>
          <w:position w:val="-14"/>
        </w:rPr>
        <w:pict w14:anchorId="3BB5FB56">
          <v:shape id="_x0000_i1303" type="#_x0000_t75" style="width:21.3pt;height:21.3pt">
            <v:imagedata r:id="rId216" o:title=""/>
          </v:shape>
        </w:pict>
      </w:r>
      <w:r w:rsidRPr="006F0B54">
        <w:t>according to</w:t>
      </w:r>
      <w:r w:rsidR="00CF6476">
        <w:rPr>
          <w:rFonts w:ascii="Arial" w:hAnsi="Arial" w:cs="Arial"/>
          <w:b/>
          <w:position w:val="-14"/>
          <w:sz w:val="28"/>
          <w:szCs w:val="28"/>
        </w:rPr>
        <w:pict w14:anchorId="3CDE8DBF">
          <v:shape id="_x0000_i1304" type="#_x0000_t75" style="width:78.9pt;height:13.75pt">
            <v:imagedata r:id="rId217" o:title=""/>
          </v:shape>
        </w:pict>
      </w:r>
      <w:r w:rsidRPr="006F0B54">
        <w:t>.</w:t>
      </w:r>
    </w:p>
    <w:p w14:paraId="695A5620" w14:textId="77777777" w:rsidR="00972FED" w:rsidRPr="006F0B54" w:rsidRDefault="00972FED" w:rsidP="00972FED">
      <w:pPr>
        <w:pStyle w:val="Heading4"/>
        <w:rPr>
          <w:lang w:eastAsia="ko-KR"/>
        </w:rPr>
      </w:pPr>
      <w:bookmarkStart w:id="4481" w:name="_Toc21101592"/>
      <w:bookmarkStart w:id="4482" w:name="_Toc29810629"/>
      <w:bookmarkStart w:id="4483" w:name="_Toc37273906"/>
      <w:bookmarkStart w:id="4484" w:name="_Toc45885224"/>
      <w:bookmarkStart w:id="4485" w:name="_Toc53183125"/>
      <w:bookmarkStart w:id="4486" w:name="_Toc58865519"/>
      <w:bookmarkStart w:id="4487" w:name="_Toc58867101"/>
      <w:bookmarkStart w:id="4488" w:name="_Toc66718134"/>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4481"/>
      <w:bookmarkEnd w:id="4482"/>
      <w:bookmarkEnd w:id="4483"/>
      <w:bookmarkEnd w:id="4484"/>
      <w:bookmarkEnd w:id="4485"/>
      <w:bookmarkEnd w:id="4486"/>
      <w:bookmarkEnd w:id="4487"/>
      <w:bookmarkEnd w:id="4488"/>
    </w:p>
    <w:p w14:paraId="49A6F167" w14:textId="77777777" w:rsidR="00972FED" w:rsidRPr="006F0B54" w:rsidRDefault="00972FED" w:rsidP="00972FED">
      <w:r w:rsidRPr="006F0B54">
        <w:t xml:space="preserve">The </w:t>
      </w:r>
      <w:r w:rsidR="00CF6476">
        <w:rPr>
          <w:noProof/>
          <w:position w:val="-6"/>
          <w:lang w:val="en-US" w:eastAsia="zh-CN"/>
        </w:rPr>
        <w:pict w14:anchorId="08168AC6">
          <v:shape id="Picture 125" o:spid="_x0000_i1305" type="#_x0000_t75" style="width:12.5pt;height:11.25pt;visibility:visible;mso-wrap-style:square">
            <v:imagedata r:id="rId218" o:title=""/>
          </v:shape>
        </w:pict>
      </w:r>
      <w:r w:rsidRPr="006F0B54">
        <w:t xml:space="preserve"> and </w:t>
      </w:r>
      <w:r w:rsidR="00CF6476">
        <w:rPr>
          <w:noProof/>
          <w:position w:val="-10"/>
          <w:lang w:val="en-US" w:eastAsia="zh-CN"/>
        </w:rPr>
        <w:pict w14:anchorId="24FDAD90">
          <v:shape id="Picture 124" o:spid="_x0000_i1306" type="#_x0000_t75" style="width:12.5pt;height:16.3pt;visibility:visible;mso-wrap-style:square">
            <v:imagedata r:id="rId219" o:title=""/>
          </v:shape>
        </w:pict>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77777777" w:rsidR="00972FED" w:rsidRPr="006F0B54" w:rsidRDefault="00972FED" w:rsidP="00972FED">
      <w:pPr>
        <w:pStyle w:val="EQ"/>
      </w:pPr>
      <w:r w:rsidRPr="006F0B54">
        <w:tab/>
      </w:r>
      <w:r w:rsidR="00CF6476">
        <w:pict w14:anchorId="73EE31E3">
          <v:shape id="_x0000_i1307" type="#_x0000_t75" style="width:2in;height:21.3pt">
            <v:imagedata r:id="rId220" o:title=""/>
          </v:shape>
        </w:pict>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77777777" w:rsidR="00972FED" w:rsidRPr="006F0B54" w:rsidRDefault="00CF6476" w:rsidP="00972FED">
            <w:pPr>
              <w:pStyle w:val="TAC"/>
            </w:pPr>
            <w:r>
              <w:rPr>
                <w:position w:val="-26"/>
              </w:rPr>
              <w:pict w14:anchorId="10CEA901">
                <v:shape id="_x0000_i1308" type="#_x0000_t75" style="width:1in;height:28.8pt">
                  <v:imagedata r:id="rId221" o:title=""/>
                </v:shape>
              </w:pict>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77777777" w:rsidR="00972FED" w:rsidRPr="006F0B54" w:rsidRDefault="00CF6476" w:rsidP="00972FED">
            <w:pPr>
              <w:pStyle w:val="TAC"/>
            </w:pPr>
            <w:r>
              <w:rPr>
                <w:position w:val="-56"/>
              </w:rPr>
              <w:pict w14:anchorId="7D9975CB">
                <v:shape id="_x0000_i1309" type="#_x0000_t75" style="width:108.3pt;height:58.25pt">
                  <v:imagedata r:id="rId222" o:title=""/>
                </v:shape>
              </w:pict>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77777777" w:rsidR="00972FED" w:rsidRPr="006F0B54" w:rsidRDefault="00CF6476" w:rsidP="00972FED">
            <w:pPr>
              <w:pStyle w:val="TAC"/>
            </w:pPr>
            <w:r>
              <w:rPr>
                <w:position w:val="-96"/>
              </w:rPr>
              <w:pict w14:anchorId="1F81F8B3">
                <v:shape id="_x0000_i1310" type="#_x0000_t75" style="width:281.75pt;height:1in">
                  <v:imagedata r:id="rId223" o:title=""/>
                </v:shape>
              </w:pict>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77777777" w:rsidR="00972FED" w:rsidRPr="006F0B54" w:rsidRDefault="00CF6476" w:rsidP="00972FED">
            <w:pPr>
              <w:pStyle w:val="TAC"/>
            </w:pPr>
            <w:r>
              <w:rPr>
                <w:position w:val="-26"/>
              </w:rPr>
              <w:pict w14:anchorId="449C8483">
                <v:shape id="_x0000_i1311" type="#_x0000_t75" style="width:403.2pt;height:187.2pt">
                  <v:imagedata r:id="rId224" o:title=""/>
                </v:shape>
              </w:pict>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77777777" w:rsidR="00972FED" w:rsidRPr="006F0B54" w:rsidRDefault="00CF6476" w:rsidP="00972FED">
            <w:pPr>
              <w:pStyle w:val="TAC"/>
            </w:pPr>
            <w:r>
              <w:rPr>
                <w:rFonts w:ascii="Times New Roman" w:hAnsi="Times New Roman"/>
                <w:position w:val="-48"/>
                <w:sz w:val="20"/>
              </w:rPr>
              <w:pict w14:anchorId="66C403F1">
                <v:shape id="_x0000_i1312" type="#_x0000_t75" style="width:150.9pt;height:36.3pt">
                  <v:imagedata r:id="rId225" o:title=""/>
                </v:shape>
              </w:pict>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7777777" w:rsidR="00972FED" w:rsidRPr="006F0B54" w:rsidRDefault="00CF6476" w:rsidP="00972FED">
            <w:pPr>
              <w:pStyle w:val="TAC"/>
            </w:pPr>
            <w:r>
              <w:rPr>
                <w:rFonts w:ascii="Times New Roman" w:hAnsi="Times New Roman"/>
                <w:position w:val="-96"/>
                <w:sz w:val="20"/>
              </w:rPr>
              <w:pict w14:anchorId="6F0692B5">
                <v:shape id="_x0000_i1313" type="#_x0000_t75" style="width:301.75pt;height:78.9pt">
                  <v:imagedata r:id="rId226" o:title=""/>
                </v:shape>
              </w:pict>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77777777" w:rsidR="00972FED" w:rsidRPr="006F0B54" w:rsidRDefault="00CF6476" w:rsidP="00972FED">
            <w:pPr>
              <w:pStyle w:val="TAC"/>
            </w:pPr>
            <w:r>
              <w:rPr>
                <w:rFonts w:ascii="Times New Roman" w:hAnsi="Times New Roman"/>
                <w:position w:val="-190"/>
                <w:sz w:val="20"/>
              </w:rPr>
              <w:pict w14:anchorId="5F804912">
                <v:shape id="_x0000_i1314" type="#_x0000_t75" style="width:425.75pt;height:150.9pt">
                  <v:imagedata r:id="rId227" o:title=""/>
                </v:shape>
              </w:pict>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77777777" w:rsidR="00972FED" w:rsidRPr="006F0B54" w:rsidRDefault="00CF6476" w:rsidP="00972FED">
            <w:pPr>
              <w:pStyle w:val="TAC"/>
            </w:pPr>
            <w:r>
              <w:rPr>
                <w:noProof/>
                <w:position w:val="-10"/>
                <w:lang w:val="en-US" w:eastAsia="zh-CN"/>
              </w:rPr>
              <w:pict w14:anchorId="2BA2DC0D">
                <v:shape id="图片 7" o:spid="_x0000_i1315" type="#_x0000_t75" style="width:43.2pt;height:13.75pt;visibility:visible;mso-wrap-style:square">
                  <v:imagedata r:id="rId228" o:title=""/>
                </v:shape>
              </w:pict>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7777777" w:rsidR="00972FED" w:rsidRPr="006F0B54" w:rsidRDefault="00CF6476" w:rsidP="00972FED">
            <w:pPr>
              <w:pStyle w:val="TAC"/>
            </w:pPr>
            <w:r>
              <w:rPr>
                <w:noProof/>
                <w:position w:val="-10"/>
                <w:lang w:val="en-US" w:eastAsia="zh-CN"/>
              </w:rPr>
              <w:pict w14:anchorId="7AF2F4BF">
                <v:shape id="图片 6" o:spid="_x0000_i1316" type="#_x0000_t75" style="width:43.2pt;height:13.75pt;visibility:visible;mso-wrap-style:square">
                  <v:imagedata r:id="rId229" o:title=""/>
                </v:shape>
              </w:pict>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317" type="#_x0000_t75" style="width:43.2pt;height:13.75pt" o:ole="">
                  <v:imagedata r:id="rId230" o:title=""/>
                </v:shape>
                <o:OLEObject Type="Embed" ProgID="Equation.3" ShapeID="_x0000_i1317" DrawAspect="Content" ObjectID="_1679392818" r:id="rId231"/>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77777777" w:rsidR="00972FED" w:rsidRPr="006F0B54" w:rsidRDefault="00CF6476" w:rsidP="00972FED">
            <w:pPr>
              <w:pStyle w:val="TAC"/>
            </w:pPr>
            <w:r>
              <w:rPr>
                <w:noProof/>
                <w:position w:val="-10"/>
                <w:lang w:val="en-US" w:eastAsia="zh-CN"/>
              </w:rPr>
              <w:pict w14:anchorId="607AE06A">
                <v:shape id="图片 5" o:spid="_x0000_i1318" type="#_x0000_t75" style="width:43.2pt;height:13.75pt;visibility:visible;mso-wrap-style:square">
                  <v:imagedata r:id="rId229" o:title=""/>
                </v:shape>
              </w:pict>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77777777" w:rsidR="00972FED" w:rsidRPr="006F0B54" w:rsidRDefault="00CF6476" w:rsidP="00972FED">
            <w:pPr>
              <w:pStyle w:val="TAC"/>
            </w:pPr>
            <w:r>
              <w:rPr>
                <w:noProof/>
                <w:position w:val="-10"/>
                <w:lang w:val="en-US" w:eastAsia="zh-CN"/>
              </w:rPr>
              <w:pict w14:anchorId="73062FE6">
                <v:shape id="图片 4" o:spid="_x0000_i1319" type="#_x0000_t75" style="width:43.2pt;height:13.75pt;visibility:visible;mso-wrap-style:square">
                  <v:imagedata r:id="rId230" o:title=""/>
                </v:shape>
              </w:pict>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320" type="#_x0000_t75" style="width:43.85pt;height:13.75pt" o:ole="">
                  <v:imagedata r:id="rId232" o:title=""/>
                </v:shape>
                <o:OLEObject Type="Embed" ProgID="Equation.3" ShapeID="_x0000_i1320" DrawAspect="Content" ObjectID="_1679392819" r:id="rId233"/>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77777777" w:rsidR="00972FED" w:rsidRPr="006F0B54" w:rsidRDefault="00CF6476" w:rsidP="00972FED">
            <w:pPr>
              <w:pStyle w:val="TAC"/>
            </w:pPr>
            <w:r>
              <w:rPr>
                <w:noProof/>
                <w:position w:val="-10"/>
                <w:lang w:val="en-US" w:eastAsia="zh-CN"/>
              </w:rPr>
              <w:pict w14:anchorId="0FC329F5">
                <v:shape id="图片 3" o:spid="_x0000_i1321" type="#_x0000_t75" style="width:43.2pt;height:13.75pt;visibility:visible;mso-wrap-style:square">
                  <v:imagedata r:id="rId232" o:title=""/>
                </v:shape>
              </w:pict>
            </w:r>
          </w:p>
        </w:tc>
      </w:tr>
    </w:tbl>
    <w:p w14:paraId="7C4762DE" w14:textId="77777777" w:rsidR="00972FED" w:rsidRPr="006F0B54" w:rsidRDefault="00972FED" w:rsidP="00972FED"/>
    <w:p w14:paraId="59A8CE5E" w14:textId="77777777" w:rsidR="00972FED" w:rsidRPr="006F0B54" w:rsidRDefault="00972FED" w:rsidP="00972FED">
      <w:r w:rsidRPr="006F0B54">
        <w:t>In table J.2.3.1</w:t>
      </w:r>
      <w:r w:rsidRPr="006F0B54">
        <w:rPr>
          <w:rFonts w:hint="eastAsia"/>
        </w:rPr>
        <w:t>.2-4</w:t>
      </w:r>
      <w:r w:rsidRPr="006F0B54">
        <w:t xml:space="preserve">, </w:t>
      </w:r>
      <w:r w:rsidR="00CF6476">
        <w:rPr>
          <w:position w:val="-10"/>
        </w:rPr>
        <w:pict w14:anchorId="0345B4C9">
          <v:shape id="_x0000_i1322" type="#_x0000_t75" style="width:13.75pt;height:13.75pt">
            <v:imagedata r:id="rId234" o:title=""/>
          </v:shape>
        </w:pict>
      </w:r>
      <w:r w:rsidRPr="006F0B54">
        <w:t xml:space="preserve"> is a </w:t>
      </w:r>
      <w:r w:rsidR="00CF6476">
        <w:rPr>
          <w:position w:val="-6"/>
        </w:rPr>
        <w:pict w14:anchorId="5F047897">
          <v:shape id="_x0000_i1323" type="#_x0000_t75" style="width:21.3pt;height:13.75pt">
            <v:imagedata r:id="rId235" o:title=""/>
          </v:shape>
        </w:pict>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4489" w:name="_Toc21101593"/>
      <w:bookmarkStart w:id="4490" w:name="_Toc29810630"/>
      <w:bookmarkStart w:id="4491" w:name="_Toc37273907"/>
      <w:bookmarkStart w:id="4492" w:name="_Toc45885225"/>
      <w:bookmarkStart w:id="4493" w:name="_Toc53183126"/>
      <w:bookmarkStart w:id="4494" w:name="_Toc58865520"/>
      <w:bookmarkStart w:id="4495" w:name="_Toc58867102"/>
      <w:bookmarkStart w:id="4496" w:name="_Toc66718135"/>
      <w:r w:rsidRPr="006F0B54">
        <w:t>J.2.</w:t>
      </w:r>
      <w:r w:rsidRPr="006F0B54">
        <w:rPr>
          <w:rFonts w:hint="eastAsia"/>
        </w:rPr>
        <w:t>3</w:t>
      </w:r>
      <w:r w:rsidRPr="006F0B54">
        <w:t>.2</w:t>
      </w:r>
      <w:r w:rsidRPr="006F0B54">
        <w:tab/>
        <w:t>Multi-antenna channel models using cross polarized antennas</w:t>
      </w:r>
      <w:bookmarkEnd w:id="4489"/>
      <w:bookmarkEnd w:id="4490"/>
      <w:bookmarkEnd w:id="4491"/>
      <w:bookmarkEnd w:id="4492"/>
      <w:bookmarkEnd w:id="4493"/>
      <w:bookmarkEnd w:id="4494"/>
      <w:bookmarkEnd w:id="4495"/>
      <w:bookmarkEnd w:id="4496"/>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4497" w:name="_Toc21101594"/>
      <w:bookmarkStart w:id="4498" w:name="_Toc29810631"/>
      <w:bookmarkStart w:id="4499" w:name="_Toc37273908"/>
      <w:bookmarkStart w:id="4500" w:name="_Toc45885226"/>
      <w:bookmarkStart w:id="4501" w:name="_Toc53183127"/>
      <w:bookmarkStart w:id="4502" w:name="_Toc58865521"/>
      <w:bookmarkStart w:id="4503" w:name="_Toc58867103"/>
      <w:bookmarkStart w:id="4504" w:name="_Toc66718136"/>
      <w:r w:rsidRPr="006F0B54">
        <w:rPr>
          <w:lang w:eastAsia="ko-KR"/>
        </w:rPr>
        <w:t>J.2.3.2.1</w:t>
      </w:r>
      <w:r w:rsidRPr="006F0B54">
        <w:rPr>
          <w:lang w:eastAsia="ko-KR"/>
        </w:rPr>
        <w:tab/>
        <w:t>Definition of MIMO correlation matrices using cross polarized antennas</w:t>
      </w:r>
      <w:bookmarkEnd w:id="4497"/>
      <w:bookmarkEnd w:id="4498"/>
      <w:bookmarkEnd w:id="4499"/>
      <w:bookmarkEnd w:id="4500"/>
      <w:bookmarkEnd w:id="4501"/>
      <w:bookmarkEnd w:id="4502"/>
      <w:bookmarkEnd w:id="4503"/>
      <w:bookmarkEnd w:id="4504"/>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77777777" w:rsidR="00972FED" w:rsidRPr="006F0B54" w:rsidRDefault="00972FED" w:rsidP="00972FED">
      <w:pPr>
        <w:pStyle w:val="EQ"/>
      </w:pPr>
      <w:r w:rsidRPr="006F0B54">
        <w:tab/>
      </w:r>
      <w:r w:rsidR="00CF6476">
        <w:pict w14:anchorId="2D9BF234">
          <v:shape id="_x0000_i1324" type="#_x0000_t75" style="width:137.75pt;height:13.75pt">
            <v:imagedata r:id="rId236" o:title=""/>
          </v:shape>
        </w:pict>
      </w:r>
    </w:p>
    <w:p w14:paraId="003B37B2" w14:textId="77777777" w:rsidR="00972FED" w:rsidRPr="006F0B54" w:rsidRDefault="00972FED" w:rsidP="00972FED">
      <w:r w:rsidRPr="006F0B54">
        <w:t>Where</w:t>
      </w:r>
    </w:p>
    <w:p w14:paraId="7AD46939" w14:textId="77777777" w:rsidR="00972FED" w:rsidRPr="007151EF" w:rsidRDefault="00972FED" w:rsidP="00972FED">
      <w:pPr>
        <w:pStyle w:val="B1"/>
      </w:pPr>
      <w:r w:rsidRPr="007151EF">
        <w:t>-</w:t>
      </w:r>
      <w:r w:rsidRPr="007151EF">
        <w:tab/>
      </w:r>
      <w:r w:rsidR="00CF6476">
        <w:rPr>
          <w:noProof/>
        </w:rPr>
        <w:pict w14:anchorId="41B00EAD">
          <v:shape id="Picture 123" o:spid="_x0000_i1325" type="#_x0000_t75" style="width:21.3pt;height:16.3pt;visibility:visible;mso-wrap-style:square">
            <v:imagedata r:id="rId237" o:title=""/>
          </v:shape>
        </w:pict>
      </w:r>
      <w:r w:rsidRPr="007151EF">
        <w:t xml:space="preserve"> is the spatial correlation matrix at the UE with same polarization</w:t>
      </w:r>
      <w:r w:rsidRPr="007151EF">
        <w:rPr>
          <w:rFonts w:hint="eastAsia"/>
        </w:rPr>
        <w:t>,</w:t>
      </w:r>
    </w:p>
    <w:p w14:paraId="37B0EEF1" w14:textId="77777777" w:rsidR="00972FED" w:rsidRPr="007151EF" w:rsidRDefault="00972FED" w:rsidP="00972FED">
      <w:pPr>
        <w:pStyle w:val="B1"/>
      </w:pPr>
      <w:r w:rsidRPr="007151EF">
        <w:t>-</w:t>
      </w:r>
      <w:r w:rsidRPr="007151EF">
        <w:tab/>
      </w:r>
      <w:r w:rsidR="00CF6476">
        <w:pict w14:anchorId="186200BD">
          <v:shape id="_x0000_i1326" type="#_x0000_t75" style="width:21.3pt;height:21.3pt">
            <v:imagedata r:id="rId216" o:title=""/>
          </v:shape>
        </w:pict>
      </w:r>
      <w:r w:rsidRPr="007151EF">
        <w:t xml:space="preserve"> is the spatial correlation matrix at the gNB with same polarization,</w:t>
      </w:r>
    </w:p>
    <w:p w14:paraId="10E8C635" w14:textId="77777777" w:rsidR="00972FED" w:rsidRPr="007151EF" w:rsidRDefault="00972FED" w:rsidP="00972FED">
      <w:pPr>
        <w:pStyle w:val="B1"/>
      </w:pPr>
      <w:r w:rsidRPr="007151EF">
        <w:t>-</w:t>
      </w:r>
      <w:r w:rsidRPr="007151EF">
        <w:tab/>
      </w:r>
      <w:r w:rsidR="00CF6476">
        <w:pict w14:anchorId="56B69CCC">
          <v:shape id="_x0000_i1327" type="#_x0000_t75" style="width:21.3pt;height:13.75pt">
            <v:imagedata r:id="rId238" o:title=""/>
          </v:shape>
        </w:pict>
      </w:r>
      <w:r w:rsidRPr="007151EF">
        <w:t xml:space="preserve"> is a polarization correlation matrix</w:t>
      </w:r>
      <w:r w:rsidRPr="007151EF">
        <w:rPr>
          <w:rFonts w:hint="eastAsia"/>
        </w:rPr>
        <w:t>,</w:t>
      </w:r>
    </w:p>
    <w:p w14:paraId="358840E9" w14:textId="77777777" w:rsidR="00972FED" w:rsidRPr="007151EF" w:rsidRDefault="00972FED" w:rsidP="00972FED">
      <w:pPr>
        <w:pStyle w:val="B1"/>
      </w:pPr>
      <w:r w:rsidRPr="007151EF">
        <w:t>-</w:t>
      </w:r>
      <w:r w:rsidRPr="007151EF">
        <w:tab/>
      </w:r>
      <w:r w:rsidR="00CF6476">
        <w:pict w14:anchorId="45EBC2E6">
          <v:shape id="_x0000_i1328" type="#_x0000_t75" style="width:13.75pt;height:13.75pt">
            <v:imagedata r:id="rId239" o:title=""/>
          </v:shape>
        </w:pict>
      </w:r>
      <w:r w:rsidRPr="007151EF">
        <w:rPr>
          <w:rFonts w:hint="eastAsia"/>
        </w:rPr>
        <w:t xml:space="preserve"> is a </w:t>
      </w:r>
      <w:r w:rsidRPr="007151EF">
        <w:t>permutation matrix, and</w:t>
      </w:r>
    </w:p>
    <w:p w14:paraId="34A1C81D" w14:textId="77777777" w:rsidR="00972FED" w:rsidRPr="007151EF" w:rsidRDefault="00972FED" w:rsidP="00972FED">
      <w:pPr>
        <w:pStyle w:val="B1"/>
      </w:pPr>
      <w:r w:rsidRPr="007151EF">
        <w:t>-</w:t>
      </w:r>
      <w:r w:rsidRPr="007151EF">
        <w:tab/>
      </w:r>
      <w:r w:rsidR="00CF6476">
        <w:rPr>
          <w:noProof/>
        </w:rPr>
        <w:pict w14:anchorId="4DBA4E5C">
          <v:shape id="Picture 122" o:spid="_x0000_i1329" type="#_x0000_t75" style="width:21.3pt;height:18.8pt;visibility:visible;mso-wrap-style:square">
            <v:imagedata r:id="rId240" o:title=""/>
          </v:shape>
        </w:pict>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77777777" w:rsidR="00972FED" w:rsidRPr="006F0B54" w:rsidRDefault="00CF6476" w:rsidP="00972FED">
            <w:pPr>
              <w:pStyle w:val="TAC"/>
            </w:pPr>
            <w:r>
              <w:rPr>
                <w:position w:val="-26"/>
              </w:rPr>
              <w:pict w14:anchorId="023F45EC">
                <v:shape id="_x0000_i1330" type="#_x0000_t75" style="width:1in;height:36.3pt">
                  <v:imagedata r:id="rId241" o:title=""/>
                </v:shape>
              </w:pict>
            </w:r>
          </w:p>
        </w:tc>
        <w:tc>
          <w:tcPr>
            <w:tcW w:w="2976" w:type="dxa"/>
          </w:tcPr>
          <w:p w14:paraId="118450BF" w14:textId="77777777" w:rsidR="00972FED" w:rsidRPr="006F0B54" w:rsidRDefault="00CF6476" w:rsidP="00972FED">
            <w:pPr>
              <w:pStyle w:val="TAC"/>
            </w:pPr>
            <w:r>
              <w:rPr>
                <w:position w:val="-56"/>
              </w:rPr>
              <w:pict w14:anchorId="027E75D1">
                <v:shape id="_x0000_i1331" type="#_x0000_t75" style="width:108.3pt;height:65.75pt">
                  <v:imagedata r:id="rId242" o:title=""/>
                </v:shape>
              </w:pict>
            </w:r>
          </w:p>
        </w:tc>
      </w:tr>
    </w:tbl>
    <w:p w14:paraId="12E0CE34" w14:textId="77777777" w:rsidR="00972FED" w:rsidRPr="006F0B54" w:rsidRDefault="00972FED" w:rsidP="00972FED"/>
    <w:p w14:paraId="55534FF2" w14:textId="77777777" w:rsidR="00972FED" w:rsidRPr="006F0B54" w:rsidRDefault="00972FED" w:rsidP="00972FED">
      <w:r w:rsidRPr="006F0B54">
        <w:rPr>
          <w:rFonts w:hint="eastAsia"/>
        </w:rPr>
        <w:t>The</w:t>
      </w:r>
      <w:r w:rsidRPr="006F0B54">
        <w:t xml:space="preserve"> matrix</w:t>
      </w:r>
      <w:r w:rsidR="00CF6476">
        <w:rPr>
          <w:noProof/>
          <w:position w:val="-10"/>
        </w:rPr>
        <w:pict w14:anchorId="70558054">
          <v:shape id="_x0000_i1332" type="#_x0000_t75" style="width:13.75pt;height:13.75pt">
            <v:imagedata r:id="rId239" o:title=""/>
          </v:shape>
        </w:pict>
      </w:r>
      <w:r w:rsidRPr="006F0B54">
        <w:rPr>
          <w:rFonts w:hint="eastAsia"/>
        </w:rPr>
        <w:t>is defined as</w:t>
      </w:r>
    </w:p>
    <w:p w14:paraId="0E73EF65" w14:textId="77777777" w:rsidR="00972FED" w:rsidRPr="006F0B54" w:rsidRDefault="00972FED" w:rsidP="00972FED">
      <w:pPr>
        <w:pStyle w:val="EQ"/>
      </w:pPr>
      <w:r w:rsidRPr="006F0B54">
        <w:tab/>
      </w:r>
      <w:r w:rsidR="00CF6476">
        <w:pict w14:anchorId="4DC34A9E">
          <v:shape id="_x0000_i1333" type="#_x0000_t75" style="width:425.75pt;height:51.35pt">
            <v:imagedata r:id="rId243" o:title=""/>
          </v:shape>
        </w:pict>
      </w:r>
    </w:p>
    <w:p w14:paraId="5619D24C" w14:textId="77777777"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CF6476">
        <w:rPr>
          <w:rFonts w:eastAsia="Malgun Gothic"/>
          <w:position w:val="-6"/>
          <w:lang w:eastAsia="x-none"/>
        </w:rPr>
        <w:pict w14:anchorId="3F2B6966">
          <v:shape id="_x0000_i1334" type="#_x0000_t75" style="width:13.75pt;height:13.75pt">
            <v:imagedata r:id="rId244" o:title=""/>
          </v:shape>
        </w:pict>
      </w:r>
      <w:r w:rsidRPr="006F0B54">
        <w:rPr>
          <w:rFonts w:hint="eastAsia"/>
        </w:rPr>
        <w:t xml:space="preserve"> </w:t>
      </w:r>
      <w:r w:rsidRPr="006F0B54">
        <w:t xml:space="preserve">and </w:t>
      </w:r>
      <w:r w:rsidR="00CF6476">
        <w:rPr>
          <w:rFonts w:eastAsia="Malgun Gothic"/>
          <w:position w:val="-6"/>
          <w:lang w:eastAsia="x-none"/>
        </w:rPr>
        <w:pict w14:anchorId="7D403DE2">
          <v:shape id="_x0000_i1335" type="#_x0000_t75" style="width:13.75pt;height:13.75pt">
            <v:imagedata r:id="rId245"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CF6476">
        <w:rPr>
          <w:position w:val="-12"/>
        </w:rPr>
        <w:pict w14:anchorId="0C00172F">
          <v:shape id="_x0000_i1336" type="#_x0000_t75" style="width:13.75pt;height:13.75pt">
            <v:imagedata r:id="rId246" o:title=""/>
          </v:shape>
        </w:pict>
      </w:r>
      <w:r w:rsidRPr="006F0B54">
        <w:rPr>
          <w:rFonts w:hint="eastAsia"/>
        </w:rPr>
        <w:t xml:space="preserve"> is the ceiling operator.</w:t>
      </w:r>
    </w:p>
    <w:p w14:paraId="0435BB6F" w14:textId="77777777"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CF6476">
        <w:rPr>
          <w:noProof/>
          <w:position w:val="-10"/>
        </w:rPr>
        <w:pict w14:anchorId="20475EC1">
          <v:shape id="_x0000_i1337" type="#_x0000_t75" style="width:13.75pt;height:13.75pt">
            <v:imagedata r:id="rId239"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4505" w:name="_Toc21101595"/>
      <w:bookmarkStart w:id="4506" w:name="_Toc29810632"/>
      <w:bookmarkStart w:id="4507" w:name="_Toc37273909"/>
      <w:bookmarkStart w:id="4508" w:name="_Toc45885227"/>
      <w:bookmarkStart w:id="4509" w:name="_Toc53183128"/>
      <w:bookmarkStart w:id="4510" w:name="_Toc58865522"/>
      <w:bookmarkStart w:id="4511" w:name="_Toc58867104"/>
      <w:bookmarkStart w:id="4512" w:name="_Toc66718137"/>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4505"/>
      <w:bookmarkEnd w:id="4506"/>
      <w:bookmarkEnd w:id="4507"/>
      <w:bookmarkEnd w:id="4508"/>
      <w:bookmarkEnd w:id="4509"/>
      <w:bookmarkEnd w:id="4510"/>
      <w:bookmarkEnd w:id="4511"/>
      <w:bookmarkEnd w:id="4512"/>
    </w:p>
    <w:p w14:paraId="4981D687" w14:textId="77777777" w:rsidR="00972FED" w:rsidRPr="006F0B54" w:rsidRDefault="00972FED" w:rsidP="00972FED">
      <w:pPr>
        <w:pStyle w:val="Heading5"/>
      </w:pPr>
      <w:bookmarkStart w:id="4513" w:name="_Toc21101596"/>
      <w:bookmarkStart w:id="4514" w:name="_Toc29810633"/>
      <w:bookmarkStart w:id="4515" w:name="_Toc37273910"/>
      <w:bookmarkStart w:id="4516" w:name="_Toc45885228"/>
      <w:bookmarkStart w:id="4517" w:name="_Toc53183129"/>
      <w:bookmarkStart w:id="4518" w:name="_Toc58865523"/>
      <w:bookmarkStart w:id="4519" w:name="_Toc58867105"/>
      <w:bookmarkStart w:id="4520" w:name="_Toc66718138"/>
      <w:r w:rsidRPr="006F0B54">
        <w:t>J.2.3.2.2.1</w:t>
      </w:r>
      <w:r w:rsidRPr="006F0B54">
        <w:tab/>
        <w:t>Spatial correlation matrices at UE side</w:t>
      </w:r>
      <w:bookmarkEnd w:id="4513"/>
      <w:bookmarkEnd w:id="4514"/>
      <w:bookmarkEnd w:id="4515"/>
      <w:bookmarkEnd w:id="4516"/>
      <w:bookmarkEnd w:id="4517"/>
      <w:bookmarkEnd w:id="4518"/>
      <w:bookmarkEnd w:id="4519"/>
      <w:bookmarkEnd w:id="4520"/>
    </w:p>
    <w:p w14:paraId="150FDB34"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CF6476">
        <w:rPr>
          <w:position w:val="-10"/>
          <w:szCs w:val="21"/>
        </w:rPr>
        <w:pict w14:anchorId="17D32B00">
          <v:shape id="_x0000_i1338" type="#_x0000_t75" style="width:36.3pt;height:13.75pt">
            <v:imagedata r:id="rId247" o:title=""/>
          </v:shape>
        </w:pict>
      </w:r>
      <w:r w:rsidRPr="006F0B54">
        <w:rPr>
          <w:rFonts w:hint="eastAsia"/>
          <w:szCs w:val="21"/>
        </w:rPr>
        <w:t>.</w:t>
      </w:r>
    </w:p>
    <w:p w14:paraId="01A90632" w14:textId="77777777"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CF6476">
        <w:rPr>
          <w:position w:val="-10"/>
          <w:szCs w:val="21"/>
        </w:rPr>
        <w:pict w14:anchorId="7291C844">
          <v:shape id="_x0000_i1339" type="#_x0000_t75" style="width:36.3pt;height:13.75pt">
            <v:imagedata r:id="rId247" o:title=""/>
          </v:shape>
        </w:pict>
      </w:r>
      <w:r w:rsidRPr="006F0B54">
        <w:rPr>
          <w:rFonts w:hint="eastAsia"/>
          <w:szCs w:val="21"/>
        </w:rPr>
        <w:t>.</w:t>
      </w:r>
    </w:p>
    <w:p w14:paraId="308F5164" w14:textId="77777777"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CF6476">
        <w:rPr>
          <w:position w:val="-30"/>
          <w:szCs w:val="21"/>
        </w:rPr>
        <w:pict w14:anchorId="1C593589">
          <v:shape id="_x0000_i1340" type="#_x0000_t75" style="width:1in;height:36.3pt">
            <v:imagedata r:id="rId248" o:title=""/>
          </v:shape>
        </w:pict>
      </w:r>
      <w:r w:rsidRPr="006F0B54">
        <w:rPr>
          <w:szCs w:val="21"/>
        </w:rPr>
        <w:t>.</w:t>
      </w:r>
    </w:p>
    <w:p w14:paraId="11B3E4EB" w14:textId="77777777" w:rsidR="00972FED" w:rsidRPr="006F0B54" w:rsidRDefault="00972FED" w:rsidP="00972FED">
      <w:pPr>
        <w:pStyle w:val="Heading5"/>
      </w:pPr>
      <w:bookmarkStart w:id="4521" w:name="_Toc21101597"/>
      <w:bookmarkStart w:id="4522" w:name="_Toc29810634"/>
      <w:bookmarkStart w:id="4523" w:name="_Toc37273911"/>
      <w:bookmarkStart w:id="4524" w:name="_Toc45885229"/>
      <w:bookmarkStart w:id="4525" w:name="_Toc53183130"/>
      <w:bookmarkStart w:id="4526" w:name="_Toc58865524"/>
      <w:bookmarkStart w:id="4527" w:name="_Toc58867106"/>
      <w:bookmarkStart w:id="4528" w:name="_Toc66718139"/>
      <w:r w:rsidRPr="006F0B54">
        <w:t>J.2.3.2.2.2</w:t>
      </w:r>
      <w:r w:rsidRPr="006F0B54">
        <w:tab/>
        <w:t>Spatial correlation matrices at gNB side</w:t>
      </w:r>
      <w:bookmarkEnd w:id="4521"/>
      <w:bookmarkEnd w:id="4522"/>
      <w:bookmarkEnd w:id="4523"/>
      <w:bookmarkEnd w:id="4524"/>
      <w:bookmarkEnd w:id="4525"/>
      <w:bookmarkEnd w:id="4526"/>
      <w:bookmarkEnd w:id="4527"/>
      <w:bookmarkEnd w:id="4528"/>
    </w:p>
    <w:p w14:paraId="3D61CE22" w14:textId="77777777"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CF6476">
        <w:rPr>
          <w:rFonts w:ascii="Arial" w:hAnsi="Arial" w:cs="Arial"/>
          <w:b/>
          <w:position w:val="-14"/>
          <w:sz w:val="28"/>
          <w:szCs w:val="28"/>
          <w:lang w:eastAsia="x-none"/>
        </w:rPr>
        <w:pict w14:anchorId="6942BAB4">
          <v:shape id="_x0000_i1341" type="#_x0000_t75" style="width:43.2pt;height:21.3pt">
            <v:imagedata r:id="rId249" o:title=""/>
          </v:shape>
        </w:pict>
      </w:r>
      <w:r w:rsidRPr="006F0B54">
        <w:t>.</w:t>
      </w:r>
    </w:p>
    <w:p w14:paraId="117B4FC3" w14:textId="77777777"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CF6476">
        <w:rPr>
          <w:rFonts w:ascii="Arial" w:hAnsi="Arial" w:cs="Arial"/>
          <w:b/>
          <w:position w:val="-30"/>
          <w:sz w:val="28"/>
          <w:szCs w:val="28"/>
          <w:lang w:eastAsia="x-none"/>
        </w:rPr>
        <w:pict w14:anchorId="2058E75E">
          <v:shape id="_x0000_i1342" type="#_x0000_t75" style="width:78.9pt;height:36.3pt">
            <v:imagedata r:id="rId250" o:title=""/>
          </v:shape>
        </w:pict>
      </w:r>
      <w:r w:rsidRPr="006F0B54">
        <w:t>.</w:t>
      </w:r>
    </w:p>
    <w:p w14:paraId="4FE0065B" w14:textId="77777777"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CF6476">
        <w:rPr>
          <w:rFonts w:ascii="Arial" w:hAnsi="Arial" w:cs="Arial"/>
          <w:position w:val="-88"/>
          <w:sz w:val="18"/>
          <w:lang w:eastAsia="x-none"/>
        </w:rPr>
        <w:pict w14:anchorId="04E17726">
          <v:shape id="_x0000_i1343" type="#_x0000_t75" style="width:2in;height:85.75pt">
            <v:imagedata r:id="rId202" o:title=""/>
          </v:shape>
        </w:pict>
      </w:r>
      <w:r w:rsidRPr="006F0B54">
        <w:t>.</w:t>
      </w:r>
    </w:p>
    <w:p w14:paraId="40B0E44B" w14:textId="77777777" w:rsidR="00972FED" w:rsidRPr="006F0B54" w:rsidRDefault="00972FED" w:rsidP="00972FED">
      <w:pPr>
        <w:pStyle w:val="Heading4"/>
        <w:rPr>
          <w:lang w:eastAsia="ko-KR"/>
        </w:rPr>
      </w:pPr>
      <w:bookmarkStart w:id="4529" w:name="_Toc21101598"/>
      <w:bookmarkStart w:id="4530" w:name="_Toc29810635"/>
      <w:bookmarkStart w:id="4531" w:name="_Toc37273912"/>
      <w:bookmarkStart w:id="4532" w:name="_Toc45885230"/>
      <w:bookmarkStart w:id="4533" w:name="_Toc53183131"/>
      <w:bookmarkStart w:id="4534" w:name="_Toc58865525"/>
      <w:bookmarkStart w:id="4535" w:name="_Toc58867107"/>
      <w:bookmarkStart w:id="4536" w:name="_Toc66718140"/>
      <w:r w:rsidRPr="006F0B54">
        <w:rPr>
          <w:rFonts w:hint="eastAsia"/>
          <w:lang w:eastAsia="ko-KR"/>
        </w:rPr>
        <w:t>J.2.3.2.3</w:t>
      </w:r>
      <w:r w:rsidRPr="006F0B54">
        <w:rPr>
          <w:lang w:eastAsia="ko-KR"/>
        </w:rPr>
        <w:tab/>
        <w:t>MIMO correlation matrices using cross polarized antennas</w:t>
      </w:r>
      <w:bookmarkEnd w:id="4529"/>
      <w:bookmarkEnd w:id="4530"/>
      <w:bookmarkEnd w:id="4531"/>
      <w:bookmarkEnd w:id="4532"/>
      <w:bookmarkEnd w:id="4533"/>
      <w:bookmarkEnd w:id="4534"/>
      <w:bookmarkEnd w:id="4535"/>
      <w:bookmarkEnd w:id="4536"/>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77777777" w:rsidR="00972FED" w:rsidRPr="006F0B54" w:rsidRDefault="00CF6476" w:rsidP="00972FED">
            <w:pPr>
              <w:pStyle w:val="TAC"/>
              <w:rPr>
                <w:sz w:val="20"/>
                <w:szCs w:val="18"/>
              </w:rPr>
            </w:pPr>
            <w:r>
              <w:rPr>
                <w:rFonts w:ascii="Times New Roman" w:hAnsi="Times New Roman"/>
                <w:position w:val="-10"/>
                <w:sz w:val="20"/>
              </w:rPr>
              <w:pict w14:anchorId="497B11E2">
                <v:shape id="_x0000_i1344" type="#_x0000_t75" style="width:36.3pt;height:13.75pt">
                  <v:imagedata r:id="rId251" o:title=""/>
                </v:shape>
              </w:pict>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77777777" w:rsidR="00972FED" w:rsidRPr="006F0B54" w:rsidRDefault="00CF6476" w:rsidP="00972FED">
            <w:pPr>
              <w:pStyle w:val="TAC"/>
              <w:rPr>
                <w:rFonts w:ascii="Times New Roman" w:hAnsi="Times New Roman"/>
                <w:sz w:val="20"/>
                <w:szCs w:val="18"/>
              </w:rPr>
            </w:pPr>
            <w:r>
              <w:rPr>
                <w:rFonts w:ascii="Times New Roman" w:hAnsi="Times New Roman"/>
                <w:position w:val="-10"/>
                <w:sz w:val="20"/>
              </w:rPr>
              <w:pict w14:anchorId="13032E4A">
                <v:shape id="_x0000_i1345" type="#_x0000_t75" style="width:36.3pt;height:13.75pt">
                  <v:imagedata r:id="rId252" o:title=""/>
                </v:shape>
              </w:pict>
            </w:r>
          </w:p>
        </w:tc>
      </w:tr>
    </w:tbl>
    <w:p w14:paraId="6094FC7C" w14:textId="77777777" w:rsidR="00972FED" w:rsidRPr="006F0B54" w:rsidRDefault="00972FED" w:rsidP="00972FED">
      <w:r w:rsidRPr="006F0B54">
        <w:t xml:space="preserve">In table J.2.3.2.3-2, </w:t>
      </w:r>
      <w:r w:rsidR="00CF6476">
        <w:rPr>
          <w:noProof/>
          <w:position w:val="-10"/>
          <w:lang w:val="en-US" w:eastAsia="zh-CN"/>
        </w:rPr>
        <w:pict w14:anchorId="620A9D73">
          <v:shape id="Picture 121" o:spid="_x0000_i1346" type="#_x0000_t75" style="width:13.15pt;height:15.05pt;visibility:visible;mso-wrap-style:square">
            <v:imagedata r:id="rId234" o:title=""/>
          </v:shape>
        </w:pict>
      </w:r>
      <w:r w:rsidRPr="006F0B54">
        <w:t xml:space="preserve"> is a </w:t>
      </w:r>
      <w:r w:rsidR="00CF6476">
        <w:rPr>
          <w:noProof/>
          <w:position w:val="-6"/>
          <w:lang w:val="en-US" w:eastAsia="zh-CN"/>
        </w:rPr>
        <w:pict w14:anchorId="7889B783">
          <v:shape id="Picture 120" o:spid="_x0000_i1347" type="#_x0000_t75" style="width:23.8pt;height:13.15pt;visibility:visible;mso-wrap-style:square">
            <v:imagedata r:id="rId235" o:title=""/>
          </v:shape>
        </w:pict>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4537" w:name="_Toc21101599"/>
      <w:bookmarkStart w:id="4538" w:name="_Toc29810636"/>
      <w:bookmarkStart w:id="4539" w:name="_Toc37273913"/>
      <w:bookmarkStart w:id="4540" w:name="_Toc45885231"/>
      <w:bookmarkStart w:id="4541" w:name="_Toc53183132"/>
      <w:bookmarkStart w:id="4542" w:name="_Toc58865526"/>
      <w:bookmarkStart w:id="4543" w:name="_Toc58867108"/>
      <w:bookmarkStart w:id="4544" w:name="_Toc66718141"/>
      <w:r w:rsidRPr="006F0B54">
        <w:t>Annex K (informative):</w:t>
      </w:r>
      <w:r w:rsidRPr="006F0B54">
        <w:br/>
        <w:t>Measuring noise close to noise-floor</w:t>
      </w:r>
      <w:bookmarkEnd w:id="4537"/>
      <w:bookmarkEnd w:id="4538"/>
      <w:bookmarkEnd w:id="4539"/>
      <w:bookmarkEnd w:id="4540"/>
      <w:bookmarkEnd w:id="4541"/>
      <w:bookmarkEnd w:id="4542"/>
      <w:bookmarkEnd w:id="4543"/>
      <w:bookmarkEnd w:id="4544"/>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77777777" w:rsidR="00972FED" w:rsidRPr="006F0B54" w:rsidRDefault="00350F27" w:rsidP="00972FED">
      <w:pPr>
        <w:pStyle w:val="TH"/>
      </w:pPr>
      <w:r>
        <w:rPr>
          <w:noProof/>
          <w:lang w:val="en-US" w:eastAsia="zh-CN"/>
        </w:rPr>
        <w:pict w14:anchorId="039F7CD0">
          <v:shape id="Picture 117" o:spid="_x0000_i1348" type="#_x0000_t75" style="width:197.85pt;height:108.95pt;visibility:visible;mso-wrap-style:square">
            <v:imagedata r:id="rId253" o:title=""/>
          </v:shape>
        </w:pict>
      </w:r>
      <w:r w:rsidR="00972FED" w:rsidRPr="006F0B54">
        <w:t xml:space="preserve">            </w:t>
      </w:r>
      <w:r>
        <w:rPr>
          <w:noProof/>
          <w:lang w:val="en-US" w:eastAsia="zh-CN"/>
        </w:rPr>
        <w:pict w14:anchorId="70D97F3E">
          <v:shape id="Picture 118" o:spid="_x0000_i1349" type="#_x0000_t75" style="width:208.5pt;height:157.15pt;visibility:visible;mso-wrap-style:square">
            <v:imagedata r:id="rId254" o:title=""/>
          </v:shape>
        </w:pict>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77777777" w:rsidR="00972FED" w:rsidRPr="006F0B54" w:rsidRDefault="00350F27" w:rsidP="00972FED">
      <w:r>
        <w:pict w14:anchorId="18237619">
          <v:shape id="_x0000_i1350" type="#_x0000_t75" style="width:66.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4BD1&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04BD1&quot; wsp:rsidRDefault=&quot;00D04BD1&quot; wsp:rsidP=&quot;00D04BD1&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UEM&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r&gt;&lt;w:rPr&gt;&lt;w:rFonts w:ascii=&quot;Cambria Math&quot; w:h-ansi=&quot;Cambria Math&quot;/&gt;&lt;wx:font wx:val=&quot;Cambria Math&quot;/&gt;&lt;w:i/&gt;&lt;/w:rPr&gt;&lt;m:t&gt;2&lt;/m:t&gt;&lt;/m:r&gt;&lt;/m:sub&gt;&lt;/m:sSub&gt;&lt;/m:oMath&gt;&lt;/m:oMathPara&gt;&lt;/w:p&gt;&lt;w:sectPr wsp:rsidR=&quot;00000000&quot; wsp:rsidRPr=&quot;00D04BD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5" o:title="" chromakey="white"/>
          </v:shape>
        </w:pict>
      </w:r>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4545" w:name="_Hlk521396356"/>
      <w:r w:rsidRPr="006F0B54">
        <w:rPr>
          <w:rFonts w:ascii="Symbol" w:hAnsi="Symbol"/>
          <w:i/>
        </w:rPr>
        <w:t></w:t>
      </w:r>
      <w:r w:rsidRPr="006F0B54">
        <w:rPr>
          <w:i/>
          <w:vertAlign w:val="subscript"/>
        </w:rPr>
        <w:t>2</w:t>
      </w:r>
      <w:bookmarkEnd w:id="4545"/>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4546" w:name="_Toc21101600"/>
      <w:bookmarkStart w:id="4547" w:name="_Toc29810637"/>
      <w:bookmarkStart w:id="4548" w:name="_Toc37273914"/>
      <w:bookmarkStart w:id="4549" w:name="_Toc45885232"/>
      <w:r w:rsidRPr="007151EF">
        <w:br w:type="page"/>
      </w:r>
    </w:p>
    <w:p w14:paraId="5A8DD9EA" w14:textId="77777777" w:rsidR="00972FED" w:rsidRPr="006F0B54" w:rsidRDefault="00972FED" w:rsidP="00972FED">
      <w:pPr>
        <w:pStyle w:val="Heading8"/>
      </w:pPr>
      <w:bookmarkStart w:id="4550" w:name="_Toc53183133"/>
      <w:bookmarkStart w:id="4551" w:name="_Toc58865527"/>
      <w:bookmarkStart w:id="4552" w:name="_Toc58867109"/>
      <w:bookmarkStart w:id="4553" w:name="_Toc66718142"/>
      <w:r w:rsidRPr="006F0B54">
        <w:t>Annex L (normative):</w:t>
      </w:r>
      <w:r w:rsidRPr="006F0B54">
        <w:br/>
        <w:t>In-channel TX tests</w:t>
      </w:r>
      <w:bookmarkEnd w:id="4546"/>
      <w:bookmarkEnd w:id="4547"/>
      <w:bookmarkEnd w:id="4548"/>
      <w:bookmarkEnd w:id="4549"/>
      <w:bookmarkEnd w:id="4550"/>
      <w:bookmarkEnd w:id="4551"/>
      <w:bookmarkEnd w:id="4552"/>
      <w:bookmarkEnd w:id="4553"/>
    </w:p>
    <w:p w14:paraId="0EEDC253" w14:textId="77777777" w:rsidR="00972FED" w:rsidRPr="006F0B54" w:rsidRDefault="00972FED" w:rsidP="00972FED">
      <w:pPr>
        <w:pStyle w:val="Heading1"/>
      </w:pPr>
      <w:bookmarkStart w:id="4554" w:name="_Toc21101601"/>
      <w:bookmarkStart w:id="4555" w:name="_Toc29810638"/>
      <w:bookmarkStart w:id="4556" w:name="_Toc37273915"/>
      <w:bookmarkStart w:id="4557" w:name="_Toc45885233"/>
      <w:bookmarkStart w:id="4558" w:name="_Toc53183134"/>
      <w:bookmarkStart w:id="4559" w:name="_Toc58865528"/>
      <w:bookmarkStart w:id="4560" w:name="_Toc58867110"/>
      <w:bookmarkStart w:id="4561" w:name="_Toc66718143"/>
      <w:r w:rsidRPr="006F0B54">
        <w:t>L.1</w:t>
      </w:r>
      <w:r w:rsidRPr="006F0B54">
        <w:tab/>
        <w:t>General</w:t>
      </w:r>
      <w:bookmarkEnd w:id="4554"/>
      <w:bookmarkEnd w:id="4555"/>
      <w:bookmarkEnd w:id="4556"/>
      <w:bookmarkEnd w:id="4557"/>
      <w:bookmarkEnd w:id="4558"/>
      <w:bookmarkEnd w:id="4559"/>
      <w:bookmarkEnd w:id="4560"/>
      <w:bookmarkEnd w:id="4561"/>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4562" w:name="_Toc21101602"/>
      <w:bookmarkStart w:id="4563" w:name="_Toc29810639"/>
      <w:bookmarkStart w:id="4564" w:name="_Toc37273916"/>
      <w:bookmarkStart w:id="4565" w:name="_Toc45885234"/>
      <w:bookmarkStart w:id="4566" w:name="_Toc53183135"/>
      <w:bookmarkStart w:id="4567" w:name="_Toc58865529"/>
      <w:bookmarkStart w:id="4568" w:name="_Toc58867111"/>
      <w:bookmarkStart w:id="4569" w:name="_Toc66718144"/>
      <w:r w:rsidRPr="006F0B54">
        <w:t>L.2</w:t>
      </w:r>
      <w:r w:rsidRPr="006F0B54">
        <w:tab/>
        <w:t>Basic principles</w:t>
      </w:r>
      <w:bookmarkEnd w:id="4562"/>
      <w:bookmarkEnd w:id="4563"/>
      <w:bookmarkEnd w:id="4564"/>
      <w:bookmarkEnd w:id="4565"/>
      <w:bookmarkEnd w:id="4566"/>
      <w:bookmarkEnd w:id="4567"/>
      <w:bookmarkEnd w:id="4568"/>
      <w:bookmarkEnd w:id="4569"/>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4570" w:name="_Toc21101603"/>
      <w:bookmarkStart w:id="4571" w:name="_Toc29810640"/>
      <w:bookmarkStart w:id="4572" w:name="_Toc37273917"/>
      <w:bookmarkStart w:id="4573" w:name="_Toc45885235"/>
      <w:bookmarkStart w:id="4574" w:name="_Toc53183136"/>
      <w:bookmarkStart w:id="4575" w:name="_Toc58865530"/>
      <w:bookmarkStart w:id="4576" w:name="_Toc58867112"/>
      <w:bookmarkStart w:id="4577" w:name="_Toc66718145"/>
      <w:r w:rsidRPr="006F0B54">
        <w:t>L.2.1</w:t>
      </w:r>
      <w:r w:rsidRPr="006F0B54">
        <w:tab/>
        <w:t>Output signal of the TX under test</w:t>
      </w:r>
      <w:bookmarkEnd w:id="4570"/>
      <w:bookmarkEnd w:id="4571"/>
      <w:bookmarkEnd w:id="4572"/>
      <w:bookmarkEnd w:id="4573"/>
      <w:bookmarkEnd w:id="4574"/>
      <w:bookmarkEnd w:id="4575"/>
      <w:bookmarkEnd w:id="4576"/>
      <w:bookmarkEnd w:id="4577"/>
    </w:p>
    <w:p w14:paraId="4C2A2BAB" w14:textId="77777777"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w:r w:rsidRPr="00972FED">
        <w:rPr>
          <w:noProof/>
        </w:rPr>
        <w:fldChar w:fldCharType="begin"/>
      </w:r>
      <w:r w:rsidRPr="00972FED">
        <w:rPr>
          <w:noProof/>
        </w:rPr>
        <w:instrText xml:space="preserve"> QUOTE </w:instrText>
      </w:r>
      <w:r w:rsidR="00350F27">
        <w:rPr>
          <w:position w:val="-5"/>
        </w:rPr>
        <w:pict w14:anchorId="5040EB16">
          <v:shape id="_x0000_i1351"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instrText xml:space="preserve"> </w:instrText>
      </w:r>
      <w:r w:rsidRPr="00972FED">
        <w:rPr>
          <w:noProof/>
        </w:rPr>
        <w:fldChar w:fldCharType="separate"/>
      </w:r>
      <w:r w:rsidR="00350F27">
        <w:rPr>
          <w:position w:val="-5"/>
        </w:rPr>
        <w:pict w14:anchorId="2A53AB94">
          <v:shape id="_x0000_i1352"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D305A&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D305A&quot; wsp:rsidP=&quot;007D305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fldChar w:fldCharType="end"/>
      </w:r>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4578" w:name="_Toc21101604"/>
      <w:bookmarkStart w:id="4579" w:name="_Toc29810641"/>
      <w:bookmarkStart w:id="4580" w:name="_Toc37273918"/>
      <w:bookmarkStart w:id="4581" w:name="_Toc45885236"/>
      <w:bookmarkStart w:id="4582" w:name="_Toc53183137"/>
      <w:bookmarkStart w:id="4583" w:name="_Toc58865531"/>
      <w:bookmarkStart w:id="4584" w:name="_Toc58867113"/>
      <w:bookmarkStart w:id="4585" w:name="_Toc66718146"/>
      <w:r w:rsidRPr="006F0B54">
        <w:t>L.2.2</w:t>
      </w:r>
      <w:r w:rsidRPr="006F0B54">
        <w:tab/>
        <w:t>Ideal signal</w:t>
      </w:r>
      <w:bookmarkEnd w:id="4578"/>
      <w:bookmarkEnd w:id="4579"/>
      <w:bookmarkEnd w:id="4580"/>
      <w:bookmarkEnd w:id="4581"/>
      <w:bookmarkEnd w:id="4582"/>
      <w:bookmarkEnd w:id="4583"/>
      <w:bookmarkEnd w:id="4584"/>
      <w:bookmarkEnd w:id="4585"/>
    </w:p>
    <w:p w14:paraId="054C5E8F" w14:textId="77777777" w:rsidR="00972FED" w:rsidRPr="006F0B54" w:rsidRDefault="00972FED" w:rsidP="00972FED">
      <w:pPr>
        <w:rPr>
          <w:noProof/>
        </w:rPr>
      </w:pPr>
      <w:r w:rsidRPr="006F0B54">
        <w:rPr>
          <w:noProof/>
        </w:rPr>
        <w:t>Two types of ideal signals are defined:</w:t>
      </w:r>
    </w:p>
    <w:p w14:paraId="5DD440C1" w14:textId="77777777"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w:r w:rsidRPr="00972FED">
        <w:rPr>
          <w:noProof/>
        </w:rPr>
        <w:fldChar w:fldCharType="begin"/>
      </w:r>
      <w:r w:rsidRPr="00972FED">
        <w:rPr>
          <w:noProof/>
        </w:rPr>
        <w:instrText xml:space="preserve"> QUOTE </w:instrText>
      </w:r>
      <w:r w:rsidR="00350F27">
        <w:rPr>
          <w:position w:val="-5"/>
        </w:rPr>
        <w:pict w14:anchorId="2CDEDE3E">
          <v:shape id="_x0000_i1353"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350F27">
        <w:rPr>
          <w:position w:val="-5"/>
        </w:rPr>
        <w:pict w14:anchorId="5E0E3825">
          <v:shape id="_x0000_i135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C4A6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C4A6E&quot; wsp:rsidP=&quot;006C4A6E&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77777777" w:rsidR="00972FED" w:rsidRPr="006F0B54" w:rsidRDefault="00972FED" w:rsidP="00972FED">
      <w:r w:rsidRPr="006F0B54">
        <w:rPr>
          <w:noProof/>
        </w:rPr>
        <w:t xml:space="preserve">The second ideal signal </w:t>
      </w:r>
      <w:r w:rsidRPr="00972FED">
        <w:rPr>
          <w:noProof/>
        </w:rPr>
        <w:fldChar w:fldCharType="begin"/>
      </w:r>
      <w:r w:rsidRPr="00972FED">
        <w:rPr>
          <w:noProof/>
        </w:rPr>
        <w:instrText xml:space="preserve"> QUOTE </w:instrText>
      </w:r>
      <w:r w:rsidR="00350F27">
        <w:rPr>
          <w:position w:val="-5"/>
        </w:rPr>
        <w:pict w14:anchorId="2FA8C7F1">
          <v:shape id="_x0000_i135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instrText xml:space="preserve"> </w:instrText>
      </w:r>
      <w:r w:rsidRPr="00972FED">
        <w:rPr>
          <w:noProof/>
        </w:rPr>
        <w:fldChar w:fldCharType="separate"/>
      </w:r>
      <w:r w:rsidR="00350F27">
        <w:rPr>
          <w:position w:val="-5"/>
        </w:rPr>
        <w:pict w14:anchorId="291A4E6B">
          <v:shape id="_x0000_i1356"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0D56&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A0D56&quot; wsp:rsidP=&quot;00CA0D5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fldChar w:fldCharType="end"/>
      </w:r>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4586" w:name="_Toc21101605"/>
      <w:bookmarkStart w:id="4587" w:name="_Toc29810642"/>
      <w:bookmarkStart w:id="4588" w:name="_Toc37273919"/>
      <w:bookmarkStart w:id="4589" w:name="_Toc45885237"/>
      <w:bookmarkStart w:id="4590" w:name="_Toc53183138"/>
      <w:bookmarkStart w:id="4591" w:name="_Toc58865532"/>
      <w:bookmarkStart w:id="4592" w:name="_Toc58867114"/>
      <w:bookmarkStart w:id="4593" w:name="_Toc66718147"/>
      <w:r w:rsidRPr="006F0B54">
        <w:t>L.2.3</w:t>
      </w:r>
      <w:r w:rsidRPr="006F0B54">
        <w:tab/>
        <w:t>Measurement results</w:t>
      </w:r>
      <w:bookmarkEnd w:id="4586"/>
      <w:bookmarkEnd w:id="4587"/>
      <w:bookmarkEnd w:id="4588"/>
      <w:bookmarkEnd w:id="4589"/>
      <w:bookmarkEnd w:id="4590"/>
      <w:bookmarkEnd w:id="4591"/>
      <w:bookmarkEnd w:id="4592"/>
      <w:bookmarkEnd w:id="4593"/>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4594" w:name="_Toc21101606"/>
      <w:bookmarkStart w:id="4595" w:name="_Toc29810643"/>
      <w:bookmarkStart w:id="4596" w:name="_Toc37273920"/>
      <w:bookmarkStart w:id="4597" w:name="_Toc45885238"/>
      <w:bookmarkStart w:id="4598" w:name="_Toc53183139"/>
      <w:bookmarkStart w:id="4599" w:name="_Toc58865533"/>
      <w:bookmarkStart w:id="4600" w:name="_Toc58867115"/>
      <w:bookmarkStart w:id="4601" w:name="_Toc66718148"/>
      <w:r w:rsidRPr="006F0B54">
        <w:t>L.2.4</w:t>
      </w:r>
      <w:r w:rsidRPr="006F0B54">
        <w:tab/>
        <w:t>Measurement points</w:t>
      </w:r>
      <w:bookmarkEnd w:id="4594"/>
      <w:bookmarkEnd w:id="4595"/>
      <w:bookmarkEnd w:id="4596"/>
      <w:bookmarkEnd w:id="4597"/>
      <w:bookmarkEnd w:id="4598"/>
      <w:bookmarkEnd w:id="4599"/>
      <w:bookmarkEnd w:id="4600"/>
      <w:bookmarkEnd w:id="4601"/>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357" type="#_x0000_t75" style="width:6in;height:222.25pt" o:ole="">
            <v:imagedata r:id="rId259" o:title=""/>
          </v:shape>
          <o:OLEObject Type="Embed" ProgID="Word.Picture.8" ShapeID="_x0000_i1357" DrawAspect="Content" ObjectID="_1679392820" r:id="rId260"/>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358" type="#_x0000_t75" style="width:381.3pt;height:202.25pt" o:ole="">
            <v:imagedata r:id="rId261" o:title=""/>
          </v:shape>
          <o:OLEObject Type="Embed" ProgID="Word.Picture.8" ShapeID="_x0000_i1358" DrawAspect="Content" ObjectID="_1679392821" r:id="rId262"/>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4602" w:name="_Toc21101607"/>
      <w:bookmarkStart w:id="4603" w:name="_Toc29810644"/>
      <w:bookmarkStart w:id="4604" w:name="_Toc37273921"/>
      <w:bookmarkStart w:id="4605" w:name="_Toc45885239"/>
      <w:bookmarkStart w:id="4606" w:name="_Toc53183140"/>
      <w:bookmarkStart w:id="4607" w:name="_Toc58865534"/>
      <w:bookmarkStart w:id="4608" w:name="_Toc58867116"/>
      <w:bookmarkStart w:id="4609" w:name="_Toc66718149"/>
      <w:r w:rsidRPr="006F0B54">
        <w:t>L.3</w:t>
      </w:r>
      <w:r w:rsidRPr="006F0B54">
        <w:tab/>
        <w:t>Pre-FFT minimization process</w:t>
      </w:r>
      <w:bookmarkEnd w:id="4602"/>
      <w:bookmarkEnd w:id="4603"/>
      <w:bookmarkEnd w:id="4604"/>
      <w:bookmarkEnd w:id="4605"/>
      <w:bookmarkEnd w:id="4606"/>
      <w:bookmarkEnd w:id="4607"/>
      <w:bookmarkEnd w:id="4608"/>
      <w:bookmarkEnd w:id="4609"/>
    </w:p>
    <w:p w14:paraId="1432D466" w14:textId="77777777" w:rsidR="00972FED" w:rsidRPr="006F0B54" w:rsidRDefault="00972FED" w:rsidP="00972FED">
      <w:pPr>
        <w:rPr>
          <w:noProof/>
        </w:rPr>
      </w:pPr>
      <w:r w:rsidRPr="006F0B54">
        <w:t xml:space="preserve">Sample timing, carrier frequency in </w:t>
      </w:r>
      <w:r w:rsidRPr="00972FED">
        <w:rPr>
          <w:noProof/>
        </w:rPr>
        <w:fldChar w:fldCharType="begin"/>
      </w:r>
      <w:r w:rsidRPr="00972FED">
        <w:rPr>
          <w:noProof/>
        </w:rPr>
        <w:instrText xml:space="preserve"> QUOTE </w:instrText>
      </w:r>
      <w:r w:rsidR="00350F27">
        <w:rPr>
          <w:position w:val="-5"/>
        </w:rPr>
        <w:pict w14:anchorId="00025639">
          <v:shape id="_x0000_i1359"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instrText xml:space="preserve"> </w:instrText>
      </w:r>
      <w:r w:rsidRPr="00972FED">
        <w:rPr>
          <w:noProof/>
        </w:rPr>
        <w:fldChar w:fldCharType="separate"/>
      </w:r>
      <w:r w:rsidR="00350F27">
        <w:rPr>
          <w:position w:val="-5"/>
        </w:rPr>
        <w:pict w14:anchorId="5807AA6D">
          <v:shape id="_x0000_i1360"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0458&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60458&quot; wsp:rsidP=&quot;004604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fldChar w:fldCharType="end"/>
      </w:r>
      <w:r w:rsidRPr="006F0B54">
        <w:rPr>
          <w:noProof/>
        </w:rPr>
        <w:t xml:space="preserve"> are varied in order to minimise the difference between </w:t>
      </w:r>
      <w:r w:rsidRPr="00972FED">
        <w:rPr>
          <w:noProof/>
        </w:rPr>
        <w:fldChar w:fldCharType="begin"/>
      </w:r>
      <w:r w:rsidRPr="00972FED">
        <w:rPr>
          <w:noProof/>
        </w:rPr>
        <w:instrText xml:space="preserve"> QUOTE </w:instrText>
      </w:r>
      <w:r w:rsidR="00350F27">
        <w:rPr>
          <w:position w:val="-5"/>
        </w:rPr>
        <w:pict w14:anchorId="6B282ADE">
          <v:shape id="_x0000_i1361"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instrText xml:space="preserve"> </w:instrText>
      </w:r>
      <w:r w:rsidRPr="00972FED">
        <w:rPr>
          <w:noProof/>
        </w:rPr>
        <w:fldChar w:fldCharType="separate"/>
      </w:r>
      <w:r w:rsidR="00350F27">
        <w:rPr>
          <w:position w:val="-5"/>
        </w:rPr>
        <w:pict w14:anchorId="3CCEEB8E">
          <v:shape id="_x0000_i1362"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07258&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07258&quot; wsp:rsidP=&quot;00D07258&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350F27">
        <w:rPr>
          <w:position w:val="-5"/>
        </w:rPr>
        <w:pict w14:anchorId="57D214E2">
          <v:shape id="_x0000_i1363"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350F27">
        <w:rPr>
          <w:position w:val="-5"/>
        </w:rPr>
        <w:pict w14:anchorId="01F55D3C">
          <v:shape id="_x0000_i136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0B17&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0B17&quot; wsp:rsidP=&quot;00AC0B17&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after the amplitude ratio of </w:t>
      </w:r>
      <w:r w:rsidRPr="00972FED">
        <w:rPr>
          <w:noProof/>
        </w:rPr>
        <w:fldChar w:fldCharType="begin"/>
      </w:r>
      <w:r w:rsidRPr="00972FED">
        <w:rPr>
          <w:noProof/>
        </w:rPr>
        <w:instrText xml:space="preserve"> QUOTE </w:instrText>
      </w:r>
      <w:r w:rsidR="00350F27">
        <w:rPr>
          <w:position w:val="-5"/>
        </w:rPr>
        <w:pict w14:anchorId="571DFB93">
          <v:shape id="_x0000_i1365"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instrText xml:space="preserve"> </w:instrText>
      </w:r>
      <w:r w:rsidRPr="00972FED">
        <w:rPr>
          <w:noProof/>
        </w:rPr>
        <w:fldChar w:fldCharType="separate"/>
      </w:r>
      <w:r w:rsidR="00350F27">
        <w:rPr>
          <w:position w:val="-5"/>
        </w:rPr>
        <w:pict w14:anchorId="66A09C28">
          <v:shape id="_x0000_i1366"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4931&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74931&quot; wsp:rsidP=&quot;00574931&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350F27">
        <w:rPr>
          <w:position w:val="-5"/>
        </w:rPr>
        <w:pict w14:anchorId="269612E8">
          <v:shape id="_x0000_i136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350F27">
        <w:rPr>
          <w:position w:val="-5"/>
        </w:rPr>
        <w:pict w14:anchorId="3424CA78">
          <v:shape id="_x0000_i1368"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9EB&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9EB&quot; wsp:rsidP=&quot;000579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has been scaled. Best fit (minimum difference) is achieved when the RMS difference value between </w:t>
      </w:r>
      <w:r w:rsidRPr="00972FED">
        <w:rPr>
          <w:noProof/>
        </w:rPr>
        <w:fldChar w:fldCharType="begin"/>
      </w:r>
      <w:r w:rsidRPr="00972FED">
        <w:rPr>
          <w:noProof/>
        </w:rPr>
        <w:instrText xml:space="preserve"> QUOTE </w:instrText>
      </w:r>
      <w:r w:rsidR="00350F27">
        <w:rPr>
          <w:position w:val="-5"/>
        </w:rPr>
        <w:pict w14:anchorId="031FB61D">
          <v:shape id="_x0000_i1369"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instrText xml:space="preserve"> </w:instrText>
      </w:r>
      <w:r w:rsidRPr="00972FED">
        <w:rPr>
          <w:noProof/>
        </w:rPr>
        <w:fldChar w:fldCharType="separate"/>
      </w:r>
      <w:r w:rsidR="00350F27">
        <w:rPr>
          <w:position w:val="-5"/>
        </w:rPr>
        <w:pict w14:anchorId="77397E89">
          <v:shape id="_x0000_i1370"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3D50E0&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D50E0&quot; wsp:rsidP=&quot;003D50E0&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350F27">
        <w:rPr>
          <w:position w:val="-5"/>
        </w:rPr>
        <w:pict w14:anchorId="69A3E9FE">
          <v:shape id="_x0000_i1371"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350F27">
        <w:rPr>
          <w:position w:val="-5"/>
        </w:rPr>
        <w:pict w14:anchorId="59FA406B">
          <v:shape id="_x0000_i1372"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E321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E3212&quot; wsp:rsidP=&quot;001E3212&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77777777" w:rsidR="00972FED" w:rsidRPr="006F0B54" w:rsidRDefault="00972FED" w:rsidP="00972FED">
      <w:pPr>
        <w:rPr>
          <w:noProof/>
        </w:rPr>
      </w:pPr>
      <w:r w:rsidRPr="006F0B54">
        <w:rPr>
          <w:noProof/>
        </w:rPr>
        <w:t xml:space="preserve">After this process the samples </w:t>
      </w:r>
      <w:r w:rsidRPr="00972FED">
        <w:rPr>
          <w:noProof/>
        </w:rPr>
        <w:fldChar w:fldCharType="begin"/>
      </w:r>
      <w:r w:rsidRPr="00972FED">
        <w:rPr>
          <w:noProof/>
        </w:rPr>
        <w:instrText xml:space="preserve"> QUOTE </w:instrText>
      </w:r>
      <w:r w:rsidR="00350F27">
        <w:rPr>
          <w:position w:val="-5"/>
        </w:rPr>
        <w:pict w14:anchorId="65CF6818">
          <v:shape id="_x0000_i1373"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instrText xml:space="preserve"> </w:instrText>
      </w:r>
      <w:r w:rsidRPr="00972FED">
        <w:rPr>
          <w:noProof/>
        </w:rPr>
        <w:fldChar w:fldCharType="separate"/>
      </w:r>
      <w:r w:rsidR="00350F27">
        <w:rPr>
          <w:position w:val="-5"/>
        </w:rPr>
        <w:pict w14:anchorId="6D98293A">
          <v:shape id="_x0000_i1374"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BF4522&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F4522&quot; wsp:rsidP=&quot;00BF4522&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972FED">
        <w:rPr>
          <w:noProof/>
        </w:rPr>
        <w:fldChar w:fldCharType="end"/>
      </w:r>
      <w:r w:rsidRPr="006F0B54">
        <w:rPr>
          <w:noProof/>
        </w:rPr>
        <w:t xml:space="preserve"> are called </w:t>
      </w:r>
      <w:r w:rsidRPr="00972FED">
        <w:rPr>
          <w:noProof/>
        </w:rPr>
        <w:fldChar w:fldCharType="begin"/>
      </w:r>
      <w:r w:rsidRPr="00972FED">
        <w:rPr>
          <w:noProof/>
        </w:rPr>
        <w:instrText xml:space="preserve"> QUOTE </w:instrText>
      </w:r>
      <w:r w:rsidR="00350F27">
        <w:rPr>
          <w:position w:val="-5"/>
        </w:rPr>
        <w:pict w14:anchorId="0A5B17D1">
          <v:shape id="_x0000_i1375" type="#_x0000_t75" style="width:2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instrText xml:space="preserve"> </w:instrText>
      </w:r>
      <w:r w:rsidRPr="00972FED">
        <w:rPr>
          <w:noProof/>
        </w:rPr>
        <w:fldChar w:fldCharType="separate"/>
      </w:r>
      <w:r w:rsidR="00350F27">
        <w:rPr>
          <w:position w:val="-5"/>
        </w:rPr>
        <w:pict w14:anchorId="631DE44B">
          <v:shape id="_x0000_i1376" type="#_x0000_t75" style="width:2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13627&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13627&quot; wsp:rsidP=&quot;00D13627&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fldChar w:fldCharType="end"/>
      </w:r>
      <w:r w:rsidRPr="006F0B54">
        <w:rPr>
          <w:noProof/>
        </w:rPr>
        <w:t>.</w:t>
      </w:r>
    </w:p>
    <w:p w14:paraId="078D6B14" w14:textId="77777777" w:rsidR="00972FED" w:rsidRPr="006F0B54" w:rsidRDefault="00972FED" w:rsidP="00972FED">
      <w:pPr>
        <w:pStyle w:val="Heading1"/>
      </w:pPr>
      <w:bookmarkStart w:id="4610" w:name="_Toc21101608"/>
      <w:bookmarkStart w:id="4611" w:name="_Toc29810645"/>
      <w:bookmarkStart w:id="4612" w:name="_Toc37273922"/>
      <w:bookmarkStart w:id="4613" w:name="_Toc45885240"/>
      <w:bookmarkStart w:id="4614" w:name="_Toc53183141"/>
      <w:bookmarkStart w:id="4615" w:name="_Toc58865535"/>
      <w:bookmarkStart w:id="4616" w:name="_Toc58867117"/>
      <w:bookmarkStart w:id="4617" w:name="_Toc66718150"/>
      <w:r w:rsidRPr="006F0B54">
        <w:t>L.4</w:t>
      </w:r>
      <w:r w:rsidRPr="006F0B54">
        <w:tab/>
        <w:t>Timing of the FFT window</w:t>
      </w:r>
      <w:bookmarkEnd w:id="4610"/>
      <w:bookmarkEnd w:id="4611"/>
      <w:bookmarkEnd w:id="4612"/>
      <w:bookmarkEnd w:id="4613"/>
      <w:bookmarkEnd w:id="4614"/>
      <w:bookmarkEnd w:id="4615"/>
      <w:bookmarkEnd w:id="4616"/>
      <w:bookmarkEnd w:id="4617"/>
    </w:p>
    <w:p w14:paraId="5751A047" w14:textId="77777777"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w:r w:rsidRPr="00972FED">
        <w:rPr>
          <w:rFonts w:eastAsia="Osaka"/>
        </w:rPr>
        <w:fldChar w:fldCharType="begin"/>
      </w:r>
      <w:r w:rsidRPr="00972FED">
        <w:rPr>
          <w:rFonts w:eastAsia="Osaka"/>
        </w:rPr>
        <w:instrText xml:space="preserve"> QUOTE </w:instrText>
      </w:r>
      <w:r w:rsidR="00350F27">
        <w:rPr>
          <w:rFonts w:eastAsia="Osaka"/>
          <w:position w:val="-5"/>
        </w:rPr>
        <w:pict w14:anchorId="33D087A5">
          <v:shape id="_x0000_i1377"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155B232A">
          <v:shape id="_x0000_i1378"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19CE&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E19CE&quot; wsp:rsidP=&quot;006E19CE&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rPr>
          <w:rFonts w:eastAsia="Osaka"/>
        </w:rPr>
        <w:fldChar w:fldCharType="end"/>
      </w:r>
      <w:r w:rsidRPr="006F0B54">
        <w:rPr>
          <w:rFonts w:eastAsia="Osaka"/>
        </w:rPr>
        <w:t xml:space="preserve"> FFTs performed where </w:t>
      </w:r>
      <w:r w:rsidRPr="00972FED">
        <w:rPr>
          <w:rFonts w:eastAsia="Osaka"/>
        </w:rPr>
        <w:fldChar w:fldCharType="begin"/>
      </w:r>
      <w:r w:rsidRPr="00972FED">
        <w:rPr>
          <w:rFonts w:eastAsia="Osaka"/>
        </w:rPr>
        <w:instrText xml:space="preserve"> QUOTE </w:instrText>
      </w:r>
      <w:r w:rsidR="00350F27">
        <w:rPr>
          <w:rFonts w:eastAsia="Osaka"/>
          <w:position w:val="-5"/>
        </w:rPr>
        <w:pict w14:anchorId="3EDAB9CD">
          <v:shape id="_x0000_i1379"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07F782AC">
          <v:shape id="_x0000_i1380"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242F&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242F&quot; wsp:rsidP=&quot;00A2242F&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fldChar w:fldCharType="end"/>
      </w:r>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77777777" w:rsidR="00972FED" w:rsidRPr="006F0B54" w:rsidRDefault="00972FED" w:rsidP="00972FED">
      <w:pPr>
        <w:pStyle w:val="B1"/>
      </w:pPr>
      <w:r w:rsidRPr="006F0B54">
        <w:rPr>
          <w:rFonts w:eastAsia="Osaka"/>
        </w:rPr>
        <w:t>-</w:t>
      </w:r>
      <w:r w:rsidRPr="006F0B54">
        <w:rPr>
          <w:rFonts w:eastAsia="Osaka"/>
        </w:rPr>
        <w:tab/>
        <w:t xml:space="preserve">Centre of the reduced window, called </w:t>
      </w:r>
      <w:r w:rsidRPr="00972FED">
        <w:fldChar w:fldCharType="begin"/>
      </w:r>
      <w:r w:rsidRPr="00972FED">
        <w:instrText xml:space="preserve"> QUOTE </w:instrText>
      </w:r>
      <w:r w:rsidR="00350F27">
        <w:rPr>
          <w:rFonts w:eastAsia="Osaka"/>
          <w:position w:val="-5"/>
        </w:rPr>
        <w:pict w14:anchorId="7AA8F444">
          <v:shape id="_x0000_i1381"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instrText xml:space="preserve"> </w:instrText>
      </w:r>
      <w:r w:rsidRPr="00972FED">
        <w:fldChar w:fldCharType="separate"/>
      </w:r>
      <w:r w:rsidR="00350F27">
        <w:rPr>
          <w:rFonts w:eastAsia="Osaka"/>
          <w:position w:val="-5"/>
        </w:rPr>
        <w:pict w14:anchorId="12753B87">
          <v:shape id="_x0000_i1382"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B2AA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B2AA3&quot; wsp:rsidP=&quot;003B2AA3&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fldChar w:fldCharType="end"/>
      </w:r>
      <w:r w:rsidRPr="006F0B54">
        <w:t xml:space="preserve">, </w:t>
      </w:r>
    </w:p>
    <w:p w14:paraId="6A221C2F"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350F27">
        <w:rPr>
          <w:position w:val="-5"/>
        </w:rPr>
        <w:pict w14:anchorId="44C88986">
          <v:shape id="_x0000_i1383"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rPr>
        <w:instrText xml:space="preserve"> </w:instrText>
      </w:r>
      <w:r w:rsidRPr="00972FED">
        <w:rPr>
          <w:noProof/>
        </w:rPr>
        <w:fldChar w:fldCharType="separate"/>
      </w:r>
      <w:r w:rsidR="00350F27">
        <w:rPr>
          <w:position w:val="-5"/>
        </w:rPr>
        <w:pict w14:anchorId="779646EC">
          <v:shape id="_x0000_i1384"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875AD&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875AD&quot; wsp:rsidP=&quot;002875A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972FED">
        <w:rPr>
          <w:noProof/>
        </w:rPr>
        <w:fldChar w:fldCharType="end"/>
      </w:r>
      <w:r w:rsidRPr="006F0B54">
        <w:rPr>
          <w:noProof/>
        </w:rPr>
        <w:t xml:space="preserve">, and </w:t>
      </w:r>
    </w:p>
    <w:p w14:paraId="38AED9C8"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350F27">
        <w:rPr>
          <w:position w:val="-5"/>
        </w:rPr>
        <w:pict w14:anchorId="4BB3A046">
          <v:shape id="_x0000_i1385"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972FED">
        <w:rPr>
          <w:noProof/>
        </w:rPr>
        <w:instrText xml:space="preserve"> </w:instrText>
      </w:r>
      <w:r w:rsidRPr="00972FED">
        <w:rPr>
          <w:noProof/>
        </w:rPr>
        <w:fldChar w:fldCharType="separate"/>
      </w:r>
      <w:r w:rsidR="00350F27">
        <w:rPr>
          <w:position w:val="-5"/>
        </w:rPr>
        <w:pict w14:anchorId="15A07FFC">
          <v:shape id="_x0000_i1386" type="#_x0000_t75" style="width:4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B476D&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B476D&quot; wsp:rsidP=&quot;00AB476D&quot;&gt;&lt;m:oMathPara&gt;&lt;m:oMath&gt;&lt;m:r&gt;&lt;w:rPr&gt;&lt;w:rFonts w:ascii=&quot;Cambria Math&quot; w:h-ansi=&quot;Cambria Math&quot;/&gt;&lt;wx:font wx:val=&quot;Cambria Math&quot;/&gt;&lt;w:i/&gt;&lt;/w:rPr&gt;&lt;m:t&gt;âˆ†c+W/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972FED">
        <w:rPr>
          <w:noProof/>
        </w:rPr>
        <w:fldChar w:fldCharType="end"/>
      </w:r>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77777777" w:rsidR="00972FED" w:rsidRPr="006F0B54" w:rsidRDefault="00972FED" w:rsidP="00972FED">
      <w:r w:rsidRPr="006F0B54">
        <w:t>The timing of the measured signal is determined in the pre FFT domain as follows, using</w:t>
      </w:r>
      <w:r w:rsidRPr="006F0B54">
        <w:rPr>
          <w:noProof/>
        </w:rPr>
        <w:t xml:space="preserve"> </w:t>
      </w:r>
      <w:r w:rsidRPr="00972FED">
        <w:rPr>
          <w:noProof/>
        </w:rPr>
        <w:fldChar w:fldCharType="begin"/>
      </w:r>
      <w:r w:rsidRPr="00972FED">
        <w:rPr>
          <w:noProof/>
        </w:rPr>
        <w:instrText xml:space="preserve"> QUOTE </w:instrText>
      </w:r>
      <w:r w:rsidR="00350F27">
        <w:rPr>
          <w:position w:val="-5"/>
        </w:rPr>
        <w:pict w14:anchorId="30A5DE68">
          <v:shape id="_x0000_i1387" type="#_x0000_t75" style="width:2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instrText xml:space="preserve"> </w:instrText>
      </w:r>
      <w:r w:rsidRPr="00972FED">
        <w:rPr>
          <w:noProof/>
        </w:rPr>
        <w:fldChar w:fldCharType="separate"/>
      </w:r>
      <w:r w:rsidR="00350F27">
        <w:rPr>
          <w:position w:val="-5"/>
        </w:rPr>
        <w:pict w14:anchorId="4807C0C0">
          <v:shape id="_x0000_i1388" type="#_x0000_t75" style="width:2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0A31&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00A31&quot; wsp:rsidP=&quot;00800A31&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fldChar w:fldCharType="end"/>
      </w:r>
      <w:r w:rsidRPr="006F0B54">
        <w:rPr>
          <w:noProof/>
        </w:rPr>
        <w:t xml:space="preserve"> and </w:t>
      </w:r>
      <w:r w:rsidRPr="00972FED">
        <w:fldChar w:fldCharType="begin"/>
      </w:r>
      <w:r w:rsidRPr="00972FED">
        <w:instrText xml:space="preserve"> QUOTE </w:instrText>
      </w:r>
      <w:r w:rsidR="00350F27">
        <w:rPr>
          <w:position w:val="-5"/>
        </w:rPr>
        <w:pict w14:anchorId="38DD5313">
          <v:shape id="_x0000_i1389"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instrText xml:space="preserve"> </w:instrText>
      </w:r>
      <w:r w:rsidRPr="00972FED">
        <w:fldChar w:fldCharType="separate"/>
      </w:r>
      <w:r w:rsidR="00350F27">
        <w:rPr>
          <w:position w:val="-5"/>
        </w:rPr>
        <w:pict w14:anchorId="257D1E3B">
          <v:shape id="_x0000_i1390"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5FB3&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5FB3&quot; wsp:rsidP=&quot;003A5FB3&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fldChar w:fldCharType="end"/>
      </w:r>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77777777" w:rsidR="00972FED" w:rsidRPr="006F0B54" w:rsidRDefault="00972FED" w:rsidP="00972FED">
      <w:pPr>
        <w:pStyle w:val="B1"/>
      </w:pPr>
      <w:r w:rsidRPr="006F0B54">
        <w:t>2.</w:t>
      </w:r>
      <w:r w:rsidRPr="006F0B54">
        <w:tab/>
        <w:t>In the ideal signal</w:t>
      </w:r>
      <w:r w:rsidRPr="006F0B54">
        <w:rPr>
          <w:noProof/>
        </w:rPr>
        <w:t xml:space="preserve"> </w:t>
      </w:r>
      <w:r w:rsidRPr="00972FED">
        <w:rPr>
          <w:noProof/>
        </w:rPr>
        <w:fldChar w:fldCharType="begin"/>
      </w:r>
      <w:r w:rsidRPr="00972FED">
        <w:rPr>
          <w:noProof/>
        </w:rPr>
        <w:instrText xml:space="preserve"> QUOTE </w:instrText>
      </w:r>
      <w:r w:rsidR="00350F27">
        <w:rPr>
          <w:position w:val="-5"/>
        </w:rPr>
        <w:pict w14:anchorId="74809024">
          <v:shape id="_x0000_i1391"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instrText xml:space="preserve"> </w:instrText>
      </w:r>
      <w:r w:rsidRPr="00972FED">
        <w:rPr>
          <w:noProof/>
        </w:rPr>
        <w:fldChar w:fldCharType="separate"/>
      </w:r>
      <w:r w:rsidR="00350F27">
        <w:rPr>
          <w:position w:val="-5"/>
        </w:rPr>
        <w:pict w14:anchorId="4CFEB406">
          <v:shape id="_x0000_i1392"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F2F8A&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F2F8A&quot; wsp:rsidP=&quot;00EF2F8A&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fldChar w:fldCharType="end"/>
      </w:r>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77777777"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w:r w:rsidRPr="00972FED">
        <w:rPr>
          <w:noProof/>
        </w:rPr>
        <w:fldChar w:fldCharType="begin"/>
      </w:r>
      <w:r w:rsidRPr="00972FED">
        <w:rPr>
          <w:noProof/>
        </w:rPr>
        <w:instrText xml:space="preserve"> QUOTE </w:instrText>
      </w:r>
      <w:r w:rsidR="00350F27">
        <w:rPr>
          <w:position w:val="-5"/>
        </w:rPr>
        <w:pict w14:anchorId="0E3F87E5">
          <v:shape id="_x0000_i1393"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instrText xml:space="preserve"> </w:instrText>
      </w:r>
      <w:r w:rsidRPr="00972FED">
        <w:rPr>
          <w:noProof/>
        </w:rPr>
        <w:fldChar w:fldCharType="separate"/>
      </w:r>
      <w:r w:rsidR="00350F27">
        <w:rPr>
          <w:position w:val="-5"/>
        </w:rPr>
        <w:pict w14:anchorId="2371D030">
          <v:shape id="_x0000_i139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429&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429&quot; wsp:rsidP=&quot;00511429&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fldChar w:fldCharType="end"/>
      </w:r>
      <w:r w:rsidRPr="006F0B54">
        <w:rPr>
          <w:noProof/>
        </w:rPr>
        <w:t xml:space="preserve"> </w:t>
      </w:r>
      <w:r w:rsidRPr="006F0B54">
        <w:t xml:space="preserve">is a Dirac peak and that the correlation between the ideal signal </w:t>
      </w:r>
      <w:r w:rsidRPr="00972FED">
        <w:rPr>
          <w:noProof/>
        </w:rPr>
        <w:fldChar w:fldCharType="begin"/>
      </w:r>
      <w:r w:rsidRPr="00972FED">
        <w:rPr>
          <w:noProof/>
        </w:rPr>
        <w:instrText xml:space="preserve"> QUOTE </w:instrText>
      </w:r>
      <w:r w:rsidR="00350F27">
        <w:rPr>
          <w:position w:val="-5"/>
        </w:rPr>
        <w:pict w14:anchorId="73AA279C">
          <v:shape id="_x0000_i139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instrText xml:space="preserve"> </w:instrText>
      </w:r>
      <w:r w:rsidRPr="00972FED">
        <w:rPr>
          <w:noProof/>
        </w:rPr>
        <w:fldChar w:fldCharType="separate"/>
      </w:r>
      <w:r w:rsidR="00350F27">
        <w:rPr>
          <w:position w:val="-5"/>
        </w:rPr>
        <w:pict w14:anchorId="62B58899">
          <v:shape id="_x0000_i1396"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54DEB&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54DEB&quot; wsp:rsidP=&quot;00154DEB&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2&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972FED">
        <w:rPr>
          <w:noProof/>
        </w:rPr>
        <w:fldChar w:fldCharType="end"/>
      </w:r>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77777777" w:rsidR="00972FED" w:rsidRPr="006F0B54" w:rsidRDefault="00972FED" w:rsidP="00972FED">
      <w:pPr>
        <w:rPr>
          <w:noProof/>
        </w:rPr>
      </w:pPr>
      <w:r w:rsidRPr="006F0B54">
        <w:rPr>
          <w:noProof/>
        </w:rPr>
        <w:t xml:space="preserve">The number of samples, used for FFT is reduced compared to </w:t>
      </w:r>
      <w:r w:rsidRPr="00972FED">
        <w:rPr>
          <w:noProof/>
        </w:rPr>
        <w:fldChar w:fldCharType="begin"/>
      </w:r>
      <w:r w:rsidRPr="00972FED">
        <w:rPr>
          <w:noProof/>
        </w:rPr>
        <w:instrText xml:space="preserve"> QUOTE </w:instrText>
      </w:r>
      <w:r w:rsidR="00350F27">
        <w:rPr>
          <w:position w:val="-5"/>
        </w:rPr>
        <w:pict w14:anchorId="1F6BCA63">
          <v:shape id="_x0000_i1397" type="#_x0000_t75" style="width:2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instrText xml:space="preserve"> </w:instrText>
      </w:r>
      <w:r w:rsidRPr="00972FED">
        <w:rPr>
          <w:noProof/>
        </w:rPr>
        <w:fldChar w:fldCharType="separate"/>
      </w:r>
      <w:r w:rsidR="00350F27">
        <w:rPr>
          <w:position w:val="-5"/>
        </w:rPr>
        <w:pict w14:anchorId="2797E70A">
          <v:shape id="_x0000_i1398" type="#_x0000_t75" style="width:2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C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C8&quot; wsp:rsidP=&quot;00B006C8&quot;&gt;&lt;m:oMathPara&gt;&lt;m:oMath&gt;&lt;m:sSup&gt;&lt;m:sSupPr&gt;&lt;m:ctrlPr&gt;&lt;w:rPr&gt;&lt;w:rFonts w:ascii=&quot;Cambria Math&quot; w:h-ansi=&quot;Cambria Math&quot;/&gt;&lt;wx:font wx:val=&quot;Cambria Math&quot;/&gt;&lt;w:i/&gt;&lt;w:noProof/&gt;&lt;/w:rPr&gt;&lt;/m:ctrlPr&gt;&lt;/m:sSupPr&gt;&lt;m:e&gt;&lt;m:r&gt;&lt;w:rPr&gt;&lt;w:rFonts w:ascii=&quot;Cambria Math&quot; w:h-ansi=&quot;Cambria Math&quot;/&gt;&lt;wx:font wx:val=&quot;Cambria Math&quot;/&gt;&lt;w:i/&gt;&lt;w:noProof/&gt;&lt;/w:rPr&gt;&lt;m:t&gt;z&lt;/m:t&gt;&lt;/m:r&gt;&lt;/m:e&gt;&lt;m:sup&gt;&lt;m:r&gt;&lt;w:rPr&gt;&lt;w:rFonts w:ascii=&quot;Cambria Math&quot; w:h-ansi=&quot;Cambria Math&quot;/&gt;&lt;wx:font wx:val=&quot;Cambria Math&quot;/&gt;&lt;w:i/&gt;&lt;w:noProof/&gt;&lt;/w:rPr&gt;&lt;m:t&gt;0&lt;/m:t&gt;&lt;/m:r&gt;&lt;/m:sup&gt;&lt;/m:sSup&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r w:rsidRPr="00972FED">
        <w:rPr>
          <w:noProof/>
        </w:rPr>
        <w:fldChar w:fldCharType="end"/>
      </w:r>
      <w:r w:rsidRPr="006F0B54">
        <w:rPr>
          <w:noProof/>
        </w:rPr>
        <w:t xml:space="preserve">. This subset of samples is called </w:t>
      </w:r>
      <w:r w:rsidRPr="00972FED">
        <w:rPr>
          <w:noProof/>
        </w:rPr>
        <w:fldChar w:fldCharType="begin"/>
      </w:r>
      <w:r w:rsidRPr="00972FED">
        <w:rPr>
          <w:noProof/>
        </w:rPr>
        <w:instrText xml:space="preserve"> QUOTE </w:instrText>
      </w:r>
      <w:r w:rsidR="00350F27">
        <w:rPr>
          <w:position w:val="-5"/>
        </w:rPr>
        <w:pict w14:anchorId="6EC02945">
          <v:shape id="_x0000_i1399"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972FED">
        <w:rPr>
          <w:noProof/>
        </w:rPr>
        <w:instrText xml:space="preserve"> </w:instrText>
      </w:r>
      <w:r w:rsidRPr="00972FED">
        <w:rPr>
          <w:noProof/>
        </w:rPr>
        <w:fldChar w:fldCharType="separate"/>
      </w:r>
      <w:r w:rsidR="00350F27">
        <w:rPr>
          <w:position w:val="-5"/>
        </w:rPr>
        <w:pict w14:anchorId="77EC2A53">
          <v:shape id="_x0000_i1400"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4AAA&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4AAA&quot; wsp:rsidP=&quot;00114AAA&quot;&gt;&lt;m:oMathPara&gt;&lt;m:oMath&gt;&lt;m:r&gt;&lt;w:rPr&gt;&lt;w:rFonts w:ascii=&quot;Cambria Math&quot; w:h-ansi=&quot;Cambria Math&quot;/&gt;&lt;wx:font wx:val=&quot;Cambria Math&quot;/&gt;&lt;w:i/&gt;&lt;w:noProof/&gt;&lt;/w:rPr&gt;&lt;m:t&gt;z'&lt;/m:t&gt;&lt;/m:r&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972FED">
        <w:rPr>
          <w:noProof/>
        </w:rPr>
        <w:fldChar w:fldCharType="end"/>
      </w:r>
      <w:r w:rsidRPr="006F0B54">
        <w:rPr>
          <w:noProof/>
        </w:rPr>
        <w:t>.</w:t>
      </w:r>
    </w:p>
    <w:p w14:paraId="1427B638" w14:textId="77777777" w:rsidR="00972FED" w:rsidRPr="006F0B54" w:rsidRDefault="00972FED" w:rsidP="00972FED">
      <w:r w:rsidRPr="006F0B54">
        <w:t>From the acquired samples one timing can be derived.</w:t>
      </w:r>
    </w:p>
    <w:p w14:paraId="52863BBD" w14:textId="77777777" w:rsidR="00972FED" w:rsidRPr="006F0B54" w:rsidRDefault="00972FED" w:rsidP="00972FED">
      <w:r w:rsidRPr="006F0B54">
        <w:t xml:space="preserve">The timing of the centre </w:t>
      </w:r>
      <w:r w:rsidRPr="00972FED">
        <w:fldChar w:fldCharType="begin"/>
      </w:r>
      <w:r w:rsidRPr="00972FED">
        <w:instrText xml:space="preserve"> QUOTE </w:instrText>
      </w:r>
      <w:r w:rsidR="00350F27">
        <w:rPr>
          <w:position w:val="-5"/>
        </w:rPr>
        <w:pict w14:anchorId="14DEE7B7">
          <v:shape id="_x0000_i1401"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instrText xml:space="preserve"> </w:instrText>
      </w:r>
      <w:r w:rsidRPr="00972FED">
        <w:fldChar w:fldCharType="separate"/>
      </w:r>
      <w:r w:rsidR="00350F27">
        <w:rPr>
          <w:position w:val="-5"/>
        </w:rPr>
        <w:pict w14:anchorId="102408D3">
          <v:shape id="_x0000_i1402"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05550&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05550&quot; wsp:rsidP=&quot;00205550&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fldChar w:fldCharType="end"/>
      </w:r>
      <w:r w:rsidRPr="006F0B54">
        <w:t xml:space="preserve"> is determined according to the cyclic prefix length of the OFDM symbols. For normal CP, there are two values for </w:t>
      </w:r>
      <w:r w:rsidRPr="00972FED">
        <w:fldChar w:fldCharType="begin"/>
      </w:r>
      <w:r w:rsidRPr="00972FED">
        <w:instrText xml:space="preserve"> QUOTE </w:instrText>
      </w:r>
      <w:r w:rsidR="00350F27">
        <w:rPr>
          <w:position w:val="-5"/>
        </w:rPr>
        <w:pict w14:anchorId="36BC219C">
          <v:shape id="_x0000_i1403"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instrText xml:space="preserve"> </w:instrText>
      </w:r>
      <w:r w:rsidRPr="00972FED">
        <w:fldChar w:fldCharType="separate"/>
      </w:r>
      <w:r w:rsidR="00350F27">
        <w:rPr>
          <w:position w:val="-5"/>
        </w:rPr>
        <w:pict w14:anchorId="7D2175D4">
          <v:shape id="_x0000_i1404"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348F&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348F&quot; wsp:rsidP=&quot;00E1348F&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fldChar w:fldCharType="end"/>
      </w:r>
      <w:r w:rsidRPr="006F0B54">
        <w:t xml:space="preserve"> in a 1 ms period:</w:t>
      </w:r>
    </w:p>
    <w:p w14:paraId="5A6284F0"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350F27">
        <w:rPr>
          <w:position w:val="-5"/>
        </w:rPr>
        <w:pict w14:anchorId="0A36BF22">
          <v:shape id="_x0000_i1405"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instrText xml:space="preserve"> </w:instrText>
      </w:r>
      <w:r w:rsidRPr="00972FED">
        <w:fldChar w:fldCharType="separate"/>
      </w:r>
      <w:r w:rsidR="00350F27">
        <w:rPr>
          <w:position w:val="-5"/>
        </w:rPr>
        <w:pict w14:anchorId="3ADF32FD">
          <v:shape id="_x0000_i1406"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 wsp:val=&quot;00FF7866&quot;/&gt;&lt;/wsp:rsids&gt;&lt;/w:docPr&gt;&lt;w:body&gt;&lt;wx:sect&gt;&lt;w:p wsp:rsidR=&quot;00000000&quot; wsp:rsidRDefault=&quot;00FF7866&quot; wsp:rsidP=&quot;00FF7866&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fldChar w:fldCharType="end"/>
      </w:r>
      <w:r w:rsidRPr="006F0B54">
        <w:t xml:space="preserve"> = length of cyclic prefix / 2,</w:t>
      </w:r>
    </w:p>
    <w:p w14:paraId="5405584F"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350F27">
        <w:rPr>
          <w:position w:val="-5"/>
        </w:rPr>
        <w:pict w14:anchorId="14A5E078">
          <v:shape id="_x0000_i1407"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instrText xml:space="preserve"> </w:instrText>
      </w:r>
      <w:r w:rsidRPr="00972FED">
        <w:fldChar w:fldCharType="separate"/>
      </w:r>
      <w:r w:rsidR="00350F27">
        <w:rPr>
          <w:position w:val="-5"/>
        </w:rPr>
        <w:pict w14:anchorId="116CA097">
          <v:shape id="_x0000_i1408"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ED4BFF&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D4BFF&quot; wsp:rsidP=&quot;00ED4BFF&quot;&gt;&lt;m:oMathPara&gt;&lt;m:oMath&gt;&lt;m:r&gt;&lt;m:rPr&gt;&lt;m:sty m:val=&quot;p&quot;/&gt;&lt;/m:rPr&gt;&lt;w:rPr&gt;&lt;w:rFonts w:ascii=&quot;Cambria Math&quot; w:h-ansi=&quot;Cambria Math&quot;/&gt;&lt;wx:font wx:val=&quot;Cambria Math&quot;/&gt;&lt;w:noProof/&gt;&lt;/w:rPr&gt;&lt;m:t&gt;âˆ†&lt;/m:t&gt;&lt;/m:r&gt;&lt;m:acc&gt;&lt;m:accPr&gt;&lt;m:chr m:val=&quot;Ìƒ&quot;/&gt;&lt;m:ctrlPr&gt;&lt;w:rPr&gt;&lt;w:rFonts w:ascii=&quot;Cambria Math&quot; w:h-ansi=&quot;Cambria Math&quot;/&gt;&lt;wx:font wx:val=&quot;Cambria Math&quot;/&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fldChar w:fldCharType="end"/>
      </w:r>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350F27">
        <w:rPr>
          <w:position w:val="-5"/>
        </w:rPr>
        <w:pict w14:anchorId="2381A0F6">
          <v:shape id="_x0000_i1409"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instrText xml:space="preserve"> </w:instrText>
      </w:r>
      <w:r w:rsidRPr="00972FED">
        <w:fldChar w:fldCharType="separate"/>
      </w:r>
      <w:r w:rsidR="00350F27">
        <w:rPr>
          <w:position w:val="-5"/>
        </w:rPr>
        <w:pict w14:anchorId="1C6D7D29">
          <v:shape id="_x0000_i1410"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56DBA&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56DBA&quot; wsp:rsidP=&quot;00756DBA&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0" o:title="" chromakey="white"/>
          </v:shape>
        </w:pict>
      </w:r>
      <w:r w:rsidRPr="00972FED">
        <w:fldChar w:fldCharType="end"/>
      </w:r>
      <w:r w:rsidRPr="006F0B54">
        <w:t xml:space="preserve"> within the CP of length 288 for</w:t>
      </w:r>
      <w:r w:rsidRPr="006F0B54" w:rsidDel="00C80832">
        <w:t xml:space="preserve"> </w:t>
      </w:r>
      <w:r w:rsidRPr="006F0B54">
        <w:t>most OFDM symbols in 1 ms,</w:t>
      </w:r>
    </w:p>
    <w:p w14:paraId="2A8DE54B" w14:textId="77777777" w:rsidR="00972FED" w:rsidRPr="006F0B54" w:rsidRDefault="00972FED" w:rsidP="00972FED">
      <w:pPr>
        <w:pStyle w:val="B1"/>
        <w:rPr>
          <w:rFonts w:eastAsia="Osaka"/>
        </w:rPr>
      </w:pPr>
      <w:r w:rsidRPr="006F0B54">
        <w:t>-</w:t>
      </w:r>
      <w:r w:rsidRPr="006F0B54">
        <w:tab/>
      </w:r>
      <w:r w:rsidRPr="00972FED">
        <w:fldChar w:fldCharType="begin"/>
      </w:r>
      <w:r w:rsidRPr="00972FED">
        <w:instrText xml:space="preserve"> QUOTE </w:instrText>
      </w:r>
      <w:r w:rsidR="00350F27">
        <w:rPr>
          <w:position w:val="-5"/>
        </w:rPr>
        <w:pict w14:anchorId="3B2087C8">
          <v:shape id="_x0000_i1411"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instrText xml:space="preserve"> </w:instrText>
      </w:r>
      <w:r w:rsidRPr="00972FED">
        <w:fldChar w:fldCharType="separate"/>
      </w:r>
      <w:r w:rsidR="00350F27">
        <w:rPr>
          <w:position w:val="-5"/>
        </w:rPr>
        <w:pict w14:anchorId="2ED11B09">
          <v:shape id="_x0000_i1412" type="#_x0000_t75" style="width:40.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1C8C&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51C8C&quot; wsp:rsidP=&quot;00A51C8C&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r&gt;&lt;w:rPr&gt;&lt;w:rFonts w:ascii=&quot;Cambria Math&quot; w:h-ansi=&quot;Cambria Math&quot;/&gt;&lt;wx:font wx:val=&quot;Cambria Math&quot;/&gt;&lt;w:i/&gt;&lt;w:noProof/&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r w:rsidRPr="00972FED">
        <w:fldChar w:fldCharType="end"/>
      </w:r>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4618" w:name="_Toc21101609"/>
      <w:bookmarkStart w:id="4619" w:name="_Toc29810646"/>
      <w:bookmarkStart w:id="4620" w:name="_Toc37273923"/>
      <w:bookmarkStart w:id="4621" w:name="_Toc45885241"/>
      <w:bookmarkStart w:id="4622" w:name="_Toc53183142"/>
      <w:bookmarkStart w:id="4623" w:name="_Toc58865536"/>
      <w:bookmarkStart w:id="4624" w:name="_Toc58867118"/>
      <w:bookmarkStart w:id="4625" w:name="_Toc66718151"/>
      <w:r w:rsidRPr="006F0B54">
        <w:t>L.5</w:t>
      </w:r>
      <w:r w:rsidRPr="006F0B54">
        <w:tab/>
        <w:t>Resource element TX power</w:t>
      </w:r>
      <w:bookmarkEnd w:id="4618"/>
      <w:bookmarkEnd w:id="4619"/>
      <w:bookmarkEnd w:id="4620"/>
      <w:bookmarkEnd w:id="4621"/>
      <w:bookmarkEnd w:id="4622"/>
      <w:bookmarkEnd w:id="4623"/>
      <w:bookmarkEnd w:id="4624"/>
      <w:bookmarkEnd w:id="4625"/>
    </w:p>
    <w:p w14:paraId="267FD417" w14:textId="77777777" w:rsidR="00972FED" w:rsidRPr="006F0B54" w:rsidRDefault="00972FED" w:rsidP="00972FED">
      <w:r w:rsidRPr="006F0B54">
        <w:rPr>
          <w:rFonts w:eastAsia="Osaka"/>
        </w:rPr>
        <w:t xml:space="preserve">Perform FFT on </w:t>
      </w:r>
      <w:r w:rsidRPr="00972FED">
        <w:rPr>
          <w:noProof/>
        </w:rPr>
        <w:fldChar w:fldCharType="begin"/>
      </w:r>
      <w:r w:rsidRPr="00972FED">
        <w:rPr>
          <w:noProof/>
        </w:rPr>
        <w:instrText xml:space="preserve"> QUOTE </w:instrText>
      </w:r>
      <w:r w:rsidR="00350F27">
        <w:rPr>
          <w:rFonts w:eastAsia="Osaka"/>
          <w:position w:val="-5"/>
        </w:rPr>
        <w:pict w14:anchorId="46C14202">
          <v:shape id="_x0000_i1413"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noProof/>
        </w:rPr>
        <w:instrText xml:space="preserve"> </w:instrText>
      </w:r>
      <w:r w:rsidRPr="00972FED">
        <w:rPr>
          <w:noProof/>
        </w:rPr>
        <w:fldChar w:fldCharType="separate"/>
      </w:r>
      <w:r w:rsidR="00350F27">
        <w:rPr>
          <w:rFonts w:eastAsia="Osaka"/>
          <w:position w:val="-5"/>
        </w:rPr>
        <w:pict w14:anchorId="6BD9BC19">
          <v:shape id="_x0000_i141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96BE8&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96BE8&quot; wsp:rsidP=&quot;00296BE8&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noProof/>
        </w:rPr>
        <w:fldChar w:fldCharType="end"/>
      </w:r>
      <w:r w:rsidRPr="006F0B54">
        <w:rPr>
          <w:noProof/>
        </w:rPr>
        <w:t xml:space="preserve"> with the FFT window timing </w:t>
      </w:r>
      <w:r w:rsidRPr="00972FED">
        <w:fldChar w:fldCharType="begin"/>
      </w:r>
      <w:r w:rsidRPr="00972FED">
        <w:instrText xml:space="preserve"> QUOTE </w:instrText>
      </w:r>
      <w:r w:rsidR="00350F27">
        <w:rPr>
          <w:position w:val="-5"/>
        </w:rPr>
        <w:pict w14:anchorId="3BD35BD9">
          <v:shape id="_x0000_i1415"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instrText xml:space="preserve"> </w:instrText>
      </w:r>
      <w:r w:rsidRPr="00972FED">
        <w:fldChar w:fldCharType="separate"/>
      </w:r>
      <w:r w:rsidR="00350F27">
        <w:rPr>
          <w:position w:val="-5"/>
        </w:rPr>
        <w:pict w14:anchorId="0D61931D">
          <v:shape id="_x0000_i1416" type="#_x0000_t75" style="width:1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08FE&quot;/&gt;&lt;wsp:rsid wsp:val=&quot;00F325C8&quot;/&gt;&lt;wsp:rsid wsp:val=&quot;00F653B8&quot;/&gt;&lt;wsp:rsid wsp:val=&quot;00F9008D&quot;/&gt;&lt;wsp:rsid wsp:val=&quot;00FA1266&quot;/&gt;&lt;wsp:rsid wsp:val=&quot;00FC1192&quot;/&gt;&lt;/wsp:rsids&gt;&lt;/w:docPr&gt;&lt;w:body&gt;&lt;wx:sect&gt;&lt;w:p wsp:rsidR=&quot;00000000&quot; wsp:rsidRDefault=&quot;00F308FE&quot; wsp:rsidP=&quot;00F308FE&quot;&gt;&lt;m:oMathPara&gt;&lt;m:oMath&gt;&lt;m:r&gt;&lt;w:rPr&gt;&lt;w:rFonts w:ascii=&quot;Cambria Math&quot; w:h-ansi=&quot;Cambria Math&quot;/&gt;&lt;wx:font wx:val=&quot;Cambria Math&quot;/&gt;&lt;w:i/&gt;&lt;w:noProof/&gt;&lt;/w:rPr&gt;&lt;m:t&gt;âˆ†&lt;/m:t&gt;&lt;/m:r&gt;&lt;m:acc&gt;&lt;m:accPr&gt;&lt;m:chr m:val=&quot;Ìƒ&quot;/&gt;&lt;m:ctrlPr&gt;&lt;w:rPr&gt;&lt;w:rFonts w:ascii=&quot;Cambria Math&quot; w:h-ansi=&quot;Cambria Math&quot;/&gt;&lt;wx:font wx:val=&quot;Cambria Math&quot;/&gt;&lt;w:i/&gt;&lt;w:noProof/&gt;&lt;/w:rPr&gt;&lt;/m:ctrlPr&gt;&lt;/m:accPr&gt;&lt;m:e&gt;&lt;m:r&gt;&lt;w:rPr&gt;&lt;w:rFonts w:ascii=&quot;Cambria Math&quot; w:h-ansi=&quot;Cambria Math&quot;/&gt;&lt;wx:font wx:val=&quot;Cambria Math&quot;/&gt;&lt;w:i/&gt;&lt;w:noProof/&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972FED">
        <w:fldChar w:fldCharType="end"/>
      </w:r>
      <w:r w:rsidRPr="006F0B54">
        <w:t>.</w:t>
      </w:r>
    </w:p>
    <w:p w14:paraId="315ABE0E" w14:textId="77777777" w:rsidR="00972FED" w:rsidRPr="006F0B54" w:rsidRDefault="00972FED" w:rsidP="00972FED">
      <w:r w:rsidRPr="006F0B54">
        <w:t xml:space="preserve">The result is called </w:t>
      </w:r>
      <w:r w:rsidRPr="00972FED">
        <w:fldChar w:fldCharType="begin"/>
      </w:r>
      <w:r w:rsidRPr="00972FED">
        <w:instrText xml:space="preserve"> QUOTE </w:instrText>
      </w:r>
      <w:r w:rsidR="00350F27">
        <w:rPr>
          <w:position w:val="-5"/>
        </w:rPr>
        <w:pict w14:anchorId="797D800E">
          <v:shape id="_x0000_i1417"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instrText xml:space="preserve"> </w:instrText>
      </w:r>
      <w:r w:rsidRPr="00972FED">
        <w:fldChar w:fldCharType="separate"/>
      </w:r>
      <w:r w:rsidR="00350F27">
        <w:rPr>
          <w:position w:val="-5"/>
        </w:rPr>
        <w:pict w14:anchorId="4599BEF1">
          <v:shape id="_x0000_i1418"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3EAF&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B3EAF&quot; wsp:rsidP=&quot;001B3EAF&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fldChar w:fldCharType="end"/>
      </w:r>
      <w:r w:rsidRPr="006F0B54">
        <w:t>. The RE TX (RETP) power is then defined as:</w:t>
      </w:r>
    </w:p>
    <w:p w14:paraId="27D3EACA" w14:textId="77777777" w:rsidR="00972FED" w:rsidRPr="006F0B54" w:rsidRDefault="00350F27" w:rsidP="00972FED">
      <w:r>
        <w:pict w14:anchorId="6B682F60">
          <v:shape id="_x0000_i1419" type="#_x0000_t75" style="width:95.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31D5&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2331D5&quot; wsp:rsidRDefault=&quot;002331D5&quot; wsp:rsidP=&quot;002331D5&quot;&gt;&lt;m:oMathPara&gt;&lt;m:oMath&gt;&lt;m:r&gt;&lt;w:rPr&gt;&lt;w:rFonts w:ascii=&quot;Cambria Math&quot; w:fareast=&quot;Osaka&quot; w:h-ansi=&quot;Cambria Math&quot;/&gt;&lt;wx:font wx:val=&quot;Cambria Math&quot;/&gt;&lt;w:i/&gt;&lt;/w:rPr&gt;&lt;m:t&gt;RETP&lt;/m:t&gt;&lt;/m:r&gt;&lt;m:r&gt;&lt;m:rPr&gt;&lt;m:sty m:val=&quot;p&quot;/&gt;&lt;/m:rPr&gt;&lt;w:rPr&gt;&lt;w:rFonts w:ascii=&quot;Cambria Math&quot; w:fareast=&quot;Osaka&quot; w:h-ansi=&quot;Cambria Math&quot;/&gt;&lt;wx:font wx:val=&quot;Cambria Math&quot;/&gt;&lt;/w:rPr&gt;&lt;m:t&gt;=&lt;/m:t&gt;&lt;/m:r&gt;&lt;m:sSup&gt;&lt;m:sSupPr&gt;&lt;m:ctrlPr&gt;&lt;w:rPr&gt;&lt;w:rFonts w:ascii=&quot;Cambria Math&quot; w:fareast=&quot;Osaka&quot; w:h-ansi=&quot;Cambria Math&quot;/&gt;&lt;wx:font wx:val=&quot;Cambria Math&quot;/&gt;&lt;/w:rPr&gt;&lt;/m:ctrlPr&gt;&lt;/m:sSupPr&gt;&lt;m:e&gt;&lt;m:d&gt;&lt;m:dPr&gt;&lt;m:begChr m:val=&quot;|&quot;/&gt;&lt;m:endChr m:val=&quot;|&quot;/&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e&gt;&lt;/m:d&gt;&lt;/m:e&gt;&lt;m:sup&gt;&lt;m:r&gt;&lt;m:rPr&gt;&lt;m:sty m:val=&quot;p&quot;/&gt;&lt;/m:rPr&gt;&lt;w:rPr&gt;&lt;w:rFonts w:ascii=&quot;Cambria Math&quot; w:fareast=&quot;Osaka&quot; w:h-ansi=&quot;Cambria Math&quot;/&gt;&lt;wx:font wx:val=&quot;Cambria Math&quot;/&gt;&lt;/w:rPr&gt;&lt;m:t&gt;2&lt;/m:t&gt;&lt;/m:r&gt;&lt;/m:sup&gt;&lt;/m:sSup&gt;&lt;m:r&gt;&lt;m:rPr&gt;&lt;m:sty m:val=&quot;p&quot;/&gt;&lt;/m:rPr&gt;&lt;w:rPr&gt;&lt;w:rFonts w:ascii=&quot;Cambria Math&quot; w:fareast=&quot;Osaka&quot; w:h-ansi=&quot;Cambria Math&quot;/&gt;&lt;wx:font wx:val=&quot;Cambria Math&quot;/&gt;&lt;/w:rPr&gt;&lt;m:t&gt;SCS&lt;/m:t&gt;&lt;/m:r&gt;&lt;/m:oMath&gt;&lt;/m:oMathPara&gt;&lt;/w:p&gt;&lt;w:sectPr wsp:rsidR=&quot;00000000&quot; wsp:rsidRPr=&quot;002331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4" o:title="" chromakey="white"/>
          </v:shape>
        </w:pict>
      </w:r>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77777777" w:rsidR="00972FED" w:rsidRPr="006F0B54" w:rsidRDefault="00350F27" w:rsidP="00972FED">
      <w:r>
        <w:pict w14:anchorId="4EA9E728">
          <v:shape id="_x0000_i1420" type="#_x0000_t75" style="width:100.8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51D6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51D69&quot; wsp:rsidRDefault=&quot;00B51D69&quot; wsp:rsidP=&quot;00B51D69&quot;&gt;&lt;m:oMathPara&gt;&lt;m:oMath&gt;&lt;m:r&gt;&lt;w:rPr&gt;&lt;w:rFonts w:ascii=&quot;Cambria Math&quot; w:fareast=&quot;Osaka&quot; w:h-ansi=&quot;Cambria Math&quot;/&gt;&lt;wx:font wx:val=&quot;Cambria Math&quot;/&gt;&lt;w:i/&gt;&lt;/w:rPr&gt;&lt;m:t&gt;OSTP=&lt;/m:t&gt;&lt;/m:r&gt;&lt;m:f&gt;&lt;m:fPr&gt;&lt;m:ctrlPr&gt;&lt;w:rPr&gt;&lt;w:rFonts w:ascii=&quot;Cambria Math&quot; w:fareast=&quot;Osaka&quot; w:h-ansi=&quot;Cambria Math&quot;/&gt;&lt;wx:font wx:val=&quot;Cambria Math&quot;/&gt;&lt;w:i/&gt;&lt;w:noProof/&gt;&lt;/w:rPr&gt;&lt;/m:ctrlPr&gt;&lt;/m:fPr&gt;&lt;m:num&gt;&lt;m:r&gt;&lt;w:rPr&gt;&lt;w:rFonts w:ascii=&quot;Cambria Math&quot; w:fareast=&quot;Osaka&quot; w:h-ansi=&quot;Cambria Math&quot;/&gt;&lt;wx:font wx:val=&quot;Cambria Math&quot;/&gt;&lt;w:i/&gt;&lt;/w:rPr&gt;&lt;m:t&gt;1&lt;/m:t&gt;&lt;/m:r&gt;&lt;/m:num&gt;&lt;m:den&gt;&lt;m:sSub&gt;&lt;m:sSubPr&gt;&lt;m:ctrlPr&gt;&lt;w:rPr&gt;&lt;w:rFonts w:ascii=&quot;Cambria Math&quot; w:fareast=&quot;Osaka&quot; w:h-ansi=&quot;Cambria Math&quot;/&gt;&lt;wx:font wx:val=&quot;Cambria Math&quot;/&gt;&lt;w:i/&gt;&lt;w:noProof/&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ym&lt;/m:t&gt;&lt;/m:r&gt;&lt;/m:sub&gt;&lt;/m:sSub&gt;&lt;/m:den&gt;&lt;/m:f&gt;&lt;m:nary&gt;&lt;m:naryPr&gt;&lt;m:chr m:val=&quot;âˆ‘&quot;/&gt;&lt;m:limLoc m:val=&quot;undOvr&quot;/&gt;&lt;m:subHide m:val=&quot;1&quot;/&gt;&lt;m:supHide m:val=&quot;1&quot;/&gt;&lt;m:ctrlPr&gt;&lt;w:rPr&gt;&lt;w:rFonts w:ascii=&quot;Cambria Math&quot; w:fareast=&quot;Osaka&quot; w:h-ansi=&quot;Cambria Math&quot;/&gt;&lt;wx:font wx:val=&quot;Cambria Math&quot;/&gt;&lt;w:i/&gt;&lt;/w:rPr&gt;&lt;/m:ctrlPr&gt;&lt;/m:naryPr&gt;&lt;m:sub/&gt;&lt;m:sup/&gt;&lt;m:e&gt;&lt;m:r&gt;&lt;w:rPr&gt;&lt;w:rFonts w:ascii=&quot;Cambria Math&quot; w:fareast=&quot;Osaka&quot; w:h-ansi=&quot;Cambria Math&quot;/&gt;&lt;wx:font wx:val=&quot;Cambria Math&quot;/&gt;&lt;w:i/&gt;&lt;/w:rPr&gt;&lt;m:t&gt;RETP&lt;/m:t&gt;&lt;/m:r&gt;&lt;/m:e&gt;&lt;/m:nary&gt;&lt;/m:oMath&gt;&lt;/m:oMathPara&gt;&lt;/w:p&gt;&lt;w:sectPr wsp:rsidR=&quot;00000000&quot; wsp:rsidRPr=&quot;00B51D6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5" o:title="" chromakey="white"/>
          </v:shape>
        </w:pict>
      </w:r>
    </w:p>
    <w:p w14:paraId="4A847EAC" w14:textId="77777777" w:rsidR="00972FED" w:rsidRPr="006F0B54" w:rsidRDefault="00972FED" w:rsidP="00972FED">
      <w:pPr>
        <w:rPr>
          <w:rFonts w:eastAsia="Osaka"/>
        </w:rPr>
      </w:pPr>
      <w:r w:rsidRPr="006F0B54">
        <w:rPr>
          <w:rFonts w:eastAsia="Osaka"/>
        </w:rPr>
        <w:t xml:space="preserve">Where the summation accumulates </w:t>
      </w:r>
      <w:r w:rsidRPr="00972FED">
        <w:rPr>
          <w:rFonts w:eastAsia="Osaka"/>
        </w:rPr>
        <w:fldChar w:fldCharType="begin"/>
      </w:r>
      <w:r w:rsidRPr="00972FED">
        <w:rPr>
          <w:rFonts w:eastAsia="Osaka"/>
        </w:rPr>
        <w:instrText xml:space="preserve"> QUOTE </w:instrText>
      </w:r>
      <w:r w:rsidR="00350F27">
        <w:rPr>
          <w:rFonts w:eastAsia="Osaka"/>
          <w:position w:val="-5"/>
        </w:rPr>
        <w:pict w14:anchorId="396D9EAE">
          <v:shape id="_x0000_i1421" type="#_x0000_t75" style="width:3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7558F01F">
          <v:shape id="_x0000_i1422" type="#_x0000_t75" style="width:3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DEA&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DEA&quot; wsp:rsidP=&quot;00C94DE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6" o:title="" chromakey="white"/>
          </v:shape>
        </w:pict>
      </w:r>
      <w:r w:rsidRPr="00972FED">
        <w:rPr>
          <w:rFonts w:eastAsia="Osaka"/>
        </w:rPr>
        <w:fldChar w:fldCharType="end"/>
      </w:r>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77777777" w:rsidR="00972FED" w:rsidRPr="006F0B54" w:rsidRDefault="00972FED" w:rsidP="00972FED">
      <w:pPr>
        <w:rPr>
          <w:rFonts w:eastAsia="Osaka"/>
        </w:rPr>
      </w:pPr>
      <w:r w:rsidRPr="00972FED">
        <w:rPr>
          <w:rFonts w:eastAsia="Osaka"/>
        </w:rPr>
        <w:fldChar w:fldCharType="begin"/>
      </w:r>
      <w:r w:rsidRPr="00972FED">
        <w:rPr>
          <w:rFonts w:eastAsia="Osaka"/>
        </w:rPr>
        <w:instrText xml:space="preserve"> QUOTE </w:instrText>
      </w:r>
      <w:r w:rsidR="00350F27">
        <w:rPr>
          <w:rFonts w:eastAsia="Osaka"/>
          <w:position w:val="-5"/>
        </w:rPr>
        <w:pict w14:anchorId="3D12E8B2">
          <v:shape id="_x0000_i1423" type="#_x0000_t75" style="width:4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615F75CC">
          <v:shape id="_x0000_i1424" type="#_x0000_t75" style="width:44.4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300F&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7300F&quot; wsp:rsidP=&quot;0017300F&quot;&gt;&lt;m:oMathPara&gt;&lt;m:oMath&gt;&lt;m:r&gt;&lt;w:rPr&gt;&lt;w:rFonts w:ascii=&quot;Cambria Math&quot; w:fareast=&quot;Osaka&quot; w:h-ansi=&quot;Cambria Math&quot;/&gt;&lt;wx:font wx:val=&quot;Cambria Math&quot;/&gt;&lt;w:i/&gt;&lt;/w:rPr&gt;&lt;m:t&gt; &lt;/m:t&gt;&lt;/m:r&gt;&lt;m:sSubSup&gt;&lt;m:sSubSupPr&gt;&lt;m:ctrlPr&gt;&lt;w:rPr&gt;&lt;w:rFonts w:ascii=&quot;Cambria Math&quot; w:fareast=&quot;Osaka&quot; w:h-ansi=&quot;Cambria Math&quot;/&gt;&lt;wx:font wx:val=&quot;Cambria Math&quot;/&gt;&lt;w:i/&gt;&lt;/w:rPr&gt;&lt;/m:ctrlPr&gt;&lt;/m:sSubSup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sc&lt;/m:t&gt;&lt;/m:r&gt;&lt;/m:sub&gt;&lt;m:sup&gt;&lt;m:r&gt;&lt;w:rPr&gt;&lt;w:rFonts w:ascii=&quot;Cambria Math&quot; w:fareast=&quot;Osaka&quot; w:h-ansi=&quot;Cambria Math&quot;/&gt;&lt;wx:font wx:val=&quot;Cambria Math&quot;/&gt;&lt;w:i/&gt;&lt;/w:rPr&gt;&lt;m:t&gt;RB&lt;/m:t&gt;&lt;/m:r&gt;&lt;/m:sup&gt;&lt;/m:sSubSup&gt;&lt;m:r&gt;&lt;w:rPr&gt;&lt;w:rFonts w:ascii=&quot;Cambria Math&quot; w:fareast=&quot;Osaka&quot; w:h-ansi=&quot;Cambria Math&quot;/&gt;&lt;wx:font wx:val=&quot;Cambria Math&quot;/&gt;&lt;w:i/&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7" o:title="" chromakey="white"/>
          </v:shape>
        </w:pict>
      </w:r>
      <w:r w:rsidRPr="00972FED">
        <w:rPr>
          <w:rFonts w:eastAsia="Osaka"/>
        </w:rPr>
        <w:fldChar w:fldCharType="end"/>
      </w:r>
      <w:r w:rsidRPr="006F0B54">
        <w:rPr>
          <w:rFonts w:eastAsia="Osaka"/>
        </w:rPr>
        <w:t>.</w:t>
      </w:r>
    </w:p>
    <w:p w14:paraId="269F9BC2" w14:textId="77777777" w:rsidR="00972FED" w:rsidRPr="006F0B54" w:rsidRDefault="00972FED" w:rsidP="00972FED">
      <w:pPr>
        <w:rPr>
          <w:rFonts w:eastAsia="Osaka"/>
        </w:rPr>
      </w:pPr>
      <w:r w:rsidRPr="006F0B54">
        <w:rPr>
          <w:rFonts w:eastAsia="Osaka"/>
        </w:rPr>
        <w:t xml:space="preserve">From the acquired samples </w:t>
      </w:r>
      <w:r w:rsidRPr="00972FED">
        <w:rPr>
          <w:rFonts w:eastAsia="Osaka"/>
        </w:rPr>
        <w:fldChar w:fldCharType="begin"/>
      </w:r>
      <w:r w:rsidRPr="00972FED">
        <w:rPr>
          <w:rFonts w:eastAsia="Osaka"/>
        </w:rPr>
        <w:instrText xml:space="preserve"> QUOTE </w:instrText>
      </w:r>
      <w:r w:rsidR="00350F27">
        <w:rPr>
          <w:rFonts w:eastAsia="Osaka"/>
          <w:position w:val="-5"/>
        </w:rPr>
        <w:pict w14:anchorId="15A31D99">
          <v:shape id="_x0000_i1425"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1B907470">
          <v:shape id="_x0000_i1426"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A7AB4&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A7AB4&quot; wsp:rsidP=&quot;002A7AB4&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fldChar w:fldCharType="end"/>
      </w:r>
      <w:r w:rsidRPr="006F0B54">
        <w:rPr>
          <w:rFonts w:eastAsia="Osaka"/>
        </w:rPr>
        <w:t xml:space="preserve"> values for each OSTP can be obtained and averaged where </w:t>
      </w:r>
      <w:r w:rsidRPr="00972FED">
        <w:rPr>
          <w:rFonts w:eastAsia="Osaka"/>
        </w:rPr>
        <w:fldChar w:fldCharType="begin"/>
      </w:r>
      <w:r w:rsidRPr="00972FED">
        <w:rPr>
          <w:rFonts w:eastAsia="Osaka"/>
        </w:rPr>
        <w:instrText xml:space="preserve"> QUOTE </w:instrText>
      </w:r>
      <w:r w:rsidR="00350F27">
        <w:rPr>
          <w:rFonts w:eastAsia="Osaka"/>
          <w:position w:val="-5"/>
        </w:rPr>
        <w:pict w14:anchorId="04C7FC84">
          <v:shape id="_x0000_i1427"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7FCE8A0D">
          <v:shape id="_x0000_i1428"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15FB5&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15FB5&quot; wsp:rsidP=&quot;00115FB5&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fldChar w:fldCharType="end"/>
      </w:r>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w:r w:rsidRPr="00972FED">
        <w:rPr>
          <w:rFonts w:eastAsia="Osaka"/>
        </w:rPr>
        <w:fldChar w:fldCharType="begin"/>
      </w:r>
      <w:r w:rsidRPr="00972FED">
        <w:rPr>
          <w:rFonts w:eastAsia="Osaka"/>
        </w:rPr>
        <w:instrText xml:space="preserve"> QUOTE </w:instrText>
      </w:r>
      <w:r w:rsidR="00350F27">
        <w:rPr>
          <w:rFonts w:eastAsia="Osaka"/>
          <w:position w:val="-5"/>
        </w:rPr>
        <w:pict w14:anchorId="0D78CF00">
          <v:shape id="_x0000_i1429"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3DF9BCC8">
          <v:shape id="_x0000_i1430"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30AA&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430AA&quot; wsp:rsidP=&quot;000430A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fldChar w:fldCharType="end"/>
      </w:r>
      <w:r w:rsidRPr="006F0B54">
        <w:rPr>
          <w:rFonts w:eastAsia="Osaka"/>
        </w:rPr>
        <w:t xml:space="preserve"> is the number of slots with downlink symbols in a 10 ms measurement interval and is computed according to the values in table 4.9.2.2-1.</w:t>
      </w:r>
    </w:p>
    <w:p w14:paraId="200B9336" w14:textId="77777777" w:rsidR="00972FED" w:rsidRPr="006F0B54" w:rsidRDefault="00972FED" w:rsidP="00972FED">
      <w:r w:rsidRPr="006F0B54">
        <w:rPr>
          <w:rFonts w:eastAsia="Osaka"/>
        </w:rPr>
        <w:t xml:space="preserve">For the example used in the annex, </w:t>
      </w:r>
      <w:r w:rsidRPr="00972FED">
        <w:rPr>
          <w:rFonts w:eastAsia="Osaka"/>
        </w:rPr>
        <w:fldChar w:fldCharType="begin"/>
      </w:r>
      <w:r w:rsidRPr="00972FED">
        <w:rPr>
          <w:rFonts w:eastAsia="Osaka"/>
        </w:rPr>
        <w:instrText xml:space="preserve"> QUOTE </w:instrText>
      </w:r>
      <w:r w:rsidR="00350F27">
        <w:rPr>
          <w:rFonts w:eastAsia="Osaka"/>
          <w:position w:val="-5"/>
        </w:rPr>
        <w:pict w14:anchorId="12E86F44">
          <v:shape id="_x0000_i1431"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5D25C180">
          <v:shape id="_x0000_i1432"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2833&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2833&quot; wsp:rsidP=&quot;0031283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r&gt;&lt;w:rPr&gt;&lt;w:rFonts w:ascii=&quot;Cambria Math&quot; w:fareast=&quot;Osaka&quot; w:h-ansi=&quot;Cambria Math&quot;/&gt;&lt;wx:font wx:val=&quot;Cambria Math&quot;/&gt;&lt;w:i/&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8" o:title="" chromakey="white"/>
          </v:shape>
        </w:pict>
      </w:r>
      <w:r w:rsidRPr="00972FED">
        <w:rPr>
          <w:rFonts w:eastAsia="Osaka"/>
        </w:rPr>
        <w:fldChar w:fldCharType="end"/>
      </w:r>
      <w:r w:rsidRPr="006F0B54">
        <w:rPr>
          <w:rFonts w:eastAsia="Osaka"/>
        </w:rPr>
        <w:t xml:space="preserve"> and </w:t>
      </w:r>
      <w:r w:rsidRPr="00972FED">
        <w:rPr>
          <w:rFonts w:eastAsia="Osaka"/>
        </w:rPr>
        <w:fldChar w:fldCharType="begin"/>
      </w:r>
      <w:r w:rsidRPr="00972FED">
        <w:rPr>
          <w:rFonts w:eastAsia="Osaka"/>
        </w:rPr>
        <w:instrText xml:space="preserve"> QUOTE </w:instrText>
      </w:r>
      <w:r w:rsidR="00350F27">
        <w:rPr>
          <w:rFonts w:eastAsia="Osaka"/>
          <w:position w:val="-5"/>
        </w:rPr>
        <w:pict w14:anchorId="47D90137">
          <v:shape id="_x0000_i1433" type="#_x0000_t75" style="width:45.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091B1428">
          <v:shape id="_x0000_i1434" type="#_x0000_t75" style="width:45.7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12B&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2612B&quot; wsp:rsidP=&quot;00A2612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RB&lt;/m:t&gt;&lt;/m:r&gt;&lt;/m:sub&gt;&lt;/m:sSub&gt;&lt;m:r&gt;&lt;w:rPr&gt;&lt;w:rFonts w:ascii=&quot;Cambria Math&quot; w:fareast=&quot;Osaka&quot; w:h-ansi=&quot;Cambria Math&quot;/&gt;&lt;wx:font wx:val=&quot;Cambria Math&quot;/&gt;&lt;w:i/&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9" o:title="" chromakey="white"/>
          </v:shape>
        </w:pict>
      </w:r>
      <w:r w:rsidRPr="00972FED">
        <w:rPr>
          <w:rFonts w:eastAsia="Osaka"/>
        </w:rPr>
        <w:fldChar w:fldCharType="end"/>
      </w:r>
      <w:r w:rsidRPr="006F0B54">
        <w:rPr>
          <w:rFonts w:eastAsia="Osaka"/>
        </w:rPr>
        <w:t>.</w:t>
      </w:r>
    </w:p>
    <w:p w14:paraId="4A0A60BB" w14:textId="77777777" w:rsidR="00972FED" w:rsidRPr="006F0B54" w:rsidRDefault="00972FED" w:rsidP="00972FED">
      <w:pPr>
        <w:pStyle w:val="Heading1"/>
      </w:pPr>
      <w:bookmarkStart w:id="4626" w:name="_Toc21101610"/>
      <w:bookmarkStart w:id="4627" w:name="_Toc29810647"/>
      <w:bookmarkStart w:id="4628" w:name="_Toc37273924"/>
      <w:bookmarkStart w:id="4629" w:name="_Toc45885242"/>
      <w:bookmarkStart w:id="4630" w:name="_Toc53183143"/>
      <w:bookmarkStart w:id="4631" w:name="_Toc58865537"/>
      <w:bookmarkStart w:id="4632" w:name="_Toc58867119"/>
      <w:bookmarkStart w:id="4633" w:name="_Toc66718152"/>
      <w:r w:rsidRPr="006F0B54">
        <w:t>L.6</w:t>
      </w:r>
      <w:r w:rsidRPr="006F0B54">
        <w:tab/>
        <w:t>Post-FFT equalisation</w:t>
      </w:r>
      <w:bookmarkEnd w:id="4626"/>
      <w:bookmarkEnd w:id="4627"/>
      <w:bookmarkEnd w:id="4628"/>
      <w:bookmarkEnd w:id="4629"/>
      <w:bookmarkEnd w:id="4630"/>
      <w:bookmarkEnd w:id="4631"/>
      <w:bookmarkEnd w:id="4632"/>
      <w:bookmarkEnd w:id="4633"/>
    </w:p>
    <w:p w14:paraId="0B2DB86F"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w:r w:rsidRPr="00972FED">
        <w:rPr>
          <w:lang w:eastAsia="ko-KR"/>
        </w:rPr>
        <w:fldChar w:fldCharType="begin"/>
      </w:r>
      <w:r w:rsidRPr="00972FED">
        <w:rPr>
          <w:lang w:eastAsia="ko-KR"/>
        </w:rPr>
        <w:instrText xml:space="preserve"> QUOTE </w:instrText>
      </w:r>
      <w:r w:rsidR="00350F27">
        <w:rPr>
          <w:position w:val="-5"/>
        </w:rPr>
        <w:pict w14:anchorId="2540B45F">
          <v:shape id="_x0000_i1435"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rPr>
          <w:lang w:eastAsia="ko-KR"/>
        </w:rPr>
        <w:instrText xml:space="preserve"> </w:instrText>
      </w:r>
      <w:r w:rsidRPr="00972FED">
        <w:rPr>
          <w:lang w:eastAsia="ko-KR"/>
        </w:rPr>
        <w:fldChar w:fldCharType="separate"/>
      </w:r>
      <w:r w:rsidR="00350F27">
        <w:rPr>
          <w:position w:val="-5"/>
        </w:rPr>
        <w:pict w14:anchorId="6D8E21AC">
          <v:shape id="_x0000_i1436"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43A41&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43A41&quot; wsp:rsidP=&quot;00B43A41&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rPr>
          <w:lang w:eastAsia="ko-KR"/>
        </w:rPr>
        <w:fldChar w:fldCharType="end"/>
      </w:r>
      <w:r w:rsidRPr="006F0B54">
        <w:rPr>
          <w:lang w:eastAsia="ko-KR"/>
        </w:rPr>
        <w:t xml:space="preserve"> </w:t>
      </w:r>
      <w:r w:rsidRPr="006F0B54">
        <w:rPr>
          <w:rFonts w:eastAsia="Osaka"/>
        </w:rPr>
        <w:t xml:space="preserve">FFTs on </w:t>
      </w:r>
      <w:r w:rsidRPr="00972FED">
        <w:rPr>
          <w:rFonts w:eastAsia="Osaka"/>
        </w:rPr>
        <w:fldChar w:fldCharType="begin"/>
      </w:r>
      <w:r w:rsidRPr="00972FED">
        <w:rPr>
          <w:rFonts w:eastAsia="Osaka"/>
        </w:rPr>
        <w:instrText xml:space="preserve"> QUOTE </w:instrText>
      </w:r>
      <w:r w:rsidR="00350F27">
        <w:rPr>
          <w:rFonts w:eastAsia="Osaka"/>
          <w:position w:val="-5"/>
        </w:rPr>
        <w:pict w14:anchorId="78CBA03C">
          <v:shape id="_x0000_i143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4F91A6B8">
          <v:shape id="_x0000_i1438"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2364E&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2364E&quot; wsp:rsidP=&quot;0032364E&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rFonts w:eastAsia="Osaka"/>
        </w:rPr>
        <w:fldChar w:fldCharType="end"/>
      </w:r>
      <w:r w:rsidRPr="006F0B54">
        <w:rPr>
          <w:rFonts w:eastAsia="Osaka"/>
        </w:rPr>
        <w:t>,</w:t>
      </w:r>
      <w:r w:rsidRPr="006F0B54">
        <w:rPr>
          <w:lang w:eastAsia="ko-KR"/>
        </w:rPr>
        <w:t xml:space="preserve"> one for each OFDM symbol within 10 ms measurement interval with the FFT window timing to produce an array of samples, </w:t>
      </w:r>
      <w:r w:rsidRPr="00972FED">
        <w:rPr>
          <w:lang w:eastAsia="ko-KR"/>
        </w:rPr>
        <w:fldChar w:fldCharType="begin"/>
      </w:r>
      <w:r w:rsidRPr="00972FED">
        <w:rPr>
          <w:lang w:eastAsia="ko-KR"/>
        </w:rPr>
        <w:instrText xml:space="preserve"> QUOTE </w:instrText>
      </w:r>
      <w:r w:rsidR="00350F27">
        <w:rPr>
          <w:position w:val="-5"/>
        </w:rPr>
        <w:pict w14:anchorId="1C624428">
          <v:shape id="_x0000_i1439"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rPr>
          <w:lang w:eastAsia="ko-KR"/>
        </w:rPr>
        <w:instrText xml:space="preserve"> </w:instrText>
      </w:r>
      <w:r w:rsidRPr="00972FED">
        <w:rPr>
          <w:lang w:eastAsia="ko-KR"/>
        </w:rPr>
        <w:fldChar w:fldCharType="separate"/>
      </w:r>
      <w:r w:rsidR="00350F27">
        <w:rPr>
          <w:position w:val="-5"/>
        </w:rPr>
        <w:pict w14:anchorId="3677622C">
          <v:shape id="_x0000_i1440" type="#_x0000_t75" style="width:2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7508B&quot;/&gt;&lt;wsp:rsid wsp:val=&quot;00F9008D&quot;/&gt;&lt;wsp:rsid wsp:val=&quot;00FA1266&quot;/&gt;&lt;wsp:rsid wsp:val=&quot;00FC1192&quot;/&gt;&lt;/wsp:rsids&gt;&lt;/w:docPr&gt;&lt;w:body&gt;&lt;wx:sect&gt;&lt;w:p wsp:rsidR=&quot;00000000&quot; wsp:rsidRDefault=&quot;00F7508B&quot; wsp:rsidP=&quot;00F7508B&quot;&gt;&lt;m:oMathPara&gt;&lt;m:oMath&gt;&lt;m:r&gt;&lt;w:rPr&gt;&lt;w:rFonts w:ascii=&quot;Cambria Math&quot; w:fareast=&quot;Osaka&quot; w:h-ansi=&quot;Cambria Math&quot;/&gt;&lt;wx:font wx:val=&quot;Cambria Math&quot;/&gt;&lt;w:i/&gt;&lt;/w:rPr&gt;&lt;m:t&gt;14&lt;/m:t&gt;&lt;/m:r&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r w:rsidRPr="00972FED">
        <w:rPr>
          <w:lang w:eastAsia="ko-KR"/>
        </w:rPr>
        <w:fldChar w:fldCharType="end"/>
      </w:r>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w:r w:rsidRPr="00972FED">
        <w:rPr>
          <w:lang w:eastAsia="ko-KR"/>
        </w:rPr>
        <w:fldChar w:fldCharType="begin"/>
      </w:r>
      <w:r w:rsidRPr="00972FED">
        <w:rPr>
          <w:lang w:eastAsia="ko-KR"/>
        </w:rPr>
        <w:instrText xml:space="preserve"> QUOTE </w:instrText>
      </w:r>
      <w:r w:rsidR="00350F27">
        <w:rPr>
          <w:position w:val="-5"/>
        </w:rPr>
        <w:pict w14:anchorId="0B671D13">
          <v:shape id="_x0000_i1441"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lang w:eastAsia="ko-KR"/>
        </w:rPr>
        <w:instrText xml:space="preserve"> </w:instrText>
      </w:r>
      <w:r w:rsidRPr="00972FED">
        <w:rPr>
          <w:lang w:eastAsia="ko-KR"/>
        </w:rPr>
        <w:fldChar w:fldCharType="separate"/>
      </w:r>
      <w:r w:rsidR="00350F27">
        <w:rPr>
          <w:position w:val="-5"/>
        </w:rPr>
        <w:pict w14:anchorId="279289FE">
          <v:shape id="_x0000_i1442"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24D1&quot;/&gt;&lt;wsp:rsid wsp:val=&quot;00F653B8&quot;/&gt;&lt;wsp:rsid wsp:val=&quot;00F9008D&quot;/&gt;&lt;wsp:rsid wsp:val=&quot;00FA1266&quot;/&gt;&lt;wsp:rsid wsp:val=&quot;00FC1192&quot;/&gt;&lt;/wsp:rsids&gt;&lt;/w:docPr&gt;&lt;w:body&gt;&lt;wx:sect&gt;&lt;w:p wsp:rsidR=&quot;00000000&quot; wsp:rsidRDefault=&quot;00F624D1&quot; wsp:rsidP=&quot;00F624D1&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972FED">
        <w:rPr>
          <w:lang w:eastAsia="ko-KR"/>
        </w:rPr>
        <w:fldChar w:fldCharType="end"/>
      </w:r>
      <w:r w:rsidRPr="006F0B54">
        <w:rPr>
          <w:lang w:eastAsia="ko-KR"/>
        </w:rPr>
        <w:t>. The result is an array of samples, 1120 in the time axis by 4096 in the frequency axis.</w:t>
      </w:r>
    </w:p>
    <w:p w14:paraId="7EEFB1B6" w14:textId="77777777"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w:r w:rsidRPr="00972FED">
        <w:rPr>
          <w:lang w:eastAsia="ko-KR"/>
        </w:rPr>
        <w:fldChar w:fldCharType="begin"/>
      </w:r>
      <w:r w:rsidRPr="00972FED">
        <w:rPr>
          <w:lang w:eastAsia="ko-KR"/>
        </w:rPr>
        <w:instrText xml:space="preserve"> QUOTE </w:instrText>
      </w:r>
      <w:r w:rsidR="00350F27">
        <w:rPr>
          <w:position w:val="-5"/>
        </w:rPr>
        <w:pict w14:anchorId="36C44392">
          <v:shape id="_x0000_i1443"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rPr>
          <w:lang w:eastAsia="ko-KR"/>
        </w:rPr>
        <w:instrText xml:space="preserve"> </w:instrText>
      </w:r>
      <w:r w:rsidRPr="00972FED">
        <w:rPr>
          <w:lang w:eastAsia="ko-KR"/>
        </w:rPr>
        <w:fldChar w:fldCharType="separate"/>
      </w:r>
      <w:r w:rsidR="00350F27">
        <w:rPr>
          <w:position w:val="-5"/>
        </w:rPr>
        <w:pict w14:anchorId="3BF9A8E1">
          <v:shape id="_x0000_i1444"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414DB&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414DB&quot; wsp:rsidP=&quot;008414DB&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rPr>
          <w:lang w:eastAsia="ko-KR"/>
        </w:rPr>
        <w:fldChar w:fldCharType="end"/>
      </w:r>
      <w:r w:rsidRPr="006F0B54">
        <w:rPr>
          <w:lang w:eastAsia="ko-KR"/>
        </w:rPr>
        <w:t xml:space="preserve"> and </w:t>
      </w:r>
      <w:r w:rsidRPr="00972FED">
        <w:rPr>
          <w:lang w:eastAsia="ko-KR"/>
        </w:rPr>
        <w:fldChar w:fldCharType="begin"/>
      </w:r>
      <w:r w:rsidRPr="00972FED">
        <w:rPr>
          <w:lang w:eastAsia="ko-KR"/>
        </w:rPr>
        <w:instrText xml:space="preserve"> QUOTE </w:instrText>
      </w:r>
      <w:r w:rsidR="00350F27">
        <w:rPr>
          <w:position w:val="-5"/>
        </w:rPr>
        <w:pict w14:anchorId="7288AAAD">
          <v:shape id="_x0000_i144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rPr>
          <w:lang w:eastAsia="ko-KR"/>
        </w:rPr>
        <w:instrText xml:space="preserve"> </w:instrText>
      </w:r>
      <w:r w:rsidRPr="00972FED">
        <w:rPr>
          <w:lang w:eastAsia="ko-KR"/>
        </w:rPr>
        <w:fldChar w:fldCharType="separate"/>
      </w:r>
      <w:r w:rsidR="00350F27">
        <w:rPr>
          <w:position w:val="-5"/>
        </w:rPr>
        <w:pict w14:anchorId="65A900E3">
          <v:shape id="_x0000_i1446"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1826&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1826&quot; wsp:rsidP=&quot;001F1826&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rPr>
          <w:lang w:eastAsia="ko-KR"/>
        </w:rPr>
        <w:fldChar w:fldCharType="end"/>
      </w:r>
      <w:r w:rsidRPr="006F0B54">
        <w:rPr>
          <w:lang w:eastAsia="ko-KR"/>
        </w:rPr>
        <w:t xml:space="preserve"> are determined as follows:</w:t>
      </w:r>
    </w:p>
    <w:p w14:paraId="0B5053A2" w14:textId="77777777" w:rsidR="00972FED" w:rsidRPr="006F0B54" w:rsidRDefault="00972FED" w:rsidP="00972FED">
      <w:pPr>
        <w:pStyle w:val="B1"/>
      </w:pPr>
      <w:r w:rsidRPr="006F0B54">
        <w:t>1.</w:t>
      </w:r>
      <w:r w:rsidRPr="006F0B54">
        <w:tab/>
        <w:t xml:space="preserve">Calculate the complex ratios (amplitude and phase) of the post-FFT acquired signal </w:t>
      </w:r>
      <w:r w:rsidRPr="00972FED">
        <w:fldChar w:fldCharType="begin"/>
      </w:r>
      <w:r w:rsidRPr="00972FED">
        <w:instrText xml:space="preserve"> QUOTE </w:instrText>
      </w:r>
      <w:r w:rsidR="00350F27">
        <w:rPr>
          <w:position w:val="-5"/>
        </w:rPr>
        <w:pict w14:anchorId="443D1C6B">
          <v:shape id="_x0000_i1447"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instrText xml:space="preserve"> </w:instrText>
      </w:r>
      <w:r w:rsidRPr="00972FED">
        <w:fldChar w:fldCharType="separate"/>
      </w:r>
      <w:r w:rsidR="00350F27">
        <w:rPr>
          <w:position w:val="-5"/>
        </w:rPr>
        <w:pict w14:anchorId="626B92E1">
          <v:shape id="_x0000_i1448"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4545&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4545&quot; wsp:rsidP=&quot;00014545&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fldChar w:fldCharType="end"/>
      </w:r>
      <w:r w:rsidRPr="006F0B54">
        <w:t xml:space="preserve"> and the post-FFT ideal signal </w:t>
      </w:r>
      <w:r w:rsidRPr="00972FED">
        <w:fldChar w:fldCharType="begin"/>
      </w:r>
      <w:r w:rsidRPr="00972FED">
        <w:instrText xml:space="preserve"> QUOTE </w:instrText>
      </w:r>
      <w:r w:rsidR="00350F27">
        <w:rPr>
          <w:position w:val="-5"/>
        </w:rPr>
        <w:pict w14:anchorId="5183E35E">
          <v:shape id="_x0000_i1449"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instrText xml:space="preserve"> </w:instrText>
      </w:r>
      <w:r w:rsidRPr="00972FED">
        <w:fldChar w:fldCharType="separate"/>
      </w:r>
      <w:r w:rsidR="00350F27">
        <w:rPr>
          <w:position w:val="-5"/>
        </w:rPr>
        <w:pict w14:anchorId="2BC12778">
          <v:shape id="_x0000_i1450"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87ECB&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87ECB&quot; wsp:rsidP=&quot;00787ECB&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I&lt;/m:t&gt;&lt;/m:r&gt;&lt;/m:e&gt;&lt;m:sub&gt;&lt;m:r&gt;&lt;w:rPr&gt;&lt;w:rFonts w:ascii=&quot;Cambria Math&quot; w:fareast=&quot;Osaka&quot; w:h-ansi=&quot;Cambria Math&quot;/&gt;&lt;wx:font wx:val=&quot;Cambria Math&quot;/&gt;&lt;w:i/&gt;&lt;/w:rPr&gt;&lt;m:t&gt;2&lt;/m:t&gt;&lt;/m:r&gt;&lt;/m:sub&gt;&lt;/m:sSub&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2" o:title="" chromakey="white"/>
          </v:shape>
        </w:pict>
      </w:r>
      <w:r w:rsidRPr="00972FED">
        <w:fldChar w:fldCharType="end"/>
      </w:r>
      <w:r w:rsidRPr="006F0B54">
        <w:t>, for each demodulation reference signal, over 10 ms measurement interval. This process creates a set of complex ratios:</w:t>
      </w:r>
    </w:p>
    <w:p w14:paraId="15396152" w14:textId="77777777" w:rsidR="00972FED" w:rsidRPr="006F0B54" w:rsidRDefault="00972FED" w:rsidP="00972FED">
      <w:pPr>
        <w:pStyle w:val="EQ"/>
        <w:rPr>
          <w:lang w:eastAsia="ko-KR"/>
        </w:rPr>
      </w:pPr>
      <w:r>
        <w:rPr>
          <w:lang w:eastAsia="ko-KR"/>
        </w:rPr>
        <w:tab/>
      </w:r>
      <w:r w:rsidRPr="00972FED">
        <w:rPr>
          <w:lang w:eastAsia="ko-KR"/>
        </w:rPr>
        <w:fldChar w:fldCharType="begin"/>
      </w:r>
      <w:r w:rsidRPr="00972FED">
        <w:rPr>
          <w:lang w:eastAsia="ko-KR"/>
        </w:rPr>
        <w:instrText xml:space="preserve"> QUOTE </w:instrText>
      </w:r>
      <w:r w:rsidR="00350F27">
        <w:rPr>
          <w:position w:val="-12"/>
        </w:rPr>
        <w:pict w14:anchorId="6272F32D">
          <v:shape id="_x0000_i1451" type="#_x0000_t75" style="width:92.6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rPr>
          <w:lang w:eastAsia="ko-KR"/>
        </w:rPr>
        <w:instrText xml:space="preserve"> </w:instrText>
      </w:r>
      <w:r w:rsidRPr="00972FED">
        <w:rPr>
          <w:lang w:eastAsia="ko-KR"/>
        </w:rPr>
        <w:fldChar w:fldCharType="separate"/>
      </w:r>
      <w:r w:rsidR="00350F27">
        <w:rPr>
          <w:position w:val="-12"/>
        </w:rPr>
        <w:pict w14:anchorId="00831FE6">
          <v:shape id="_x0000_i1452" type="#_x0000_t75" style="width:92.6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2A9C&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C2A9C&quot; wsp:rsidP=&quot;00AC2A9C&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Sup&gt;&lt;m:sSupPr&gt;&lt;m:ctrlPr&gt;&lt;w:rPr&gt;&lt;w:rFonts w:ascii=&quot;Cambria Math&quot; w:h-ansi=&quot;Cambria Math&quot;/&gt;&lt;wx:font wx:val=&quot;Cambria Math&quot;/&gt;&lt;w:lang w:fareast=&quot;KO&quot;/&gt;&lt;/w:rPr&gt;&lt;/m:ctrlPr&gt;&lt;/m:sSupPr&gt;&lt;m:e&gt;&lt;m:r&gt;&lt;w:rPr&gt;&lt;w:rFonts w:ascii=&quot;Cambria Math&quot; w:h-ansi=&quot;Cambria Math&quot;/&gt;&lt;wx:font wx:val=&quot;Cambria Math&quot;/&gt;&lt;w:i/&gt;&lt;w:lang w:fareast=&quot;KO&quot;/&gt;&lt;/w:rPr&gt;&lt;m:t&gt;e&lt;/m:t&gt;&lt;/m:r&gt;&lt;/m:e&gt;&lt;m:sup&gt;&lt;m:r&gt;&lt;w:rPr&gt;&lt;w:rFonts w:ascii=&quot;Cambria Math&quot; w:h-ansi=&quot;Cambria Math&quot;/&gt;&lt;wx:font wx:val=&quot;Cambria Math&quot;/&gt;&lt;w:i/&gt;&lt;w:lang w:fareast=&quot;KO&quot;/&gt;&lt;/w:rPr&gt;&lt;m:t&gt;j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t&lt;/m:t&gt;&lt;/m:r&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sup&gt;&lt;/m:sSup&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r&gt;&lt;w:rPr&gt;&lt;w:rFonts w:ascii=&quot;Cambria Math&quot; w:fareast=&quot;Osaka&quot; w:h-ansi=&quot;Cambria Math&quot;/&gt;&lt;wx:font wx:val=&quot;Cambria Math&quot;/&gt;&lt;w:i/&gt;&lt;/w:rPr&gt;&lt;m:t&gt;Z&lt;/m:t&gt;&lt;/m:r&gt;&lt;m:r&gt;&lt;m:rPr&gt;&lt;m:sty m:val=&quot;p&quot;/&gt;&lt;/m:rPr&gt;&lt;w:rPr&gt;&lt;w:rFonts w:ascii=&quot;Cambria Math&quot; w:fareast=&quot;Osaka&quot; w:h-ansi=&quot;Cambria Math&quot;/&gt;&lt;wx:font wx:val=&quot;Cambria Math&quot;/&gt;&lt;/w:rPr&gt;&lt;m:t&gt;'&lt;/m:t&gt;&lt;/m:r&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num&gt;&lt;m:den&gt;&lt;m:sSub&gt;&lt;m:sSubPr&gt;&lt;m:ctrlPr&gt;&lt;w:rPr&gt;&lt;w:rFonts w:ascii=&quot;Cambria Math&quot; w:fareast=&quot;Osaka&quot; w:h-ansi=&quot;Cambria Math&quot;/&gt;&lt;wx:font wx:val=&quot;Cambria Math&quot;/&gt;&lt;/w:rPr&gt;&lt;/m:ctrlPr&gt;&lt;/m:sSubPr&gt;&lt;m:e&gt;&lt;m:r&gt;&lt;w:rPr&gt;&lt;w:rFonts w:ascii=&quot;Cambria Math&quot; w:fareast=&quot;Osaka&quot; w:h-ansi=&quot;Cambria Math&quot;/&gt;&lt;wx:font wx:val=&quot;Cambria Math&quot;/&gt;&lt;w:i/&gt;&lt;/w:rPr&gt;&lt;m:t&gt;I&lt;/m:t&gt;&lt;/m:r&gt;&lt;/m:e&gt;&lt;m:sub&gt;&lt;m:r&gt;&lt;m:rPr&gt;&lt;m:sty m:val=&quot;p&quot;/&gt;&lt;/m:rPr&gt;&lt;w:rPr&gt;&lt;w:rFonts w:ascii=&quot;Cambria Math&quot; w:fareast=&quot;Osaka&quot; w:h-ansi=&quot;Cambria Math&quot;/&gt;&lt;wx:font wx:val=&quot;Cambria Math&quot;/&gt;&lt;/w:rPr&gt;&lt;m:t&gt;2&lt;/m:t&gt;&lt;/m:r&gt;&lt;/m:sub&gt;&lt;/m:sSub&gt;&lt;m:d&gt;&lt;m:dPr&gt;&lt;m:ctrlPr&gt;&lt;w:rPr&gt;&lt;w:rFonts w:ascii=&quot;Cambria Math&quot; w:fareast=&quot;Osaka&quot; w:h-ansi=&quot;Cambria Math&quot;/&gt;&lt;wx:font wx:val=&quot;Cambria Math&quot;/&gt;&lt;/w:rPr&gt;&lt;/m:ctrlPr&gt;&lt;/m:dPr&gt;&lt;m:e&gt;&lt;m:r&gt;&lt;w:rPr&gt;&lt;w:rFonts w:ascii=&quot;Cambria Math&quot; w:fareast=&quot;Osaka&quot; w:h-ansi=&quot;Cambria Math&quot;/&gt;&lt;wx:font wx:val=&quot;Cambria Math&quot;/&gt;&lt;w:i/&gt;&lt;/w:rPr&gt;&lt;m:t&gt;t&lt;/m:t&gt;&lt;/m:r&gt;&lt;m:r&gt;&lt;m:rPr&gt;&lt;m:sty m:val=&quot;p&quot;/&gt;&lt;/m:rPr&gt;&lt;w:rPr&gt;&lt;w:rFonts w:ascii=&quot;Cambria Math&quot; w:fareast=&quot;Osaka&quot; w:h-ansi=&quot;Cambria Math&quot;/&gt;&lt;wx:font wx:val=&quot;Cambria Math&quot;/&gt;&lt;/w:rPr&gt;&lt;m:t&gt;,&lt;/m:t&gt;&lt;/m:r&gt;&lt;m:r&gt;&lt;w:rPr&gt;&lt;w:rFonts w:ascii=&quot;Cambria Math&quot; w:fareast=&quot;Osaka&quot; w:h-ansi=&quot;Cambria Math&quot;/&gt;&lt;wx:font wx:val=&quot;Cambria Math&quot;/&gt;&lt;w:i/&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3" o:title="" chromakey="white"/>
          </v:shape>
        </w:pict>
      </w:r>
      <w:r w:rsidRPr="00972FED">
        <w:rPr>
          <w:lang w:eastAsia="ko-KR"/>
        </w:rPr>
        <w:fldChar w:fldCharType="end"/>
      </w:r>
    </w:p>
    <w:p w14:paraId="4F1E94F6" w14:textId="7777777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w:r w:rsidRPr="00972FED">
        <w:fldChar w:fldCharType="begin"/>
      </w:r>
      <w:r w:rsidRPr="00972FED">
        <w:instrText xml:space="preserve"> QUOTE </w:instrText>
      </w:r>
      <w:r w:rsidR="00350F27">
        <w:rPr>
          <w:position w:val="-5"/>
        </w:rPr>
        <w:pict w14:anchorId="4476DEF9">
          <v:shape id="_x0000_i1453"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instrText xml:space="preserve"> </w:instrText>
      </w:r>
      <w:r w:rsidRPr="00972FED">
        <w:fldChar w:fldCharType="separate"/>
      </w:r>
      <w:r w:rsidR="00350F27">
        <w:rPr>
          <w:position w:val="-5"/>
        </w:rPr>
        <w:pict w14:anchorId="69037805">
          <v:shape id="_x0000_i1454"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21ABF&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21ABF&quot; wsp:rsidP=&quot;00B21ABF&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fldChar w:fldCharType="end"/>
      </w:r>
      <w:r w:rsidRPr="006F0B54">
        <w:t xml:space="preserve">  an unwrap operation must be performed according to the following definition: </w:t>
      </w:r>
    </w:p>
    <w:p w14:paraId="00377F09" w14:textId="77777777" w:rsidR="00972FED" w:rsidRPr="006F0B54" w:rsidRDefault="00972FED" w:rsidP="00972FED">
      <w:pPr>
        <w:pStyle w:val="B2"/>
      </w:pPr>
      <w:r w:rsidRPr="006F0B54">
        <w:t>-</w:t>
      </w:r>
      <w:r w:rsidRPr="006F0B54">
        <w:tab/>
        <w:t xml:space="preserve">The unwrap operation corrects the radian phase angles of </w:t>
      </w:r>
      <w:r w:rsidRPr="00972FED">
        <w:fldChar w:fldCharType="begin"/>
      </w:r>
      <w:r w:rsidRPr="00972FED">
        <w:instrText xml:space="preserve"> QUOTE </w:instrText>
      </w:r>
      <w:r w:rsidR="00350F27">
        <w:rPr>
          <w:position w:val="-5"/>
        </w:rPr>
        <w:pict w14:anchorId="13595BCD">
          <v:shape id="_x0000_i1455"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instrText xml:space="preserve"> </w:instrText>
      </w:r>
      <w:r w:rsidRPr="00972FED">
        <w:fldChar w:fldCharType="separate"/>
      </w:r>
      <w:r w:rsidR="00350F27">
        <w:rPr>
          <w:position w:val="-5"/>
        </w:rPr>
        <w:pict w14:anchorId="64BA90AA">
          <v:shape id="_x0000_i1456" type="#_x0000_t75" style="width:33.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03A3&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03A3&quot; wsp:rsidP=&quot;007203A3&quot;&gt;&lt;m:oMathPara&gt;&lt;m:oMath&gt;&lt;m:r&gt;&lt;w:rPr&gt;&lt;w:rFonts w:ascii=&quot;Cambria Math&quot; w:h-ansi=&quot;Cambria Math&quot;/&gt;&lt;wx:font wx:val=&quot;Cambria Math&quot;/&gt;&lt;w:i/&gt;&lt;w:lang w:fareast=&quot;KO&quot;/&gt;&lt;/w:rPr&gt;&lt;m:t&gt; 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i/&gt;&lt;w:i-cs/&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4" o:title="" chromakey="white"/>
          </v:shape>
        </w:pict>
      </w:r>
      <w:r w:rsidRPr="00972FED">
        <w:fldChar w:fldCharType="end"/>
      </w:r>
      <w:r w:rsidRPr="006F0B54">
        <w:t xml:space="preserve"> by adding multiples of 2 * π</w:t>
      </w:r>
      <w:r w:rsidRPr="006F0B54" w:rsidDel="0085254A">
        <w:t xml:space="preserve"> </w:t>
      </w:r>
      <w:r w:rsidRPr="006F0B54">
        <w:t xml:space="preserve">when absolute phase jumps between consecutive time instances </w:t>
      </w:r>
      <w:r w:rsidRPr="00972FED">
        <w:fldChar w:fldCharType="begin"/>
      </w:r>
      <w:r w:rsidRPr="00972FED">
        <w:instrText xml:space="preserve"> QUOTE </w:instrText>
      </w:r>
      <w:r w:rsidR="00350F27">
        <w:rPr>
          <w:position w:val="-5"/>
        </w:rPr>
        <w:pict w14:anchorId="005F5099">
          <v:shape id="_x0000_i1457"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5" o:title="" chromakey="white"/>
          </v:shape>
        </w:pict>
      </w:r>
      <w:r w:rsidRPr="00972FED">
        <w:instrText xml:space="preserve"> </w:instrText>
      </w:r>
      <w:r w:rsidRPr="00972FED">
        <w:fldChar w:fldCharType="separate"/>
      </w:r>
      <w:r w:rsidR="00350F27">
        <w:rPr>
          <w:position w:val="-5"/>
        </w:rPr>
        <w:pict w14:anchorId="62762542">
          <v:shape id="_x0000_i1458"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1682&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1682&quot; wsp:rsidP=&quot;00BE1682&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5" o:title="" chromakey="white"/>
          </v:shape>
        </w:pict>
      </w:r>
      <w:r w:rsidRPr="00972FED">
        <w:fldChar w:fldCharType="end"/>
      </w:r>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350F27">
        <w:rPr>
          <w:position w:val="-11"/>
        </w:rPr>
        <w:pict w14:anchorId="063BAC28">
          <v:shape id="_x0000_i1459" type="#_x0000_t75" style="width:71.3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r w:rsidRPr="00972FED">
        <w:instrText xml:space="preserve"> </w:instrText>
      </w:r>
      <w:r w:rsidRPr="00972FED">
        <w:fldChar w:fldCharType="separate"/>
      </w:r>
      <w:r w:rsidR="00350F27">
        <w:rPr>
          <w:position w:val="-11"/>
        </w:rPr>
        <w:pict w14:anchorId="3D2B3343">
          <v:shape id="_x0000_i1460" type="#_x0000_t75" style="width:71.3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2564&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12564&quot; wsp:rsidP=&quot;00C12564&quot;&gt;&lt;m:oMathPara&gt;&lt;m:oMath&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a&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6" o:title="" chromakey="white"/>
          </v:shape>
        </w:pict>
      </w:r>
      <w:r w:rsidRPr="00972FED">
        <w:fldChar w:fldCharType="end"/>
      </w:r>
    </w:p>
    <w:p w14:paraId="51167226" w14:textId="77777777" w:rsidR="00972FED" w:rsidRPr="006F0B54" w:rsidRDefault="00972FED" w:rsidP="00972FED">
      <w:pPr>
        <w:pStyle w:val="EQ"/>
      </w:pPr>
      <w:r>
        <w:rPr>
          <w:lang w:eastAsia="ko-KR"/>
        </w:rPr>
        <w:tab/>
      </w:r>
      <w:r w:rsidRPr="00972FED">
        <w:fldChar w:fldCharType="begin"/>
      </w:r>
      <w:r w:rsidRPr="00972FED">
        <w:instrText xml:space="preserve"> QUOTE </w:instrText>
      </w:r>
      <w:r w:rsidR="00350F27">
        <w:rPr>
          <w:position w:val="-11"/>
        </w:rPr>
        <w:pict w14:anchorId="7CA9A399">
          <v:shape id="_x0000_i1461" type="#_x0000_t75" style="width:73.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instrText xml:space="preserve"> </w:instrText>
      </w:r>
      <w:r w:rsidRPr="00972FED">
        <w:fldChar w:fldCharType="separate"/>
      </w:r>
      <w:r w:rsidR="00350F27">
        <w:rPr>
          <w:position w:val="-11"/>
        </w:rPr>
        <w:pict w14:anchorId="711065D5">
          <v:shape id="_x0000_i1462" type="#_x0000_t75" style="width:73.25pt;height:19.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631&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0631&quot; wsp:rsidP=&quot;00B00631&quot;&gt;&lt;m:oMathPara&gt;&lt;m:oMath&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r&gt;&lt;w:rPr&gt;&lt;w:rFonts w:ascii=&quot;Cambria Math&quot; w:h-ansi=&quot;Cambria Math&quot;/&gt;&lt;wx:font wx:val=&quot;Cambria Math&quot;/&gt;&lt;w:i/&gt;&lt;w:lang w:fareast=&quot;KO&quot;/&gt;&lt;/w:rPr&gt;&lt;m:t&gt;f&lt;/m:t&gt;&lt;/m:r&gt;&lt;/m:e&gt;&lt;/m:d&gt;&lt;m:r&gt;&lt;m:rPr&gt;&lt;m:sty m:val=&quot;p&quot;/&gt;&lt;/m:rPr&gt;&lt;w:rPr&gt;&lt;w:rFonts w:ascii=&quot;Cambria Math&quot; w:h-ansi=&quot;Cambria Math&quot;/&gt;&lt;wx:font wx:val=&quot;Cambria Math&quot;/&gt;&lt;w:lang w:fareast=&quot;KO&quot;/&gt;&lt;/w:rPr&gt;&lt;m:t&gt;=&lt;/m:t&gt;&lt;/m:r&gt;&lt;m:f&gt;&lt;m:fPr&gt;&lt;m:ctrlPr&gt;&lt;w:rPr&gt;&lt;w:rFonts w:ascii=&quot;Cambria Math&quot; w:h-ansi=&quot;Cambria Math&quot;/&gt;&lt;wx:font wx:val=&quot;Cambria Math&quot;/&gt;&lt;w:lang w:fareast=&quot;KO&quot;/&gt;&lt;/w:rPr&gt;&lt;/m:ctrlPr&gt;&lt;/m:fPr&gt;&lt;m:num&gt;&lt;m:nary&gt;&lt;m:naryPr&gt;&lt;m:chr m:val=&quot;âˆ‘&quot;/&gt;&lt;m:limLoc m:val=&quot;undOvr&quot;/&gt;&lt;m:ctrlPr&gt;&lt;w:rPr&gt;&lt;w:rFonts w:ascii=&quot;Cambria Math&quot; w:h-ansi=&quot;Cambria Math&quot;/&gt;&lt;wx:font wx:val=&quot;Cambria Math&quot;/&gt;&lt;w:lang w:fareast=&quot;KO&quot;/&gt;&lt;/w:rPr&gt;&lt;/m:ctrlPr&gt;&lt;/m:naryPr&gt;&lt;m:sub&gt;&lt;m:r&gt;&lt;w:rPr&gt;&lt;w:rFonts w:ascii=&quot;Cambria Math&quot; w:h-ansi=&quot;Cambria Math&quot;/&gt;&lt;wx:font wx:val=&quot;Cambria Math&quot;/&gt;&lt;w:i/&gt;&lt;w:lang w:fareast=&quot;KO&quot;/&gt;&lt;/w:rPr&gt;&lt;m:t&gt;i&lt;/m:t&gt;&lt;/m:r&gt;&lt;m:r&gt;&lt;m:rPr&gt;&lt;m:sty m:val=&quot;p&quot;/&gt;&lt;/m:rPr&gt;&lt;w:rPr&gt;&lt;w:rFonts w:ascii=&quot;Cambria Math&quot; w:h-ansi=&quot;Cambria Math&quot;/&gt;&lt;wx:font wx:val=&quot;Cambria Math&quot;/&gt;&lt;w:lang w:fareast=&quot;KO&quot;/&gt;&lt;/w:rPr&gt;&lt;m:t&gt;=1&lt;/m:t&gt;&lt;/m:r&gt;&lt;/m:sub&gt;&lt;m:sup&gt;&lt;m:r&gt;&lt;w:rPr&gt;&lt;w:rFonts w:ascii=&quot;Cambria Math&quot; w:h-ansi=&quot;Cambria Math&quot;/&gt;&lt;wx:font wx:val=&quot;Cambria Math&quot;/&gt;&lt;w:i/&gt;&lt;w:lang w:fareast=&quot;KO&quot;/&gt;&lt;/w:rPr&gt;&lt;m:t&gt;N&lt;/m:t&gt;&lt;/m:r&gt;&lt;/m:sup&gt;&lt;m:e&gt;&lt;m:r&gt;&lt;w:rPr&gt;&lt;w:rFonts w:ascii=&quot;Cambria Math&quot; w:h-ansi=&quot;Cambria Math&quot;/&gt;&lt;wx:font wx:val=&quot;Cambria Math&quot;/&gt;&lt;w:i/&gt;&lt;w:lang w:fareast=&quot;KO&quot;/&gt;&lt;/w:rPr&gt;&lt;m:t&gt;Ï†&lt;/m:t&gt;&lt;/m:r&gt;&lt;m:d&gt;&lt;m:dPr&gt;&lt;m:ctrlPr&gt;&lt;w:rPr&gt;&lt;w:rFonts w:ascii=&quot;Cambria Math&quot; w:h-ansi=&quot;Cambria Math&quot;/&gt;&lt;wx:font wx:val=&quot;Cambria Math&quot;/&gt;&lt;w:lang w:fareast=&quot;KO&quot;/&gt;&lt;/w:rPr&gt;&lt;/m:ctrlPr&gt;&lt;/m:dPr&gt;&lt;m:e&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r&gt;&lt;m:rPr&gt;&lt;m:sty m:val=&quot;p&quot;/&gt;&lt;/m:rPr&gt;&lt;w:rPr&gt;&lt;w:rFonts w:ascii=&quot;Cambria Math&quot; w:h-ansi=&quot;Cambria Math&quot;/&gt;&lt;wx:font wx:val=&quot;Cambria Math&quot;/&gt;&lt;w:lang w:fareast=&quot;KO&quot;/&gt;&lt;/w:rPr&gt;&lt;m:t&gt;,&lt;/m:t&gt;&lt;/m:r&gt;&lt;m:r&gt;&lt;w:rPr&gt;&lt;w:rFonts w:ascii=&quot;Cambria Math&quot; w:h-ansi=&quot;Cambria Math&quot;/&gt;&lt;wx:font wx:val=&quot;Cambria Math&quot;/&gt;&lt;w:i/&gt;&lt;w:lang w:fareast=&quot;KO&quot;/&gt;&lt;/w:rPr&gt;&lt;m:t&gt;f&lt;/m:t&gt;&lt;/m:r&gt;&lt;/m:e&gt;&lt;/m:d&gt;&lt;/m:e&gt;&lt;/m:nary&gt;&lt;/m:num&gt;&lt;m:den&gt;&lt;m:r&gt;&lt;w:rPr&gt;&lt;w:rFonts w:ascii=&quot;Cambria Math&quot; w:h-ansi=&quot;Cambria Math&quot;/&gt;&lt;wx:font wx:val=&quot;Cambria Math&quot;/&gt;&lt;w:i/&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7" o:title="" chromakey="white"/>
          </v:shape>
        </w:pict>
      </w:r>
      <w:r w:rsidRPr="00972FED">
        <w:fldChar w:fldCharType="end"/>
      </w:r>
    </w:p>
    <w:p w14:paraId="5CD5DF31" w14:textId="77777777"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w:r w:rsidRPr="00972FED">
        <w:rPr>
          <w:lang w:eastAsia="ko-KR"/>
        </w:rPr>
        <w:fldChar w:fldCharType="begin"/>
      </w:r>
      <w:r w:rsidRPr="00972FED">
        <w:rPr>
          <w:lang w:eastAsia="ko-KR"/>
        </w:rPr>
        <w:instrText xml:space="preserve"> QUOTE </w:instrText>
      </w:r>
      <w:r w:rsidR="00350F27">
        <w:rPr>
          <w:position w:val="-5"/>
        </w:rPr>
        <w:pict w14:anchorId="0717EC96">
          <v:shape id="_x0000_i1463"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5" o:title="" chromakey="white"/>
          </v:shape>
        </w:pict>
      </w:r>
      <w:r w:rsidRPr="00972FED">
        <w:rPr>
          <w:lang w:eastAsia="ko-KR"/>
        </w:rPr>
        <w:instrText xml:space="preserve"> </w:instrText>
      </w:r>
      <w:r w:rsidRPr="00972FED">
        <w:rPr>
          <w:lang w:eastAsia="ko-KR"/>
        </w:rPr>
        <w:fldChar w:fldCharType="separate"/>
      </w:r>
      <w:r w:rsidR="00350F27">
        <w:rPr>
          <w:position w:val="-5"/>
        </w:rPr>
        <w:pict w14:anchorId="1D6B652D">
          <v:shape id="_x0000_i1464" type="#_x0000_t75" style="width:6.9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573E5&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573E5&quot; wsp:rsidP=&quot;000573E5&quot;&gt;&lt;m:oMathPara&gt;&lt;m:oMath&gt;&lt;m:sSub&gt;&lt;m:sSubPr&gt;&lt;m:ctrlPr&gt;&lt;w:rPr&gt;&lt;w:rFonts w:ascii=&quot;Cambria Math&quot; w:h-ansi=&quot;Cambria Math&quot;/&gt;&lt;wx:font wx:val=&quot;Cambria Math&quot;/&gt;&lt;w:lang w:fareast=&quot;KO&quot;/&gt;&lt;/w:rPr&gt;&lt;/m:ctrlPr&gt;&lt;/m:sSubPr&gt;&lt;m:e&gt;&lt;m:r&gt;&lt;w:rPr&gt;&lt;w:rFonts w:ascii=&quot;Cambria Math&quot; w:h-ansi=&quot;Cambria Math&quot;/&gt;&lt;wx:font wx:val=&quot;Cambria Math&quot;/&gt;&lt;w:i/&gt;&lt;w:lang w:fareast=&quot;KO&quot;/&gt;&lt;/w:rPr&gt;&lt;m:t&gt;t&lt;/m:t&gt;&lt;/m:r&gt;&lt;/m:e&gt;&lt;m:sub&gt;&lt;m:r&gt;&lt;w:rPr&gt;&lt;w:rFonts w:ascii=&quot;Cambria Math&quot; w:h-ansi=&quot;Cambria Math&quot;/&gt;&lt;wx:font wx:val=&quot;Cambria Math&quot;/&gt;&lt;w:i/&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5" o:title="" chromakey="white"/>
          </v:shape>
        </w:pict>
      </w:r>
      <w:r w:rsidRPr="00972FED">
        <w:rPr>
          <w:lang w:eastAsia="ko-KR"/>
        </w:rPr>
        <w:fldChar w:fldCharType="end"/>
      </w:r>
      <w:r w:rsidRPr="006F0B54">
        <w:rPr>
          <w:lang w:eastAsia="ko-KR"/>
        </w:rPr>
        <w:t xml:space="preserve"> from </w:t>
      </w:r>
      <w:r w:rsidRPr="00972FED">
        <w:rPr>
          <w:noProof/>
          <w:lang w:eastAsia="ko-KR"/>
        </w:rPr>
        <w:fldChar w:fldCharType="begin"/>
      </w:r>
      <w:r w:rsidRPr="00972FED">
        <w:rPr>
          <w:noProof/>
          <w:lang w:eastAsia="ko-KR"/>
        </w:rPr>
        <w:instrText xml:space="preserve"> QUOTE </w:instrText>
      </w:r>
      <w:r w:rsidR="00350F27">
        <w:rPr>
          <w:position w:val="-5"/>
        </w:rPr>
        <w:pict w14:anchorId="11A08B94">
          <v:shape id="_x0000_i1465"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noProof/>
          <w:lang w:eastAsia="ko-KR"/>
        </w:rPr>
        <w:instrText xml:space="preserve"> </w:instrText>
      </w:r>
      <w:r w:rsidRPr="00972FED">
        <w:rPr>
          <w:noProof/>
          <w:lang w:eastAsia="ko-KR"/>
        </w:rPr>
        <w:fldChar w:fldCharType="separate"/>
      </w:r>
      <w:r w:rsidR="00350F27">
        <w:rPr>
          <w:position w:val="-5"/>
        </w:rPr>
        <w:pict w14:anchorId="4A6D67E6">
          <v:shape id="_x0000_i1466"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0D6533&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D6533&quot; wsp:rsidP=&quot;000D6533&quot;&gt;&lt;m:oMathPara&gt;&lt;m:oMath&gt;&lt;m:r&gt;&lt;w:rPr&gt;&lt;w:rFonts w:ascii=&quot;Cambria Math&quot; w:fareast=&quot;Osaka&quot; w:h-ansi=&quot;Cambria Math&quot;/&gt;&lt;wx:font wx:val=&quot;Cambria Math&quot;/&gt;&lt;w:i/&gt;&lt;/w:rPr&gt;&lt;m:t&gt;Z'&lt;/m:t&gt;&lt;/m:r&gt;&lt;m:d&gt;&lt;m:dPr&gt;&lt;m:ctrlPr&gt;&lt;w:rPr&gt;&lt;w:rFonts w:ascii=&quot;Cambria Math&quot; w:fareast=&quot;Osaka&quot; w:h-ansi=&quot;Cambria Math&quot;/&gt;&lt;wx:font wx:val=&quot;Cambria Math&quot;/&gt;&lt;w:i/&gt;&lt;/w:rPr&gt;&lt;/m:ctrlPr&gt;&lt;/m:dPr&gt;&lt;m:e&gt;&lt;m:r&gt;&lt;w:rPr&gt;&lt;w:rFonts w:ascii=&quot;Cambria Math&quot; w:fareast=&quot;Osaka&quot; w:h-ansi=&quot;Cambria Math&quot;/&gt;&lt;wx:font wx:val=&quot;Cambria Math&quot;/&gt;&lt;w:i/&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972FED">
        <w:rPr>
          <w:noProof/>
          <w:lang w:eastAsia="ko-KR"/>
        </w:rPr>
        <w:fldChar w:fldCharType="end"/>
      </w:r>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77777777"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w:r w:rsidRPr="00972FED">
        <w:rPr>
          <w:rFonts w:eastAsia="SimSun"/>
        </w:rPr>
        <w:fldChar w:fldCharType="begin"/>
      </w:r>
      <w:r w:rsidRPr="00972FED">
        <w:rPr>
          <w:rFonts w:eastAsia="SimSun"/>
        </w:rPr>
        <w:instrText xml:space="preserve"> QUOTE </w:instrText>
      </w:r>
      <w:r w:rsidR="00350F27">
        <w:rPr>
          <w:rFonts w:eastAsia="SimSun"/>
          <w:position w:val="-5"/>
        </w:rPr>
        <w:pict w14:anchorId="7384FDCB">
          <v:shape id="_x0000_i146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rPr>
          <w:rFonts w:eastAsia="SimSun"/>
        </w:rPr>
        <w:instrText xml:space="preserve"> </w:instrText>
      </w:r>
      <w:r w:rsidRPr="00972FED">
        <w:rPr>
          <w:rFonts w:eastAsia="SimSun"/>
        </w:rPr>
        <w:fldChar w:fldCharType="separate"/>
      </w:r>
      <w:r w:rsidR="00350F27">
        <w:rPr>
          <w:rFonts w:eastAsia="SimSun"/>
          <w:position w:val="-5"/>
        </w:rPr>
        <w:pict w14:anchorId="30BAF37B">
          <v:shape id="_x0000_i1468"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6A6&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46A6&quot; wsp:rsidP=&quot;00EC46A6&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r&gt;&lt;w:rPr&gt;&lt;w:rFonts w:ascii=&quot;Cambria Math&quot; w:h-ansi=&quot;Cambria Math&quot;/&gt;&lt;wx:font wx:val=&quot;Cambria Math&quot;/&gt;&lt;w:i/&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8" o:title="" chromakey="white"/>
          </v:shape>
        </w:pict>
      </w:r>
      <w:r w:rsidRPr="00972FED">
        <w:rPr>
          <w:rFonts w:eastAsia="SimSun"/>
        </w:rPr>
        <w:fldChar w:fldCharType="end"/>
      </w:r>
      <w:r w:rsidRPr="006F0B54">
        <w:rPr>
          <w:rFonts w:eastAsia="SimSun"/>
        </w:rPr>
        <w:t xml:space="preserve"> </w:t>
      </w:r>
      <w:r w:rsidRPr="006F0B54">
        <w:t xml:space="preserve">and </w:t>
      </w:r>
      <w:r w:rsidRPr="00972FED">
        <w:fldChar w:fldCharType="begin"/>
      </w:r>
      <w:r w:rsidRPr="00972FED">
        <w:instrText xml:space="preserve"> QUOTE </w:instrText>
      </w:r>
      <w:r w:rsidR="00350F27">
        <w:rPr>
          <w:position w:val="-5"/>
        </w:rPr>
        <w:pict w14:anchorId="3C0F0266">
          <v:shape id="_x0000_i1469"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instrText xml:space="preserve"> </w:instrText>
      </w:r>
      <w:r w:rsidRPr="00972FED">
        <w:fldChar w:fldCharType="separate"/>
      </w:r>
      <w:r w:rsidR="00350F27">
        <w:rPr>
          <w:position w:val="-5"/>
        </w:rPr>
        <w:pict w14:anchorId="16ADE189">
          <v:shape id="_x0000_i1470"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17530&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17530&quot; wsp:rsidP=&quot;00317530&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fldChar w:fldCharType="end"/>
      </w:r>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77777777"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w:r w:rsidRPr="00972FED">
        <w:fldChar w:fldCharType="begin"/>
      </w:r>
      <w:r w:rsidRPr="00972FED">
        <w:instrText xml:space="preserve"> QUOTE </w:instrText>
      </w:r>
      <w:r w:rsidR="00350F27">
        <w:rPr>
          <w:position w:val="-5"/>
        </w:rPr>
        <w:pict w14:anchorId="4354EF61">
          <v:shape id="_x0000_i1471"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instrText xml:space="preserve"> </w:instrText>
      </w:r>
      <w:r w:rsidRPr="00972FED">
        <w:fldChar w:fldCharType="separate"/>
      </w:r>
      <w:r w:rsidR="00350F27">
        <w:rPr>
          <w:position w:val="-5"/>
        </w:rPr>
        <w:pict w14:anchorId="7C42DECA">
          <v:shape id="_x0000_i1472"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1F4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1F44&quot; wsp:rsidP=&quot;00B11F44&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0" o:title="" chromakey="white"/>
          </v:shape>
        </w:pict>
      </w:r>
      <w:r w:rsidRPr="00972FED">
        <w:fldChar w:fldCharType="end"/>
      </w:r>
      <w:r w:rsidRPr="006F0B54">
        <w:t xml:space="preserve"> and </w:t>
      </w:r>
      <w:r w:rsidRPr="00972FED">
        <w:fldChar w:fldCharType="begin"/>
      </w:r>
      <w:r w:rsidRPr="00972FED">
        <w:instrText xml:space="preserve"> QUOTE </w:instrText>
      </w:r>
      <w:r w:rsidR="00350F27">
        <w:rPr>
          <w:position w:val="-5"/>
        </w:rPr>
        <w:pict w14:anchorId="771F9C08">
          <v:shape id="_x0000_i1473"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instrText xml:space="preserve"> </w:instrText>
      </w:r>
      <w:r w:rsidRPr="00972FED">
        <w:fldChar w:fldCharType="separate"/>
      </w:r>
      <w:r w:rsidR="00350F27">
        <w:rPr>
          <w:position w:val="-5"/>
        </w:rPr>
        <w:pict w14:anchorId="1931355E">
          <v:shape id="_x0000_i147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3B4D&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93B4D&quot; wsp:rsidP=&quot;00593B4D&quot;&gt;&lt;m:oMathPara&gt;&lt;m:oMath&gt;&lt;m:acc&gt;&lt;m:accPr&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9" o:title="" chromakey="white"/>
          </v:shape>
        </w:pict>
      </w:r>
      <w:r w:rsidRPr="00972FED">
        <w:fldChar w:fldCharType="end"/>
      </w:r>
      <w:r w:rsidRPr="006F0B54">
        <w:t xml:space="preserve"> to compute coefficients </w:t>
      </w:r>
      <w:r w:rsidRPr="00972FED">
        <w:fldChar w:fldCharType="begin"/>
      </w:r>
      <w:r w:rsidRPr="00972FED">
        <w:instrText xml:space="preserve"> QUOTE </w:instrText>
      </w:r>
      <w:r w:rsidR="00350F27">
        <w:rPr>
          <w:position w:val="-5"/>
        </w:rPr>
        <w:pict w14:anchorId="3BE6F3F4">
          <v:shape id="_x0000_i1475"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instrText xml:space="preserve"> </w:instrText>
      </w:r>
      <w:r w:rsidRPr="00972FED">
        <w:fldChar w:fldCharType="separate"/>
      </w:r>
      <w:r w:rsidR="00350F27">
        <w:rPr>
          <w:position w:val="-5"/>
        </w:rPr>
        <w:pict w14:anchorId="6DB7A96E">
          <v:shape id="_x0000_i1476"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4E25&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4E25&quot; wsp:rsidP=&quot;00534E25&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a&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0" o:title="" chromakey="white"/>
          </v:shape>
        </w:pict>
      </w:r>
      <w:r w:rsidRPr="00972FED">
        <w:fldChar w:fldCharType="end"/>
      </w:r>
      <w:r w:rsidRPr="006F0B54">
        <w:t xml:space="preserve">, </w:t>
      </w:r>
      <w:r w:rsidRPr="00972FED">
        <w:fldChar w:fldCharType="begin"/>
      </w:r>
      <w:r w:rsidRPr="00972FED">
        <w:instrText xml:space="preserve"> QUOTE </w:instrText>
      </w:r>
      <w:r w:rsidR="00350F27">
        <w:rPr>
          <w:position w:val="-5"/>
        </w:rPr>
        <w:pict w14:anchorId="27D93071">
          <v:shape id="_x0000_i147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instrText xml:space="preserve"> </w:instrText>
      </w:r>
      <w:r w:rsidRPr="00972FED">
        <w:fldChar w:fldCharType="separate"/>
      </w:r>
      <w:r w:rsidR="00350F27">
        <w:rPr>
          <w:position w:val="-5"/>
        </w:rPr>
        <w:pict w14:anchorId="4AE1F049">
          <v:shape id="_x0000_i1478"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727&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727&quot; wsp:rsidP=&quot;009B0727&quot;&gt;&lt;m:oMathPara&gt;&lt;m:oMath&gt;&lt;m:acc&gt;&lt;m:accPr&gt;&lt;m:chr m:val=&quot;Ìƒ&quot;/&gt;&lt;m:ctrlPr&gt;&lt;w:rPr&gt;&lt;w:rFonts w:ascii=&quot;Cambria Math&quot; w:h-ansi=&quot;Cambria Math&quot;/&gt;&lt;wx:font wx:val=&quot;Cambria Math&quot;/&gt;&lt;w:i/&gt;&lt;w:lang w:fareast=&quot;KO&quot;/&gt;&lt;/w:rPr&gt;&lt;/m:ctrlPr&gt;&lt;/m:accPr&gt;&lt;m:e&gt;&lt;m:r&gt;&lt;w:rPr&gt;&lt;w:rFonts w:ascii=&quot;Cambria Math&quot; w:h-ansi=&quot;Cambria Math&quot;/&gt;&lt;wx:font wx:val=&quot;Cambria Math&quot;/&gt;&lt;w:i/&gt;&lt;w:lang w:fareast=&quot;KO&quot;/&gt;&lt;/w:rPr&gt;&lt;m:t&gt;Ï†&lt;/m:t&gt;&lt;/m:r&gt;&lt;/m:e&gt;&lt;/m:acc&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fldChar w:fldCharType="end"/>
      </w:r>
      <w:r w:rsidRPr="006F0B54">
        <w:t xml:space="preserve"> for each subcarrier.</w:t>
      </w:r>
    </w:p>
    <w:bookmarkStart w:id="4634" w:name="_MON_1587198493"/>
    <w:bookmarkEnd w:id="4634"/>
    <w:p w14:paraId="26C03108" w14:textId="77777777" w:rsidR="00972FED" w:rsidRDefault="00972FED" w:rsidP="00972FED">
      <w:pPr>
        <w:pStyle w:val="TH"/>
      </w:pPr>
      <w:r>
        <w:object w:dxaOrig="9498" w:dyaOrig="7369" w14:anchorId="498C1CBF">
          <v:shape id="_x0000_i1479" type="#_x0000_t75" style="width:475.2pt;height:366.9pt" o:ole="">
            <v:imagedata r:id="rId291" o:title=""/>
          </v:shape>
          <o:OLEObject Type="Embed" ProgID="Word.Picture.8" ShapeID="_x0000_i1479" DrawAspect="Content" ObjectID="_1679392822" r:id="rId292"/>
        </w:object>
      </w:r>
    </w:p>
    <w:p w14:paraId="364BA26A" w14:textId="77777777" w:rsidR="00972FED" w:rsidRPr="006F0B54" w:rsidRDefault="00972FED" w:rsidP="00972FED">
      <w:pPr>
        <w:pStyle w:val="TF"/>
      </w:pPr>
      <w:r w:rsidRPr="006F0B54">
        <w:t>Figure L.6-1: Reference subcarrier smoothing in the frequency domain</w:t>
      </w:r>
    </w:p>
    <w:p w14:paraId="0EA286C4" w14:textId="77777777" w:rsidR="00972FED" w:rsidRPr="006F0B54" w:rsidRDefault="00972FED" w:rsidP="00972FED">
      <w:pPr>
        <w:pStyle w:val="B2"/>
      </w:pPr>
      <w:r w:rsidRPr="006F0B54">
        <w:t>a)</w:t>
      </w:r>
      <w:r w:rsidRPr="006F0B54">
        <w:tab/>
        <w:t xml:space="preserve">In case of FR2 EVM, to account for the common phase error (CPE) experienced in millimetre wave frequencies, </w:t>
      </w:r>
      <w:r w:rsidRPr="00972FED">
        <w:fldChar w:fldCharType="begin"/>
      </w:r>
      <w:r w:rsidRPr="00972FED">
        <w:instrText xml:space="preserve"> QUOTE </w:instrText>
      </w:r>
      <w:r w:rsidR="00350F27">
        <w:rPr>
          <w:position w:val="-5"/>
        </w:rPr>
        <w:pict w14:anchorId="46B224DC">
          <v:shape id="_x0000_i1480"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instrText xml:space="preserve"> </w:instrText>
      </w:r>
      <w:r w:rsidRPr="00972FED">
        <w:fldChar w:fldCharType="separate"/>
      </w:r>
      <w:r w:rsidR="00350F27">
        <w:rPr>
          <w:position w:val="-5"/>
        </w:rPr>
        <w:pict w14:anchorId="1099873A">
          <v:shape id="_x0000_i1481"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09B&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09B&quot; wsp:rsidP=&quot;004E609B&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f&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fldChar w:fldCharType="end"/>
      </w:r>
      <w:r w:rsidRPr="006F0B54">
        <w:t xml:space="preserve">, in the estimated coefficients contain phase rotation due to the CPE, </w:t>
      </w:r>
      <w:r w:rsidRPr="00972FED">
        <w:fldChar w:fldCharType="begin"/>
      </w:r>
      <w:r w:rsidRPr="00972FED">
        <w:instrText xml:space="preserve"> QUOTE </w:instrText>
      </w:r>
      <w:r w:rsidR="00350F27">
        <w:rPr>
          <w:position w:val="-5"/>
        </w:rPr>
        <w:pict w14:anchorId="5445E461">
          <v:shape id="_x0000_i1482"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instrText xml:space="preserve"> </w:instrText>
      </w:r>
      <w:r w:rsidRPr="00972FED">
        <w:fldChar w:fldCharType="separate"/>
      </w:r>
      <w:r w:rsidR="00350F27">
        <w:rPr>
          <w:position w:val="-5"/>
        </w:rPr>
        <w:pict w14:anchorId="612795F6">
          <v:shape id="_x0000_i1483" type="#_x0000_t75" style="width:6.2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6C4&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6C4&quot; wsp:rsidP=&quot;00C766C4&quot;&gt;&lt;m:oMathPara&gt;&lt;m:oMath&gt;&lt;m:r&gt;&lt;w:rPr&gt;&lt;w:rFonts w:ascii=&quot;Cambria Math&quot; w:h-ansi=&quot;Cambria Math&quot;/&gt;&lt;wx:font wx:val=&quot;Cambria Math&quot;/&gt;&lt;w:i/&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5" o:title="" chromakey="white"/>
          </v:shape>
        </w:pict>
      </w:r>
      <w:r w:rsidRPr="00972FED">
        <w:fldChar w:fldCharType="end"/>
      </w:r>
      <w:r w:rsidRPr="006F0B54">
        <w:t xml:space="preserve">, in addition to the phase of the equalizer coefficient </w:t>
      </w:r>
      <w:r w:rsidRPr="00972FED">
        <w:fldChar w:fldCharType="begin"/>
      </w:r>
      <w:r w:rsidRPr="00972FED">
        <w:instrText xml:space="preserve"> QUOTE </w:instrText>
      </w:r>
      <w:r w:rsidR="00350F27">
        <w:rPr>
          <w:position w:val="-5"/>
        </w:rPr>
        <w:pict w14:anchorId="0AD48FA7">
          <v:shape id="_x0000_i148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instrText xml:space="preserve"> </w:instrText>
      </w:r>
      <w:r w:rsidRPr="00972FED">
        <w:fldChar w:fldCharType="separate"/>
      </w:r>
      <w:r w:rsidR="00350F27">
        <w:rPr>
          <w:position w:val="-5"/>
        </w:rPr>
        <w:pict w14:anchorId="6251C890">
          <v:shape id="_x0000_i148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8C6810&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C6810&quot; wsp:rsidP=&quot;008C6810&quot;&gt;&lt;m:oMathPara&gt;&lt;m:oMath&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1" o:title="" chromakey="white"/>
          </v:shape>
        </w:pict>
      </w:r>
      <w:r w:rsidRPr="00972FED">
        <w:fldChar w:fldCharType="end"/>
      </w:r>
      <w:r w:rsidRPr="006F0B54">
        <w:t>, that is:</w:t>
      </w:r>
    </w:p>
    <w:p w14:paraId="616FBDAE" w14:textId="77777777" w:rsidR="00972FED" w:rsidRPr="006F0B54" w:rsidRDefault="00972FED" w:rsidP="00972FED">
      <w:pPr>
        <w:pStyle w:val="EQ"/>
      </w:pPr>
      <w:r w:rsidRPr="006F0B54">
        <w:rPr>
          <w:noProof w:val="0"/>
          <w:lang w:val="en-US"/>
        </w:rPr>
        <w:tab/>
      </w:r>
      <w:r w:rsidRPr="00972FED">
        <w:fldChar w:fldCharType="begin"/>
      </w:r>
      <w:r w:rsidRPr="00972FED">
        <w:instrText xml:space="preserve"> QUOTE </w:instrText>
      </w:r>
      <w:r w:rsidR="00350F27">
        <w:rPr>
          <w:position w:val="-5"/>
        </w:rPr>
        <w:pict w14:anchorId="23CC9469">
          <v:shape id="_x0000_i1486" type="#_x0000_t75" style="width:85.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instrText xml:space="preserve"> </w:instrText>
      </w:r>
      <w:r w:rsidRPr="00972FED">
        <w:fldChar w:fldCharType="separate"/>
      </w:r>
      <w:r w:rsidR="00350F27">
        <w:rPr>
          <w:position w:val="-5"/>
        </w:rPr>
        <w:pict w14:anchorId="5BC9ED46">
          <v:shape id="_x0000_i1487" type="#_x0000_t75" style="width:85.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2790&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B2790&quot; wsp:rsidP=&quot;006B2790&quot;&gt;&lt;m:oMathPara&gt;&lt;m:oMath&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4" o:title="" chromakey="white"/>
          </v:shape>
        </w:pict>
      </w:r>
      <w:r w:rsidRPr="00972FED">
        <w:fldChar w:fldCharType="end"/>
      </w:r>
    </w:p>
    <w:p w14:paraId="61701F34" w14:textId="77777777" w:rsidR="00972FED" w:rsidRPr="006F0B54" w:rsidRDefault="00972FED" w:rsidP="00972FED">
      <w:pPr>
        <w:pStyle w:val="B2"/>
        <w:rPr>
          <w:lang w:val="en-US"/>
        </w:rPr>
      </w:pPr>
      <w:r>
        <w:rPr>
          <w:lang w:val="en-US"/>
        </w:rPr>
        <w:tab/>
      </w:r>
      <w:r w:rsidRPr="006F0B54">
        <w:rPr>
          <w:lang w:val="en-US"/>
        </w:rPr>
        <w:t xml:space="preserve">For OFDM symbols where PT-RS does not exist, </w:t>
      </w:r>
      <w:r w:rsidRPr="00972FED">
        <w:rPr>
          <w:lang w:val="en-US"/>
        </w:rPr>
        <w:fldChar w:fldCharType="begin"/>
      </w:r>
      <w:r w:rsidRPr="00972FED">
        <w:rPr>
          <w:lang w:val="en-US"/>
        </w:rPr>
        <w:instrText xml:space="preserve"> QUOTE </w:instrText>
      </w:r>
      <w:r w:rsidR="00350F27">
        <w:rPr>
          <w:position w:val="-5"/>
        </w:rPr>
        <w:pict w14:anchorId="68846721">
          <v:shape id="_x0000_i1488"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instrText xml:space="preserve"> </w:instrText>
      </w:r>
      <w:r w:rsidRPr="00972FED">
        <w:rPr>
          <w:lang w:val="en-US"/>
        </w:rPr>
        <w:fldChar w:fldCharType="separate"/>
      </w:r>
      <w:r w:rsidR="00350F27">
        <w:rPr>
          <w:position w:val="-5"/>
        </w:rPr>
        <w:pict w14:anchorId="78097D96">
          <v:shape id="_x0000_i1489"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0461&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0461&quot; wsp:rsidP=&quot;00AE0461&quot;&gt;&lt;m:oMathPara&gt;&lt;m:oMath&gt;&lt;m:r&gt;&lt;w:rPr&gt;&lt;w:rFonts w:ascii=&quot;Cambria Math&quot; w:h-ansi=&quot;Cambria Math&quot;/&gt;&lt;wx:font wx:val=&quot;Cambria Math&quot;/&gt;&lt;w:i/&gt;&lt;w:lang w:val=&quot;EN-US&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fldChar w:fldCharType="end"/>
      </w:r>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77777777" w:rsidR="00972FED" w:rsidRPr="006F0B54" w:rsidRDefault="00972FED" w:rsidP="00972FED">
      <w:pPr>
        <w:pStyle w:val="B2"/>
        <w:rPr>
          <w:lang w:val="en-US"/>
        </w:rPr>
      </w:pPr>
      <w:r>
        <w:rPr>
          <w:lang w:val="en-US"/>
        </w:rPr>
        <w:tab/>
      </w:r>
      <w:r w:rsidRPr="006F0B54">
        <w:rPr>
          <w:lang w:val="en-US"/>
        </w:rPr>
        <w:t>In order to separate component of the CPE,</w:t>
      </w:r>
      <w:r w:rsidRPr="00972FED">
        <w:rPr>
          <w:lang w:val="en-US"/>
        </w:rPr>
        <w:fldChar w:fldCharType="begin"/>
      </w:r>
      <w:r w:rsidRPr="00972FED">
        <w:rPr>
          <w:lang w:val="en-US"/>
        </w:rPr>
        <w:instrText xml:space="preserve"> QUOTE </w:instrText>
      </w:r>
      <w:r w:rsidR="00350F27">
        <w:rPr>
          <w:position w:val="-5"/>
        </w:rPr>
        <w:pict w14:anchorId="07C17EE5">
          <v:shape id="_x0000_i1490" type="#_x0000_t75" style="width: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instrText xml:space="preserve"> </w:instrText>
      </w:r>
      <w:r w:rsidRPr="00972FED">
        <w:rPr>
          <w:lang w:val="en-US"/>
        </w:rPr>
        <w:fldChar w:fldCharType="separate"/>
      </w:r>
      <w:r w:rsidR="00350F27">
        <w:rPr>
          <w:position w:val="-5"/>
        </w:rPr>
        <w:pict w14:anchorId="4C6CC647">
          <v:shape id="_x0000_i1491" type="#_x0000_t75" style="width:8.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A6BA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A6BA1&quot; wsp:rsidP=&quot;003A6BA1&quot;&gt;&lt;m:oMathPara&gt;&lt;m:oMath&gt;&lt;m:r&gt;&lt;w:rPr&gt;&lt;w:rFonts w:ascii=&quot;Cambria Math&quot; w:h-ansi=&quot;Cambria Math&quot;/&gt;&lt;wx:font wx:val=&quot;Cambria Math&quot;/&gt;&lt;w:i/&gt;&lt;w:lang w:val=&quot;EN-US&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6" o:title="" chromakey="white"/>
          </v:shape>
        </w:pict>
      </w:r>
      <w:r w:rsidRPr="00972FED">
        <w:rPr>
          <w:lang w:val="en-US"/>
        </w:rPr>
        <w:fldChar w:fldCharType="end"/>
      </w:r>
      <w:r w:rsidRPr="006F0B54">
        <w:rPr>
          <w:lang w:val="en-US"/>
        </w:rPr>
        <w:t>, contained in</w:t>
      </w:r>
      <w:r w:rsidRPr="006F0B54">
        <w:t xml:space="preserve">, </w:t>
      </w:r>
      <w:r w:rsidRPr="00972FED">
        <w:rPr>
          <w:lang w:val="en-US"/>
        </w:rPr>
        <w:fldChar w:fldCharType="begin"/>
      </w:r>
      <w:r w:rsidRPr="00972FED">
        <w:rPr>
          <w:lang w:val="en-US"/>
        </w:rPr>
        <w:instrText xml:space="preserve"> QUOTE </w:instrText>
      </w:r>
      <w:r w:rsidR="00350F27">
        <w:rPr>
          <w:position w:val="-5"/>
        </w:rPr>
        <w:pict w14:anchorId="51D7A4B6">
          <v:shape id="_x0000_i1492"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instrText xml:space="preserve"> </w:instrText>
      </w:r>
      <w:r w:rsidRPr="00972FED">
        <w:rPr>
          <w:lang w:val="en-US"/>
        </w:rPr>
        <w:fldChar w:fldCharType="separate"/>
      </w:r>
      <w:r w:rsidR="00350F27">
        <w:rPr>
          <w:position w:val="-5"/>
        </w:rPr>
        <w:pict w14:anchorId="5F56E338">
          <v:shape id="_x0000_i1493"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37F4&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137F4&quot; wsp:rsidP=&quot;00B137F4&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r&gt;&lt;w:rPr&gt;&lt;w:rFonts w:ascii=&quot;Cambria Math&quot; w:h-ansi=&quot;Cambria Math&quot;/&gt;&lt;wx:font wx:val=&quot;Cambria Math&quot;/&gt;&lt;w:i/&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3" o:title="" chromakey="white"/>
          </v:shape>
        </w:pict>
      </w:r>
      <w:r w:rsidRPr="00972FED">
        <w:rPr>
          <w:lang w:val="en-US"/>
        </w:rPr>
        <w:fldChar w:fldCharType="end"/>
      </w:r>
      <w:r w:rsidRPr="006F0B54">
        <w:rPr>
          <w:lang w:val="en-US"/>
        </w:rPr>
        <w:t xml:space="preserve">, estimation and compensation of </w:t>
      </w:r>
      <w:r w:rsidRPr="006F0B54">
        <w:t>the CPE needs to follow.</w:t>
      </w:r>
      <w:r w:rsidRPr="00972FED">
        <w:fldChar w:fldCharType="begin"/>
      </w:r>
      <w:r w:rsidRPr="00972FED">
        <w:instrText xml:space="preserve"> QUOTE </w:instrText>
      </w:r>
      <w:r w:rsidR="00350F27">
        <w:rPr>
          <w:position w:val="-5"/>
        </w:rPr>
        <w:pict w14:anchorId="029461DE">
          <v:shape id="_x0000_i1494"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instrText xml:space="preserve"> </w:instrText>
      </w:r>
      <w:r w:rsidRPr="00972FED">
        <w:fldChar w:fldCharType="separate"/>
      </w:r>
      <w:r w:rsidR="00350F27">
        <w:rPr>
          <w:position w:val="-5"/>
        </w:rPr>
        <w:pict w14:anchorId="707D91D1">
          <v:shape id="_x0000_i1495" type="#_x0000_t75" style="width:20.6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C4BC9&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C4BC9&quot; wsp:rsidP=&quot;00BC4BC9&quot;&gt;&lt;m:oMathPara&gt;&lt;m:oMath&gt;&lt;m:r&gt;&lt;m:rPr&gt;&lt;m:sty m:val=&quot;p&quot;/&gt;&lt;/m:rPr&gt;&lt;w:rPr&gt;&lt;w:rFonts w:ascii=&quot;Cambria Math&quot; w:h-ansi=&quot;Cambria Math&quot;/&gt;&lt;wx:font wx:val=&quot;Cambria Math&quot;/&gt;&lt;/w:rPr&gt;&lt;m:t&gt; &lt;/m:t&gt;&lt;/m:r&gt;&lt;m:r&gt;&lt;w:rPr&gt;&lt;w:rFonts w:ascii=&quot;Cambria Math&quot; w:h-ansi=&quot;Cambria Math&quot;/&gt;&lt;wx:font wx:val=&quot;Cambria Math&quot;/&gt;&lt;w:i/&gt;&lt;/w:rPr&gt;&lt;m:t&gt;Î¸&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t&lt;/m:t&gt;&lt;/m:r&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7" o:title="" chromakey="white"/>
          </v:shape>
        </w:pict>
      </w:r>
      <w:r w:rsidRPr="00972FED">
        <w:fldChar w:fldCharType="end"/>
      </w:r>
      <w:r w:rsidRPr="006F0B54">
        <w:t xml:space="preserve"> is the common phase error (CPE), that rotates all the subcarriers of the OFDM symbol at time </w:t>
      </w:r>
      <w:r w:rsidRPr="00972FED">
        <w:fldChar w:fldCharType="begin"/>
      </w:r>
      <w:r w:rsidRPr="00972FED">
        <w:instrText xml:space="preserve"> QUOTE </w:instrText>
      </w:r>
      <w:r w:rsidR="00350F27">
        <w:rPr>
          <w:position w:val="-5"/>
        </w:rPr>
        <w:pict w14:anchorId="72D0AE2E">
          <v:shape id="_x0000_i1496"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instrText xml:space="preserve"> </w:instrText>
      </w:r>
      <w:r w:rsidRPr="00972FED">
        <w:fldChar w:fldCharType="separate"/>
      </w:r>
      <w:r w:rsidR="00350F27">
        <w:rPr>
          <w:position w:val="-5"/>
        </w:rPr>
        <w:pict w14:anchorId="259AA657">
          <v:shape id="_x0000_i1497"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2A50&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72A50&quot; wsp:rsidP=&quot;00E72A50&quot;&gt;&lt;m:oMathPara&gt;&lt;m:oMath&gt;&lt;m:r&gt;&lt;w:rPr&gt;&lt;w:rFonts w:ascii=&quot;Cambria Math&quot; w:h-ansi=&quot;Cambria Math&quot;/&gt;&lt;wx:font wx:val=&quot;Cambria Math&quot;/&gt;&lt;w:i/&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fldChar w:fldCharType="end"/>
      </w:r>
      <w:r w:rsidRPr="006F0B54">
        <w:t>.</w:t>
      </w:r>
    </w:p>
    <w:p w14:paraId="53214E69" w14:textId="77777777" w:rsidR="00972FED" w:rsidRPr="006F0B54" w:rsidRDefault="00972FED" w:rsidP="00972FED">
      <w:pPr>
        <w:pStyle w:val="B2"/>
        <w:rPr>
          <w:lang w:val="en-US"/>
        </w:rPr>
      </w:pPr>
      <w:r>
        <w:rPr>
          <w:lang w:val="en-US"/>
        </w:rPr>
        <w:tab/>
      </w:r>
      <w:r w:rsidRPr="006F0B54">
        <w:rPr>
          <w:lang w:val="en-US"/>
        </w:rPr>
        <w:t xml:space="preserve">Estimate of the CPE, </w:t>
      </w:r>
      <w:r w:rsidRPr="00972FED">
        <w:rPr>
          <w:lang w:val="en-US"/>
        </w:rPr>
        <w:fldChar w:fldCharType="begin"/>
      </w:r>
      <w:r w:rsidRPr="00972FED">
        <w:rPr>
          <w:lang w:val="en-US"/>
        </w:rPr>
        <w:instrText xml:space="preserve"> QUOTE </w:instrText>
      </w:r>
      <w:r w:rsidR="00350F27">
        <w:rPr>
          <w:position w:val="-5"/>
        </w:rPr>
        <w:pict w14:anchorId="55BBF6B8">
          <v:shape id="_x0000_i1498"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instrText xml:space="preserve"> </w:instrText>
      </w:r>
      <w:r w:rsidRPr="00972FED">
        <w:rPr>
          <w:lang w:val="en-US"/>
        </w:rPr>
        <w:fldChar w:fldCharType="separate"/>
      </w:r>
      <w:r w:rsidR="00350F27">
        <w:rPr>
          <w:position w:val="-5"/>
        </w:rPr>
        <w:pict w14:anchorId="18CFD191">
          <v:shape id="_x0000_i1499"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97C0A&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97C0A&quot; wsp:rsidP=&quot;00397C0A&quot;&gt;&lt;m:oMathPara&gt;&lt;m:oMath&gt;&lt;m:r&gt;&lt;w:rPr&gt;&lt;w:rFonts w:ascii=&quot;Cambria Math&quot; w:h-ansi=&quot;Cambria Math&quot;/&gt;&lt;wx:font wx:val=&quot;Cambria Math&quot;/&gt;&lt;w:i/&gt;&lt;w:lang w:val=&quot;EN-US&quot;/&gt;&lt;/w:rPr&gt;&lt;m:t&gt;Î¸&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5" o:title="" chromakey="white"/>
          </v:shape>
        </w:pict>
      </w:r>
      <w:r w:rsidRPr="00972FED">
        <w:rPr>
          <w:lang w:val="en-US"/>
        </w:rPr>
        <w:fldChar w:fldCharType="end"/>
      </w:r>
      <w:r w:rsidRPr="006F0B54">
        <w:rPr>
          <w:lang w:val="en-US"/>
        </w:rPr>
        <w:t xml:space="preserve">, at OFDM symbol time, </w:t>
      </w:r>
      <w:r w:rsidRPr="00972FED">
        <w:rPr>
          <w:lang w:val="en-US"/>
        </w:rPr>
        <w:fldChar w:fldCharType="begin"/>
      </w:r>
      <w:r w:rsidRPr="00972FED">
        <w:rPr>
          <w:lang w:val="en-US"/>
        </w:rPr>
        <w:instrText xml:space="preserve"> QUOTE </w:instrText>
      </w:r>
      <w:r w:rsidR="00350F27">
        <w:rPr>
          <w:position w:val="-5"/>
        </w:rPr>
        <w:pict w14:anchorId="373659AD">
          <v:shape id="_x0000_i1500"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instrText xml:space="preserve"> </w:instrText>
      </w:r>
      <w:r w:rsidRPr="00972FED">
        <w:rPr>
          <w:lang w:val="en-US"/>
        </w:rPr>
        <w:fldChar w:fldCharType="separate"/>
      </w:r>
      <w:r w:rsidR="00350F27">
        <w:rPr>
          <w:position w:val="-5"/>
        </w:rPr>
        <w:pict w14:anchorId="0559E530">
          <v:shape id="_x0000_i1501" type="#_x0000_t75" style="width:4.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27A3&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27A3&quot; wsp:rsidP=&quot;002D27A3&quot;&gt;&lt;m:oMathPara&gt;&lt;m:oMath&gt;&lt;m:r&gt;&lt;w:rPr&gt;&lt;w:rFonts w:ascii=&quot;Cambria Math&quot; w:h-ansi=&quot;Cambria Math&quot;/&gt;&lt;wx:font wx:val=&quot;Cambria Math&quot;/&gt;&lt;w:i/&gt;&lt;w:lang w:val=&quot;EN-US&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8" o:title="" chromakey="white"/>
          </v:shape>
        </w:pict>
      </w:r>
      <w:r w:rsidRPr="00972FED">
        <w:rPr>
          <w:lang w:val="en-US"/>
        </w:rPr>
        <w:fldChar w:fldCharType="end"/>
      </w:r>
      <w:r w:rsidRPr="006F0B54">
        <w:rPr>
          <w:lang w:val="en-US"/>
        </w:rPr>
        <w:t>, can then be obtained from using the PT-RS employing the expression:</w:t>
      </w:r>
    </w:p>
    <w:p w14:paraId="50BF7100" w14:textId="77777777" w:rsidR="00972FED" w:rsidRPr="006F0B54" w:rsidRDefault="00972FED" w:rsidP="00972FED">
      <w:pPr>
        <w:pStyle w:val="EQ"/>
        <w:ind w:left="928"/>
        <w:rPr>
          <w:lang w:val="en-US"/>
        </w:rPr>
      </w:pPr>
      <w:r w:rsidRPr="006F0B54">
        <w:rPr>
          <w:noProof w:val="0"/>
          <w:lang w:val="en-US"/>
        </w:rPr>
        <w:tab/>
      </w:r>
      <w:r w:rsidRPr="00972FED">
        <w:rPr>
          <w:lang w:val="en-US"/>
        </w:rPr>
        <w:fldChar w:fldCharType="begin"/>
      </w:r>
      <w:r w:rsidRPr="00972FED">
        <w:rPr>
          <w:lang w:val="en-US"/>
        </w:rPr>
        <w:instrText xml:space="preserve"> QUOTE </w:instrText>
      </w:r>
      <w:r w:rsidR="00350F27">
        <w:rPr>
          <w:position w:val="-15"/>
        </w:rPr>
        <w:pict w14:anchorId="0905FC31">
          <v:shape id="_x0000_i1502" type="#_x0000_t75" style="width:196.6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rPr>
          <w:lang w:val="en-US"/>
        </w:rPr>
        <w:instrText xml:space="preserve"> </w:instrText>
      </w:r>
      <w:r w:rsidRPr="00972FED">
        <w:rPr>
          <w:lang w:val="en-US"/>
        </w:rPr>
        <w:fldChar w:fldCharType="separate"/>
      </w:r>
      <w:r w:rsidR="00350F27">
        <w:rPr>
          <w:position w:val="-15"/>
        </w:rPr>
        <w:pict w14:anchorId="4DD360E4">
          <v:shape id="_x0000_i1503" type="#_x0000_t75" style="width:196.6pt;height:2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6848&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6848&quot; wsp:rsidP=&quot;009B684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arg&lt;/m:t&gt;&lt;/m:r&gt;&lt;m:d&gt;&lt;m:dPr&gt;&lt;m:begChr m:val=&quot;{&quot;/&gt;&lt;m:endChr m:val=&quot;}&quot;/&gt;&lt;m:ctrlPr&gt;&lt;w:rPr&gt;&lt;w:rFonts w:ascii=&quot;Cambria Math&quot; w:h-ansi=&quot;Cambria Math&quot;/&gt;&lt;wx:font wx:val=&quot;Cambria Math&quot;/&gt;&lt;w:lang w:val=&quot;EN-US&quot;/&gt;&lt;/w:rPr&gt;&lt;/m:ctrlPr&gt;&lt;/m:dPr&gt;&lt;m:e&gt;&lt;m:nary&gt;&lt;m:naryPr&gt;&lt;m:chr m:val=&quot;âˆ‘&quot;/&gt;&lt;m:limLoc m:val=&quot;undOvr&quot;/&gt;&lt;m:supHide m:val=&quot;1&quot;/&gt;&lt;m:ctrlPr&gt;&lt;w:rPr&gt;&lt;w:rFonts w:ascii=&quot;Cambria Math&quot; w:h-ansi=&quot;Cambria Math&quot;/&gt;&lt;wx:font wx:val=&quot;Cambria Math&quot;/&gt;&lt;w:lang w:val=&quot;EN-US&quot;/&gt;&lt;/w:rPr&gt;&lt;/m:ctrlPr&gt;&lt;/m:naryPr&gt;&lt;m:sub&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r&gt;&lt;m:rPr&gt;&lt;m:sty m:val=&quot;p&quot;/&gt;&lt;/m:rPr&gt;&lt;w:rPr&gt;&lt;w:rFonts w:ascii=&quot;Cambria Math&quot; w:h-ansi=&quot;Cambria Math&quot; w:cs=&quot;Cambria Math&quot;/&gt;&lt;wx:font wx:val=&quot;Cambria Math&quot;/&gt;&lt;w:lang w:val=&quot;EN-US&quot;/&gt;&lt;/w:rPr&gt;&lt;m:t&gt;âˆˆ&lt;/m:t&gt;&lt;/m:r&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sub&gt;&lt;m:sup/&gt;&lt;m:e&gt;&lt;m:d&gt;&lt;m:dPr&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num&gt;&lt;m:den&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den&gt;&lt;/m:f&gt;&lt;/m:e&gt;&lt;/m:d&gt;&lt;/m:e&gt;&lt;/m:nary&gt;&lt;m:r&gt;&lt;m:rPr&gt;&lt;m:sty m:val=&quot;p&quot;/&gt;&lt;/m:rPr&gt;&lt;w:rPr&gt;&lt;w:rFonts w:ascii=&quot;Cambria Math&quot; w:h-ansi=&quot;Cambria Math&quot;/&gt;&lt;wx:font wx:val=&quot;Cambria Math&quot;/&gt;&lt;w:lang w:val=&quot;EN-US&quot;/&gt;&lt;/w:rPr&gt;&lt;m:t&gt; &lt;/m:t&gt;&lt;/m:r&gt;&lt;m:d&gt;&lt;m:dPr&gt;&lt;m:ctrlPr&gt;&lt;w:rPr&gt;&lt;w:rFonts w:ascii=&quot;Cambria Math&quot; w:h-ansi=&quot;Cambria Math&quot;/&gt;&lt;wx:font wx:val=&quot;Cambria Math&quot;/&gt;&lt;w:lang w:val=&quot;EN-US&quot;/&gt;&lt;/w:rPr&gt;&lt;/m:ctrlPr&gt;&lt;/m:dPr&gt;&lt;m:e&gt;&lt;m:acc&gt;&lt;m:accPr&gt;&lt;m:chr m:val=&quot;Ìƒ&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a&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e&lt;/m:t&gt;&lt;/m:r&gt;&lt;/m:e&gt;&lt;m:sup&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j&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9" o:title="" chromakey="white"/>
          </v:shape>
        </w:pict>
      </w:r>
      <w:r w:rsidRPr="00972FED">
        <w:rPr>
          <w:lang w:val="en-US"/>
        </w:rPr>
        <w:fldChar w:fldCharType="end"/>
      </w:r>
    </w:p>
    <w:p w14:paraId="3CFCF910" w14:textId="77777777" w:rsidR="00972FED" w:rsidRPr="006F0B54" w:rsidRDefault="00972FED" w:rsidP="00972FED">
      <w:pPr>
        <w:pStyle w:val="B2"/>
        <w:rPr>
          <w:lang w:val="en-US"/>
        </w:rPr>
      </w:pPr>
      <w:r>
        <w:rPr>
          <w:lang w:val="en-US"/>
        </w:rPr>
        <w:tab/>
      </w:r>
      <w:r w:rsidRPr="006F0B54">
        <w:rPr>
          <w:lang w:val="en-US"/>
        </w:rPr>
        <w:t xml:space="preserve">In the above equation, </w:t>
      </w:r>
      <w:r w:rsidRPr="00972FED">
        <w:rPr>
          <w:lang w:val="en-US"/>
        </w:rPr>
        <w:fldChar w:fldCharType="begin"/>
      </w:r>
      <w:r w:rsidRPr="00972FED">
        <w:rPr>
          <w:lang w:val="en-US"/>
        </w:rPr>
        <w:instrText xml:space="preserve"> QUOTE </w:instrText>
      </w:r>
      <w:r w:rsidR="00350F27">
        <w:rPr>
          <w:position w:val="-5"/>
        </w:rPr>
        <w:pict w14:anchorId="31EF75EF">
          <v:shape id="_x0000_i150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instrText xml:space="preserve"> </w:instrText>
      </w:r>
      <w:r w:rsidRPr="00972FED">
        <w:rPr>
          <w:lang w:val="en-US"/>
        </w:rPr>
        <w:fldChar w:fldCharType="separate"/>
      </w:r>
      <w:r w:rsidR="00350F27">
        <w:rPr>
          <w:position w:val="-5"/>
        </w:rPr>
        <w:pict w14:anchorId="7D9F4734">
          <v:shape id="_x0000_i150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E6C48&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E6C48&quot; wsp:rsidP=&quot;00AE6C48&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f&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0" o:title="" chromakey="white"/>
          </v:shape>
        </w:pict>
      </w:r>
      <w:r w:rsidRPr="00972FED">
        <w:rPr>
          <w:lang w:val="en-US"/>
        </w:rPr>
        <w:fldChar w:fldCharType="end"/>
      </w:r>
      <w:r w:rsidRPr="006F0B54">
        <w:rPr>
          <w:lang w:val="en-US"/>
        </w:rPr>
        <w:t xml:space="preserve"> is the set of subcarriers where PT-RS are mapped, </w:t>
      </w:r>
      <w:r w:rsidRPr="00972FED">
        <w:rPr>
          <w:lang w:val="en-US"/>
        </w:rPr>
        <w:fldChar w:fldCharType="begin"/>
      </w:r>
      <w:r w:rsidRPr="00972FED">
        <w:rPr>
          <w:lang w:val="en-US"/>
        </w:rPr>
        <w:instrText xml:space="preserve"> QUOTE </w:instrText>
      </w:r>
      <w:r w:rsidR="00350F27">
        <w:rPr>
          <w:position w:val="-5"/>
        </w:rPr>
        <w:pict w14:anchorId="5BB8BBA0">
          <v:shape id="_x0000_i1506" type="#_x0000_t75" style="width:3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lang w:val="en-US"/>
        </w:rPr>
        <w:instrText xml:space="preserve"> </w:instrText>
      </w:r>
      <w:r w:rsidRPr="00972FED">
        <w:rPr>
          <w:lang w:val="en-US"/>
        </w:rPr>
        <w:fldChar w:fldCharType="separate"/>
      </w:r>
      <w:r w:rsidR="00350F27">
        <w:rPr>
          <w:position w:val="-5"/>
        </w:rPr>
        <w:pict w14:anchorId="4EEBFA51">
          <v:shape id="_x0000_i1507" type="#_x0000_t75" style="width:35.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76165&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76165&quot; wsp:rsidP=&quot;00C76165&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t&lt;/m:t&gt;&lt;/m:r&gt;&lt;m:r&gt;&lt;w:rPr&gt;&lt;w:rFonts w:ascii=&quot;Cambria Math&quot; w:h-ansi=&quot;Cambria Math&quot; w:cs=&quot;Cambria Math&quot;/&gt;&lt;wx:font wx:val=&quot;Cambria Math&quot;/&gt;&lt;w:i/&gt;&lt;w:lang w:val=&quot;EN-US&quot;/&gt;&lt;/w:rPr&gt;&lt;m:t&gt;âˆˆ&lt;/m:t&gt;&lt;/m:r&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1" o:title="" chromakey="white"/>
          </v:shape>
        </w:pict>
      </w:r>
      <w:r w:rsidRPr="00972FED">
        <w:rPr>
          <w:lang w:val="en-US"/>
        </w:rPr>
        <w:fldChar w:fldCharType="end"/>
      </w:r>
      <w:r w:rsidRPr="006F0B54">
        <w:rPr>
          <w:lang w:val="en-US"/>
        </w:rPr>
        <w:t xml:space="preserve"> where </w:t>
      </w:r>
      <w:r w:rsidRPr="00972FED">
        <w:rPr>
          <w:lang w:val="en-US"/>
        </w:rPr>
        <w:fldChar w:fldCharType="begin"/>
      </w:r>
      <w:r w:rsidRPr="00972FED">
        <w:rPr>
          <w:lang w:val="en-US"/>
        </w:rPr>
        <w:instrText xml:space="preserve"> QUOTE </w:instrText>
      </w:r>
      <w:r w:rsidR="00350F27">
        <w:rPr>
          <w:position w:val="-5"/>
        </w:rPr>
        <w:pict w14:anchorId="1B98411B">
          <v:shape id="_x0000_i1508" type="#_x0000_t75" style="width:1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lang w:val="en-US"/>
        </w:rPr>
        <w:instrText xml:space="preserve"> </w:instrText>
      </w:r>
      <w:r w:rsidRPr="00972FED">
        <w:rPr>
          <w:lang w:val="en-US"/>
        </w:rPr>
        <w:fldChar w:fldCharType="separate"/>
      </w:r>
      <w:r w:rsidR="00350F27">
        <w:rPr>
          <w:position w:val="-5"/>
        </w:rPr>
        <w:pict w14:anchorId="54998C0A">
          <v:shape id="_x0000_i1509" type="#_x0000_t75" style="width:1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5693&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5693&quot; wsp:rsidP=&quot;00E95693&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t&lt;/m:t&gt;&lt;/m:r&gt;&lt;/m:e&gt;&lt;m:sup&gt;&lt;m:r&gt;&lt;w:rPr&gt;&lt;w:rFonts w:ascii=&quot;Cambria Math&quot; w:h-ansi=&quot;Cambria Math&quot;/&gt;&lt;wx:font wx:val=&quot;Cambria Math&quot;/&gt;&lt;w:i/&gt;&lt;w:lang w:val=&quot;EN-US&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2" o:title="" chromakey="white"/>
          </v:shape>
        </w:pict>
      </w:r>
      <w:r w:rsidRPr="00972FED">
        <w:rPr>
          <w:lang w:val="en-US"/>
        </w:rPr>
        <w:fldChar w:fldCharType="end"/>
      </w:r>
      <w:r w:rsidRPr="006F0B54">
        <w:rPr>
          <w:lang w:val="en-US"/>
        </w:rPr>
        <w:t xml:space="preserve"> is the set of OFDM symbols where PT-RS are mapped while </w:t>
      </w:r>
      <w:r w:rsidRPr="00972FED">
        <w:rPr>
          <w:lang w:val="en-US"/>
        </w:rPr>
        <w:fldChar w:fldCharType="begin"/>
      </w:r>
      <w:r w:rsidRPr="00972FED">
        <w:rPr>
          <w:lang w:val="en-US"/>
        </w:rPr>
        <w:instrText xml:space="preserve"> QUOTE </w:instrText>
      </w:r>
      <w:r w:rsidR="00350F27">
        <w:rPr>
          <w:position w:val="-5"/>
        </w:rPr>
        <w:pict w14:anchorId="7723B6DF">
          <v:shape id="_x0000_i1510"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lang w:val="en-US"/>
        </w:rPr>
        <w:instrText xml:space="preserve"> </w:instrText>
      </w:r>
      <w:r w:rsidRPr="00972FED">
        <w:rPr>
          <w:lang w:val="en-US"/>
        </w:rPr>
        <w:fldChar w:fldCharType="separate"/>
      </w:r>
      <w:r w:rsidR="00350F27">
        <w:rPr>
          <w:position w:val="-5"/>
        </w:rPr>
        <w:pict w14:anchorId="510D23DD">
          <v:shape id="_x0000_i1511"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04DC5&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04DC5&quot; wsp:rsidP=&quot;00404DC5&quot;&gt;&lt;m:oMathPara&gt;&lt;m:oMath&gt;&lt;m:sSup&gt;&lt;m:sSupPr&gt;&lt;m:ctrlPr&gt;&lt;w:rPr&gt;&lt;w:rFonts w:ascii=&quot;Cambria Math&quot; w:h-ansi=&quot;Cambria Math&quot;/&gt;&lt;wx:font wx:val=&quot;Cambria Math&quot;/&gt;&lt;w:lang w:val=&quot;EN-US&quot;/&gt;&lt;/w:rPr&gt;&lt;/m:ctrlPr&gt;&lt;/m:sSupPr&gt;&lt;m:e&gt;&lt;m:r&gt;&lt;w:rPr&gt;&lt;w:rFonts w:ascii=&quot;Cambria Math&quot; w:h-ansi=&quot;Cambria Math&quot;/&gt;&lt;wx:font wx:val=&quot;Cambria Math&quot;/&gt;&lt;w:i/&gt;&lt;w:lang w:val=&quot;EN-US&quot;/&gt;&lt;/w:rPr&gt;&lt;m:t&gt;Z&lt;/m:t&gt;&lt;/m:r&gt;&lt;/m:e&gt;&lt;m:sup&gt;&lt;m:r&gt;&lt;m:rPr&gt;&lt;m:sty m:val=&quot;p&quot;/&gt;&lt;/m:rPr&gt;&lt;w:rPr&gt;&lt;w:rFonts w:ascii=&quot;Cambria Math&quot; w:h-ansi=&quot;Cambria Math&quot; w:hint=&quot;fareast&quot;/&gt;&lt;wx:font wx:val=&quot;Cambria Math&quot;/&gt;&lt;w:lang w:val=&quot;EN-US&quot;/&gt;&lt;/w:rPr&gt;&lt;m:t&gt;'&lt;/m:t&gt;&lt;/m:r&gt;&lt;/m:sup&gt;&lt;/m:sSup&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3" o:title="" chromakey="white"/>
          </v:shape>
        </w:pict>
      </w:r>
      <w:r w:rsidRPr="00972FED">
        <w:rPr>
          <w:lang w:val="en-US"/>
        </w:rPr>
        <w:fldChar w:fldCharType="end"/>
      </w:r>
      <w:r w:rsidRPr="006F0B54">
        <w:rPr>
          <w:lang w:val="en-US"/>
        </w:rPr>
        <w:t xml:space="preserve"> and </w:t>
      </w:r>
      <w:r w:rsidRPr="00972FED">
        <w:rPr>
          <w:lang w:val="en-US"/>
        </w:rPr>
        <w:fldChar w:fldCharType="begin"/>
      </w:r>
      <w:r w:rsidRPr="00972FED">
        <w:rPr>
          <w:lang w:val="en-US"/>
        </w:rPr>
        <w:instrText xml:space="preserve"> QUOTE </w:instrText>
      </w:r>
      <w:r w:rsidR="00350F27">
        <w:rPr>
          <w:position w:val="-6"/>
        </w:rPr>
        <w:pict w14:anchorId="58DE4A82">
          <v:shape id="_x0000_i1512" type="#_x0000_t75" style="width:4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lang w:val="en-US"/>
        </w:rPr>
        <w:instrText xml:space="preserve"> </w:instrText>
      </w:r>
      <w:r w:rsidRPr="00972FED">
        <w:rPr>
          <w:lang w:val="en-US"/>
        </w:rPr>
        <w:fldChar w:fldCharType="separate"/>
      </w:r>
      <w:r w:rsidR="00350F27">
        <w:rPr>
          <w:position w:val="-6"/>
        </w:rPr>
        <w:pict w14:anchorId="0D3234B3">
          <v:shape id="_x0000_i1513" type="#_x0000_t75" style="width:4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94B6A&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94B6A&quot; wsp:rsidP=&quot;00694B6A&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I&lt;/m:t&gt;&lt;/m:r&gt;&lt;/m:e&gt;&lt;m:sub&gt;&lt;m:r&gt;&lt;w:rPr&gt;&lt;w:rFonts w:ascii=&quot;Cambria Math&quot; w:h-ansi=&quot;Cambria Math&quot;/&gt;&lt;wx:font wx:val=&quot;Cambria Math&quot;/&gt;&lt;w:i/&gt;&lt;w:lang w:val=&quot;EN-US&quot;/&gt;&lt;/w:rPr&gt;&lt;m:t&gt;ptrs&lt;/m:t&gt;&lt;/m:r&gt;&lt;/m:sub&gt;&lt;/m:sSub&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t&lt;/m:t&gt;&lt;/m:r&gt;&lt;m:r&gt;&lt;m:rPr&gt;&lt;m:sty m:val=&quot;p&quot;/&gt;&lt;/m:rPr&gt;&lt;w:rPr&gt;&lt;w:rFonts w:ascii=&quot;Cambria Math&quot; w:h-ansi=&quot;Cambria Math&quot;/&gt;&lt;wx:font wx:val=&quot;Cambria Math&quot;/&gt;&lt;w:lang w:val=&quot;EN-US&quot;/&gt;&lt;/w:rPr&gt;&lt;m:t&gt;,&lt;/m:t&gt;&lt;/m:r&gt;&lt;m:r&gt;&lt;w:rPr&gt;&lt;w:rFonts w:ascii=&quot;Cambria Math&quot; w:h-ansi=&quot;Cambria Math&quot;/&gt;&lt;wx:font wx:val=&quot;Cambria Math&quot;/&gt;&lt;w:i/&gt;&lt;w:lang w:val=&quot;EN-US&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4" o:title="" chromakey="white"/>
          </v:shape>
        </w:pict>
      </w:r>
      <w:r w:rsidRPr="00972FED">
        <w:rPr>
          <w:lang w:val="en-US"/>
        </w:rPr>
        <w:fldChar w:fldCharType="end"/>
      </w:r>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sidRPr="00972FED">
        <w:fldChar w:fldCharType="begin"/>
      </w:r>
      <w:r w:rsidRPr="00972FED">
        <w:instrText xml:space="preserve"> QUOTE </w:instrText>
      </w:r>
      <w:r w:rsidR="00350F27">
        <w:rPr>
          <w:position w:val="-5"/>
        </w:rPr>
        <w:pict w14:anchorId="1B59BBD8">
          <v:shape id="_x0000_i151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r w:rsidRPr="00972FED">
        <w:instrText xml:space="preserve"> </w:instrText>
      </w:r>
      <w:r w:rsidRPr="00972FED">
        <w:fldChar w:fldCharType="separate"/>
      </w:r>
      <w:r w:rsidR="00350F27">
        <w:rPr>
          <w:position w:val="-5"/>
        </w:rPr>
        <w:pict w14:anchorId="793E6163">
          <v:shape id="_x0000_i151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5E76DA&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E76DA&quot; wsp:rsidP=&quot;005E76DA&quot;&gt;&lt;m:oMathPara&gt;&lt;m:oMath&gt;&lt;m:acc&gt;&lt;m:accPr&gt;&lt;m:chr m:val=&quot;Ì…&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Ï†&lt;/m:t&gt;&lt;/m:r&gt;&lt;/m:e&gt;&lt;/m:acc&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5" o:title="" chromakey="white"/>
          </v:shape>
        </w:pict>
      </w:r>
      <w:r w:rsidRPr="00972FED">
        <w:fldChar w:fldCharType="end"/>
      </w:r>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77777777" w:rsidR="00972FED" w:rsidRPr="006F0B54" w:rsidRDefault="00972FED" w:rsidP="00972FED">
      <w:pPr>
        <w:pStyle w:val="EQ"/>
        <w:ind w:left="928"/>
        <w:jc w:val="center"/>
        <w:rPr>
          <w:lang w:val="en-US"/>
        </w:rPr>
      </w:pPr>
      <w:r w:rsidRPr="00972FED">
        <w:rPr>
          <w:lang w:val="en-US"/>
        </w:rPr>
        <w:fldChar w:fldCharType="begin"/>
      </w:r>
      <w:r w:rsidRPr="00972FED">
        <w:rPr>
          <w:lang w:val="en-US"/>
        </w:rPr>
        <w:instrText xml:space="preserve"> QUOTE </w:instrText>
      </w:r>
      <w:r w:rsidR="00350F27">
        <w:rPr>
          <w:position w:val="-5"/>
        </w:rPr>
        <w:pict w14:anchorId="553F71E9">
          <v:shape id="_x0000_i1516" type="#_x0000_t75" style="width:72.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rPr>
          <w:lang w:val="en-US"/>
        </w:rPr>
        <w:instrText xml:space="preserve"> </w:instrText>
      </w:r>
      <w:r w:rsidRPr="00972FED">
        <w:rPr>
          <w:lang w:val="en-US"/>
        </w:rPr>
        <w:fldChar w:fldCharType="separate"/>
      </w:r>
      <w:r w:rsidR="00350F27">
        <w:rPr>
          <w:position w:val="-5"/>
        </w:rPr>
        <w:pict w14:anchorId="59DABFE7">
          <v:shape id="_x0000_i1517" type="#_x0000_t75" style="width:72.6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75AB8&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75AB8&quot; wsp:rsidP=&quot;00675AB8&quot;&gt;&lt;m:oMathPara&gt;&lt;m:oMath&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Ï†&lt;/m:t&gt;&lt;/m:r&gt;&lt;/m:e&gt;&lt;/m:acc&gt;&lt;m:d&gt;&lt;m:dPr&gt;&lt;m:ctrlPr&gt;&lt;w:rPr&gt;&lt;w:rFonts w:ascii=&quot;Cambria Math&quot; w:h-ansi=&quot;Cambria Math&quot;/&gt;&lt;wx:font wx:val=&quot;Cambria Math&quot;/&gt;&lt;w:lang w:val=&quot;EN-US&quot;/&gt;&lt;/w:rPr&gt;&lt;/m:ctrlPr&gt;&lt;/m:dPr&gt;&lt;m:e&gt;&lt;m:r&gt;&lt;w:rPr&gt;&lt;w:rFonts w:ascii=&quot;Cambria Math&quot; w:h-ansi=&quot;Cambria Math&quot;/&gt;&lt;wx:font wx:val=&quot;Cambria Math&quot;/&gt;&lt;w:i/&gt;&lt;w:lang w:val=&quot;EN-US&quot;/&gt;&lt;/w:rPr&gt;&lt;m:t&gt;f&lt;/m:t&gt;&lt;/m:r&gt;&lt;/m:e&gt;&lt;/m:d&gt;&lt;m:r&gt;&lt;m:rPr&gt;&lt;m:sty m:val=&quot;p&quot;/&gt;&lt;/m:rPr&gt;&lt;w:rPr&gt;&lt;w:rFonts w:ascii=&quot;Cambria Math&quot; w:h-ansi=&quot;Cambria Math&quot;/&gt;&lt;wx:font wx:val=&quot;Cambria Math&quot;/&gt;&lt;w:lang w:val=&quot;EN-US&quot;/&gt;&lt;/w:rPr&gt;&lt;m:t&gt;-&lt;/m:t&gt;&lt;/m:r&gt;&lt;m:acc&gt;&lt;m:accPr&gt;&lt;m:chr m:val=&quot;Ìƒ&quot;/&gt;&lt;m:ctrlPr&gt;&lt;w:rPr&gt;&lt;w:rFonts w:ascii=&quot;Cambria Math&quot; w:h-ansi=&quot;Cambria Math&quot;/&gt;&lt;wx:font wx:val=&quot;Cambria Math&quot;/&gt;&lt;w:lang w:val=&quot;EN-US&quot;/&gt;&lt;/w:rPr&gt;&lt;/m:ctrlPr&gt;&lt;/m:accPr&gt;&lt;m:e&gt;&lt;m:r&gt;&lt;w:rPr&gt;&lt;w:rFonts w:ascii=&quot;Cambria Math&quot; w:h-ansi=&quot;Cambria Math&quot;/&gt;&lt;wx:font wx:val=&quot;Cambria Math&quot;/&gt;&lt;w:i/&gt;&lt;w:lang w:val=&quot;EN-US&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6" o:title="" chromakey="white"/>
          </v:shape>
        </w:pict>
      </w:r>
      <w:r w:rsidRPr="00972FED">
        <w:rPr>
          <w:lang w:val="en-US"/>
        </w:rPr>
        <w:fldChar w:fldCharType="end"/>
      </w:r>
      <w:r w:rsidRPr="006F0B54">
        <w:rPr>
          <w:lang w:val="en-US"/>
        </w:rPr>
        <w:t>(t)</w:t>
      </w:r>
    </w:p>
    <w:p w14:paraId="141A130C" w14:textId="77777777" w:rsidR="00972FED" w:rsidRPr="006F0B54" w:rsidRDefault="00972FED" w:rsidP="00972FED">
      <w:pPr>
        <w:pStyle w:val="Heading1"/>
      </w:pPr>
      <w:bookmarkStart w:id="4635" w:name="_Toc21101611"/>
      <w:bookmarkStart w:id="4636" w:name="_Toc29810648"/>
      <w:bookmarkStart w:id="4637" w:name="_Toc37273925"/>
      <w:bookmarkStart w:id="4638" w:name="_Toc45885243"/>
      <w:bookmarkStart w:id="4639" w:name="_Toc53183144"/>
      <w:bookmarkStart w:id="4640" w:name="_Toc58865538"/>
      <w:bookmarkStart w:id="4641" w:name="_Toc58867120"/>
      <w:bookmarkStart w:id="4642" w:name="_Toc66718153"/>
      <w:r w:rsidRPr="006F0B54">
        <w:t>L.7</w:t>
      </w:r>
      <w:r w:rsidRPr="006F0B54">
        <w:tab/>
        <w:t>EVM</w:t>
      </w:r>
      <w:bookmarkEnd w:id="4635"/>
      <w:bookmarkEnd w:id="4636"/>
      <w:bookmarkEnd w:id="4637"/>
      <w:bookmarkEnd w:id="4638"/>
      <w:bookmarkEnd w:id="4639"/>
      <w:bookmarkEnd w:id="4640"/>
      <w:bookmarkEnd w:id="4641"/>
      <w:bookmarkEnd w:id="4642"/>
    </w:p>
    <w:p w14:paraId="47597692" w14:textId="77777777" w:rsidR="00972FED" w:rsidRPr="006F0B54" w:rsidRDefault="00972FED" w:rsidP="00972FED">
      <w:pPr>
        <w:pStyle w:val="Heading3"/>
        <w:rPr>
          <w:rFonts w:eastAsia="Osaka"/>
        </w:rPr>
      </w:pPr>
      <w:bookmarkStart w:id="4643" w:name="_Toc29810649"/>
      <w:bookmarkStart w:id="4644" w:name="_Toc37273926"/>
      <w:bookmarkStart w:id="4645" w:name="_Toc45885244"/>
      <w:bookmarkStart w:id="4646" w:name="_Toc53183145"/>
      <w:bookmarkStart w:id="4647" w:name="_Toc58865539"/>
      <w:bookmarkStart w:id="4648" w:name="_Toc58867121"/>
      <w:bookmarkStart w:id="4649" w:name="_Toc66718154"/>
      <w:r w:rsidRPr="006F0B54">
        <w:rPr>
          <w:rFonts w:eastAsia="Osaka"/>
        </w:rPr>
        <w:t>L.7.0</w:t>
      </w:r>
      <w:r w:rsidRPr="006F0B54">
        <w:rPr>
          <w:rFonts w:eastAsia="Osaka"/>
        </w:rPr>
        <w:tab/>
        <w:t>General</w:t>
      </w:r>
      <w:bookmarkEnd w:id="4643"/>
      <w:bookmarkEnd w:id="4644"/>
      <w:bookmarkEnd w:id="4645"/>
      <w:bookmarkEnd w:id="4646"/>
      <w:bookmarkEnd w:id="4647"/>
      <w:bookmarkEnd w:id="4648"/>
      <w:bookmarkEnd w:id="4649"/>
    </w:p>
    <w:p w14:paraId="4E269641" w14:textId="77777777" w:rsidR="00972FED" w:rsidRPr="006F0B54" w:rsidRDefault="00972FED" w:rsidP="00972FED">
      <w:pPr>
        <w:rPr>
          <w:noProof/>
        </w:rPr>
      </w:pPr>
      <w:r w:rsidRPr="006F0B54">
        <w:rPr>
          <w:rFonts w:eastAsia="Osaka"/>
        </w:rPr>
        <w:t xml:space="preserve">For EVM create two sets of </w:t>
      </w:r>
      <w:r w:rsidRPr="00972FED">
        <w:rPr>
          <w:rFonts w:eastAsia="Osaka"/>
        </w:rPr>
        <w:fldChar w:fldCharType="begin"/>
      </w:r>
      <w:r w:rsidRPr="00972FED">
        <w:rPr>
          <w:rFonts w:eastAsia="Osaka"/>
        </w:rPr>
        <w:instrText xml:space="preserve"> QUOTE </w:instrText>
      </w:r>
      <w:r w:rsidR="00350F27">
        <w:rPr>
          <w:rFonts w:eastAsia="Osaka"/>
          <w:position w:val="-6"/>
        </w:rPr>
        <w:pict w14:anchorId="334F9395">
          <v:shape id="_x0000_i1518"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6"/>
        </w:rPr>
        <w:pict w14:anchorId="7F00B0C3">
          <v:shape id="_x0000_i1519"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231E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6231EF&quot; wsp:rsidP=&quot;006231E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972FED">
        <w:rPr>
          <w:rFonts w:eastAsia="Osaka"/>
        </w:rPr>
        <w:fldChar w:fldCharType="end"/>
      </w:r>
      <w:r w:rsidRPr="006F0B54">
        <w:rPr>
          <w:rFonts w:eastAsia="Osaka"/>
        </w:rPr>
        <w:t xml:space="preserve">, according to the timing </w:t>
      </w:r>
      <w:r w:rsidRPr="00972FED">
        <w:rPr>
          <w:noProof/>
        </w:rPr>
        <w:fldChar w:fldCharType="begin"/>
      </w:r>
      <w:r w:rsidRPr="00972FED">
        <w:rPr>
          <w:noProof/>
        </w:rPr>
        <w:instrText xml:space="preserve"> QUOTE </w:instrText>
      </w:r>
      <w:r w:rsidR="00350F27">
        <w:rPr>
          <w:rFonts w:eastAsia="Osaka"/>
          <w:position w:val="-5"/>
        </w:rPr>
        <w:pict w14:anchorId="0DE170B9">
          <v:shape id="_x0000_i1520"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noProof/>
        </w:rPr>
        <w:instrText xml:space="preserve"> </w:instrText>
      </w:r>
      <w:r w:rsidRPr="00972FED">
        <w:rPr>
          <w:noProof/>
        </w:rPr>
        <w:fldChar w:fldCharType="separate"/>
      </w:r>
      <w:r w:rsidR="00350F27">
        <w:rPr>
          <w:rFonts w:eastAsia="Osaka"/>
          <w:position w:val="-5"/>
        </w:rPr>
        <w:pict w14:anchorId="3246C0CC">
          <v:shape id="_x0000_i1521"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C7D12&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C7D12&quot; wsp:rsidP=&quot;002C7D12&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noProof/>
        </w:rPr>
        <w:fldChar w:fldCharType="end"/>
      </w:r>
      <w:r w:rsidRPr="006F0B54">
        <w:rPr>
          <w:noProof/>
        </w:rPr>
        <w:t xml:space="preserve"> and </w:t>
      </w:r>
      <w:r w:rsidRPr="00972FED">
        <w:rPr>
          <w:noProof/>
        </w:rPr>
        <w:fldChar w:fldCharType="begin"/>
      </w:r>
      <w:r w:rsidRPr="00972FED">
        <w:rPr>
          <w:noProof/>
        </w:rPr>
        <w:instrText xml:space="preserve"> QUOTE </w:instrText>
      </w:r>
      <w:r w:rsidR="00350F27">
        <w:rPr>
          <w:position w:val="-5"/>
        </w:rPr>
        <w:pict w14:anchorId="7E37595E">
          <v:shape id="_x0000_i1522"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noProof/>
        </w:rPr>
        <w:instrText xml:space="preserve"> </w:instrText>
      </w:r>
      <w:r w:rsidRPr="00972FED">
        <w:rPr>
          <w:noProof/>
        </w:rPr>
        <w:fldChar w:fldCharType="separate"/>
      </w:r>
      <w:r w:rsidR="00350F27">
        <w:rPr>
          <w:position w:val="-5"/>
        </w:rPr>
        <w:pict w14:anchorId="35E12161">
          <v:shape id="_x0000_i1523"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366D4&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366D4&quot; wsp:rsidP=&quot;009366D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noProof/>
        </w:rPr>
        <w:fldChar w:fldCharType="end"/>
      </w:r>
      <w:r w:rsidRPr="006F0B54">
        <w:rPr>
          <w:noProof/>
        </w:rPr>
        <w:t>, using the equalizer coefficients from L.6.</w:t>
      </w:r>
    </w:p>
    <w:p w14:paraId="24C0E8DD" w14:textId="77777777" w:rsidR="00972FED" w:rsidRPr="006F0B54" w:rsidRDefault="00972FED" w:rsidP="00972FED">
      <w:pPr>
        <w:rPr>
          <w:noProof/>
        </w:rPr>
      </w:pPr>
      <w:r w:rsidRPr="006F0B54">
        <w:rPr>
          <w:noProof/>
        </w:rPr>
        <w:t xml:space="preserve">The equivalent ideal samples are calculated from </w:t>
      </w:r>
      <w:r w:rsidRPr="00972FED">
        <w:rPr>
          <w:noProof/>
        </w:rPr>
        <w:fldChar w:fldCharType="begin"/>
      </w:r>
      <w:r w:rsidRPr="00972FED">
        <w:rPr>
          <w:noProof/>
        </w:rPr>
        <w:instrText xml:space="preserve"> QUOTE </w:instrText>
      </w:r>
      <w:r w:rsidR="00350F27">
        <w:rPr>
          <w:position w:val="-5"/>
        </w:rPr>
        <w:pict w14:anchorId="6E0BCDB2">
          <v:shape id="_x0000_i1524"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instrText xml:space="preserve"> </w:instrText>
      </w:r>
      <w:r w:rsidRPr="00972FED">
        <w:rPr>
          <w:noProof/>
        </w:rPr>
        <w:fldChar w:fldCharType="separate"/>
      </w:r>
      <w:r w:rsidR="00350F27">
        <w:rPr>
          <w:position w:val="-5"/>
        </w:rPr>
        <w:pict w14:anchorId="257C22F5">
          <v:shape id="_x0000_i1525"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858C6&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858C6&quot; wsp:rsidP=&quot;000858C6&quot;&gt;&lt;m:oMathPara&gt;&lt;m:oMath&gt;&lt;m:sSub&gt;&lt;m:sSubPr&gt;&lt;m:ctrlPr&gt;&lt;w:rPr&gt;&lt;w:rFonts w:ascii=&quot;Cambria Math&quot; w:h-ansi=&quot;Cambria Math&quot;/&gt;&lt;wx:font wx:val=&quot;Cambria Math&quot;/&gt;&lt;w:i/&gt;&lt;w:noProof/&gt;&lt;/w:rPr&gt;&lt;/m:ctrlPr&gt;&lt;/m:sSubPr&gt;&lt;m:e&gt;&lt;m:r&gt;&lt;w:rPr&gt;&lt;w:rFonts w:ascii=&quot;Cambria Math&quot; w:h-ansi=&quot;Cambria Math&quot;/&gt;&lt;wx:font wx:val=&quot;Cambria Math&quot;/&gt;&lt;w:i/&gt;&lt;w:noProof/&gt;&lt;/w:rPr&gt;&lt;m:t&gt;i&lt;/m:t&gt;&lt;/m:r&gt;&lt;/m:e&gt;&lt;m:sub&gt;&lt;m:r&gt;&lt;w:rPr&gt;&lt;w:rFonts w:ascii=&quot;Cambria Math&quot; w:h-ansi=&quot;Cambria Math&quot;/&gt;&lt;wx:font wx:val=&quot;Cambria Math&quot;/&gt;&lt;w:i/&gt;&lt;w:noProof/&gt;&lt;/w:rPr&gt;&lt;m:t&gt;1&lt;/m:t&gt;&lt;/m:r&gt;&lt;/m:sub&gt;&lt;/m:sSub&gt;&lt;m:d&gt;&lt;m:dPr&gt;&lt;m:ctrlPr&gt;&lt;w:rPr&gt;&lt;w:rFonts w:ascii=&quot;Cambria Math&quot; w:h-ansi=&quot;Cambria Math&quot;/&gt;&lt;wx:font wx:val=&quot;Cambria Math&quot;/&gt;&lt;w:i/&gt;&lt;w:noProof/&gt;&lt;/w:rPr&gt;&lt;/m:ctrlPr&gt;&lt;/m:dPr&gt;&lt;m:e&gt;&lt;m:r&gt;&lt;w:rPr&gt;&lt;w:rFonts w:ascii=&quot;Cambria Math&quot; w:h-ansi=&quot;Cambria Math&quot;/&gt;&lt;wx:font wx:val=&quot;Cambria Math&quot;/&gt;&lt;w:i/&gt;&lt;w:noProof/&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r w:rsidRPr="00972FED">
        <w:rPr>
          <w:noProof/>
        </w:rPr>
        <w:fldChar w:fldCharType="end"/>
      </w:r>
      <w:r w:rsidRPr="006F0B54">
        <w:rPr>
          <w:noProof/>
        </w:rPr>
        <w:t xml:space="preserve"> (annex L.2.2) and are called </w:t>
      </w:r>
      <w:r w:rsidRPr="00972FED">
        <w:rPr>
          <w:noProof/>
        </w:rPr>
        <w:fldChar w:fldCharType="begin"/>
      </w:r>
      <w:r w:rsidRPr="00972FED">
        <w:rPr>
          <w:noProof/>
        </w:rPr>
        <w:instrText xml:space="preserve"> QUOTE </w:instrText>
      </w:r>
      <w:r w:rsidR="00350F27">
        <w:rPr>
          <w:position w:val="-5"/>
        </w:rPr>
        <w:pict w14:anchorId="4318055F">
          <v:shape id="_x0000_i1526"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instrText xml:space="preserve"> </w:instrText>
      </w:r>
      <w:r w:rsidRPr="00972FED">
        <w:rPr>
          <w:noProof/>
        </w:rPr>
        <w:fldChar w:fldCharType="separate"/>
      </w:r>
      <w:r w:rsidR="00350F27">
        <w:rPr>
          <w:position w:val="-5"/>
        </w:rPr>
        <w:pict w14:anchorId="51288D67">
          <v:shape id="_x0000_i1527"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A0E28&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A0E28&quot; wsp:rsidP=&quot;008A0E28&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noProof/>
        </w:rPr>
        <w:fldChar w:fldCharType="end"/>
      </w:r>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77777777" w:rsidR="00972FED" w:rsidRPr="006F0B54" w:rsidRDefault="00350F27" w:rsidP="00972FED">
      <w:pPr>
        <w:pStyle w:val="EQ"/>
        <w:jc w:val="center"/>
        <w:rPr>
          <w:lang w:eastAsia="ko-KR"/>
        </w:rPr>
      </w:pPr>
      <w:r>
        <w:pict w14:anchorId="504EF4B8">
          <v:shape id="_x0000_i1528" type="#_x0000_t75" style="width:177.8pt;height:3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4A41&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514A41&quot; wsp:rsidRDefault=&quot;00514A41&quot; wsp:rsidP=&quot;00514A41&quot;&gt;&lt;m:oMathPara&gt;&lt;m:oMath&gt;&lt;m:r&gt;&lt;w:rPr&gt;&lt;w:rFonts w:ascii=&quot;Cambria Math&quot; w:h-ansi=&quot;Cambria Math&quot;/&gt;&lt;wx:font wx:val=&quot;Cambria Math&quot;/&gt;&lt;w:i/&gt;&lt;w:lang w:fareast=&quot;KO&quot;/&gt;&lt;/w:rPr&gt;&lt;m:t&gt;EVM=&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fÏµ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e&gt;&lt;/m:d&gt;&lt;/m:sub&gt;&lt;m:sup/&gt;&lt;m:e&gt;&lt;m:sSup&gt;&lt;m:sSupPr&gt;&lt;m:ctrlPr&gt;&lt;w:rPr&gt;&lt;w:rFonts w:ascii=&quot;Cambria Math&quot; w:h-ansi=&quot;Cambria Math&quot;/&gt;&lt;wx:font wx:val=&quot;Cambria Math&quot;/&gt;&lt;w:i/&gt;&lt;w:lang w:fareast=&quot;KO&quot;/&gt;&lt;/w:rPr&gt;&lt;/m:ctrlPr&gt;&lt;/m:sSupPr&gt;&lt;m:e&gt;&lt;m:d&gt;&lt;m:dPr&gt;&lt;m:begChr m:val=&quot;|&quot;/&gt;&lt;m:endChr m:val=&quot;|&quot;/&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e&gt;&lt;/m:d&gt;&lt;/m:e&gt;&lt;m:sup&gt;&lt;m:r&gt;&lt;w:rPr&gt;&lt;w:rFonts w:ascii=&quot;Cambria Math&quot; w:h-ansi=&quot;Cambria Math&quot;/&gt;&lt;wx:font wx:val=&quot;Cambria Math&quot;/&gt;&lt;w:i/&gt;&lt;w:lang w:fareast=&quot;KO&quot;/&gt;&lt;/w:rPr&gt;&lt;m:t&gt;2&lt;/m:t&gt;&lt;/m:r&gt;&lt;/m:sup&gt;&lt;/m:sSup&gt;&lt;/m:e&gt;&lt;/m:nary&gt;&lt;/m:e&gt;&lt;/m:nary&gt;&lt;/m:den&gt;&lt;/m:f&gt;&lt;/m:e&gt;&lt;/m:rad&gt;&lt;/m:oMath&gt;&lt;/m:oMathPara&gt;&lt;/w:p&gt;&lt;w:sectPr wsp:rsidR=&quot;00000000&quot; wsp:rsidRPr=&quot;00514A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1" o:title="" chromakey="white"/>
          </v:shape>
        </w:pict>
      </w:r>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77777777" w:rsidR="00972FED" w:rsidRPr="006F0B54" w:rsidRDefault="00972FED" w:rsidP="00972FED">
      <w:pPr>
        <w:pStyle w:val="B1"/>
      </w:pPr>
      <w:r w:rsidRPr="006F0B54">
        <w:t>-</w:t>
      </w:r>
      <w:r w:rsidRPr="006F0B54">
        <w:tab/>
      </w:r>
      <w:r w:rsidRPr="00972FED">
        <w:fldChar w:fldCharType="begin"/>
      </w:r>
      <w:r w:rsidRPr="00972FED">
        <w:instrText xml:space="preserve"> QUOTE </w:instrText>
      </w:r>
      <w:r w:rsidR="00350F27">
        <w:rPr>
          <w:position w:val="-5"/>
        </w:rPr>
        <w:pict w14:anchorId="64CA959F">
          <v:shape id="_x0000_i1529"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instrText xml:space="preserve"> </w:instrText>
      </w:r>
      <w:r w:rsidRPr="00972FED">
        <w:fldChar w:fldCharType="separate"/>
      </w:r>
      <w:r w:rsidR="00350F27">
        <w:rPr>
          <w:position w:val="-5"/>
        </w:rPr>
        <w:pict w14:anchorId="19AB962B">
          <v:shape id="_x0000_i1530" type="#_x0000_t75" style="width:1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487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64873&quot; wsp:rsidP=&quot;00064873&quot;&gt;&lt;m:oMathPara&gt;&lt;m:oMath&gt;&lt;m:r&gt;&lt;w:rPr&gt;&lt;w:rFonts w:ascii=&quot;Cambria Math&quot; w:h-ansi=&quot;Cambria Math&quot;/&gt;&lt;wx:font wx:val=&quot;Cambria Math&quot;/&gt;&lt;w:i/&gt;&lt;w:lang w:fareast=&quot;KO&quot;/&gt;&lt;/w:rPr&gt;&lt;m:t&gt;F&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2" o:title="" chromakey="white"/>
          </v:shape>
        </w:pict>
      </w:r>
      <w:r w:rsidRPr="00972FED">
        <w:fldChar w:fldCharType="end"/>
      </w:r>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77777777" w:rsidR="00972FED" w:rsidRPr="006F0B54" w:rsidRDefault="00972FED" w:rsidP="00972FED">
      <w:pPr>
        <w:pStyle w:val="B1"/>
      </w:pPr>
      <w:r w:rsidRPr="006F0B54">
        <w:t>-</w:t>
      </w:r>
      <w:r w:rsidRPr="006F0B54">
        <w:tab/>
      </w:r>
      <w:r w:rsidRPr="00972FED">
        <w:rPr>
          <w:iCs/>
        </w:rPr>
        <w:fldChar w:fldCharType="begin"/>
      </w:r>
      <w:r w:rsidRPr="00972FED">
        <w:rPr>
          <w:iCs/>
        </w:rPr>
        <w:instrText xml:space="preserve"> QUOTE </w:instrText>
      </w:r>
      <w:r w:rsidR="00350F27">
        <w:rPr>
          <w:position w:val="-5"/>
        </w:rPr>
        <w:pict w14:anchorId="328AB906">
          <v:shape id="_x0000_i1531"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iCs/>
        </w:rPr>
        <w:instrText xml:space="preserve"> </w:instrText>
      </w:r>
      <w:r w:rsidRPr="00972FED">
        <w:rPr>
          <w:iCs/>
        </w:rPr>
        <w:fldChar w:fldCharType="separate"/>
      </w:r>
      <w:r w:rsidR="00350F27">
        <w:rPr>
          <w:position w:val="-5"/>
        </w:rPr>
        <w:pict w14:anchorId="5EB34BD4">
          <v:shape id="_x0000_i1532" type="#_x0000_t75" style="width:26.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7681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76814&quot; wsp:rsidP=&quot;00776814&quot;&gt;&lt;m:oMathPara&gt;&lt;m:oMath&gt;&lt;m:r&gt;&lt;w:rPr&gt;&lt;w:rFonts w:ascii=&quot;Cambria Math&quot; w:h-ansi=&quot;Cambria Math&quot;/&gt;&lt;wx:font wx:val=&quot;Cambria Math&quot;/&gt;&lt;w:i/&gt;&lt;w:lang w:fareast=&quot;KO&quot;/&gt;&lt;/w:rPr&gt;&lt;m:t&gt;I&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0" o:title="" chromakey="white"/>
          </v:shape>
        </w:pict>
      </w:r>
      <w:r w:rsidRPr="00972FED">
        <w:rPr>
          <w:iCs/>
        </w:rPr>
        <w:fldChar w:fldCharType="end"/>
      </w:r>
      <w:r w:rsidRPr="006F0B54">
        <w:rPr>
          <w:iCs/>
        </w:rPr>
        <w:t xml:space="preserve"> is</w:t>
      </w:r>
      <w:r w:rsidRPr="006F0B54">
        <w:t xml:space="preserve"> the ideal signal reconstructed by the measurement equipment in accordance with relevant test models,</w:t>
      </w:r>
    </w:p>
    <w:p w14:paraId="47FBEC3B" w14:textId="77777777" w:rsidR="00972FED" w:rsidRPr="006F0B54" w:rsidRDefault="00972FED" w:rsidP="00972FED">
      <w:pPr>
        <w:pStyle w:val="B1"/>
      </w:pPr>
      <w:r w:rsidRPr="006F0B54">
        <w:t>-</w:t>
      </w:r>
      <w:r w:rsidRPr="006F0B54">
        <w:tab/>
      </w:r>
      <w:r w:rsidRPr="00972FED">
        <w:rPr>
          <w:noProof/>
        </w:rPr>
        <w:fldChar w:fldCharType="begin"/>
      </w:r>
      <w:r w:rsidRPr="00972FED">
        <w:rPr>
          <w:noProof/>
        </w:rPr>
        <w:instrText xml:space="preserve"> QUOTE </w:instrText>
      </w:r>
      <w:r w:rsidR="00350F27">
        <w:rPr>
          <w:position w:val="-6"/>
        </w:rPr>
        <w:pict w14:anchorId="38E1A2A2">
          <v:shape id="_x0000_i1533"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972FED">
        <w:rPr>
          <w:noProof/>
        </w:rPr>
        <w:instrText xml:space="preserve"> </w:instrText>
      </w:r>
      <w:r w:rsidRPr="00972FED">
        <w:rPr>
          <w:noProof/>
        </w:rPr>
        <w:fldChar w:fldCharType="separate"/>
      </w:r>
      <w:r w:rsidR="00350F27">
        <w:rPr>
          <w:position w:val="-6"/>
        </w:rPr>
        <w:pict w14:anchorId="63577882">
          <v:shape id="_x0000_i1534" type="#_x0000_t75" style="width:38.8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C59E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C59E3&quot; wsp:rsidP=&quot;000C59E3&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Z&lt;/m:t&gt;&lt;/m:r&gt;&lt;/m:e&gt;&lt;m:sub&gt;&lt;m:r&gt;&lt;w:rPr&gt;&lt;w:rFonts w:ascii=&quot;Cambria Math&quot; w:h-ansi=&quot;Cambria Math&quot;/&gt;&lt;wx:font wx:val=&quot;Cambria Math&quot;/&gt;&lt;w:i/&gt;&lt;w:lang w:fareast=&quot;KO&quot;/&gt;&lt;/w:rPr&gt;&lt;m:t&gt;eq&lt;/m:t&gt;&lt;/m:r&gt;&lt;/m:sub&gt;&lt;/m:sSub&gt;&lt;m:r&gt;&lt;w:rPr&gt;&lt;w:rFonts w:ascii=&quot;Cambria Math&quot; w:h-ansi=&quot;Cambria Math&quot;/&gt;&lt;wx:font wx:val=&quot;Cambria Math&quot;/&gt;&lt;w:i/&gt;&lt;w:lang w:fareast=&quot;KO&quot;/&gt;&lt;/w:rPr&gt;&lt;m:t&gt;'&lt;/m:t&gt;&lt;/m:r&gt;&lt;m:d&gt;&lt;m:dPr&gt;&lt;m:ctrlPr&gt;&lt;w:rPr&gt;&lt;w:rFonts w:ascii=&quot;Cambria Math&quot; w:h-ansi=&quot;Cambria Math&quot;/&gt;&lt;wx:font wx:val=&quot;Cambria Math&quot;/&gt;&lt;w:i/&gt;&lt;w:lang w:fareast=&quot;KO&quot;/&gt;&lt;/w:rPr&gt;&lt;/m:ctrlPr&gt;&lt;/m:dPr&gt;&lt;m:e&gt;&lt;m:r&gt;&lt;w:rPr&gt;&lt;w:rFonts w:ascii=&quot;Cambria Math&quot; w:h-ansi=&quot;Cambria Math&quot;/&gt;&lt;wx:font wx:val=&quot;Cambria Math&quot;/&gt;&lt;w:i/&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7" o:title="" chromakey="white"/>
          </v:shape>
        </w:pict>
      </w:r>
      <w:r w:rsidRPr="00972FED">
        <w:rPr>
          <w:noProof/>
        </w:rPr>
        <w:fldChar w:fldCharType="end"/>
      </w:r>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4650" w:name="_Toc21101612"/>
      <w:bookmarkStart w:id="4651" w:name="_Toc29810650"/>
      <w:bookmarkStart w:id="4652" w:name="_Toc37273927"/>
      <w:bookmarkStart w:id="4653" w:name="_Toc45885245"/>
      <w:bookmarkStart w:id="4654" w:name="_Toc53183146"/>
      <w:bookmarkStart w:id="4655" w:name="_Toc58865540"/>
      <w:bookmarkStart w:id="4656" w:name="_Toc58867122"/>
      <w:bookmarkStart w:id="4657" w:name="_Toc66718155"/>
      <w:r w:rsidRPr="006F0B54">
        <w:rPr>
          <w:lang w:eastAsia="en-CA"/>
        </w:rPr>
        <w:t>L.7.1</w:t>
      </w:r>
      <w:r w:rsidRPr="006F0B54">
        <w:rPr>
          <w:lang w:eastAsia="en-CA"/>
        </w:rPr>
        <w:tab/>
        <w:t>Averaged EVM (FDD)</w:t>
      </w:r>
      <w:bookmarkEnd w:id="4650"/>
      <w:bookmarkEnd w:id="4651"/>
      <w:bookmarkEnd w:id="4652"/>
      <w:bookmarkEnd w:id="4653"/>
      <w:bookmarkEnd w:id="4654"/>
      <w:bookmarkEnd w:id="4655"/>
      <w:bookmarkEnd w:id="4656"/>
      <w:bookmarkEnd w:id="4657"/>
    </w:p>
    <w:p w14:paraId="0F5F1F5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w:r w:rsidRPr="00972FED">
        <w:rPr>
          <w:lang w:eastAsia="ko-KR"/>
        </w:rPr>
        <w:fldChar w:fldCharType="begin"/>
      </w:r>
      <w:r w:rsidRPr="00972FED">
        <w:rPr>
          <w:lang w:eastAsia="ko-KR"/>
        </w:rPr>
        <w:instrText xml:space="preserve"> QUOTE </w:instrText>
      </w:r>
      <w:r w:rsidR="00350F27">
        <w:rPr>
          <w:position w:val="-5"/>
        </w:rPr>
        <w:pict w14:anchorId="6D32A3FE">
          <v:shape id="_x0000_i1535"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lang w:eastAsia="ko-KR"/>
        </w:rPr>
        <w:instrText xml:space="preserve"> </w:instrText>
      </w:r>
      <w:r w:rsidRPr="00972FED">
        <w:rPr>
          <w:lang w:eastAsia="ko-KR"/>
        </w:rPr>
        <w:fldChar w:fldCharType="separate"/>
      </w:r>
      <w:r w:rsidR="00350F27">
        <w:rPr>
          <w:position w:val="-5"/>
        </w:rPr>
        <w:pict w14:anchorId="5FDCB10F">
          <v:shape id="_x0000_i1536"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19C1&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C19C1&quot; wsp:rsidP=&quot;00EC19C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lang w:eastAsia="ko-KR"/>
        </w:rPr>
        <w:fldChar w:fldCharType="end"/>
      </w:r>
      <w:r w:rsidRPr="006F0B54">
        <w:rPr>
          <w:lang w:eastAsia="ko-KR"/>
        </w:rPr>
        <w:t xml:space="preserve"> downlink </w:t>
      </w:r>
      <w:r w:rsidRPr="006F0B54">
        <w:rPr>
          <w:rFonts w:eastAsia="Osaka"/>
        </w:rPr>
        <w:t xml:space="preserve">slots where </w:t>
      </w:r>
      <w:r w:rsidRPr="00972FED">
        <w:rPr>
          <w:rFonts w:eastAsia="Osaka"/>
        </w:rPr>
        <w:fldChar w:fldCharType="begin"/>
      </w:r>
      <w:r w:rsidRPr="00972FED">
        <w:rPr>
          <w:rFonts w:eastAsia="Osaka"/>
        </w:rPr>
        <w:instrText xml:space="preserve"> QUOTE </w:instrText>
      </w:r>
      <w:r w:rsidR="00350F27">
        <w:rPr>
          <w:rFonts w:eastAsia="Osaka"/>
          <w:position w:val="-5"/>
        </w:rPr>
        <w:pict w14:anchorId="3105227C">
          <v:shape id="_x0000_i1537"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6AA4C6BB">
          <v:shape id="_x0000_i1538"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37D2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37D27&quot; wsp:rsidP=&quot;00837D2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fldChar w:fldCharType="end"/>
      </w:r>
      <w:r w:rsidRPr="006F0B54">
        <w:rPr>
          <w:rFonts w:eastAsia="Osaka"/>
        </w:rPr>
        <w:t xml:space="preserve"> is the number of slots in a 10 ms measurement interval.</w:t>
      </w:r>
    </w:p>
    <w:p w14:paraId="2AB87C68" w14:textId="77777777"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w:r w:rsidRPr="00972FED">
        <w:fldChar w:fldCharType="begin"/>
      </w:r>
      <w:r w:rsidRPr="00972FED">
        <w:instrText xml:space="preserve"> QUOTE </w:instrText>
      </w:r>
      <w:r w:rsidR="00350F27">
        <w:rPr>
          <w:position w:val="-5"/>
        </w:rPr>
        <w:pict w14:anchorId="090A3E63">
          <v:shape id="_x0000_i1539"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instrText xml:space="preserve"> </w:instrText>
      </w:r>
      <w:r w:rsidRPr="00972FED">
        <w:fldChar w:fldCharType="separate"/>
      </w:r>
      <w:r w:rsidR="00350F27">
        <w:rPr>
          <w:position w:val="-5"/>
        </w:rPr>
        <w:pict w14:anchorId="58C2002C">
          <v:shape id="_x0000_i1540"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85491&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85491&quot; wsp:rsidP=&quot;00385491&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fldChar w:fldCharType="end"/>
      </w:r>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77777777" w:rsidR="00972FED" w:rsidRPr="006F0B54" w:rsidRDefault="00350F27" w:rsidP="00972FED">
      <w:pPr>
        <w:pStyle w:val="EQ"/>
        <w:jc w:val="center"/>
        <w:rPr>
          <w:lang w:val="sv-FI"/>
        </w:rPr>
      </w:pPr>
      <w:r>
        <w:rPr>
          <w:rFonts w:eastAsia="SimSun"/>
        </w:rPr>
        <w:pict w14:anchorId="066F123F">
          <v:shape id="_x0000_i1541" type="#_x0000_t75" style="width:149.65pt;height:4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7251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72515&quot; wsp:rsidRDefault=&quot;00172515&quot; wsp:rsidP=&quot;00172515&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172515&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3" o:title="" chromakey="white"/>
          </v:shape>
        </w:pict>
      </w:r>
    </w:p>
    <w:p w14:paraId="39475D13"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fldChar w:fldCharType="begin"/>
      </w:r>
      <w:r w:rsidRPr="00972FED">
        <w:instrText xml:space="preserve"> QUOTE </w:instrText>
      </w:r>
      <w:r w:rsidR="00350F27">
        <w:rPr>
          <w:position w:val="-5"/>
        </w:rPr>
        <w:pict w14:anchorId="41C0E5F2">
          <v:shape id="_x0000_i1542"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r w:rsidRPr="00972FED">
        <w:instrText xml:space="preserve"> </w:instrText>
      </w:r>
      <w:r w:rsidRPr="00972FED">
        <w:fldChar w:fldCharType="separate"/>
      </w:r>
      <w:r w:rsidR="00350F27">
        <w:rPr>
          <w:position w:val="-5"/>
        </w:rPr>
        <w:pict w14:anchorId="7E42B076">
          <v:shape id="_x0000_i1543"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B578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B578A&quot; wsp:rsidP=&quot;008B578A&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r w:rsidRPr="00972FED">
        <w:fldChar w:fldCharType="end"/>
      </w:r>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w:r w:rsidRPr="00972FED">
        <w:rPr>
          <w:vertAlign w:val="subscript"/>
          <w:lang w:eastAsia="ko-KR"/>
        </w:rPr>
        <w:fldChar w:fldCharType="begin"/>
      </w:r>
      <w:r w:rsidRPr="00972FED">
        <w:rPr>
          <w:vertAlign w:val="subscript"/>
          <w:lang w:eastAsia="ko-KR"/>
        </w:rPr>
        <w:instrText xml:space="preserve"> QUOTE </w:instrText>
      </w:r>
      <w:r w:rsidR="00350F27">
        <w:rPr>
          <w:position w:val="-6"/>
        </w:rPr>
        <w:pict w14:anchorId="76DA3963">
          <v:shape id="_x0000_i1544"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vertAlign w:val="subscript"/>
          <w:lang w:eastAsia="ko-KR"/>
        </w:rPr>
        <w:instrText xml:space="preserve"> </w:instrText>
      </w:r>
      <w:r w:rsidRPr="00972FED">
        <w:rPr>
          <w:vertAlign w:val="subscript"/>
          <w:lang w:eastAsia="ko-KR"/>
        </w:rPr>
        <w:fldChar w:fldCharType="separate"/>
      </w:r>
      <w:r w:rsidR="00350F27">
        <w:rPr>
          <w:position w:val="-6"/>
        </w:rPr>
        <w:pict w14:anchorId="6EB26F4B">
          <v:shape id="_x0000_i1545"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283&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F0283&quot; wsp:rsidP=&quot;004F0283&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rPr>
          <w:vertAlign w:val="subscript"/>
          <w:lang w:eastAsia="ko-KR"/>
        </w:rPr>
        <w:fldChar w:fldCharType="end"/>
      </w:r>
      <w:r w:rsidRPr="006F0B54">
        <w:rPr>
          <w:vertAlign w:val="subscript"/>
          <w:lang w:eastAsia="ko-KR"/>
        </w:rPr>
        <w:t xml:space="preserve"> </w:t>
      </w:r>
      <w:r w:rsidRPr="006F0B54">
        <w:rPr>
          <w:lang w:eastAsia="ko-KR"/>
        </w:rPr>
        <w:t xml:space="preserve">is calculated using </w:t>
      </w:r>
      <w:r w:rsidRPr="00972FED">
        <w:rPr>
          <w:noProof/>
        </w:rPr>
        <w:fldChar w:fldCharType="begin"/>
      </w:r>
      <w:r w:rsidRPr="00972FED">
        <w:rPr>
          <w:noProof/>
        </w:rPr>
        <w:instrText xml:space="preserve"> QUOTE </w:instrText>
      </w:r>
      <w:r w:rsidR="00350F27">
        <w:rPr>
          <w:position w:val="-5"/>
        </w:rPr>
        <w:pict w14:anchorId="202A18B3">
          <v:shape id="_x0000_i1546"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noProof/>
        </w:rPr>
        <w:instrText xml:space="preserve"> </w:instrText>
      </w:r>
      <w:r w:rsidRPr="00972FED">
        <w:rPr>
          <w:noProof/>
        </w:rPr>
        <w:fldChar w:fldCharType="separate"/>
      </w:r>
      <w:r w:rsidR="00350F27">
        <w:rPr>
          <w:position w:val="-5"/>
        </w:rPr>
        <w:pict w14:anchorId="32399933">
          <v:shape id="_x0000_i1547"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16C24&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16C24&quot; wsp:rsidP=&quot;00E16C24&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rPr>
          <w:noProof/>
        </w:rPr>
        <w:fldChar w:fldCharType="end"/>
      </w:r>
      <w:r w:rsidRPr="006F0B54">
        <w:rPr>
          <w:noProof/>
        </w:rPr>
        <w:t xml:space="preserve"> </w:t>
      </w:r>
      <w:r w:rsidRPr="006F0B54" w:rsidDel="00D815B2">
        <w:rPr>
          <w:lang w:eastAsia="ko-KR"/>
        </w:rPr>
        <w:t>in the expressions above</w:t>
      </w:r>
      <w:r w:rsidRPr="006F0B54">
        <w:rPr>
          <w:lang w:eastAsia="ko-KR"/>
        </w:rPr>
        <w:t xml:space="preserve"> and </w:t>
      </w:r>
      <w:r w:rsidRPr="00972FED">
        <w:rPr>
          <w:lang w:eastAsia="ko-KR"/>
        </w:rPr>
        <w:fldChar w:fldCharType="begin"/>
      </w:r>
      <w:r w:rsidRPr="00972FED">
        <w:rPr>
          <w:lang w:eastAsia="ko-KR"/>
        </w:rPr>
        <w:instrText xml:space="preserve"> QUOTE </w:instrText>
      </w:r>
      <w:r w:rsidR="00350F27">
        <w:rPr>
          <w:position w:val="-6"/>
        </w:rPr>
        <w:pict w14:anchorId="736E3418">
          <v:shape id="_x0000_i1548" type="#_x0000_t75" style="width:43.2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r w:rsidRPr="00972FED">
        <w:rPr>
          <w:lang w:eastAsia="ko-KR"/>
        </w:rPr>
        <w:instrText xml:space="preserve"> </w:instrText>
      </w:r>
      <w:r w:rsidRPr="00972FED">
        <w:rPr>
          <w:lang w:eastAsia="ko-KR"/>
        </w:rPr>
        <w:fldChar w:fldCharType="separate"/>
      </w:r>
      <w:r w:rsidR="00350F27">
        <w:rPr>
          <w:position w:val="-6"/>
        </w:rPr>
        <w:pict w14:anchorId="1CE08003">
          <v:shape id="_x0000_i1549" type="#_x0000_t75" style="width:43.2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4513A&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513A&quot; wsp:rsidP=&quot;0094513A&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r w:rsidRPr="00972FED">
        <w:rPr>
          <w:lang w:eastAsia="ko-KR"/>
        </w:rPr>
        <w:fldChar w:fldCharType="end"/>
      </w:r>
      <w:r w:rsidRPr="006F0B54">
        <w:rPr>
          <w:lang w:eastAsia="ko-KR"/>
        </w:rPr>
        <w:t xml:space="preserve"> is calculated using </w:t>
      </w:r>
      <w:r w:rsidRPr="00972FED">
        <w:rPr>
          <w:lang w:eastAsia="ko-KR"/>
        </w:rPr>
        <w:fldChar w:fldCharType="begin"/>
      </w:r>
      <w:r w:rsidRPr="00972FED">
        <w:rPr>
          <w:lang w:eastAsia="ko-KR"/>
        </w:rPr>
        <w:instrText xml:space="preserve"> QUOTE </w:instrText>
      </w:r>
      <w:r w:rsidR="00350F27">
        <w:rPr>
          <w:position w:val="-5"/>
        </w:rPr>
        <w:pict w14:anchorId="2B8C77F2">
          <v:shape id="_x0000_i1550"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rPr>
          <w:lang w:eastAsia="ko-KR"/>
        </w:rPr>
        <w:instrText xml:space="preserve"> </w:instrText>
      </w:r>
      <w:r w:rsidRPr="00972FED">
        <w:rPr>
          <w:lang w:eastAsia="ko-KR"/>
        </w:rPr>
        <w:fldChar w:fldCharType="separate"/>
      </w:r>
      <w:r w:rsidR="00350F27">
        <w:rPr>
          <w:position w:val="-5"/>
        </w:rPr>
        <w:pict w14:anchorId="4308CBDA">
          <v:shape id="_x0000_i1551"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215CB&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D215CB&quot; wsp:rsidP=&quot;00D215C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rPr>
          <w:lang w:eastAsia="ko-KR"/>
        </w:rPr>
        <w:fldChar w:fldCharType="end"/>
      </w:r>
      <w:r w:rsidRPr="006F0B54">
        <w:rPr>
          <w:lang w:eastAsia="ko-KR"/>
        </w:rPr>
        <w:t xml:space="preserve"> in the </w:t>
      </w:r>
      <w:r w:rsidRPr="00972FED">
        <w:rPr>
          <w:lang w:eastAsia="ko-KR"/>
        </w:rPr>
        <w:fldChar w:fldCharType="begin"/>
      </w:r>
      <w:r w:rsidRPr="00972FED">
        <w:rPr>
          <w:lang w:eastAsia="ko-KR"/>
        </w:rPr>
        <w:instrText xml:space="preserve"> QUOTE </w:instrText>
      </w:r>
      <w:r w:rsidR="00350F27">
        <w:rPr>
          <w:position w:val="-5"/>
        </w:rPr>
        <w:pict w14:anchorId="4DD4471D">
          <v:shape id="_x0000_i1552"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972FED">
        <w:rPr>
          <w:lang w:eastAsia="ko-KR"/>
        </w:rPr>
        <w:instrText xml:space="preserve"> </w:instrText>
      </w:r>
      <w:r w:rsidRPr="00972FED">
        <w:rPr>
          <w:lang w:eastAsia="ko-KR"/>
        </w:rPr>
        <w:fldChar w:fldCharType="separate"/>
      </w:r>
      <w:r w:rsidR="00350F27">
        <w:rPr>
          <w:position w:val="-5"/>
        </w:rPr>
        <w:pict w14:anchorId="4CC60BE0">
          <v:shape id="_x0000_i1553"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1896&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1896&quot; wsp:rsidP=&quot;002E18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972FED">
        <w:rPr>
          <w:lang w:eastAsia="ko-KR"/>
        </w:rPr>
        <w:fldChar w:fldCharType="end"/>
      </w:r>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350F27">
        <w:rPr>
          <w:position w:val="-5"/>
        </w:rPr>
        <w:pict w14:anchorId="753D8AA7">
          <v:shape id="_x0000_i1554"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noProof/>
        </w:rPr>
        <w:instrText xml:space="preserve"> </w:instrText>
      </w:r>
      <w:r w:rsidRPr="00972FED">
        <w:rPr>
          <w:noProof/>
        </w:rPr>
        <w:fldChar w:fldCharType="separate"/>
      </w:r>
      <w:r w:rsidR="00350F27">
        <w:rPr>
          <w:position w:val="-5"/>
        </w:rPr>
        <w:pict w14:anchorId="2158593A">
          <v:shape id="_x0000_i1555"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13BB4&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013BB4&quot; wsp:rsidP=&quot;00013BB4&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noProof/>
        </w:rPr>
        <w:fldChar w:fldCharType="end"/>
      </w:r>
      <w:r w:rsidRPr="006F0B54">
        <w:rPr>
          <w:noProof/>
        </w:rPr>
        <w:t xml:space="preserve"> and high is the timing </w:t>
      </w:r>
      <w:r w:rsidRPr="00972FED">
        <w:rPr>
          <w:noProof/>
        </w:rPr>
        <w:fldChar w:fldCharType="begin"/>
      </w:r>
      <w:r w:rsidRPr="00972FED">
        <w:rPr>
          <w:noProof/>
        </w:rPr>
        <w:instrText xml:space="preserve"> QUOTE </w:instrText>
      </w:r>
      <w:r w:rsidR="00350F27">
        <w:rPr>
          <w:position w:val="-5"/>
        </w:rPr>
        <w:pict w14:anchorId="612DD3C0">
          <v:shape id="_x0000_i1556"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noProof/>
        </w:rPr>
        <w:instrText xml:space="preserve"> </w:instrText>
      </w:r>
      <w:r w:rsidRPr="00972FED">
        <w:rPr>
          <w:noProof/>
        </w:rPr>
        <w:fldChar w:fldCharType="separate"/>
      </w:r>
      <w:r w:rsidR="00350F27">
        <w:rPr>
          <w:position w:val="-5"/>
        </w:rPr>
        <w:pict w14:anchorId="326DBE35">
          <v:shape id="_x0000_i1557"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54FBA&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54FBA&quot; wsp:rsidP=&quot;00454FBA&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rPr>
          <w:noProof/>
        </w:rPr>
        <w:fldChar w:fldCharType="end"/>
      </w:r>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4658" w:name="_Toc21101613"/>
      <w:r w:rsidRPr="006F0B54">
        <w:rPr>
          <w:lang w:eastAsia="ko-KR"/>
        </w:rPr>
        <w:t>Thus:</w:t>
      </w:r>
    </w:p>
    <w:p w14:paraId="6C149F47" w14:textId="77777777" w:rsidR="00972FED" w:rsidRPr="006F0B54" w:rsidRDefault="00350F27" w:rsidP="00972FED">
      <w:pPr>
        <w:keepLines/>
        <w:tabs>
          <w:tab w:val="center" w:pos="4536"/>
          <w:tab w:val="right" w:pos="9072"/>
        </w:tabs>
        <w:overflowPunct w:val="0"/>
        <w:autoSpaceDE w:val="0"/>
        <w:autoSpaceDN w:val="0"/>
        <w:adjustRightInd w:val="0"/>
        <w:textAlignment w:val="baseline"/>
        <w:rPr>
          <w:iCs/>
          <w:noProof/>
          <w:lang w:eastAsia="ko-KR"/>
        </w:rPr>
      </w:pPr>
      <w:r>
        <w:pict w14:anchorId="153F9EE2">
          <v:shape id="_x0000_i1558" type="#_x0000_t75" style="width:150.9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C719A&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DC719A&quot; wsp:rsidRDefault=&quot;00DC719A&quot; wsp:rsidP=&quot;00DC719A&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DC719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0" o:title="" chromakey="white"/>
          </v:shape>
        </w:pict>
      </w:r>
    </w:p>
    <w:p w14:paraId="6D5DA3BD" w14:textId="77777777" w:rsidR="00972FED" w:rsidRPr="006F0B54" w:rsidRDefault="00972FED" w:rsidP="00972FED">
      <w:pPr>
        <w:rPr>
          <w:rFonts w:eastAsia="×–¾’©‘Ì"/>
        </w:rPr>
      </w:pPr>
      <w:r w:rsidRPr="006F0B54">
        <w:t xml:space="preserve">The resulting </w:t>
      </w:r>
      <w:r w:rsidRPr="00972FED">
        <w:rPr>
          <w:rFonts w:eastAsia="×–¾’©‘Ì"/>
        </w:rPr>
        <w:fldChar w:fldCharType="begin"/>
      </w:r>
      <w:r w:rsidRPr="00972FED">
        <w:rPr>
          <w:rFonts w:eastAsia="×–¾’©‘Ì"/>
        </w:rPr>
        <w:instrText xml:space="preserve"> QUOTE </w:instrText>
      </w:r>
      <w:r w:rsidR="00350F27">
        <w:rPr>
          <w:position w:val="-5"/>
        </w:rPr>
        <w:pict w14:anchorId="3B20628E">
          <v:shape id="_x0000_i1559"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972FED">
        <w:rPr>
          <w:rFonts w:eastAsia="×–¾’©‘Ì"/>
        </w:rPr>
        <w:instrText xml:space="preserve"> </w:instrText>
      </w:r>
      <w:r w:rsidRPr="00972FED">
        <w:rPr>
          <w:rFonts w:eastAsia="×–¾’©‘Ì"/>
        </w:rPr>
        <w:fldChar w:fldCharType="separate"/>
      </w:r>
      <w:r w:rsidR="00350F27">
        <w:rPr>
          <w:position w:val="-5"/>
        </w:rPr>
        <w:pict w14:anchorId="1290BF3E">
          <v:shape id="_x0000_i1560"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0482&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0482&quot; wsp:rsidP=&quot;00350482&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972FED">
        <w:rPr>
          <w:rFonts w:eastAsia="×–¾’©‘Ì"/>
        </w:rPr>
        <w:fldChar w:fldCharType="end"/>
      </w:r>
      <w:r w:rsidRPr="006F0B54">
        <w:rPr>
          <w:rFonts w:eastAsia="×–¾’©‘Ì"/>
        </w:rPr>
        <w:t xml:space="preserve"> is compared against the limit.</w:t>
      </w:r>
    </w:p>
    <w:p w14:paraId="27C8CA47" w14:textId="77777777" w:rsidR="00972FED" w:rsidRPr="006F0B54" w:rsidRDefault="00972FED" w:rsidP="00972FED">
      <w:pPr>
        <w:pStyle w:val="Heading2"/>
      </w:pPr>
      <w:bookmarkStart w:id="4659" w:name="_Toc29810651"/>
      <w:bookmarkStart w:id="4660" w:name="_Toc37273928"/>
      <w:bookmarkStart w:id="4661" w:name="_Toc45885246"/>
      <w:bookmarkStart w:id="4662" w:name="_Toc53183147"/>
      <w:bookmarkStart w:id="4663" w:name="_Toc58865541"/>
      <w:bookmarkStart w:id="4664" w:name="_Toc58867123"/>
      <w:bookmarkStart w:id="4665" w:name="_Toc66718156"/>
      <w:r w:rsidRPr="006F0B54">
        <w:t>L.7.2</w:t>
      </w:r>
      <w:r w:rsidRPr="006F0B54">
        <w:tab/>
        <w:t>Averaged EVM (TDD)</w:t>
      </w:r>
      <w:bookmarkEnd w:id="4658"/>
      <w:bookmarkEnd w:id="4659"/>
      <w:bookmarkEnd w:id="4660"/>
      <w:bookmarkEnd w:id="4661"/>
      <w:bookmarkEnd w:id="4662"/>
      <w:bookmarkEnd w:id="4663"/>
      <w:bookmarkEnd w:id="4664"/>
      <w:bookmarkEnd w:id="4665"/>
    </w:p>
    <w:p w14:paraId="5D04C628" w14:textId="77777777" w:rsidR="00972FED" w:rsidRPr="006F0B54" w:rsidRDefault="00972FED" w:rsidP="00972FED">
      <w:r w:rsidRPr="006F0B54">
        <w:rPr>
          <w:rFonts w:eastAsia="SimSun"/>
        </w:rPr>
        <w:t xml:space="preserve">Let </w:t>
      </w:r>
      <w:r w:rsidRPr="00972FED">
        <w:rPr>
          <w:rFonts w:eastAsia="SimSun"/>
          <w:lang w:eastAsia="ko-KR"/>
        </w:rPr>
        <w:fldChar w:fldCharType="begin"/>
      </w:r>
      <w:r w:rsidRPr="00972FED">
        <w:rPr>
          <w:rFonts w:eastAsia="SimSun"/>
          <w:lang w:eastAsia="ko-KR"/>
        </w:rPr>
        <w:instrText xml:space="preserve"> QUOTE </w:instrText>
      </w:r>
      <w:r w:rsidR="00350F27">
        <w:rPr>
          <w:rFonts w:eastAsia="SimSun"/>
          <w:position w:val="-5"/>
        </w:rPr>
        <w:pict w14:anchorId="096519DF">
          <v:shape id="_x0000_i1561"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rPr>
          <w:rFonts w:eastAsia="SimSun"/>
          <w:lang w:eastAsia="ko-KR"/>
        </w:rPr>
        <w:instrText xml:space="preserve"> </w:instrText>
      </w:r>
      <w:r w:rsidRPr="00972FED">
        <w:rPr>
          <w:rFonts w:eastAsia="SimSun"/>
          <w:lang w:eastAsia="ko-KR"/>
        </w:rPr>
        <w:fldChar w:fldCharType="separate"/>
      </w:r>
      <w:r w:rsidR="00350F27">
        <w:rPr>
          <w:rFonts w:eastAsia="SimSun"/>
          <w:position w:val="-5"/>
        </w:rPr>
        <w:pict w14:anchorId="2F41CC0D">
          <v:shape id="_x0000_i1562"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2E3E4F&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E3E4F&quot; wsp:rsidP=&quot;002E3E4F&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rPr>
          <w:rFonts w:eastAsia="SimSun"/>
          <w:lang w:eastAsia="ko-KR"/>
        </w:rPr>
        <w:fldChar w:fldCharType="end"/>
      </w:r>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w:r w:rsidRPr="00972FED">
        <w:rPr>
          <w:rFonts w:eastAsia="SimSun"/>
        </w:rPr>
        <w:fldChar w:fldCharType="begin"/>
      </w:r>
      <w:r w:rsidRPr="00972FED">
        <w:rPr>
          <w:rFonts w:eastAsia="SimSun"/>
        </w:rPr>
        <w:instrText xml:space="preserve"> QUOTE </w:instrText>
      </w:r>
      <w:r w:rsidR="00350F27">
        <w:rPr>
          <w:rFonts w:eastAsia="SimSun"/>
          <w:position w:val="-5"/>
        </w:rPr>
        <w:pict w14:anchorId="3BCFB8D3">
          <v:shape id="_x0000_i1563"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rPr>
          <w:rFonts w:eastAsia="SimSun"/>
        </w:rPr>
        <w:instrText xml:space="preserve"> </w:instrText>
      </w:r>
      <w:r w:rsidRPr="00972FED">
        <w:rPr>
          <w:rFonts w:eastAsia="SimSun"/>
        </w:rPr>
        <w:fldChar w:fldCharType="separate"/>
      </w:r>
      <w:r w:rsidR="00350F27">
        <w:rPr>
          <w:rFonts w:eastAsia="SimSun"/>
          <w:position w:val="-5"/>
        </w:rPr>
        <w:pict w14:anchorId="286ADE72">
          <v:shape id="_x0000_i1564" type="#_x0000_t75" style="width:22.5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B0F73&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B0F73&quot; wsp:rsidP=&quot;009B0F73&quot;&gt;&lt;m:oMathPara&gt;&lt;m:oMath&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2" o:title="" chromakey="white"/>
          </v:shape>
        </w:pict>
      </w:r>
      <w:r w:rsidRPr="00972FED">
        <w:rPr>
          <w:rFonts w:eastAsia="SimSun"/>
        </w:rPr>
        <w:fldChar w:fldCharType="end"/>
      </w:r>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w:r w:rsidRPr="00972FED">
        <w:rPr>
          <w:rFonts w:eastAsia="SimSun"/>
        </w:rPr>
        <w:fldChar w:fldCharType="begin"/>
      </w:r>
      <w:r w:rsidRPr="00972FED">
        <w:rPr>
          <w:rFonts w:eastAsia="SimSun"/>
        </w:rPr>
        <w:instrText xml:space="preserve"> QUOTE </w:instrText>
      </w:r>
      <w:r w:rsidR="00350F27">
        <w:rPr>
          <w:rFonts w:eastAsia="SimSun"/>
          <w:position w:val="-5"/>
        </w:rPr>
        <w:pict w14:anchorId="165F821C">
          <v:shape id="_x0000_i1565"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SimSun"/>
        </w:rPr>
        <w:instrText xml:space="preserve"> </w:instrText>
      </w:r>
      <w:r w:rsidRPr="00972FED">
        <w:rPr>
          <w:rFonts w:eastAsia="SimSun"/>
        </w:rPr>
        <w:fldChar w:fldCharType="separate"/>
      </w:r>
      <w:r w:rsidR="00350F27">
        <w:rPr>
          <w:rFonts w:eastAsia="SimSun"/>
          <w:position w:val="-5"/>
        </w:rPr>
        <w:pict w14:anchorId="2D21EEBB">
          <v:shape id="_x0000_i1566"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940E3&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940E3&quot; wsp:rsidP=&quot;00C940E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SimSun"/>
        </w:rPr>
        <w:fldChar w:fldCharType="end"/>
      </w:r>
      <w:r w:rsidRPr="006F0B54">
        <w:rPr>
          <w:rFonts w:eastAsia="SimSun"/>
        </w:rPr>
        <w:t xml:space="preserve"> slots averaging length</w:t>
      </w:r>
      <w:r w:rsidRPr="006F0B54">
        <w:rPr>
          <w:rFonts w:eastAsia="Osaka"/>
        </w:rPr>
        <w:t xml:space="preserve"> where </w:t>
      </w:r>
      <w:r w:rsidRPr="00972FED">
        <w:rPr>
          <w:rFonts w:eastAsia="Osaka"/>
        </w:rPr>
        <w:fldChar w:fldCharType="begin"/>
      </w:r>
      <w:r w:rsidRPr="00972FED">
        <w:rPr>
          <w:rFonts w:eastAsia="Osaka"/>
        </w:rPr>
        <w:instrText xml:space="preserve"> QUOTE </w:instrText>
      </w:r>
      <w:r w:rsidR="00350F27">
        <w:rPr>
          <w:rFonts w:eastAsia="Osaka"/>
          <w:position w:val="-5"/>
        </w:rPr>
        <w:pict w14:anchorId="1ACD76C8">
          <v:shape id="_x0000_i1567"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instrText xml:space="preserve"> </w:instrText>
      </w:r>
      <w:r w:rsidRPr="00972FED">
        <w:rPr>
          <w:rFonts w:eastAsia="Osaka"/>
        </w:rPr>
        <w:fldChar w:fldCharType="separate"/>
      </w:r>
      <w:r w:rsidR="00350F27">
        <w:rPr>
          <w:rFonts w:eastAsia="Osaka"/>
          <w:position w:val="-5"/>
        </w:rPr>
        <w:pict w14:anchorId="4E07FFA0">
          <v:shape id="_x0000_i1568"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5212&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75212&quot; wsp:rsidP=&quot;00375212&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rPr>
          <w:rFonts w:eastAsia="Osaka"/>
        </w:rPr>
        <w:fldChar w:fldCharType="end"/>
      </w:r>
      <w:r w:rsidRPr="006F0B54">
        <w:rPr>
          <w:rFonts w:eastAsia="Osaka"/>
        </w:rPr>
        <w:t xml:space="preserve"> is the number of slots in a 10 ms measurement interval</w:t>
      </w:r>
      <w:r w:rsidRPr="006F0B54">
        <w:rPr>
          <w:rFonts w:eastAsia="SimSun"/>
        </w:rPr>
        <w:t>.</w:t>
      </w:r>
    </w:p>
    <w:p w14:paraId="599468BD" w14:textId="77777777" w:rsidR="00972FED" w:rsidRPr="006F0B54" w:rsidRDefault="00972FED" w:rsidP="00972FED">
      <w:r w:rsidRPr="00972FED">
        <w:rPr>
          <w:rFonts w:eastAsia="×–¾’©‘Ì"/>
        </w:rPr>
        <w:fldChar w:fldCharType="begin"/>
      </w:r>
      <w:r w:rsidRPr="00972FED">
        <w:rPr>
          <w:rFonts w:eastAsia="×–¾’©‘Ì"/>
        </w:rPr>
        <w:instrText xml:space="preserve"> QUOTE </w:instrText>
      </w:r>
      <w:r w:rsidR="00350F27">
        <w:rPr>
          <w:position w:val="-5"/>
        </w:rPr>
        <w:pict w14:anchorId="3BF07CE2">
          <v:shape id="_x0000_i1569"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972FED">
        <w:rPr>
          <w:rFonts w:eastAsia="×–¾’©‘Ì"/>
        </w:rPr>
        <w:instrText xml:space="preserve"> </w:instrText>
      </w:r>
      <w:r w:rsidRPr="00972FED">
        <w:rPr>
          <w:rFonts w:eastAsia="×–¾’©‘Ì"/>
        </w:rPr>
        <w:fldChar w:fldCharType="separate"/>
      </w:r>
      <w:r w:rsidR="00350F27">
        <w:rPr>
          <w:position w:val="-5"/>
        </w:rPr>
        <w:pict w14:anchorId="65A4FA94">
          <v:shape id="_x0000_i1570"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32BA4&quot;/&gt;&lt;wsp:rsid wsp:val=&quot;00F653B8&quot;/&gt;&lt;wsp:rsid wsp:val=&quot;00F9008D&quot;/&gt;&lt;wsp:rsid wsp:val=&quot;00FA1266&quot;/&gt;&lt;wsp:rsid wsp:val=&quot;00FC1192&quot;/&gt;&lt;/wsp:rsids&gt;&lt;/w:docPr&gt;&lt;w:body&gt;&lt;wx:sect&gt;&lt;w:p wsp:rsidR=&quot;00000000&quot; wsp:rsidRDefault=&quot;00F32BA4&quot; wsp:rsidP=&quot;00F32BA4&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972FED">
        <w:rPr>
          <w:rFonts w:eastAsia="×–¾’©‘Ì"/>
        </w:rPr>
        <w:fldChar w:fldCharType="end"/>
      </w:r>
      <w:r w:rsidRPr="006F0B54" w:rsidDel="00F32410">
        <w:rPr>
          <w:rFonts w:eastAsia="×–¾’©‘Ì"/>
        </w:rPr>
        <w:t xml:space="preserve"> </w:t>
      </w:r>
      <w:r w:rsidRPr="006F0B54">
        <w:t xml:space="preserve"> is </w:t>
      </w:r>
      <w:r w:rsidRPr="006F0B54">
        <w:rPr>
          <w:rFonts w:eastAsia="×–¾’©‘Ì"/>
        </w:rPr>
        <w:t>derived by:</w:t>
      </w:r>
      <w:r w:rsidRPr="006F0B54">
        <w:t xml:space="preserve"> Square the EVM results in each 10 ms measurement interval. Sum the squares, divide the sum by the number of EVM relevant locations, square-root the quotient (RMS).</w:t>
      </w:r>
    </w:p>
    <w:p w14:paraId="4B2A1F2B" w14:textId="77777777" w:rsidR="00972FED" w:rsidRPr="006F0B54" w:rsidRDefault="00350F27" w:rsidP="00972FED">
      <w:pPr>
        <w:pStyle w:val="EQ"/>
        <w:jc w:val="center"/>
        <w:rPr>
          <w:lang w:val="sv-FI"/>
        </w:rPr>
      </w:pPr>
      <w:r>
        <w:pict w14:anchorId="3AC4BA8C">
          <v:shape id="_x0000_i1571" type="#_x0000_t75" style="width:162.15pt;height:4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25EED&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25EED&quot; wsp:rsidRDefault=&quot;00825EED&quot; wsp:rsidP=&quot;00825EED&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lang w:val=&quot;SV-FI&quot;/&gt;&lt;/w:rPr&gt;&lt;m:t&gt;frame&lt;/m:t&gt;&lt;/m:r&gt;&lt;/m:sub&gt;&lt;/m:sSub&gt;&lt;m:r&gt;&lt;w:rPr&gt;&lt;w:rFonts w:ascii=&quot;Cambria Math&quot; w:h-ansi=&quot;Cambria Math&quot;/&gt;&lt;wx:font wx:val=&quot;Cambria Math&quot;/&gt;&lt;w:i/&gt;&lt;w:lang w:val=&quot;SV-FI&quot; w:fareast=&quot;KO&quot;/&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1&lt;/m:t&gt;&lt;/m:r&gt;&lt;/m:sub&gt;&lt;m:sup&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j&lt;/m:t&gt;&lt;/m:r&gt;&lt;m:r&gt;&lt;w:rPr&gt;&lt;w:rFonts w:ascii=&quot;Cambria Math&quot; w:h-ansi=&quot;Cambria Math&quot;/&gt;&lt;wx:font wx:val=&quot;Cambria Math&quot;/&gt;&lt;w:i/&gt;&lt;w:lang w:val=&quot;SV-FI&quot; w:fareast=&quot;KO&quot;/&gt;&lt;/w:rPr&gt;&lt;m:t&gt;=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i&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i&lt;/m:t&gt;&lt;/m:r&gt;&lt;m:r&gt;&lt;w:rPr&gt;&lt;w:rFonts w:ascii=&quot;Cambria Math&quot; w:h-ansi=&quot;Cambria Math&quot;/&gt;&lt;wx:font wx:val=&quot;Cambria Math&quot;/&gt;&lt;w:i/&gt;&lt;w:lang w:val=&quot;SV-FI&quot; w:fareast=&quot;KO&quot;/&gt;&lt;/w:rPr&gt;&lt;m:t&gt;,&lt;/m:t&gt;&lt;/m:r&gt;&lt;m:r&gt;&lt;w:rPr&gt;&lt;w:rFonts w:ascii=&quot;Cambria Math&quot; w:h-ansi=&quot;Cambria Math&quot;/&gt;&lt;wx:font wx:val=&quot;Cambria Math&quot;/&gt;&lt;w:i/&gt;&lt;w:lang w:fareast=&quot;KO&quot;/&gt;&lt;/w:rPr&gt;&lt;m:t&gt;j&lt;/m:t&gt;&lt;/m:r&gt;&lt;/m:sub&gt;&lt;m:sup&gt;&lt;m:r&gt;&lt;w:rPr&gt;&lt;w:rFonts w:ascii=&quot;Cambria Math&quot; w:h-ansi=&quot;Cambria Math&quot;/&gt;&lt;wx:font wx:val=&quot;Cambria Math&quot;/&gt;&lt;w:i/&gt;&lt;w:lang w:val=&quot;SV-FI&quot; w:fareast=&quot;KO&quot;/&gt;&lt;/w:rPr&gt;&lt;m:t&gt;2&lt;/m:t&gt;&lt;/m:r&gt;&lt;/m:sup&gt;&lt;/m:sSubSup&gt;&lt;/m:e&gt;&lt;/m:nary&gt;&lt;/m:e&gt;&lt;/m:nary&gt;&lt;/m:e&gt;&lt;/m:rad&gt;&lt;/m:oMath&gt;&lt;/m:oMathPara&gt;&lt;/w:p&gt;&lt;w:sectPr wsp:rsidR=&quot;00000000&quot; wsp:rsidRPr=&quot;00825EED&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3" o:title="" chromakey="white"/>
          </v:shape>
        </w:pict>
      </w:r>
    </w:p>
    <w:p w14:paraId="2072F814" w14:textId="77777777"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w:r w:rsidRPr="00972FED">
        <w:rPr>
          <w:lang w:eastAsia="ko-KR"/>
        </w:rPr>
        <w:fldChar w:fldCharType="begin"/>
      </w:r>
      <w:r w:rsidRPr="00972FED">
        <w:rPr>
          <w:lang w:eastAsia="ko-KR"/>
        </w:rPr>
        <w:instrText xml:space="preserve"> QUOTE </w:instrText>
      </w:r>
      <w:r w:rsidR="00350F27">
        <w:rPr>
          <w:position w:val="-5"/>
        </w:rPr>
        <w:pict w14:anchorId="7753FD20">
          <v:shape id="_x0000_i1572"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r w:rsidRPr="00972FED">
        <w:rPr>
          <w:lang w:eastAsia="ko-KR"/>
        </w:rPr>
        <w:instrText xml:space="preserve"> </w:instrText>
      </w:r>
      <w:r w:rsidRPr="00972FED">
        <w:rPr>
          <w:lang w:eastAsia="ko-KR"/>
        </w:rPr>
        <w:fldChar w:fldCharType="separate"/>
      </w:r>
      <w:r w:rsidR="00350F27">
        <w:rPr>
          <w:position w:val="-5"/>
        </w:rPr>
        <w:pict w14:anchorId="02911AEC">
          <v:shape id="_x0000_i1573" type="#_x0000_t75" style="width:10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46FB3&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46FB3&quot; wsp:rsidP=&quot;00346FB3&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4" o:title="" chromakey="white"/>
          </v:shape>
        </w:pict>
      </w:r>
      <w:r w:rsidRPr="00972FED">
        <w:rPr>
          <w:lang w:eastAsia="ko-KR"/>
        </w:rPr>
        <w:fldChar w:fldCharType="end"/>
      </w:r>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77777777" w:rsidR="00972FED" w:rsidRPr="006F0B54" w:rsidRDefault="00972FED" w:rsidP="00972FED">
      <w:r w:rsidRPr="006F0B54">
        <w:t xml:space="preserve">The </w:t>
      </w:r>
      <w:r w:rsidRPr="00972FED">
        <w:fldChar w:fldCharType="begin"/>
      </w:r>
      <w:r w:rsidRPr="00972FED">
        <w:instrText xml:space="preserve"> QUOTE </w:instrText>
      </w:r>
      <w:r w:rsidR="00350F27">
        <w:rPr>
          <w:position w:val="-5"/>
        </w:rPr>
        <w:pict w14:anchorId="67FD01E3">
          <v:shape id="_x0000_i1574"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instrText xml:space="preserve"> </w:instrText>
      </w:r>
      <w:r w:rsidRPr="00972FED">
        <w:fldChar w:fldCharType="separate"/>
      </w:r>
      <w:r w:rsidR="00350F27">
        <w:rPr>
          <w:position w:val="-5"/>
        </w:rPr>
        <w:pict w14:anchorId="4F1A50E7">
          <v:shape id="_x0000_i1575"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E541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E5415&quot; wsp:rsidP=&quot;00BE5415&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4" o:title="" chromakey="white"/>
          </v:shape>
        </w:pict>
      </w:r>
      <w:r w:rsidRPr="00972FED">
        <w:fldChar w:fldCharType="end"/>
      </w:r>
      <w:r w:rsidRPr="006F0B54">
        <w:t xml:space="preserve"> is calculated, using the maximum of </w:t>
      </w:r>
      <w:r w:rsidRPr="00972FED">
        <w:fldChar w:fldCharType="begin"/>
      </w:r>
      <w:r w:rsidRPr="00972FED">
        <w:instrText xml:space="preserve"> QUOTE </w:instrText>
      </w:r>
      <w:r w:rsidR="00350F27">
        <w:rPr>
          <w:position w:val="-5"/>
        </w:rPr>
        <w:pict w14:anchorId="77802D3C">
          <v:shape id="_x0000_i1576"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972FED">
        <w:instrText xml:space="preserve"> </w:instrText>
      </w:r>
      <w:r w:rsidRPr="00972FED">
        <w:fldChar w:fldCharType="separate"/>
      </w:r>
      <w:r w:rsidR="00350F27">
        <w:rPr>
          <w:position w:val="-5"/>
        </w:rPr>
        <w:pict w14:anchorId="7010E67C">
          <v:shape id="_x0000_i1577" type="#_x0000_t75" style="width:38.2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D328E&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D328E&quot; wsp:rsidP=&quot;00AD328E&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9" o:title="" chromakey="white"/>
          </v:shape>
        </w:pict>
      </w:r>
      <w:r w:rsidRPr="00972FED">
        <w:fldChar w:fldCharType="end"/>
      </w:r>
      <w:r w:rsidRPr="006F0B54">
        <w:t xml:space="preserve">at the window </w:t>
      </w:r>
      <w:r w:rsidRPr="006F0B54">
        <w:rPr>
          <w:i/>
        </w:rPr>
        <w:t>W</w:t>
      </w:r>
      <w:r w:rsidRPr="006F0B54">
        <w:t xml:space="preserve"> extremities. Thus </w:t>
      </w:r>
      <w:r w:rsidRPr="00972FED">
        <w:fldChar w:fldCharType="begin"/>
      </w:r>
      <w:r w:rsidRPr="00972FED">
        <w:instrText xml:space="preserve"> QUOTE </w:instrText>
      </w:r>
      <w:r w:rsidR="00350F27">
        <w:rPr>
          <w:position w:val="-6"/>
        </w:rPr>
        <w:pict w14:anchorId="1DB49A75">
          <v:shape id="_x0000_i1578"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instrText xml:space="preserve"> </w:instrText>
      </w:r>
      <w:r w:rsidRPr="00972FED">
        <w:fldChar w:fldCharType="separate"/>
      </w:r>
      <w:r w:rsidR="00350F27">
        <w:rPr>
          <w:position w:val="-6"/>
        </w:rPr>
        <w:pict w14:anchorId="2B1FD52C">
          <v:shape id="_x0000_i1579" type="#_x0000_t75" style="width:41.9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869E0&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869E0&quot; wsp:rsidP=&quot;00C869E0&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5" o:title="" chromakey="white"/>
          </v:shape>
        </w:pict>
      </w:r>
      <w:r w:rsidRPr="00972FED">
        <w:fldChar w:fldCharType="end"/>
      </w:r>
      <w:r w:rsidRPr="006F0B54">
        <w:t xml:space="preserve"> is calculated using </w:t>
      </w:r>
      <w:r w:rsidRPr="00972FED">
        <w:fldChar w:fldCharType="begin"/>
      </w:r>
      <w:r w:rsidRPr="00972FED">
        <w:instrText xml:space="preserve"> QUOTE </w:instrText>
      </w:r>
      <w:r w:rsidR="00350F27">
        <w:rPr>
          <w:position w:val="-5"/>
        </w:rPr>
        <w:pict w14:anchorId="1ACB659B">
          <v:shape id="_x0000_i1580"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instrText xml:space="preserve"> </w:instrText>
      </w:r>
      <w:r w:rsidRPr="00972FED">
        <w:fldChar w:fldCharType="separate"/>
      </w:r>
      <w:r w:rsidR="00350F27">
        <w:rPr>
          <w:position w:val="-5"/>
        </w:rPr>
        <w:pict w14:anchorId="057E8500">
          <v:shape id="_x0000_i1581" type="#_x0000_t75" style="width:30.0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7F0A&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07F0A&quot; wsp:rsidP=&quot;00B07F0A&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6" o:title="" chromakey="white"/>
          </v:shape>
        </w:pict>
      </w:r>
      <w:r w:rsidRPr="00972FED">
        <w:fldChar w:fldCharType="end"/>
      </w:r>
      <w:r w:rsidRPr="006F0B54">
        <w:t xml:space="preserve"> and </w:t>
      </w:r>
      <w:r w:rsidRPr="00972FED">
        <w:rPr>
          <w:rFonts w:eastAsia="×–¾’©‘Ì"/>
        </w:rPr>
        <w:fldChar w:fldCharType="begin"/>
      </w:r>
      <w:r w:rsidRPr="00972FED">
        <w:rPr>
          <w:rFonts w:eastAsia="×–¾’©‘Ì"/>
        </w:rPr>
        <w:instrText xml:space="preserve"> QUOTE </w:instrText>
      </w:r>
      <w:r w:rsidR="00350F27">
        <w:rPr>
          <w:position w:val="-6"/>
        </w:rPr>
        <w:pict w14:anchorId="2C9349C9">
          <v:shape id="_x0000_i1582" type="#_x0000_t75" style="width:43.2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r w:rsidRPr="00972FED">
        <w:rPr>
          <w:rFonts w:eastAsia="×–¾’©‘Ì"/>
        </w:rPr>
        <w:instrText xml:space="preserve"> </w:instrText>
      </w:r>
      <w:r w:rsidRPr="00972FED">
        <w:rPr>
          <w:rFonts w:eastAsia="×–¾’©‘Ì"/>
        </w:rPr>
        <w:fldChar w:fldCharType="separate"/>
      </w:r>
      <w:r w:rsidR="00350F27">
        <w:rPr>
          <w:position w:val="-6"/>
        </w:rPr>
        <w:pict w14:anchorId="34CB4F77">
          <v:shape id="_x0000_i1583" type="#_x0000_t75" style="width:43.2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B7696&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B7696&quot; wsp:rsidP=&quot;002B7696&quot;&gt;&lt;m:oMathPara&gt;&lt;m:oMath&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7" o:title="" chromakey="white"/>
          </v:shape>
        </w:pict>
      </w:r>
      <w:r w:rsidRPr="00972FED">
        <w:rPr>
          <w:rFonts w:eastAsia="×–¾’©‘Ì"/>
        </w:rPr>
        <w:fldChar w:fldCharType="end"/>
      </w:r>
      <w:r w:rsidRPr="006F0B54">
        <w:rPr>
          <w:rFonts w:eastAsia="×–¾’©‘Ì"/>
        </w:rPr>
        <w:t xml:space="preserve"> </w:t>
      </w:r>
      <w:r w:rsidRPr="006F0B54">
        <w:t>is calculated using</w:t>
      </w:r>
      <w:r w:rsidRPr="00972FED">
        <w:fldChar w:fldCharType="begin"/>
      </w:r>
      <w:r w:rsidRPr="00972FED">
        <w:instrText xml:space="preserve"> QUOTE </w:instrText>
      </w:r>
      <w:r w:rsidR="00350F27">
        <w:rPr>
          <w:position w:val="-5"/>
        </w:rPr>
        <w:pict w14:anchorId="03BF8A9A">
          <v:shape id="_x0000_i1584"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instrText xml:space="preserve"> </w:instrText>
      </w:r>
      <w:r w:rsidRPr="00972FED">
        <w:fldChar w:fldCharType="separate"/>
      </w:r>
      <w:r w:rsidR="00350F27">
        <w:rPr>
          <w:position w:val="-5"/>
        </w:rPr>
        <w:pict w14:anchorId="6B73204F">
          <v:shape id="_x0000_i1585" type="#_x0000_t75" style="width:31.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913B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913BB&quot; wsp:rsidP=&quot;009913BB&quot;&gt;&lt;m:oMathPara&gt;&lt;m:oMath&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r&gt;&lt;w:rPr&gt;&lt;w:rFonts w:ascii=&quot;Cambria Math&quot; w:h-ansi=&quot;Cambria Math&quot;/&gt;&lt;wx:font wx:val=&quot;Cambria Math&quot;/&gt;&lt;w:i/&gt;&lt;/w:rPr&gt;&lt;m:t&gt;=âˆ†&lt;/m:t&gt;&lt;/m:r&gt;&lt;m:sSub&gt;&lt;m:sSubPr&gt;&lt;m:ctrlPr&gt;&lt;w:rPr&gt;&lt;w:rFonts w:ascii=&quot;Cambria Math&quot; w:h-ansi=&quot;Cambria Math&quot;/&gt;&lt;wx:font wx:val=&quot;Cambria Math&quot;/&gt;&lt;w:i/&gt;&lt;/w:rPr&gt;&lt;/m:ctrlPr&gt;&lt;/m:sSubPr&gt;&lt;m:e&gt;&lt;m:acc&gt;&lt;m:accPr&gt;&lt;m:chr m:val=&quot;Ìƒ&quot;/&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t&lt;/m:t&gt;&lt;/m:r&gt;&lt;/m:e&gt;&lt;/m:acc&gt;&lt;/m:e&gt;&lt;m:sub&gt;&lt;m:r&gt;&lt;w:rPr&gt;&lt;w:rFonts w:ascii=&quot;Cambria Math&quot; w:h-ansi=&quot;Cambria Math&quot;/&gt;&lt;wx:font wx:val=&quot;Cambria Math&quot;/&gt;&lt;w:i/&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8" o:title="" chromakey="white"/>
          </v:shape>
        </w:pict>
      </w:r>
      <w:r w:rsidRPr="00972FED">
        <w:fldChar w:fldCharType="end"/>
      </w:r>
      <w:r w:rsidRPr="006F0B54">
        <w:t xml:space="preserve"> (</w:t>
      </w:r>
      <w:r w:rsidRPr="006F0B54">
        <w:rPr>
          <w:i/>
        </w:rPr>
        <w:t>l</w:t>
      </w:r>
      <w:r w:rsidRPr="006F0B54">
        <w:t xml:space="preserve"> and </w:t>
      </w:r>
      <w:r w:rsidRPr="006F0B54">
        <w:rPr>
          <w:i/>
        </w:rPr>
        <w:t>h</w:t>
      </w:r>
      <w:r w:rsidRPr="006F0B54">
        <w:t xml:space="preserve">, low and high; where low is the timing </w:t>
      </w:r>
      <w:r w:rsidRPr="00972FED">
        <w:rPr>
          <w:noProof/>
        </w:rPr>
        <w:fldChar w:fldCharType="begin"/>
      </w:r>
      <w:r w:rsidRPr="00972FED">
        <w:rPr>
          <w:noProof/>
        </w:rPr>
        <w:instrText xml:space="preserve"> QUOTE </w:instrText>
      </w:r>
      <w:r w:rsidR="00350F27">
        <w:rPr>
          <w:position w:val="-5"/>
        </w:rPr>
        <w:pict w14:anchorId="717CF5D0">
          <v:shape id="_x0000_i1586"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noProof/>
        </w:rPr>
        <w:instrText xml:space="preserve"> </w:instrText>
      </w:r>
      <w:r w:rsidRPr="00972FED">
        <w:rPr>
          <w:noProof/>
        </w:rPr>
        <w:fldChar w:fldCharType="separate"/>
      </w:r>
      <w:r w:rsidR="00350F27">
        <w:rPr>
          <w:position w:val="-5"/>
        </w:rPr>
        <w:pict w14:anchorId="57ADB75D">
          <v:shape id="_x0000_i1587"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82CB9&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82CB9&quot; wsp:rsidP=&quot;00882CB9&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8" o:title="" chromakey="white"/>
          </v:shape>
        </w:pict>
      </w:r>
      <w:r w:rsidRPr="00972FED">
        <w:rPr>
          <w:noProof/>
        </w:rPr>
        <w:fldChar w:fldCharType="end"/>
      </w:r>
      <w:r w:rsidRPr="006F0B54">
        <w:rPr>
          <w:noProof/>
        </w:rPr>
        <w:t xml:space="preserve"> and and high is the timing </w:t>
      </w:r>
      <w:r w:rsidRPr="00972FED">
        <w:fldChar w:fldCharType="begin"/>
      </w:r>
      <w:r w:rsidRPr="00972FED">
        <w:instrText xml:space="preserve"> QUOTE </w:instrText>
      </w:r>
      <w:r w:rsidR="00350F27">
        <w:rPr>
          <w:position w:val="-5"/>
        </w:rPr>
        <w:pict w14:anchorId="666F9758">
          <v:shape id="_x0000_i1588"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instrText xml:space="preserve"> </w:instrText>
      </w:r>
      <w:r w:rsidRPr="00972FED">
        <w:fldChar w:fldCharType="separate"/>
      </w:r>
      <w:r w:rsidR="00350F27">
        <w:rPr>
          <w:position w:val="-5"/>
        </w:rPr>
        <w:pict w14:anchorId="64323D59">
          <v:shape id="_x0000_i1589" type="#_x0000_t75" style="width:51.3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495&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33495&quot; wsp:rsidP=&quot;00533495&quot;&gt;&lt;m:oMathPara&gt;&lt;m:oMath&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9" o:title="" chromakey="white"/>
          </v:shape>
        </w:pict>
      </w:r>
      <w:r w:rsidRPr="00972FED">
        <w:fldChar w:fldCharType="end"/>
      </w:r>
      <w:r w:rsidRPr="006F0B54">
        <w:t>).</w:t>
      </w:r>
    </w:p>
    <w:p w14:paraId="216782A7" w14:textId="77777777" w:rsidR="00972FED" w:rsidRPr="006F0B54" w:rsidRDefault="00350F27" w:rsidP="00972FED">
      <w:pPr>
        <w:pStyle w:val="EQ"/>
        <w:jc w:val="center"/>
        <w:rPr>
          <w:iCs/>
        </w:rPr>
      </w:pPr>
      <w:r>
        <w:pict w14:anchorId="0B3173F4">
          <v:shape id="_x0000_i1590" type="#_x0000_t75" style="width:167.8pt;height:16.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33589&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33589&quot; wsp:rsidRDefault=&quot;00A33589&quot; wsp:rsidP=&quot;00A33589&quot;&gt;&lt;m:oMathPara&gt;&lt;m:oMath&gt;&lt;m:sSub&gt;&lt;m:sSubPr&gt;&lt;m:ctrlPr&gt;&lt;w:rPr&gt;&lt;w:rFonts w:ascii=&quot;Cambria Math&quot; w:fareast=&quot;ÂÃ—â€“Â¾â€™Â©â€˜ÃŒ&quot; w:h-ansi=&quot;Cambria Math&quot;/&gt;&lt;wx:font wx:val=&quot;Cambria Math&quot;/&gt;&lt;w:i/&gt;&lt;/w:rPr&gt;&lt;/m:ctrlPr&gt;&lt;/m:sSubPr&gt;&lt;m:e&gt;&lt;m:r&gt;&lt;w:rPr&gt;&lt;w:rFonts w:ascii=&quot;Cambria Math&quot; w:fareast=&quot;ÂÃ—â€“Â¾â€™Â©â€˜ÃŒ&quot; w:h-ansi=&quot;Cambria Math&quot;/&gt;&lt;wx:font wx:val=&quot;Cambria Math&quot;/&gt;&lt;w:i/&gt;&lt;/w:rPr&gt;&lt;m:t&gt;EVM&lt;/m:t&gt;&lt;/m:r&gt;&lt;/m:e&gt;&lt;m:sub&gt;&lt;m:r&gt;&lt;m:rPr&gt;&lt;m:nor/&gt;&lt;/m:rPr&gt;&lt;w:rPr&gt;&lt;w:rFonts w:ascii=&quot;Cambria Math&quot; w:fareast=&quot;ÂÃ—â€“Â¾â€™Â©â€˜ÃŒ&quot; w:h-ansi=&quot;Cambria Math&quot;/&gt;&lt;wx:font wx:val=&quot;Cambria Math&quot;/&gt;&lt;/w:rPr&gt;&lt;m:t&gt;frame&lt;/m:t&gt;&lt;/m:r&gt;&lt;/m:sub&gt;&lt;/m:sSub&gt;&lt;m:r&gt;&lt;w:rPr&gt;&lt;w:rFonts w:ascii=&quot;Cambria Math&quot; w:fareast=&quot;ÂÃ—â€“Â¾â€™Â©â€˜ÃŒ&quot; w:h-ansi=&quot;Cambria Math&quot;/&gt;&lt;wx:font wx:val=&quot;Cambria Math&quot;/&gt;&lt;w:i/&gt;&lt;/w:rPr&gt;&lt;m:t&gt;=&lt;/m:t&gt;&lt;/m:r&gt;&lt;m:func&gt;&lt;m:funcPr&gt;&lt;m:ctrlPr&gt;&lt;w:rPr&gt;&lt;w:rFonts w:ascii=&quot;Cambria Math&quot; w:fareast=&quot;ÂÃ—â€“Â¾â€™Â©â€˜ÃŒ&quot; w:h-ansi=&quot;Cambria Math&quot;/&gt;&lt;wx:font wx:val=&quot;Cambria Math&quot;/&gt;&lt;w:i/&gt;&lt;/w:rPr&gt;&lt;/m:ctrlPr&gt;&lt;/m:funcPr&gt;&lt;m:fName&gt;&lt;m:limLow&gt;&lt;m:limLowPr&gt;&lt;m:ctrlPr&gt;&lt;w:rPr&gt;&lt;w:rFonts w:ascii=&quot;Cambria Math&quot; w:fareast=&quot;ÂÃ—â€“Â¾â€™Â©â€˜ÃŒ&quot; w:h-ansi=&quot;Cambria Math&quot;/&gt;&lt;wx:font wx:val=&quot;Cambria Math&quot;/&gt;&lt;w:i/&gt;&lt;/w:rPr&gt;&lt;/m:ctrlPr&gt;&lt;/m:limLowPr&gt;&lt;m:e&gt;&lt;m:r&gt;&lt;m:rPr&gt;&lt;m:sty m:val=&quot;p&quot;/&gt;&lt;/m:rPr&gt;&lt;w:rPr&gt;&lt;w:rFonts w:ascii=&quot;Cambria Math&quot; w:fareast=&quot;ÂÃ—â€“Â¾â€™Â©â€˜ÃŒ&quot; w:h-ansi=&quot;Cambria Math&quot;/&gt;&lt;wx:font wx:val=&quot;Cambria Math&quot;/&gt;&lt;/w:rPr&gt;&lt;m:t&gt;max&lt;/m:t&gt;&lt;/m:r&gt;&lt;/m:e&gt;&lt;m:lim/&gt;&lt;/m:limLow&gt;&lt;/m:fName&gt;&lt;m:e&gt;&lt;m:d&gt;&lt;m:dPr&gt;&lt;m:ctrlPr&gt;&lt;w:rPr&gt;&lt;w:rFonts w:ascii=&quot;Cambria Math&quot; w:fareast=&quot;ÂÃ—â€“Â¾â€™Â©â€˜ÃŒ&quot; w:h-ansi=&quot;Cambria Math&quot;/&gt;&lt;wx:font wx:val=&quot;Cambria Math&quot;/&gt;&lt;w:i/&gt;&lt;/w:rPr&gt;&lt;/m:ctrlPr&gt;&lt;/m:dPr&gt;&lt;m:e&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l&lt;/m:t&gt;&lt;/m:r&gt;&lt;/m:sub&gt;&lt;/m:sSub&gt;&lt;m:r&gt;&lt;w:rPr&gt;&lt;w:rFonts w:ascii=&quot;Cambria Math&quot; w:fareast=&quot;ÂÃ—â€“Â¾â€™Â©â€˜ÃŒ&quot; w:h-ansi=&quot;Cambria Math&quot;/&gt;&lt;wx:font wx:val=&quot;Cambria Math&quot;/&gt;&lt;w:i/&gt;&lt;/w:rPr&gt;&lt;m:t&gt;,&lt;/m:t&gt;&lt;/m:r&gt;&lt;m:sSub&gt;&lt;m:sSubPr&gt;&lt;m:ctrlPr&gt;&lt;w:rPr&gt;&lt;w:rFonts w:ascii=&quot;Cambria Math&quot; w:fareast=&quot;ÂÃ—â€“Â¾â€™Â©â€˜ÃŒ&quot; w:h-ansi=&quot;Cambria Math&quot;/&gt;&lt;wx:font wx:val=&quot;Cambria Math&quot;/&gt;&lt;w:i/&gt;&lt;/w:rPr&gt;&lt;/m:ctrlPr&gt;&lt;/m:sSubPr&gt;&lt;m:e&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e&gt;&lt;m:sub&gt;&lt;m:r&gt;&lt;m:rPr&gt;&lt;m:nor/&gt;&lt;/m:rPr&gt;&lt;w:rPr&gt;&lt;w:rFonts w:ascii=&quot;Cambria Math&quot; w:fareast=&quot;ÂÃ—â€“Â¾â€™Â©â€˜ÃŒ&quot; w:h-ansi=&quot;Cambria Math&quot;/&gt;&lt;wx:font wx:val=&quot;Cambria Math&quot;/&gt;&lt;/w:rPr&gt;&lt;m:t&gt;frame,h&lt;/m:t&gt;&lt;/m:r&gt;&lt;/m:sub&gt;&lt;/m:sSub&gt;&lt;/m:e&gt;&lt;/m:d&gt;&lt;/m:e&gt;&lt;/m:func&gt;&lt;/m:oMath&gt;&lt;/m:oMathPara&gt;&lt;/w:p&gt;&lt;w:sectPr wsp:rsidR=&quot;00000000&quot; wsp:rsidRPr=&quot;00A3358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5" o:title="" chromakey="white"/>
          </v:shape>
        </w:pict>
      </w:r>
    </w:p>
    <w:p w14:paraId="673073E4" w14:textId="77777777" w:rsidR="00972FED" w:rsidRPr="006F0B54" w:rsidRDefault="00972FED" w:rsidP="00972FED">
      <w:r w:rsidRPr="006F0B54">
        <w:t xml:space="preserve">In order to unite at least </w:t>
      </w:r>
      <w:r w:rsidRPr="00972FED">
        <w:fldChar w:fldCharType="begin"/>
      </w:r>
      <w:r w:rsidRPr="00972FED">
        <w:instrText xml:space="preserve"> QUOTE </w:instrText>
      </w:r>
      <w:r w:rsidR="00350F27">
        <w:rPr>
          <w:position w:val="-5"/>
        </w:rPr>
        <w:pict w14:anchorId="2BF94D8E">
          <v:shape id="_x0000_i1591"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instrText xml:space="preserve"> </w:instrText>
      </w:r>
      <w:r w:rsidRPr="00972FED">
        <w:fldChar w:fldCharType="separate"/>
      </w:r>
      <w:r w:rsidR="00350F27">
        <w:rPr>
          <w:position w:val="-5"/>
        </w:rPr>
        <w:pict w14:anchorId="7A991E38">
          <v:shape id="_x0000_i1592" type="#_x0000_t75" style="width:13.7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27267&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27267&quot; wsp:rsidP=&quot;00727267&quot;&gt;&lt;m:oMathPara&gt;&lt;m:oMath&gt;&lt;m:sSub&gt;&lt;m:sSubPr&gt;&lt;m:ctrlPr&gt;&lt;w:rPr&gt;&lt;w:rFonts w:ascii=&quot;Cambria Math&quot; w:fareast=&quot;Osaka&quot; w:h-ansi=&quot;Cambria Math&quot;/&gt;&lt;wx:font wx:val=&quot;Cambria Math&quot;/&gt;&lt;w:i/&gt;&lt;/w:rPr&gt;&lt;/m:ctrlPr&gt;&lt;/m:sSubPr&gt;&lt;m:e&gt;&lt;m:r&gt;&lt;w:rPr&gt;&lt;w:rFonts w:ascii=&quot;Cambria Math&quot; w:fareast=&quot;Osaka&quot; w:h-ansi=&quot;Cambria Math&quot;/&gt;&lt;wx:font wx:val=&quot;Cambria Math&quot;/&gt;&lt;w:i/&gt;&lt;/w:rPr&gt;&lt;m:t&gt;N&lt;/m:t&gt;&lt;/m:r&gt;&lt;/m:e&gt;&lt;m:sub&gt;&lt;m:r&gt;&lt;w:rPr&gt;&lt;w:rFonts w:ascii=&quot;Cambria Math&quot; w:fareast=&quot;Osaka&quot; w:h-ansi=&quot;Cambria Math&quot;/&gt;&lt;wx:font wx:val=&quot;Cambria Math&quot;/&gt;&lt;w:i/&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972FED">
        <w:fldChar w:fldCharType="end"/>
      </w:r>
      <w:r w:rsidRPr="006F0B54">
        <w:t xml:space="preserve"> slots, consider the minimum integer number of 10 ms measurement intervals, where </w:t>
      </w:r>
      <w:r w:rsidRPr="00972FED">
        <w:rPr>
          <w:lang w:eastAsia="ko-KR"/>
        </w:rPr>
        <w:fldChar w:fldCharType="begin"/>
      </w:r>
      <w:r w:rsidRPr="00972FED">
        <w:rPr>
          <w:lang w:eastAsia="ko-KR"/>
        </w:rPr>
        <w:instrText xml:space="preserve"> QUOTE </w:instrText>
      </w:r>
      <w:r w:rsidR="00350F27">
        <w:rPr>
          <w:position w:val="-6"/>
        </w:rPr>
        <w:pict w14:anchorId="1648E28F">
          <v:shape id="_x0000_i1593" type="#_x0000_t75" style="width:29.4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6" o:title="" chromakey="white"/>
          </v:shape>
        </w:pict>
      </w:r>
      <w:r w:rsidRPr="00972FED">
        <w:rPr>
          <w:lang w:eastAsia="ko-KR"/>
        </w:rPr>
        <w:instrText xml:space="preserve"> </w:instrText>
      </w:r>
      <w:r w:rsidRPr="00972FED">
        <w:rPr>
          <w:lang w:eastAsia="ko-KR"/>
        </w:rPr>
        <w:fldChar w:fldCharType="separate"/>
      </w:r>
      <w:r w:rsidR="00350F27">
        <w:rPr>
          <w:position w:val="-6"/>
        </w:rPr>
        <w:pict w14:anchorId="05B5F428">
          <v:shape id="_x0000_i1594" type="#_x0000_t75" style="width:29.4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D393D&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393D&quot; wsp:rsidP=&quot;004D393D&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6" o:title="" chromakey="white"/>
          </v:shape>
        </w:pict>
      </w:r>
      <w:r w:rsidRPr="00972FED">
        <w:rPr>
          <w:lang w:eastAsia="ko-KR"/>
        </w:rPr>
        <w:fldChar w:fldCharType="end"/>
      </w:r>
      <w:r w:rsidRPr="006F0B54">
        <w:rPr>
          <w:lang w:eastAsia="ko-KR"/>
        </w:rPr>
        <w:t xml:space="preserve"> is determined by</w:t>
      </w:r>
    </w:p>
    <w:p w14:paraId="139DA3E7" w14:textId="77777777" w:rsidR="00972FED" w:rsidRPr="006F0B54" w:rsidRDefault="00350F27" w:rsidP="00972FED">
      <w:pPr>
        <w:rPr>
          <w:lang w:eastAsia="ko-KR"/>
        </w:rPr>
      </w:pPr>
      <w:r>
        <w:pict w14:anchorId="4FD7857B">
          <v:shape id="_x0000_i1595" type="#_x0000_t75" style="width:93.3pt;height:26.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162F&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70162F&quot; wsp:rsidRDefault=&quot;0070162F&quot; wsp:rsidP=&quot;0070162F&quot;&gt;&lt;m:oMathPara&gt;&lt;m:oMath&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r&gt;&lt;w:rPr&gt;&lt;w:rFonts w:ascii=&quot;Cambria Math&quot; w:h-ansi=&quot;Cambria Math&quot;/&gt;&lt;wx:font wx:val=&quot;Cambria Math&quot;/&gt;&lt;w:i/&gt;&lt;w:lang w:fareast=&quot;KO&quot;/&gt;&lt;/w:rPr&gt;&lt;m:t&gt;=&lt;/m:t&gt;&lt;/m:r&gt;&lt;m:d&gt;&lt;m:dPr&gt;&lt;m:begChr m:val=&quot;âŒˆ&quot;/&gt;&lt;m:endChr m:val=&quot;âŒ‰&quot;/&gt;&lt;m:ctrlPr&gt;&lt;w:rPr&gt;&lt;w:rFonts w:ascii=&quot;Cambria Math&quot; w:h-ansi=&quot;Cambria Math&quot;/&gt;&lt;wx:font wx:val=&quot;Cambria Math&quot;/&gt;&lt;w:i/&gt;&lt;w:lang w:fareast=&quot;KO&quot;/&gt;&lt;/w:rPr&gt;&lt;/m:ctrlPr&gt;&lt;/m:dPr&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0Ã—&lt;/m:t&gt;&lt;/m:r&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num&gt;&lt;m:den&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dl&lt;/m:t&gt;&lt;/m:r&gt;&lt;/m:sub&gt;&lt;m:sup&gt;&lt;m:r&gt;&lt;w:rPr&gt;&lt;w:rFonts w:ascii=&quot;Cambria Math&quot; w:h-ansi=&quot;Cambria Math&quot;/&gt;&lt;wx:font wx:val=&quot;Cambria Math&quot;/&gt;&lt;w:i/&gt;&lt;w:lang w:fareast=&quot;KO&quot;/&gt;&lt;/w:rPr&gt;&lt;m:t&gt;TDD&lt;/m:t&gt;&lt;/m:r&gt;&lt;/m:sup&gt;&lt;/m:sSubSup&gt;&lt;/m:den&gt;&lt;/m:f&gt;&lt;/m:e&gt;&lt;/m:d&gt;&lt;/m:oMath&gt;&lt;/m:oMathPara&gt;&lt;/w:p&gt;&lt;w:sectPr wsp:rsidR=&quot;00000000&quot; wsp:rsidRPr=&quot;00701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7" o:title="" chromakey="white"/>
          </v:shape>
        </w:pict>
      </w:r>
    </w:p>
    <w:p w14:paraId="255C7B69" w14:textId="77777777" w:rsidR="00972FED" w:rsidRPr="006F0B54" w:rsidRDefault="00972FED" w:rsidP="00972FED">
      <w:r w:rsidRPr="006F0B54">
        <w:t xml:space="preserve">And for FR1, </w:t>
      </w:r>
      <w:r w:rsidRPr="00972FED">
        <w:fldChar w:fldCharType="begin"/>
      </w:r>
      <w:r w:rsidRPr="00972FED">
        <w:instrText xml:space="preserve"> QUOTE </w:instrText>
      </w:r>
      <w:r w:rsidR="00350F27">
        <w:rPr>
          <w:position w:val="-5"/>
        </w:rPr>
        <w:pict w14:anchorId="022A4C7D">
          <v:shape id="_x0000_i1596"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972FED">
        <w:instrText xml:space="preserve"> </w:instrText>
      </w:r>
      <w:r w:rsidRPr="00972FED">
        <w:fldChar w:fldCharType="separate"/>
      </w:r>
      <w:r w:rsidR="00350F27">
        <w:rPr>
          <w:position w:val="-5"/>
        </w:rPr>
        <w:pict w14:anchorId="0CB7F7BC">
          <v:shape id="_x0000_i1597"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33596&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33596&quot; wsp:rsidP=&quot;00B33596&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8" o:title="" chromakey="white"/>
          </v:shape>
        </w:pict>
      </w:r>
      <w:r w:rsidRPr="00972FED">
        <w:fldChar w:fldCharType="end"/>
      </w:r>
      <w:r w:rsidRPr="006F0B54">
        <w:t xml:space="preserve"> for 15 kHz SCS, </w:t>
      </w:r>
      <w:r w:rsidRPr="00972FED">
        <w:fldChar w:fldCharType="begin"/>
      </w:r>
      <w:r w:rsidRPr="00972FED">
        <w:instrText xml:space="preserve"> QUOTE </w:instrText>
      </w:r>
      <w:r w:rsidR="00350F27">
        <w:rPr>
          <w:position w:val="-5"/>
        </w:rPr>
        <w:pict w14:anchorId="557AAE9F">
          <v:shape id="_x0000_i1598"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9" o:title="" chromakey="white"/>
          </v:shape>
        </w:pict>
      </w:r>
      <w:r w:rsidRPr="00972FED">
        <w:instrText xml:space="preserve"> </w:instrText>
      </w:r>
      <w:r w:rsidRPr="00972FED">
        <w:fldChar w:fldCharType="separate"/>
      </w:r>
      <w:r w:rsidR="00350F27">
        <w:rPr>
          <w:position w:val="-5"/>
        </w:rPr>
        <w:pict w14:anchorId="7478E5AF">
          <v:shape id="_x0000_i1599"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3FE8&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873FE8&quot; wsp:rsidP=&quot;00873FE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9" o:title="" chromakey="white"/>
          </v:shape>
        </w:pict>
      </w:r>
      <w:r w:rsidRPr="00972FED">
        <w:fldChar w:fldCharType="end"/>
      </w:r>
      <w:r w:rsidRPr="006F0B54">
        <w:t xml:space="preserve"> for 30 kHz SCS and </w:t>
      </w:r>
      <w:r w:rsidRPr="00972FED">
        <w:fldChar w:fldCharType="begin"/>
      </w:r>
      <w:r w:rsidRPr="00972FED">
        <w:instrText xml:space="preserve"> QUOTE </w:instrText>
      </w:r>
      <w:r w:rsidR="00350F27">
        <w:rPr>
          <w:position w:val="-5"/>
        </w:rPr>
        <w:pict w14:anchorId="4542A8C7">
          <v:shape id="_x0000_i1600"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0" o:title="" chromakey="white"/>
          </v:shape>
        </w:pict>
      </w:r>
      <w:r w:rsidRPr="00972FED">
        <w:instrText xml:space="preserve"> </w:instrText>
      </w:r>
      <w:r w:rsidRPr="00972FED">
        <w:fldChar w:fldCharType="separate"/>
      </w:r>
      <w:r w:rsidR="00350F27">
        <w:rPr>
          <w:position w:val="-5"/>
        </w:rPr>
        <w:pict w14:anchorId="3D5D1056">
          <v:shape id="_x0000_i1601"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49F&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1F549F&quot; wsp:rsidP=&quot;001F549F&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0" o:title="" chromakey="white"/>
          </v:shape>
        </w:pict>
      </w:r>
      <w:r w:rsidRPr="00972FED">
        <w:fldChar w:fldCharType="end"/>
      </w:r>
      <w:r w:rsidRPr="006F0B54">
        <w:t xml:space="preserve"> for 60 kHz SCS normal CP. For FR2, </w:t>
      </w:r>
      <w:r w:rsidRPr="00972FED">
        <w:fldChar w:fldCharType="begin"/>
      </w:r>
      <w:r w:rsidRPr="00972FED">
        <w:instrText xml:space="preserve"> QUOTE </w:instrText>
      </w:r>
      <w:r w:rsidR="00350F27">
        <w:rPr>
          <w:position w:val="-5"/>
        </w:rPr>
        <w:pict w14:anchorId="750ABDB1">
          <v:shape id="_x0000_i1602"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0" o:title="" chromakey="white"/>
          </v:shape>
        </w:pict>
      </w:r>
      <w:r w:rsidRPr="00972FED">
        <w:instrText xml:space="preserve"> </w:instrText>
      </w:r>
      <w:r w:rsidRPr="00972FED">
        <w:fldChar w:fldCharType="separate"/>
      </w:r>
      <w:r w:rsidR="00350F27">
        <w:rPr>
          <w:position w:val="-5"/>
        </w:rPr>
        <w:pict w14:anchorId="322DBF9A">
          <v:shape id="_x0000_i1603"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57F3C&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357F3C&quot; wsp:rsidP=&quot;00357F3C&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0" o:title="" chromakey="white"/>
          </v:shape>
        </w:pict>
      </w:r>
      <w:r w:rsidRPr="00972FED">
        <w:fldChar w:fldCharType="end"/>
      </w:r>
      <w:r w:rsidRPr="006F0B54">
        <w:t xml:space="preserve"> for 60 kHz SCS and </w:t>
      </w:r>
      <w:r w:rsidRPr="00972FED">
        <w:fldChar w:fldCharType="begin"/>
      </w:r>
      <w:r w:rsidRPr="00972FED">
        <w:instrText xml:space="preserve"> QUOTE </w:instrText>
      </w:r>
      <w:r w:rsidR="00350F27">
        <w:rPr>
          <w:position w:val="-5"/>
        </w:rPr>
        <w:pict w14:anchorId="0FA950F5">
          <v:shape id="_x0000_i1604"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1" o:title="" chromakey="white"/>
          </v:shape>
        </w:pict>
      </w:r>
      <w:r w:rsidRPr="00972FED">
        <w:instrText xml:space="preserve"> </w:instrText>
      </w:r>
      <w:r w:rsidRPr="00972FED">
        <w:fldChar w:fldCharType="separate"/>
      </w:r>
      <w:r w:rsidR="00350F27">
        <w:rPr>
          <w:position w:val="-5"/>
        </w:rPr>
        <w:pict w14:anchorId="672768CA">
          <v:shape id="_x0000_i1605"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97CA8&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E97CA8&quot; wsp:rsidP=&quot;00E97CA8&quot;&gt;&lt;m:oMathPara&gt;&lt;m:oMath&gt;&lt;m:sSub&gt;&lt;m:sSubPr&gt;&lt;m:ctrlPr&gt;&lt;w:rPr&gt;&lt;w:rFonts w:ascii=&quot;Cambria Math&quot; w:h-ansi=&quot;Cambria Math&quot;/&gt;&lt;wx:font wx:val=&quot;Cambria Math&quot;/&gt;&lt;w:i/&gt;&lt;w:noProof/&gt;&lt;w:lang w:fareast=&quot;KO&quot;/&gt;&lt;/w:rPr&gt;&lt;/m:ctrlPr&gt;&lt;/m:sSubPr&gt;&lt;m:e&gt;&lt;m:r&gt;&lt;w:rPr&gt;&lt;w:rFonts w:ascii=&quot;Cambria Math&quot; w:h-ansi=&quot;Cambria Math&quot;/&gt;&lt;wx:font wx:val=&quot;Cambria Math&quot;/&gt;&lt;w:i/&gt;&lt;w:noProof/&gt;&lt;w:lang w:fareast=&quot;KO&quot;/&gt;&lt;/w:rPr&gt;&lt;m:t&gt;N&lt;/m:t&gt;&lt;/m:r&gt;&lt;/m:e&gt;&lt;m:sub&gt;&lt;m:r&gt;&lt;w:rPr&gt;&lt;w:rFonts w:ascii=&quot;Cambria Math&quot; w:h-ansi=&quot;Cambria Math&quot;/&gt;&lt;wx:font wx:val=&quot;Cambria Math&quot;/&gt;&lt;w:i/&gt;&lt;w:noProof/&gt;&lt;w:lang w:fareast=&quot;KO&quot;/&gt;&lt;/w:rPr&gt;&lt;m:t&gt;slot&lt;/m:t&gt;&lt;/m:r&gt;&lt;/m:sub&gt;&lt;/m:sSub&gt;&lt;m:r&gt;&lt;w:rPr&gt;&lt;w:rFonts w:ascii=&quot;Cambria Math&quot; w:h-ansi=&quot;Cambria Math&quot;/&gt;&lt;wx:font wx:val=&quot;Cambria Math&quot;/&gt;&lt;w:i/&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1" o:title="" chromakey="white"/>
          </v:shape>
        </w:pict>
      </w:r>
      <w:r w:rsidRPr="00972FED">
        <w:fldChar w:fldCharType="end"/>
      </w:r>
      <w:r w:rsidRPr="006F0B54">
        <w:t xml:space="preserve"> for 120 kHz SCS.</w:t>
      </w:r>
    </w:p>
    <w:p w14:paraId="11F4DAA3" w14:textId="77777777" w:rsidR="00972FED" w:rsidRPr="006F0B54" w:rsidRDefault="00972FED" w:rsidP="00972FED">
      <w:r w:rsidRPr="006F0B54">
        <w:t>Unite by RMS.</w:t>
      </w:r>
    </w:p>
    <w:p w14:paraId="79744BCB" w14:textId="77777777" w:rsidR="00972FED" w:rsidRPr="006F0B54" w:rsidRDefault="00350F27" w:rsidP="00972FED">
      <w:pPr>
        <w:rPr>
          <w:noProof/>
          <w:lang w:eastAsia="ko-KR"/>
        </w:rPr>
      </w:pPr>
      <w:r>
        <w:pict w14:anchorId="50337DC5">
          <v:shape id="_x0000_i1606" type="#_x0000_t75" style="width:150.25pt;height:4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4F474F&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4F474F&quot; wsp:rsidRDefault=&quot;004F474F&quot; wsp:rsidP=&quot;004F474F&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r&gt;&lt;w:rPr&gt;&lt;w:rFonts w:ascii=&quot;Cambria Math&quot; w:fareast=&quot;ÂÃ—â€“Â¾â€™Â©â€˜ÃŒ&quot; w:h-ansi=&quot;Cambria Math&quot;/&gt;&lt;wx:font wx:val=&quot;Cambria Math&quot;/&gt;&lt;w:i/&gt;&lt;/w:rPr&gt;&lt;m:t&gt;=&lt;/m:t&gt;&lt;/m:r&gt;&lt;m:rad&gt;&lt;m:radPr&gt;&lt;m:degHide m:val=&quot;1&quot;/&gt;&lt;m:ctrlPr&gt;&lt;w:rPr&gt;&lt;w:rFonts w:ascii=&quot;Cambria Math&quot; w:h-ansi=&quot;Cambria Math&quot;/&gt;&lt;wx:font wx:val=&quot;Cambria Math&quot;/&gt;&lt;w:i/&gt;&lt;w:lang w:fareast=&quot;KO&quot;/&gt;&lt;/w:rPr&gt;&lt;/m:ctrlPr&gt;&lt;/m:radPr&gt;&lt;m:deg/&gt;&lt;m:e&gt;&lt;m:f&gt;&lt;m:fPr&gt;&lt;m:ctrlPr&gt;&lt;w:rPr&gt;&lt;w:rFonts w:ascii=&quot;Cambria Math&quot; w:h-ansi=&quot;Cambria Math&quot;/&gt;&lt;wx:font wx:val=&quot;Cambria Math&quot;/&gt;&lt;w:i/&gt;&lt;w:lang w:fareast=&quot;KO&quot;/&gt;&lt;/w:rPr&gt;&lt;/m:ctrlPr&gt;&lt;/m:fPr&gt;&lt;m:num&gt;&lt;m:r&gt;&lt;w:rPr&gt;&lt;w:rFonts w:ascii=&quot;Cambria Math&quot; w:h-ansi=&quot;Cambria Math&quot;/&gt;&lt;wx:font wx:val=&quot;Cambria Math&quot;/&gt;&lt;w:i/&gt;&lt;w:lang w:fareast=&quot;KO&quot;/&gt;&lt;/w:rPr&gt;&lt;m:t&gt;1&lt;/m:t&gt;&lt;/m:r&gt;&lt;/m:num&gt;&lt;m:den&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i/&gt;&lt;w:lang w:fareast=&quot;KO&quot;/&gt;&lt;/w:rPr&gt;&lt;/m:ctrlPr&gt;&lt;/m:naryPr&gt;&lt;m:sub&gt;&lt;m:r&gt;&lt;w:rPr&gt;&lt;w:rFonts w:ascii=&quot;Cambria Math&quot; w:h-ansi=&quot;Cambria Math&quot;/&gt;&lt;wx:font wx:val=&quot;Cambria Math&quot;/&gt;&lt;w:i/&gt;&lt;w:lang w:fareast=&quot;KO&quot;/&gt;&lt;/w:rPr&gt;&lt;m:t&gt;k=1&lt;/m:t&gt;&lt;/m:r&gt;&lt;/m:sub&gt;&lt;m:sup&gt;&lt;m:sSub&gt;&lt;m:sSubPr&gt;&lt;m:ctrlPr&gt;&lt;w:rPr&gt;&lt;w:rFonts w:ascii=&quot;Cambria Math&quot; w:h-ansi=&quot;Cambria Math&quot;/&gt;&lt;wx:font wx:val=&quot;Cambria Math&quot;/&gt;&lt;w:i/&gt;&lt;w:lang w:fareast=&quot;KO&quot;/&gt;&lt;/w:rPr&gt;&lt;/m:ctrlPr&gt;&lt;/m:sSubPr&gt;&lt;m:e&gt;&lt;m:r&gt;&lt;w:rPr&gt;&lt;w:rFonts w:ascii=&quot;Cambria Math&quot; w:h-ansi=&quot;Cambria Math&quot;/&gt;&lt;wx:font wx:val=&quot;Cambria Math&quot;/&gt;&lt;w:i/&gt;&lt;w:lang w:fareast=&quot;KO&quot;/&gt;&lt;/w:rPr&gt;&lt;m:t&gt;N&lt;/m:t&gt;&lt;/m:r&gt;&lt;/m:e&gt;&lt;m:sub&gt;&lt;m:r&gt;&lt;w:rPr&gt;&lt;w:rFonts w:ascii=&quot;Cambria Math&quot; w:h-ansi=&quot;Cambria Math&quot;/&gt;&lt;wx:font wx:val=&quot;Cambria Math&quot;/&gt;&lt;w:i/&gt;&lt;w:lang w:fareast=&quot;KO&quot;/&gt;&lt;/w:rPr&gt;&lt;m:t&gt;frame&lt;/m:t&gt;&lt;/m:r&gt;&lt;/m:sub&gt;&lt;/m:sSub&gt;&lt;/m:sup&gt;&lt;m:e&gt;&lt;m:sSubSup&gt;&lt;m:sSubSupPr&gt;&lt;m:ctrlPr&gt;&lt;w:rPr&gt;&lt;w:rFonts w:ascii=&quot;Cambria Math&quot; w:h-ansi=&quot;Cambria Math&quot;/&gt;&lt;wx:font wx:val=&quot;Cambria Math&quot;/&gt;&lt;w:i/&gt;&lt;w:lang w:fareast=&quot;KO&quot;/&gt;&lt;/w:rPr&gt;&lt;/m:ctrlPr&gt;&lt;/m:sSubSupPr&gt;&lt;m:e&gt;&lt;m:r&gt;&lt;w:rPr&gt;&lt;w:rFonts w:ascii=&quot;Cambria Math&quot; w:h-ansi=&quot;Cambria Math&quot;/&gt;&lt;wx:font wx:val=&quot;Cambria Math&quot;/&gt;&lt;w:i/&gt;&lt;w:lang w:fareast=&quot;KO&quot;/&gt;&lt;/w:rPr&gt;&lt;m:t&gt;EVM&lt;/m:t&gt;&lt;/m:r&gt;&lt;/m:e&gt;&lt;m:sub&gt;&lt;m:r&gt;&lt;w:rPr&gt;&lt;w:rFonts w:ascii=&quot;Cambria Math&quot; w:h-ansi=&quot;Cambria Math&quot;/&gt;&lt;wx:font wx:val=&quot;Cambria Math&quot;/&gt;&lt;w:i/&gt;&lt;w:lang w:fareast=&quot;KO&quot;/&gt;&lt;/w:rPr&gt;&lt;m:t&gt;frame,k&lt;/m:t&gt;&lt;/m:r&gt;&lt;/m:sub&gt;&lt;m:sup&gt;&lt;m:r&gt;&lt;w:rPr&gt;&lt;w:rFonts w:ascii=&quot;Cambria Math&quot; w:h-ansi=&quot;Cambria Math&quot;/&gt;&lt;wx:font wx:val=&quot;Cambria Math&quot;/&gt;&lt;w:i/&gt;&lt;w:lang w:fareast=&quot;KO&quot;/&gt;&lt;/w:rPr&gt;&lt;m:t&gt;2&lt;/m:t&gt;&lt;/m:r&gt;&lt;/m:sup&gt;&lt;/m:sSubSup&gt;&lt;/m:e&gt;&lt;/m:nary&gt;&lt;/m:e&gt;&lt;/m:rad&gt;&lt;/m:oMath&gt;&lt;/m:oMathPara&gt;&lt;/w:p&gt;&lt;w:sectPr wsp:rsidR=&quot;00000000&quot; wsp:rsidRPr=&quot;004F47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2" o:title="" chromakey="white"/>
          </v:shape>
        </w:pict>
      </w:r>
    </w:p>
    <w:p w14:paraId="054ACD30" w14:textId="77777777" w:rsidR="00972FED" w:rsidRPr="006F0B54" w:rsidRDefault="00972FED" w:rsidP="00972FED">
      <w:pPr>
        <w:rPr>
          <w:noProof/>
          <w:lang w:eastAsia="zh-CN"/>
        </w:rPr>
      </w:pPr>
      <w:r w:rsidRPr="006F0B54">
        <w:t xml:space="preserve">The resulting </w:t>
      </w:r>
      <w:r w:rsidRPr="00972FED">
        <w:fldChar w:fldCharType="begin"/>
      </w:r>
      <w:r w:rsidRPr="00972FED">
        <w:instrText xml:space="preserve"> QUOTE </w:instrText>
      </w:r>
      <w:r w:rsidR="00350F27">
        <w:rPr>
          <w:position w:val="-5"/>
        </w:rPr>
        <w:pict w14:anchorId="11CA0356">
          <v:shape id="_x0000_i1607"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972FED">
        <w:instrText xml:space="preserve"> </w:instrText>
      </w:r>
      <w:r w:rsidRPr="00972FED">
        <w:fldChar w:fldCharType="separate"/>
      </w:r>
      <w:r w:rsidR="00350F27">
        <w:rPr>
          <w:position w:val="-5"/>
        </w:rPr>
        <w:pict w14:anchorId="45E54532">
          <v:shape id="_x0000_i1608" type="#_x0000_t75" style="width:2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E6B9E&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72FED&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E6B9E&quot; wsp:rsidP=&quot;004E6B9E&quot;&gt;&lt;m:oMathPara&gt;&lt;m:oMath&gt;&lt;m:acc&gt;&lt;m:accPr&gt;&lt;m:chr m:val=&quot;Ì…&quot;/&gt;&lt;m:ctrlPr&gt;&lt;w:rPr&gt;&lt;w:rFonts w:ascii=&quot;Cambria Math&quot; w:fareast=&quot;ÂÃ—â€“Â¾â€™Â©â€˜ÃŒ&quot; w:h-ansi=&quot;Cambria Math&quot;/&gt;&lt;wx:font wx:val=&quot;Cambria Math&quot;/&gt;&lt;w:i/&gt;&lt;/w:rPr&gt;&lt;/m:ctrlPr&gt;&lt;/m:accPr&gt;&lt;m:e&gt;&lt;m:r&gt;&lt;w:rPr&gt;&lt;w:rFonts w:ascii=&quot;Cambria Math&quot; w:fareast=&quot;ÂÃ—â€“Â¾â€™Â©â€˜ÃŒ&quot; w:h-ansi=&quot;Cambria Math&quot;/&gt;&lt;wx:font wx:val=&quot;Cambria Math&quot;/&gt;&lt;w:i/&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1" o:title="" chromakey="white"/>
          </v:shape>
        </w:pict>
      </w:r>
      <w:r w:rsidRPr="00972FED">
        <w:fldChar w:fldCharType="end"/>
      </w:r>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4666" w:name="_Toc21101614"/>
      <w:bookmarkStart w:id="4667" w:name="_Toc29810652"/>
      <w:bookmarkStart w:id="4668" w:name="_Toc37273929"/>
      <w:bookmarkStart w:id="4669" w:name="_Toc45885247"/>
      <w:r>
        <w:br w:type="page"/>
      </w:r>
    </w:p>
    <w:p w14:paraId="1DCFB6FA" w14:textId="77777777" w:rsidR="00972FED" w:rsidRPr="006F0B54" w:rsidRDefault="00972FED" w:rsidP="00972FED">
      <w:pPr>
        <w:pStyle w:val="Heading8"/>
      </w:pPr>
      <w:bookmarkStart w:id="4670" w:name="_Toc53183148"/>
      <w:bookmarkStart w:id="4671" w:name="_Toc58865542"/>
      <w:bookmarkStart w:id="4672" w:name="_Toc58867124"/>
      <w:bookmarkStart w:id="4673" w:name="_Toc66718157"/>
      <w:r w:rsidRPr="006F0B54">
        <w:t>Annex M (informative):</w:t>
      </w:r>
      <w:r w:rsidRPr="006F0B54">
        <w:br/>
        <w:t>Change history</w:t>
      </w:r>
      <w:bookmarkEnd w:id="4666"/>
      <w:bookmarkEnd w:id="4667"/>
      <w:bookmarkEnd w:id="4668"/>
      <w:bookmarkEnd w:id="4669"/>
      <w:bookmarkEnd w:id="4670"/>
      <w:bookmarkEnd w:id="4671"/>
      <w:bookmarkEnd w:id="4672"/>
      <w:bookmarkEnd w:id="467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583"/>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bl>
    <w:p w14:paraId="305ED308" w14:textId="77777777" w:rsidR="00080512" w:rsidRDefault="00080512" w:rsidP="00D20BC4"/>
    <w:sectPr w:rsidR="00080512">
      <w:headerReference w:type="default" r:id="rId333"/>
      <w:footerReference w:type="default" r:id="rId3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EB27F2" w14:textId="77777777" w:rsidR="000F0E42" w:rsidRDefault="000F0E42">
      <w:r>
        <w:separator/>
      </w:r>
    </w:p>
  </w:endnote>
  <w:endnote w:type="continuationSeparator" w:id="0">
    <w:p w14:paraId="0F683EA4" w14:textId="77777777" w:rsidR="000F0E42" w:rsidRDefault="000F0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default"/>
    <w:sig w:usb0="00000000" w:usb1="00000000"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B86258" w14:textId="77777777" w:rsidR="00751F72" w:rsidRDefault="00751F7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368601" w14:textId="77777777" w:rsidR="00751F72" w:rsidRDefault="00751F7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3D216B" w14:textId="77777777" w:rsidR="00751F72" w:rsidRDefault="00751F7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AE7157" w14:textId="77777777" w:rsidR="000F0E42" w:rsidRDefault="000F0E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3EF0BE" w14:textId="77777777" w:rsidR="000F0E42" w:rsidRDefault="000F0E42">
      <w:r>
        <w:separator/>
      </w:r>
    </w:p>
  </w:footnote>
  <w:footnote w:type="continuationSeparator" w:id="0">
    <w:p w14:paraId="3AA69692" w14:textId="77777777" w:rsidR="000F0E42" w:rsidRDefault="000F0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88BFAC" w14:textId="77777777" w:rsidR="00751F72" w:rsidRDefault="00751F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B59DC" w14:textId="77777777" w:rsidR="00751F72" w:rsidRDefault="00751F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3FADA" w14:textId="77777777" w:rsidR="00751F72" w:rsidRDefault="00751F7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A56D6" w14:textId="1632291E" w:rsidR="000F0E42" w:rsidRDefault="000F0E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6476">
      <w:rPr>
        <w:rFonts w:ascii="Arial" w:hAnsi="Arial" w:cs="Arial"/>
        <w:b/>
        <w:noProof/>
        <w:sz w:val="18"/>
        <w:szCs w:val="18"/>
      </w:rPr>
      <w:t>3GPP TS 38.141-2 V15.9.0 (2021-03)</w:t>
    </w:r>
    <w:r>
      <w:rPr>
        <w:rFonts w:ascii="Arial" w:hAnsi="Arial" w:cs="Arial"/>
        <w:b/>
        <w:sz w:val="18"/>
        <w:szCs w:val="18"/>
      </w:rPr>
      <w:fldChar w:fldCharType="end"/>
    </w:r>
  </w:p>
  <w:p w14:paraId="1B023EDD" w14:textId="77777777" w:rsidR="000F0E42" w:rsidRDefault="000F0E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0BA6E174" w:rsidR="000F0E42" w:rsidRDefault="000F0E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6476">
      <w:rPr>
        <w:rFonts w:ascii="Arial" w:hAnsi="Arial" w:cs="Arial"/>
        <w:b/>
        <w:noProof/>
        <w:sz w:val="18"/>
        <w:szCs w:val="18"/>
      </w:rPr>
      <w:t>Release 15</w:t>
    </w:r>
    <w:r>
      <w:rPr>
        <w:rFonts w:ascii="Arial" w:hAnsi="Arial" w:cs="Arial"/>
        <w:b/>
        <w:sz w:val="18"/>
        <w:szCs w:val="18"/>
      </w:rPr>
      <w:fldChar w:fldCharType="end"/>
    </w:r>
  </w:p>
  <w:p w14:paraId="68858CAE" w14:textId="77777777" w:rsidR="000F0E42" w:rsidRDefault="000F0E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4"/>
  </w:num>
  <w:num w:numId="5">
    <w:abstractNumId w:val="17"/>
  </w:num>
  <w:num w:numId="6">
    <w:abstractNumId w:val="15"/>
  </w:num>
  <w:num w:numId="7">
    <w:abstractNumId w:val="7"/>
  </w:num>
  <w:num w:numId="8">
    <w:abstractNumId w:val="4"/>
  </w:num>
  <w:num w:numId="9">
    <w:abstractNumId w:val="8"/>
  </w:num>
  <w:num w:numId="10">
    <w:abstractNumId w:val="9"/>
  </w:num>
  <w:num w:numId="11">
    <w:abstractNumId w:val="6"/>
  </w:num>
  <w:num w:numId="12">
    <w:abstractNumId w:val="11"/>
  </w:num>
  <w:num w:numId="13">
    <w:abstractNumId w:val="13"/>
  </w:num>
  <w:num w:numId="14">
    <w:abstractNumId w:val="2"/>
  </w:num>
  <w:num w:numId="15">
    <w:abstractNumId w:val="5"/>
  </w:num>
  <w:num w:numId="16">
    <w:abstractNumId w:val="12"/>
  </w:num>
  <w:num w:numId="17">
    <w:abstractNumId w:val="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25D"/>
    <w:rsid w:val="00033397"/>
    <w:rsid w:val="00040095"/>
    <w:rsid w:val="00051834"/>
    <w:rsid w:val="00054A22"/>
    <w:rsid w:val="00062023"/>
    <w:rsid w:val="000655A6"/>
    <w:rsid w:val="00080512"/>
    <w:rsid w:val="000C47C3"/>
    <w:rsid w:val="000D12FF"/>
    <w:rsid w:val="000D58AB"/>
    <w:rsid w:val="000D651E"/>
    <w:rsid w:val="000F0E42"/>
    <w:rsid w:val="000F7A09"/>
    <w:rsid w:val="001325CE"/>
    <w:rsid w:val="00133525"/>
    <w:rsid w:val="001A4C42"/>
    <w:rsid w:val="001A7420"/>
    <w:rsid w:val="001B6637"/>
    <w:rsid w:val="001C21C3"/>
    <w:rsid w:val="001D02C2"/>
    <w:rsid w:val="001F0C1D"/>
    <w:rsid w:val="001F1132"/>
    <w:rsid w:val="001F168B"/>
    <w:rsid w:val="00227C43"/>
    <w:rsid w:val="0023400D"/>
    <w:rsid w:val="002347A2"/>
    <w:rsid w:val="002675F0"/>
    <w:rsid w:val="002B6339"/>
    <w:rsid w:val="002E00EE"/>
    <w:rsid w:val="003172DC"/>
    <w:rsid w:val="00350F27"/>
    <w:rsid w:val="0035462D"/>
    <w:rsid w:val="00375248"/>
    <w:rsid w:val="003765B8"/>
    <w:rsid w:val="003C3971"/>
    <w:rsid w:val="00423334"/>
    <w:rsid w:val="004345EC"/>
    <w:rsid w:val="00445D6C"/>
    <w:rsid w:val="00465515"/>
    <w:rsid w:val="004D3578"/>
    <w:rsid w:val="004E213A"/>
    <w:rsid w:val="004F0988"/>
    <w:rsid w:val="004F3340"/>
    <w:rsid w:val="005228C9"/>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768CA"/>
    <w:rsid w:val="008C384C"/>
    <w:rsid w:val="008C7DBA"/>
    <w:rsid w:val="008D7A12"/>
    <w:rsid w:val="008E7037"/>
    <w:rsid w:val="0090271F"/>
    <w:rsid w:val="00902E23"/>
    <w:rsid w:val="009114D7"/>
    <w:rsid w:val="0091348E"/>
    <w:rsid w:val="00917CCB"/>
    <w:rsid w:val="00942EC2"/>
    <w:rsid w:val="00972FED"/>
    <w:rsid w:val="009F37B7"/>
    <w:rsid w:val="00A10F02"/>
    <w:rsid w:val="00A164B4"/>
    <w:rsid w:val="00A179A5"/>
    <w:rsid w:val="00A26956"/>
    <w:rsid w:val="00A27486"/>
    <w:rsid w:val="00A3139C"/>
    <w:rsid w:val="00A53724"/>
    <w:rsid w:val="00A56066"/>
    <w:rsid w:val="00A65F5D"/>
    <w:rsid w:val="00A70FDA"/>
    <w:rsid w:val="00A73129"/>
    <w:rsid w:val="00A82346"/>
    <w:rsid w:val="00A92BA1"/>
    <w:rsid w:val="00AC2DE2"/>
    <w:rsid w:val="00AC6BC6"/>
    <w:rsid w:val="00AE65E2"/>
    <w:rsid w:val="00B15449"/>
    <w:rsid w:val="00B93086"/>
    <w:rsid w:val="00BA19ED"/>
    <w:rsid w:val="00BA4B8D"/>
    <w:rsid w:val="00BC0F7D"/>
    <w:rsid w:val="00BD7D31"/>
    <w:rsid w:val="00BE3255"/>
    <w:rsid w:val="00BF128E"/>
    <w:rsid w:val="00BF4D72"/>
    <w:rsid w:val="00C074DD"/>
    <w:rsid w:val="00C1496A"/>
    <w:rsid w:val="00C33079"/>
    <w:rsid w:val="00C45231"/>
    <w:rsid w:val="00C72833"/>
    <w:rsid w:val="00C80F1D"/>
    <w:rsid w:val="00C93F40"/>
    <w:rsid w:val="00CA3D0C"/>
    <w:rsid w:val="00CD50AA"/>
    <w:rsid w:val="00CF6476"/>
    <w:rsid w:val="00D20BC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7315"/>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rules v:ext="edit">
        <o:r id="V:Rule1" type="connector" idref="#Line 95"/>
        <o:r id="V:Rule2" type="connector" idref="#Line 98"/>
        <o:r id="V:Rule3" type="connector" idref="#Line 96"/>
        <o:r id="V:Rule4" type="connector" idref="#Line 99"/>
        <o:r id="V:Rule5" type="connector" idref="#Line 101"/>
        <o:r id="V:Rule6" type="connector" idref="#Line 102"/>
      </o:rules>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emf"/><Relationship Id="rId299" Type="http://schemas.openxmlformats.org/officeDocument/2006/relationships/image" Target="media/image246.png"/><Relationship Id="rId303" Type="http://schemas.openxmlformats.org/officeDocument/2006/relationships/image" Target="media/image250.png"/><Relationship Id="rId21" Type="http://schemas.openxmlformats.org/officeDocument/2006/relationships/image" Target="media/image7.emf"/><Relationship Id="rId42" Type="http://schemas.openxmlformats.org/officeDocument/2006/relationships/image" Target="media/image28.png"/><Relationship Id="rId63" Type="http://schemas.openxmlformats.org/officeDocument/2006/relationships/image" Target="media/image44.png"/><Relationship Id="rId84" Type="http://schemas.openxmlformats.org/officeDocument/2006/relationships/image" Target="media/image57.wmf"/><Relationship Id="rId138" Type="http://schemas.openxmlformats.org/officeDocument/2006/relationships/image" Target="media/image94.png"/><Relationship Id="rId159" Type="http://schemas.openxmlformats.org/officeDocument/2006/relationships/image" Target="media/image114.png"/><Relationship Id="rId324" Type="http://schemas.openxmlformats.org/officeDocument/2006/relationships/image" Target="media/image271.png"/><Relationship Id="rId170" Type="http://schemas.openxmlformats.org/officeDocument/2006/relationships/image" Target="media/image123.png"/><Relationship Id="rId191" Type="http://schemas.openxmlformats.org/officeDocument/2006/relationships/image" Target="media/image144.png"/><Relationship Id="rId205" Type="http://schemas.openxmlformats.org/officeDocument/2006/relationships/image" Target="media/image157.wmf"/><Relationship Id="rId226" Type="http://schemas.openxmlformats.org/officeDocument/2006/relationships/image" Target="media/image178.wmf"/><Relationship Id="rId247" Type="http://schemas.openxmlformats.org/officeDocument/2006/relationships/image" Target="media/image197.wmf"/><Relationship Id="rId107" Type="http://schemas.openxmlformats.org/officeDocument/2006/relationships/image" Target="media/image68.emf"/><Relationship Id="rId268" Type="http://schemas.openxmlformats.org/officeDocument/2006/relationships/image" Target="media/image216.png"/><Relationship Id="rId289" Type="http://schemas.openxmlformats.org/officeDocument/2006/relationships/image" Target="media/image237.png"/><Relationship Id="rId11" Type="http://schemas.openxmlformats.org/officeDocument/2006/relationships/header" Target="header1.xml"/><Relationship Id="rId32" Type="http://schemas.openxmlformats.org/officeDocument/2006/relationships/image" Target="media/image18.png"/><Relationship Id="rId53" Type="http://schemas.openxmlformats.org/officeDocument/2006/relationships/image" Target="media/image36.wmf"/><Relationship Id="rId74" Type="http://schemas.openxmlformats.org/officeDocument/2006/relationships/oleObject" Target="embeddings/oleObject9.bin"/><Relationship Id="rId128" Type="http://schemas.openxmlformats.org/officeDocument/2006/relationships/image" Target="media/image86.emf"/><Relationship Id="rId149" Type="http://schemas.openxmlformats.org/officeDocument/2006/relationships/image" Target="media/image105.png"/><Relationship Id="rId314" Type="http://schemas.openxmlformats.org/officeDocument/2006/relationships/image" Target="media/image261.png"/><Relationship Id="rId335"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image" Target="media/image115.png"/><Relationship Id="rId181" Type="http://schemas.openxmlformats.org/officeDocument/2006/relationships/image" Target="media/image134.png"/><Relationship Id="rId216" Type="http://schemas.openxmlformats.org/officeDocument/2006/relationships/image" Target="media/image168.wmf"/><Relationship Id="rId237" Type="http://schemas.openxmlformats.org/officeDocument/2006/relationships/image" Target="media/image187.wmf"/><Relationship Id="rId258" Type="http://schemas.openxmlformats.org/officeDocument/2006/relationships/image" Target="media/image208.png"/><Relationship Id="rId279" Type="http://schemas.openxmlformats.org/officeDocument/2006/relationships/image" Target="media/image227.png"/><Relationship Id="rId22" Type="http://schemas.openxmlformats.org/officeDocument/2006/relationships/image" Target="media/image8.emf"/><Relationship Id="rId43" Type="http://schemas.openxmlformats.org/officeDocument/2006/relationships/image" Target="media/image29.png"/><Relationship Id="rId64" Type="http://schemas.openxmlformats.org/officeDocument/2006/relationships/image" Target="media/image45.wmf"/><Relationship Id="rId118" Type="http://schemas.openxmlformats.org/officeDocument/2006/relationships/image" Target="media/image78.emf"/><Relationship Id="rId139" Type="http://schemas.openxmlformats.org/officeDocument/2006/relationships/image" Target="media/image95.png"/><Relationship Id="rId290" Type="http://schemas.openxmlformats.org/officeDocument/2006/relationships/image" Target="media/image238.png"/><Relationship Id="rId304" Type="http://schemas.openxmlformats.org/officeDocument/2006/relationships/image" Target="media/image251.png"/><Relationship Id="rId325" Type="http://schemas.openxmlformats.org/officeDocument/2006/relationships/image" Target="media/image272.png"/><Relationship Id="rId85" Type="http://schemas.openxmlformats.org/officeDocument/2006/relationships/oleObject" Target="embeddings/oleObject14.bin"/><Relationship Id="rId150" Type="http://schemas.openxmlformats.org/officeDocument/2006/relationships/image" Target="media/image106.png"/><Relationship Id="rId171" Type="http://schemas.openxmlformats.org/officeDocument/2006/relationships/image" Target="media/image124.png"/><Relationship Id="rId192" Type="http://schemas.openxmlformats.org/officeDocument/2006/relationships/image" Target="media/image145.png"/><Relationship Id="rId206" Type="http://schemas.openxmlformats.org/officeDocument/2006/relationships/image" Target="media/image158.wmf"/><Relationship Id="rId227" Type="http://schemas.openxmlformats.org/officeDocument/2006/relationships/image" Target="media/image179.wmf"/><Relationship Id="rId248" Type="http://schemas.openxmlformats.org/officeDocument/2006/relationships/image" Target="media/image198.wmf"/><Relationship Id="rId269" Type="http://schemas.openxmlformats.org/officeDocument/2006/relationships/image" Target="media/image217.png"/><Relationship Id="rId12" Type="http://schemas.openxmlformats.org/officeDocument/2006/relationships/header" Target="header2.xml"/><Relationship Id="rId33" Type="http://schemas.openxmlformats.org/officeDocument/2006/relationships/image" Target="media/image19.png"/><Relationship Id="rId108" Type="http://schemas.openxmlformats.org/officeDocument/2006/relationships/oleObject" Target="embeddings/Microsoft_Visio_2003-2010_Drawing1.vsd"/><Relationship Id="rId129" Type="http://schemas.openxmlformats.org/officeDocument/2006/relationships/package" Target="embeddings/Microsoft_Visio_Drawing2.vsdx"/><Relationship Id="rId280" Type="http://schemas.openxmlformats.org/officeDocument/2006/relationships/image" Target="media/image228.png"/><Relationship Id="rId315" Type="http://schemas.openxmlformats.org/officeDocument/2006/relationships/image" Target="media/image262.png"/><Relationship Id="rId336" Type="http://schemas.openxmlformats.org/officeDocument/2006/relationships/theme" Target="theme/theme1.xml"/><Relationship Id="rId54" Type="http://schemas.openxmlformats.org/officeDocument/2006/relationships/oleObject" Target="embeddings/oleObject4.bin"/><Relationship Id="rId75" Type="http://schemas.openxmlformats.org/officeDocument/2006/relationships/image" Target="media/image52.wmf"/><Relationship Id="rId96" Type="http://schemas.openxmlformats.org/officeDocument/2006/relationships/image" Target="media/image63.wmf"/><Relationship Id="rId140" Type="http://schemas.openxmlformats.org/officeDocument/2006/relationships/image" Target="media/image96.png"/><Relationship Id="rId161" Type="http://schemas.openxmlformats.org/officeDocument/2006/relationships/image" Target="media/image116.png"/><Relationship Id="rId182" Type="http://schemas.openxmlformats.org/officeDocument/2006/relationships/image" Target="media/image135.png"/><Relationship Id="rId217" Type="http://schemas.openxmlformats.org/officeDocument/2006/relationships/image" Target="media/image169.wmf"/><Relationship Id="rId6" Type="http://schemas.openxmlformats.org/officeDocument/2006/relationships/webSettings" Target="webSettings.xml"/><Relationship Id="rId238" Type="http://schemas.openxmlformats.org/officeDocument/2006/relationships/image" Target="media/image188.wmf"/><Relationship Id="rId259" Type="http://schemas.openxmlformats.org/officeDocument/2006/relationships/image" Target="media/image209.emf"/><Relationship Id="rId23" Type="http://schemas.openxmlformats.org/officeDocument/2006/relationships/image" Target="media/image9.emf"/><Relationship Id="rId119" Type="http://schemas.openxmlformats.org/officeDocument/2006/relationships/image" Target="media/image79.emf"/><Relationship Id="rId270" Type="http://schemas.openxmlformats.org/officeDocument/2006/relationships/image" Target="media/image218.png"/><Relationship Id="rId291" Type="http://schemas.openxmlformats.org/officeDocument/2006/relationships/image" Target="media/image239.emf"/><Relationship Id="rId305" Type="http://schemas.openxmlformats.org/officeDocument/2006/relationships/image" Target="media/image252.png"/><Relationship Id="rId326" Type="http://schemas.openxmlformats.org/officeDocument/2006/relationships/image" Target="media/image273.png"/><Relationship Id="rId44" Type="http://schemas.openxmlformats.org/officeDocument/2006/relationships/image" Target="media/image30.wmf"/><Relationship Id="rId65" Type="http://schemas.openxmlformats.org/officeDocument/2006/relationships/image" Target="media/image46.png"/><Relationship Id="rId86" Type="http://schemas.openxmlformats.org/officeDocument/2006/relationships/image" Target="media/image58.wmf"/><Relationship Id="rId130" Type="http://schemas.openxmlformats.org/officeDocument/2006/relationships/image" Target="media/image87.emf"/><Relationship Id="rId151" Type="http://schemas.openxmlformats.org/officeDocument/2006/relationships/image" Target="media/image107.png"/><Relationship Id="rId172" Type="http://schemas.openxmlformats.org/officeDocument/2006/relationships/image" Target="media/image125.png"/><Relationship Id="rId193" Type="http://schemas.openxmlformats.org/officeDocument/2006/relationships/image" Target="media/image146.png"/><Relationship Id="rId207" Type="http://schemas.openxmlformats.org/officeDocument/2006/relationships/image" Target="media/image159.wmf"/><Relationship Id="rId228" Type="http://schemas.openxmlformats.org/officeDocument/2006/relationships/image" Target="media/image180.wmf"/><Relationship Id="rId249" Type="http://schemas.openxmlformats.org/officeDocument/2006/relationships/image" Target="media/image199.wmf"/><Relationship Id="rId13" Type="http://schemas.openxmlformats.org/officeDocument/2006/relationships/footer" Target="footer1.xml"/><Relationship Id="rId109" Type="http://schemas.openxmlformats.org/officeDocument/2006/relationships/image" Target="media/image69.emf"/><Relationship Id="rId260" Type="http://schemas.openxmlformats.org/officeDocument/2006/relationships/oleObject" Target="embeddings/oleObject31.bin"/><Relationship Id="rId281" Type="http://schemas.openxmlformats.org/officeDocument/2006/relationships/image" Target="media/image229.png"/><Relationship Id="rId316" Type="http://schemas.openxmlformats.org/officeDocument/2006/relationships/image" Target="media/image263.png"/><Relationship Id="rId34" Type="http://schemas.openxmlformats.org/officeDocument/2006/relationships/image" Target="media/image20.png"/><Relationship Id="rId55" Type="http://schemas.openxmlformats.org/officeDocument/2006/relationships/image" Target="media/image37.wmf"/><Relationship Id="rId76" Type="http://schemas.openxmlformats.org/officeDocument/2006/relationships/oleObject" Target="embeddings/oleObject10.bin"/><Relationship Id="rId97" Type="http://schemas.openxmlformats.org/officeDocument/2006/relationships/image" Target="media/image64.wmf"/><Relationship Id="rId120" Type="http://schemas.openxmlformats.org/officeDocument/2006/relationships/image" Target="media/image80.emf"/><Relationship Id="rId141" Type="http://schemas.openxmlformats.org/officeDocument/2006/relationships/image" Target="media/image97.png"/><Relationship Id="rId7" Type="http://schemas.openxmlformats.org/officeDocument/2006/relationships/footnotes" Target="footnotes.xml"/><Relationship Id="rId162" Type="http://schemas.openxmlformats.org/officeDocument/2006/relationships/image" Target="media/image117.png"/><Relationship Id="rId183" Type="http://schemas.openxmlformats.org/officeDocument/2006/relationships/image" Target="media/image136.png"/><Relationship Id="rId218" Type="http://schemas.openxmlformats.org/officeDocument/2006/relationships/image" Target="media/image170.wmf"/><Relationship Id="rId239" Type="http://schemas.openxmlformats.org/officeDocument/2006/relationships/image" Target="media/image189.wmf"/><Relationship Id="rId250" Type="http://schemas.openxmlformats.org/officeDocument/2006/relationships/image" Target="media/image200.wmf"/><Relationship Id="rId271" Type="http://schemas.openxmlformats.org/officeDocument/2006/relationships/image" Target="media/image219.png"/><Relationship Id="rId292" Type="http://schemas.openxmlformats.org/officeDocument/2006/relationships/oleObject" Target="embeddings/oleObject33.bin"/><Relationship Id="rId306" Type="http://schemas.openxmlformats.org/officeDocument/2006/relationships/image" Target="media/image253.png"/><Relationship Id="rId24" Type="http://schemas.openxmlformats.org/officeDocument/2006/relationships/image" Target="media/image10.png"/><Relationship Id="rId45" Type="http://schemas.openxmlformats.org/officeDocument/2006/relationships/image" Target="media/image31.png"/><Relationship Id="rId66" Type="http://schemas.openxmlformats.org/officeDocument/2006/relationships/image" Target="media/image47.wmf"/><Relationship Id="rId87" Type="http://schemas.openxmlformats.org/officeDocument/2006/relationships/oleObject" Target="embeddings/oleObject15.bin"/><Relationship Id="rId110" Type="http://schemas.openxmlformats.org/officeDocument/2006/relationships/image" Target="media/image70.emf"/><Relationship Id="rId131" Type="http://schemas.openxmlformats.org/officeDocument/2006/relationships/package" Target="embeddings/Microsoft_Visio_Drawing3.vsdx"/><Relationship Id="rId327" Type="http://schemas.openxmlformats.org/officeDocument/2006/relationships/image" Target="media/image274.png"/><Relationship Id="rId152" Type="http://schemas.openxmlformats.org/officeDocument/2006/relationships/image" Target="media/image108.png"/><Relationship Id="rId173" Type="http://schemas.openxmlformats.org/officeDocument/2006/relationships/image" Target="media/image126.png"/><Relationship Id="rId194" Type="http://schemas.openxmlformats.org/officeDocument/2006/relationships/image" Target="media/image147.png"/><Relationship Id="rId208" Type="http://schemas.openxmlformats.org/officeDocument/2006/relationships/image" Target="media/image160.wmf"/><Relationship Id="rId229" Type="http://schemas.openxmlformats.org/officeDocument/2006/relationships/image" Target="media/image181.wmf"/><Relationship Id="rId240" Type="http://schemas.openxmlformats.org/officeDocument/2006/relationships/image" Target="media/image190.wmf"/><Relationship Id="rId261" Type="http://schemas.openxmlformats.org/officeDocument/2006/relationships/image" Target="media/image210.emf"/><Relationship Id="rId14" Type="http://schemas.openxmlformats.org/officeDocument/2006/relationships/footer" Target="footer2.xml"/><Relationship Id="rId35" Type="http://schemas.openxmlformats.org/officeDocument/2006/relationships/image" Target="media/image21.png"/><Relationship Id="rId56" Type="http://schemas.openxmlformats.org/officeDocument/2006/relationships/oleObject" Target="embeddings/oleObject5.bin"/><Relationship Id="rId77" Type="http://schemas.openxmlformats.org/officeDocument/2006/relationships/image" Target="media/image53.png"/><Relationship Id="rId100" Type="http://schemas.openxmlformats.org/officeDocument/2006/relationships/image" Target="media/image65.emf"/><Relationship Id="rId282" Type="http://schemas.openxmlformats.org/officeDocument/2006/relationships/image" Target="media/image230.png"/><Relationship Id="rId317" Type="http://schemas.openxmlformats.org/officeDocument/2006/relationships/image" Target="media/image264.png"/><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oleObject" Target="embeddings/oleObject8.bin"/><Relationship Id="rId93" Type="http://schemas.openxmlformats.org/officeDocument/2006/relationships/oleObject" Target="embeddings/oleObject18.bin"/><Relationship Id="rId98" Type="http://schemas.openxmlformats.org/officeDocument/2006/relationships/oleObject" Target="embeddings/oleObject20.bin"/><Relationship Id="rId121" Type="http://schemas.openxmlformats.org/officeDocument/2006/relationships/image" Target="media/image81.emf"/><Relationship Id="rId142" Type="http://schemas.openxmlformats.org/officeDocument/2006/relationships/image" Target="media/image98.png"/><Relationship Id="rId163" Type="http://schemas.openxmlformats.org/officeDocument/2006/relationships/image" Target="media/image118.wmf"/><Relationship Id="rId184" Type="http://schemas.openxmlformats.org/officeDocument/2006/relationships/image" Target="media/image137.png"/><Relationship Id="rId189" Type="http://schemas.openxmlformats.org/officeDocument/2006/relationships/image" Target="media/image142.png"/><Relationship Id="rId219" Type="http://schemas.openxmlformats.org/officeDocument/2006/relationships/image" Target="media/image171.wmf"/><Relationship Id="rId3" Type="http://schemas.openxmlformats.org/officeDocument/2006/relationships/numbering" Target="numbering.xml"/><Relationship Id="rId214" Type="http://schemas.openxmlformats.org/officeDocument/2006/relationships/image" Target="media/image166.wmf"/><Relationship Id="rId230" Type="http://schemas.openxmlformats.org/officeDocument/2006/relationships/image" Target="media/image182.wmf"/><Relationship Id="rId235" Type="http://schemas.openxmlformats.org/officeDocument/2006/relationships/image" Target="media/image185.wmf"/><Relationship Id="rId251" Type="http://schemas.openxmlformats.org/officeDocument/2006/relationships/image" Target="media/image201.wmf"/><Relationship Id="rId256" Type="http://schemas.openxmlformats.org/officeDocument/2006/relationships/image" Target="media/image206.png"/><Relationship Id="rId277" Type="http://schemas.openxmlformats.org/officeDocument/2006/relationships/image" Target="media/image225.png"/><Relationship Id="rId298" Type="http://schemas.openxmlformats.org/officeDocument/2006/relationships/image" Target="media/image245.png"/><Relationship Id="rId25" Type="http://schemas.openxmlformats.org/officeDocument/2006/relationships/image" Target="media/image11.png"/><Relationship Id="rId46" Type="http://schemas.openxmlformats.org/officeDocument/2006/relationships/image" Target="media/image32.wmf"/><Relationship Id="rId67" Type="http://schemas.openxmlformats.org/officeDocument/2006/relationships/image" Target="media/image48.emf"/><Relationship Id="rId116" Type="http://schemas.openxmlformats.org/officeDocument/2006/relationships/image" Target="media/image76.emf"/><Relationship Id="rId137" Type="http://schemas.openxmlformats.org/officeDocument/2006/relationships/image" Target="media/image93.png"/><Relationship Id="rId158" Type="http://schemas.openxmlformats.org/officeDocument/2006/relationships/image" Target="media/image113.png"/><Relationship Id="rId272" Type="http://schemas.openxmlformats.org/officeDocument/2006/relationships/image" Target="media/image220.png"/><Relationship Id="rId293" Type="http://schemas.openxmlformats.org/officeDocument/2006/relationships/image" Target="media/image240.png"/><Relationship Id="rId302" Type="http://schemas.openxmlformats.org/officeDocument/2006/relationships/image" Target="media/image249.png"/><Relationship Id="rId307" Type="http://schemas.openxmlformats.org/officeDocument/2006/relationships/image" Target="media/image254.png"/><Relationship Id="rId323" Type="http://schemas.openxmlformats.org/officeDocument/2006/relationships/image" Target="media/image270.png"/><Relationship Id="rId328" Type="http://schemas.openxmlformats.org/officeDocument/2006/relationships/image" Target="media/image275.png"/><Relationship Id="rId20" Type="http://schemas.openxmlformats.org/officeDocument/2006/relationships/image" Target="media/image6.emf"/><Relationship Id="rId41" Type="http://schemas.openxmlformats.org/officeDocument/2006/relationships/image" Target="media/image27.png"/><Relationship Id="rId62" Type="http://schemas.openxmlformats.org/officeDocument/2006/relationships/image" Target="media/image43.gif"/><Relationship Id="rId83" Type="http://schemas.openxmlformats.org/officeDocument/2006/relationships/oleObject" Target="embeddings/oleObject13.bin"/><Relationship Id="rId88" Type="http://schemas.openxmlformats.org/officeDocument/2006/relationships/image" Target="media/image59.wmf"/><Relationship Id="rId111" Type="http://schemas.openxmlformats.org/officeDocument/2006/relationships/image" Target="media/image71.emf"/><Relationship Id="rId132" Type="http://schemas.openxmlformats.org/officeDocument/2006/relationships/image" Target="media/image88.emf"/><Relationship Id="rId153" Type="http://schemas.openxmlformats.org/officeDocument/2006/relationships/image" Target="media/image109.png"/><Relationship Id="rId174" Type="http://schemas.openxmlformats.org/officeDocument/2006/relationships/image" Target="media/image127.png"/><Relationship Id="rId179" Type="http://schemas.openxmlformats.org/officeDocument/2006/relationships/image" Target="media/image132.png"/><Relationship Id="rId195" Type="http://schemas.openxmlformats.org/officeDocument/2006/relationships/image" Target="media/image148.png"/><Relationship Id="rId209" Type="http://schemas.openxmlformats.org/officeDocument/2006/relationships/image" Target="media/image161.wmf"/><Relationship Id="rId190" Type="http://schemas.openxmlformats.org/officeDocument/2006/relationships/image" Target="media/image143.png"/><Relationship Id="rId204" Type="http://schemas.openxmlformats.org/officeDocument/2006/relationships/oleObject" Target="embeddings/oleObject28.bin"/><Relationship Id="rId220" Type="http://schemas.openxmlformats.org/officeDocument/2006/relationships/image" Target="media/image172.wmf"/><Relationship Id="rId225" Type="http://schemas.openxmlformats.org/officeDocument/2006/relationships/image" Target="media/image177.wmf"/><Relationship Id="rId241" Type="http://schemas.openxmlformats.org/officeDocument/2006/relationships/image" Target="media/image191.wmf"/><Relationship Id="rId246" Type="http://schemas.openxmlformats.org/officeDocument/2006/relationships/image" Target="media/image196.wmf"/><Relationship Id="rId267" Type="http://schemas.openxmlformats.org/officeDocument/2006/relationships/image" Target="media/image215.png"/><Relationship Id="rId288" Type="http://schemas.openxmlformats.org/officeDocument/2006/relationships/image" Target="media/image236.png"/><Relationship Id="rId15" Type="http://schemas.openxmlformats.org/officeDocument/2006/relationships/header" Target="header3.xml"/><Relationship Id="rId36" Type="http://schemas.openxmlformats.org/officeDocument/2006/relationships/image" Target="media/image22.png"/><Relationship Id="rId57" Type="http://schemas.openxmlformats.org/officeDocument/2006/relationships/image" Target="media/image38.png"/><Relationship Id="rId106" Type="http://schemas.openxmlformats.org/officeDocument/2006/relationships/oleObject" Target="embeddings/Microsoft_Visio_2003-2010_Drawing.vsd"/><Relationship Id="rId127" Type="http://schemas.openxmlformats.org/officeDocument/2006/relationships/package" Target="embeddings/Microsoft_Visio_Drawing1.vsdx"/><Relationship Id="rId262" Type="http://schemas.openxmlformats.org/officeDocument/2006/relationships/oleObject" Target="embeddings/oleObject32.bin"/><Relationship Id="rId283" Type="http://schemas.openxmlformats.org/officeDocument/2006/relationships/image" Target="media/image231.png"/><Relationship Id="rId313" Type="http://schemas.openxmlformats.org/officeDocument/2006/relationships/image" Target="media/image260.png"/><Relationship Id="rId318" Type="http://schemas.openxmlformats.org/officeDocument/2006/relationships/image" Target="media/image265.png"/><Relationship Id="rId10" Type="http://schemas.openxmlformats.org/officeDocument/2006/relationships/image" Target="media/image2.png"/><Relationship Id="rId31" Type="http://schemas.openxmlformats.org/officeDocument/2006/relationships/image" Target="media/image17.png"/><Relationship Id="rId52" Type="http://schemas.openxmlformats.org/officeDocument/2006/relationships/image" Target="media/image35.png"/><Relationship Id="rId73" Type="http://schemas.openxmlformats.org/officeDocument/2006/relationships/image" Target="media/image51.wmf"/><Relationship Id="rId78" Type="http://schemas.openxmlformats.org/officeDocument/2006/relationships/image" Target="media/image54.wmf"/><Relationship Id="rId94" Type="http://schemas.openxmlformats.org/officeDocument/2006/relationships/image" Target="media/image62.wmf"/><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image" Target="media/image82.emf"/><Relationship Id="rId143" Type="http://schemas.openxmlformats.org/officeDocument/2006/relationships/image" Target="media/image99.png"/><Relationship Id="rId148" Type="http://schemas.openxmlformats.org/officeDocument/2006/relationships/image" Target="media/image104.png"/><Relationship Id="rId164" Type="http://schemas.openxmlformats.org/officeDocument/2006/relationships/oleObject" Target="embeddings/oleObject26.bin"/><Relationship Id="rId169" Type="http://schemas.openxmlformats.org/officeDocument/2006/relationships/image" Target="media/image122.png"/><Relationship Id="rId185" Type="http://schemas.openxmlformats.org/officeDocument/2006/relationships/image" Target="media/image138.png"/><Relationship Id="rId33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3.png"/><Relationship Id="rId210" Type="http://schemas.openxmlformats.org/officeDocument/2006/relationships/image" Target="media/image162.wmf"/><Relationship Id="rId215" Type="http://schemas.openxmlformats.org/officeDocument/2006/relationships/image" Target="media/image167.wmf"/><Relationship Id="rId236" Type="http://schemas.openxmlformats.org/officeDocument/2006/relationships/image" Target="media/image186.wmf"/><Relationship Id="rId257" Type="http://schemas.openxmlformats.org/officeDocument/2006/relationships/image" Target="media/image207.png"/><Relationship Id="rId278" Type="http://schemas.openxmlformats.org/officeDocument/2006/relationships/image" Target="media/image226.png"/><Relationship Id="rId26" Type="http://schemas.openxmlformats.org/officeDocument/2006/relationships/image" Target="media/image12.png"/><Relationship Id="rId231" Type="http://schemas.openxmlformats.org/officeDocument/2006/relationships/oleObject" Target="embeddings/oleObject29.bin"/><Relationship Id="rId252" Type="http://schemas.openxmlformats.org/officeDocument/2006/relationships/image" Target="media/image202.wmf"/><Relationship Id="rId273" Type="http://schemas.openxmlformats.org/officeDocument/2006/relationships/image" Target="media/image221.png"/><Relationship Id="rId294" Type="http://schemas.openxmlformats.org/officeDocument/2006/relationships/image" Target="media/image241.png"/><Relationship Id="rId308" Type="http://schemas.openxmlformats.org/officeDocument/2006/relationships/image" Target="media/image255.png"/><Relationship Id="rId329" Type="http://schemas.openxmlformats.org/officeDocument/2006/relationships/image" Target="media/image276.png"/><Relationship Id="rId47" Type="http://schemas.openxmlformats.org/officeDocument/2006/relationships/oleObject" Target="embeddings/oleObject1.bin"/><Relationship Id="rId68" Type="http://schemas.openxmlformats.org/officeDocument/2006/relationships/oleObject" Target="embeddings/oleObject6.bin"/><Relationship Id="rId89" Type="http://schemas.openxmlformats.org/officeDocument/2006/relationships/oleObject" Target="embeddings/oleObject16.bin"/><Relationship Id="rId112" Type="http://schemas.openxmlformats.org/officeDocument/2006/relationships/image" Target="media/image72.emf"/><Relationship Id="rId133" Type="http://schemas.openxmlformats.org/officeDocument/2006/relationships/image" Target="media/image89.png"/><Relationship Id="rId154" Type="http://schemas.openxmlformats.org/officeDocument/2006/relationships/image" Target="media/image110.wmf"/><Relationship Id="rId175" Type="http://schemas.openxmlformats.org/officeDocument/2006/relationships/image" Target="media/image128.png"/><Relationship Id="rId196" Type="http://schemas.openxmlformats.org/officeDocument/2006/relationships/image" Target="media/image149.png"/><Relationship Id="rId200" Type="http://schemas.openxmlformats.org/officeDocument/2006/relationships/image" Target="media/image153.wmf"/><Relationship Id="rId16" Type="http://schemas.openxmlformats.org/officeDocument/2006/relationships/footer" Target="footer3.xml"/><Relationship Id="rId221" Type="http://schemas.openxmlformats.org/officeDocument/2006/relationships/image" Target="media/image173.wmf"/><Relationship Id="rId242" Type="http://schemas.openxmlformats.org/officeDocument/2006/relationships/image" Target="media/image192.wmf"/><Relationship Id="rId263" Type="http://schemas.openxmlformats.org/officeDocument/2006/relationships/image" Target="media/image211.png"/><Relationship Id="rId284" Type="http://schemas.openxmlformats.org/officeDocument/2006/relationships/image" Target="media/image232.png"/><Relationship Id="rId319" Type="http://schemas.openxmlformats.org/officeDocument/2006/relationships/image" Target="media/image266.png"/><Relationship Id="rId37" Type="http://schemas.openxmlformats.org/officeDocument/2006/relationships/image" Target="media/image23.png"/><Relationship Id="rId58" Type="http://schemas.openxmlformats.org/officeDocument/2006/relationships/image" Target="media/image39.png"/><Relationship Id="rId79" Type="http://schemas.openxmlformats.org/officeDocument/2006/relationships/oleObject" Target="embeddings/oleObject11.bin"/><Relationship Id="rId102" Type="http://schemas.openxmlformats.org/officeDocument/2006/relationships/oleObject" Target="embeddings/oleObject23.bin"/><Relationship Id="rId123" Type="http://schemas.openxmlformats.org/officeDocument/2006/relationships/image" Target="media/image83.emf"/><Relationship Id="rId144" Type="http://schemas.openxmlformats.org/officeDocument/2006/relationships/image" Target="media/image100.png"/><Relationship Id="rId330" Type="http://schemas.openxmlformats.org/officeDocument/2006/relationships/image" Target="media/image277.png"/><Relationship Id="rId90" Type="http://schemas.openxmlformats.org/officeDocument/2006/relationships/image" Target="media/image60.wmf"/><Relationship Id="rId165" Type="http://schemas.openxmlformats.org/officeDocument/2006/relationships/image" Target="media/image119.png"/><Relationship Id="rId186" Type="http://schemas.openxmlformats.org/officeDocument/2006/relationships/image" Target="media/image139.png"/><Relationship Id="rId211" Type="http://schemas.openxmlformats.org/officeDocument/2006/relationships/image" Target="media/image163.wmf"/><Relationship Id="rId232" Type="http://schemas.openxmlformats.org/officeDocument/2006/relationships/image" Target="media/image183.wmf"/><Relationship Id="rId253" Type="http://schemas.openxmlformats.org/officeDocument/2006/relationships/image" Target="media/image203.emf"/><Relationship Id="rId274" Type="http://schemas.openxmlformats.org/officeDocument/2006/relationships/image" Target="media/image222.png"/><Relationship Id="rId295" Type="http://schemas.openxmlformats.org/officeDocument/2006/relationships/image" Target="media/image242.png"/><Relationship Id="rId309" Type="http://schemas.openxmlformats.org/officeDocument/2006/relationships/image" Target="media/image256.png"/><Relationship Id="rId27" Type="http://schemas.openxmlformats.org/officeDocument/2006/relationships/image" Target="media/image13.png"/><Relationship Id="rId48" Type="http://schemas.openxmlformats.org/officeDocument/2006/relationships/image" Target="media/image33.wmf"/><Relationship Id="rId69" Type="http://schemas.openxmlformats.org/officeDocument/2006/relationships/image" Target="media/image49.emf"/><Relationship Id="rId113" Type="http://schemas.openxmlformats.org/officeDocument/2006/relationships/image" Target="media/image73.emf"/><Relationship Id="rId134" Type="http://schemas.openxmlformats.org/officeDocument/2006/relationships/image" Target="media/image90.png"/><Relationship Id="rId320" Type="http://schemas.openxmlformats.org/officeDocument/2006/relationships/image" Target="media/image267.png"/><Relationship Id="rId80" Type="http://schemas.openxmlformats.org/officeDocument/2006/relationships/image" Target="media/image55.wmf"/><Relationship Id="rId155" Type="http://schemas.openxmlformats.org/officeDocument/2006/relationships/oleObject" Target="embeddings/oleObject25.bin"/><Relationship Id="rId176" Type="http://schemas.openxmlformats.org/officeDocument/2006/relationships/image" Target="media/image129.png"/><Relationship Id="rId197" Type="http://schemas.openxmlformats.org/officeDocument/2006/relationships/image" Target="media/image150.png"/><Relationship Id="rId201" Type="http://schemas.openxmlformats.org/officeDocument/2006/relationships/image" Target="media/image154.wmf"/><Relationship Id="rId222" Type="http://schemas.openxmlformats.org/officeDocument/2006/relationships/image" Target="media/image174.wmf"/><Relationship Id="rId243" Type="http://schemas.openxmlformats.org/officeDocument/2006/relationships/image" Target="media/image193.wmf"/><Relationship Id="rId264" Type="http://schemas.openxmlformats.org/officeDocument/2006/relationships/image" Target="media/image212.png"/><Relationship Id="rId285" Type="http://schemas.openxmlformats.org/officeDocument/2006/relationships/image" Target="media/image233.png"/><Relationship Id="rId17" Type="http://schemas.openxmlformats.org/officeDocument/2006/relationships/image" Target="media/image3.png"/><Relationship Id="rId38" Type="http://schemas.openxmlformats.org/officeDocument/2006/relationships/image" Target="media/image24.png"/><Relationship Id="rId59" Type="http://schemas.openxmlformats.org/officeDocument/2006/relationships/image" Target="media/image40.png"/><Relationship Id="rId103" Type="http://schemas.openxmlformats.org/officeDocument/2006/relationships/image" Target="media/image66.wmf"/><Relationship Id="rId124" Type="http://schemas.openxmlformats.org/officeDocument/2006/relationships/image" Target="media/image84.emf"/><Relationship Id="rId310" Type="http://schemas.openxmlformats.org/officeDocument/2006/relationships/image" Target="media/image257.png"/><Relationship Id="rId70" Type="http://schemas.openxmlformats.org/officeDocument/2006/relationships/oleObject" Target="embeddings/oleObject7.bin"/><Relationship Id="rId91" Type="http://schemas.openxmlformats.org/officeDocument/2006/relationships/oleObject" Target="embeddings/oleObject17.bin"/><Relationship Id="rId145" Type="http://schemas.openxmlformats.org/officeDocument/2006/relationships/image" Target="media/image101.png"/><Relationship Id="rId166" Type="http://schemas.openxmlformats.org/officeDocument/2006/relationships/image" Target="media/image120.png"/><Relationship Id="rId187" Type="http://schemas.openxmlformats.org/officeDocument/2006/relationships/image" Target="media/image140.png"/><Relationship Id="rId331" Type="http://schemas.openxmlformats.org/officeDocument/2006/relationships/image" Target="media/image278.png"/><Relationship Id="rId1" Type="http://schemas.microsoft.com/office/2006/relationships/keyMapCustomizations" Target="customizations.xml"/><Relationship Id="rId212" Type="http://schemas.openxmlformats.org/officeDocument/2006/relationships/image" Target="media/image164.wmf"/><Relationship Id="rId233" Type="http://schemas.openxmlformats.org/officeDocument/2006/relationships/oleObject" Target="embeddings/oleObject30.bin"/><Relationship Id="rId254" Type="http://schemas.openxmlformats.org/officeDocument/2006/relationships/image" Target="media/image204.png"/><Relationship Id="rId28" Type="http://schemas.openxmlformats.org/officeDocument/2006/relationships/image" Target="media/image14.png"/><Relationship Id="rId49" Type="http://schemas.openxmlformats.org/officeDocument/2006/relationships/oleObject" Target="embeddings/oleObject2.bin"/><Relationship Id="rId114" Type="http://schemas.openxmlformats.org/officeDocument/2006/relationships/image" Target="media/image74.emf"/><Relationship Id="rId275" Type="http://schemas.openxmlformats.org/officeDocument/2006/relationships/image" Target="media/image223.png"/><Relationship Id="rId296" Type="http://schemas.openxmlformats.org/officeDocument/2006/relationships/image" Target="media/image243.png"/><Relationship Id="rId300" Type="http://schemas.openxmlformats.org/officeDocument/2006/relationships/image" Target="media/image247.png"/><Relationship Id="rId60" Type="http://schemas.openxmlformats.org/officeDocument/2006/relationships/image" Target="media/image41.emf"/><Relationship Id="rId81" Type="http://schemas.openxmlformats.org/officeDocument/2006/relationships/oleObject" Target="embeddings/oleObject12.bin"/><Relationship Id="rId135" Type="http://schemas.openxmlformats.org/officeDocument/2006/relationships/image" Target="media/image91.png"/><Relationship Id="rId156" Type="http://schemas.openxmlformats.org/officeDocument/2006/relationships/image" Target="media/image111.emf"/><Relationship Id="rId177" Type="http://schemas.openxmlformats.org/officeDocument/2006/relationships/image" Target="media/image130.png"/><Relationship Id="rId198" Type="http://schemas.openxmlformats.org/officeDocument/2006/relationships/image" Target="media/image151.png"/><Relationship Id="rId321" Type="http://schemas.openxmlformats.org/officeDocument/2006/relationships/image" Target="media/image268.png"/><Relationship Id="rId202" Type="http://schemas.openxmlformats.org/officeDocument/2006/relationships/image" Target="media/image155.wmf"/><Relationship Id="rId223" Type="http://schemas.openxmlformats.org/officeDocument/2006/relationships/image" Target="media/image175.wmf"/><Relationship Id="rId244" Type="http://schemas.openxmlformats.org/officeDocument/2006/relationships/image" Target="media/image194.wmf"/><Relationship Id="rId18" Type="http://schemas.openxmlformats.org/officeDocument/2006/relationships/image" Target="media/image4.emf"/><Relationship Id="rId39" Type="http://schemas.openxmlformats.org/officeDocument/2006/relationships/image" Target="media/image25.png"/><Relationship Id="rId265" Type="http://schemas.openxmlformats.org/officeDocument/2006/relationships/image" Target="media/image213.png"/><Relationship Id="rId286" Type="http://schemas.openxmlformats.org/officeDocument/2006/relationships/image" Target="media/image234.png"/><Relationship Id="rId50" Type="http://schemas.openxmlformats.org/officeDocument/2006/relationships/image" Target="media/image34.wmf"/><Relationship Id="rId104" Type="http://schemas.openxmlformats.org/officeDocument/2006/relationships/oleObject" Target="embeddings/oleObject24.bin"/><Relationship Id="rId125" Type="http://schemas.openxmlformats.org/officeDocument/2006/relationships/package" Target="embeddings/Microsoft_Visio_Drawing.vsdx"/><Relationship Id="rId146" Type="http://schemas.openxmlformats.org/officeDocument/2006/relationships/image" Target="media/image102.png"/><Relationship Id="rId167" Type="http://schemas.openxmlformats.org/officeDocument/2006/relationships/oleObject" Target="embeddings/oleObject27.bin"/><Relationship Id="rId188" Type="http://schemas.openxmlformats.org/officeDocument/2006/relationships/image" Target="media/image141.png"/><Relationship Id="rId311" Type="http://schemas.openxmlformats.org/officeDocument/2006/relationships/image" Target="media/image258.png"/><Relationship Id="rId332" Type="http://schemas.openxmlformats.org/officeDocument/2006/relationships/image" Target="media/image279.png"/><Relationship Id="rId71" Type="http://schemas.openxmlformats.org/officeDocument/2006/relationships/image" Target="media/image50.emf"/><Relationship Id="rId92" Type="http://schemas.openxmlformats.org/officeDocument/2006/relationships/image" Target="media/image61.wmf"/><Relationship Id="rId213" Type="http://schemas.openxmlformats.org/officeDocument/2006/relationships/image" Target="media/image165.wmf"/><Relationship Id="rId234" Type="http://schemas.openxmlformats.org/officeDocument/2006/relationships/image" Target="media/image184.wmf"/><Relationship Id="rId2" Type="http://schemas.openxmlformats.org/officeDocument/2006/relationships/customXml" Target="../customXml/item1.xml"/><Relationship Id="rId29" Type="http://schemas.openxmlformats.org/officeDocument/2006/relationships/image" Target="media/image15.png"/><Relationship Id="rId255" Type="http://schemas.openxmlformats.org/officeDocument/2006/relationships/image" Target="media/image205.png"/><Relationship Id="rId276" Type="http://schemas.openxmlformats.org/officeDocument/2006/relationships/image" Target="media/image224.png"/><Relationship Id="rId297" Type="http://schemas.openxmlformats.org/officeDocument/2006/relationships/image" Target="media/image244.png"/><Relationship Id="rId40" Type="http://schemas.openxmlformats.org/officeDocument/2006/relationships/image" Target="media/image26.png"/><Relationship Id="rId115" Type="http://schemas.openxmlformats.org/officeDocument/2006/relationships/image" Target="media/image75.emf"/><Relationship Id="rId136" Type="http://schemas.openxmlformats.org/officeDocument/2006/relationships/image" Target="media/image92.png"/><Relationship Id="rId157" Type="http://schemas.openxmlformats.org/officeDocument/2006/relationships/image" Target="media/image112.png"/><Relationship Id="rId178" Type="http://schemas.openxmlformats.org/officeDocument/2006/relationships/image" Target="media/image131.png"/><Relationship Id="rId301" Type="http://schemas.openxmlformats.org/officeDocument/2006/relationships/image" Target="media/image248.png"/><Relationship Id="rId322" Type="http://schemas.openxmlformats.org/officeDocument/2006/relationships/image" Target="media/image269.png"/><Relationship Id="rId61" Type="http://schemas.openxmlformats.org/officeDocument/2006/relationships/image" Target="media/image42.emf"/><Relationship Id="rId82" Type="http://schemas.openxmlformats.org/officeDocument/2006/relationships/image" Target="media/image56.wmf"/><Relationship Id="rId199" Type="http://schemas.openxmlformats.org/officeDocument/2006/relationships/image" Target="media/image152.png"/><Relationship Id="rId203" Type="http://schemas.openxmlformats.org/officeDocument/2006/relationships/image" Target="media/image156.wmf"/><Relationship Id="rId19" Type="http://schemas.openxmlformats.org/officeDocument/2006/relationships/image" Target="media/image5.emf"/><Relationship Id="rId224" Type="http://schemas.openxmlformats.org/officeDocument/2006/relationships/image" Target="media/image176.wmf"/><Relationship Id="rId245" Type="http://schemas.openxmlformats.org/officeDocument/2006/relationships/image" Target="media/image195.wmf"/><Relationship Id="rId266" Type="http://schemas.openxmlformats.org/officeDocument/2006/relationships/image" Target="media/image214.png"/><Relationship Id="rId287" Type="http://schemas.openxmlformats.org/officeDocument/2006/relationships/image" Target="media/image235.png"/><Relationship Id="rId30" Type="http://schemas.openxmlformats.org/officeDocument/2006/relationships/image" Target="media/image16.png"/><Relationship Id="rId105" Type="http://schemas.openxmlformats.org/officeDocument/2006/relationships/image" Target="media/image67.emf"/><Relationship Id="rId126" Type="http://schemas.openxmlformats.org/officeDocument/2006/relationships/image" Target="media/image85.emf"/><Relationship Id="rId147" Type="http://schemas.openxmlformats.org/officeDocument/2006/relationships/image" Target="media/image103.png"/><Relationship Id="rId168" Type="http://schemas.openxmlformats.org/officeDocument/2006/relationships/image" Target="media/image121.png"/><Relationship Id="rId312" Type="http://schemas.openxmlformats.org/officeDocument/2006/relationships/image" Target="media/image259.png"/><Relationship Id="rId33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F04D7-C325-4D2A-B1E6-2071C8E4C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101770</Words>
  <Characters>580094</Characters>
  <Application>Microsoft Office Word</Application>
  <DocSecurity>0</DocSecurity>
  <Lines>4834</Lines>
  <Paragraphs>1361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680503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2021-04-08T11:11:00Z</dcterms:created>
  <dcterms:modified xsi:type="dcterms:W3CDTF">2021-04-08T11:11:00Z</dcterms:modified>
</cp:coreProperties>
</file>