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037B7" w14:textId="6B1626CB" w:rsidR="00495D84" w:rsidRPr="00495D84" w:rsidRDefault="00B92CCF" w:rsidP="00495D84">
      <w:pPr>
        <w:pStyle w:val="Heading8"/>
      </w:pPr>
      <w:r w:rsidRPr="00495D84">
        <w:t>Annex</w:t>
      </w:r>
      <w:r w:rsidRPr="00495D84">
        <w:rPr>
          <w:rStyle w:val="Heading9Char"/>
        </w:rPr>
        <w:t xml:space="preserve"> </w:t>
      </w:r>
      <w:r w:rsidRPr="00495D84">
        <w:t>A</w:t>
      </w:r>
      <w:r w:rsidRPr="00495D84">
        <w:rPr>
          <w:rFonts w:eastAsiaTheme="minorEastAsia"/>
        </w:rPr>
        <w:t xml:space="preserve"> </w:t>
      </w:r>
      <w:r w:rsidRPr="00495D84">
        <w:t>(normative):</w:t>
      </w:r>
      <w:r w:rsidR="00660B61" w:rsidRPr="00495D84">
        <w:br/>
      </w:r>
      <w:r w:rsidRPr="00495D84">
        <w:t>Test Cases</w:t>
      </w:r>
    </w:p>
    <w:p w14:paraId="7C9C71E0" w14:textId="77777777" w:rsidR="00216A52" w:rsidRPr="00495D84" w:rsidRDefault="00216A52" w:rsidP="00216A52"/>
    <w:p w14:paraId="7C9C71E1" w14:textId="77777777" w:rsidR="002A55CE" w:rsidRPr="00495D84" w:rsidRDefault="002A55CE" w:rsidP="002A55CE">
      <w:pPr>
        <w:pStyle w:val="Heading1"/>
      </w:pPr>
      <w:r w:rsidRPr="00495D84">
        <w:t>A.1</w:t>
      </w:r>
      <w:r w:rsidRPr="00495D84">
        <w:tab/>
        <w:t>Purpose of annex</w:t>
      </w:r>
    </w:p>
    <w:p w14:paraId="5A9DD004" w14:textId="2B1350A6" w:rsidR="00495D84" w:rsidRPr="00495D84" w:rsidRDefault="009535B4" w:rsidP="00495D84">
      <w:r>
        <w:t>The purpose of annex A is to define test cases and the relevant configurations for verifying various types of RRM requirements with NR cells, including SA NR, EN-DC, and NE-DC deployments as well as standalone E-UTRA deployments.</w:t>
      </w:r>
    </w:p>
    <w:p w14:paraId="7C9C71E2" w14:textId="77777777" w:rsidR="002A55CE" w:rsidRPr="00495D84" w:rsidRDefault="002A55CE" w:rsidP="002A55CE">
      <w:pPr>
        <w:pStyle w:val="Heading1"/>
      </w:pPr>
      <w:r w:rsidRPr="00495D84">
        <w:t>A.2</w:t>
      </w:r>
      <w:r w:rsidRPr="00495D84">
        <w:tab/>
        <w:t>Requirement classification for statistical testing</w:t>
      </w:r>
    </w:p>
    <w:p w14:paraId="7C9C71E3" w14:textId="1682B422" w:rsidR="002A55CE" w:rsidRPr="00495D84" w:rsidRDefault="009535B4" w:rsidP="002A55CE">
      <w:pPr>
        <w:rPr>
          <w:rFonts w:cs="v4.2.0"/>
        </w:rPr>
      </w:pPr>
      <w:r>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495D84" w:rsidRDefault="002A55CE" w:rsidP="002A55CE">
      <w:pPr>
        <w:rPr>
          <w:rFonts w:cs="v4.2.0"/>
        </w:rPr>
      </w:pPr>
      <w:r w:rsidRPr="00495D84">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2ED07128" w:rsidR="002A55CE" w:rsidRPr="00495D84" w:rsidRDefault="002A55CE" w:rsidP="002A55CE">
      <w:pPr>
        <w:rPr>
          <w:rFonts w:cs="v4.2.0"/>
        </w:rPr>
      </w:pPr>
      <w:r w:rsidRPr="00495D84">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w:t>
      </w:r>
      <w:r w:rsidR="00E94096">
        <w:rPr>
          <w:rFonts w:cs="v4.2.0"/>
        </w:rPr>
        <w:t>annex</w:t>
      </w:r>
      <w:r w:rsidRPr="00495D84">
        <w:rPr>
          <w:rFonts w:cs="v4.2.0"/>
        </w:rPr>
        <w:t xml:space="preserve"> establishes the variable to be used in the test and whether it can be viewed as statistical in nature or not.</w:t>
      </w:r>
    </w:p>
    <w:p w14:paraId="7C9C71E6" w14:textId="77777777" w:rsidR="002A55CE" w:rsidRPr="00495D84" w:rsidRDefault="002A55CE" w:rsidP="002A55CE">
      <w:pPr>
        <w:pStyle w:val="Heading2"/>
      </w:pPr>
      <w:r w:rsidRPr="00495D84">
        <w:t>A.2.1</w:t>
      </w:r>
      <w:r w:rsidRPr="00495D84">
        <w:tab/>
        <w:t>Types of requirements in TS 38.133</w:t>
      </w:r>
    </w:p>
    <w:p w14:paraId="7C9C71E7" w14:textId="77777777" w:rsidR="002A55CE" w:rsidRPr="00495D84" w:rsidRDefault="002A55CE" w:rsidP="002A55CE">
      <w:pPr>
        <w:pStyle w:val="Heading3"/>
        <w:rPr>
          <w:snapToGrid w:val="0"/>
        </w:rPr>
      </w:pPr>
      <w:r w:rsidRPr="00495D84">
        <w:rPr>
          <w:snapToGrid w:val="0"/>
        </w:rPr>
        <w:t>A.2.1.1</w:t>
      </w:r>
      <w:r w:rsidRPr="00495D84">
        <w:rPr>
          <w:snapToGrid w:val="0"/>
        </w:rPr>
        <w:tab/>
        <w:t>Time and delay requirements on UE higher layer actions</w:t>
      </w:r>
    </w:p>
    <w:p w14:paraId="4545FAAC" w14:textId="13EC30AB" w:rsidR="007A5331" w:rsidRPr="00495D84" w:rsidRDefault="002A55CE" w:rsidP="007A5331">
      <w:pPr>
        <w:rPr>
          <w:rFonts w:cs="v4.2.0"/>
        </w:rPr>
      </w:pPr>
      <w:r w:rsidRPr="00495D84">
        <w:rPr>
          <w:rFonts w:cs="v4.2.0"/>
        </w:rPr>
        <w:t>A very large part of the RRM requirements are delay requirements:</w:t>
      </w:r>
      <w:r w:rsidR="007A5331" w:rsidRPr="00495D84">
        <w:rPr>
          <w:rFonts w:cs="v4.2.0"/>
        </w:rPr>
        <w:t xml:space="preserve"> </w:t>
      </w:r>
    </w:p>
    <w:p w14:paraId="7C9C71E8" w14:textId="0713C015" w:rsidR="002A55CE" w:rsidRPr="00495D84" w:rsidRDefault="007A5331" w:rsidP="007A5331">
      <w:pPr>
        <w:pStyle w:val="B10"/>
      </w:pPr>
      <w:r w:rsidRPr="00495D84">
        <w:t>-</w:t>
      </w:r>
      <w:r w:rsidRPr="00495D84">
        <w:tab/>
        <w:t>In RRC_IDLE state mobility (clause A.6.1 and A.7.1) there is cell re-selection delay.</w:t>
      </w:r>
    </w:p>
    <w:p w14:paraId="7C9C71EA" w14:textId="77777777" w:rsidR="002A55CE" w:rsidRPr="00495D84" w:rsidRDefault="002A55CE" w:rsidP="007A5331">
      <w:pPr>
        <w:pStyle w:val="B10"/>
      </w:pPr>
      <w:r w:rsidRPr="00495D84">
        <w:t>-</w:t>
      </w:r>
      <w:r w:rsidRPr="00495D84">
        <w:tab/>
        <w:t>In RRC_CONNECTED state mobility (clauses A.4.3, A.4.6, A.5.3, A.5.6, A.6.3, A.6.6, A.7.3 and A.7.6) there is handover delay, cell search delay and measurement reporting delay.</w:t>
      </w:r>
    </w:p>
    <w:p w14:paraId="7C9C71EB" w14:textId="77777777" w:rsidR="002A55CE" w:rsidRPr="00495D84" w:rsidRDefault="002A55CE" w:rsidP="007A5331">
      <w:pPr>
        <w:pStyle w:val="B10"/>
      </w:pPr>
      <w:r w:rsidRPr="00495D84">
        <w:t>-</w:t>
      </w:r>
      <w:r w:rsidRPr="00495D84">
        <w:tab/>
        <w:t>In RRC Connection Control (clauses A.4.3.2, A.5.3.2, A.6.3.2 and A.7.3.2) there is RRC re-establishment delay.</w:t>
      </w:r>
    </w:p>
    <w:p w14:paraId="7C9C71EC" w14:textId="77777777" w:rsidR="002A55CE" w:rsidRPr="00495D84" w:rsidRDefault="002A55CE" w:rsidP="002A55CE">
      <w:pPr>
        <w:rPr>
          <w:rFonts w:cs="v4.2.0"/>
        </w:rPr>
      </w:pPr>
      <w:r w:rsidRPr="00495D84">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495D84" w:rsidRDefault="002A55CE" w:rsidP="002A55CE">
      <w:pPr>
        <w:rPr>
          <w:rFonts w:cs="v4.2.0"/>
        </w:rPr>
      </w:pPr>
      <w:r w:rsidRPr="00495D84">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495D84" w:rsidRDefault="002A55CE" w:rsidP="00E94096">
      <w:pPr>
        <w:pStyle w:val="Heading3"/>
        <w:rPr>
          <w:snapToGrid w:val="0"/>
        </w:rPr>
      </w:pPr>
      <w:r w:rsidRPr="00495D84">
        <w:rPr>
          <w:snapToGrid w:val="0"/>
        </w:rPr>
        <w:lastRenderedPageBreak/>
        <w:t>A.2.1.2</w:t>
      </w:r>
      <w:r w:rsidRPr="00495D84">
        <w:rPr>
          <w:snapToGrid w:val="0"/>
        </w:rPr>
        <w:tab/>
        <w:t>Measurements of power levels, relative powers and time</w:t>
      </w:r>
    </w:p>
    <w:p w14:paraId="7C9C71EF" w14:textId="77777777" w:rsidR="002A55CE" w:rsidRPr="00495D84" w:rsidRDefault="002A55CE" w:rsidP="00E94096">
      <w:pPr>
        <w:keepNext/>
        <w:rPr>
          <w:rFonts w:cs="v4.2.0"/>
        </w:rPr>
      </w:pPr>
      <w:r w:rsidRPr="00495D84">
        <w:rPr>
          <w:rFonts w:cs="v4.2.0"/>
        </w:rPr>
        <w:t>A very large number of requirements are on measurements that the UE performs:</w:t>
      </w:r>
    </w:p>
    <w:p w14:paraId="7C9C71F0" w14:textId="77777777" w:rsidR="002A55CE" w:rsidRPr="00495D84" w:rsidRDefault="002A55CE" w:rsidP="002A55CE">
      <w:pPr>
        <w:pStyle w:val="B10"/>
      </w:pPr>
      <w:r w:rsidRPr="00495D84">
        <w:rPr>
          <w:rFonts w:cs="v4.2.0"/>
        </w:rPr>
        <w:t>-</w:t>
      </w:r>
      <w:r w:rsidRPr="00495D84">
        <w:rPr>
          <w:rFonts w:cs="v4.2.0"/>
        </w:rPr>
        <w:tab/>
        <w:t xml:space="preserve">In RRC_CONNECTED state mobility (clauses </w:t>
      </w:r>
      <w:r w:rsidRPr="00495D84">
        <w:t>A.4.3, A.5.3, A.6.3 and A.7.3</w:t>
      </w:r>
      <w:r w:rsidRPr="00495D84">
        <w:rPr>
          <w:rFonts w:cs="v4.2.0"/>
        </w:rPr>
        <w:t>) there are measurement reports.</w:t>
      </w:r>
    </w:p>
    <w:p w14:paraId="7C9C71F1" w14:textId="77777777" w:rsidR="002A55CE" w:rsidRPr="00495D84" w:rsidRDefault="002A55CE" w:rsidP="002A55CE">
      <w:pPr>
        <w:pStyle w:val="B10"/>
      </w:pPr>
      <w:r w:rsidRPr="00495D84">
        <w:t>-</w:t>
      </w:r>
      <w:r w:rsidRPr="00495D84">
        <w:tab/>
        <w:t>In Measurement Performance Requirements (clauses A.4.7, A.5.7, A.6.7 and A.7.7) there are requirements for all type of measurements.</w:t>
      </w:r>
    </w:p>
    <w:p w14:paraId="7C9C71F2" w14:textId="77777777" w:rsidR="002A55CE" w:rsidRPr="00495D84" w:rsidRDefault="002A55CE" w:rsidP="002A55CE">
      <w:r w:rsidRPr="00495D84">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495D84">
        <w:sym w:font="Symbol" w:char="F073"/>
      </w:r>
      <w:r w:rsidRPr="00495D84">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495D84" w:rsidRDefault="002A55CE" w:rsidP="002A55CE">
      <w:pPr>
        <w:pStyle w:val="Heading3"/>
        <w:rPr>
          <w:snapToGrid w:val="0"/>
        </w:rPr>
      </w:pPr>
      <w:r w:rsidRPr="00495D84">
        <w:rPr>
          <w:snapToGrid w:val="0"/>
        </w:rPr>
        <w:t>A.2.1.3</w:t>
      </w:r>
      <w:r w:rsidRPr="00495D84">
        <w:rPr>
          <w:snapToGrid w:val="0"/>
        </w:rPr>
        <w:tab/>
        <w:t>Implementation requirements</w:t>
      </w:r>
    </w:p>
    <w:p w14:paraId="7C9C71F4" w14:textId="77777777" w:rsidR="002A55CE" w:rsidRPr="00495D84" w:rsidRDefault="002A55CE" w:rsidP="002A55CE">
      <w:pPr>
        <w:rPr>
          <w:rFonts w:cs="v4.2.0"/>
        </w:rPr>
      </w:pPr>
      <w:r w:rsidRPr="00495D84">
        <w:rPr>
          <w:rFonts w:cs="v4.2.0"/>
        </w:rPr>
        <w:t>A few requirements are strict actions the UE should take or capabilities the UE should have, without any allowance for deviations. These requirements are absolute and should be tested as such. Examples are:</w:t>
      </w:r>
    </w:p>
    <w:p w14:paraId="1FF821A4" w14:textId="77777777" w:rsidR="009535B4" w:rsidRDefault="009535B4" w:rsidP="009535B4">
      <w:pPr>
        <w:pStyle w:val="B10"/>
      </w:pPr>
      <w:r>
        <w:rPr>
          <w:rFonts w:cs="v4.2.0"/>
        </w:rPr>
        <w:t>-</w:t>
      </w:r>
      <w:r>
        <w:rPr>
          <w:rFonts w:cs="v4.2.0"/>
        </w:rPr>
        <w:tab/>
        <w:t xml:space="preserve">"Event triggered report rate" in RRC_CONNECTED state mobility (clauses </w:t>
      </w:r>
      <w:r>
        <w:t>A.4.3, A.4.6, A.5.3, A.5.6, A.6.3, A.6.6, A.7.3 and A.7.6</w:t>
      </w:r>
      <w:r>
        <w:rPr>
          <w:rFonts w:cs="v4.2.0"/>
        </w:rPr>
        <w:t>),</w:t>
      </w:r>
    </w:p>
    <w:p w14:paraId="7C9C71F6" w14:textId="0D2F41A9" w:rsidR="002A55CE" w:rsidRPr="00495D84" w:rsidRDefault="009535B4" w:rsidP="009535B4">
      <w:pPr>
        <w:pStyle w:val="B10"/>
      </w:pPr>
      <w:r>
        <w:t>-</w:t>
      </w:r>
      <w:r>
        <w:tab/>
        <w:t>"Correct behaviour at time-out" in RRC connection control (clauses A.4.3.2, A.5.3.2, A.6.3.2 and A.7.3.2).</w:t>
      </w:r>
    </w:p>
    <w:p w14:paraId="7C9C71F7" w14:textId="77777777" w:rsidR="002A55CE" w:rsidRPr="00495D84" w:rsidRDefault="002A55CE" w:rsidP="002A55CE">
      <w:pPr>
        <w:pStyle w:val="Heading3"/>
        <w:rPr>
          <w:snapToGrid w:val="0"/>
        </w:rPr>
      </w:pPr>
      <w:r w:rsidRPr="00495D84">
        <w:rPr>
          <w:snapToGrid w:val="0"/>
        </w:rPr>
        <w:t>A.2.1.4</w:t>
      </w:r>
      <w:r w:rsidRPr="00495D84">
        <w:rPr>
          <w:snapToGrid w:val="0"/>
        </w:rPr>
        <w:tab/>
        <w:t>Physical layer timing requirements</w:t>
      </w:r>
    </w:p>
    <w:p w14:paraId="7C9C71F8" w14:textId="77777777" w:rsidR="002A55CE" w:rsidRPr="00495D84" w:rsidRDefault="002A55CE" w:rsidP="002A55CE">
      <w:r w:rsidRPr="00495D84">
        <w:t>There are requirements on Timing (clauses A.4.4, A.5.4, A.6.4 and A.7.4). There are both absolute and relative limits on timing accuracy depending upon the type of requirement. Examples are:</w:t>
      </w:r>
    </w:p>
    <w:p w14:paraId="7C9C71F9" w14:textId="77777777" w:rsidR="002A55CE" w:rsidRPr="00495D84" w:rsidRDefault="002A55CE" w:rsidP="002A55CE">
      <w:pPr>
        <w:pStyle w:val="B10"/>
      </w:pPr>
      <w:r w:rsidRPr="00495D84">
        <w:rPr>
          <w:rFonts w:cs="v4.2.0"/>
        </w:rPr>
        <w:t>-</w:t>
      </w:r>
      <w:r w:rsidRPr="00495D84">
        <w:rPr>
          <w:rFonts w:cs="v4.2.0"/>
        </w:rPr>
        <w:tab/>
        <w:t>Initial Transmit Timing (</w:t>
      </w:r>
      <w:r w:rsidRPr="00495D84">
        <w:t>clauses A.4.4.1, A.5.4.1, A.6.4.1 and A.7.4.1</w:t>
      </w:r>
      <w:r w:rsidRPr="00495D84">
        <w:rPr>
          <w:rFonts w:cs="v4.2.0"/>
        </w:rPr>
        <w:t>) has an absolute limit on timing accuracy.</w:t>
      </w:r>
    </w:p>
    <w:p w14:paraId="7C9C71FA" w14:textId="77777777" w:rsidR="002A55CE" w:rsidRPr="00495D84" w:rsidRDefault="002A55CE" w:rsidP="002A55CE">
      <w:pPr>
        <w:pStyle w:val="B10"/>
      </w:pPr>
      <w:r w:rsidRPr="00495D84">
        <w:t>-</w:t>
      </w:r>
      <w:r w:rsidRPr="00495D84">
        <w:tab/>
        <w:t>Timing Advance (clauses A.4.4.2, A.5.4.2, A.6.4.2 and A.7.4.2) has a relative limit on timing accuracy.</w:t>
      </w:r>
    </w:p>
    <w:p w14:paraId="48970E21" w14:textId="77777777" w:rsidR="003E714E" w:rsidRPr="00495D84" w:rsidRDefault="003E714E" w:rsidP="003E714E">
      <w:pPr>
        <w:pStyle w:val="Heading3"/>
      </w:pPr>
      <w:r w:rsidRPr="00495D84">
        <w:t>A.2.1.5</w:t>
      </w:r>
      <w:r w:rsidRPr="00495D84">
        <w:tab/>
        <w:t>Requirements under CCA</w:t>
      </w:r>
    </w:p>
    <w:p w14:paraId="6605D5C3" w14:textId="2256865F" w:rsidR="003E714E" w:rsidRPr="00495D84" w:rsidRDefault="003E714E" w:rsidP="00253B01">
      <w:r w:rsidRPr="00495D84">
        <w:t>A few requirements include CCA failures in DL and or UL. Considering that the CCA model is of statistical nature, requirements that include CCA failures are always considered of statistical nature.</w:t>
      </w:r>
    </w:p>
    <w:p w14:paraId="7C9C71FB" w14:textId="77777777" w:rsidR="001268B4" w:rsidRPr="00495D84" w:rsidRDefault="001268B4" w:rsidP="001268B4">
      <w:pPr>
        <w:pStyle w:val="Heading1"/>
        <w:pBdr>
          <w:top w:val="none" w:sz="0" w:space="0" w:color="auto"/>
        </w:pBdr>
      </w:pPr>
      <w:r w:rsidRPr="00495D84">
        <w:lastRenderedPageBreak/>
        <w:t>A.3</w:t>
      </w:r>
      <w:r w:rsidRPr="00495D84">
        <w:tab/>
        <w:t>RRM test configurations</w:t>
      </w:r>
    </w:p>
    <w:p w14:paraId="7C9C71FC" w14:textId="77777777" w:rsidR="001268B4" w:rsidRPr="00495D84" w:rsidRDefault="001268B4" w:rsidP="001268B4">
      <w:pPr>
        <w:pStyle w:val="Heading2"/>
      </w:pPr>
      <w:r w:rsidRPr="00495D84">
        <w:t>A.3.1</w:t>
      </w:r>
      <w:r w:rsidRPr="00495D84">
        <w:tab/>
        <w:t>Reference measurement channels</w:t>
      </w:r>
    </w:p>
    <w:p w14:paraId="7C9C71FD" w14:textId="77777777" w:rsidR="001268B4" w:rsidRPr="00495D84" w:rsidRDefault="001268B4" w:rsidP="001268B4">
      <w:pPr>
        <w:pStyle w:val="Heading3"/>
        <w:rPr>
          <w:snapToGrid w:val="0"/>
        </w:rPr>
      </w:pPr>
      <w:r w:rsidRPr="00495D84">
        <w:rPr>
          <w:snapToGrid w:val="0"/>
        </w:rPr>
        <w:t>A.3.1.1</w:t>
      </w:r>
      <w:r w:rsidRPr="00495D84">
        <w:rPr>
          <w:snapToGrid w:val="0"/>
        </w:rPr>
        <w:tab/>
        <w:t>PDSCH</w:t>
      </w:r>
    </w:p>
    <w:p w14:paraId="7C9C71FE" w14:textId="77777777" w:rsidR="001268B4" w:rsidRPr="00495D84" w:rsidRDefault="001268B4" w:rsidP="001268B4">
      <w:pPr>
        <w:pStyle w:val="Heading4"/>
        <w:rPr>
          <w:snapToGrid w:val="0"/>
        </w:rPr>
      </w:pPr>
      <w:r w:rsidRPr="00495D84">
        <w:rPr>
          <w:snapToGrid w:val="0"/>
        </w:rPr>
        <w:t>A.3.1.1.1</w:t>
      </w:r>
      <w:r w:rsidRPr="00495D84">
        <w:rPr>
          <w:snapToGrid w:val="0"/>
        </w:rPr>
        <w:tab/>
        <w:t>FDD</w:t>
      </w:r>
    </w:p>
    <w:p w14:paraId="7C9C71FF" w14:textId="16B01EE2" w:rsidR="001268B4" w:rsidRPr="00495D84" w:rsidRDefault="001268B4" w:rsidP="001268B4">
      <w:pPr>
        <w:pStyle w:val="TH"/>
      </w:pPr>
      <w:r w:rsidRPr="00495D84">
        <w:t>Table A.3.1.1.1-1: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89"/>
        <w:gridCol w:w="708"/>
        <w:gridCol w:w="1048"/>
        <w:gridCol w:w="915"/>
        <w:gridCol w:w="915"/>
        <w:gridCol w:w="915"/>
        <w:gridCol w:w="915"/>
        <w:gridCol w:w="915"/>
        <w:gridCol w:w="909"/>
      </w:tblGrid>
      <w:tr w:rsidR="00D47B5F" w:rsidRPr="00495D84" w14:paraId="7C9C720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0"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495D84" w:rsidRDefault="001268B4" w:rsidP="000B5C74">
            <w:pPr>
              <w:pStyle w:val="TAH"/>
              <w:rPr>
                <w:rFonts w:cs="Arial"/>
              </w:rPr>
            </w:pPr>
            <w:r w:rsidRPr="00495D84">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495D84" w:rsidRDefault="001268B4" w:rsidP="000B5C74">
            <w:pPr>
              <w:pStyle w:val="TAH"/>
              <w:rPr>
                <w:rFonts w:cs="Arial"/>
              </w:rPr>
            </w:pPr>
            <w:r w:rsidRPr="00495D84">
              <w:rPr>
                <w:rFonts w:cs="Arial"/>
              </w:rPr>
              <w:t>Value</w:t>
            </w:r>
          </w:p>
        </w:tc>
      </w:tr>
      <w:tr w:rsidR="00BC75F9" w:rsidRPr="00495D84" w14:paraId="7C9C720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4" w14:textId="047F3E9C" w:rsidR="00BC75F9" w:rsidRPr="00495D84" w:rsidRDefault="00BC75F9" w:rsidP="00BC75F9">
            <w:pPr>
              <w:pStyle w:val="TAL"/>
              <w:rPr>
                <w:rFonts w:cs="Arial"/>
              </w:rPr>
            </w:pPr>
            <w:r w:rsidRPr="00495D84">
              <w:rPr>
                <w:rFonts w:cs="Arial"/>
              </w:rPr>
              <w:t>Reference</w:t>
            </w:r>
            <w:r>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0BF61F70" w:rsidR="00BC75F9" w:rsidRPr="00495D84" w:rsidRDefault="00BC75F9" w:rsidP="00BC75F9">
            <w:pPr>
              <w:pStyle w:val="TAC"/>
              <w:rPr>
                <w:rFonts w:cs="Arial"/>
              </w:rPr>
            </w:pPr>
            <w:r w:rsidRPr="00495D84">
              <w:rPr>
                <w:rFonts w:cs="Arial"/>
              </w:rPr>
              <w:t>SR.1.1</w:t>
            </w:r>
            <w:r>
              <w:rPr>
                <w:rFonts w:cs="Arial"/>
              </w:rPr>
              <w:t xml:space="preserve"> </w:t>
            </w:r>
            <w:r w:rsidRPr="00495D84">
              <w:rPr>
                <w:rFonts w:cs="Arial"/>
              </w:rPr>
              <w:t>FDD</w:t>
            </w:r>
          </w:p>
        </w:tc>
        <w:tc>
          <w:tcPr>
            <w:tcW w:w="475" w:type="pct"/>
            <w:tcBorders>
              <w:top w:val="single" w:sz="4" w:space="0" w:color="auto"/>
              <w:left w:val="single" w:sz="4" w:space="0" w:color="auto"/>
              <w:bottom w:val="single" w:sz="4" w:space="0" w:color="auto"/>
              <w:right w:val="single" w:sz="4" w:space="0" w:color="auto"/>
            </w:tcBorders>
          </w:tcPr>
          <w:p w14:paraId="7C9C7207" w14:textId="71140127" w:rsidR="00BC75F9" w:rsidRPr="00495D84" w:rsidRDefault="00BC75F9" w:rsidP="00BC75F9">
            <w:pPr>
              <w:pStyle w:val="TAC"/>
              <w:rPr>
                <w:rFonts w:cs="Arial"/>
              </w:rPr>
            </w:pPr>
            <w:r>
              <w:rPr>
                <w:rFonts w:cs="Arial"/>
                <w:lang w:eastAsia="ko-KR"/>
              </w:rPr>
              <w:t>SR.1.2 FDD</w:t>
            </w:r>
          </w:p>
        </w:tc>
        <w:tc>
          <w:tcPr>
            <w:tcW w:w="475" w:type="pct"/>
            <w:tcBorders>
              <w:top w:val="single" w:sz="4" w:space="0" w:color="auto"/>
              <w:left w:val="single" w:sz="4" w:space="0" w:color="auto"/>
              <w:bottom w:val="single" w:sz="4" w:space="0" w:color="auto"/>
              <w:right w:val="single" w:sz="4" w:space="0" w:color="auto"/>
            </w:tcBorders>
          </w:tcPr>
          <w:p w14:paraId="7C9C7208" w14:textId="277D2C88" w:rsidR="00BC75F9" w:rsidRPr="00495D84" w:rsidRDefault="00BC75F9" w:rsidP="00BC75F9">
            <w:pPr>
              <w:pStyle w:val="TAC"/>
              <w:rPr>
                <w:rFonts w:cs="Arial"/>
              </w:rPr>
            </w:pPr>
            <w:r>
              <w:rPr>
                <w:rFonts w:cs="Arial"/>
                <w:lang w:eastAsia="ko-KR"/>
              </w:rPr>
              <w:t>SR.1.3 FDD</w:t>
            </w: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BC75F9" w:rsidRPr="00495D84" w:rsidRDefault="00BC75F9" w:rsidP="00BC75F9">
            <w:pPr>
              <w:pStyle w:val="TAC"/>
              <w:rPr>
                <w:rFonts w:cs="Arial"/>
              </w:rPr>
            </w:pPr>
          </w:p>
        </w:tc>
      </w:tr>
      <w:tr w:rsidR="00BC75F9" w:rsidRPr="00495D84" w14:paraId="7C9C7217"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0E" w14:textId="16705243" w:rsidR="00BC75F9" w:rsidRPr="00495D84" w:rsidRDefault="00BC75F9" w:rsidP="00BC75F9">
            <w:pPr>
              <w:pStyle w:val="TAL"/>
              <w:rPr>
                <w:rFonts w:cs="Arial"/>
              </w:rPr>
            </w:pPr>
            <w:r w:rsidRPr="00495D84">
              <w:rPr>
                <w:rFonts w:cs="Arial"/>
              </w:rPr>
              <w:t>Channel</w:t>
            </w:r>
            <w:r>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BC75F9" w:rsidRPr="00495D84" w:rsidRDefault="00BC75F9" w:rsidP="00BC75F9">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182B8457" w:rsidR="00BC75F9" w:rsidRPr="00495D84" w:rsidRDefault="00BC75F9" w:rsidP="00BC75F9">
            <w:pPr>
              <w:pStyle w:val="TAC"/>
              <w:rPr>
                <w:rFonts w:cs="Arial"/>
              </w:rPr>
            </w:pPr>
            <w:r w:rsidRPr="00495D84">
              <w:t>Defined</w:t>
            </w:r>
            <w:r>
              <w:t xml:space="preserve"> </w:t>
            </w:r>
            <w:r w:rsidRPr="00495D84">
              <w:t>in</w:t>
            </w:r>
            <w:r>
              <w:t xml:space="preserve"> </w:t>
            </w:r>
            <w:r w:rsidRPr="00495D84">
              <w:t>test</w:t>
            </w:r>
            <w:r>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11" w14:textId="1FF9A83D" w:rsidR="00BC75F9" w:rsidRPr="00495D84" w:rsidRDefault="00BC75F9" w:rsidP="00BC75F9">
            <w:pPr>
              <w:pStyle w:val="TAC"/>
              <w:rPr>
                <w:rFonts w:cs="Arial"/>
              </w:rPr>
            </w:pPr>
            <w:r>
              <w:rPr>
                <w:lang w:eastAsia="ko-KR"/>
              </w:rPr>
              <w:t>Defined in test case by the parameter r N</w:t>
            </w:r>
            <w:r>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2" w14:textId="47B7F06B" w:rsidR="00BC75F9" w:rsidRPr="00495D84" w:rsidRDefault="00BC75F9" w:rsidP="00BC75F9">
            <w:pPr>
              <w:pStyle w:val="TAC"/>
              <w:rPr>
                <w:rFonts w:cs="Arial"/>
              </w:rPr>
            </w:pPr>
            <w:r>
              <w:rPr>
                <w:lang w:eastAsia="ko-KR"/>
              </w:rPr>
              <w:t>Defined in test case by the parameter r N</w:t>
            </w:r>
            <w:r>
              <w:rPr>
                <w:vertAlign w:val="subscript"/>
                <w:lang w:eastAsia="ko-KR"/>
              </w:rPr>
              <w:t>RB,c</w:t>
            </w: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BC75F9" w:rsidRPr="00495D84" w:rsidRDefault="00BC75F9" w:rsidP="00BC75F9">
            <w:pPr>
              <w:pStyle w:val="TAC"/>
              <w:rPr>
                <w:rFonts w:cs="Arial"/>
              </w:rPr>
            </w:pPr>
          </w:p>
        </w:tc>
      </w:tr>
      <w:tr w:rsidR="00BC75F9" w:rsidRPr="00495D84" w14:paraId="7C9C7221"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18" w14:textId="5C275C6D" w:rsidR="00BC75F9" w:rsidRPr="00495D84" w:rsidRDefault="00BC75F9" w:rsidP="00BC75F9">
            <w:pPr>
              <w:pStyle w:val="TAL"/>
              <w:rPr>
                <w:rFonts w:cs="Arial"/>
              </w:rPr>
            </w:pPr>
            <w:r w:rsidRPr="00495D84">
              <w:rPr>
                <w:rFonts w:cs="Arial"/>
              </w:rPr>
              <w:t>Number</w:t>
            </w:r>
            <w:r>
              <w:rPr>
                <w:rFonts w:cs="Arial"/>
              </w:rPr>
              <w:t xml:space="preserve"> </w:t>
            </w:r>
            <w:r w:rsidRPr="00495D84">
              <w:rPr>
                <w:rFonts w:cs="Arial"/>
              </w:rPr>
              <w:t>of</w:t>
            </w:r>
            <w:r>
              <w:rPr>
                <w:rFonts w:cs="Arial"/>
              </w:rPr>
              <w:t xml:space="preserve"> </w:t>
            </w:r>
            <w:r w:rsidRPr="00495D84">
              <w:rPr>
                <w:rFonts w:cs="Arial"/>
              </w:rPr>
              <w:t>transmitter</w:t>
            </w:r>
            <w:r>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BC75F9" w:rsidRPr="00495D84" w:rsidRDefault="00BC75F9" w:rsidP="00BC75F9">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6C88225C" w:rsidR="00BC75F9" w:rsidRPr="00495D84" w:rsidRDefault="00BC75F9" w:rsidP="00BC75F9">
            <w:pPr>
              <w:pStyle w:val="TAC"/>
              <w:rPr>
                <w:rFonts w:cs="Arial"/>
              </w:rPr>
            </w:pPr>
            <w:r>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C" w14:textId="3D9B1F47" w:rsidR="00BC75F9" w:rsidRPr="00495D84" w:rsidRDefault="00BC75F9" w:rsidP="00BC75F9">
            <w:pPr>
              <w:pStyle w:val="TAC"/>
              <w:rPr>
                <w:rFonts w:cs="Arial"/>
              </w:rPr>
            </w:pPr>
            <w:r>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BC75F9" w:rsidRPr="00495D84" w:rsidRDefault="00BC75F9" w:rsidP="00BC75F9">
            <w:pPr>
              <w:pStyle w:val="TAC"/>
              <w:rPr>
                <w:rFonts w:cs="Arial"/>
              </w:rPr>
            </w:pPr>
          </w:p>
        </w:tc>
      </w:tr>
      <w:tr w:rsidR="00BC75F9" w:rsidRPr="00495D84" w14:paraId="7C9C722B"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2" w14:textId="6B40F346" w:rsidR="00BC75F9" w:rsidRPr="00495D84" w:rsidRDefault="00BC75F9" w:rsidP="00BC75F9">
            <w:pPr>
              <w:pStyle w:val="TAL"/>
              <w:tabs>
                <w:tab w:val="center" w:pos="2174"/>
              </w:tabs>
              <w:rPr>
                <w:rFonts w:cs="Arial"/>
              </w:rPr>
            </w:pPr>
            <w:r w:rsidRPr="00495D84">
              <w:rPr>
                <w:rFonts w:cs="Arial"/>
              </w:rPr>
              <w:t>Allocated</w:t>
            </w:r>
            <w:r>
              <w:rPr>
                <w:rFonts w:cs="Arial"/>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rPr>
              <w:t>for</w:t>
            </w:r>
            <w:r>
              <w:rPr>
                <w:rFonts w:cs="Arial"/>
              </w:rPr>
              <w:t xml:space="preserve"> </w:t>
            </w:r>
            <w:r w:rsidRPr="00495D84">
              <w:rPr>
                <w:rFonts w:cs="Arial"/>
              </w:rPr>
              <w:t>PDSCH</w:t>
            </w:r>
            <w:r>
              <w:rPr>
                <w:rFonts w:cs="Arial"/>
              </w:rPr>
              <w:t xml:space="preserve"> </w:t>
            </w:r>
            <w:r w:rsidRPr="00495D84">
              <w:rPr>
                <w:rFonts w:cs="Arial"/>
                <w:vertAlign w:val="superscript"/>
              </w:rPr>
              <w:t>Note</w:t>
            </w:r>
            <w:r>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BC75F9" w:rsidRPr="00495D84" w:rsidRDefault="00BC75F9" w:rsidP="00BC75F9">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64DB55C1" w:rsidR="00BC75F9" w:rsidRPr="00495D84" w:rsidRDefault="00BC75F9" w:rsidP="00BC75F9">
            <w:pPr>
              <w:pStyle w:val="TAC"/>
              <w:rPr>
                <w:rFonts w:cs="Arial"/>
              </w:rPr>
            </w:pPr>
            <w:r>
              <w:rPr>
                <w:rFonts w:cs="Arial"/>
                <w:lang w:eastAsia="ko-KR"/>
              </w:rPr>
              <w:t xml:space="preserve">15 </w:t>
            </w:r>
          </w:p>
        </w:tc>
        <w:tc>
          <w:tcPr>
            <w:tcW w:w="475" w:type="pct"/>
            <w:tcBorders>
              <w:top w:val="single" w:sz="4" w:space="0" w:color="auto"/>
              <w:left w:val="single" w:sz="4" w:space="0" w:color="auto"/>
              <w:bottom w:val="single" w:sz="4" w:space="0" w:color="auto"/>
              <w:right w:val="single" w:sz="4" w:space="0" w:color="auto"/>
            </w:tcBorders>
          </w:tcPr>
          <w:p w14:paraId="7C9C7226" w14:textId="49E62BDB" w:rsidR="00BC75F9" w:rsidRPr="00495D84" w:rsidRDefault="00BC75F9" w:rsidP="00BC75F9">
            <w:pPr>
              <w:pStyle w:val="TAC"/>
              <w:rPr>
                <w:rFonts w:cs="Arial"/>
              </w:rPr>
            </w:pPr>
            <w:r>
              <w:rPr>
                <w:rFonts w:cs="Arial"/>
                <w:lang w:eastAsia="ko-KR"/>
              </w:rPr>
              <w:t xml:space="preserve">12 </w:t>
            </w: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BC75F9" w:rsidRPr="00495D84" w:rsidRDefault="00BC75F9" w:rsidP="00BC75F9">
            <w:pPr>
              <w:pStyle w:val="TAC"/>
              <w:rPr>
                <w:rFonts w:cs="Arial"/>
              </w:rPr>
            </w:pPr>
          </w:p>
        </w:tc>
      </w:tr>
      <w:tr w:rsidR="00BC75F9" w:rsidRPr="00495D84" w14:paraId="7C9C7235"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2C" w14:textId="7E7F235C" w:rsidR="00BC75F9" w:rsidRPr="00495D84" w:rsidRDefault="00BC75F9" w:rsidP="00BC75F9">
            <w:pPr>
              <w:pStyle w:val="TAL"/>
              <w:rPr>
                <w:rFonts w:cs="Arial"/>
              </w:rPr>
            </w:pPr>
            <w:r w:rsidRPr="00495D84">
              <w:rPr>
                <w:rFonts w:cs="Arial"/>
              </w:rPr>
              <w:t>Allocated</w:t>
            </w:r>
            <w:r>
              <w:rPr>
                <w:rFonts w:cs="Arial"/>
              </w:rPr>
              <w:t xml:space="preserve"> </w:t>
            </w:r>
            <w:r w:rsidRPr="00495D84">
              <w:rPr>
                <w:rFonts w:cs="Arial"/>
              </w:rPr>
              <w:t>slots</w:t>
            </w:r>
            <w:r>
              <w:rPr>
                <w:rFonts w:cs="Arial"/>
              </w:rPr>
              <w:t xml:space="preserve"> </w:t>
            </w:r>
            <w:r w:rsidRPr="00495D84">
              <w:rPr>
                <w:rFonts w:cs="Arial"/>
              </w:rPr>
              <w:t>per</w:t>
            </w:r>
            <w:r>
              <w:rPr>
                <w:rFonts w:cs="Arial"/>
              </w:rPr>
              <w:t xml:space="preserve"> </w:t>
            </w:r>
            <w:r w:rsidRPr="00495D84">
              <w:rPr>
                <w:rFonts w:cs="Arial"/>
              </w:rPr>
              <w:t>Radio</w:t>
            </w:r>
            <w:r>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BC75F9" w:rsidRPr="00495D84" w:rsidRDefault="00BC75F9" w:rsidP="00BC75F9">
            <w:pPr>
              <w:pStyle w:val="TAC"/>
              <w:rPr>
                <w:rFonts w:cs="Arial"/>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4DCD9739"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0" w14:textId="632F3940"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BC75F9" w:rsidRPr="00495D84" w:rsidRDefault="00BC75F9" w:rsidP="00BC75F9">
            <w:pPr>
              <w:pStyle w:val="TAC"/>
              <w:rPr>
                <w:rFonts w:cs="Arial"/>
              </w:rPr>
            </w:pPr>
          </w:p>
        </w:tc>
      </w:tr>
      <w:tr w:rsidR="00BC75F9" w:rsidRPr="00495D84" w14:paraId="7C9C723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36" w14:textId="6AEA26F4" w:rsidR="00BC75F9" w:rsidRPr="00495D84" w:rsidRDefault="00BC75F9" w:rsidP="00BC75F9">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BC75F9" w:rsidRPr="00495D84" w:rsidRDefault="00BC75F9" w:rsidP="00BC75F9">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F7A6CF9" w:rsidR="00BC75F9" w:rsidRPr="00495D84" w:rsidRDefault="00BC75F9" w:rsidP="00BC75F9">
            <w:pPr>
              <w:pStyle w:val="TAC"/>
              <w:rPr>
                <w:rFonts w:cs="Arial"/>
                <w:lang w:eastAsia="zh-CN"/>
              </w:rPr>
            </w:pPr>
            <w:r w:rsidRPr="00495D84">
              <w:rPr>
                <w:rFonts w:cs="Arial"/>
                <w:lang w:eastAsia="zh-CN"/>
              </w:rPr>
              <w:t>Note</w:t>
            </w:r>
            <w:r>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39" w14:textId="0E310EFC" w:rsidR="00BC75F9" w:rsidRPr="00495D84" w:rsidRDefault="00BC75F9" w:rsidP="00BC75F9">
            <w:pPr>
              <w:pStyle w:val="TAC"/>
              <w:rPr>
                <w:rFonts w:cs="Arial"/>
              </w:rPr>
            </w:pPr>
            <w:r>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A" w14:textId="0B18884E" w:rsidR="00BC75F9" w:rsidRPr="00495D84" w:rsidRDefault="00BC75F9" w:rsidP="00BC75F9">
            <w:pPr>
              <w:pStyle w:val="TAC"/>
              <w:rPr>
                <w:rFonts w:cs="Arial"/>
              </w:rPr>
            </w:pPr>
            <w:r>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BC75F9" w:rsidRPr="00495D84" w:rsidRDefault="00BC75F9" w:rsidP="00BC75F9">
            <w:pPr>
              <w:pStyle w:val="TAC"/>
              <w:rPr>
                <w:rFonts w:cs="Arial"/>
              </w:rPr>
            </w:pPr>
          </w:p>
        </w:tc>
      </w:tr>
      <w:tr w:rsidR="00BC75F9" w:rsidRPr="00495D84" w14:paraId="7C9C7249"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0" w14:textId="00ABD7D0" w:rsidR="00BC75F9" w:rsidRPr="00495D84" w:rsidRDefault="00BC75F9" w:rsidP="00BC75F9">
            <w:pPr>
              <w:pStyle w:val="TAL"/>
              <w:rPr>
                <w:rFonts w:cs="Arial"/>
              </w:rPr>
            </w:pPr>
            <w:r>
              <w:rPr>
                <w:rFonts w:cs="Arial"/>
              </w:rPr>
              <w:t xml:space="preserve">  </w:t>
            </w:r>
            <w:r w:rsidRPr="00495D84">
              <w:rPr>
                <w:rFonts w:cs="Arial"/>
              </w:rPr>
              <w:t>Radio</w:t>
            </w:r>
            <w:r>
              <w:rPr>
                <w:rFonts w:cs="Arial"/>
              </w:rPr>
              <w:t xml:space="preserve"> </w:t>
            </w:r>
            <w:r w:rsidRPr="00495D84">
              <w:rPr>
                <w:rFonts w:cs="Arial"/>
              </w:rPr>
              <w:t>frame</w:t>
            </w:r>
            <w:r>
              <w:rPr>
                <w:rFonts w:cs="Arial"/>
              </w:rPr>
              <w:t xml:space="preserve"> </w:t>
            </w:r>
            <w:r w:rsidRPr="00495D84">
              <w:rPr>
                <w:rFonts w:cs="Arial"/>
              </w:rPr>
              <w:t>not</w:t>
            </w:r>
            <w:r>
              <w:rPr>
                <w:rFonts w:cs="Arial"/>
              </w:rPr>
              <w:t xml:space="preserve"> </w:t>
            </w:r>
            <w:r w:rsidRPr="00495D84">
              <w:rPr>
                <w:rFonts w:cs="Arial"/>
              </w:rPr>
              <w:t>containing</w:t>
            </w:r>
            <w:r>
              <w:rPr>
                <w:rFonts w:cs="Arial"/>
              </w:rPr>
              <w:t xml:space="preserve"> </w:t>
            </w:r>
            <w:r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BC75F9" w:rsidRPr="00495D84" w:rsidRDefault="00BC75F9" w:rsidP="00BC75F9">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BC75F9" w:rsidRPr="00495D84" w:rsidRDefault="00BC75F9" w:rsidP="00BC75F9">
            <w:pPr>
              <w:pStyle w:val="TAC"/>
              <w:spacing w:line="254" w:lineRule="auto"/>
              <w:rPr>
                <w:rFonts w:cs="Arial"/>
                <w:lang w:eastAsia="zh-CN"/>
              </w:rPr>
            </w:pPr>
            <w:r w:rsidRPr="00495D84">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5E5EA579"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4" w14:textId="6FFEEFF1" w:rsidR="00BC75F9" w:rsidRPr="00495D84" w:rsidRDefault="00BC75F9" w:rsidP="00BC75F9">
            <w:pPr>
              <w:pStyle w:val="TAC"/>
              <w:rPr>
                <w:rFonts w:cs="Arial"/>
              </w:rPr>
            </w:pPr>
            <w:r>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BC75F9" w:rsidRPr="00495D84" w:rsidRDefault="00BC75F9" w:rsidP="00BC75F9">
            <w:pPr>
              <w:pStyle w:val="TAC"/>
              <w:rPr>
                <w:rFonts w:cs="Arial"/>
              </w:rPr>
            </w:pPr>
          </w:p>
        </w:tc>
      </w:tr>
      <w:tr w:rsidR="00BC75F9" w:rsidRPr="00495D84" w14:paraId="7C9C725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4A" w14:textId="4A9F84BA" w:rsidR="00BC75F9" w:rsidRPr="00495D84" w:rsidRDefault="00BC75F9" w:rsidP="00BC75F9">
            <w:pPr>
              <w:pStyle w:val="TAL"/>
              <w:rPr>
                <w:rFonts w:cs="Arial"/>
              </w:rPr>
            </w:pPr>
            <w:r w:rsidRPr="00495D84">
              <w:rPr>
                <w:rFonts w:cs="Arial"/>
              </w:rPr>
              <w:t>MCS</w:t>
            </w:r>
            <w:r>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BC75F9" w:rsidRPr="00495D84" w:rsidRDefault="00BC75F9" w:rsidP="00BC75F9">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39907474" w:rsidR="00BC75F9" w:rsidRPr="00495D84" w:rsidRDefault="00BC75F9" w:rsidP="00BC75F9">
            <w:pPr>
              <w:pStyle w:val="TAC"/>
              <w:rPr>
                <w:rFonts w:cs="Arial"/>
              </w:rPr>
            </w:pPr>
            <w:r>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E" w14:textId="75D06419" w:rsidR="00BC75F9" w:rsidRPr="00495D84" w:rsidRDefault="00BC75F9" w:rsidP="00BC75F9">
            <w:pPr>
              <w:pStyle w:val="TAC"/>
              <w:rPr>
                <w:rFonts w:cs="Arial"/>
              </w:rPr>
            </w:pPr>
            <w:r>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BC75F9" w:rsidRPr="00495D84" w:rsidRDefault="00BC75F9" w:rsidP="00BC75F9">
            <w:pPr>
              <w:pStyle w:val="TAC"/>
              <w:rPr>
                <w:rFonts w:cs="Arial"/>
              </w:rPr>
            </w:pPr>
          </w:p>
        </w:tc>
      </w:tr>
      <w:tr w:rsidR="00BC75F9" w:rsidRPr="00495D84" w14:paraId="7C9C725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4" w14:textId="77777777" w:rsidR="00BC75F9" w:rsidRPr="00495D84" w:rsidRDefault="00BC75F9" w:rsidP="00BC75F9">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BC75F9" w:rsidRPr="00495D84" w:rsidRDefault="00BC75F9" w:rsidP="00BC75F9">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61B1F802" w:rsidR="00BC75F9" w:rsidRPr="00495D84" w:rsidRDefault="00BC75F9" w:rsidP="00BC75F9">
            <w:pPr>
              <w:pStyle w:val="TAC"/>
              <w:rPr>
                <w:rFonts w:cs="Arial"/>
              </w:rPr>
            </w:pPr>
            <w:r>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8" w14:textId="03844E88" w:rsidR="00BC75F9" w:rsidRPr="00495D84" w:rsidRDefault="00BC75F9" w:rsidP="00BC75F9">
            <w:pPr>
              <w:pStyle w:val="TAC"/>
              <w:rPr>
                <w:rFonts w:cs="Arial"/>
              </w:rPr>
            </w:pPr>
            <w:r>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BC75F9" w:rsidRPr="00495D84" w:rsidRDefault="00BC75F9" w:rsidP="00BC75F9">
            <w:pPr>
              <w:pStyle w:val="TAC"/>
              <w:rPr>
                <w:rFonts w:cs="Arial"/>
              </w:rPr>
            </w:pPr>
          </w:p>
        </w:tc>
      </w:tr>
      <w:tr w:rsidR="00BC75F9" w:rsidRPr="00495D84" w14:paraId="7C9C7267"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5E" w14:textId="1E3FD751" w:rsidR="00BC75F9" w:rsidRPr="00495D84" w:rsidRDefault="00BC75F9" w:rsidP="00BC75F9">
            <w:pPr>
              <w:pStyle w:val="TAL"/>
              <w:rPr>
                <w:rFonts w:cs="Arial"/>
              </w:rPr>
            </w:pPr>
            <w:r w:rsidRPr="00495D84">
              <w:rPr>
                <w:rFonts w:cs="Arial"/>
              </w:rPr>
              <w:t>Target</w:t>
            </w:r>
            <w:r>
              <w:rPr>
                <w:rFonts w:cs="Arial"/>
              </w:rPr>
              <w:t xml:space="preserve"> </w:t>
            </w:r>
            <w:r w:rsidRPr="00495D84">
              <w:rPr>
                <w:rFonts w:cs="Arial"/>
              </w:rPr>
              <w:t>Coding</w:t>
            </w:r>
            <w:r>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BC75F9" w:rsidRPr="00495D84" w:rsidRDefault="00BC75F9" w:rsidP="00BC75F9">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E9FD46E" w:rsidR="00BC75F9" w:rsidRPr="00495D84" w:rsidRDefault="00BC75F9" w:rsidP="00BC75F9">
            <w:pPr>
              <w:pStyle w:val="TAC"/>
              <w:rPr>
                <w:rFonts w:cs="Arial"/>
              </w:rPr>
            </w:pPr>
            <w:r>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2" w14:textId="54A5779F" w:rsidR="00BC75F9" w:rsidRPr="00495D84" w:rsidRDefault="00BC75F9" w:rsidP="00BC75F9">
            <w:pPr>
              <w:pStyle w:val="TAC"/>
              <w:rPr>
                <w:rFonts w:cs="Arial"/>
              </w:rPr>
            </w:pPr>
            <w:r>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BC75F9" w:rsidRPr="00495D84" w:rsidRDefault="00BC75F9" w:rsidP="00BC75F9">
            <w:pPr>
              <w:pStyle w:val="TAC"/>
              <w:rPr>
                <w:rFonts w:cs="Arial"/>
              </w:rPr>
            </w:pPr>
          </w:p>
        </w:tc>
      </w:tr>
      <w:tr w:rsidR="00BC75F9" w:rsidRPr="00495D84" w14:paraId="7C9C7271"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68" w14:textId="786974EE" w:rsidR="00BC75F9" w:rsidRPr="00495D84" w:rsidRDefault="00BC75F9" w:rsidP="00BC75F9">
            <w:pPr>
              <w:pStyle w:val="TAL"/>
              <w:rPr>
                <w:rFonts w:cs="Arial"/>
                <w:lang w:eastAsia="zh-CN"/>
              </w:rPr>
            </w:pPr>
            <w:r w:rsidRPr="00495D84">
              <w:rPr>
                <w:rFonts w:cs="Arial"/>
                <w:lang w:eastAsia="zh-CN"/>
              </w:rPr>
              <w:t>Number</w:t>
            </w:r>
            <w:r>
              <w:rPr>
                <w:rFonts w:cs="Arial"/>
                <w:lang w:eastAsia="zh-CN"/>
              </w:rPr>
              <w:t xml:space="preserve"> </w:t>
            </w:r>
            <w:r w:rsidRPr="00495D84">
              <w:rPr>
                <w:rFonts w:cs="Arial"/>
                <w:lang w:eastAsia="zh-CN"/>
              </w:rPr>
              <w:t>of</w:t>
            </w:r>
            <w:r>
              <w:rPr>
                <w:rFonts w:cs="Arial"/>
                <w:lang w:eastAsia="zh-CN"/>
              </w:rPr>
              <w:t xml:space="preserve"> </w:t>
            </w:r>
            <w:r w:rsidRPr="00495D84">
              <w:rPr>
                <w:rFonts w:cs="Arial"/>
                <w:lang w:eastAsia="zh-CN"/>
              </w:rPr>
              <w:t>control</w:t>
            </w:r>
            <w:r>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BC75F9" w:rsidRPr="00495D84" w:rsidRDefault="00BC75F9" w:rsidP="00BC75F9">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5162E82F" w:rsidR="00BC75F9" w:rsidRPr="00495D84" w:rsidRDefault="00BC75F9" w:rsidP="00BC75F9">
            <w:pPr>
              <w:pStyle w:val="TAC"/>
              <w:rPr>
                <w:rFonts w:cs="Arial"/>
              </w:rPr>
            </w:pPr>
            <w:r>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C" w14:textId="5A723F32" w:rsidR="00BC75F9" w:rsidRPr="00495D84" w:rsidRDefault="00BC75F9" w:rsidP="00BC75F9">
            <w:pPr>
              <w:pStyle w:val="TAC"/>
              <w:rPr>
                <w:rFonts w:cs="Arial"/>
              </w:rPr>
            </w:pPr>
            <w:r>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BC75F9" w:rsidRPr="00495D84" w:rsidRDefault="00BC75F9" w:rsidP="00BC75F9">
            <w:pPr>
              <w:pStyle w:val="TAC"/>
              <w:rPr>
                <w:rFonts w:cs="Arial"/>
              </w:rPr>
            </w:pPr>
          </w:p>
        </w:tc>
      </w:tr>
      <w:tr w:rsidR="00BC75F9" w:rsidRPr="00495D84" w14:paraId="7C9C727B"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2" w14:textId="265D3C56" w:rsidR="00BC75F9" w:rsidRPr="00495D84" w:rsidRDefault="00BC75F9" w:rsidP="00BC75F9">
            <w:pPr>
              <w:pStyle w:val="TAL"/>
              <w:rPr>
                <w:rFonts w:cs="Arial"/>
                <w:lang w:eastAsia="zh-CN"/>
              </w:rPr>
            </w:pPr>
            <w:r w:rsidRPr="00495D84">
              <w:rPr>
                <w:rFonts w:cs="Arial"/>
                <w:lang w:eastAsia="zh-CN"/>
              </w:rPr>
              <w:t>PDSCH</w:t>
            </w:r>
            <w:r>
              <w:rPr>
                <w:rFonts w:cs="Arial"/>
                <w:lang w:eastAsia="zh-CN"/>
              </w:rPr>
              <w:t xml:space="preserve"> </w:t>
            </w:r>
            <w:r w:rsidRPr="00495D84">
              <w:rPr>
                <w:rFonts w:cs="Arial"/>
                <w:lang w:eastAsia="zh-CN"/>
              </w:rPr>
              <w:t>mapping</w:t>
            </w:r>
            <w:r>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8DBD724" w:rsidR="00BC75F9" w:rsidRPr="00495D84" w:rsidRDefault="00BC75F9" w:rsidP="00BC75F9">
            <w:pPr>
              <w:pStyle w:val="TAC"/>
              <w:spacing w:line="254" w:lineRule="auto"/>
              <w:rPr>
                <w:rFonts w:cs="Arial"/>
                <w:lang w:eastAsia="zh-CN"/>
              </w:rPr>
            </w:pPr>
            <w:r w:rsidRPr="00495D84">
              <w:rPr>
                <w:rFonts w:cs="Arial"/>
                <w:lang w:eastAsia="zh-CN"/>
              </w:rPr>
              <w:t>Type</w:t>
            </w:r>
            <w:r>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275" w14:textId="54557FEC" w:rsidR="00BC75F9" w:rsidRPr="00495D84" w:rsidRDefault="00BC75F9" w:rsidP="00BC75F9">
            <w:pPr>
              <w:pStyle w:val="TAC"/>
              <w:rPr>
                <w:rFonts w:cs="Arial"/>
              </w:rPr>
            </w:pPr>
            <w:r>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6" w14:textId="6F195DB8" w:rsidR="00BC75F9" w:rsidRPr="00495D84" w:rsidRDefault="00BC75F9" w:rsidP="00BC75F9">
            <w:pPr>
              <w:pStyle w:val="TAC"/>
              <w:rPr>
                <w:rFonts w:cs="Arial"/>
              </w:rPr>
            </w:pPr>
            <w:r>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BC75F9" w:rsidRPr="00495D84" w:rsidRDefault="00BC75F9" w:rsidP="00BC75F9">
            <w:pPr>
              <w:pStyle w:val="TAC"/>
              <w:rPr>
                <w:rFonts w:cs="Arial"/>
              </w:rPr>
            </w:pPr>
          </w:p>
        </w:tc>
      </w:tr>
      <w:tr w:rsidR="00BC75F9" w:rsidRPr="00495D84" w14:paraId="7C9C7285"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7C" w14:textId="378E3DDB" w:rsidR="00BC75F9" w:rsidRPr="00495D84" w:rsidRDefault="00BC75F9" w:rsidP="00BC75F9">
            <w:pPr>
              <w:pStyle w:val="TAL"/>
              <w:rPr>
                <w:rFonts w:cs="Arial"/>
              </w:rPr>
            </w:pPr>
            <w:r w:rsidRPr="00495D84">
              <w:rPr>
                <w:rFonts w:cs="Arial"/>
              </w:rPr>
              <w:t>Information</w:t>
            </w:r>
            <w:r>
              <w:rPr>
                <w:rFonts w:cs="Arial"/>
              </w:rPr>
              <w:t xml:space="preserve"> </w:t>
            </w:r>
            <w:r w:rsidRPr="00495D84">
              <w:rPr>
                <w:rFonts w:cs="Arial"/>
              </w:rPr>
              <w:t>Bit</w:t>
            </w:r>
            <w:r>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BC75F9" w:rsidRPr="00495D84" w:rsidRDefault="00BC75F9" w:rsidP="00BC75F9">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BC75F9" w:rsidRPr="00495D84" w:rsidRDefault="00BC75F9" w:rsidP="00BC75F9">
            <w:pPr>
              <w:pStyle w:val="TAC"/>
              <w:rPr>
                <w:rFonts w:cs="Arial"/>
              </w:rPr>
            </w:pPr>
          </w:p>
        </w:tc>
      </w:tr>
      <w:tr w:rsidR="00BC75F9" w:rsidRPr="00495D84" w14:paraId="7C9C728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86" w14:textId="2BAD6C53"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BC75F9" w:rsidRPr="00495D84" w:rsidRDefault="00BC75F9" w:rsidP="00BC75F9">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4D75A78D" w:rsidR="00BC75F9" w:rsidRPr="00BC75F9" w:rsidRDefault="00BC75F9" w:rsidP="00BC75F9">
            <w:pPr>
              <w:pStyle w:val="TAC"/>
              <w:rPr>
                <w:rFonts w:cs="Arial"/>
              </w:rPr>
            </w:pPr>
            <w:r w:rsidRPr="00BC75F9">
              <w:rPr>
                <w:rFonts w:cs="Arial"/>
                <w:lang w:eastAsia="zh-CN"/>
              </w:rPr>
              <w:t>984</w:t>
            </w:r>
          </w:p>
        </w:tc>
        <w:tc>
          <w:tcPr>
            <w:tcW w:w="475" w:type="pct"/>
            <w:tcBorders>
              <w:top w:val="single" w:sz="4" w:space="0" w:color="auto"/>
              <w:left w:val="single" w:sz="4" w:space="0" w:color="auto"/>
              <w:bottom w:val="single" w:sz="4" w:space="0" w:color="auto"/>
              <w:right w:val="single" w:sz="4" w:space="0" w:color="auto"/>
            </w:tcBorders>
          </w:tcPr>
          <w:p w14:paraId="7C9C728A" w14:textId="661D00FC" w:rsidR="00BC75F9" w:rsidRPr="00BC75F9" w:rsidRDefault="00BC75F9" w:rsidP="00BC75F9">
            <w:pPr>
              <w:pStyle w:val="TAC"/>
              <w:rPr>
                <w:rFonts w:cs="Arial"/>
              </w:rPr>
            </w:pPr>
            <w:r w:rsidRPr="00BC75F9">
              <w:rPr>
                <w:rFonts w:cs="Arial"/>
                <w:lang w:eastAsia="zh-CN"/>
              </w:rPr>
              <w:t>736</w:t>
            </w: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BC75F9" w:rsidRPr="00495D84" w:rsidRDefault="00BC75F9" w:rsidP="00BC75F9">
            <w:pPr>
              <w:pStyle w:val="TAC"/>
              <w:rPr>
                <w:rFonts w:cs="Arial"/>
              </w:rPr>
            </w:pPr>
          </w:p>
        </w:tc>
      </w:tr>
      <w:tr w:rsidR="00BC75F9" w:rsidRPr="00495D84" w14:paraId="2214745E"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tcPr>
          <w:p w14:paraId="214D4216" w14:textId="17EAEB5A"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BC75F9" w:rsidRPr="00495D84" w:rsidRDefault="00BC75F9" w:rsidP="00BC75F9">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35A9AF47" w:rsidR="00BC75F9" w:rsidRPr="00BC75F9" w:rsidRDefault="00BC75F9" w:rsidP="00BC75F9">
            <w:pPr>
              <w:pStyle w:val="TAC"/>
              <w:rPr>
                <w:rFonts w:cs="Arial"/>
              </w:rPr>
            </w:pPr>
            <w:r w:rsidRPr="00BC75F9">
              <w:rPr>
                <w:rFonts w:cs="Arial"/>
                <w:lang w:eastAsia="zh-CN"/>
              </w:rPr>
              <w:t>1128</w:t>
            </w:r>
          </w:p>
        </w:tc>
        <w:tc>
          <w:tcPr>
            <w:tcW w:w="475" w:type="pct"/>
            <w:tcBorders>
              <w:top w:val="single" w:sz="4" w:space="0" w:color="auto"/>
              <w:left w:val="single" w:sz="4" w:space="0" w:color="auto"/>
              <w:bottom w:val="single" w:sz="4" w:space="0" w:color="auto"/>
              <w:right w:val="single" w:sz="4" w:space="0" w:color="auto"/>
            </w:tcBorders>
          </w:tcPr>
          <w:p w14:paraId="049F2991" w14:textId="02AAD718" w:rsidR="00BC75F9" w:rsidRPr="00BC75F9" w:rsidRDefault="00BC75F9" w:rsidP="00BC75F9">
            <w:pPr>
              <w:pStyle w:val="TAC"/>
              <w:rPr>
                <w:rFonts w:cs="Arial"/>
              </w:rPr>
            </w:pPr>
            <w:r w:rsidRPr="00BC75F9">
              <w:rPr>
                <w:rFonts w:cs="Arial"/>
                <w:lang w:eastAsia="zh-CN"/>
              </w:rPr>
              <w:t>888</w:t>
            </w: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BC75F9" w:rsidRPr="00495D84" w:rsidRDefault="00BC75F9" w:rsidP="00BC75F9">
            <w:pPr>
              <w:pStyle w:val="TAC"/>
              <w:rPr>
                <w:rFonts w:cs="Arial"/>
              </w:rPr>
            </w:pPr>
          </w:p>
        </w:tc>
      </w:tr>
      <w:tr w:rsidR="00BC75F9" w:rsidRPr="00495D84" w14:paraId="7C9C7299"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0" w14:textId="5093DA87" w:rsidR="00BC75F9" w:rsidRPr="00495D84" w:rsidRDefault="00BC75F9" w:rsidP="00BC75F9">
            <w:pPr>
              <w:pStyle w:val="TAL"/>
              <w:rPr>
                <w:rFonts w:cs="Arial"/>
                <w:szCs w:val="22"/>
              </w:rPr>
            </w:pPr>
            <w:r w:rsidRPr="00495D84">
              <w:rPr>
                <w:rFonts w:cs="Arial"/>
                <w:szCs w:val="22"/>
              </w:rPr>
              <w:t>Number</w:t>
            </w:r>
            <w:r>
              <w:rPr>
                <w:rFonts w:cs="Arial"/>
                <w:szCs w:val="22"/>
              </w:rPr>
              <w:t xml:space="preserve"> </w:t>
            </w:r>
            <w:r w:rsidRPr="00495D84">
              <w:rPr>
                <w:rFonts w:cs="Arial"/>
                <w:szCs w:val="22"/>
              </w:rPr>
              <w:t>of</w:t>
            </w:r>
            <w:r>
              <w:rPr>
                <w:rFonts w:cs="Arial"/>
                <w:szCs w:val="22"/>
              </w:rPr>
              <w:t xml:space="preserve"> </w:t>
            </w:r>
            <w:r w:rsidRPr="00495D84">
              <w:rPr>
                <w:rFonts w:cs="Arial"/>
                <w:szCs w:val="22"/>
              </w:rPr>
              <w:t>Code</w:t>
            </w:r>
            <w:r>
              <w:rPr>
                <w:rFonts w:cs="Arial"/>
                <w:szCs w:val="22"/>
              </w:rPr>
              <w:t xml:space="preserve"> </w:t>
            </w:r>
            <w:r w:rsidRPr="00495D84">
              <w:rPr>
                <w:rFonts w:cs="Arial"/>
                <w:szCs w:val="22"/>
              </w:rPr>
              <w:t>Blocks</w:t>
            </w:r>
            <w:r>
              <w:rPr>
                <w:rFonts w:cs="Arial"/>
                <w:szCs w:val="22"/>
              </w:rPr>
              <w:t xml:space="preserve"> </w:t>
            </w:r>
            <w:r w:rsidRPr="00495D84">
              <w:rPr>
                <w:rFonts w:cs="Arial"/>
                <w:szCs w:val="22"/>
              </w:rPr>
              <w:t>per</w:t>
            </w:r>
            <w:r>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BC75F9" w:rsidRPr="00495D84" w:rsidRDefault="00BC75F9" w:rsidP="00BC75F9">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E33EEAE" w:rsidR="00BC75F9" w:rsidRPr="00BC75F9" w:rsidRDefault="00BC75F9" w:rsidP="00BC75F9">
            <w:pPr>
              <w:pStyle w:val="TAC"/>
              <w:rPr>
                <w:rFonts w:cs="Arial"/>
              </w:rPr>
            </w:pPr>
            <w:r w:rsidRPr="00BC75F9">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4" w14:textId="295875EF" w:rsidR="00BC75F9" w:rsidRPr="00BC75F9" w:rsidRDefault="00BC75F9" w:rsidP="00BC75F9">
            <w:pPr>
              <w:pStyle w:val="TAC"/>
              <w:rPr>
                <w:rFonts w:cs="Arial"/>
              </w:rPr>
            </w:pPr>
            <w:r w:rsidRPr="00BC75F9">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BC75F9" w:rsidRPr="00495D84" w:rsidRDefault="00BC75F9" w:rsidP="00BC75F9">
            <w:pPr>
              <w:pStyle w:val="TAC"/>
              <w:rPr>
                <w:rFonts w:cs="Arial"/>
              </w:rPr>
            </w:pPr>
          </w:p>
        </w:tc>
      </w:tr>
      <w:tr w:rsidR="00BC75F9" w:rsidRPr="00495D84" w14:paraId="7C9C72A3"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9A" w14:textId="44959AB2" w:rsidR="00BC75F9" w:rsidRPr="00495D84" w:rsidRDefault="00BC75F9" w:rsidP="00BC75F9">
            <w:pPr>
              <w:pStyle w:val="TAL"/>
              <w:rPr>
                <w:rFonts w:cs="Arial"/>
              </w:rPr>
            </w:pPr>
            <w:r w:rsidRPr="00495D84">
              <w:rPr>
                <w:rFonts w:cs="Arial"/>
              </w:rPr>
              <w:t>Binary</w:t>
            </w:r>
            <w:r>
              <w:rPr>
                <w:rFonts w:cs="Arial"/>
              </w:rPr>
              <w:t xml:space="preserve"> </w:t>
            </w:r>
            <w:r w:rsidRPr="00495D84">
              <w:rPr>
                <w:rFonts w:cs="Arial"/>
              </w:rPr>
              <w:t>Channel</w:t>
            </w:r>
            <w:r>
              <w:rPr>
                <w:rFonts w:cs="Arial"/>
              </w:rPr>
              <w:t xml:space="preserve"> </w:t>
            </w:r>
            <w:r w:rsidRPr="00495D84">
              <w:rPr>
                <w:rFonts w:cs="Arial"/>
              </w:rPr>
              <w:t>Bits</w:t>
            </w:r>
            <w:r>
              <w:rPr>
                <w:rFonts w:cs="Arial"/>
              </w:rPr>
              <w:t xml:space="preserve"> </w:t>
            </w:r>
            <w:r w:rsidRPr="00495D84">
              <w:rPr>
                <w:rFonts w:cs="Arial"/>
              </w:rPr>
              <w:t>Per</w:t>
            </w:r>
            <w:r>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BC75F9" w:rsidRPr="00495D84" w:rsidRDefault="00BC75F9" w:rsidP="00BC75F9">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BC75F9" w:rsidRPr="00495D84" w:rsidRDefault="00BC75F9" w:rsidP="00BC75F9">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BC75F9" w:rsidRPr="00BC75F9"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BC75F9" w:rsidRPr="00BC75F9"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BC75F9" w:rsidRPr="00495D84" w:rsidRDefault="00BC75F9" w:rsidP="00BC75F9">
            <w:pPr>
              <w:pStyle w:val="TAC"/>
              <w:rPr>
                <w:rFonts w:cs="Arial"/>
              </w:rPr>
            </w:pPr>
          </w:p>
        </w:tc>
      </w:tr>
      <w:tr w:rsidR="00BC75F9" w:rsidRPr="00495D84" w14:paraId="7C9C72AD"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hideMark/>
          </w:tcPr>
          <w:p w14:paraId="7C9C72A4" w14:textId="67ECFCAE"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w:t>
            </w:r>
            <w:r>
              <w:rPr>
                <w:rFonts w:cs="Arial"/>
              </w:rPr>
              <w:t xml:space="preserve"> </w:t>
            </w:r>
            <w:r w:rsidRPr="00495D84">
              <w:rPr>
                <w:rFonts w:cs="Arial"/>
                <w:szCs w:val="16"/>
              </w:rPr>
              <w:t>RMSI</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2,</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BC75F9" w:rsidRPr="00495D84" w:rsidRDefault="00BC75F9" w:rsidP="00BC75F9">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49B61594" w:rsidR="00BC75F9" w:rsidRPr="00BC75F9" w:rsidRDefault="00BC75F9" w:rsidP="00BC75F9">
            <w:pPr>
              <w:pStyle w:val="TAC"/>
              <w:rPr>
                <w:rFonts w:cs="Arial"/>
              </w:rPr>
            </w:pPr>
            <w:r w:rsidRPr="00BC75F9">
              <w:rPr>
                <w:rFonts w:cs="Arial"/>
                <w:lang w:eastAsia="zh-CN"/>
              </w:rPr>
              <w:t>3240</w:t>
            </w:r>
          </w:p>
        </w:tc>
        <w:tc>
          <w:tcPr>
            <w:tcW w:w="475" w:type="pct"/>
            <w:tcBorders>
              <w:top w:val="single" w:sz="4" w:space="0" w:color="auto"/>
              <w:left w:val="single" w:sz="4" w:space="0" w:color="auto"/>
              <w:bottom w:val="single" w:sz="4" w:space="0" w:color="auto"/>
              <w:right w:val="single" w:sz="4" w:space="0" w:color="auto"/>
            </w:tcBorders>
          </w:tcPr>
          <w:p w14:paraId="7C9C72A8" w14:textId="1F65AFD8" w:rsidR="00BC75F9" w:rsidRPr="00BC75F9" w:rsidRDefault="00BC75F9" w:rsidP="00BC75F9">
            <w:pPr>
              <w:pStyle w:val="TAC"/>
              <w:rPr>
                <w:rFonts w:cs="Arial"/>
              </w:rPr>
            </w:pPr>
            <w:r w:rsidRPr="00BC75F9">
              <w:rPr>
                <w:rFonts w:cs="Arial"/>
                <w:lang w:eastAsia="zh-CN"/>
              </w:rPr>
              <w:t>2592</w:t>
            </w: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BC75F9" w:rsidRPr="00495D84" w:rsidRDefault="00BC75F9" w:rsidP="00BC75F9">
            <w:pPr>
              <w:pStyle w:val="TAC"/>
              <w:rPr>
                <w:rFonts w:cs="Arial"/>
              </w:rPr>
            </w:pPr>
          </w:p>
        </w:tc>
      </w:tr>
      <w:tr w:rsidR="00BC75F9" w:rsidRPr="00495D84" w14:paraId="4960A14F" w14:textId="77777777" w:rsidTr="00BC75F9">
        <w:trPr>
          <w:jc w:val="center"/>
        </w:trPr>
        <w:tc>
          <w:tcPr>
            <w:tcW w:w="1241" w:type="pct"/>
            <w:tcBorders>
              <w:top w:val="single" w:sz="4" w:space="0" w:color="auto"/>
              <w:left w:val="single" w:sz="4" w:space="0" w:color="auto"/>
              <w:bottom w:val="single" w:sz="4" w:space="0" w:color="auto"/>
              <w:right w:val="single" w:sz="4" w:space="0" w:color="auto"/>
            </w:tcBorders>
          </w:tcPr>
          <w:p w14:paraId="5E55E8D8" w14:textId="7FAD5E5B" w:rsidR="00BC75F9" w:rsidRPr="00495D84" w:rsidRDefault="00BC75F9" w:rsidP="00BC75F9">
            <w:pPr>
              <w:pStyle w:val="TAL"/>
              <w:rPr>
                <w:rFonts w:cs="Arial"/>
              </w:rPr>
            </w:pPr>
            <w:r>
              <w:rPr>
                <w:rFonts w:cs="Arial"/>
              </w:rPr>
              <w:t xml:space="preserve">  </w:t>
            </w:r>
            <w:r w:rsidRPr="00495D84">
              <w:rPr>
                <w:rFonts w:cs="Arial"/>
              </w:rPr>
              <w:t>For</w:t>
            </w:r>
            <w:r>
              <w:rPr>
                <w:rFonts w:cs="Arial"/>
              </w:rPr>
              <w:t xml:space="preserve"> </w:t>
            </w:r>
            <w:r w:rsidRPr="00495D84">
              <w:rPr>
                <w:rFonts w:cs="Arial"/>
              </w:rPr>
              <w:t>slots</w:t>
            </w:r>
            <w:r>
              <w:rPr>
                <w:rFonts w:cs="Arial"/>
              </w:rPr>
              <w:t xml:space="preserve"> </w:t>
            </w:r>
            <w:r w:rsidRPr="00495D84">
              <w:rPr>
                <w:rFonts w:cs="Arial"/>
              </w:rPr>
              <w:t>without</w:t>
            </w:r>
            <w:r>
              <w:rPr>
                <w:rFonts w:cs="Arial"/>
              </w:rPr>
              <w:t xml:space="preserve"> </w:t>
            </w:r>
            <w:r w:rsidRPr="00495D84">
              <w:rPr>
                <w:rFonts w:cs="Arial"/>
                <w:szCs w:val="16"/>
              </w:rPr>
              <w:t>RMSI</w:t>
            </w:r>
            <w:r>
              <w:rPr>
                <w:rFonts w:cs="Arial"/>
                <w:szCs w:val="16"/>
                <w:vertAlign w:val="superscript"/>
              </w:rPr>
              <w:t xml:space="preserve"> </w:t>
            </w:r>
            <w:r w:rsidRPr="00495D84">
              <w:rPr>
                <w:rFonts w:cs="Arial"/>
                <w:szCs w:val="16"/>
                <w:vertAlign w:val="superscript"/>
              </w:rPr>
              <w:t>Note</w:t>
            </w:r>
            <w:r>
              <w:rPr>
                <w:rFonts w:cs="Arial"/>
                <w:szCs w:val="16"/>
                <w:vertAlign w:val="superscript"/>
              </w:rPr>
              <w:t xml:space="preserve"> </w:t>
            </w:r>
            <w:r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BC75F9" w:rsidRPr="00495D84" w:rsidRDefault="00BC75F9" w:rsidP="00BC75F9">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BC75F9" w:rsidRPr="00495D84" w:rsidDel="005069B7" w:rsidRDefault="00BC75F9" w:rsidP="00BC75F9">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69669FFC" w:rsidR="00BC75F9" w:rsidRPr="00BC75F9" w:rsidRDefault="00BC75F9" w:rsidP="00BC75F9">
            <w:pPr>
              <w:pStyle w:val="TAC"/>
              <w:rPr>
                <w:rFonts w:cs="Arial"/>
              </w:rPr>
            </w:pPr>
            <w:r w:rsidRPr="00BC75F9">
              <w:rPr>
                <w:rFonts w:cs="Arial"/>
                <w:lang w:eastAsia="zh-CN"/>
              </w:rPr>
              <w:t>3780</w:t>
            </w:r>
          </w:p>
        </w:tc>
        <w:tc>
          <w:tcPr>
            <w:tcW w:w="475" w:type="pct"/>
            <w:tcBorders>
              <w:top w:val="single" w:sz="4" w:space="0" w:color="auto"/>
              <w:left w:val="single" w:sz="4" w:space="0" w:color="auto"/>
              <w:bottom w:val="single" w:sz="4" w:space="0" w:color="auto"/>
              <w:right w:val="single" w:sz="4" w:space="0" w:color="auto"/>
            </w:tcBorders>
          </w:tcPr>
          <w:p w14:paraId="0A97FFAC" w14:textId="4883AE58" w:rsidR="00BC75F9" w:rsidRPr="00BC75F9" w:rsidRDefault="00BC75F9" w:rsidP="00BC75F9">
            <w:pPr>
              <w:pStyle w:val="TAC"/>
              <w:rPr>
                <w:rFonts w:cs="Arial"/>
              </w:rPr>
            </w:pPr>
            <w:r w:rsidRPr="00BC75F9">
              <w:rPr>
                <w:rFonts w:cs="Arial"/>
                <w:lang w:eastAsia="zh-CN"/>
              </w:rPr>
              <w:t>3024</w:t>
            </w: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BC75F9" w:rsidRPr="00495D84" w:rsidRDefault="00BC75F9" w:rsidP="00BC75F9">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BC75F9" w:rsidRPr="00495D84" w:rsidRDefault="00BC75F9" w:rsidP="00BC75F9">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BC75F9" w:rsidRPr="00495D84" w:rsidRDefault="00BC75F9" w:rsidP="00BC75F9">
            <w:pPr>
              <w:pStyle w:val="TAC"/>
              <w:rPr>
                <w:rFonts w:cs="Arial"/>
              </w:rPr>
            </w:pPr>
          </w:p>
        </w:tc>
      </w:tr>
      <w:tr w:rsidR="00945DB3" w:rsidRPr="00495D84" w14:paraId="7C9C72B3"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6E5D681" w14:textId="5F196A4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1A630804" w14:textId="5CC54514"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643747E2" w14:textId="1EE1E48B"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37CD9F6A" w14:textId="1610B7F8"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66697814" w14:textId="19340917"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7730778C" w14:textId="415E7B2C"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2B2" w14:textId="10468BB7" w:rsidR="00945DB3"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495D84" w:rsidRDefault="001268B4" w:rsidP="001268B4"/>
    <w:p w14:paraId="7C9C72B5" w14:textId="77777777" w:rsidR="001268B4" w:rsidRPr="00495D84" w:rsidRDefault="001268B4" w:rsidP="001268B4">
      <w:pPr>
        <w:pStyle w:val="Heading4"/>
        <w:rPr>
          <w:snapToGrid w:val="0"/>
        </w:rPr>
      </w:pPr>
      <w:r w:rsidRPr="00495D84">
        <w:rPr>
          <w:snapToGrid w:val="0"/>
        </w:rPr>
        <w:lastRenderedPageBreak/>
        <w:t>A.3.1.1.2</w:t>
      </w:r>
      <w:r w:rsidRPr="00495D84">
        <w:rPr>
          <w:snapToGrid w:val="0"/>
        </w:rPr>
        <w:tab/>
        <w:t>TDD</w:t>
      </w:r>
    </w:p>
    <w:p w14:paraId="7C9C72B6" w14:textId="37F4A010" w:rsidR="001268B4" w:rsidRPr="00495D84" w:rsidRDefault="001268B4" w:rsidP="001268B4">
      <w:pPr>
        <w:pStyle w:val="TH"/>
      </w:pPr>
      <w:r w:rsidRPr="00495D84">
        <w:t>Table A.3.1.1.2-1: PDSCH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3"/>
        <w:gridCol w:w="708"/>
        <w:gridCol w:w="1048"/>
        <w:gridCol w:w="915"/>
        <w:gridCol w:w="915"/>
        <w:gridCol w:w="915"/>
        <w:gridCol w:w="915"/>
        <w:gridCol w:w="915"/>
        <w:gridCol w:w="905"/>
      </w:tblGrid>
      <w:tr w:rsidR="001268B4" w:rsidRPr="00495D84" w14:paraId="7C9C72B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495D84" w:rsidRDefault="001268B4" w:rsidP="000B5C74">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495D84" w:rsidRDefault="001268B4" w:rsidP="000B5C74">
            <w:pPr>
              <w:pStyle w:val="TAH"/>
              <w:rPr>
                <w:rFonts w:cs="Arial"/>
              </w:rPr>
            </w:pPr>
            <w:r w:rsidRPr="00495D84">
              <w:rPr>
                <w:rFonts w:cs="Arial"/>
              </w:rPr>
              <w:t>Unit</w:t>
            </w:r>
          </w:p>
        </w:tc>
        <w:tc>
          <w:tcPr>
            <w:tcW w:w="3390"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495D84" w:rsidRDefault="001268B4" w:rsidP="000B5C74">
            <w:pPr>
              <w:pStyle w:val="TAH"/>
              <w:rPr>
                <w:rFonts w:cs="Arial"/>
              </w:rPr>
            </w:pPr>
            <w:r w:rsidRPr="00495D84">
              <w:rPr>
                <w:rFonts w:cs="Arial"/>
              </w:rPr>
              <w:t>Value</w:t>
            </w:r>
          </w:p>
        </w:tc>
      </w:tr>
      <w:tr w:rsidR="00795EDD" w:rsidRPr="00495D84" w14:paraId="7C9C72C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188F2B67" w:rsidR="00795EDD" w:rsidRPr="00495D84" w:rsidRDefault="00795EDD" w:rsidP="00795EDD">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3344ACB9" w:rsidR="00795EDD" w:rsidRPr="00495D84" w:rsidRDefault="00795EDD" w:rsidP="00795EDD">
            <w:pPr>
              <w:pStyle w:val="TAC"/>
              <w:rPr>
                <w:rFonts w:cs="Arial"/>
              </w:rPr>
            </w:pPr>
            <w:r w:rsidRPr="00495D84">
              <w:rPr>
                <w:rFonts w:cs="Arial"/>
              </w:rPr>
              <w:t>SR.1.1</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E" w14:textId="47094B15" w:rsidR="00795EDD" w:rsidRPr="00495D84" w:rsidRDefault="00795EDD" w:rsidP="00795EDD">
            <w:pPr>
              <w:pStyle w:val="TAC"/>
              <w:rPr>
                <w:rFonts w:cs="Arial"/>
              </w:rPr>
            </w:pPr>
            <w:r w:rsidRPr="00495D84">
              <w:rPr>
                <w:rFonts w:cs="Arial"/>
              </w:rPr>
              <w:t>SR.1.</w:t>
            </w:r>
            <w:r w:rsidRPr="00495D84">
              <w:rPr>
                <w:rFonts w:cs="Arial" w:hint="eastAsia"/>
                <w:lang w:eastAsia="ja-JP"/>
              </w:rPr>
              <w:t>2</w:t>
            </w:r>
            <w:r w:rsidR="00B27C84">
              <w:rPr>
                <w:rFonts w:cs="Arial"/>
              </w:rPr>
              <w:t xml:space="preserve"> </w:t>
            </w:r>
            <w:r w:rsidRPr="00495D84">
              <w:rPr>
                <w:rFonts w:cs="Arial"/>
              </w:rPr>
              <w:t>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3" w14:textId="77777777" w:rsidR="00795EDD" w:rsidRPr="00495D84" w:rsidRDefault="00795EDD" w:rsidP="00795EDD">
            <w:pPr>
              <w:pStyle w:val="TAC"/>
              <w:rPr>
                <w:rFonts w:cs="Arial"/>
              </w:rPr>
            </w:pPr>
          </w:p>
        </w:tc>
      </w:tr>
      <w:tr w:rsidR="00795EDD" w:rsidRPr="00495D84" w14:paraId="7C9C72C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67B85029" w:rsidR="00795EDD" w:rsidRPr="00495D84" w:rsidRDefault="00795EDD" w:rsidP="00795EDD">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495D84" w:rsidRDefault="00795EDD" w:rsidP="00795EDD">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04F4F54C" w:rsidR="00795EDD" w:rsidRPr="00495D84" w:rsidRDefault="00795EDD" w:rsidP="00795EDD">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75" w:type="pct"/>
            <w:tcBorders>
              <w:top w:val="single" w:sz="4" w:space="0" w:color="auto"/>
              <w:left w:val="single" w:sz="4" w:space="0" w:color="auto"/>
              <w:bottom w:val="single" w:sz="4" w:space="0" w:color="auto"/>
              <w:right w:val="single" w:sz="4" w:space="0" w:color="auto"/>
            </w:tcBorders>
          </w:tcPr>
          <w:p w14:paraId="7C9C72C8" w14:textId="7A0742F2" w:rsidR="00795EDD" w:rsidRPr="00495D84" w:rsidRDefault="00795EDD" w:rsidP="00795EDD">
            <w:pPr>
              <w:pStyle w:val="TAC"/>
              <w:rPr>
                <w:rFonts w:cs="Arial"/>
              </w:rPr>
            </w:pPr>
            <w:r w:rsidRPr="00495D84">
              <w:rPr>
                <w:rFonts w:cs="Arial" w:hint="eastAsia"/>
                <w:lang w:eastAsia="ja-JP"/>
              </w:rPr>
              <w:t>D</w:t>
            </w:r>
            <w:r w:rsidRPr="00495D84">
              <w:rPr>
                <w:rFonts w:cs="Arial"/>
                <w:lang w:eastAsia="ja-JP"/>
              </w:rPr>
              <w:t>efined</w:t>
            </w:r>
            <w:r w:rsidR="00B27C84">
              <w:rPr>
                <w:rFonts w:cs="Arial"/>
                <w:lang w:eastAsia="ja-JP"/>
              </w:rPr>
              <w:t xml:space="preserve"> </w:t>
            </w:r>
            <w:r w:rsidRPr="00495D84">
              <w:rPr>
                <w:rFonts w:cs="Arial"/>
                <w:lang w:eastAsia="ja-JP"/>
              </w:rPr>
              <w:t>in</w:t>
            </w:r>
            <w:r w:rsidR="00B27C84">
              <w:rPr>
                <w:rFonts w:cs="Arial"/>
                <w:lang w:eastAsia="ja-JP"/>
              </w:rPr>
              <w:t xml:space="preserve"> </w:t>
            </w:r>
            <w:r w:rsidRPr="00495D84">
              <w:rPr>
                <w:rFonts w:cs="Arial"/>
                <w:lang w:eastAsia="ja-JP"/>
              </w:rPr>
              <w:t>test</w:t>
            </w:r>
            <w:r w:rsidR="00B27C84">
              <w:rPr>
                <w:rFonts w:cs="Arial"/>
                <w:lang w:eastAsia="ja-JP"/>
              </w:rPr>
              <w:t xml:space="preserve"> </w:t>
            </w:r>
            <w:r w:rsidRPr="00495D84">
              <w:rPr>
                <w:rFonts w:cs="Arial"/>
                <w:lang w:eastAsia="ja-JP"/>
              </w:rPr>
              <w:t>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CD" w14:textId="77777777" w:rsidR="00795EDD" w:rsidRPr="00495D84" w:rsidRDefault="00795EDD" w:rsidP="00795EDD">
            <w:pPr>
              <w:pStyle w:val="TAC"/>
              <w:rPr>
                <w:rFonts w:cs="Arial"/>
              </w:rPr>
            </w:pPr>
          </w:p>
        </w:tc>
      </w:tr>
      <w:tr w:rsidR="00795EDD" w:rsidRPr="00495D84" w14:paraId="7C9C72D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60291CCB" w:rsidR="00795EDD" w:rsidRPr="00495D84" w:rsidRDefault="00795EDD" w:rsidP="00795EDD">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495D84" w:rsidRDefault="00795EDD" w:rsidP="00795EDD">
            <w:pPr>
              <w:pStyle w:val="TAC"/>
              <w:rPr>
                <w:rFonts w:cs="Arial"/>
                <w:strike/>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495D84" w:rsidRDefault="00795EDD" w:rsidP="00795EDD">
            <w:pPr>
              <w:pStyle w:val="TAC"/>
              <w:rPr>
                <w:rFonts w:cs="Arial"/>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D7" w14:textId="77777777" w:rsidR="00795EDD" w:rsidRPr="00495D84" w:rsidRDefault="00795EDD" w:rsidP="00795EDD">
            <w:pPr>
              <w:pStyle w:val="TAC"/>
              <w:rPr>
                <w:rFonts w:cs="Arial"/>
              </w:rPr>
            </w:pPr>
          </w:p>
        </w:tc>
      </w:tr>
      <w:tr w:rsidR="00795EDD" w:rsidRPr="00495D84" w14:paraId="7C9C72E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6BF1A9F6" w:rsidR="00795EDD" w:rsidRPr="00495D84" w:rsidRDefault="00795EDD" w:rsidP="00795EDD">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495D84" w:rsidRDefault="00795EDD" w:rsidP="00795EDD">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495D84" w:rsidRDefault="00795EDD" w:rsidP="00795EDD">
            <w:pPr>
              <w:pStyle w:val="TAC"/>
              <w:rPr>
                <w:rFonts w:cs="Arial"/>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1" w14:textId="77777777" w:rsidR="00795EDD" w:rsidRPr="00495D84" w:rsidRDefault="00795EDD" w:rsidP="00795EDD">
            <w:pPr>
              <w:pStyle w:val="TAC"/>
              <w:rPr>
                <w:rFonts w:cs="Arial"/>
              </w:rPr>
            </w:pPr>
          </w:p>
        </w:tc>
      </w:tr>
      <w:tr w:rsidR="00795EDD" w:rsidRPr="00495D84" w14:paraId="7C9C72E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22EF4DD6" w:rsidR="00795EDD" w:rsidRPr="00495D84" w:rsidRDefault="00795EDD" w:rsidP="00795EDD">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EB" w14:textId="77777777" w:rsidR="00795EDD" w:rsidRPr="00495D84" w:rsidRDefault="00795EDD" w:rsidP="00795EDD">
            <w:pPr>
              <w:pStyle w:val="TAC"/>
              <w:rPr>
                <w:rFonts w:cs="Arial"/>
              </w:rPr>
            </w:pPr>
          </w:p>
        </w:tc>
      </w:tr>
      <w:tr w:rsidR="00795EDD" w:rsidRPr="00495D84" w14:paraId="7C9C72F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2817CB7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30BA9401" w:rsidR="00795EDD" w:rsidRPr="00495D84" w:rsidRDefault="00795EDD" w:rsidP="00795EDD">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0" w14:textId="47F7CE70" w:rsidR="00795EDD" w:rsidRPr="00495D84" w:rsidRDefault="00795EDD" w:rsidP="00795EDD">
            <w:pPr>
              <w:pStyle w:val="TAC"/>
              <w:rPr>
                <w:rFonts w:cs="Arial"/>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5" w14:textId="77777777" w:rsidR="00795EDD" w:rsidRPr="00495D84" w:rsidRDefault="00795EDD" w:rsidP="00795EDD">
            <w:pPr>
              <w:pStyle w:val="TAC"/>
              <w:rPr>
                <w:rFonts w:cs="Arial"/>
              </w:rPr>
            </w:pPr>
          </w:p>
        </w:tc>
      </w:tr>
      <w:tr w:rsidR="00795EDD" w:rsidRPr="00495D84" w14:paraId="7C9C730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68429EDF" w:rsidR="00795EDD" w:rsidRPr="00495D84" w:rsidRDefault="00B27C84" w:rsidP="00795EDD">
            <w:pPr>
              <w:pStyle w:val="TAL"/>
              <w:rPr>
                <w:rFonts w:cs="Arial"/>
              </w:rPr>
            </w:pPr>
            <w:r>
              <w:rPr>
                <w:rFonts w:cs="Arial"/>
              </w:rPr>
              <w:t xml:space="preserve">  </w:t>
            </w:r>
            <w:r w:rsidR="00795EDD" w:rsidRPr="00495D84">
              <w:rPr>
                <w:rFonts w:cs="Arial"/>
              </w:rPr>
              <w:t>Radio</w:t>
            </w:r>
            <w:r>
              <w:rPr>
                <w:rFonts w:cs="Arial"/>
              </w:rPr>
              <w:t xml:space="preserve"> </w:t>
            </w:r>
            <w:r w:rsidR="00795EDD" w:rsidRPr="00495D84">
              <w:rPr>
                <w:rFonts w:cs="Arial"/>
              </w:rPr>
              <w:t>frame</w:t>
            </w:r>
            <w:r>
              <w:rPr>
                <w:rFonts w:cs="Arial"/>
              </w:rPr>
              <w:t xml:space="preserve"> </w:t>
            </w:r>
            <w:r w:rsidR="00795EDD" w:rsidRPr="00495D84">
              <w:rPr>
                <w:rFonts w:cs="Arial"/>
              </w:rPr>
              <w:t>not</w:t>
            </w:r>
            <w:r>
              <w:rPr>
                <w:rFonts w:cs="Arial"/>
              </w:rPr>
              <w:t xml:space="preserve"> </w:t>
            </w:r>
            <w:r w:rsidR="00795EDD" w:rsidRPr="00495D84">
              <w:rPr>
                <w:rFonts w:cs="Arial"/>
              </w:rPr>
              <w:t>containing</w:t>
            </w:r>
            <w:r>
              <w:rPr>
                <w:rFonts w:cs="Arial"/>
              </w:rPr>
              <w:t xml:space="preserve"> </w:t>
            </w:r>
            <w:r w:rsidR="00795EDD"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495D84" w:rsidRDefault="00795EDD" w:rsidP="00795EDD">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495D84" w:rsidRDefault="00795EDD" w:rsidP="00795EDD">
            <w:pPr>
              <w:pStyle w:val="TAC"/>
              <w:rPr>
                <w:rFonts w:cs="Arial"/>
              </w:rPr>
            </w:pPr>
            <w:r w:rsidRPr="00495D84">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2FF" w14:textId="77777777" w:rsidR="00795EDD" w:rsidRPr="00495D84" w:rsidRDefault="00795EDD" w:rsidP="00795EDD">
            <w:pPr>
              <w:pStyle w:val="TAC"/>
              <w:rPr>
                <w:rFonts w:cs="Arial"/>
              </w:rPr>
            </w:pPr>
          </w:p>
        </w:tc>
      </w:tr>
      <w:tr w:rsidR="00795EDD" w:rsidRPr="00495D84" w14:paraId="7C9C730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470AF33A"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495D84" w:rsidRDefault="00795EDD" w:rsidP="00795EDD">
            <w:pPr>
              <w:pStyle w:val="TAC"/>
              <w:spacing w:line="254"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495D84" w:rsidRDefault="00795EDD" w:rsidP="00795EDD">
            <w:pPr>
              <w:pStyle w:val="TAC"/>
              <w:rPr>
                <w:rFonts w:cs="Arial"/>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09" w14:textId="77777777" w:rsidR="00795EDD" w:rsidRPr="00495D84" w:rsidRDefault="00795EDD" w:rsidP="00795EDD">
            <w:pPr>
              <w:pStyle w:val="TAC"/>
              <w:rPr>
                <w:rFonts w:cs="Arial"/>
              </w:rPr>
            </w:pPr>
          </w:p>
        </w:tc>
      </w:tr>
      <w:tr w:rsidR="00795EDD" w:rsidRPr="00495D84" w14:paraId="7C9C731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5056141B" w:rsidR="00795EDD" w:rsidRPr="00495D84" w:rsidRDefault="00795EDD" w:rsidP="00795EDD">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495D84" w:rsidRDefault="00795EDD" w:rsidP="00795EDD">
            <w:pPr>
              <w:pStyle w:val="TAC"/>
              <w:spacing w:line="254"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495D84" w:rsidRDefault="00795EDD" w:rsidP="00795EDD">
            <w:pPr>
              <w:pStyle w:val="TAC"/>
              <w:rPr>
                <w:rFonts w:cs="Arial"/>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3" w14:textId="77777777" w:rsidR="00795EDD" w:rsidRPr="00495D84" w:rsidRDefault="00795EDD" w:rsidP="00795EDD">
            <w:pPr>
              <w:pStyle w:val="TAC"/>
              <w:rPr>
                <w:rFonts w:cs="Arial"/>
              </w:rPr>
            </w:pPr>
          </w:p>
        </w:tc>
      </w:tr>
      <w:tr w:rsidR="00795EDD" w:rsidRPr="00495D84" w14:paraId="7C9C731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495D84" w:rsidRDefault="00795EDD" w:rsidP="00795EDD">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495D84" w:rsidRDefault="00795EDD" w:rsidP="00795EDD">
            <w:pPr>
              <w:pStyle w:val="TAC"/>
              <w:spacing w:line="254"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495D84" w:rsidRDefault="00795EDD" w:rsidP="00795EDD">
            <w:pPr>
              <w:pStyle w:val="TAC"/>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1D" w14:textId="77777777" w:rsidR="00795EDD" w:rsidRPr="00495D84" w:rsidRDefault="00795EDD" w:rsidP="00795EDD">
            <w:pPr>
              <w:pStyle w:val="TAC"/>
              <w:rPr>
                <w:rFonts w:cs="Arial"/>
              </w:rPr>
            </w:pPr>
          </w:p>
        </w:tc>
      </w:tr>
      <w:tr w:rsidR="00795EDD" w:rsidRPr="00495D84" w14:paraId="7C9C7328"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4BB3425E" w:rsidR="00795EDD" w:rsidRPr="00495D84" w:rsidRDefault="00795EDD" w:rsidP="00795EDD">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495D84" w:rsidRDefault="00795EDD" w:rsidP="00795EDD">
            <w:pPr>
              <w:pStyle w:val="TAC"/>
              <w:spacing w:line="254"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495D84" w:rsidRDefault="00795EDD" w:rsidP="00795EDD">
            <w:pPr>
              <w:pStyle w:val="TAC"/>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27" w14:textId="77777777" w:rsidR="00795EDD" w:rsidRPr="00495D84" w:rsidRDefault="00795EDD" w:rsidP="00795EDD">
            <w:pPr>
              <w:pStyle w:val="TAC"/>
              <w:rPr>
                <w:rFonts w:cs="Arial"/>
              </w:rPr>
            </w:pPr>
          </w:p>
        </w:tc>
      </w:tr>
      <w:tr w:rsidR="00795EDD" w:rsidRPr="00495D84" w14:paraId="7C9C7332"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68E4F9E4" w:rsidR="00795EDD" w:rsidRPr="00495D84" w:rsidRDefault="00795EDD" w:rsidP="00795EDD">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495D84" w:rsidRDefault="00795EDD" w:rsidP="00795EDD">
            <w:pPr>
              <w:pStyle w:val="TAC"/>
              <w:spacing w:line="254"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495D84" w:rsidRDefault="00795EDD" w:rsidP="00795EDD">
            <w:pPr>
              <w:pStyle w:val="TAC"/>
              <w:rPr>
                <w:rFonts w:cs="Arial"/>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1" w14:textId="77777777" w:rsidR="00795EDD" w:rsidRPr="00495D84" w:rsidRDefault="00795EDD" w:rsidP="00795EDD">
            <w:pPr>
              <w:pStyle w:val="TAC"/>
              <w:rPr>
                <w:rFonts w:cs="Arial"/>
              </w:rPr>
            </w:pPr>
          </w:p>
        </w:tc>
      </w:tr>
      <w:tr w:rsidR="00795EDD" w:rsidRPr="00495D84" w14:paraId="7C9C733C"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2551F747" w:rsidR="00795EDD" w:rsidRPr="00495D84" w:rsidRDefault="00795EDD" w:rsidP="00795EDD">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086776BC" w:rsidR="00795EDD" w:rsidRPr="00495D84" w:rsidRDefault="00795EDD" w:rsidP="00795EDD">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6" w14:textId="104BDD09" w:rsidR="00795EDD" w:rsidRPr="00495D84" w:rsidRDefault="00795EDD" w:rsidP="00795EDD">
            <w:pPr>
              <w:pStyle w:val="TAC"/>
              <w:rPr>
                <w:rFonts w:cs="Arial"/>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3B" w14:textId="77777777" w:rsidR="00795EDD" w:rsidRPr="00495D84" w:rsidRDefault="00795EDD" w:rsidP="00795EDD">
            <w:pPr>
              <w:pStyle w:val="TAC"/>
              <w:rPr>
                <w:rFonts w:cs="Arial"/>
              </w:rPr>
            </w:pPr>
          </w:p>
        </w:tc>
      </w:tr>
      <w:tr w:rsidR="00795EDD" w:rsidRPr="00495D84" w14:paraId="7C9C7346"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02A66464" w:rsidR="00795EDD" w:rsidRPr="00495D84" w:rsidRDefault="00795EDD" w:rsidP="00795EDD">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5" w14:textId="77777777" w:rsidR="00795EDD" w:rsidRPr="00495D84" w:rsidRDefault="00795EDD" w:rsidP="00795EDD">
            <w:pPr>
              <w:pStyle w:val="TAC"/>
              <w:rPr>
                <w:rFonts w:cs="Arial"/>
              </w:rPr>
            </w:pPr>
          </w:p>
        </w:tc>
      </w:tr>
      <w:tr w:rsidR="00795EDD" w:rsidRPr="00495D84" w14:paraId="7C9C7350"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39877B77"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495D84" w:rsidRDefault="00795EDD" w:rsidP="00795EDD">
            <w:pPr>
              <w:pStyle w:val="TAC"/>
              <w:spacing w:line="254"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495D84" w:rsidRDefault="00795EDD" w:rsidP="00795EDD">
            <w:pPr>
              <w:pStyle w:val="TAC"/>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4F" w14:textId="77777777" w:rsidR="00795EDD" w:rsidRPr="00495D84" w:rsidRDefault="00795EDD" w:rsidP="00795EDD">
            <w:pPr>
              <w:pStyle w:val="TAC"/>
              <w:rPr>
                <w:rFonts w:cs="Arial"/>
              </w:rPr>
            </w:pPr>
          </w:p>
        </w:tc>
      </w:tr>
      <w:tr w:rsidR="00795EDD" w:rsidRPr="00495D84" w14:paraId="2051E60B"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6B5AF5C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495D84" w:rsidRDefault="00795EDD" w:rsidP="00795EDD">
            <w:pPr>
              <w:pStyle w:val="TAC"/>
              <w:spacing w:line="254"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495D84" w:rsidRDefault="00795EDD" w:rsidP="00795EDD">
            <w:pPr>
              <w:pStyle w:val="TAC"/>
              <w:rPr>
                <w:rFonts w:cs="Arial"/>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38DC1D4" w14:textId="77777777" w:rsidR="00795EDD" w:rsidRPr="00495D84" w:rsidRDefault="00795EDD" w:rsidP="00795EDD">
            <w:pPr>
              <w:pStyle w:val="TAC"/>
              <w:rPr>
                <w:rFonts w:cs="Arial"/>
              </w:rPr>
            </w:pPr>
          </w:p>
        </w:tc>
      </w:tr>
      <w:tr w:rsidR="00795EDD" w:rsidRPr="00495D84" w14:paraId="18B18C9D"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6C401ACC"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rPr>
              <w:t>For</w:t>
            </w:r>
            <w:r>
              <w:rPr>
                <w:rFonts w:cs="Arial"/>
              </w:rPr>
              <w:t xml:space="preserve"> </w:t>
            </w:r>
            <w:r w:rsidR="00795EDD" w:rsidRPr="00495D84">
              <w:rPr>
                <w:rFonts w:cs="Arial"/>
              </w:rPr>
              <w:t>special</w:t>
            </w:r>
            <w:r>
              <w:rPr>
                <w:rFonts w:cs="Arial"/>
              </w:rPr>
              <w:t xml:space="preserve"> </w:t>
            </w:r>
            <w:r w:rsidR="00795EDD" w:rsidRPr="00495D84">
              <w:rPr>
                <w:rFonts w:cs="Arial"/>
              </w:rPr>
              <w:t>slots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495D84" w:rsidRDefault="00795EDD" w:rsidP="00795EDD">
            <w:pPr>
              <w:pStyle w:val="TAC"/>
              <w:spacing w:line="254" w:lineRule="auto"/>
              <w:rPr>
                <w:rFonts w:cs="Arial"/>
                <w:lang w:eastAsia="zh-CN"/>
              </w:rPr>
            </w:pPr>
            <w:r w:rsidRPr="00495D84">
              <w:rPr>
                <w:rFonts w:cs="Arial" w:hint="eastAsia"/>
                <w:lang w:eastAsia="ja-JP"/>
              </w:rPr>
              <w:t>N</w:t>
            </w:r>
            <w:r w:rsidRPr="00495D84">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495D84" w:rsidRDefault="00795EDD" w:rsidP="00795EDD">
            <w:pPr>
              <w:pStyle w:val="TAC"/>
              <w:rPr>
                <w:rFonts w:cs="Arial"/>
              </w:rPr>
            </w:pPr>
            <w:r w:rsidRPr="00495D84">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63965115" w14:textId="77777777" w:rsidR="00795EDD" w:rsidRPr="00495D84" w:rsidRDefault="00795EDD" w:rsidP="00795EDD">
            <w:pPr>
              <w:pStyle w:val="TAC"/>
              <w:rPr>
                <w:rFonts w:cs="Arial"/>
              </w:rPr>
            </w:pPr>
          </w:p>
        </w:tc>
      </w:tr>
      <w:tr w:rsidR="00795EDD" w:rsidRPr="00495D84" w14:paraId="7C9C735A"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03E015C" w:rsidR="00795EDD" w:rsidRPr="00495D84" w:rsidRDefault="00795EDD" w:rsidP="00795EDD">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495D84" w:rsidRDefault="00795EDD" w:rsidP="00795EDD">
            <w:pPr>
              <w:pStyle w:val="TAC"/>
              <w:spacing w:line="254"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495D84" w:rsidRDefault="00795EDD" w:rsidP="00795EDD">
            <w:pPr>
              <w:pStyle w:val="TAC"/>
              <w:rPr>
                <w:rFonts w:cs="Arial"/>
              </w:rPr>
            </w:pPr>
            <w:r w:rsidRPr="00495D84">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59" w14:textId="77777777" w:rsidR="00795EDD" w:rsidRPr="00495D84" w:rsidRDefault="00795EDD" w:rsidP="00795EDD">
            <w:pPr>
              <w:pStyle w:val="TAC"/>
              <w:rPr>
                <w:rFonts w:cs="Arial"/>
              </w:rPr>
            </w:pPr>
          </w:p>
        </w:tc>
      </w:tr>
      <w:tr w:rsidR="00795EDD" w:rsidRPr="00495D84" w14:paraId="7C9C7364"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D9781F0" w:rsidR="00795EDD" w:rsidRPr="00495D84" w:rsidRDefault="00795EDD" w:rsidP="00795EDD">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495D84"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495D84"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3" w14:textId="77777777" w:rsidR="00795EDD" w:rsidRPr="00495D84" w:rsidRDefault="00795EDD" w:rsidP="00795EDD">
            <w:pPr>
              <w:pStyle w:val="TAC"/>
              <w:rPr>
                <w:rFonts w:cs="Arial"/>
              </w:rPr>
            </w:pPr>
          </w:p>
        </w:tc>
      </w:tr>
      <w:tr w:rsidR="00795EDD" w:rsidRPr="00495D84" w14:paraId="7C9C736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60582942"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w:t>
            </w:r>
            <w:r>
              <w:rPr>
                <w:rFonts w:cs="Arial"/>
              </w:rPr>
              <w:t xml:space="preserve"> </w:t>
            </w:r>
            <w:r w:rsidR="00795EDD" w:rsidRPr="00495D84">
              <w:rPr>
                <w:rFonts w:cs="Arial"/>
                <w:szCs w:val="16"/>
              </w:rPr>
              <w:t>RMSI</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2,</w:t>
            </w:r>
            <w:r>
              <w:rPr>
                <w:rFonts w:cs="Arial"/>
                <w:vertAlign w:val="superscript"/>
              </w:rPr>
              <w:t xml:space="preserve"> </w:t>
            </w:r>
            <w:r w:rsidR="00795EDD" w:rsidRPr="00495D84">
              <w:rPr>
                <w:rFonts w:cs="Arial"/>
                <w:vertAlign w:val="superscript"/>
              </w:rPr>
              <w:t>Note</w:t>
            </w:r>
            <w:r>
              <w:rPr>
                <w:rFonts w:cs="Arial"/>
                <w:vertAlign w:val="superscript"/>
              </w:rPr>
              <w:t xml:space="preserve"> </w:t>
            </w:r>
            <w:r w:rsidR="00795EDD" w:rsidRPr="00495D84">
              <w:rPr>
                <w:rFonts w:cs="Arial"/>
                <w:vertAlign w:val="superscript"/>
              </w:rPr>
              <w:t>4</w:t>
            </w:r>
            <w:r>
              <w:rPr>
                <w:rFonts w:cs="Arial"/>
                <w:vertAlign w:val="superscript"/>
              </w:rPr>
              <w:t xml:space="preserve">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495D84" w:rsidRDefault="00795EDD" w:rsidP="00795EDD">
            <w:pPr>
              <w:pStyle w:val="TAC"/>
              <w:spacing w:line="254"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495D84" w:rsidRDefault="00795EDD" w:rsidP="00795EDD">
            <w:pPr>
              <w:pStyle w:val="TAC"/>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C9C736D" w14:textId="77777777" w:rsidR="00795EDD" w:rsidRPr="00495D84" w:rsidRDefault="00795EDD" w:rsidP="00795EDD">
            <w:pPr>
              <w:pStyle w:val="TAC"/>
              <w:rPr>
                <w:rFonts w:cs="Arial"/>
              </w:rPr>
            </w:pPr>
          </w:p>
        </w:tc>
      </w:tr>
      <w:tr w:rsidR="00795EDD" w:rsidRPr="00495D84" w14:paraId="6BAAC39E"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1134A3CD" w:rsidR="00795EDD" w:rsidRPr="00495D84" w:rsidRDefault="00B27C84" w:rsidP="00795EDD">
            <w:pPr>
              <w:pStyle w:val="TAL"/>
              <w:rPr>
                <w:rFonts w:cs="Arial"/>
              </w:rPr>
            </w:pPr>
            <w:r>
              <w:rPr>
                <w:rFonts w:cs="Arial"/>
              </w:rPr>
              <w:t xml:space="preserve">  </w:t>
            </w:r>
            <w:r w:rsidR="00795EDD" w:rsidRPr="00495D84">
              <w:rPr>
                <w:rFonts w:cs="Arial"/>
              </w:rPr>
              <w:t>For</w:t>
            </w:r>
            <w:r>
              <w:rPr>
                <w:rFonts w:cs="Arial"/>
              </w:rPr>
              <w:t xml:space="preserve"> </w:t>
            </w:r>
            <w:r w:rsidR="00795EDD" w:rsidRPr="00495D84">
              <w:rPr>
                <w:rFonts w:cs="Arial"/>
              </w:rPr>
              <w:t>slots</w:t>
            </w:r>
            <w:r>
              <w:rPr>
                <w:rFonts w:cs="Arial"/>
              </w:rPr>
              <w:t xml:space="preserve"> </w:t>
            </w:r>
            <w:r w:rsidR="00795EDD" w:rsidRPr="00495D84">
              <w:rPr>
                <w:rFonts w:cs="Arial"/>
              </w:rPr>
              <w:t>without</w:t>
            </w:r>
            <w:r>
              <w:rPr>
                <w:rFonts w:cs="Arial"/>
              </w:rPr>
              <w:t xml:space="preserve"> </w:t>
            </w:r>
            <w:r w:rsidR="00795EDD" w:rsidRPr="00495D84">
              <w:rPr>
                <w:rFonts w:cs="Arial"/>
                <w:szCs w:val="16"/>
              </w:rPr>
              <w:t>RMSI</w:t>
            </w:r>
            <w:r>
              <w:rPr>
                <w:rFonts w:cs="Arial"/>
                <w:szCs w:val="16"/>
                <w:vertAlign w:val="superscript"/>
              </w:rPr>
              <w:t xml:space="preserve"> </w:t>
            </w:r>
            <w:r w:rsidR="00795EDD" w:rsidRPr="00495D84">
              <w:rPr>
                <w:rFonts w:cs="Arial"/>
                <w:szCs w:val="16"/>
                <w:vertAlign w:val="superscript"/>
              </w:rPr>
              <w:t>Note</w:t>
            </w:r>
            <w:r>
              <w:rPr>
                <w:rFonts w:cs="Arial"/>
                <w:szCs w:val="16"/>
                <w:vertAlign w:val="superscript"/>
              </w:rPr>
              <w:t xml:space="preserve"> </w:t>
            </w:r>
            <w:r w:rsidR="00795EDD"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495D84" w:rsidRDefault="00795EDD" w:rsidP="00795EDD">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495D84" w:rsidDel="005069B7" w:rsidRDefault="00795EDD" w:rsidP="00795EDD">
            <w:pPr>
              <w:pStyle w:val="TAC"/>
              <w:spacing w:line="254"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495D84" w:rsidRDefault="00795EDD" w:rsidP="00795EDD">
            <w:pPr>
              <w:pStyle w:val="TAC"/>
              <w:rPr>
                <w:rFonts w:cs="Arial"/>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7EFA841A" w14:textId="77777777" w:rsidR="00795EDD" w:rsidRPr="00495D84" w:rsidRDefault="00795EDD" w:rsidP="00795EDD">
            <w:pPr>
              <w:pStyle w:val="TAC"/>
              <w:rPr>
                <w:rFonts w:cs="Arial"/>
              </w:rPr>
            </w:pPr>
          </w:p>
        </w:tc>
      </w:tr>
      <w:tr w:rsidR="00795EDD" w:rsidRPr="00495D84" w14:paraId="5AE7FE9F" w14:textId="77777777" w:rsidTr="00E94096">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20BB7BCA" w:rsidR="00795EDD" w:rsidRPr="00495D84" w:rsidRDefault="00B27C84" w:rsidP="00795EDD">
            <w:pPr>
              <w:pStyle w:val="TAL"/>
              <w:rPr>
                <w:rFonts w:cs="Arial"/>
              </w:rPr>
            </w:pPr>
            <w:r>
              <w:rPr>
                <w:rFonts w:cs="Arial" w:hint="eastAsia"/>
                <w:lang w:eastAsia="ja-JP"/>
              </w:rPr>
              <w:t xml:space="preserve"> </w:t>
            </w:r>
            <w:r>
              <w:rPr>
                <w:rFonts w:cs="Arial"/>
                <w:lang w:eastAsia="ja-JP"/>
              </w:rPr>
              <w:t xml:space="preserve"> </w:t>
            </w:r>
            <w:r w:rsidR="00795EDD" w:rsidRPr="00495D84">
              <w:rPr>
                <w:rFonts w:cs="Arial"/>
                <w:lang w:eastAsia="ja-JP"/>
              </w:rPr>
              <w:t>For</w:t>
            </w:r>
            <w:r>
              <w:rPr>
                <w:rFonts w:cs="Arial"/>
                <w:lang w:eastAsia="ja-JP"/>
              </w:rPr>
              <w:t xml:space="preserve"> </w:t>
            </w:r>
            <w:r w:rsidR="00795EDD" w:rsidRPr="00495D84">
              <w:rPr>
                <w:rFonts w:cs="Arial"/>
                <w:lang w:eastAsia="ja-JP"/>
              </w:rPr>
              <w:t>special</w:t>
            </w:r>
            <w:r>
              <w:rPr>
                <w:rFonts w:cs="Arial"/>
                <w:lang w:eastAsia="ja-JP"/>
              </w:rPr>
              <w:t xml:space="preserve"> </w:t>
            </w:r>
            <w:r w:rsidR="00795EDD" w:rsidRPr="00495D84">
              <w:rPr>
                <w:rFonts w:cs="Arial"/>
                <w:lang w:eastAsia="ja-JP"/>
              </w:rPr>
              <w:t>slots</w:t>
            </w:r>
            <w:r>
              <w:rPr>
                <w:rFonts w:cs="Arial"/>
                <w:lang w:eastAsia="ja-JP"/>
              </w:rPr>
              <w:t xml:space="preserve"> </w:t>
            </w:r>
            <w:r w:rsidR="00795EDD" w:rsidRPr="00495D84">
              <w:rPr>
                <w:rFonts w:cs="Arial"/>
                <w:vertAlign w:val="superscript"/>
                <w:lang w:eastAsia="ja-JP"/>
              </w:rPr>
              <w:t>Note</w:t>
            </w:r>
            <w:r>
              <w:rPr>
                <w:rFonts w:cs="Arial"/>
                <w:vertAlign w:val="superscript"/>
                <w:lang w:eastAsia="ja-JP"/>
              </w:rPr>
              <w:t xml:space="preserve"> </w:t>
            </w:r>
            <w:r w:rsidR="00795EDD" w:rsidRPr="00495D84">
              <w:rPr>
                <w:rFonts w:cs="Arial"/>
                <w:vertAlign w:val="superscript"/>
                <w:lang w:eastAsia="ja-JP"/>
              </w:rPr>
              <w:t>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495D84" w:rsidRDefault="00795EDD" w:rsidP="00795EDD">
            <w:pPr>
              <w:pStyle w:val="TAC"/>
              <w:rPr>
                <w:rFonts w:cs="Arial"/>
              </w:rPr>
            </w:pPr>
            <w:r w:rsidRPr="00495D84">
              <w:rPr>
                <w:rFonts w:cs="Arial" w:hint="eastAsia"/>
                <w:lang w:eastAsia="ja-JP"/>
              </w:rPr>
              <w:t>b</w:t>
            </w:r>
            <w:r w:rsidRPr="00495D84">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Pr="00495D84" w:rsidRDefault="00795EDD" w:rsidP="00795EDD">
            <w:pPr>
              <w:pStyle w:val="TAC"/>
              <w:spacing w:line="254" w:lineRule="auto"/>
              <w:rPr>
                <w:rFonts w:cs="Arial"/>
                <w:lang w:eastAsia="zh-CN"/>
              </w:rPr>
            </w:pPr>
            <w:r w:rsidRPr="00495D84">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495D84" w:rsidRDefault="00795EDD" w:rsidP="00795EDD">
            <w:pPr>
              <w:pStyle w:val="TAC"/>
              <w:rPr>
                <w:rFonts w:cs="Arial"/>
              </w:rPr>
            </w:pPr>
            <w:r w:rsidRPr="00495D84">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495D84"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495D84" w:rsidRDefault="00795EDD" w:rsidP="00795EDD">
            <w:pPr>
              <w:pStyle w:val="TAC"/>
              <w:rPr>
                <w:rFonts w:cs="Arial"/>
              </w:rPr>
            </w:pPr>
          </w:p>
        </w:tc>
        <w:tc>
          <w:tcPr>
            <w:tcW w:w="470" w:type="pct"/>
            <w:tcBorders>
              <w:top w:val="single" w:sz="4" w:space="0" w:color="auto"/>
              <w:left w:val="single" w:sz="4" w:space="0" w:color="auto"/>
              <w:bottom w:val="single" w:sz="4" w:space="0" w:color="auto"/>
              <w:right w:val="single" w:sz="4" w:space="0" w:color="auto"/>
            </w:tcBorders>
          </w:tcPr>
          <w:p w14:paraId="3203E7FF" w14:textId="77777777" w:rsidR="00795EDD" w:rsidRPr="00495D84" w:rsidRDefault="00795EDD" w:rsidP="00795EDD">
            <w:pPr>
              <w:pStyle w:val="TAC"/>
              <w:rPr>
                <w:rFonts w:cs="Arial"/>
              </w:rPr>
            </w:pPr>
          </w:p>
        </w:tc>
      </w:tr>
      <w:tr w:rsidR="001268B4" w:rsidRPr="00495D84" w14:paraId="7C9C7374"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A3BE43B" w14:textId="793E1F63"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36AF6E32" w14:textId="4397EFA6"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32347F0" w14:textId="1D4956D6"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7B8B7882" w14:textId="6D9DA205"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309B0785" w14:textId="4818AD14"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467C4046" w14:textId="313E1AAE"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7C9C7373" w14:textId="001A2AD4" w:rsidR="00B367B9" w:rsidRPr="00495D84" w:rsidRDefault="009535B4" w:rsidP="009535B4">
            <w:pPr>
              <w:pStyle w:val="TAN"/>
              <w:rPr>
                <w:rFonts w:cs="Arial"/>
              </w:rPr>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495D84" w:rsidRDefault="001268B4" w:rsidP="001268B4">
      <w:pPr>
        <w:rPr>
          <w:rFonts w:eastAsia="MS Mincho"/>
        </w:rPr>
      </w:pPr>
    </w:p>
    <w:p w14:paraId="67D4E8BA" w14:textId="3DF3FCBD" w:rsidR="002B778E" w:rsidRPr="00495D84" w:rsidRDefault="002B778E" w:rsidP="002B778E">
      <w:pPr>
        <w:pStyle w:val="TH"/>
      </w:pPr>
      <w:r w:rsidRPr="00495D84">
        <w:lastRenderedPageBreak/>
        <w:t>Table A.3.1.1.2-2: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6"/>
        <w:gridCol w:w="724"/>
        <w:gridCol w:w="928"/>
        <w:gridCol w:w="930"/>
        <w:gridCol w:w="930"/>
        <w:gridCol w:w="930"/>
        <w:gridCol w:w="930"/>
        <w:gridCol w:w="930"/>
        <w:gridCol w:w="921"/>
      </w:tblGrid>
      <w:tr w:rsidR="002B778E" w:rsidRPr="00495D84" w14:paraId="7DDDD36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495D84" w:rsidRDefault="002B778E" w:rsidP="002B778E">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495D84" w:rsidRDefault="002B778E" w:rsidP="002B778E">
            <w:pPr>
              <w:pStyle w:val="TAH"/>
              <w:rPr>
                <w:rFonts w:cs="Arial"/>
              </w:rPr>
            </w:pPr>
            <w:r w:rsidRPr="00495D84">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495D84" w:rsidRDefault="002B778E" w:rsidP="002B778E">
            <w:pPr>
              <w:pStyle w:val="TAH"/>
              <w:rPr>
                <w:rFonts w:cs="Arial"/>
              </w:rPr>
            </w:pPr>
            <w:r w:rsidRPr="00495D84">
              <w:rPr>
                <w:rFonts w:cs="Arial"/>
              </w:rPr>
              <w:t>Value</w:t>
            </w:r>
          </w:p>
        </w:tc>
      </w:tr>
      <w:tr w:rsidR="002B778E" w:rsidRPr="00495D84" w14:paraId="4E22AF6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3C3F7E22" w:rsidR="002B778E" w:rsidRPr="00495D84" w:rsidRDefault="002B778E" w:rsidP="002B778E">
            <w:pPr>
              <w:pStyle w:val="TAL"/>
            </w:pPr>
            <w:r w:rsidRPr="00495D84">
              <w:t>Reference</w:t>
            </w:r>
            <w:r w:rsidR="00B27C84">
              <w:t xml:space="preserve"> </w:t>
            </w:r>
            <w:r w:rsidRPr="00495D84">
              <w:t>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4B8D1427" w:rsidR="002B778E" w:rsidRPr="00495D84" w:rsidRDefault="002B778E" w:rsidP="002B778E">
            <w:pPr>
              <w:pStyle w:val="TAC"/>
            </w:pPr>
            <w:r w:rsidRPr="00495D84">
              <w:t>SR.2.1</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495D84" w:rsidRDefault="002B778E" w:rsidP="002B778E">
            <w:pPr>
              <w:pStyle w:val="TAC"/>
            </w:pPr>
          </w:p>
        </w:tc>
      </w:tr>
      <w:tr w:rsidR="002B778E" w:rsidRPr="00495D84" w14:paraId="464C531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1C5F4151" w:rsidR="002B778E" w:rsidRPr="00495D84" w:rsidRDefault="002B778E" w:rsidP="002B778E">
            <w:pPr>
              <w:pStyle w:val="TAL"/>
            </w:pPr>
            <w:r w:rsidRPr="00495D84">
              <w:t>Channel</w:t>
            </w:r>
            <w:r w:rsidR="00B27C84">
              <w:t xml:space="preserve"> </w:t>
            </w:r>
            <w:r w:rsidRPr="00495D84">
              <w:t>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495D84" w:rsidRDefault="002B778E" w:rsidP="002B778E">
            <w:pPr>
              <w:pStyle w:val="TAC"/>
            </w:pPr>
            <w:r w:rsidRPr="00495D84">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06AD4E7F" w:rsidR="002B778E" w:rsidRPr="00495D84" w:rsidRDefault="002B778E" w:rsidP="002B778E">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495D84" w:rsidRDefault="002B778E" w:rsidP="002B778E">
            <w:pPr>
              <w:pStyle w:val="TAC"/>
            </w:pPr>
          </w:p>
        </w:tc>
      </w:tr>
      <w:tr w:rsidR="002B778E" w:rsidRPr="00495D84" w14:paraId="523EBB7D"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299077E7" w:rsidR="002B778E" w:rsidRPr="00495D84" w:rsidRDefault="002B778E" w:rsidP="002B778E">
            <w:pPr>
              <w:pStyle w:val="TAL"/>
            </w:pPr>
            <w:r w:rsidRPr="00495D84">
              <w:t>Number</w:t>
            </w:r>
            <w:r w:rsidR="00B27C84">
              <w:t xml:space="preserve"> </w:t>
            </w:r>
            <w:r w:rsidRPr="00495D84">
              <w:t>of</w:t>
            </w:r>
            <w:r w:rsidR="00B27C84">
              <w:t xml:space="preserve"> </w:t>
            </w:r>
            <w:r w:rsidRPr="00495D84">
              <w:t>transmitter</w:t>
            </w:r>
            <w:r w:rsidR="00B27C84">
              <w:t xml:space="preserve"> </w:t>
            </w:r>
            <w:r w:rsidRPr="00495D84">
              <w:t>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495D84" w:rsidRDefault="002B778E" w:rsidP="002B778E">
            <w:pPr>
              <w:pStyle w:val="TAC"/>
            </w:pPr>
          </w:p>
        </w:tc>
      </w:tr>
      <w:tr w:rsidR="002B778E" w:rsidRPr="00495D84" w14:paraId="177204E3"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0182781F" w:rsidR="002B778E" w:rsidRPr="00495D84" w:rsidRDefault="002B778E" w:rsidP="002B778E">
            <w:pPr>
              <w:pStyle w:val="TAL"/>
            </w:pPr>
            <w:r w:rsidRPr="00495D84">
              <w:t>Allocated</w:t>
            </w:r>
            <w:r w:rsidR="00B27C84">
              <w:t xml:space="preserve"> </w:t>
            </w:r>
            <w:r w:rsidRPr="00495D84">
              <w:t>resource</w:t>
            </w:r>
            <w:r w:rsidR="00B27C84">
              <w:t xml:space="preserve"> </w:t>
            </w:r>
            <w:r w:rsidRPr="00495D84">
              <w:t>blocks</w:t>
            </w:r>
            <w:r w:rsidR="00B27C84">
              <w:t xml:space="preserve"> </w:t>
            </w:r>
            <w:r w:rsidRPr="00495D84">
              <w:t>for</w:t>
            </w:r>
            <w:r w:rsidR="00B27C84">
              <w:t xml:space="preserve"> </w:t>
            </w:r>
            <w:r w:rsidRPr="00495D84">
              <w:t>PDSCH</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495D84" w:rsidRDefault="002B778E" w:rsidP="002B778E">
            <w:pPr>
              <w:pStyle w:val="TAC"/>
              <w:rPr>
                <w:strike/>
              </w:rPr>
            </w:pPr>
            <w:r w:rsidRPr="00495D84">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495D84" w:rsidRDefault="002B778E" w:rsidP="002B778E">
            <w:pPr>
              <w:pStyle w:val="TAC"/>
            </w:pPr>
          </w:p>
        </w:tc>
      </w:tr>
      <w:tr w:rsidR="002B778E" w:rsidRPr="00495D84" w14:paraId="06A2E4F8"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097A3E76" w:rsidR="002B778E" w:rsidRPr="00495D84" w:rsidRDefault="002B778E" w:rsidP="002B778E">
            <w:pPr>
              <w:pStyle w:val="TAL"/>
            </w:pPr>
            <w:r w:rsidRPr="00495D84">
              <w:t>Allocated</w:t>
            </w:r>
            <w:r w:rsidR="00B27C84">
              <w:t xml:space="preserve"> </w:t>
            </w:r>
            <w:r w:rsidRPr="00495D84">
              <w:t>slots</w:t>
            </w:r>
            <w:r w:rsidR="00B27C84">
              <w:t xml:space="preserve"> </w:t>
            </w:r>
            <w:r w:rsidRPr="00495D84">
              <w:t>per</w:t>
            </w:r>
            <w:r w:rsidR="00B27C84">
              <w:t xml:space="preserve"> </w:t>
            </w:r>
            <w:r w:rsidRPr="00495D84">
              <w:t>Radio</w:t>
            </w:r>
            <w:r w:rsidR="00B27C84">
              <w:t xml:space="preserve"> </w:t>
            </w:r>
            <w:r w:rsidRPr="00495D84">
              <w:t>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495D84" w:rsidRDefault="002B778E" w:rsidP="002B778E">
            <w:pPr>
              <w:pStyle w:val="TAC"/>
            </w:pPr>
          </w:p>
        </w:tc>
      </w:tr>
      <w:tr w:rsidR="002B778E" w:rsidRPr="00495D84" w14:paraId="78EB2AD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49710EAC"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459CAF9A" w:rsidR="002B778E" w:rsidRPr="00495D84" w:rsidRDefault="002B778E" w:rsidP="002B778E">
            <w:pPr>
              <w:pStyle w:val="TAC"/>
              <w:rPr>
                <w:lang w:eastAsia="zh-CN"/>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495D84" w:rsidRDefault="002B778E" w:rsidP="002B778E">
            <w:pPr>
              <w:pStyle w:val="TAC"/>
            </w:pPr>
          </w:p>
        </w:tc>
      </w:tr>
      <w:tr w:rsidR="002B778E" w:rsidRPr="00495D84" w14:paraId="4AE1D8CA"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4BAA0AB4" w:rsidR="002B778E" w:rsidRPr="00495D84" w:rsidRDefault="00B27C84" w:rsidP="002B778E">
            <w:pPr>
              <w:pStyle w:val="TAL"/>
            </w:pPr>
            <w:r>
              <w:t xml:space="preserve">  </w:t>
            </w:r>
            <w:r w:rsidR="002B778E" w:rsidRPr="00495D84">
              <w:t>Radio</w:t>
            </w:r>
            <w:r>
              <w:t xml:space="preserve"> </w:t>
            </w:r>
            <w:r w:rsidR="002B778E" w:rsidRPr="00495D84">
              <w:t>frame</w:t>
            </w:r>
            <w:r>
              <w:t xml:space="preserve"> </w:t>
            </w:r>
            <w:r w:rsidR="002B778E" w:rsidRPr="00495D84">
              <w:t>not</w:t>
            </w:r>
            <w:r>
              <w:t xml:space="preserve"> </w:t>
            </w:r>
            <w:r w:rsidR="002B778E" w:rsidRPr="00495D84">
              <w:t>containing</w:t>
            </w:r>
            <w:r>
              <w:t xml:space="preserve"> </w:t>
            </w:r>
            <w:r w:rsidR="002B778E" w:rsidRPr="00495D84">
              <w:t>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495D84" w:rsidRDefault="002B778E" w:rsidP="002B778E">
            <w:pPr>
              <w:pStyle w:val="TAC"/>
            </w:pPr>
            <w:r w:rsidRPr="00495D84">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495D84" w:rsidRDefault="002B778E" w:rsidP="002B778E">
            <w:pPr>
              <w:pStyle w:val="TAC"/>
              <w:rPr>
                <w:lang w:eastAsia="zh-CN"/>
              </w:rPr>
            </w:pPr>
            <w:r w:rsidRPr="00495D84">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495D84" w:rsidRDefault="002B778E" w:rsidP="002B778E">
            <w:pPr>
              <w:pStyle w:val="TAC"/>
            </w:pPr>
          </w:p>
        </w:tc>
      </w:tr>
      <w:tr w:rsidR="002B778E" w:rsidRPr="00495D84" w14:paraId="4069C776"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4CEAE5C4" w:rsidR="002B778E" w:rsidRPr="00495D84" w:rsidRDefault="002B778E" w:rsidP="002B778E">
            <w:pPr>
              <w:pStyle w:val="TAL"/>
            </w:pPr>
            <w:r w:rsidRPr="00495D84">
              <w:t>MCS</w:t>
            </w:r>
            <w:r w:rsidR="00B27C84">
              <w:t xml:space="preserve"> </w:t>
            </w:r>
            <w:r w:rsidRPr="00495D84">
              <w:t>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495D84" w:rsidRDefault="002B778E" w:rsidP="002B778E">
            <w:pPr>
              <w:pStyle w:val="TAC"/>
              <w:rPr>
                <w:lang w:eastAsia="zh-CN"/>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495D84" w:rsidRDefault="002B778E" w:rsidP="002B778E">
            <w:pPr>
              <w:pStyle w:val="TAC"/>
            </w:pPr>
          </w:p>
        </w:tc>
      </w:tr>
      <w:tr w:rsidR="002B778E" w:rsidRPr="00495D84" w14:paraId="514E889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6737A6BA" w:rsidR="002B778E" w:rsidRPr="00495D84" w:rsidRDefault="002B778E" w:rsidP="002B778E">
            <w:pPr>
              <w:pStyle w:val="TAL"/>
            </w:pPr>
            <w:r w:rsidRPr="00495D84">
              <w:t>MCS</w:t>
            </w:r>
            <w:r w:rsidR="00B27C84">
              <w:t xml:space="preserve"> </w:t>
            </w:r>
            <w:r w:rsidRPr="00495D84">
              <w:t>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495D84" w:rsidRDefault="002B778E" w:rsidP="002B778E">
            <w:pPr>
              <w:pStyle w:val="TAC"/>
              <w:rPr>
                <w:lang w:eastAsia="zh-CN"/>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495D84" w:rsidRDefault="002B778E" w:rsidP="002B778E">
            <w:pPr>
              <w:pStyle w:val="TAC"/>
            </w:pPr>
          </w:p>
        </w:tc>
      </w:tr>
      <w:tr w:rsidR="002B778E" w:rsidRPr="00495D84" w14:paraId="1B79176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495D84" w:rsidRDefault="002B778E" w:rsidP="002B778E">
            <w:pPr>
              <w:pStyle w:val="TAL"/>
            </w:pPr>
            <w:r w:rsidRPr="00495D84">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495D84" w:rsidRDefault="002B778E" w:rsidP="002B778E">
            <w:pPr>
              <w:pStyle w:val="TAC"/>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495D84" w:rsidRDefault="002B778E" w:rsidP="002B778E">
            <w:pPr>
              <w:pStyle w:val="TAC"/>
            </w:pPr>
          </w:p>
        </w:tc>
      </w:tr>
      <w:tr w:rsidR="002B778E" w:rsidRPr="00495D84" w14:paraId="7212EB22"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5B78CFA3" w:rsidR="002B778E" w:rsidRPr="00495D84" w:rsidRDefault="002B778E" w:rsidP="002B778E">
            <w:pPr>
              <w:pStyle w:val="TAL"/>
            </w:pPr>
            <w:r w:rsidRPr="00495D84">
              <w:t>Target</w:t>
            </w:r>
            <w:r w:rsidR="00B27C84">
              <w:t xml:space="preserve"> </w:t>
            </w:r>
            <w:r w:rsidRPr="00495D84">
              <w:t>Coding</w:t>
            </w:r>
            <w:r w:rsidR="00B27C84">
              <w:t xml:space="preserve"> </w:t>
            </w:r>
            <w:r w:rsidRPr="00495D84">
              <w:t>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495D84" w:rsidRDefault="002B778E" w:rsidP="002B778E">
            <w:pPr>
              <w:pStyle w:val="TAC"/>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495D84" w:rsidRDefault="002B778E" w:rsidP="002B778E">
            <w:pPr>
              <w:pStyle w:val="TAC"/>
            </w:pPr>
          </w:p>
        </w:tc>
      </w:tr>
      <w:tr w:rsidR="002B778E" w:rsidRPr="00495D84" w14:paraId="07FEF57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32A1C6AE" w:rsidR="002B778E" w:rsidRPr="00495D84" w:rsidRDefault="002B778E" w:rsidP="002B778E">
            <w:pPr>
              <w:pStyle w:val="TAL"/>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control</w:t>
            </w:r>
            <w:r w:rsidR="00B27C84">
              <w:rPr>
                <w:lang w:eastAsia="zh-CN"/>
              </w:rPr>
              <w:t xml:space="preserve"> </w:t>
            </w:r>
            <w:r w:rsidRPr="00495D84">
              <w:rPr>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495D84" w:rsidRDefault="002B778E" w:rsidP="002B778E">
            <w:pPr>
              <w:pStyle w:val="TAC"/>
              <w:rPr>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495D84" w:rsidRDefault="002B778E" w:rsidP="002B778E">
            <w:pPr>
              <w:pStyle w:val="TAC"/>
            </w:pPr>
          </w:p>
        </w:tc>
      </w:tr>
      <w:tr w:rsidR="002B778E" w:rsidRPr="00495D84" w14:paraId="43B980E4"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2BDE2E5B" w:rsidR="002B778E" w:rsidRPr="00495D84" w:rsidRDefault="002B778E" w:rsidP="002B778E">
            <w:pPr>
              <w:pStyle w:val="TAL"/>
              <w:rPr>
                <w:lang w:eastAsia="zh-CN"/>
              </w:rPr>
            </w:pPr>
            <w:r w:rsidRPr="00495D84">
              <w:rPr>
                <w:lang w:eastAsia="zh-CN"/>
              </w:rPr>
              <w:t>PDSCH</w:t>
            </w:r>
            <w:r w:rsidR="00B27C84">
              <w:rPr>
                <w:lang w:eastAsia="zh-CN"/>
              </w:rPr>
              <w:t xml:space="preserve"> </w:t>
            </w:r>
            <w:r w:rsidRPr="00495D84">
              <w:rPr>
                <w:lang w:eastAsia="zh-CN"/>
              </w:rPr>
              <w:t>mapping</w:t>
            </w:r>
            <w:r w:rsidR="00B27C84">
              <w:rPr>
                <w:lang w:eastAsia="zh-CN"/>
              </w:rPr>
              <w:t xml:space="preserve"> </w:t>
            </w:r>
            <w:r w:rsidRPr="00495D84">
              <w:rPr>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2BF7E63D" w:rsidR="002B778E" w:rsidRPr="00495D84" w:rsidRDefault="002B778E" w:rsidP="002B778E">
            <w:pPr>
              <w:pStyle w:val="TAC"/>
              <w:rPr>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495D84" w:rsidRDefault="002B778E" w:rsidP="002B778E">
            <w:pPr>
              <w:pStyle w:val="TAC"/>
            </w:pPr>
          </w:p>
        </w:tc>
      </w:tr>
      <w:tr w:rsidR="002B778E" w:rsidRPr="00495D84" w14:paraId="75868181"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544890B0" w:rsidR="002B778E" w:rsidRPr="00495D84" w:rsidRDefault="002B778E" w:rsidP="002B778E">
            <w:pPr>
              <w:pStyle w:val="TAL"/>
            </w:pPr>
            <w:r w:rsidRPr="00495D84">
              <w:t>Information</w:t>
            </w:r>
            <w:r w:rsidR="00B27C84">
              <w:t xml:space="preserve"> </w:t>
            </w:r>
            <w:r w:rsidRPr="00495D84">
              <w:t>Bit</w:t>
            </w:r>
            <w:r w:rsidR="00B27C84">
              <w:t xml:space="preserve"> </w:t>
            </w:r>
            <w:r w:rsidRPr="00495D84">
              <w:t>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495D84" w:rsidRDefault="002B778E" w:rsidP="002B778E">
            <w:pPr>
              <w:pStyle w:val="TAC"/>
            </w:pPr>
          </w:p>
        </w:tc>
      </w:tr>
      <w:tr w:rsidR="002B778E" w:rsidRPr="00495D84" w14:paraId="2FABF4E5"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1BCCC15B"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495D84" w:rsidRDefault="002B778E" w:rsidP="002B778E">
            <w:pPr>
              <w:pStyle w:val="TAC"/>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495D84" w:rsidRDefault="002B778E" w:rsidP="002B778E">
            <w:pPr>
              <w:pStyle w:val="TAC"/>
            </w:pPr>
          </w:p>
        </w:tc>
      </w:tr>
      <w:tr w:rsidR="002B778E" w:rsidRPr="00495D84" w14:paraId="3A67F5D0"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45F70C03"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without</w:t>
            </w:r>
            <w:r>
              <w:t xml:space="preserve"> </w:t>
            </w:r>
            <w:r w:rsidR="002B778E" w:rsidRPr="00495D84">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495D84" w:rsidRDefault="002B778E" w:rsidP="002B778E">
            <w:pPr>
              <w:pStyle w:val="TAC"/>
              <w:rPr>
                <w:lang w:eastAsia="zh-CN"/>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495D84" w:rsidRDefault="002B778E" w:rsidP="002B778E">
            <w:pPr>
              <w:pStyle w:val="TAC"/>
            </w:pPr>
          </w:p>
        </w:tc>
      </w:tr>
      <w:tr w:rsidR="002B778E" w:rsidRPr="00495D84" w14:paraId="7CECE93E"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26244D1B" w:rsidR="002B778E" w:rsidRPr="00495D84" w:rsidRDefault="002B778E" w:rsidP="002B778E">
            <w:pPr>
              <w:pStyle w:val="TAL"/>
              <w:rPr>
                <w:szCs w:val="22"/>
              </w:rPr>
            </w:pPr>
            <w:r w:rsidRPr="00495D84">
              <w:rPr>
                <w:szCs w:val="22"/>
              </w:rPr>
              <w:t>Number</w:t>
            </w:r>
            <w:r w:rsidR="00B27C84">
              <w:rPr>
                <w:szCs w:val="22"/>
              </w:rPr>
              <w:t xml:space="preserve"> </w:t>
            </w:r>
            <w:r w:rsidRPr="00495D84">
              <w:rPr>
                <w:szCs w:val="22"/>
              </w:rPr>
              <w:t>of</w:t>
            </w:r>
            <w:r w:rsidR="00B27C84">
              <w:rPr>
                <w:szCs w:val="22"/>
              </w:rPr>
              <w:t xml:space="preserve"> </w:t>
            </w:r>
            <w:r w:rsidRPr="00495D84">
              <w:rPr>
                <w:szCs w:val="22"/>
              </w:rPr>
              <w:t>Code</w:t>
            </w:r>
            <w:r w:rsidR="00B27C84">
              <w:rPr>
                <w:szCs w:val="22"/>
              </w:rPr>
              <w:t xml:space="preserve"> </w:t>
            </w:r>
            <w:r w:rsidRPr="00495D84">
              <w:rPr>
                <w:szCs w:val="22"/>
              </w:rPr>
              <w:t>Blocks</w:t>
            </w:r>
            <w:r w:rsidR="00B27C84">
              <w:rPr>
                <w:szCs w:val="22"/>
              </w:rPr>
              <w:t xml:space="preserve"> </w:t>
            </w:r>
            <w:r w:rsidRPr="00495D84">
              <w:rPr>
                <w:szCs w:val="22"/>
              </w:rPr>
              <w:t>per</w:t>
            </w:r>
            <w:r w:rsidR="00B27C84">
              <w:rPr>
                <w:szCs w:val="22"/>
              </w:rPr>
              <w:t xml:space="preserve"> </w:t>
            </w:r>
            <w:r w:rsidRPr="00495D84">
              <w:rPr>
                <w:szCs w:val="22"/>
              </w:rPr>
              <w:t>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495D84" w:rsidRDefault="002B778E" w:rsidP="002B778E">
            <w:pPr>
              <w:pStyle w:val="TAC"/>
              <w:rPr>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495D84"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495D84" w:rsidRDefault="002B778E" w:rsidP="002B778E">
            <w:pPr>
              <w:pStyle w:val="TAC"/>
            </w:pPr>
          </w:p>
        </w:tc>
      </w:tr>
      <w:tr w:rsidR="002B778E" w:rsidRPr="00495D84" w14:paraId="39410B89"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5E9D8D12" w:rsidR="002B778E" w:rsidRPr="00495D84" w:rsidRDefault="002B778E" w:rsidP="002B778E">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Per</w:t>
            </w:r>
            <w:r w:rsidR="00B27C84">
              <w:t xml:space="preserve"> </w:t>
            </w:r>
            <w:r w:rsidRPr="00495D84">
              <w:t>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495D84"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495D84" w:rsidRDefault="002B778E" w:rsidP="002B778E">
            <w:pPr>
              <w:pStyle w:val="TAC"/>
            </w:pPr>
          </w:p>
        </w:tc>
      </w:tr>
      <w:tr w:rsidR="002B778E" w:rsidRPr="00495D84" w14:paraId="321121FC" w14:textId="77777777" w:rsidTr="00B27C84">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B79BB49" w:rsidR="002B778E" w:rsidRPr="00495D84" w:rsidRDefault="00B27C84" w:rsidP="002B778E">
            <w:pPr>
              <w:pStyle w:val="TAL"/>
            </w:pPr>
            <w:r>
              <w:t xml:space="preserve">  </w:t>
            </w:r>
            <w:r w:rsidR="002B778E" w:rsidRPr="00495D84">
              <w:t>For</w:t>
            </w:r>
            <w:r>
              <w:t xml:space="preserve"> </w:t>
            </w:r>
            <w:r w:rsidR="002B778E" w:rsidRPr="00495D84">
              <w:t>slots</w:t>
            </w:r>
            <w:r>
              <w:t xml:space="preserve"> </w:t>
            </w:r>
            <w:r w:rsidR="002B778E" w:rsidRPr="00495D84">
              <w:t>with</w:t>
            </w:r>
            <w:r>
              <w:t xml:space="preserve"> </w:t>
            </w:r>
            <w:r w:rsidR="002B778E" w:rsidRPr="00495D84">
              <w:rPr>
                <w:szCs w:val="16"/>
              </w:rPr>
              <w:t>RMSI</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2,</w:t>
            </w:r>
            <w:r>
              <w:rPr>
                <w:vertAlign w:val="superscript"/>
              </w:rPr>
              <w:t xml:space="preserve"> </w:t>
            </w:r>
            <w:r w:rsidR="002B778E" w:rsidRPr="00495D84">
              <w:rPr>
                <w:vertAlign w:val="superscript"/>
              </w:rPr>
              <w:t>Note</w:t>
            </w:r>
            <w:r>
              <w:rPr>
                <w:vertAlign w:val="superscript"/>
              </w:rPr>
              <w:t xml:space="preserve"> </w:t>
            </w:r>
            <w:r w:rsidR="002B778E" w:rsidRPr="00495D84">
              <w:rPr>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495D84" w:rsidRDefault="002B778E" w:rsidP="002B778E">
            <w:pPr>
              <w:pStyle w:val="TAC"/>
            </w:pPr>
            <w:r w:rsidRPr="00495D84">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495D84" w:rsidRDefault="002B778E" w:rsidP="002B778E">
            <w:pPr>
              <w:pStyle w:val="TAC"/>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495D84"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495D84"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495D84" w:rsidRDefault="002B778E" w:rsidP="002B778E">
            <w:pPr>
              <w:pStyle w:val="TAC"/>
            </w:pPr>
          </w:p>
        </w:tc>
      </w:tr>
      <w:tr w:rsidR="002B778E" w:rsidRPr="00495D84" w14:paraId="593405C1"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28146E9" w14:textId="74A7A22B" w:rsidR="009535B4" w:rsidRDefault="009535B4" w:rsidP="009535B4">
            <w:pPr>
              <w:pStyle w:val="TAN"/>
              <w:spacing w:line="256" w:lineRule="auto"/>
              <w:rPr>
                <w:rFonts w:cs="Arial"/>
                <w:lang w:eastAsia="zh-CN"/>
              </w:rPr>
            </w:pPr>
            <w:r>
              <w:rPr>
                <w:rFonts w:cs="Arial"/>
              </w:rPr>
              <w:t>NOTE 1:</w:t>
            </w:r>
            <w:r>
              <w:rPr>
                <w:rFonts w:cs="Arial"/>
              </w:rPr>
              <w:tab/>
            </w:r>
            <w:r>
              <w:rPr>
                <w:rFonts w:cs="Arial"/>
                <w:szCs w:val="16"/>
              </w:rPr>
              <w:t>Allocated outside the SMTC duration in time and in resource blocks which do not overlap with the resource blocks allocated for SS/PBCH block.</w:t>
            </w:r>
          </w:p>
          <w:p w14:paraId="448A472A" w14:textId="25822585" w:rsidR="009535B4" w:rsidRDefault="009535B4" w:rsidP="009535B4">
            <w:pPr>
              <w:pStyle w:val="TAN"/>
              <w:spacing w:line="256" w:lineRule="auto"/>
              <w:rPr>
                <w:rFonts w:cs="Arial"/>
                <w:lang w:eastAsia="ko-KR"/>
              </w:rPr>
            </w:pPr>
            <w:r>
              <w:rPr>
                <w:rFonts w:cs="Arial"/>
              </w:rPr>
              <w:t>NOTE 2:</w:t>
            </w:r>
            <w:r>
              <w:rPr>
                <w:rFonts w:cs="Arial"/>
              </w:rPr>
              <w:tab/>
            </w:r>
            <w:r>
              <w:rPr>
                <w:rFonts w:cs="Arial"/>
                <w:szCs w:val="16"/>
              </w:rPr>
              <w:t>PDSCH is scheduled on the slots with RMSI</w:t>
            </w:r>
            <w:r>
              <w:rPr>
                <w:rFonts w:cs="Arial"/>
              </w:rPr>
              <w:t>.</w:t>
            </w:r>
          </w:p>
          <w:p w14:paraId="07D8ED07" w14:textId="62B2211E" w:rsidR="009535B4" w:rsidRDefault="009535B4" w:rsidP="009535B4">
            <w:pPr>
              <w:pStyle w:val="TAN"/>
              <w:spacing w:line="256" w:lineRule="auto"/>
              <w:rPr>
                <w:rFonts w:cs="Arial"/>
              </w:rPr>
            </w:pPr>
            <w:r>
              <w:rPr>
                <w:rFonts w:cs="Arial"/>
              </w:rPr>
              <w:t>NOTE</w:t>
            </w:r>
            <w:r>
              <w:rPr>
                <w:rFonts w:cs="Arial"/>
                <w:szCs w:val="16"/>
              </w:rPr>
              <w:t xml:space="preserve"> 3:</w:t>
            </w:r>
            <w:r>
              <w:rPr>
                <w:rFonts w:cs="Arial"/>
                <w:szCs w:val="16"/>
              </w:rPr>
              <w:tab/>
            </w:r>
            <w:r>
              <w:rPr>
                <w:rFonts w:cs="Arial"/>
              </w:rPr>
              <w:t>If necessary the information bit payload size can be adjusted to facilitate the test implementation. The payload sizes are defined in TS 38.213 [3].</w:t>
            </w:r>
          </w:p>
          <w:p w14:paraId="2809E60F" w14:textId="4DA0CF82" w:rsidR="009535B4" w:rsidRDefault="009535B4" w:rsidP="009535B4">
            <w:pPr>
              <w:pStyle w:val="TAN"/>
              <w:spacing w:line="256" w:lineRule="auto"/>
              <w:rPr>
                <w:rFonts w:cs="Arial"/>
              </w:rPr>
            </w:pPr>
            <w:r>
              <w:rPr>
                <w:rFonts w:cs="Arial"/>
              </w:rPr>
              <w:t>NOTE 4:</w:t>
            </w:r>
            <w:r>
              <w:rPr>
                <w:rFonts w:cs="Arial"/>
              </w:rPr>
              <w:tab/>
              <w:t>Derived based on the PDSCH DMRS assumption: dmrs-TypeA-Position=2, dmrs-Type=1, dmrs-AdditonalPositions=2, maxLength=1, Antenna port index: 1000, and Number of PDSCH DMRS CDM group(s) without data: 2.</w:t>
            </w:r>
          </w:p>
          <w:p w14:paraId="1ECB8FFD" w14:textId="46D87DBD" w:rsidR="009535B4" w:rsidRDefault="009535B4" w:rsidP="009535B4">
            <w:pPr>
              <w:pStyle w:val="TAN"/>
              <w:spacing w:line="256" w:lineRule="auto"/>
              <w:rPr>
                <w:rFonts w:cs="Arial"/>
              </w:rPr>
            </w:pPr>
            <w:r>
              <w:rPr>
                <w:rFonts w:cs="Arial"/>
              </w:rPr>
              <w:t>NOTE 5:</w:t>
            </w:r>
            <w:r>
              <w:rPr>
                <w:rFonts w:cs="Arial"/>
              </w:rPr>
              <w:tab/>
              <w:t>PDSCH is not scheduled in slots containing SSB according to the SSB configuration used in the test. SSB configurations are defined in clause A.3.10.</w:t>
            </w:r>
          </w:p>
          <w:p w14:paraId="025F9BC7" w14:textId="74AF40FD" w:rsidR="009535B4" w:rsidRDefault="009535B4" w:rsidP="009535B4">
            <w:pPr>
              <w:pStyle w:val="TAN"/>
              <w:spacing w:line="256" w:lineRule="auto"/>
              <w:rPr>
                <w:rFonts w:cs="Arial"/>
              </w:rPr>
            </w:pPr>
            <w:r>
              <w:rPr>
                <w:rFonts w:cs="Arial"/>
              </w:rPr>
              <w:t>NOTE</w:t>
            </w:r>
            <w:r>
              <w:t xml:space="preserve"> 6:</w:t>
            </w:r>
            <w:r>
              <w:tab/>
            </w:r>
            <w:r>
              <w:rPr>
                <w:rFonts w:cs="Arial"/>
              </w:rPr>
              <w:t>Derived based on the PDSCH DMRS assumption: dmrs-TypeA-Position=2, dmrs-Type=1, dmrs-AdditonalPositions=2, maxLength=1, Antenna port index: 1000, and Number of PDSCH DMRS CDM group(s) without data: 1.</w:t>
            </w:r>
          </w:p>
          <w:p w14:paraId="4F43056D" w14:textId="4FA44572" w:rsidR="002B778E" w:rsidRPr="00495D84" w:rsidRDefault="009535B4" w:rsidP="009535B4">
            <w:pPr>
              <w:pStyle w:val="TAN"/>
            </w:pPr>
            <w:r>
              <w:rPr>
                <w:rFonts w:cs="Arial"/>
              </w:rPr>
              <w:t>NOTE</w:t>
            </w:r>
            <w:r>
              <w:t xml:space="preserve"> 7: </w:t>
            </w:r>
            <w:r>
              <w:tab/>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495D84" w:rsidRDefault="002B778E" w:rsidP="002B778E">
      <w:pPr>
        <w:rPr>
          <w:rFonts w:eastAsia="MS Mincho"/>
        </w:rPr>
      </w:pPr>
    </w:p>
    <w:p w14:paraId="7C9C7436" w14:textId="51E45B01" w:rsidR="001268B4" w:rsidRPr="00495D84" w:rsidRDefault="001268B4" w:rsidP="001268B4">
      <w:pPr>
        <w:pStyle w:val="TH"/>
      </w:pPr>
      <w:r w:rsidRPr="00495D84">
        <w:lastRenderedPageBreak/>
        <w:t>Table A.3.1.1.</w:t>
      </w:r>
      <w:r w:rsidR="0019149E" w:rsidRPr="00495D84">
        <w:t>2</w:t>
      </w:r>
      <w:r w:rsidRPr="00495D84">
        <w:t>-3: PDSCH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724"/>
        <w:gridCol w:w="928"/>
        <w:gridCol w:w="930"/>
        <w:gridCol w:w="930"/>
        <w:gridCol w:w="930"/>
        <w:gridCol w:w="930"/>
        <w:gridCol w:w="930"/>
        <w:gridCol w:w="917"/>
      </w:tblGrid>
      <w:tr w:rsidR="001268B4" w:rsidRPr="00495D84" w14:paraId="7C9C743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495D84" w:rsidRDefault="001268B4" w:rsidP="000B5C74">
            <w:pPr>
              <w:pStyle w:val="TAH"/>
              <w:rPr>
                <w:rFonts w:cs="Arial"/>
              </w:rPr>
            </w:pPr>
            <w:r w:rsidRPr="00495D84">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495D84" w:rsidRDefault="001268B4" w:rsidP="000B5C74">
            <w:pPr>
              <w:pStyle w:val="TAH"/>
              <w:rPr>
                <w:rFonts w:cs="Arial"/>
              </w:rPr>
            </w:pPr>
            <w:r w:rsidRPr="00495D84">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495D84" w:rsidRDefault="001268B4" w:rsidP="000B5C74">
            <w:pPr>
              <w:pStyle w:val="TAH"/>
              <w:rPr>
                <w:rFonts w:cs="Arial"/>
              </w:rPr>
            </w:pPr>
            <w:r w:rsidRPr="00495D84">
              <w:rPr>
                <w:rFonts w:cs="Arial"/>
              </w:rPr>
              <w:t>Value</w:t>
            </w:r>
          </w:p>
        </w:tc>
      </w:tr>
      <w:tr w:rsidR="00C077DB" w:rsidRPr="00495D84" w14:paraId="7C9C744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3957040A" w:rsidR="00C077DB" w:rsidRPr="00495D84" w:rsidRDefault="00C077DB" w:rsidP="00C077DB">
            <w:pPr>
              <w:pStyle w:val="TAL"/>
              <w:rPr>
                <w:rFonts w:cs="Arial"/>
              </w:rPr>
            </w:pPr>
            <w:r w:rsidRPr="00495D84">
              <w:rPr>
                <w:rFonts w:cs="Arial"/>
              </w:rPr>
              <w:t>Reference</w:t>
            </w:r>
            <w:r w:rsidR="00B27C84">
              <w:rPr>
                <w:rFonts w:cs="Arial"/>
              </w:rPr>
              <w:t xml:space="preserve"> </w:t>
            </w:r>
            <w:r w:rsidRPr="00495D84">
              <w:rPr>
                <w:rFonts w:cs="Arial"/>
              </w:rPr>
              <w:t>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495D84"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4DBDA48E" w:rsidR="00C077DB" w:rsidRPr="00495D84" w:rsidRDefault="00C077DB" w:rsidP="00C077DB">
            <w:pPr>
              <w:pStyle w:val="TAC"/>
              <w:rPr>
                <w:rFonts w:cs="Arial"/>
              </w:rPr>
            </w:pPr>
            <w:r w:rsidRPr="00495D84">
              <w:rPr>
                <w:rFonts w:cs="Arial"/>
              </w:rPr>
              <w:t>SR.3.1</w:t>
            </w:r>
            <w:r w:rsidR="00B27C84">
              <w:rPr>
                <w:rFonts w:cs="Arial"/>
              </w:rPr>
              <w:t xml:space="preserve"> </w:t>
            </w:r>
            <w:r w:rsidRPr="00495D84">
              <w:rPr>
                <w:rFonts w:cs="Arial"/>
              </w:rPr>
              <w:t>TDD</w:t>
            </w:r>
          </w:p>
        </w:tc>
        <w:tc>
          <w:tcPr>
            <w:tcW w:w="483" w:type="pct"/>
            <w:tcBorders>
              <w:top w:val="single" w:sz="4" w:space="0" w:color="auto"/>
              <w:left w:val="single" w:sz="4" w:space="0" w:color="auto"/>
              <w:bottom w:val="single" w:sz="4" w:space="0" w:color="auto"/>
              <w:right w:val="single" w:sz="4" w:space="0" w:color="auto"/>
            </w:tcBorders>
          </w:tcPr>
          <w:p w14:paraId="7C9C743E" w14:textId="6E96D173" w:rsidR="00C077DB" w:rsidRPr="00495D84" w:rsidRDefault="00C077DB" w:rsidP="00C077DB">
            <w:pPr>
              <w:pStyle w:val="TAC"/>
              <w:rPr>
                <w:rFonts w:cs="Arial"/>
              </w:rPr>
            </w:pPr>
            <w:r w:rsidRPr="00495D84">
              <w:t>SR.3.2</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3F" w14:textId="0B739048" w:rsidR="00C077DB" w:rsidRPr="00495D84" w:rsidRDefault="00C077DB" w:rsidP="00C077DB">
            <w:pPr>
              <w:pStyle w:val="TAC"/>
              <w:rPr>
                <w:rFonts w:cs="Arial"/>
              </w:rPr>
            </w:pPr>
            <w:r w:rsidRPr="00495D84">
              <w:t>SR.3.3</w:t>
            </w:r>
            <w:r w:rsidR="00B27C84">
              <w:t xml:space="preserve"> </w:t>
            </w:r>
            <w:r w:rsidRPr="00495D84">
              <w:t>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495D84" w:rsidRDefault="00C077DB" w:rsidP="00C077DB">
            <w:pPr>
              <w:pStyle w:val="TAC"/>
              <w:rPr>
                <w:rFonts w:cs="Arial"/>
              </w:rPr>
            </w:pPr>
          </w:p>
        </w:tc>
      </w:tr>
      <w:tr w:rsidR="00C077DB" w:rsidRPr="00495D84" w14:paraId="7C9C744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2F9222A7" w:rsidR="00C077DB" w:rsidRPr="00495D84" w:rsidRDefault="00C077DB" w:rsidP="00C077DB">
            <w:pPr>
              <w:pStyle w:val="TAL"/>
              <w:rPr>
                <w:rFonts w:cs="Arial"/>
              </w:rPr>
            </w:pPr>
            <w:r w:rsidRPr="00495D84">
              <w:rPr>
                <w:rFonts w:cs="Arial"/>
              </w:rPr>
              <w:t>Channel</w:t>
            </w:r>
            <w:r w:rsidR="00B27C84">
              <w:rPr>
                <w:rFonts w:cs="Arial"/>
              </w:rPr>
              <w:t xml:space="preserve"> </w:t>
            </w:r>
            <w:r w:rsidRPr="00495D84">
              <w:rPr>
                <w:rFonts w:cs="Arial"/>
              </w:rPr>
              <w:t>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495D84" w:rsidRDefault="00C077DB" w:rsidP="00C077DB">
            <w:pPr>
              <w:pStyle w:val="TAC"/>
              <w:rPr>
                <w:rFonts w:cs="Arial"/>
              </w:rPr>
            </w:pPr>
            <w:r w:rsidRPr="00495D84">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495D84" w:rsidRDefault="00C077DB" w:rsidP="00C077DB">
            <w:pPr>
              <w:pStyle w:val="TAC"/>
              <w:rPr>
                <w:rFonts w:cs="Arial"/>
                <w:lang w:eastAsia="zh-CN"/>
              </w:rPr>
            </w:pPr>
            <w:r w:rsidRPr="00495D84">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495D84" w:rsidRDefault="00C077DB" w:rsidP="00C077DB">
            <w:pPr>
              <w:pStyle w:val="TAC"/>
              <w:rPr>
                <w:rFonts w:cs="Arial"/>
                <w:lang w:eastAsia="zh-CN"/>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495D84" w:rsidRDefault="00C077DB" w:rsidP="00C077DB">
            <w:pPr>
              <w:pStyle w:val="TAC"/>
              <w:rPr>
                <w:rFonts w:cs="Arial"/>
              </w:rPr>
            </w:pPr>
            <w:r w:rsidRPr="00495D8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495D84"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495D84"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495D84" w:rsidRDefault="00C077DB" w:rsidP="00C077DB">
            <w:pPr>
              <w:pStyle w:val="TAC"/>
              <w:rPr>
                <w:rFonts w:cs="Arial"/>
              </w:rPr>
            </w:pPr>
          </w:p>
        </w:tc>
      </w:tr>
      <w:tr w:rsidR="007812D7" w:rsidRPr="00495D84" w14:paraId="7C9C745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5B40FAC2" w:rsidR="007812D7" w:rsidRPr="00495D84" w:rsidRDefault="007812D7" w:rsidP="007812D7">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495D84"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495D84" w:rsidRDefault="007812D7" w:rsidP="007812D7">
            <w:pPr>
              <w:pStyle w:val="TAC"/>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495D84" w:rsidRDefault="007812D7" w:rsidP="007812D7">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495D84" w:rsidRDefault="007812D7" w:rsidP="007812D7">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495D84"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495D84"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495D84" w:rsidRDefault="007812D7" w:rsidP="007812D7">
            <w:pPr>
              <w:pStyle w:val="TAC"/>
              <w:rPr>
                <w:rFonts w:cs="Arial"/>
              </w:rPr>
            </w:pPr>
          </w:p>
        </w:tc>
      </w:tr>
      <w:tr w:rsidR="00B72658" w:rsidRPr="00495D84" w14:paraId="7C9C746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0CEA7970" w:rsidR="00B72658" w:rsidRPr="00495D84" w:rsidRDefault="00B72658" w:rsidP="00B72658">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495D84"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21308093" w:rsidR="00B72658" w:rsidRPr="00495D84" w:rsidRDefault="00B72658" w:rsidP="00B72658">
            <w:pPr>
              <w:pStyle w:val="TAC"/>
              <w:rPr>
                <w:rFonts w:cs="Arial"/>
                <w:strike/>
              </w:rPr>
            </w:pPr>
            <w:r w:rsidRPr="00495D84">
              <w:rPr>
                <w:rFonts w:cs="Arial"/>
                <w:lang w:eastAsia="zh-CN"/>
              </w:rPr>
              <w:t>24</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83" w:type="pct"/>
            <w:tcBorders>
              <w:top w:val="single" w:sz="4" w:space="0" w:color="auto"/>
              <w:left w:val="single" w:sz="4" w:space="0" w:color="auto"/>
              <w:bottom w:val="single" w:sz="4" w:space="0" w:color="auto"/>
              <w:right w:val="single" w:sz="4" w:space="0" w:color="auto"/>
            </w:tcBorders>
          </w:tcPr>
          <w:p w14:paraId="7C9C745C" w14:textId="7EE23A0A" w:rsidR="00B72658" w:rsidRPr="00495D84" w:rsidRDefault="00B72658" w:rsidP="00B72658">
            <w:pPr>
              <w:pStyle w:val="TAC"/>
              <w:rPr>
                <w:rFonts w:cs="Arial"/>
                <w:lang w:eastAsia="zh-CN"/>
              </w:rPr>
            </w:pPr>
            <w:r w:rsidRPr="00495D84">
              <w:rPr>
                <w:lang w:eastAsia="zh-CN"/>
              </w:rPr>
              <w:t>24</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D" w14:textId="024EFE63" w:rsidR="00B72658" w:rsidRPr="00495D84" w:rsidRDefault="00B72658" w:rsidP="00B72658">
            <w:pPr>
              <w:pStyle w:val="TAC"/>
              <w:rPr>
                <w:rFonts w:cs="Arial"/>
              </w:rPr>
            </w:pPr>
            <w:r w:rsidRPr="00495D84">
              <w:rPr>
                <w:lang w:eastAsia="zh-CN"/>
              </w:rPr>
              <w:t>48</w:t>
            </w:r>
            <w:r w:rsidRPr="00495D84">
              <w:rPr>
                <w:vertAlign w:val="superscript"/>
              </w:rPr>
              <w:t>Note</w:t>
            </w:r>
            <w:r w:rsidR="00B27C84">
              <w:rPr>
                <w:vertAlign w:val="superscript"/>
              </w:rPr>
              <w:t xml:space="preserve"> </w:t>
            </w:r>
            <w:r w:rsidRPr="00495D84">
              <w:rPr>
                <w:vertAlign w:val="superscript"/>
              </w:rPr>
              <w:t>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495D84"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495D84"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495D84" w:rsidRDefault="00B72658" w:rsidP="00B72658">
            <w:pPr>
              <w:pStyle w:val="TAC"/>
              <w:rPr>
                <w:rFonts w:cs="Arial"/>
              </w:rPr>
            </w:pPr>
          </w:p>
        </w:tc>
      </w:tr>
      <w:tr w:rsidR="001268B4" w:rsidRPr="00495D84" w14:paraId="7C9C746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43D68ECD" w:rsidR="001268B4" w:rsidRPr="00495D84" w:rsidRDefault="001268B4" w:rsidP="000B5C74">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495D84"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495D84"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495D84"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495D84" w:rsidRDefault="001268B4" w:rsidP="000B5C74">
            <w:pPr>
              <w:pStyle w:val="TAC"/>
              <w:rPr>
                <w:rFonts w:cs="Arial"/>
              </w:rPr>
            </w:pPr>
          </w:p>
        </w:tc>
      </w:tr>
      <w:tr w:rsidR="00A365F5" w:rsidRPr="00495D84" w14:paraId="7C9C747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4E2BBF74" w:rsidR="00A365F5" w:rsidRPr="00495D84" w:rsidRDefault="00B27C84" w:rsidP="00A365F5">
            <w:pPr>
              <w:pStyle w:val="TAL"/>
              <w:rPr>
                <w:rFonts w:cs="Arial"/>
              </w:rPr>
            </w:pPr>
            <w:r>
              <w:rPr>
                <w:rFonts w:cs="Arial"/>
              </w:rPr>
              <w:t xml:space="preserve">  </w:t>
            </w:r>
            <w:r w:rsidR="00A365F5" w:rsidRPr="00495D84">
              <w:rPr>
                <w:rFonts w:cs="Arial"/>
              </w:rPr>
              <w:t>Radio</w:t>
            </w:r>
            <w:r>
              <w:rPr>
                <w:rFonts w:cs="Arial"/>
              </w:rPr>
              <w:t xml:space="preserve"> </w:t>
            </w:r>
            <w:r w:rsidR="00A365F5" w:rsidRPr="00495D84">
              <w:rPr>
                <w:rFonts w:cs="Arial"/>
              </w:rPr>
              <w:t>frame</w:t>
            </w:r>
            <w:r>
              <w:rPr>
                <w:rFonts w:cs="Arial"/>
              </w:rPr>
              <w:t xml:space="preserve"> </w:t>
            </w:r>
            <w:r w:rsidR="00A365F5" w:rsidRPr="00495D84">
              <w:rPr>
                <w:rFonts w:cs="Arial"/>
              </w:rPr>
              <w:t>containing</w:t>
            </w:r>
            <w:r>
              <w:rPr>
                <w:rFonts w:cs="Arial"/>
              </w:rPr>
              <w:t xml:space="preserve"> </w:t>
            </w:r>
            <w:r w:rsidR="00A365F5"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495D84" w:rsidRDefault="00A365F5" w:rsidP="00A365F5">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1E771E6E" w:rsidR="00A365F5" w:rsidRPr="00495D84" w:rsidRDefault="00A365F5" w:rsidP="00A365F5">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0" w14:textId="08023F80"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26E6204D" w:rsidR="00A365F5" w:rsidRPr="00495D84" w:rsidRDefault="00A365F5" w:rsidP="00A365F5">
            <w:pPr>
              <w:pStyle w:val="TAC"/>
              <w:rPr>
                <w:rFonts w:cs="Arial"/>
              </w:rPr>
            </w:pPr>
            <w:r w:rsidRPr="00495D84">
              <w:rPr>
                <w:lang w:eastAsia="zh-CN"/>
              </w:rPr>
              <w:t>Note</w:t>
            </w:r>
            <w:r w:rsidR="00B27C84">
              <w:rPr>
                <w:lang w:eastAsia="zh-CN"/>
              </w:rPr>
              <w:t xml:space="preserve"> </w:t>
            </w:r>
            <w:r w:rsidRPr="00495D84">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495D84"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495D84"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495D84" w:rsidRDefault="00A365F5" w:rsidP="00A365F5">
            <w:pPr>
              <w:pStyle w:val="TAC"/>
              <w:rPr>
                <w:rFonts w:cs="Arial"/>
              </w:rPr>
            </w:pPr>
          </w:p>
        </w:tc>
      </w:tr>
      <w:tr w:rsidR="008467EB" w:rsidRPr="00495D84" w14:paraId="7C9C748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2756803F" w:rsidR="008467EB" w:rsidRPr="00495D84" w:rsidRDefault="00B27C84" w:rsidP="008467EB">
            <w:pPr>
              <w:pStyle w:val="TAL"/>
              <w:rPr>
                <w:rFonts w:cs="Arial"/>
              </w:rPr>
            </w:pPr>
            <w:r>
              <w:rPr>
                <w:rFonts w:cs="Arial"/>
              </w:rPr>
              <w:t xml:space="preserve">  </w:t>
            </w:r>
            <w:r w:rsidR="008467EB" w:rsidRPr="00495D84">
              <w:rPr>
                <w:rFonts w:cs="Arial"/>
              </w:rPr>
              <w:t>Radio</w:t>
            </w:r>
            <w:r>
              <w:rPr>
                <w:rFonts w:cs="Arial"/>
              </w:rPr>
              <w:t xml:space="preserve"> </w:t>
            </w:r>
            <w:r w:rsidR="008467EB" w:rsidRPr="00495D84">
              <w:rPr>
                <w:rFonts w:cs="Arial"/>
              </w:rPr>
              <w:t>frame</w:t>
            </w:r>
            <w:r>
              <w:rPr>
                <w:rFonts w:cs="Arial"/>
              </w:rPr>
              <w:t xml:space="preserve"> </w:t>
            </w:r>
            <w:r w:rsidR="008467EB" w:rsidRPr="00495D84">
              <w:rPr>
                <w:rFonts w:cs="Arial"/>
              </w:rPr>
              <w:t>not</w:t>
            </w:r>
            <w:r>
              <w:rPr>
                <w:rFonts w:cs="Arial"/>
              </w:rPr>
              <w:t xml:space="preserve"> </w:t>
            </w:r>
            <w:r w:rsidR="008467EB" w:rsidRPr="00495D84">
              <w:rPr>
                <w:rFonts w:cs="Arial"/>
              </w:rPr>
              <w:t>containing</w:t>
            </w:r>
            <w:r>
              <w:rPr>
                <w:rFonts w:cs="Arial"/>
              </w:rPr>
              <w:t xml:space="preserve"> </w:t>
            </w:r>
            <w:r w:rsidR="008467EB" w:rsidRPr="00495D84">
              <w:rPr>
                <w:rFonts w:cs="Arial"/>
              </w:rPr>
              <w:t>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495D84" w:rsidRDefault="008467EB" w:rsidP="008467EB">
            <w:pPr>
              <w:pStyle w:val="TAC"/>
              <w:rPr>
                <w:rFonts w:cs="Arial"/>
              </w:rPr>
            </w:pPr>
            <w:r w:rsidRPr="00495D84">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495D84" w:rsidRDefault="008467EB" w:rsidP="008467EB">
            <w:pPr>
              <w:pStyle w:val="TAC"/>
              <w:spacing w:line="254" w:lineRule="auto"/>
              <w:rPr>
                <w:rFonts w:cs="Arial"/>
                <w:lang w:eastAsia="zh-CN"/>
              </w:rPr>
            </w:pPr>
            <w:r w:rsidRPr="00495D84">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495D84" w:rsidRDefault="008467EB" w:rsidP="008467EB">
            <w:pPr>
              <w:pStyle w:val="TAC"/>
              <w:rPr>
                <w:rFonts w:cs="Arial"/>
              </w:rPr>
            </w:pPr>
            <w:r w:rsidRPr="00495D8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495D84" w:rsidRDefault="008467EB" w:rsidP="008467EB">
            <w:pPr>
              <w:pStyle w:val="TAC"/>
              <w:rPr>
                <w:rFonts w:cs="Arial"/>
              </w:rPr>
            </w:pPr>
          </w:p>
        </w:tc>
      </w:tr>
      <w:tr w:rsidR="008467EB" w:rsidRPr="00495D84" w14:paraId="7C9C748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F61D1EB" w:rsidR="008467EB" w:rsidRPr="00495D84" w:rsidRDefault="008467EB" w:rsidP="008467EB">
            <w:pPr>
              <w:pStyle w:val="TAL"/>
              <w:rPr>
                <w:rFonts w:cs="Arial"/>
              </w:rPr>
            </w:pPr>
            <w:r w:rsidRPr="00495D84">
              <w:rPr>
                <w:rFonts w:cs="Arial"/>
              </w:rPr>
              <w:t>MCS</w:t>
            </w:r>
            <w:r w:rsidR="00B27C84">
              <w:rPr>
                <w:rFonts w:cs="Arial"/>
              </w:rPr>
              <w:t xml:space="preserve"> </w:t>
            </w:r>
            <w:r w:rsidRPr="00495D84">
              <w:rPr>
                <w:rFonts w:cs="Arial"/>
              </w:rPr>
              <w:t>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495D84"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495D84" w:rsidRDefault="008467EB" w:rsidP="008467EB">
            <w:pPr>
              <w:pStyle w:val="TAC"/>
              <w:spacing w:line="254" w:lineRule="auto"/>
              <w:rPr>
                <w:rFonts w:cs="Arial"/>
                <w:lang w:eastAsia="zh-CN"/>
              </w:rPr>
            </w:pPr>
            <w:r w:rsidRPr="00495D84">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495D84" w:rsidRDefault="008467EB" w:rsidP="008467EB">
            <w:pPr>
              <w:pStyle w:val="TAC"/>
              <w:rPr>
                <w:rFonts w:cs="Arial"/>
              </w:rPr>
            </w:pPr>
            <w:r w:rsidRPr="00495D8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495D84"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495D84"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495D84" w:rsidRDefault="008467EB" w:rsidP="008467EB">
            <w:pPr>
              <w:pStyle w:val="TAC"/>
              <w:rPr>
                <w:rFonts w:cs="Arial"/>
              </w:rPr>
            </w:pPr>
          </w:p>
        </w:tc>
      </w:tr>
      <w:tr w:rsidR="00BD4160" w:rsidRPr="00495D84" w14:paraId="7C9C749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4C166227" w:rsidR="00BD4160" w:rsidRPr="00495D84" w:rsidRDefault="00BD4160" w:rsidP="00BD4160">
            <w:pPr>
              <w:pStyle w:val="TAL"/>
              <w:rPr>
                <w:rFonts w:cs="Arial"/>
              </w:rPr>
            </w:pPr>
            <w:r w:rsidRPr="00495D84">
              <w:rPr>
                <w:rFonts w:cs="Arial"/>
              </w:rPr>
              <w:t>MCS</w:t>
            </w:r>
            <w:r w:rsidR="00B27C84">
              <w:rPr>
                <w:rFonts w:cs="Arial"/>
              </w:rPr>
              <w:t xml:space="preserve"> </w:t>
            </w:r>
            <w:r w:rsidRPr="00495D84">
              <w:rPr>
                <w:rFonts w:cs="Arial"/>
              </w:rPr>
              <w:t>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495D84" w:rsidRDefault="00BD4160" w:rsidP="00BD4160">
            <w:pPr>
              <w:pStyle w:val="TAC"/>
              <w:spacing w:line="254" w:lineRule="auto"/>
              <w:rPr>
                <w:rFonts w:cs="Arial"/>
                <w:lang w:eastAsia="zh-CN"/>
              </w:rPr>
            </w:pPr>
            <w:r w:rsidRPr="00495D84">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495D84" w:rsidRDefault="00BD4160" w:rsidP="00BD4160">
            <w:pPr>
              <w:pStyle w:val="TAC"/>
              <w:rPr>
                <w:rFonts w:cs="Arial"/>
              </w:rPr>
            </w:pPr>
            <w:r w:rsidRPr="00495D8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495D84" w:rsidRDefault="00BD4160" w:rsidP="00BD4160">
            <w:pPr>
              <w:pStyle w:val="TAC"/>
              <w:rPr>
                <w:rFonts w:cs="Arial"/>
              </w:rPr>
            </w:pPr>
          </w:p>
        </w:tc>
      </w:tr>
      <w:tr w:rsidR="00BD4160" w:rsidRPr="00495D84" w14:paraId="7C9C749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495D84" w:rsidRDefault="00BD4160" w:rsidP="00BD4160">
            <w:pPr>
              <w:pStyle w:val="TAL"/>
              <w:rPr>
                <w:rFonts w:cs="Arial"/>
              </w:rPr>
            </w:pPr>
            <w:r w:rsidRPr="00495D84">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495D84" w:rsidRDefault="00BD4160" w:rsidP="00BD4160">
            <w:pPr>
              <w:pStyle w:val="TAC"/>
              <w:spacing w:line="254" w:lineRule="auto"/>
              <w:rPr>
                <w:rFonts w:cs="Arial"/>
              </w:rPr>
            </w:pPr>
            <w:r w:rsidRPr="00495D84">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495D84" w:rsidRDefault="00BD4160" w:rsidP="00BD4160">
            <w:pPr>
              <w:pStyle w:val="TAC"/>
              <w:rPr>
                <w:rFonts w:cs="Arial"/>
              </w:rPr>
            </w:pPr>
            <w:r w:rsidRPr="00495D8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495D84" w:rsidRDefault="00BD4160" w:rsidP="00BD4160">
            <w:pPr>
              <w:pStyle w:val="TAC"/>
              <w:rPr>
                <w:rFonts w:cs="Arial"/>
              </w:rPr>
            </w:pPr>
          </w:p>
        </w:tc>
      </w:tr>
      <w:tr w:rsidR="00BD4160" w:rsidRPr="00495D84" w14:paraId="7C9C74A8"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0FA2B58" w:rsidR="00BD4160" w:rsidRPr="00495D84" w:rsidRDefault="00BD4160" w:rsidP="00BD4160">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495D84" w:rsidRDefault="00BD4160" w:rsidP="00BD4160">
            <w:pPr>
              <w:pStyle w:val="TAC"/>
              <w:spacing w:line="254" w:lineRule="auto"/>
              <w:rPr>
                <w:rFonts w:cs="Arial"/>
              </w:rPr>
            </w:pPr>
            <w:r w:rsidRPr="00495D84">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495D84" w:rsidRDefault="00BD4160" w:rsidP="00BD4160">
            <w:pPr>
              <w:pStyle w:val="TAC"/>
              <w:rPr>
                <w:rFonts w:cs="Arial"/>
              </w:rPr>
            </w:pPr>
            <w:r w:rsidRPr="00495D8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495D84" w:rsidRDefault="00BD4160" w:rsidP="00BD4160">
            <w:pPr>
              <w:pStyle w:val="TAC"/>
              <w:rPr>
                <w:rFonts w:cs="Arial"/>
              </w:rPr>
            </w:pPr>
          </w:p>
        </w:tc>
      </w:tr>
      <w:tr w:rsidR="00F86CFA" w:rsidRPr="00495D84" w14:paraId="7C9C74B2"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02ECFDA0" w:rsidR="00F86CFA" w:rsidRPr="00495D84" w:rsidRDefault="00F86CFA" w:rsidP="00F86CFA">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495D84" w:rsidRDefault="00F86CFA" w:rsidP="00F86CFA">
            <w:pPr>
              <w:pStyle w:val="TAC"/>
              <w:spacing w:line="254" w:lineRule="auto"/>
              <w:rPr>
                <w:rFonts w:cs="Arial"/>
                <w:lang w:eastAsia="zh-CN"/>
              </w:rPr>
            </w:pPr>
            <w:r w:rsidRPr="00495D84">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495D84" w:rsidRDefault="00F86CFA" w:rsidP="00F86CFA">
            <w:pPr>
              <w:pStyle w:val="TAC"/>
              <w:rPr>
                <w:rFonts w:cs="Arial"/>
                <w:lang w:eastAsia="zh-CN"/>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495D84" w:rsidRDefault="00F86CFA" w:rsidP="00F86CFA">
            <w:pPr>
              <w:pStyle w:val="TAC"/>
              <w:rPr>
                <w:rFonts w:cs="Arial"/>
              </w:rPr>
            </w:pPr>
            <w:r w:rsidRPr="00495D8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495D84" w:rsidRDefault="00F86CFA" w:rsidP="00F86CFA">
            <w:pPr>
              <w:pStyle w:val="TAC"/>
              <w:rPr>
                <w:rFonts w:cs="Arial"/>
              </w:rPr>
            </w:pPr>
          </w:p>
        </w:tc>
      </w:tr>
      <w:tr w:rsidR="00F86CFA" w:rsidRPr="00495D84" w14:paraId="7C9C74BC"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6322C863" w:rsidR="00F86CFA" w:rsidRPr="00495D84" w:rsidRDefault="00F86CFA" w:rsidP="00F86CFA">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495D84"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50A637E8" w:rsidR="00F86CFA" w:rsidRPr="00495D84" w:rsidRDefault="00F86CFA" w:rsidP="00F86CFA">
            <w:pPr>
              <w:pStyle w:val="TAC"/>
              <w:spacing w:line="254"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6" w14:textId="1FA8E388" w:rsidR="00F86CFA" w:rsidRPr="00495D84" w:rsidRDefault="00F86CFA" w:rsidP="00F86CFA">
            <w:pPr>
              <w:pStyle w:val="TAC"/>
              <w:rPr>
                <w:rFonts w:cs="Arial"/>
                <w:lang w:eastAsia="zh-CN"/>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7" w14:textId="4764CE63" w:rsidR="00F86CFA" w:rsidRPr="00495D84" w:rsidRDefault="00F86CFA" w:rsidP="00F86CFA">
            <w:pPr>
              <w:pStyle w:val="TAC"/>
              <w:rPr>
                <w:rFonts w:cs="Arial"/>
              </w:rPr>
            </w:pPr>
            <w:r w:rsidRPr="00495D84">
              <w:rPr>
                <w:lang w:eastAsia="zh-CN"/>
              </w:rPr>
              <w:t>Type</w:t>
            </w:r>
            <w:r w:rsidR="00B27C84">
              <w:rPr>
                <w:lang w:eastAsia="zh-CN"/>
              </w:rPr>
              <w:t xml:space="preserve"> </w:t>
            </w:r>
            <w:r w:rsidRPr="00495D84">
              <w:rPr>
                <w:lang w:eastAsia="zh-CN"/>
              </w:rPr>
              <w:t>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495D84" w:rsidRDefault="00F86CFA" w:rsidP="00F86CFA">
            <w:pPr>
              <w:pStyle w:val="TAC"/>
              <w:rPr>
                <w:rFonts w:cs="Arial"/>
              </w:rPr>
            </w:pPr>
          </w:p>
        </w:tc>
      </w:tr>
      <w:tr w:rsidR="00BD4160" w:rsidRPr="00495D84" w14:paraId="7C9C74C6"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20F4169" w:rsidR="00BD4160" w:rsidRPr="00495D84" w:rsidRDefault="00BD4160" w:rsidP="00BD4160">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495D84" w:rsidRDefault="00BD4160" w:rsidP="00BD4160">
            <w:pPr>
              <w:pStyle w:val="TAC"/>
              <w:rPr>
                <w:rFonts w:cs="Arial"/>
              </w:rPr>
            </w:pPr>
          </w:p>
        </w:tc>
      </w:tr>
      <w:tr w:rsidR="00F86CFA" w:rsidRPr="00495D84" w14:paraId="7C9C74D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3BD995CC" w:rsidR="00F86CFA" w:rsidRPr="00495D84" w:rsidRDefault="00B27C84" w:rsidP="00F86CFA">
            <w:pPr>
              <w:pStyle w:val="TAL"/>
              <w:rPr>
                <w:rFonts w:cs="Arial"/>
              </w:rPr>
            </w:pPr>
            <w:r>
              <w:rPr>
                <w:rFonts w:cs="Arial"/>
              </w:rPr>
              <w:t xml:space="preserve">  </w:t>
            </w:r>
            <w:r w:rsidR="00F86CFA" w:rsidRPr="00495D84">
              <w:rPr>
                <w:rFonts w:cs="Arial"/>
              </w:rPr>
              <w:t>For</w:t>
            </w:r>
            <w:r>
              <w:rPr>
                <w:rFonts w:cs="Arial"/>
              </w:rPr>
              <w:t xml:space="preserve"> </w:t>
            </w:r>
            <w:r w:rsidR="00F86CFA" w:rsidRPr="00495D84">
              <w:rPr>
                <w:rFonts w:cs="Arial"/>
              </w:rPr>
              <w:t>slots</w:t>
            </w:r>
            <w:r>
              <w:rPr>
                <w:rFonts w:cs="Arial"/>
              </w:rPr>
              <w:t xml:space="preserve"> </w:t>
            </w:r>
            <w:r w:rsidR="00F86CFA" w:rsidRPr="00495D84">
              <w:rPr>
                <w:rFonts w:cs="Arial"/>
              </w:rPr>
              <w:t>with</w:t>
            </w:r>
            <w:r>
              <w:rPr>
                <w:rFonts w:cs="Arial"/>
              </w:rPr>
              <w:t xml:space="preserve"> </w:t>
            </w:r>
            <w:r w:rsidR="00F86CFA" w:rsidRPr="00495D84">
              <w:rPr>
                <w:rFonts w:cs="Arial"/>
                <w:szCs w:val="16"/>
              </w:rPr>
              <w:t>RMSI</w:t>
            </w:r>
            <w:r>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495D84" w:rsidRDefault="00F86CFA" w:rsidP="00F86CFA">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495D84" w:rsidRDefault="00F86CFA" w:rsidP="00F86CFA">
            <w:pPr>
              <w:pStyle w:val="TAC"/>
              <w:spacing w:line="254" w:lineRule="auto"/>
              <w:rPr>
                <w:rFonts w:cs="Arial"/>
              </w:rPr>
            </w:pPr>
            <w:r w:rsidRPr="00495D84">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495D84" w:rsidRDefault="00F86CFA" w:rsidP="00F86CFA">
            <w:pPr>
              <w:pStyle w:val="TAC"/>
              <w:rPr>
                <w:rFonts w:cs="Arial"/>
              </w:rPr>
            </w:pPr>
            <w:r w:rsidRPr="00495D8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495D84" w:rsidRDefault="00F86CFA" w:rsidP="00F86CFA">
            <w:pPr>
              <w:pStyle w:val="TAC"/>
              <w:rPr>
                <w:rFonts w:cs="Arial"/>
              </w:rPr>
            </w:pPr>
            <w:r w:rsidRPr="00495D8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495D84"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495D84"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495D84" w:rsidRDefault="00F86CFA" w:rsidP="00F86CFA">
            <w:pPr>
              <w:pStyle w:val="TAC"/>
              <w:rPr>
                <w:rFonts w:cs="Arial"/>
              </w:rPr>
            </w:pPr>
          </w:p>
        </w:tc>
      </w:tr>
      <w:tr w:rsidR="00F31619" w:rsidRPr="00495D84" w14:paraId="0B0BF997"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16206259" w:rsidR="00F31619" w:rsidRPr="00495D84" w:rsidRDefault="00B27C84" w:rsidP="00F31619">
            <w:pPr>
              <w:pStyle w:val="TAL"/>
              <w:rPr>
                <w:rFonts w:cs="Arial"/>
              </w:rPr>
            </w:pPr>
            <w:r>
              <w:rPr>
                <w:rFonts w:cs="Arial"/>
              </w:rPr>
              <w:t xml:space="preserve">  </w:t>
            </w:r>
            <w:r w:rsidR="00F31619" w:rsidRPr="00495D84">
              <w:rPr>
                <w:rFonts w:cs="Arial"/>
              </w:rPr>
              <w:t>For</w:t>
            </w:r>
            <w:r>
              <w:rPr>
                <w:rFonts w:cs="Arial"/>
              </w:rPr>
              <w:t xml:space="preserve"> </w:t>
            </w:r>
            <w:r w:rsidR="00F31619" w:rsidRPr="00495D84">
              <w:rPr>
                <w:rFonts w:cs="Arial"/>
              </w:rPr>
              <w:t>slots</w:t>
            </w:r>
            <w:r>
              <w:rPr>
                <w:rFonts w:cs="Arial"/>
              </w:rPr>
              <w:t xml:space="preserve"> </w:t>
            </w:r>
            <w:r w:rsidR="00F31619" w:rsidRPr="00495D84">
              <w:rPr>
                <w:rFonts w:cs="Arial"/>
              </w:rPr>
              <w:t>without</w:t>
            </w:r>
            <w:r>
              <w:rPr>
                <w:rFonts w:cs="Arial"/>
              </w:rPr>
              <w:t xml:space="preserve"> </w:t>
            </w:r>
            <w:r w:rsidR="00F31619" w:rsidRPr="00495D84">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495D84" w:rsidRDefault="00F31619" w:rsidP="00F31619">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495D84" w:rsidRDefault="00F31619" w:rsidP="00F31619">
            <w:pPr>
              <w:pStyle w:val="TAC"/>
              <w:spacing w:line="254" w:lineRule="auto"/>
              <w:rPr>
                <w:rFonts w:cs="Arial"/>
                <w:lang w:eastAsia="zh-CN"/>
              </w:rPr>
            </w:pPr>
            <w:r w:rsidRPr="00495D84">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495D84" w:rsidRDefault="00F31619" w:rsidP="00F31619">
            <w:pPr>
              <w:pStyle w:val="TAC"/>
              <w:rPr>
                <w:rFonts w:cs="Arial"/>
              </w:rPr>
            </w:pPr>
            <w:r w:rsidRPr="00495D8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495D84" w:rsidRDefault="00F31619" w:rsidP="00F31619">
            <w:pPr>
              <w:pStyle w:val="TAC"/>
              <w:rPr>
                <w:rFonts w:cs="Arial"/>
              </w:rPr>
            </w:pPr>
            <w:r w:rsidRPr="00495D8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495D84" w:rsidRDefault="00F31619" w:rsidP="00F31619">
            <w:pPr>
              <w:pStyle w:val="TAC"/>
              <w:rPr>
                <w:rFonts w:cs="Arial"/>
              </w:rPr>
            </w:pPr>
          </w:p>
        </w:tc>
      </w:tr>
      <w:tr w:rsidR="00F31619" w:rsidRPr="00495D84" w14:paraId="7C9C74DA"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74F4D5F0" w:rsidR="00F31619" w:rsidRPr="00495D84" w:rsidRDefault="00F31619" w:rsidP="00F31619">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495D84"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495D84" w:rsidRDefault="00F31619" w:rsidP="00F31619">
            <w:pPr>
              <w:pStyle w:val="TAC"/>
              <w:spacing w:line="254" w:lineRule="auto"/>
              <w:rPr>
                <w:rFonts w:cs="Arial"/>
                <w:lang w:eastAsia="zh-CN"/>
              </w:rPr>
            </w:pPr>
            <w:r w:rsidRPr="00495D84">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495D84" w:rsidRDefault="00F31619" w:rsidP="00F31619">
            <w:pPr>
              <w:pStyle w:val="TAC"/>
              <w:rPr>
                <w:rFonts w:cs="Arial"/>
                <w:lang w:eastAsia="zh-CN"/>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495D84" w:rsidRDefault="00F31619" w:rsidP="00F31619">
            <w:pPr>
              <w:pStyle w:val="TAC"/>
              <w:rPr>
                <w:rFonts w:cs="Arial"/>
              </w:rPr>
            </w:pPr>
            <w:r w:rsidRPr="00495D8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495D84"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495D84"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495D84" w:rsidRDefault="00F31619" w:rsidP="00F31619">
            <w:pPr>
              <w:pStyle w:val="TAC"/>
              <w:rPr>
                <w:rFonts w:cs="Arial"/>
              </w:rPr>
            </w:pPr>
          </w:p>
        </w:tc>
      </w:tr>
      <w:tr w:rsidR="00BD4160" w:rsidRPr="00495D84" w14:paraId="7C9C74E4"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029DA549" w:rsidR="00BD4160" w:rsidRPr="00495D84" w:rsidRDefault="00BD4160" w:rsidP="00BD4160">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495D84"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495D84"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495D84"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495D84"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495D84" w:rsidRDefault="00BD4160" w:rsidP="00BD4160">
            <w:pPr>
              <w:pStyle w:val="TAC"/>
              <w:rPr>
                <w:rFonts w:cs="Arial"/>
              </w:rPr>
            </w:pPr>
          </w:p>
        </w:tc>
      </w:tr>
      <w:tr w:rsidR="002D3A12" w:rsidRPr="00495D84" w14:paraId="7C9C74EE"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20C86670" w:rsidR="002D3A12" w:rsidRPr="00495D84" w:rsidRDefault="002D3A12" w:rsidP="002D3A12">
            <w:pPr>
              <w:pStyle w:val="TAL"/>
              <w:rPr>
                <w:rFonts w:cs="Arial"/>
              </w:rPr>
            </w:pPr>
            <w:r w:rsidRPr="00495D84">
              <w:rPr>
                <w:rFonts w:cs="Arial"/>
              </w:rPr>
              <w:t>For</w:t>
            </w:r>
            <w:r w:rsidR="00B27C84">
              <w:rPr>
                <w:rFonts w:cs="Arial"/>
              </w:rPr>
              <w:t xml:space="preserve"> </w:t>
            </w:r>
            <w:r w:rsidRPr="00495D84">
              <w:rPr>
                <w:rFonts w:cs="Arial"/>
              </w:rPr>
              <w:t>slots</w:t>
            </w:r>
            <w:r w:rsidR="00B27C84">
              <w:rPr>
                <w:rFonts w:cs="Arial"/>
              </w:rPr>
              <w:t xml:space="preserve"> </w:t>
            </w:r>
            <w:r w:rsidRPr="00495D84">
              <w:rPr>
                <w:rFonts w:cs="Arial"/>
              </w:rPr>
              <w:t>with</w:t>
            </w:r>
            <w:r w:rsidR="00B27C84">
              <w:rPr>
                <w:rFonts w:cs="Arial"/>
              </w:rPr>
              <w:t xml:space="preserve"> </w:t>
            </w:r>
            <w:r w:rsidRPr="00495D84">
              <w:rPr>
                <w:rFonts w:cs="Arial"/>
                <w:szCs w:val="16"/>
              </w:rPr>
              <w:t>RMSI</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495D84" w:rsidRDefault="002D3A12" w:rsidP="002D3A12">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495D84" w:rsidRDefault="002D3A12" w:rsidP="002D3A12">
            <w:pPr>
              <w:pStyle w:val="TAC"/>
              <w:spacing w:line="254" w:lineRule="auto"/>
              <w:rPr>
                <w:rFonts w:cs="Arial"/>
              </w:rPr>
            </w:pPr>
            <w:r w:rsidRPr="00495D84">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495D84" w:rsidRDefault="002D3A12" w:rsidP="002D3A12">
            <w:pPr>
              <w:pStyle w:val="TAC"/>
              <w:rPr>
                <w:rFonts w:cs="Arial"/>
              </w:rPr>
            </w:pPr>
            <w:r w:rsidRPr="00495D8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495D84" w:rsidRDefault="002D3A12" w:rsidP="002D3A12">
            <w:pPr>
              <w:pStyle w:val="TAC"/>
              <w:rPr>
                <w:rFonts w:cs="Arial"/>
              </w:rPr>
            </w:pPr>
            <w:r w:rsidRPr="00495D8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495D84"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495D84"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495D84" w:rsidRDefault="002D3A12" w:rsidP="002D3A12">
            <w:pPr>
              <w:pStyle w:val="TAC"/>
              <w:rPr>
                <w:rFonts w:cs="Arial"/>
              </w:rPr>
            </w:pPr>
          </w:p>
        </w:tc>
      </w:tr>
      <w:tr w:rsidR="004E5095" w:rsidRPr="00495D84" w14:paraId="271CB200" w14:textId="77777777" w:rsidTr="00B27C84">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28B680F9" w:rsidR="004E5095" w:rsidRPr="00495D84" w:rsidRDefault="00B27C84" w:rsidP="004E5095">
            <w:pPr>
              <w:pStyle w:val="TAL"/>
              <w:rPr>
                <w:rFonts w:cs="Arial"/>
              </w:rPr>
            </w:pPr>
            <w:r>
              <w:rPr>
                <w:rFonts w:cs="Arial"/>
              </w:rPr>
              <w:t xml:space="preserve">  </w:t>
            </w:r>
            <w:r w:rsidR="004E5095" w:rsidRPr="00495D84">
              <w:rPr>
                <w:rFonts w:cs="Arial"/>
              </w:rPr>
              <w:t>For</w:t>
            </w:r>
            <w:r>
              <w:rPr>
                <w:rFonts w:cs="Arial"/>
              </w:rPr>
              <w:t xml:space="preserve"> </w:t>
            </w:r>
            <w:r w:rsidR="004E5095" w:rsidRPr="00495D84">
              <w:rPr>
                <w:rFonts w:cs="Arial"/>
              </w:rPr>
              <w:t>slots</w:t>
            </w:r>
            <w:r>
              <w:rPr>
                <w:rFonts w:cs="Arial"/>
              </w:rPr>
              <w:t xml:space="preserve"> </w:t>
            </w:r>
            <w:r w:rsidR="004E5095" w:rsidRPr="00495D84">
              <w:rPr>
                <w:rFonts w:cs="Arial"/>
              </w:rPr>
              <w:t>without</w:t>
            </w:r>
            <w:r>
              <w:rPr>
                <w:rFonts w:cs="Arial"/>
              </w:rPr>
              <w:t xml:space="preserve"> </w:t>
            </w:r>
            <w:r w:rsidR="004E5095" w:rsidRPr="00495D84">
              <w:rPr>
                <w:rFonts w:cs="Arial"/>
                <w:szCs w:val="16"/>
              </w:rPr>
              <w:t>RMSI</w:t>
            </w:r>
            <w:r>
              <w:rPr>
                <w:rFonts w:cs="Arial"/>
                <w:szCs w:val="16"/>
                <w:vertAlign w:val="superscript"/>
              </w:rPr>
              <w:t xml:space="preserve"> </w:t>
            </w:r>
            <w:r w:rsidR="004E5095" w:rsidRPr="00495D84">
              <w:rPr>
                <w:rFonts w:cs="Arial"/>
                <w:szCs w:val="16"/>
                <w:vertAlign w:val="superscript"/>
              </w:rPr>
              <w:t>Note</w:t>
            </w:r>
            <w:r>
              <w:rPr>
                <w:rFonts w:cs="Arial"/>
                <w:szCs w:val="16"/>
                <w:vertAlign w:val="superscript"/>
              </w:rPr>
              <w:t xml:space="preserve"> </w:t>
            </w:r>
            <w:r w:rsidR="004E5095" w:rsidRPr="00495D84">
              <w:rPr>
                <w:rFonts w:cs="Arial"/>
                <w:szCs w:val="16"/>
                <w:vertAlign w:val="superscript"/>
              </w:rPr>
              <w:t>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495D84" w:rsidRDefault="004E5095" w:rsidP="004E5095">
            <w:pPr>
              <w:pStyle w:val="TAC"/>
              <w:rPr>
                <w:rFonts w:cs="Arial"/>
              </w:rPr>
            </w:pPr>
            <w:r w:rsidRPr="00495D84">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495D84" w:rsidRDefault="004E5095" w:rsidP="004E5095">
            <w:pPr>
              <w:pStyle w:val="TAC"/>
              <w:spacing w:line="254" w:lineRule="auto"/>
              <w:rPr>
                <w:rFonts w:cs="Arial"/>
                <w:lang w:eastAsia="zh-CN"/>
              </w:rPr>
            </w:pPr>
            <w:r w:rsidRPr="00495D84">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495D84" w:rsidRDefault="004E5095" w:rsidP="004E5095">
            <w:pPr>
              <w:pStyle w:val="TAC"/>
              <w:rPr>
                <w:rFonts w:cs="Arial"/>
              </w:rPr>
            </w:pPr>
            <w:r w:rsidRPr="00495D8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495D84" w:rsidRDefault="004E5095" w:rsidP="004E5095">
            <w:pPr>
              <w:pStyle w:val="TAC"/>
              <w:rPr>
                <w:rFonts w:cs="Arial"/>
              </w:rPr>
            </w:pPr>
            <w:r w:rsidRPr="00495D8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495D84"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495D84"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495D84" w:rsidRDefault="004E5095" w:rsidP="004E5095">
            <w:pPr>
              <w:pStyle w:val="TAC"/>
              <w:rPr>
                <w:rFonts w:cs="Arial"/>
              </w:rPr>
            </w:pPr>
          </w:p>
        </w:tc>
      </w:tr>
      <w:tr w:rsidR="00BD4160" w:rsidRPr="00495D84" w14:paraId="7C9C74F4"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183E6C93" w:rsidR="00BD4160" w:rsidRPr="00495D84" w:rsidRDefault="00E94096" w:rsidP="00BD4160">
            <w:pPr>
              <w:pStyle w:val="TAN"/>
              <w:rPr>
                <w:rFonts w:cs="Arial"/>
                <w:lang w:eastAsia="zh-CN"/>
              </w:rPr>
            </w:pPr>
            <w:r>
              <w:rPr>
                <w:rFonts w:cs="Arial"/>
              </w:rPr>
              <w:t xml:space="preserve">NOTE </w:t>
            </w:r>
            <w:r w:rsidRPr="00495D84">
              <w:rPr>
                <w:rFonts w:cs="Arial"/>
              </w:rPr>
              <w:t>1</w:t>
            </w:r>
            <w:r>
              <w:rPr>
                <w:rFonts w:cs="Arial"/>
              </w:rPr>
              <w:t>:</w:t>
            </w:r>
            <w:r w:rsidR="00BD4160" w:rsidRPr="00495D84">
              <w:rPr>
                <w:rFonts w:cs="Arial"/>
              </w:rPr>
              <w:tab/>
            </w:r>
            <w:r w:rsidR="00BD4160" w:rsidRPr="00495D84">
              <w:rPr>
                <w:rFonts w:cs="Arial"/>
                <w:szCs w:val="16"/>
              </w:rPr>
              <w:t>Allocated</w:t>
            </w:r>
            <w:r w:rsidR="00B27C84">
              <w:rPr>
                <w:rFonts w:cs="Arial"/>
                <w:szCs w:val="16"/>
              </w:rPr>
              <w:t xml:space="preserve"> </w:t>
            </w:r>
            <w:r w:rsidR="00BD4160" w:rsidRPr="00495D84">
              <w:rPr>
                <w:rFonts w:cs="Arial"/>
                <w:szCs w:val="16"/>
              </w:rPr>
              <w:t>in</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which</w:t>
            </w:r>
            <w:r w:rsidR="00B27C84">
              <w:rPr>
                <w:rFonts w:cs="Arial"/>
                <w:szCs w:val="16"/>
              </w:rPr>
              <w:t xml:space="preserve"> </w:t>
            </w:r>
            <w:r w:rsidR="00BD4160" w:rsidRPr="00495D84">
              <w:rPr>
                <w:rFonts w:cs="Arial"/>
                <w:szCs w:val="16"/>
              </w:rPr>
              <w:t>do</w:t>
            </w:r>
            <w:r w:rsidR="00B27C84">
              <w:rPr>
                <w:rFonts w:cs="Arial"/>
                <w:szCs w:val="16"/>
              </w:rPr>
              <w:t xml:space="preserve"> </w:t>
            </w:r>
            <w:r w:rsidR="00BD4160" w:rsidRPr="00495D84">
              <w:rPr>
                <w:rFonts w:cs="Arial"/>
                <w:szCs w:val="16"/>
              </w:rPr>
              <w:t>not</w:t>
            </w:r>
            <w:r w:rsidR="00B27C84">
              <w:rPr>
                <w:rFonts w:cs="Arial"/>
                <w:szCs w:val="16"/>
              </w:rPr>
              <w:t xml:space="preserve"> </w:t>
            </w:r>
            <w:r w:rsidR="00BD4160" w:rsidRPr="00495D84">
              <w:rPr>
                <w:rFonts w:cs="Arial"/>
                <w:szCs w:val="16"/>
              </w:rPr>
              <w:t>overlap</w:t>
            </w:r>
            <w:r w:rsidR="00B27C84">
              <w:rPr>
                <w:rFonts w:cs="Arial"/>
                <w:szCs w:val="16"/>
              </w:rPr>
              <w:t xml:space="preserve"> </w:t>
            </w:r>
            <w:r w:rsidR="00BD4160" w:rsidRPr="00495D84">
              <w:rPr>
                <w:rFonts w:cs="Arial"/>
                <w:szCs w:val="16"/>
              </w:rPr>
              <w:t>with</w:t>
            </w:r>
            <w:r w:rsidR="00B27C84">
              <w:rPr>
                <w:rFonts w:cs="Arial"/>
                <w:szCs w:val="16"/>
              </w:rPr>
              <w:t xml:space="preserve"> </w:t>
            </w:r>
            <w:r w:rsidR="00BD4160" w:rsidRPr="00495D84">
              <w:rPr>
                <w:rFonts w:cs="Arial"/>
                <w:szCs w:val="16"/>
              </w:rPr>
              <w:t>the</w:t>
            </w:r>
            <w:r w:rsidR="00B27C84">
              <w:rPr>
                <w:rFonts w:cs="Arial"/>
                <w:szCs w:val="16"/>
              </w:rPr>
              <w:t xml:space="preserve"> </w:t>
            </w:r>
            <w:r w:rsidR="00BD4160" w:rsidRPr="00495D84">
              <w:rPr>
                <w:rFonts w:cs="Arial"/>
                <w:szCs w:val="16"/>
              </w:rPr>
              <w:t>resource</w:t>
            </w:r>
            <w:r w:rsidR="00B27C84">
              <w:rPr>
                <w:rFonts w:cs="Arial"/>
                <w:szCs w:val="16"/>
              </w:rPr>
              <w:t xml:space="preserve"> </w:t>
            </w:r>
            <w:r w:rsidR="00BD4160" w:rsidRPr="00495D84">
              <w:rPr>
                <w:rFonts w:cs="Arial"/>
                <w:szCs w:val="16"/>
              </w:rPr>
              <w:t>blocks</w:t>
            </w:r>
            <w:r w:rsidR="00B27C84">
              <w:rPr>
                <w:rFonts w:cs="Arial"/>
                <w:szCs w:val="16"/>
              </w:rPr>
              <w:t xml:space="preserve"> </w:t>
            </w:r>
            <w:r w:rsidR="00BD4160" w:rsidRPr="00495D84">
              <w:rPr>
                <w:rFonts w:cs="Arial"/>
                <w:szCs w:val="16"/>
              </w:rPr>
              <w:t>allocated</w:t>
            </w:r>
            <w:r w:rsidR="00B27C84">
              <w:rPr>
                <w:rFonts w:cs="Arial"/>
                <w:szCs w:val="16"/>
              </w:rPr>
              <w:t xml:space="preserve"> </w:t>
            </w:r>
            <w:r w:rsidR="00BD4160" w:rsidRPr="00495D84">
              <w:rPr>
                <w:rFonts w:cs="Arial"/>
                <w:szCs w:val="16"/>
              </w:rPr>
              <w:t>for</w:t>
            </w:r>
            <w:r w:rsidR="00B27C84">
              <w:rPr>
                <w:rFonts w:cs="Arial"/>
                <w:szCs w:val="16"/>
              </w:rPr>
              <w:t xml:space="preserve"> </w:t>
            </w:r>
            <w:r w:rsidR="00BD4160" w:rsidRPr="00495D84">
              <w:rPr>
                <w:rFonts w:cs="Arial"/>
                <w:szCs w:val="16"/>
              </w:rPr>
              <w:t>SS/PBCH</w:t>
            </w:r>
            <w:r w:rsidR="00B27C84">
              <w:rPr>
                <w:rFonts w:cs="Arial"/>
                <w:szCs w:val="16"/>
              </w:rPr>
              <w:t xml:space="preserve"> </w:t>
            </w:r>
            <w:r w:rsidR="00BD4160" w:rsidRPr="00495D84">
              <w:rPr>
                <w:rFonts w:cs="Arial"/>
                <w:szCs w:val="16"/>
              </w:rPr>
              <w:t>block</w:t>
            </w:r>
          </w:p>
          <w:p w14:paraId="7C9C74F0" w14:textId="593E27CC" w:rsidR="00BD4160" w:rsidRPr="00495D84" w:rsidRDefault="00E94096" w:rsidP="00BD4160">
            <w:pPr>
              <w:pStyle w:val="TAN"/>
              <w:rPr>
                <w:rFonts w:cs="Arial"/>
              </w:rPr>
            </w:pPr>
            <w:r>
              <w:rPr>
                <w:rFonts w:cs="Arial"/>
              </w:rPr>
              <w:t xml:space="preserve">NOTE </w:t>
            </w:r>
            <w:r w:rsidRPr="00495D84">
              <w:rPr>
                <w:rFonts w:cs="Arial"/>
              </w:rPr>
              <w:t>2</w:t>
            </w:r>
            <w:r>
              <w:rPr>
                <w:rFonts w:cs="Arial"/>
              </w:rPr>
              <w:t>:</w:t>
            </w:r>
            <w:r w:rsidR="00BD4160" w:rsidRPr="00495D84">
              <w:rPr>
                <w:rFonts w:cs="Arial"/>
              </w:rPr>
              <w:tab/>
            </w:r>
            <w:r w:rsidR="000A0CAD" w:rsidRPr="00495D84">
              <w:rPr>
                <w:rFonts w:cs="Arial"/>
              </w:rPr>
              <w:t>Void</w:t>
            </w:r>
          </w:p>
          <w:p w14:paraId="7C9C74F1" w14:textId="6E002538" w:rsidR="00BD4160" w:rsidRPr="00495D84" w:rsidRDefault="00E94096" w:rsidP="00BD4160">
            <w:pPr>
              <w:pStyle w:val="TAN"/>
              <w:rPr>
                <w:rFonts w:cs="Arial"/>
              </w:rPr>
            </w:pPr>
            <w:r>
              <w:rPr>
                <w:rFonts w:cs="Arial"/>
                <w:szCs w:val="16"/>
              </w:rPr>
              <w:t xml:space="preserve">NOTE </w:t>
            </w:r>
            <w:r w:rsidRPr="00495D84">
              <w:rPr>
                <w:rFonts w:cs="Arial"/>
                <w:szCs w:val="16"/>
              </w:rPr>
              <w:t>3</w:t>
            </w:r>
            <w:r>
              <w:rPr>
                <w:rFonts w:cs="Arial"/>
                <w:szCs w:val="16"/>
              </w:rPr>
              <w:t>:</w:t>
            </w:r>
            <w:r w:rsidR="00BD4160" w:rsidRPr="00495D84">
              <w:rPr>
                <w:rFonts w:cs="Arial"/>
                <w:szCs w:val="16"/>
              </w:rPr>
              <w:tab/>
            </w:r>
            <w:r w:rsidR="00BD4160" w:rsidRPr="00495D84">
              <w:rPr>
                <w:rFonts w:cs="Arial"/>
              </w:rPr>
              <w:t>If</w:t>
            </w:r>
            <w:r w:rsidR="00B27C84">
              <w:rPr>
                <w:rFonts w:cs="Arial"/>
              </w:rPr>
              <w:t xml:space="preserve"> </w:t>
            </w:r>
            <w:r w:rsidR="00BD4160" w:rsidRPr="00495D84">
              <w:rPr>
                <w:rFonts w:cs="Arial"/>
              </w:rPr>
              <w:t>necessary</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information</w:t>
            </w:r>
            <w:r w:rsidR="00B27C84">
              <w:rPr>
                <w:rFonts w:cs="Arial"/>
              </w:rPr>
              <w:t xml:space="preserve"> </w:t>
            </w:r>
            <w:r w:rsidR="00BD4160" w:rsidRPr="00495D84">
              <w:rPr>
                <w:rFonts w:cs="Arial"/>
              </w:rPr>
              <w:t>bit</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w:t>
            </w:r>
            <w:r w:rsidR="00B27C84">
              <w:rPr>
                <w:rFonts w:cs="Arial"/>
              </w:rPr>
              <w:t xml:space="preserve"> </w:t>
            </w:r>
            <w:r w:rsidR="00BD4160" w:rsidRPr="00495D84">
              <w:rPr>
                <w:rFonts w:cs="Arial"/>
              </w:rPr>
              <w:t>can</w:t>
            </w:r>
            <w:r w:rsidR="00B27C84">
              <w:rPr>
                <w:rFonts w:cs="Arial"/>
              </w:rPr>
              <w:t xml:space="preserve"> </w:t>
            </w:r>
            <w:r w:rsidR="00BD4160" w:rsidRPr="00495D84">
              <w:rPr>
                <w:rFonts w:cs="Arial"/>
              </w:rPr>
              <w:t>be</w:t>
            </w:r>
            <w:r w:rsidR="00B27C84">
              <w:rPr>
                <w:rFonts w:cs="Arial"/>
              </w:rPr>
              <w:t xml:space="preserve"> </w:t>
            </w:r>
            <w:r w:rsidR="00BD4160" w:rsidRPr="00495D84">
              <w:rPr>
                <w:rFonts w:cs="Arial"/>
              </w:rPr>
              <w:t>adjusted</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facilitate</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implementation.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payload</w:t>
            </w:r>
            <w:r w:rsidR="00B27C84">
              <w:rPr>
                <w:rFonts w:cs="Arial"/>
              </w:rPr>
              <w:t xml:space="preserve"> </w:t>
            </w:r>
            <w:r w:rsidR="00BD4160" w:rsidRPr="00495D84">
              <w:rPr>
                <w:rFonts w:cs="Arial"/>
              </w:rPr>
              <w:t>sizes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TS</w:t>
            </w:r>
            <w:r w:rsidR="00B27C84">
              <w:rPr>
                <w:rFonts w:cs="Arial"/>
              </w:rPr>
              <w:t xml:space="preserve"> </w:t>
            </w:r>
            <w:r w:rsidR="00BD4160" w:rsidRPr="00495D84">
              <w:rPr>
                <w:rFonts w:cs="Arial"/>
              </w:rPr>
              <w:t>38.213</w:t>
            </w:r>
            <w:r w:rsidR="00B27C84">
              <w:rPr>
                <w:rFonts w:cs="Arial"/>
              </w:rPr>
              <w:t xml:space="preserve"> </w:t>
            </w:r>
            <w:r w:rsidR="00BD4160" w:rsidRPr="00495D84">
              <w:rPr>
                <w:rFonts w:cs="Arial"/>
              </w:rPr>
              <w:t>[3].</w:t>
            </w:r>
          </w:p>
          <w:p w14:paraId="0C5DC890" w14:textId="4A64828A" w:rsidR="00BD4160" w:rsidRPr="00495D84" w:rsidRDefault="00E94096" w:rsidP="00BD4160">
            <w:pPr>
              <w:pStyle w:val="TAN"/>
              <w:rPr>
                <w:rFonts w:cs="Arial"/>
              </w:rPr>
            </w:pPr>
            <w:r>
              <w:rPr>
                <w:rFonts w:cs="Arial"/>
              </w:rPr>
              <w:t xml:space="preserve">NOTE </w:t>
            </w:r>
            <w:r w:rsidRPr="00495D84">
              <w:rPr>
                <w:rFonts w:cs="Arial"/>
              </w:rPr>
              <w:t>4</w:t>
            </w:r>
            <w:r>
              <w:rPr>
                <w:rFonts w:cs="Arial"/>
              </w:rPr>
              <w:t>:</w:t>
            </w:r>
            <w:r w:rsidR="00BD4160" w:rsidRPr="00495D84">
              <w:rPr>
                <w:rFonts w:cs="Arial"/>
              </w:rPr>
              <w:tab/>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2.</w:t>
            </w:r>
          </w:p>
          <w:p w14:paraId="04E40320" w14:textId="379ECD47" w:rsidR="00BD4160" w:rsidRPr="00495D84" w:rsidRDefault="00E94096" w:rsidP="00BD4160">
            <w:pPr>
              <w:pStyle w:val="TAN"/>
              <w:rPr>
                <w:rFonts w:cs="Arial"/>
              </w:rPr>
            </w:pPr>
            <w:r>
              <w:rPr>
                <w:rFonts w:cs="Arial"/>
              </w:rPr>
              <w:t xml:space="preserve">NOTE </w:t>
            </w:r>
            <w:r w:rsidRPr="00495D84">
              <w:rPr>
                <w:rFonts w:cs="Arial"/>
              </w:rPr>
              <w:t>5</w:t>
            </w:r>
            <w:r>
              <w:rPr>
                <w:rFonts w:cs="Arial"/>
              </w:rPr>
              <w:t>:</w:t>
            </w:r>
            <w:r w:rsidR="00BD4160" w:rsidRPr="00495D84">
              <w:rPr>
                <w:rFonts w:cs="Arial"/>
              </w:rPr>
              <w:tab/>
              <w:t>PDSCH</w:t>
            </w:r>
            <w:r w:rsidR="00B27C84">
              <w:rPr>
                <w:rFonts w:cs="Arial"/>
              </w:rPr>
              <w:t xml:space="preserve"> </w:t>
            </w:r>
            <w:r w:rsidR="00BD4160" w:rsidRPr="00495D84">
              <w:rPr>
                <w:rFonts w:cs="Arial"/>
              </w:rPr>
              <w:t>is</w:t>
            </w:r>
            <w:r w:rsidR="00B27C84">
              <w:rPr>
                <w:rFonts w:cs="Arial"/>
              </w:rPr>
              <w:t xml:space="preserve"> </w:t>
            </w:r>
            <w:r w:rsidR="00BD4160" w:rsidRPr="00495D84">
              <w:rPr>
                <w:rFonts w:cs="Arial"/>
              </w:rPr>
              <w:t>not</w:t>
            </w:r>
            <w:r w:rsidR="00B27C84">
              <w:rPr>
                <w:rFonts w:cs="Arial"/>
              </w:rPr>
              <w:t xml:space="preserve"> </w:t>
            </w:r>
            <w:r w:rsidR="00BD4160" w:rsidRPr="00495D84">
              <w:rPr>
                <w:rFonts w:cs="Arial"/>
              </w:rPr>
              <w:t>scheduled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slots</w:t>
            </w:r>
            <w:r w:rsidR="00B27C84">
              <w:rPr>
                <w:rFonts w:cs="Arial"/>
              </w:rPr>
              <w:t xml:space="preserve"> </w:t>
            </w:r>
            <w:r w:rsidR="00BD4160" w:rsidRPr="00495D84">
              <w:rPr>
                <w:rFonts w:cs="Arial"/>
              </w:rPr>
              <w:t>containing</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according</w:t>
            </w:r>
            <w:r w:rsidR="00B27C84">
              <w:rPr>
                <w:rFonts w:cs="Arial"/>
              </w:rPr>
              <w:t xml:space="preserve"> </w:t>
            </w:r>
            <w:r w:rsidR="00BD4160" w:rsidRPr="00495D84">
              <w:rPr>
                <w:rFonts w:cs="Arial"/>
              </w:rPr>
              <w:t>to</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w:t>
            </w:r>
            <w:r w:rsidR="00B27C84">
              <w:rPr>
                <w:rFonts w:cs="Arial"/>
              </w:rPr>
              <w:t xml:space="preserve"> </w:t>
            </w:r>
            <w:r w:rsidR="00BD4160" w:rsidRPr="00495D84">
              <w:rPr>
                <w:rFonts w:cs="Arial"/>
              </w:rPr>
              <w:t>used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test.</w:t>
            </w:r>
            <w:r w:rsidR="00B27C84">
              <w:rPr>
                <w:rFonts w:cs="Arial"/>
              </w:rPr>
              <w:t xml:space="preserve"> </w:t>
            </w:r>
            <w:r w:rsidR="00BD4160" w:rsidRPr="00495D84">
              <w:rPr>
                <w:rFonts w:cs="Arial"/>
              </w:rPr>
              <w:t>SSB</w:t>
            </w:r>
            <w:r w:rsidR="00B27C84">
              <w:rPr>
                <w:rFonts w:cs="Arial"/>
              </w:rPr>
              <w:t xml:space="preserve"> </w:t>
            </w:r>
            <w:r w:rsidR="00BD4160" w:rsidRPr="00495D84">
              <w:rPr>
                <w:rFonts w:cs="Arial"/>
              </w:rPr>
              <w:t>configurations</w:t>
            </w:r>
            <w:r w:rsidR="00B27C84">
              <w:rPr>
                <w:rFonts w:cs="Arial"/>
              </w:rPr>
              <w:t xml:space="preserve"> </w:t>
            </w:r>
            <w:r w:rsidR="00BD4160" w:rsidRPr="00495D84">
              <w:rPr>
                <w:rFonts w:cs="Arial"/>
              </w:rPr>
              <w:t>are</w:t>
            </w:r>
            <w:r w:rsidR="00B27C84">
              <w:rPr>
                <w:rFonts w:cs="Arial"/>
              </w:rPr>
              <w:t xml:space="preserve"> </w:t>
            </w:r>
            <w:r w:rsidR="00BD4160" w:rsidRPr="00495D84">
              <w:rPr>
                <w:rFonts w:cs="Arial"/>
              </w:rPr>
              <w:t>defined</w:t>
            </w:r>
            <w:r w:rsidR="00B27C84">
              <w:rPr>
                <w:rFonts w:cs="Arial"/>
              </w:rPr>
              <w:t xml:space="preserve"> </w:t>
            </w:r>
            <w:r w:rsidR="00BD4160" w:rsidRPr="00495D84">
              <w:rPr>
                <w:rFonts w:cs="Arial"/>
              </w:rPr>
              <w:t>in</w:t>
            </w:r>
            <w:r w:rsidR="00B27C84">
              <w:rPr>
                <w:rFonts w:cs="Arial"/>
              </w:rPr>
              <w:t xml:space="preserve"> </w:t>
            </w:r>
            <w:r w:rsidR="00BD4160" w:rsidRPr="00495D84">
              <w:rPr>
                <w:rFonts w:cs="Arial"/>
              </w:rPr>
              <w:t>clause</w:t>
            </w:r>
            <w:r w:rsidR="00B27C84">
              <w:rPr>
                <w:rFonts w:cs="Arial"/>
              </w:rPr>
              <w:t xml:space="preserve"> </w:t>
            </w:r>
            <w:r w:rsidR="00BD4160" w:rsidRPr="00495D84">
              <w:rPr>
                <w:rFonts w:cs="Arial"/>
              </w:rPr>
              <w:t>A.3.10.</w:t>
            </w:r>
          </w:p>
          <w:p w14:paraId="4ED1349D" w14:textId="36F67481" w:rsidR="00780BA4" w:rsidRPr="00495D84" w:rsidRDefault="00E94096" w:rsidP="00780BA4">
            <w:pPr>
              <w:pStyle w:val="TAN"/>
              <w:rPr>
                <w:rFonts w:cs="Arial"/>
              </w:rPr>
            </w:pPr>
            <w:r>
              <w:t xml:space="preserve">NOTE </w:t>
            </w:r>
            <w:r w:rsidRPr="00495D84">
              <w:t>6</w:t>
            </w:r>
            <w:r>
              <w:t>:</w:t>
            </w:r>
            <w:r w:rsidR="00BD4160" w:rsidRPr="00495D84">
              <w:tab/>
            </w:r>
            <w:r w:rsidR="00BD4160" w:rsidRPr="00495D84">
              <w:rPr>
                <w:rFonts w:cs="Arial"/>
              </w:rPr>
              <w:t>Derived</w:t>
            </w:r>
            <w:r w:rsidR="00B27C84">
              <w:rPr>
                <w:rFonts w:cs="Arial"/>
              </w:rPr>
              <w:t xml:space="preserve"> </w:t>
            </w:r>
            <w:r w:rsidR="00BD4160" w:rsidRPr="00495D84">
              <w:rPr>
                <w:rFonts w:cs="Arial"/>
              </w:rPr>
              <w:t>based</w:t>
            </w:r>
            <w:r w:rsidR="00B27C84">
              <w:rPr>
                <w:rFonts w:cs="Arial"/>
              </w:rPr>
              <w:t xml:space="preserve"> </w:t>
            </w:r>
            <w:r w:rsidR="00BD4160" w:rsidRPr="00495D84">
              <w:rPr>
                <w:rFonts w:cs="Arial"/>
              </w:rPr>
              <w:t>on</w:t>
            </w:r>
            <w:r w:rsidR="00B27C84">
              <w:rPr>
                <w:rFonts w:cs="Arial"/>
              </w:rPr>
              <w:t xml:space="preserve"> </w:t>
            </w:r>
            <w:r w:rsidR="00BD4160" w:rsidRPr="00495D84">
              <w:rPr>
                <w:rFonts w:cs="Arial"/>
              </w:rPr>
              <w:t>the</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assumption:</w:t>
            </w:r>
            <w:r w:rsidR="00B27C84">
              <w:rPr>
                <w:rFonts w:cs="Arial"/>
              </w:rPr>
              <w:t xml:space="preserve"> </w:t>
            </w:r>
            <w:r w:rsidR="00BD4160" w:rsidRPr="00495D84">
              <w:rPr>
                <w:rFonts w:cs="Arial"/>
              </w:rPr>
              <w:t>dmrs-TypeA-Position=2,</w:t>
            </w:r>
            <w:r w:rsidR="00B27C84">
              <w:rPr>
                <w:rFonts w:cs="Arial"/>
              </w:rPr>
              <w:t xml:space="preserve"> </w:t>
            </w:r>
            <w:r w:rsidR="00BD4160" w:rsidRPr="00495D84">
              <w:rPr>
                <w:rFonts w:cs="Arial"/>
              </w:rPr>
              <w:t>dmrs-Type=1,</w:t>
            </w:r>
            <w:r w:rsidR="00B27C84">
              <w:rPr>
                <w:rFonts w:cs="Arial"/>
              </w:rPr>
              <w:t xml:space="preserve"> </w:t>
            </w:r>
            <w:r w:rsidR="00BD4160" w:rsidRPr="00495D84">
              <w:rPr>
                <w:rFonts w:cs="Arial"/>
              </w:rPr>
              <w:t>dmrs-AdditonalPositions=2,</w:t>
            </w:r>
            <w:r w:rsidR="00B27C84">
              <w:rPr>
                <w:rFonts w:cs="Arial"/>
              </w:rPr>
              <w:t xml:space="preserve"> </w:t>
            </w:r>
            <w:r w:rsidR="00BD4160" w:rsidRPr="00495D84">
              <w:rPr>
                <w:rFonts w:cs="Arial"/>
              </w:rPr>
              <w:t>maxLength=1,</w:t>
            </w:r>
            <w:r w:rsidR="00B27C84">
              <w:rPr>
                <w:rFonts w:cs="Arial"/>
              </w:rPr>
              <w:t xml:space="preserve"> </w:t>
            </w:r>
            <w:r w:rsidR="00BD4160" w:rsidRPr="00495D84">
              <w:rPr>
                <w:rFonts w:cs="Arial"/>
              </w:rPr>
              <w:t>Antenna</w:t>
            </w:r>
            <w:r w:rsidR="00B27C84">
              <w:rPr>
                <w:rFonts w:cs="Arial"/>
              </w:rPr>
              <w:t xml:space="preserve"> </w:t>
            </w:r>
            <w:r w:rsidR="00BD4160" w:rsidRPr="00495D84">
              <w:rPr>
                <w:rFonts w:cs="Arial"/>
              </w:rPr>
              <w:t>port</w:t>
            </w:r>
            <w:r w:rsidR="00B27C84">
              <w:rPr>
                <w:rFonts w:cs="Arial"/>
              </w:rPr>
              <w:t xml:space="preserve"> </w:t>
            </w:r>
            <w:r w:rsidR="00BD4160" w:rsidRPr="00495D84">
              <w:rPr>
                <w:rFonts w:cs="Arial"/>
              </w:rPr>
              <w:t>index:</w:t>
            </w:r>
            <w:r w:rsidR="00B27C84">
              <w:rPr>
                <w:rFonts w:cs="Arial"/>
              </w:rPr>
              <w:t xml:space="preserve"> </w:t>
            </w:r>
            <w:r w:rsidR="00BD4160" w:rsidRPr="00495D84">
              <w:rPr>
                <w:rFonts w:cs="Arial"/>
              </w:rPr>
              <w:t>1000,</w:t>
            </w:r>
            <w:r w:rsidR="00B27C84">
              <w:rPr>
                <w:rFonts w:cs="Arial"/>
              </w:rPr>
              <w:t xml:space="preserve"> </w:t>
            </w:r>
            <w:r w:rsidR="00BD4160" w:rsidRPr="00495D84">
              <w:rPr>
                <w:rFonts w:cs="Arial"/>
              </w:rPr>
              <w:t>and</w:t>
            </w:r>
            <w:r w:rsidR="00B27C84">
              <w:rPr>
                <w:rFonts w:cs="Arial"/>
              </w:rPr>
              <w:t xml:space="preserve"> </w:t>
            </w:r>
            <w:r w:rsidR="00BD4160" w:rsidRPr="00495D84">
              <w:rPr>
                <w:rFonts w:cs="Arial"/>
              </w:rPr>
              <w:t>Number</w:t>
            </w:r>
            <w:r w:rsidR="00B27C84">
              <w:rPr>
                <w:rFonts w:cs="Arial"/>
              </w:rPr>
              <w:t xml:space="preserve"> </w:t>
            </w:r>
            <w:r w:rsidR="00BD4160" w:rsidRPr="00495D84">
              <w:rPr>
                <w:rFonts w:cs="Arial"/>
              </w:rPr>
              <w:t>of</w:t>
            </w:r>
            <w:r w:rsidR="00B27C84">
              <w:rPr>
                <w:rFonts w:cs="Arial"/>
              </w:rPr>
              <w:t xml:space="preserve"> </w:t>
            </w:r>
            <w:r w:rsidR="00BD4160" w:rsidRPr="00495D84">
              <w:rPr>
                <w:rFonts w:cs="Arial"/>
              </w:rPr>
              <w:t>PDSCH</w:t>
            </w:r>
            <w:r w:rsidR="00B27C84">
              <w:rPr>
                <w:rFonts w:cs="Arial"/>
              </w:rPr>
              <w:t xml:space="preserve"> </w:t>
            </w:r>
            <w:r w:rsidR="00BD4160" w:rsidRPr="00495D84">
              <w:rPr>
                <w:rFonts w:cs="Arial"/>
              </w:rPr>
              <w:t>DMRS</w:t>
            </w:r>
            <w:r w:rsidR="00B27C84">
              <w:rPr>
                <w:rFonts w:cs="Arial"/>
              </w:rPr>
              <w:t xml:space="preserve"> </w:t>
            </w:r>
            <w:r w:rsidR="00BD4160" w:rsidRPr="00495D84">
              <w:rPr>
                <w:rFonts w:cs="Arial"/>
              </w:rPr>
              <w:t>CDM</w:t>
            </w:r>
            <w:r w:rsidR="00B27C84">
              <w:rPr>
                <w:rFonts w:cs="Arial"/>
              </w:rPr>
              <w:t xml:space="preserve"> </w:t>
            </w:r>
            <w:r w:rsidR="00BD4160" w:rsidRPr="00495D84">
              <w:rPr>
                <w:rFonts w:cs="Arial"/>
              </w:rPr>
              <w:t>group(s)</w:t>
            </w:r>
            <w:r w:rsidR="00B27C84">
              <w:rPr>
                <w:rFonts w:cs="Arial"/>
              </w:rPr>
              <w:t xml:space="preserve"> </w:t>
            </w:r>
            <w:r w:rsidR="00BD4160" w:rsidRPr="00495D84">
              <w:rPr>
                <w:rFonts w:cs="Arial"/>
              </w:rPr>
              <w:t>without</w:t>
            </w:r>
            <w:r w:rsidR="00B27C84">
              <w:rPr>
                <w:rFonts w:cs="Arial"/>
              </w:rPr>
              <w:t xml:space="preserve"> </w:t>
            </w:r>
            <w:r w:rsidR="00BD4160" w:rsidRPr="00495D84">
              <w:rPr>
                <w:rFonts w:cs="Arial"/>
              </w:rPr>
              <w:t>data:</w:t>
            </w:r>
            <w:r w:rsidR="00B27C84">
              <w:rPr>
                <w:rFonts w:cs="Arial"/>
              </w:rPr>
              <w:t xml:space="preserve"> </w:t>
            </w:r>
            <w:r w:rsidR="00BD4160" w:rsidRPr="00495D84">
              <w:rPr>
                <w:rFonts w:cs="Arial"/>
              </w:rPr>
              <w:t>1.</w:t>
            </w:r>
          </w:p>
          <w:p w14:paraId="65B7169F" w14:textId="1EE1A51C" w:rsidR="006E454B" w:rsidRPr="00495D84" w:rsidRDefault="00E94096" w:rsidP="006E454B">
            <w:pPr>
              <w:pStyle w:val="TAN"/>
            </w:pPr>
            <w:r>
              <w:t xml:space="preserve">NOTE </w:t>
            </w:r>
            <w:r w:rsidRPr="00495D84">
              <w:t>7</w:t>
            </w:r>
            <w:r>
              <w:t>:</w:t>
            </w:r>
            <w:r w:rsidR="00780BA4" w:rsidRPr="00495D84">
              <w:tab/>
              <w:t>Allocated</w:t>
            </w:r>
            <w:r w:rsidR="00B27C84">
              <w:t xml:space="preserve"> </w:t>
            </w:r>
            <w:r w:rsidR="00780BA4" w:rsidRPr="00495D84">
              <w:t>in</w:t>
            </w:r>
            <w:r w:rsidR="00B27C84">
              <w:t xml:space="preserve"> </w:t>
            </w:r>
            <w:r w:rsidR="00780BA4" w:rsidRPr="00495D84">
              <w:t>the</w:t>
            </w:r>
            <w:r w:rsidR="00B27C84">
              <w:t xml:space="preserve"> </w:t>
            </w:r>
            <w:r w:rsidR="00780BA4" w:rsidRPr="00495D84">
              <w:t>same</w:t>
            </w:r>
            <w:r w:rsidR="00B27C84">
              <w:t xml:space="preserve"> </w:t>
            </w:r>
            <w:r w:rsidR="00780BA4" w:rsidRPr="00495D84">
              <w:t>resource</w:t>
            </w:r>
            <w:r w:rsidR="00B27C84">
              <w:t xml:space="preserve"> </w:t>
            </w:r>
            <w:r w:rsidR="00780BA4" w:rsidRPr="00495D84">
              <w:t>blocks</w:t>
            </w:r>
            <w:r w:rsidR="00B27C84">
              <w:t xml:space="preserve"> </w:t>
            </w:r>
            <w:r w:rsidR="00780BA4" w:rsidRPr="00495D84">
              <w:t>as</w:t>
            </w:r>
            <w:r w:rsidR="00B27C84">
              <w:t xml:space="preserve"> </w:t>
            </w:r>
            <w:r w:rsidR="00780BA4" w:rsidRPr="00495D84">
              <w:t>the</w:t>
            </w:r>
            <w:r w:rsidR="00B27C84">
              <w:t xml:space="preserve"> </w:t>
            </w:r>
            <w:r w:rsidR="00780BA4" w:rsidRPr="00495D84">
              <w:t>CORESET.</w:t>
            </w:r>
          </w:p>
          <w:p w14:paraId="7C9C74F3" w14:textId="3D4C6E67" w:rsidR="00BD4160" w:rsidRPr="00495D84" w:rsidRDefault="00E94096" w:rsidP="006E454B">
            <w:pPr>
              <w:pStyle w:val="TAN"/>
              <w:rPr>
                <w:rFonts w:cs="Arial"/>
              </w:rPr>
            </w:pPr>
            <w:r>
              <w:rPr>
                <w:rFonts w:cs="Arial"/>
              </w:rPr>
              <w:t xml:space="preserve">NOTE </w:t>
            </w:r>
            <w:r w:rsidRPr="00495D84">
              <w:rPr>
                <w:rFonts w:cs="Arial"/>
              </w:rPr>
              <w:t>8</w:t>
            </w:r>
            <w:r>
              <w:rPr>
                <w:rFonts w:cs="Arial"/>
              </w:rPr>
              <w:t>:</w:t>
            </w:r>
            <w:r w:rsidR="00B27C84">
              <w:rPr>
                <w:rFonts w:cs="Arial"/>
              </w:rPr>
              <w:t xml:space="preserve"> </w:t>
            </w:r>
            <w:r w:rsidR="006E454B" w:rsidRPr="00495D84">
              <w:rPr>
                <w:rFonts w:cs="Arial"/>
              </w:rPr>
              <w:tab/>
              <w:t>When</w:t>
            </w:r>
            <w:r w:rsidR="00B27C84">
              <w:rPr>
                <w:rFonts w:cs="Arial"/>
              </w:rPr>
              <w:t xml:space="preserve"> </w:t>
            </w:r>
            <w:r w:rsidR="006E454B" w:rsidRPr="00495D84">
              <w:rPr>
                <w:rFonts w:cs="Arial"/>
              </w:rPr>
              <w:t>DRX</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configured,</w:t>
            </w:r>
            <w:r w:rsidR="00B27C84">
              <w:rPr>
                <w:rFonts w:cs="Arial"/>
              </w:rPr>
              <w:t xml:space="preserve"> </w:t>
            </w:r>
            <w:r w:rsidR="006E454B" w:rsidRPr="00495D84">
              <w:rPr>
                <w:rFonts w:cs="Arial"/>
              </w:rPr>
              <w:t>PDSCH</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scheduled</w:t>
            </w:r>
            <w:r w:rsidR="00B27C84">
              <w:rPr>
                <w:rFonts w:cs="Arial"/>
              </w:rPr>
              <w:t xml:space="preserve"> </w:t>
            </w:r>
            <w:r w:rsidR="006E454B" w:rsidRPr="00495D84">
              <w:rPr>
                <w:rFonts w:cs="Arial"/>
              </w:rPr>
              <w:t>only</w:t>
            </w:r>
            <w:r w:rsidR="00B27C84">
              <w:rPr>
                <w:rFonts w:cs="Arial"/>
              </w:rPr>
              <w:t xml:space="preserve"> </w:t>
            </w:r>
            <w:r w:rsidR="006E454B" w:rsidRPr="00495D84">
              <w:rPr>
                <w:rFonts w:cs="Arial"/>
              </w:rPr>
              <w:t>while</w:t>
            </w:r>
            <w:r w:rsidR="00B27C84">
              <w:rPr>
                <w:rFonts w:cs="Arial"/>
              </w:rPr>
              <w:t xml:space="preserve"> </w:t>
            </w:r>
            <w:r w:rsidR="006E454B" w:rsidRPr="00495D84">
              <w:rPr>
                <w:rFonts w:cs="Arial"/>
                <w:i/>
                <w:iCs/>
              </w:rPr>
              <w:t>drx-onDurationTimer</w:t>
            </w:r>
            <w:r w:rsidR="00B27C84">
              <w:rPr>
                <w:rFonts w:cs="Arial"/>
              </w:rPr>
              <w:t xml:space="preserve"> </w:t>
            </w:r>
            <w:r w:rsidR="006E454B" w:rsidRPr="00495D84">
              <w:rPr>
                <w:rFonts w:cs="Arial"/>
              </w:rPr>
              <w:t>is</w:t>
            </w:r>
            <w:r w:rsidR="00B27C84">
              <w:rPr>
                <w:rFonts w:cs="Arial"/>
              </w:rPr>
              <w:t xml:space="preserve"> </w:t>
            </w:r>
            <w:r w:rsidR="006E454B" w:rsidRPr="00495D84">
              <w:rPr>
                <w:rFonts w:cs="Arial"/>
              </w:rPr>
              <w:t>running,</w:t>
            </w:r>
            <w:r w:rsidR="00B27C84">
              <w:rPr>
                <w:rFonts w:cs="Arial"/>
              </w:rPr>
              <w:t xml:space="preserve"> </w:t>
            </w:r>
            <w:r w:rsidR="006E454B" w:rsidRPr="00495D84">
              <w:rPr>
                <w:rFonts w:cs="Arial"/>
              </w:rPr>
              <w:t>unless</w:t>
            </w:r>
            <w:r w:rsidR="00B27C84">
              <w:rPr>
                <w:rFonts w:cs="Arial"/>
              </w:rPr>
              <w:t xml:space="preserve"> </w:t>
            </w:r>
            <w:r w:rsidR="006E454B" w:rsidRPr="00495D84">
              <w:rPr>
                <w:rFonts w:cs="Arial"/>
              </w:rPr>
              <w:t>otherwise</w:t>
            </w:r>
            <w:r w:rsidR="00B27C84">
              <w:rPr>
                <w:rFonts w:cs="Arial"/>
              </w:rPr>
              <w:t xml:space="preserve"> </w:t>
            </w:r>
            <w:r w:rsidR="006E454B" w:rsidRPr="00495D84">
              <w:rPr>
                <w:rFonts w:cs="Arial"/>
              </w:rPr>
              <w:t>specified</w:t>
            </w:r>
            <w:r w:rsidR="00B27C84">
              <w:rPr>
                <w:rFonts w:cs="Arial"/>
              </w:rPr>
              <w:t xml:space="preserve"> </w:t>
            </w:r>
            <w:r w:rsidR="006E454B" w:rsidRPr="00495D84">
              <w:rPr>
                <w:rFonts w:cs="Arial"/>
              </w:rPr>
              <w:t>in</w:t>
            </w:r>
            <w:r w:rsidR="00B27C84">
              <w:rPr>
                <w:rFonts w:cs="Arial"/>
              </w:rPr>
              <w:t xml:space="preserve"> </w:t>
            </w:r>
            <w:r w:rsidR="006E454B" w:rsidRPr="00495D84">
              <w:rPr>
                <w:rFonts w:cs="Arial"/>
              </w:rPr>
              <w:t>the</w:t>
            </w:r>
            <w:r w:rsidR="00B27C84">
              <w:rPr>
                <w:rFonts w:cs="Arial"/>
              </w:rPr>
              <w:t xml:space="preserve"> </w:t>
            </w:r>
            <w:r w:rsidR="006E454B" w:rsidRPr="00495D84">
              <w:rPr>
                <w:rFonts w:cs="Arial"/>
              </w:rPr>
              <w:t>test</w:t>
            </w:r>
            <w:r w:rsidR="00B27C84">
              <w:rPr>
                <w:rFonts w:cs="Arial"/>
              </w:rPr>
              <w:t xml:space="preserve"> </w:t>
            </w:r>
            <w:r w:rsidR="006E454B" w:rsidRPr="00495D84">
              <w:rPr>
                <w:rFonts w:cs="Arial"/>
              </w:rPr>
              <w:t>case.</w:t>
            </w:r>
          </w:p>
        </w:tc>
      </w:tr>
    </w:tbl>
    <w:p w14:paraId="7C9C74F5" w14:textId="77777777" w:rsidR="001268B4" w:rsidRPr="00495D84" w:rsidRDefault="001268B4" w:rsidP="001268B4">
      <w:pPr>
        <w:rPr>
          <w:rFonts w:eastAsia="MS Mincho"/>
          <w:snapToGrid w:val="0"/>
        </w:rPr>
      </w:pPr>
    </w:p>
    <w:p w14:paraId="7C9C74F6" w14:textId="77777777" w:rsidR="001268B4" w:rsidRPr="00495D84" w:rsidRDefault="001268B4" w:rsidP="001268B4">
      <w:pPr>
        <w:pStyle w:val="Heading3"/>
        <w:rPr>
          <w:snapToGrid w:val="0"/>
          <w:lang w:eastAsia="zh-CN"/>
        </w:rPr>
      </w:pPr>
      <w:r w:rsidRPr="00495D84">
        <w:rPr>
          <w:snapToGrid w:val="0"/>
        </w:rPr>
        <w:lastRenderedPageBreak/>
        <w:t>A.3.1.2</w:t>
      </w:r>
      <w:r w:rsidRPr="00495D84">
        <w:rPr>
          <w:snapToGrid w:val="0"/>
        </w:rPr>
        <w:tab/>
        <w:t>CORESET</w:t>
      </w:r>
      <w:r w:rsidRPr="00495D84">
        <w:rPr>
          <w:snapToGrid w:val="0"/>
          <w:lang w:eastAsia="zh-CN"/>
        </w:rPr>
        <w:t xml:space="preserve"> for RMSI scheduling</w:t>
      </w:r>
    </w:p>
    <w:p w14:paraId="7C9C74F7" w14:textId="77777777" w:rsidR="001268B4" w:rsidRPr="00495D84" w:rsidRDefault="001268B4" w:rsidP="001268B4">
      <w:pPr>
        <w:pStyle w:val="Heading4"/>
        <w:rPr>
          <w:snapToGrid w:val="0"/>
        </w:rPr>
      </w:pPr>
      <w:r w:rsidRPr="00495D84">
        <w:rPr>
          <w:snapToGrid w:val="0"/>
        </w:rPr>
        <w:t>A.3.1.2.1</w:t>
      </w:r>
      <w:r w:rsidRPr="00495D84">
        <w:rPr>
          <w:snapToGrid w:val="0"/>
        </w:rPr>
        <w:tab/>
        <w:t>FDD</w:t>
      </w:r>
    </w:p>
    <w:p w14:paraId="7C9C74F8" w14:textId="77777777" w:rsidR="001268B4" w:rsidRPr="00495D84" w:rsidRDefault="001268B4" w:rsidP="001268B4">
      <w:pPr>
        <w:pStyle w:val="TH"/>
      </w:pPr>
      <w:r w:rsidRPr="00495D84">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50"/>
        <w:gridCol w:w="904"/>
        <w:gridCol w:w="1109"/>
        <w:gridCol w:w="878"/>
        <w:gridCol w:w="878"/>
        <w:gridCol w:w="878"/>
        <w:gridCol w:w="878"/>
        <w:gridCol w:w="880"/>
        <w:gridCol w:w="874"/>
      </w:tblGrid>
      <w:tr w:rsidR="001268B4" w:rsidRPr="00495D84" w14:paraId="7C9C74F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9"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4FA" w14:textId="77777777" w:rsidR="001268B4" w:rsidRPr="00495D84" w:rsidRDefault="001268B4" w:rsidP="000B5C74">
            <w:pPr>
              <w:pStyle w:val="TAH"/>
              <w:rPr>
                <w:rFonts w:cs="Arial"/>
              </w:rPr>
            </w:pPr>
            <w:r w:rsidRPr="00495D84">
              <w:rPr>
                <w:rFonts w:cs="Arial"/>
              </w:rPr>
              <w:t>Unit</w:t>
            </w:r>
          </w:p>
        </w:tc>
        <w:tc>
          <w:tcPr>
            <w:tcW w:w="3310"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495D84" w:rsidRDefault="001268B4" w:rsidP="000B5C74">
            <w:pPr>
              <w:pStyle w:val="TAH"/>
              <w:rPr>
                <w:rFonts w:cs="Arial"/>
              </w:rPr>
            </w:pPr>
            <w:r w:rsidRPr="00495D84">
              <w:rPr>
                <w:rFonts w:cs="Arial"/>
              </w:rPr>
              <w:t>Value</w:t>
            </w:r>
          </w:p>
        </w:tc>
      </w:tr>
      <w:tr w:rsidR="009A237C" w:rsidRPr="00495D84" w14:paraId="7C9C750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4FD" w14:textId="0F50D019" w:rsidR="009A237C" w:rsidRPr="00495D84" w:rsidRDefault="009A237C" w:rsidP="009A237C">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4F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4FF" w14:textId="43F937DE" w:rsidR="009A237C" w:rsidRPr="00495D84" w:rsidRDefault="009A237C" w:rsidP="009A237C">
            <w:pPr>
              <w:pStyle w:val="TAC"/>
              <w:rPr>
                <w:rFonts w:cs="Arial"/>
              </w:rPr>
            </w:pPr>
            <w:r w:rsidRPr="00495D84">
              <w:rPr>
                <w:rFonts w:cs="Arial"/>
              </w:rPr>
              <w:t>CR.1.1</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0" w14:textId="3853C551" w:rsidR="009A237C" w:rsidRPr="00495D84" w:rsidRDefault="009A237C" w:rsidP="009A237C">
            <w:pPr>
              <w:pStyle w:val="TAC"/>
              <w:rPr>
                <w:rFonts w:cs="Arial"/>
              </w:rPr>
            </w:pPr>
            <w:r w:rsidRPr="00495D84">
              <w:rPr>
                <w:rFonts w:cs="Arial"/>
              </w:rPr>
              <w:t>CR.1.2</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1" w14:textId="340F8DF9" w:rsidR="009A237C" w:rsidRPr="00495D84" w:rsidRDefault="009A237C" w:rsidP="009A237C">
            <w:pPr>
              <w:pStyle w:val="TAC"/>
              <w:rPr>
                <w:rFonts w:cs="Arial"/>
              </w:rPr>
            </w:pPr>
            <w:r w:rsidRPr="00495D84">
              <w:rPr>
                <w:rFonts w:cs="Arial"/>
              </w:rPr>
              <w:t>CR.1.3</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2" w14:textId="7C71DC90" w:rsidR="009A237C" w:rsidRPr="00495D84" w:rsidRDefault="009A237C" w:rsidP="009A237C">
            <w:pPr>
              <w:pStyle w:val="TAC"/>
              <w:rPr>
                <w:rFonts w:cs="Arial"/>
              </w:rPr>
            </w:pPr>
            <w:r w:rsidRPr="00495D84">
              <w:rPr>
                <w:rFonts w:cs="Arial"/>
              </w:rPr>
              <w:t>CR.1.4</w:t>
            </w:r>
            <w:r w:rsidR="00B27C84">
              <w:rPr>
                <w:rFonts w:cs="Arial"/>
              </w:rPr>
              <w:t xml:space="preserve"> </w:t>
            </w:r>
            <w:r w:rsidRPr="00495D84">
              <w:rPr>
                <w:rFonts w:cs="Arial"/>
              </w:rPr>
              <w:t>FDD</w:t>
            </w:r>
          </w:p>
        </w:tc>
        <w:tc>
          <w:tcPr>
            <w:tcW w:w="456" w:type="pct"/>
            <w:tcBorders>
              <w:top w:val="single" w:sz="4" w:space="0" w:color="auto"/>
              <w:left w:val="single" w:sz="4" w:space="0" w:color="auto"/>
              <w:bottom w:val="single" w:sz="4" w:space="0" w:color="auto"/>
              <w:right w:val="single" w:sz="4" w:space="0" w:color="auto"/>
            </w:tcBorders>
          </w:tcPr>
          <w:p w14:paraId="7C9C750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5" w14:textId="77777777" w:rsidR="009A237C" w:rsidRPr="00495D84" w:rsidRDefault="009A237C" w:rsidP="009A237C">
            <w:pPr>
              <w:pStyle w:val="TAC"/>
              <w:rPr>
                <w:rFonts w:cs="Arial"/>
              </w:rPr>
            </w:pPr>
          </w:p>
        </w:tc>
      </w:tr>
      <w:tr w:rsidR="009A237C" w:rsidRPr="00495D84" w14:paraId="7C9C7510"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07" w14:textId="0376E2BD" w:rsidR="009A237C" w:rsidRPr="00495D84" w:rsidRDefault="009A237C" w:rsidP="009A237C">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08" w14:textId="77777777" w:rsidR="009A237C" w:rsidRPr="00495D84" w:rsidRDefault="009A237C" w:rsidP="009A237C">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09" w14:textId="1B1E000F"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A" w14:textId="64761437"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B" w14:textId="3E42A9CA"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r w:rsidR="00B27C84">
              <w:t xml:space="preserve"> </w:t>
            </w:r>
          </w:p>
        </w:tc>
        <w:tc>
          <w:tcPr>
            <w:tcW w:w="456" w:type="pct"/>
            <w:tcBorders>
              <w:top w:val="single" w:sz="4" w:space="0" w:color="auto"/>
              <w:left w:val="single" w:sz="4" w:space="0" w:color="auto"/>
              <w:bottom w:val="single" w:sz="4" w:space="0" w:color="auto"/>
              <w:right w:val="single" w:sz="4" w:space="0" w:color="auto"/>
            </w:tcBorders>
          </w:tcPr>
          <w:p w14:paraId="7C9C750C" w14:textId="7FDB05CE" w:rsidR="009A237C" w:rsidRPr="00495D84" w:rsidRDefault="009A237C" w:rsidP="009A237C">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0D"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0E"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0F" w14:textId="77777777" w:rsidR="009A237C" w:rsidRPr="00495D84" w:rsidRDefault="009A237C" w:rsidP="009A237C">
            <w:pPr>
              <w:pStyle w:val="TAC"/>
              <w:rPr>
                <w:rFonts w:cs="Arial"/>
              </w:rPr>
            </w:pPr>
          </w:p>
        </w:tc>
      </w:tr>
      <w:tr w:rsidR="009A237C" w:rsidRPr="00495D84" w14:paraId="7C9C751A"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1" w14:textId="0DFFD1EC"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p>
        </w:tc>
        <w:tc>
          <w:tcPr>
            <w:tcW w:w="469" w:type="pct"/>
            <w:tcBorders>
              <w:top w:val="single" w:sz="4" w:space="0" w:color="auto"/>
              <w:left w:val="single" w:sz="4" w:space="0" w:color="auto"/>
              <w:bottom w:val="single" w:sz="4" w:space="0" w:color="auto"/>
              <w:right w:val="single" w:sz="4" w:space="0" w:color="auto"/>
            </w:tcBorders>
            <w:hideMark/>
          </w:tcPr>
          <w:p w14:paraId="7C9C7512"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13"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4" w14:textId="4A4449C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5" w14:textId="38CF02C1"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6" w14:textId="78A9671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1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1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19" w14:textId="77777777" w:rsidR="009A237C" w:rsidRPr="00495D84" w:rsidRDefault="009A237C" w:rsidP="009A237C">
            <w:pPr>
              <w:pStyle w:val="TAC"/>
              <w:rPr>
                <w:rFonts w:cs="Arial"/>
              </w:rPr>
            </w:pPr>
          </w:p>
        </w:tc>
      </w:tr>
      <w:tr w:rsidR="0094549A" w:rsidRPr="00495D84" w14:paraId="7C9C7524"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1B" w14:textId="5960974F" w:rsidR="0094549A" w:rsidRPr="00495D84" w:rsidRDefault="0094549A" w:rsidP="0094549A">
            <w:pPr>
              <w:pStyle w:val="TAL"/>
              <w:rPr>
                <w:rFonts w:cs="Arial"/>
                <w:vertAlign w:val="superscript"/>
                <w:lang w:eastAsia="zh-CN"/>
              </w:rPr>
            </w:pPr>
            <w:r w:rsidRPr="00495D84">
              <w:rPr>
                <w:rFonts w:cs="Arial"/>
                <w:lang w:eastAsia="zh-CN"/>
              </w:rPr>
              <w:t>Allocated</w:t>
            </w:r>
            <w:r>
              <w:rPr>
                <w:rFonts w:cs="Arial"/>
                <w:lang w:eastAsia="zh-CN"/>
              </w:rPr>
              <w:t xml:space="preserve"> </w:t>
            </w:r>
            <w:r w:rsidRPr="00495D84">
              <w:rPr>
                <w:rFonts w:cs="Arial"/>
              </w:rPr>
              <w:t>resource</w:t>
            </w:r>
            <w:r>
              <w:rPr>
                <w:rFonts w:cs="Arial"/>
              </w:rPr>
              <w:t xml:space="preserve"> </w:t>
            </w:r>
            <w:r w:rsidRPr="00495D84">
              <w:rPr>
                <w:rFonts w:cs="Arial"/>
              </w:rPr>
              <w:t>blocks</w:t>
            </w:r>
            <w:r>
              <w:rPr>
                <w:rFonts w:cs="Arial"/>
              </w:rPr>
              <w:t xml:space="preserve"> </w:t>
            </w:r>
            <w:r w:rsidRPr="00495D84">
              <w:rPr>
                <w:rFonts w:cs="Arial"/>
                <w:lang w:eastAsia="zh-CN"/>
              </w:rPr>
              <w:t>for</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1C" w14:textId="77777777" w:rsidR="0094549A" w:rsidRPr="00495D84" w:rsidRDefault="0094549A" w:rsidP="0094549A">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1D" w14:textId="1F3951D6" w:rsidR="0094549A" w:rsidRPr="00495D84" w:rsidRDefault="0094549A" w:rsidP="0094549A">
            <w:pPr>
              <w:pStyle w:val="TAC"/>
              <w:rPr>
                <w:rFonts w:cs="Arial"/>
                <w:lang w:eastAsia="zh-CN"/>
              </w:rPr>
            </w:pPr>
            <w:r w:rsidRPr="00495D84">
              <w:rPr>
                <w:rFonts w:cs="Arial"/>
                <w:lang w:eastAsia="zh-CN"/>
              </w:rPr>
              <w:t>24</w:t>
            </w:r>
            <w:r>
              <w:rPr>
                <w:rFonts w:cs="Arial"/>
                <w:lang w:eastAsia="zh-CN"/>
              </w:rPr>
              <w:br/>
              <w:t>(Note 8)</w:t>
            </w:r>
          </w:p>
        </w:tc>
        <w:tc>
          <w:tcPr>
            <w:tcW w:w="456" w:type="pct"/>
            <w:tcBorders>
              <w:top w:val="single" w:sz="4" w:space="0" w:color="auto"/>
              <w:left w:val="single" w:sz="4" w:space="0" w:color="auto"/>
              <w:bottom w:val="single" w:sz="4" w:space="0" w:color="auto"/>
              <w:right w:val="single" w:sz="4" w:space="0" w:color="auto"/>
            </w:tcBorders>
          </w:tcPr>
          <w:p w14:paraId="7C9C751E" w14:textId="637B5EFB" w:rsidR="0094549A" w:rsidRPr="00495D84" w:rsidRDefault="0094549A" w:rsidP="0094549A">
            <w:pPr>
              <w:pStyle w:val="TAC"/>
              <w:rPr>
                <w:rFonts w:cs="Arial"/>
              </w:rPr>
            </w:pPr>
            <w:r w:rsidRPr="00495D84">
              <w:rPr>
                <w:rFonts w:cs="Arial"/>
              </w:rPr>
              <w:t>12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1F" w14:textId="4D13380F" w:rsidR="0094549A" w:rsidRPr="00495D84" w:rsidRDefault="0094549A" w:rsidP="0094549A">
            <w:pPr>
              <w:pStyle w:val="TAC"/>
              <w:rPr>
                <w:rFonts w:cs="Arial"/>
              </w:rPr>
            </w:pPr>
            <w:r w:rsidRPr="00495D84">
              <w:rPr>
                <w:rFonts w:cs="Arial"/>
              </w:rPr>
              <w:t>15</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20" w14:textId="27E74A82" w:rsidR="0094549A" w:rsidRPr="00495D84" w:rsidRDefault="0094549A" w:rsidP="0094549A">
            <w:pPr>
              <w:pStyle w:val="TAC"/>
              <w:rPr>
                <w:rFonts w:cs="Arial"/>
              </w:rPr>
            </w:pPr>
            <w:r w:rsidRPr="00495D84">
              <w:rPr>
                <w:rFonts w:cs="Arial"/>
              </w:rPr>
              <w:t>20</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21"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2"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3" w14:textId="77777777" w:rsidR="0094549A" w:rsidRPr="00495D84" w:rsidRDefault="0094549A" w:rsidP="0094549A">
            <w:pPr>
              <w:pStyle w:val="TAC"/>
              <w:rPr>
                <w:rFonts w:cs="Arial"/>
              </w:rPr>
            </w:pPr>
          </w:p>
        </w:tc>
      </w:tr>
      <w:tr w:rsidR="009A237C" w:rsidRPr="00495D84" w14:paraId="7C9C752E"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5" w14:textId="3E319940" w:rsidR="009A237C" w:rsidRPr="00495D84" w:rsidRDefault="009A237C" w:rsidP="009A237C">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SSB</w:t>
            </w:r>
          </w:p>
        </w:tc>
        <w:tc>
          <w:tcPr>
            <w:tcW w:w="469" w:type="pct"/>
            <w:tcBorders>
              <w:top w:val="single" w:sz="4" w:space="0" w:color="auto"/>
              <w:left w:val="single" w:sz="4" w:space="0" w:color="auto"/>
              <w:bottom w:val="single" w:sz="4" w:space="0" w:color="auto"/>
              <w:right w:val="single" w:sz="4" w:space="0" w:color="auto"/>
            </w:tcBorders>
            <w:hideMark/>
          </w:tcPr>
          <w:p w14:paraId="7C9C7526" w14:textId="77777777" w:rsidR="009A237C" w:rsidRPr="00495D84" w:rsidRDefault="009A237C" w:rsidP="009A237C">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27" w14:textId="77777777" w:rsidR="009A237C" w:rsidRPr="00495D84" w:rsidRDefault="009A237C" w:rsidP="009A237C">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8" w14:textId="71A67653"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9" w14:textId="1A16351B"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A" w14:textId="61001676" w:rsidR="009A237C" w:rsidRPr="00495D84" w:rsidRDefault="009A237C" w:rsidP="009A237C">
            <w:pPr>
              <w:pStyle w:val="TAC"/>
              <w:rPr>
                <w:rFonts w:cs="Arial"/>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2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2C"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2D" w14:textId="77777777" w:rsidR="009A237C" w:rsidRPr="00495D84" w:rsidRDefault="009A237C" w:rsidP="009A237C">
            <w:pPr>
              <w:pStyle w:val="TAC"/>
              <w:rPr>
                <w:rFonts w:cs="Arial"/>
              </w:rPr>
            </w:pPr>
          </w:p>
        </w:tc>
      </w:tr>
      <w:tr w:rsidR="0094549A" w:rsidRPr="00495D84" w14:paraId="7C9C7538"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2F" w14:textId="320C1D9F" w:rsidR="0094549A" w:rsidRPr="00495D84" w:rsidRDefault="0094549A" w:rsidP="0094549A">
            <w:pPr>
              <w:pStyle w:val="TAL"/>
              <w:rPr>
                <w:rFonts w:cs="Arial"/>
                <w:lang w:eastAsia="zh-CN"/>
              </w:rPr>
            </w:pP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lang w:eastAsia="zh-CN"/>
              </w:rPr>
              <w:t xml:space="preserve"> </w:t>
            </w:r>
            <w:r w:rsidRPr="00495D84">
              <w:rPr>
                <w:rFonts w:cs="Arial"/>
                <w:lang w:eastAsia="zh-CN"/>
              </w:rPr>
              <w:t>multiplexing</w:t>
            </w:r>
            <w:r>
              <w:rPr>
                <w:rFonts w:cs="Arial"/>
                <w:lang w:eastAsia="zh-CN"/>
              </w:rPr>
              <w:t xml:space="preserve"> </w:t>
            </w:r>
            <w:r w:rsidRPr="00495D84">
              <w:rPr>
                <w:rFonts w:cs="Arial"/>
                <w:lang w:eastAsia="zh-CN"/>
              </w:rPr>
              <w:t>configuration</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530" w14:textId="77777777" w:rsidR="0094549A" w:rsidRPr="00495D84" w:rsidRDefault="0094549A" w:rsidP="0094549A">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31" w14:textId="1C357406" w:rsidR="0094549A" w:rsidRPr="00495D84" w:rsidRDefault="0094549A" w:rsidP="0094549A">
            <w:pPr>
              <w:pStyle w:val="TAC"/>
              <w:rPr>
                <w:rFonts w:cs="Arial"/>
                <w:lang w:eastAsia="zh-CN"/>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2" w14:textId="1D9959FF" w:rsidR="0094549A" w:rsidRPr="00495D84" w:rsidRDefault="0094549A" w:rsidP="0094549A">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3" w14:textId="69DD655F" w:rsidR="0094549A" w:rsidRPr="00495D84" w:rsidRDefault="0094549A" w:rsidP="0094549A">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4" w14:textId="6BCA9D9E" w:rsidR="0094549A" w:rsidRPr="00495D84" w:rsidRDefault="0094549A" w:rsidP="0094549A">
            <w:pPr>
              <w:pStyle w:val="TAC"/>
              <w:rPr>
                <w:rFonts w:cs="Arial"/>
              </w:rPr>
            </w:pPr>
            <w:r w:rsidRPr="00495D84">
              <w:rPr>
                <w:rFonts w:cs="Arial"/>
                <w:lang w:eastAsia="zh-CN"/>
              </w:rPr>
              <w:t>Pattern</w:t>
            </w:r>
            <w:r>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35"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36"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37" w14:textId="77777777" w:rsidR="0094549A" w:rsidRPr="00495D84" w:rsidRDefault="0094549A" w:rsidP="0094549A">
            <w:pPr>
              <w:pStyle w:val="TAC"/>
              <w:rPr>
                <w:rFonts w:cs="Arial"/>
              </w:rPr>
            </w:pPr>
          </w:p>
        </w:tc>
      </w:tr>
      <w:tr w:rsidR="0094549A" w:rsidRPr="00495D84" w14:paraId="7C9C7542"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39" w14:textId="40742E1C" w:rsidR="0094549A" w:rsidRPr="00495D84" w:rsidRDefault="0094549A" w:rsidP="0094549A">
            <w:pPr>
              <w:pStyle w:val="TAL"/>
              <w:rPr>
                <w:rFonts w:cs="Arial"/>
                <w:lang w:eastAsia="zh-CN"/>
              </w:rPr>
            </w:pPr>
            <w:r w:rsidRPr="00495D84">
              <w:rPr>
                <w:rFonts w:cs="Arial"/>
                <w:lang w:eastAsia="zh-CN"/>
              </w:rPr>
              <w:t>Offset</w:t>
            </w:r>
            <w:r>
              <w:rPr>
                <w:rFonts w:cs="Arial"/>
                <w:lang w:eastAsia="zh-CN"/>
              </w:rPr>
              <w:t xml:space="preserve"> </w:t>
            </w:r>
            <w:r w:rsidRPr="00495D84">
              <w:rPr>
                <w:rFonts w:cs="Arial"/>
                <w:lang w:eastAsia="zh-CN"/>
              </w:rPr>
              <w:t>between</w:t>
            </w:r>
            <w:r>
              <w:rPr>
                <w:rFonts w:cs="Arial"/>
                <w:lang w:eastAsia="zh-CN"/>
              </w:rPr>
              <w:t xml:space="preserve"> </w:t>
            </w:r>
            <w:r w:rsidRPr="00495D84">
              <w:rPr>
                <w:rFonts w:cs="Arial"/>
                <w:lang w:eastAsia="zh-CN"/>
              </w:rPr>
              <w:t>SSB</w:t>
            </w:r>
            <w:r>
              <w:rPr>
                <w:rFonts w:cs="Arial"/>
                <w:lang w:eastAsia="zh-CN"/>
              </w:rPr>
              <w:t xml:space="preserve"> </w:t>
            </w:r>
            <w:r w:rsidRPr="00495D84">
              <w:rPr>
                <w:rFonts w:cs="Arial"/>
                <w:lang w:eastAsia="zh-CN"/>
              </w:rPr>
              <w:t>and</w:t>
            </w:r>
            <w:r>
              <w:rPr>
                <w:rFonts w:cs="Arial"/>
                <w:lang w:eastAsia="zh-CN"/>
              </w:rP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vertAlign w:val="superscript"/>
              </w:rPr>
              <w:t xml:space="preserve"> </w:t>
            </w:r>
            <w:r w:rsidRPr="00495D84">
              <w:rPr>
                <w:rFonts w:cs="Arial"/>
                <w:vertAlign w:val="superscript"/>
              </w:rPr>
              <w:t>Note</w:t>
            </w:r>
            <w:r>
              <w:rPr>
                <w:rFonts w:cs="Arial"/>
                <w:vertAlign w:val="superscript"/>
              </w:rPr>
              <w:t xml:space="preserve"> </w:t>
            </w:r>
            <w:r w:rsidRPr="00495D84">
              <w:rPr>
                <w:rFonts w:cs="Arial"/>
                <w:vertAlign w:val="superscript"/>
              </w:rPr>
              <w:t>3,</w:t>
            </w:r>
            <w:r>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3A" w14:textId="2D87C3FE" w:rsidR="0094549A" w:rsidRPr="00495D84" w:rsidRDefault="0094549A" w:rsidP="0094549A">
            <w:pPr>
              <w:pStyle w:val="TAC"/>
              <w:rPr>
                <w:rFonts w:cs="Arial"/>
                <w:lang w:eastAsia="zh-CN"/>
              </w:rPr>
            </w:pPr>
            <w:r>
              <w:rPr>
                <w:rFonts w:cs="Arial"/>
                <w:lang w:eastAsia="zh-CN"/>
              </w:rPr>
              <w:t>PRB</w:t>
            </w:r>
          </w:p>
        </w:tc>
        <w:tc>
          <w:tcPr>
            <w:tcW w:w="576" w:type="pct"/>
            <w:tcBorders>
              <w:top w:val="single" w:sz="4" w:space="0" w:color="auto"/>
              <w:left w:val="single" w:sz="4" w:space="0" w:color="auto"/>
              <w:bottom w:val="single" w:sz="4" w:space="0" w:color="auto"/>
              <w:right w:val="single" w:sz="4" w:space="0" w:color="auto"/>
            </w:tcBorders>
            <w:hideMark/>
          </w:tcPr>
          <w:p w14:paraId="7C9C753B" w14:textId="016E37A3" w:rsidR="0094549A" w:rsidRPr="00495D84" w:rsidRDefault="0094549A" w:rsidP="0094549A">
            <w:pPr>
              <w:pStyle w:val="TAC"/>
              <w:rPr>
                <w:rFonts w:cs="Arial"/>
                <w:lang w:eastAsia="zh-CN"/>
              </w:rPr>
            </w:pPr>
            <w:r w:rsidRPr="00495D84">
              <w:rPr>
                <w:rFonts w:cs="Arial"/>
                <w:lang w:eastAsia="zh-CN"/>
              </w:rPr>
              <w:t>0</w:t>
            </w:r>
            <w:r>
              <w:rPr>
                <w:rFonts w:cs="Arial"/>
                <w:lang w:eastAsia="zh-CN"/>
              </w:rPr>
              <w:t xml:space="preserve"> </w:t>
            </w:r>
            <w:r>
              <w:rPr>
                <w:rFonts w:cs="Arial"/>
                <w:lang w:eastAsia="zh-CN"/>
              </w:rPr>
              <w:br/>
            </w:r>
            <w:r w:rsidRPr="00495D84">
              <w:rPr>
                <w:rFonts w:cs="Arial"/>
                <w:lang w:eastAsia="zh-CN"/>
              </w:rPr>
              <w:t>(Note</w:t>
            </w:r>
            <w:r>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3C" w14:textId="15D928F7" w:rsidR="0094549A" w:rsidRPr="00495D84" w:rsidRDefault="0094549A" w:rsidP="0094549A">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9</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D" w14:textId="47055B28" w:rsidR="0094549A" w:rsidRPr="00495D84" w:rsidRDefault="0094549A" w:rsidP="0094549A">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10</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E" w14:textId="3386D5B0" w:rsidR="0094549A" w:rsidRPr="00495D84" w:rsidRDefault="0094549A" w:rsidP="0094549A">
            <w:pPr>
              <w:pStyle w:val="TAC"/>
              <w:rPr>
                <w:rFonts w:cs="Arial"/>
              </w:rPr>
            </w:pPr>
            <w:r w:rsidRPr="00495D84">
              <w:rPr>
                <w:rFonts w:cs="Arial"/>
                <w:lang w:eastAsia="zh-CN"/>
              </w:rPr>
              <w:t>0</w:t>
            </w:r>
            <w:r>
              <w:rPr>
                <w:rFonts w:cs="Arial"/>
                <w:lang w:eastAsia="zh-CN"/>
              </w:rPr>
              <w:t xml:space="preserve"> </w:t>
            </w:r>
            <w:r w:rsidRPr="00495D84">
              <w:rPr>
                <w:rFonts w:cs="Arial"/>
                <w:lang w:eastAsia="zh-CN"/>
              </w:rPr>
              <w:t>(Note</w:t>
            </w:r>
            <w:r>
              <w:rPr>
                <w:rFonts w:cs="Arial"/>
                <w:lang w:eastAsia="zh-CN"/>
              </w:rPr>
              <w:t xml:space="preserve"> 11</w:t>
            </w:r>
            <w:r w:rsidRPr="00495D84">
              <w:rPr>
                <w:rFonts w:cs="Arial"/>
                <w:lang w:eastAsia="zh-CN"/>
              </w:rPr>
              <w:t>)</w:t>
            </w:r>
          </w:p>
        </w:tc>
        <w:tc>
          <w:tcPr>
            <w:tcW w:w="456" w:type="pct"/>
            <w:tcBorders>
              <w:top w:val="single" w:sz="4" w:space="0" w:color="auto"/>
              <w:left w:val="single" w:sz="4" w:space="0" w:color="auto"/>
              <w:bottom w:val="single" w:sz="4" w:space="0" w:color="auto"/>
              <w:right w:val="single" w:sz="4" w:space="0" w:color="auto"/>
            </w:tcBorders>
          </w:tcPr>
          <w:p w14:paraId="7C9C753F"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0"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1" w14:textId="77777777" w:rsidR="0094549A" w:rsidRPr="00495D84" w:rsidRDefault="0094549A" w:rsidP="0094549A">
            <w:pPr>
              <w:pStyle w:val="TAC"/>
              <w:rPr>
                <w:rFonts w:cs="Arial"/>
              </w:rPr>
            </w:pPr>
          </w:p>
        </w:tc>
      </w:tr>
      <w:tr w:rsidR="009A237C" w:rsidRPr="00495D84" w14:paraId="7C9C754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3" w14:textId="133E2B63" w:rsidR="009A237C" w:rsidRPr="00495D84" w:rsidRDefault="009A237C" w:rsidP="009A237C">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44" w14:textId="77777777" w:rsidR="009A237C" w:rsidRPr="00495D84" w:rsidRDefault="009A237C" w:rsidP="009A237C">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45" w14:textId="239B4ADA" w:rsidR="009A237C" w:rsidRPr="00495D84" w:rsidRDefault="009A237C" w:rsidP="009A237C">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6" w14:textId="0824ACA6"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7" w14:textId="59DFC101"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8" w14:textId="20A27DEB" w:rsidR="009A237C" w:rsidRPr="00495D84" w:rsidRDefault="009A237C" w:rsidP="009A237C">
            <w:pPr>
              <w:pStyle w:val="TAC"/>
              <w:rPr>
                <w:rFonts w:cs="Arial"/>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54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4A"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4B" w14:textId="77777777" w:rsidR="009A237C" w:rsidRPr="00495D84" w:rsidRDefault="009A237C" w:rsidP="009A237C">
            <w:pPr>
              <w:pStyle w:val="TAC"/>
              <w:rPr>
                <w:rFonts w:cs="Arial"/>
              </w:rPr>
            </w:pPr>
          </w:p>
        </w:tc>
      </w:tr>
      <w:tr w:rsidR="009A237C" w:rsidRPr="00495D84" w14:paraId="7C9C755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4D" w14:textId="031A1493" w:rsidR="009A237C" w:rsidRPr="00495D84" w:rsidRDefault="009A237C" w:rsidP="009A237C">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54E"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4F" w14:textId="77777777"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0" w14:textId="56C43F84"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1" w14:textId="41C58DA2"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2" w14:textId="52D76228" w:rsidR="009A237C" w:rsidRPr="00495D84" w:rsidRDefault="009A237C" w:rsidP="009A237C">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55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5" w14:textId="77777777" w:rsidR="009A237C" w:rsidRPr="00495D84" w:rsidRDefault="009A237C" w:rsidP="009A237C">
            <w:pPr>
              <w:pStyle w:val="TAC"/>
              <w:rPr>
                <w:rFonts w:cs="Arial"/>
              </w:rPr>
            </w:pPr>
          </w:p>
        </w:tc>
      </w:tr>
      <w:tr w:rsidR="0094549A" w:rsidRPr="00495D84" w14:paraId="7C9C7560"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57" w14:textId="5985089A" w:rsidR="0094549A" w:rsidRPr="00495D84" w:rsidRDefault="0094549A" w:rsidP="0094549A">
            <w:pPr>
              <w:pStyle w:val="TAL"/>
              <w:rPr>
                <w:rFonts w:cs="Arial"/>
              </w:rPr>
            </w:pPr>
            <w:r w:rsidRPr="00495D84">
              <w:rPr>
                <w:rFonts w:cs="Arial"/>
              </w:rPr>
              <w:t>Duration</w:t>
            </w:r>
            <w:r>
              <w:rPr>
                <w:rFonts w:cs="Arial"/>
              </w:rPr>
              <w:t xml:space="preserve"> </w:t>
            </w:r>
            <w:r w:rsidRPr="00495D84">
              <w:rPr>
                <w:rFonts w:cs="Arial"/>
              </w:rPr>
              <w:t>of</w:t>
            </w:r>
            <w:r>
              <w:rPr>
                <w:rFonts w:cs="Arial"/>
              </w:rPr>
              <w:t xml:space="preserve"> </w:t>
            </w:r>
            <w:r w:rsidRPr="00495D84">
              <w:rPr>
                <w:rFonts w:cs="Arial"/>
              </w:rPr>
              <w:t>RMSI</w:t>
            </w:r>
            <w:r>
              <w:rPr>
                <w:rFonts w:cs="Arial"/>
              </w:rPr>
              <w:t xml:space="preserve"> </w:t>
            </w:r>
            <w:r w:rsidRPr="00495D84">
              <w:rPr>
                <w:rFonts w:cs="Arial"/>
              </w:rPr>
              <w:t>CORESET</w:t>
            </w:r>
            <w:r>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558" w14:textId="51803E04" w:rsidR="0094549A" w:rsidRPr="00495D84" w:rsidRDefault="0094549A" w:rsidP="0094549A">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559" w14:textId="5C7D98AA" w:rsidR="0094549A" w:rsidRPr="00495D84" w:rsidRDefault="0094549A" w:rsidP="0094549A">
            <w:pPr>
              <w:pStyle w:val="TAC"/>
              <w:rPr>
                <w:rFonts w:cs="Arial"/>
              </w:rPr>
            </w:pPr>
            <w:r w:rsidRPr="00495D84">
              <w:rPr>
                <w:rFonts w:cs="Arial"/>
              </w:rPr>
              <w:t>2</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5A" w14:textId="6BE7F3B4" w:rsidR="0094549A" w:rsidRPr="00495D84" w:rsidRDefault="0094549A" w:rsidP="0094549A">
            <w:pPr>
              <w:pStyle w:val="TAC"/>
              <w:rPr>
                <w:rFonts w:cs="Arial"/>
              </w:rPr>
            </w:pPr>
            <w:r w:rsidRPr="00495D84">
              <w:rPr>
                <w:rFonts w:cs="Arial"/>
              </w:rPr>
              <w:t>2</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5B" w14:textId="2A1B9073" w:rsidR="0094549A" w:rsidRPr="00495D84" w:rsidRDefault="0094549A" w:rsidP="0094549A">
            <w:pPr>
              <w:pStyle w:val="TAC"/>
              <w:rPr>
                <w:rFonts w:cs="Arial"/>
              </w:rPr>
            </w:pPr>
            <w:r>
              <w:rPr>
                <w:rFonts w:cs="Arial"/>
                <w:lang w:eastAsia="ko-KR"/>
              </w:rPr>
              <w:t>3</w:t>
            </w:r>
            <w:r>
              <w:rPr>
                <w:rFonts w:cs="Arial"/>
                <w:lang w:eastAsia="ko-KR"/>
              </w:rPr>
              <w:br/>
              <w:t>(Note 10)</w:t>
            </w:r>
          </w:p>
        </w:tc>
        <w:tc>
          <w:tcPr>
            <w:tcW w:w="456" w:type="pct"/>
            <w:tcBorders>
              <w:top w:val="single" w:sz="4" w:space="0" w:color="auto"/>
              <w:left w:val="single" w:sz="4" w:space="0" w:color="auto"/>
              <w:bottom w:val="single" w:sz="4" w:space="0" w:color="auto"/>
              <w:right w:val="single" w:sz="4" w:space="0" w:color="auto"/>
            </w:tcBorders>
          </w:tcPr>
          <w:p w14:paraId="7C9C755C" w14:textId="43F65DA6" w:rsidR="0094549A" w:rsidRPr="00495D84" w:rsidRDefault="0094549A" w:rsidP="0094549A">
            <w:pPr>
              <w:pStyle w:val="TAC"/>
              <w:rPr>
                <w:rFonts w:cs="Arial"/>
              </w:rPr>
            </w:pPr>
            <w:r>
              <w:rPr>
                <w:rFonts w:cs="Arial"/>
                <w:lang w:eastAsia="ko-KR"/>
              </w:rPr>
              <w:t>3</w:t>
            </w:r>
            <w:r>
              <w:rPr>
                <w:rFonts w:cs="Arial"/>
                <w:lang w:eastAsia="ko-KR"/>
              </w:rPr>
              <w:br/>
            </w:r>
            <w:r>
              <w:rPr>
                <w:rFonts w:cs="Arial"/>
              </w:rPr>
              <w:t>(Note 11)</w:t>
            </w:r>
          </w:p>
        </w:tc>
        <w:tc>
          <w:tcPr>
            <w:tcW w:w="456" w:type="pct"/>
            <w:tcBorders>
              <w:top w:val="single" w:sz="4" w:space="0" w:color="auto"/>
              <w:left w:val="single" w:sz="4" w:space="0" w:color="auto"/>
              <w:bottom w:val="single" w:sz="4" w:space="0" w:color="auto"/>
              <w:right w:val="single" w:sz="4" w:space="0" w:color="auto"/>
            </w:tcBorders>
          </w:tcPr>
          <w:p w14:paraId="7C9C755D"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5E"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5F" w14:textId="77777777" w:rsidR="0094549A" w:rsidRPr="00495D84" w:rsidRDefault="0094549A" w:rsidP="0094549A">
            <w:pPr>
              <w:pStyle w:val="TAC"/>
              <w:rPr>
                <w:rFonts w:cs="Arial"/>
              </w:rPr>
            </w:pPr>
          </w:p>
        </w:tc>
      </w:tr>
      <w:tr w:rsidR="009A237C" w:rsidRPr="00495D84" w14:paraId="7C9C756A"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1" w14:textId="352FED57" w:rsidR="009A237C" w:rsidRPr="00495D84" w:rsidRDefault="009A237C" w:rsidP="009A237C">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562"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63" w14:textId="41F41D0B"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4" w14:textId="3CDD1A3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5" w14:textId="7D5342BF"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6" w14:textId="3FA50DAE"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567"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68"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69" w14:textId="77777777" w:rsidR="009A237C" w:rsidRPr="00495D84" w:rsidRDefault="009A237C" w:rsidP="009A237C">
            <w:pPr>
              <w:pStyle w:val="TAC"/>
              <w:rPr>
                <w:rFonts w:cs="Arial"/>
              </w:rPr>
            </w:pPr>
          </w:p>
        </w:tc>
      </w:tr>
      <w:tr w:rsidR="009A237C" w:rsidRPr="00495D84" w14:paraId="7C9C7574"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6B" w14:textId="43B9A79B" w:rsidR="009A237C" w:rsidRPr="00495D84" w:rsidRDefault="009A237C" w:rsidP="009A237C">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56C" w14:textId="77777777" w:rsidR="009A237C" w:rsidRPr="00495D84" w:rsidRDefault="009A237C" w:rsidP="009A237C">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56D" w14:textId="77777777"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6E" w14:textId="70FFCC70" w:rsidR="009A237C" w:rsidRPr="00495D84" w:rsidRDefault="009A237C" w:rsidP="009A237C">
            <w:pPr>
              <w:pStyle w:val="TAC"/>
              <w:rPr>
                <w:rFonts w:cs="Arial"/>
              </w:rPr>
            </w:pPr>
            <w:r w:rsidRPr="00495D84">
              <w:rPr>
                <w:rFonts w:cs="Arial"/>
              </w:rPr>
              <w:t>4</w:t>
            </w:r>
          </w:p>
        </w:tc>
        <w:tc>
          <w:tcPr>
            <w:tcW w:w="456" w:type="pct"/>
            <w:tcBorders>
              <w:top w:val="single" w:sz="4" w:space="0" w:color="auto"/>
              <w:left w:val="single" w:sz="4" w:space="0" w:color="auto"/>
              <w:bottom w:val="single" w:sz="4" w:space="0" w:color="auto"/>
              <w:right w:val="single" w:sz="4" w:space="0" w:color="auto"/>
            </w:tcBorders>
          </w:tcPr>
          <w:p w14:paraId="7C9C756F" w14:textId="2052CB44"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0" w14:textId="234CBCCE" w:rsidR="009A237C" w:rsidRPr="00495D84" w:rsidRDefault="009A237C" w:rsidP="009A237C">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571"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2"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3" w14:textId="77777777" w:rsidR="009A237C" w:rsidRPr="00495D84" w:rsidRDefault="009A237C" w:rsidP="009A237C">
            <w:pPr>
              <w:pStyle w:val="TAC"/>
              <w:rPr>
                <w:rFonts w:cs="Arial"/>
              </w:rPr>
            </w:pPr>
          </w:p>
        </w:tc>
      </w:tr>
      <w:tr w:rsidR="009A237C" w:rsidRPr="00495D84" w14:paraId="7C9C757E"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5" w14:textId="337C5E62" w:rsidR="009A237C" w:rsidRPr="00495D84" w:rsidRDefault="009A237C" w:rsidP="009A237C">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576"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77"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78" w14:textId="2953E6E8"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9" w14:textId="13BD8ECB"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A" w14:textId="6F74173E" w:rsidR="009A237C" w:rsidRPr="00495D84" w:rsidRDefault="009A237C" w:rsidP="009A237C">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6" w:type="pct"/>
            <w:tcBorders>
              <w:top w:val="single" w:sz="4" w:space="0" w:color="auto"/>
              <w:left w:val="single" w:sz="4" w:space="0" w:color="auto"/>
              <w:bottom w:val="single" w:sz="4" w:space="0" w:color="auto"/>
              <w:right w:val="single" w:sz="4" w:space="0" w:color="auto"/>
            </w:tcBorders>
          </w:tcPr>
          <w:p w14:paraId="7C9C757B"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7C"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7D" w14:textId="77777777" w:rsidR="009A237C" w:rsidRPr="00495D84" w:rsidRDefault="009A237C" w:rsidP="009A237C">
            <w:pPr>
              <w:pStyle w:val="TAC"/>
              <w:rPr>
                <w:rFonts w:cs="Arial"/>
              </w:rPr>
            </w:pPr>
          </w:p>
        </w:tc>
      </w:tr>
      <w:tr w:rsidR="009A237C" w:rsidRPr="00495D84" w14:paraId="7C9C7588"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7F" w14:textId="4470EDFF" w:rsidR="009A237C" w:rsidRPr="00495D84" w:rsidRDefault="009A237C" w:rsidP="009A237C">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580" w14:textId="77777777" w:rsidR="009A237C" w:rsidRPr="00495D84" w:rsidRDefault="009A237C" w:rsidP="009A237C">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1" w14:textId="77777777" w:rsidR="009A237C" w:rsidRPr="00495D84" w:rsidRDefault="009A237C" w:rsidP="009A237C">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2" w14:textId="6F2CC17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3" w14:textId="230630AC"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4" w14:textId="3F85EC82" w:rsidR="009A237C" w:rsidRPr="00495D84" w:rsidRDefault="009A237C" w:rsidP="009A237C">
            <w:pPr>
              <w:pStyle w:val="TAC"/>
              <w:rPr>
                <w:rFonts w:cs="Arial"/>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585"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86"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87" w14:textId="77777777" w:rsidR="009A237C" w:rsidRPr="00495D84" w:rsidRDefault="009A237C" w:rsidP="009A237C">
            <w:pPr>
              <w:pStyle w:val="TAC"/>
              <w:rPr>
                <w:rFonts w:cs="Arial"/>
              </w:rPr>
            </w:pPr>
          </w:p>
        </w:tc>
      </w:tr>
      <w:tr w:rsidR="0094549A" w:rsidRPr="00495D84" w14:paraId="7C9C7592"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vAlign w:val="center"/>
            <w:hideMark/>
          </w:tcPr>
          <w:p w14:paraId="7C9C7589" w14:textId="6B38B0DD" w:rsidR="0094549A" w:rsidRPr="00495D84" w:rsidRDefault="0094549A" w:rsidP="0094549A">
            <w:pPr>
              <w:pStyle w:val="TAL"/>
              <w:rPr>
                <w:rFonts w:cs="Arial"/>
              </w:rPr>
            </w:pPr>
            <w:r w:rsidRPr="00495D84">
              <w:rPr>
                <w:rFonts w:cs="Arial"/>
              </w:rPr>
              <w:t>Mapping</w:t>
            </w:r>
            <w:r>
              <w:rPr>
                <w:rFonts w:cs="Arial"/>
              </w:rPr>
              <w:t xml:space="preserve"> </w:t>
            </w:r>
            <w:r w:rsidRPr="00495D84">
              <w:rPr>
                <w:rFonts w:cs="Arial"/>
              </w:rPr>
              <w:t>from</w:t>
            </w:r>
            <w:r>
              <w:rPr>
                <w:rFonts w:cs="Arial"/>
              </w:rPr>
              <w:t xml:space="preserve"> </w:t>
            </w:r>
            <w:r w:rsidRPr="00495D84">
              <w:rPr>
                <w:rFonts w:cs="Arial"/>
              </w:rPr>
              <w:t>REG</w:t>
            </w:r>
            <w:r>
              <w:rPr>
                <w:rFonts w:cs="Arial"/>
              </w:rPr>
              <w:t xml:space="preserve"> </w:t>
            </w:r>
            <w:r w:rsidRPr="00495D84">
              <w:rPr>
                <w:rFonts w:cs="Arial"/>
              </w:rPr>
              <w:t>to</w:t>
            </w:r>
            <w:r>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58A" w14:textId="77777777" w:rsidR="0094549A" w:rsidRPr="00495D84" w:rsidRDefault="0094549A" w:rsidP="0094549A">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8B" w14:textId="2A1A81F0" w:rsidR="0094549A" w:rsidRPr="00495D84" w:rsidRDefault="0094549A" w:rsidP="0094549A">
            <w:pPr>
              <w:pStyle w:val="TAC"/>
              <w:jc w:val="left"/>
              <w:rPr>
                <w:rFonts w:cs="Arial"/>
              </w:rPr>
            </w:pPr>
            <w:r w:rsidRPr="00495D84">
              <w:rPr>
                <w:rFonts w:cs="Arial"/>
              </w:rPr>
              <w:t>Distributed</w:t>
            </w:r>
            <w:r>
              <w:rPr>
                <w:rFonts w:cs="Arial"/>
              </w:rPr>
              <w:br/>
              <w:t>(Note 8)</w:t>
            </w:r>
          </w:p>
        </w:tc>
        <w:tc>
          <w:tcPr>
            <w:tcW w:w="456" w:type="pct"/>
            <w:tcBorders>
              <w:top w:val="single" w:sz="4" w:space="0" w:color="auto"/>
              <w:left w:val="single" w:sz="4" w:space="0" w:color="auto"/>
              <w:bottom w:val="single" w:sz="4" w:space="0" w:color="auto"/>
              <w:right w:val="single" w:sz="4" w:space="0" w:color="auto"/>
            </w:tcBorders>
          </w:tcPr>
          <w:p w14:paraId="7C9C758C" w14:textId="185AE58C" w:rsidR="0094549A" w:rsidRPr="00495D84" w:rsidRDefault="0094549A" w:rsidP="0094549A">
            <w:pPr>
              <w:pStyle w:val="TAC"/>
              <w:rPr>
                <w:rFonts w:cs="Arial"/>
              </w:rPr>
            </w:pPr>
            <w:r w:rsidRPr="00495D84">
              <w:rPr>
                <w:rFonts w:cs="Arial"/>
              </w:rPr>
              <w:t>Distributed</w:t>
            </w:r>
            <w:r>
              <w:rPr>
                <w:rFonts w:cs="Arial"/>
              </w:rPr>
              <w:br/>
              <w:t>(Note 9)</w:t>
            </w:r>
          </w:p>
        </w:tc>
        <w:tc>
          <w:tcPr>
            <w:tcW w:w="456" w:type="pct"/>
            <w:tcBorders>
              <w:top w:val="single" w:sz="4" w:space="0" w:color="auto"/>
              <w:left w:val="single" w:sz="4" w:space="0" w:color="auto"/>
              <w:bottom w:val="single" w:sz="4" w:space="0" w:color="auto"/>
              <w:right w:val="single" w:sz="4" w:space="0" w:color="auto"/>
            </w:tcBorders>
          </w:tcPr>
          <w:p w14:paraId="7C9C758D" w14:textId="0DCC1E92" w:rsidR="0094549A" w:rsidRPr="00495D84" w:rsidRDefault="0094549A" w:rsidP="0094549A">
            <w:pPr>
              <w:pStyle w:val="TAC"/>
              <w:rPr>
                <w:rFonts w:cs="Arial"/>
              </w:rPr>
            </w:pPr>
            <w:r w:rsidRPr="00495D84">
              <w:rPr>
                <w:rFonts w:cs="Arial"/>
              </w:rPr>
              <w:t>Non-Distributed</w:t>
            </w:r>
            <w:r>
              <w:rPr>
                <w:rFonts w:cs="Arial"/>
              </w:rPr>
              <w:br/>
              <w:t>(Note 10)</w:t>
            </w:r>
          </w:p>
        </w:tc>
        <w:tc>
          <w:tcPr>
            <w:tcW w:w="456" w:type="pct"/>
            <w:tcBorders>
              <w:top w:val="single" w:sz="4" w:space="0" w:color="auto"/>
              <w:left w:val="single" w:sz="4" w:space="0" w:color="auto"/>
              <w:bottom w:val="single" w:sz="4" w:space="0" w:color="auto"/>
              <w:right w:val="single" w:sz="4" w:space="0" w:color="auto"/>
            </w:tcBorders>
          </w:tcPr>
          <w:p w14:paraId="7C9C758E" w14:textId="01B5EFC4" w:rsidR="0094549A" w:rsidRPr="00495D84" w:rsidRDefault="0094549A" w:rsidP="0094549A">
            <w:pPr>
              <w:pStyle w:val="TAC"/>
              <w:rPr>
                <w:rFonts w:cs="Arial"/>
              </w:rPr>
            </w:pPr>
            <w:r w:rsidRPr="00495D84">
              <w:rPr>
                <w:rFonts w:cs="Arial"/>
              </w:rPr>
              <w:t>Distributed</w:t>
            </w:r>
            <w:r>
              <w:rPr>
                <w:rFonts w:cs="Arial"/>
              </w:rPr>
              <w:br/>
              <w:t>(Note 11)</w:t>
            </w:r>
          </w:p>
        </w:tc>
        <w:tc>
          <w:tcPr>
            <w:tcW w:w="456" w:type="pct"/>
            <w:tcBorders>
              <w:top w:val="single" w:sz="4" w:space="0" w:color="auto"/>
              <w:left w:val="single" w:sz="4" w:space="0" w:color="auto"/>
              <w:bottom w:val="single" w:sz="4" w:space="0" w:color="auto"/>
              <w:right w:val="single" w:sz="4" w:space="0" w:color="auto"/>
            </w:tcBorders>
          </w:tcPr>
          <w:p w14:paraId="7C9C758F" w14:textId="77777777" w:rsidR="0094549A" w:rsidRPr="00495D84" w:rsidRDefault="0094549A" w:rsidP="0094549A">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0" w14:textId="77777777" w:rsidR="0094549A" w:rsidRPr="00495D84" w:rsidRDefault="0094549A" w:rsidP="0094549A">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1" w14:textId="77777777" w:rsidR="0094549A" w:rsidRPr="00495D84" w:rsidRDefault="0094549A" w:rsidP="0094549A">
            <w:pPr>
              <w:pStyle w:val="TAC"/>
              <w:rPr>
                <w:rFonts w:cs="Arial"/>
              </w:rPr>
            </w:pPr>
          </w:p>
        </w:tc>
      </w:tr>
      <w:tr w:rsidR="009A237C" w:rsidRPr="00495D84" w14:paraId="7C9C759C"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3" w14:textId="1D367486" w:rsidR="009A237C" w:rsidRPr="00495D84" w:rsidRDefault="009A237C" w:rsidP="009A237C">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594" w14:textId="77777777" w:rsidR="009A237C" w:rsidRPr="00495D84" w:rsidRDefault="009A237C" w:rsidP="009A237C">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95" w14:textId="06CDC12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6" w14:textId="5F8D6BE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7" w14:textId="4A78FDE1"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8" w14:textId="75E7D41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599"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9A"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9B" w14:textId="77777777" w:rsidR="009A237C" w:rsidRPr="00495D84" w:rsidRDefault="009A237C" w:rsidP="009A237C">
            <w:pPr>
              <w:pStyle w:val="TAC"/>
              <w:rPr>
                <w:rFonts w:cs="Arial"/>
              </w:rPr>
            </w:pPr>
          </w:p>
        </w:tc>
      </w:tr>
      <w:tr w:rsidR="009A237C" w:rsidRPr="00495D84" w14:paraId="7C9C75A6" w14:textId="77777777" w:rsidTr="0094549A">
        <w:trPr>
          <w:jc w:val="center"/>
        </w:trPr>
        <w:tc>
          <w:tcPr>
            <w:tcW w:w="1220" w:type="pct"/>
            <w:tcBorders>
              <w:top w:val="single" w:sz="4" w:space="0" w:color="auto"/>
              <w:left w:val="single" w:sz="4" w:space="0" w:color="auto"/>
              <w:bottom w:val="single" w:sz="4" w:space="0" w:color="auto"/>
              <w:right w:val="single" w:sz="4" w:space="0" w:color="auto"/>
            </w:tcBorders>
            <w:hideMark/>
          </w:tcPr>
          <w:p w14:paraId="7C9C759D" w14:textId="780773C7" w:rsidR="009A237C" w:rsidRPr="00495D84" w:rsidRDefault="009A237C" w:rsidP="009A237C">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59E" w14:textId="77777777" w:rsidR="009A237C" w:rsidRPr="00495D84" w:rsidRDefault="009A237C" w:rsidP="009A237C">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59F" w14:textId="61243D17"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0" w14:textId="66545EDC"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1" w14:textId="0BCC21C4"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2" w14:textId="4E03804A" w:rsidR="009A237C" w:rsidRPr="00495D84" w:rsidRDefault="009A237C" w:rsidP="009A237C">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5A3" w14:textId="77777777" w:rsidR="009A237C" w:rsidRPr="00495D84" w:rsidRDefault="009A237C" w:rsidP="009A237C">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A4" w14:textId="77777777" w:rsidR="009A237C" w:rsidRPr="00495D84" w:rsidRDefault="009A237C" w:rsidP="009A237C">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C9C75A5" w14:textId="77777777" w:rsidR="009A237C" w:rsidRPr="00495D84" w:rsidRDefault="009A237C" w:rsidP="009A237C">
            <w:pPr>
              <w:pStyle w:val="TAC"/>
              <w:rPr>
                <w:rFonts w:cs="Arial"/>
              </w:rPr>
            </w:pPr>
          </w:p>
        </w:tc>
      </w:tr>
      <w:tr w:rsidR="001268B4" w:rsidRPr="00495D84" w14:paraId="7C9C75AF"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FCD3028" w14:textId="77777777" w:rsidR="0094549A" w:rsidRPr="00495D84" w:rsidRDefault="0094549A" w:rsidP="0094549A">
            <w:pPr>
              <w:pStyle w:val="TAN"/>
              <w:rPr>
                <w:rFonts w:cs="Arial"/>
              </w:rPr>
            </w:pPr>
            <w:r>
              <w:rPr>
                <w:rFonts w:cs="Arial"/>
              </w:rPr>
              <w:t xml:space="preserve">NOTE </w:t>
            </w:r>
            <w:r w:rsidRPr="00495D84">
              <w:rPr>
                <w:rFonts w:cs="Arial"/>
              </w:rPr>
              <w:t>1</w:t>
            </w:r>
            <w:r>
              <w:rPr>
                <w:rFonts w:cs="Arial"/>
              </w:rPr>
              <w:t>:</w:t>
            </w:r>
            <w:r w:rsidRPr="00495D84">
              <w:rPr>
                <w:rFonts w:cs="Arial"/>
              </w:rPr>
              <w:tab/>
              <w:t>DCI</w:t>
            </w:r>
            <w:r>
              <w:rPr>
                <w:rFonts w:cs="Arial"/>
              </w:rPr>
              <w:t xml:space="preserve"> </w:t>
            </w:r>
            <w:r w:rsidRPr="00495D84">
              <w:rPr>
                <w:rFonts w:cs="Arial"/>
              </w:rPr>
              <w:t>formats</w:t>
            </w:r>
            <w:r>
              <w:rPr>
                <w:rFonts w:cs="Arial"/>
              </w:rPr>
              <w:t xml:space="preserve"> </w:t>
            </w:r>
            <w:r w:rsidRPr="00495D84">
              <w:rPr>
                <w:rFonts w:cs="Arial"/>
              </w:rPr>
              <w:t>are</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38.212</w:t>
            </w:r>
            <w:r>
              <w:rPr>
                <w:rFonts w:cs="Arial"/>
              </w:rPr>
              <w:t xml:space="preserve"> [8]</w:t>
            </w:r>
            <w:r w:rsidRPr="00495D84">
              <w:rPr>
                <w:rFonts w:cs="Arial"/>
              </w:rPr>
              <w:t>.</w:t>
            </w:r>
          </w:p>
          <w:p w14:paraId="0DBD4766" w14:textId="77777777" w:rsidR="0094549A" w:rsidRPr="00495D84" w:rsidRDefault="0094549A" w:rsidP="0094549A">
            <w:pPr>
              <w:pStyle w:val="TAN"/>
              <w:rPr>
                <w:rFonts w:cs="Arial"/>
              </w:rPr>
            </w:pPr>
            <w:r>
              <w:rPr>
                <w:rFonts w:cs="Arial"/>
              </w:rPr>
              <w:t xml:space="preserve">NOTE </w:t>
            </w:r>
            <w:r w:rsidRPr="00495D84">
              <w:rPr>
                <w:rFonts w:cs="Arial"/>
              </w:rPr>
              <w:t>2</w:t>
            </w:r>
            <w:r>
              <w:rPr>
                <w:rFonts w:cs="Arial"/>
              </w:rPr>
              <w:t>:</w:t>
            </w:r>
            <w:r w:rsidRPr="00495D84">
              <w:rPr>
                <w:rFonts w:cs="Arial"/>
              </w:rPr>
              <w:tab/>
              <w:t>DCI</w:t>
            </w:r>
            <w:r>
              <w:rPr>
                <w:rFonts w:cs="Arial"/>
              </w:rPr>
              <w:t xml:space="preserve"> </w:t>
            </w:r>
            <w:r w:rsidRPr="00495D84">
              <w:rPr>
                <w:rFonts w:cs="Arial"/>
              </w:rPr>
              <w:t>format</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3168D7DE" w14:textId="77777777" w:rsidR="0094549A" w:rsidRPr="00495D84" w:rsidRDefault="0094549A" w:rsidP="0094549A">
            <w:pPr>
              <w:pStyle w:val="TAN"/>
              <w:rPr>
                <w:rFonts w:cs="Arial"/>
              </w:rPr>
            </w:pPr>
            <w:r>
              <w:rPr>
                <w:rFonts w:cs="Arial"/>
              </w:rPr>
              <w:t xml:space="preserve">NOTE </w:t>
            </w:r>
            <w:r w:rsidRPr="00495D84">
              <w:rPr>
                <w:rFonts w:cs="Arial"/>
              </w:rPr>
              <w:t>3</w:t>
            </w:r>
            <w:r>
              <w:rPr>
                <w:rFonts w:cs="Arial"/>
              </w:rPr>
              <w:t>:</w:t>
            </w:r>
            <w:r w:rsidRPr="00495D84">
              <w:rPr>
                <w:rFonts w:cs="Arial"/>
              </w:rPr>
              <w:tab/>
            </w:r>
            <w:r w:rsidRPr="00495D84">
              <w:t>The</w:t>
            </w:r>
            <w:r>
              <w:t xml:space="preserve"> </w:t>
            </w:r>
            <w:r w:rsidRPr="00495D84">
              <w:t>offset</w:t>
            </w:r>
            <w:r>
              <w:t xml:space="preserve"> </w:t>
            </w:r>
            <w:r w:rsidRPr="00495D84">
              <w:t>is</w:t>
            </w:r>
            <w:r>
              <w:t xml:space="preserve"> </w:t>
            </w:r>
            <w:r w:rsidRPr="00495D84">
              <w:t>defined</w:t>
            </w:r>
            <w:r>
              <w:t xml:space="preserve"> </w:t>
            </w:r>
            <w:r w:rsidRPr="00495D84">
              <w:t>with</w:t>
            </w:r>
            <w:r>
              <w:t xml:space="preserve"> </w:t>
            </w:r>
            <w:r w:rsidRPr="00495D84">
              <w:t>respect</w:t>
            </w:r>
            <w:r>
              <w:t xml:space="preserve"> </w:t>
            </w:r>
            <w:r w:rsidRPr="00495D84">
              <w:t>to</w:t>
            </w:r>
            <w:r>
              <w:t xml:space="preserve"> </w:t>
            </w:r>
            <w:r w:rsidRPr="00495D84">
              <w:t>the</w:t>
            </w:r>
            <w:r>
              <w:t xml:space="preserve"> </w:t>
            </w:r>
            <w:r w:rsidRPr="00495D84">
              <w:t>subcarrier</w:t>
            </w:r>
            <w:r>
              <w:t xml:space="preserve"> </w:t>
            </w:r>
            <w:r w:rsidRPr="00495D84">
              <w:t>spacing</w:t>
            </w:r>
            <w:r>
              <w:t xml:space="preserve"> </w:t>
            </w:r>
            <w:r w:rsidRPr="00495D84">
              <w:t>of</w:t>
            </w:r>
            <w:r>
              <w:t xml:space="preserve"> </w:t>
            </w:r>
            <w:r w:rsidRPr="00495D84">
              <w:t>the</w:t>
            </w:r>
            <w:r>
              <w:t xml:space="preserve"> </w:t>
            </w:r>
            <w:r w:rsidRPr="00495D84">
              <w:t>CORESET</w:t>
            </w:r>
            <w:r>
              <w:t xml:space="preserve"> </w:t>
            </w:r>
            <w:r w:rsidRPr="00495D84">
              <w:t>from</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RMSI</w:t>
            </w:r>
            <w:r>
              <w:t xml:space="preserve"> </w:t>
            </w:r>
            <w:r w:rsidRPr="00495D84">
              <w:t>CORESET</w:t>
            </w:r>
            <w:r>
              <w:t xml:space="preserve"> </w:t>
            </w:r>
            <w:r w:rsidRPr="00495D84">
              <w:t>to</w:t>
            </w:r>
            <w:r>
              <w:t xml:space="preserve"> </w:t>
            </w:r>
            <w:r w:rsidRPr="00495D84">
              <w:t>the</w:t>
            </w:r>
            <w:r>
              <w:t xml:space="preserve"> </w:t>
            </w:r>
            <w:r w:rsidRPr="00495D84">
              <w:t>smallest</w:t>
            </w:r>
            <w:r>
              <w:t xml:space="preserve"> PRB </w:t>
            </w:r>
            <w:r w:rsidRPr="00495D84">
              <w:t>index</w:t>
            </w:r>
            <w:r>
              <w:t xml:space="preserve"> </w:t>
            </w:r>
            <w:r w:rsidRPr="00495D84">
              <w:t>of</w:t>
            </w:r>
            <w:r>
              <w:t xml:space="preserve"> </w:t>
            </w:r>
            <w:r w:rsidRPr="00495D84">
              <w:t>the</w:t>
            </w:r>
            <w:r>
              <w:t xml:space="preserve"> </w:t>
            </w:r>
            <w:r w:rsidRPr="00495D84">
              <w:t>common</w:t>
            </w:r>
            <w:r>
              <w:t xml:space="preserve"> PRB </w:t>
            </w:r>
            <w:r w:rsidRPr="00495D84">
              <w:t>overlapping</w:t>
            </w:r>
            <w:r>
              <w:t xml:space="preserve"> </w:t>
            </w:r>
            <w:r w:rsidRPr="00495D84">
              <w:t>with</w:t>
            </w:r>
            <w:r>
              <w:t xml:space="preserve"> </w:t>
            </w:r>
            <w:r w:rsidRPr="00495D84">
              <w:t>the</w:t>
            </w:r>
            <w:r>
              <w:t xml:space="preserve"> </w:t>
            </w:r>
            <w:r w:rsidRPr="00495D84">
              <w:t>first</w:t>
            </w:r>
            <w:r>
              <w:t xml:space="preserve"> PRB </w:t>
            </w:r>
            <w:r w:rsidRPr="00495D84">
              <w:t>of</w:t>
            </w:r>
            <w:r>
              <w:t xml:space="preserve"> </w:t>
            </w:r>
            <w:r w:rsidRPr="00495D84">
              <w:t>the</w:t>
            </w:r>
            <w:r>
              <w:t xml:space="preserve"> </w:t>
            </w:r>
            <w:r w:rsidRPr="00495D84">
              <w:t>SS/PBCH</w:t>
            </w:r>
            <w:r>
              <w:t xml:space="preserve"> </w:t>
            </w:r>
            <w:r w:rsidRPr="00495D84">
              <w:t>block.</w:t>
            </w:r>
          </w:p>
          <w:p w14:paraId="1E2E21E3" w14:textId="77777777" w:rsidR="0094549A" w:rsidRPr="00495D84" w:rsidRDefault="0094549A" w:rsidP="0094549A">
            <w:pPr>
              <w:pStyle w:val="TAN"/>
              <w:rPr>
                <w:rFonts w:cs="Arial"/>
              </w:rPr>
            </w:pPr>
            <w:r>
              <w:rPr>
                <w:rFonts w:cs="Arial"/>
              </w:rPr>
              <w:t xml:space="preserve">NOTE </w:t>
            </w:r>
            <w:r w:rsidRPr="00495D84">
              <w:rPr>
                <w:rFonts w:cs="Arial"/>
              </w:rPr>
              <w:t>4</w:t>
            </w:r>
            <w:r>
              <w:rPr>
                <w:rFonts w:cs="Arial"/>
              </w:rPr>
              <w:t>:</w:t>
            </w:r>
            <w:r w:rsidRPr="00495D84">
              <w:rPr>
                <w:rFonts w:cs="Arial"/>
              </w:rPr>
              <w:tab/>
              <w:t>The</w:t>
            </w:r>
            <w:r>
              <w:rPr>
                <w:rFonts w:cs="Arial"/>
              </w:rPr>
              <w:t xml:space="preserve"> </w:t>
            </w:r>
            <w:r w:rsidRPr="00495D84">
              <w:rPr>
                <w:rFonts w:cs="Arial"/>
              </w:rPr>
              <w:t>c</w:t>
            </w:r>
            <w:r w:rsidRPr="00495D84">
              <w:t>onfiguration</w:t>
            </w:r>
            <w:r>
              <w:t xml:space="preserve"> </w:t>
            </w:r>
            <w:r w:rsidRPr="00495D84">
              <w:t>of</w:t>
            </w:r>
            <w:r>
              <w:t xml:space="preserve"> </w:t>
            </w:r>
            <w:r w:rsidRPr="00495D84">
              <w:t>PDCCH</w:t>
            </w:r>
            <w:r>
              <w:t xml:space="preserve"> </w:t>
            </w:r>
            <w:r w:rsidRPr="00495D84">
              <w:t>monitoring</w:t>
            </w:r>
            <w:r>
              <w:t xml:space="preserve"> </w:t>
            </w:r>
            <w:r w:rsidRPr="00495D84">
              <w:t>occasions</w:t>
            </w:r>
            <w:r>
              <w:t xml:space="preserve"> </w:t>
            </w:r>
            <w:r w:rsidRPr="00495D84">
              <w:t>for</w:t>
            </w:r>
            <w:r>
              <w:t xml:space="preserve"> </w:t>
            </w:r>
            <w:r w:rsidRPr="00495D84">
              <w:rPr>
                <w:rFonts w:cs="Arial"/>
                <w:lang w:eastAsia="zh-CN"/>
              </w:rPr>
              <w:t>RMSI</w:t>
            </w:r>
            <w:r>
              <w:rPr>
                <w:rFonts w:cs="Arial"/>
                <w:lang w:eastAsia="zh-CN"/>
              </w:rPr>
              <w:t xml:space="preserve"> </w:t>
            </w:r>
            <w:r w:rsidRPr="00495D84">
              <w:rPr>
                <w:rFonts w:cs="Arial"/>
                <w:lang w:eastAsia="zh-CN"/>
              </w:rPr>
              <w:t>CORESET</w:t>
            </w:r>
            <w:r>
              <w:rPr>
                <w:rFonts w:cs="Arial"/>
              </w:rPr>
              <w:t xml:space="preserve"> </w:t>
            </w:r>
            <w:r w:rsidRPr="00495D84">
              <w:rPr>
                <w:rFonts w:cs="Arial"/>
              </w:rPr>
              <w:t>is</w:t>
            </w:r>
            <w:r>
              <w:rPr>
                <w:rFonts w:cs="Arial"/>
              </w:rPr>
              <w:t xml:space="preserve"> </w:t>
            </w:r>
            <w:r w:rsidRPr="00495D84">
              <w:rPr>
                <w:rFonts w:cs="Arial"/>
              </w:rPr>
              <w:t>defined</w:t>
            </w:r>
            <w:r>
              <w:rPr>
                <w:rFonts w:cs="Arial"/>
              </w:rPr>
              <w:t xml:space="preserve"> </w:t>
            </w:r>
            <w:r w:rsidRPr="00495D84">
              <w:rPr>
                <w:rFonts w:cs="Arial"/>
              </w:rPr>
              <w:t>in</w:t>
            </w:r>
            <w:r>
              <w:rPr>
                <w:rFonts w:cs="Arial"/>
              </w:rPr>
              <w:t xml:space="preserve"> table </w:t>
            </w:r>
            <w:r w:rsidRPr="00495D84">
              <w:rPr>
                <w:rFonts w:cs="Arial"/>
              </w:rPr>
              <w:t>13-11</w:t>
            </w:r>
            <w:r>
              <w:rPr>
                <w:rFonts w:cs="Arial"/>
              </w:rPr>
              <w:t xml:space="preserve"> </w:t>
            </w:r>
            <w:r w:rsidRPr="00495D84">
              <w:rPr>
                <w:rFonts w:cs="Arial"/>
              </w:rPr>
              <w:t>in</w:t>
            </w:r>
            <w:r>
              <w:rPr>
                <w:rFonts w:cs="Arial"/>
              </w:rPr>
              <w:t xml:space="preserve"> </w:t>
            </w:r>
            <w:r w:rsidRPr="00495D84">
              <w:rPr>
                <w:rFonts w:cs="Arial"/>
              </w:rPr>
              <w:t>TS</w:t>
            </w:r>
            <w:r>
              <w:rPr>
                <w:rFonts w:cs="Arial"/>
              </w:rPr>
              <w:t xml:space="preserve"> </w:t>
            </w:r>
            <w:r w:rsidRPr="00495D84">
              <w:rPr>
                <w:rFonts w:cs="Arial"/>
              </w:rPr>
              <w:t>38.213</w:t>
            </w:r>
            <w:r>
              <w:rPr>
                <w:rFonts w:cs="Arial"/>
              </w:rPr>
              <w:t xml:space="preserve"> </w:t>
            </w:r>
            <w:r w:rsidRPr="00495D84">
              <w:rPr>
                <w:rFonts w:cs="Arial"/>
              </w:rPr>
              <w:t>[3].</w:t>
            </w:r>
          </w:p>
          <w:p w14:paraId="6AD6CAD1" w14:textId="77777777" w:rsidR="0094549A" w:rsidRPr="00495D84" w:rsidRDefault="0094549A" w:rsidP="0094549A">
            <w:pPr>
              <w:pStyle w:val="TAN"/>
              <w:rPr>
                <w:rFonts w:cs="Arial"/>
              </w:rPr>
            </w:pPr>
            <w:r>
              <w:rPr>
                <w:rFonts w:cs="Arial"/>
              </w:rPr>
              <w:t xml:space="preserve">NOTE </w:t>
            </w:r>
            <w:r w:rsidRPr="00495D84">
              <w:rPr>
                <w:rFonts w:cs="Arial"/>
              </w:rPr>
              <w:t>5</w:t>
            </w:r>
            <w:r>
              <w:rPr>
                <w:rFonts w:cs="Arial"/>
              </w:rPr>
              <w:t>:</w:t>
            </w:r>
            <w:r w:rsidRPr="00495D84">
              <w:rPr>
                <w:rFonts w:cs="Arial"/>
              </w:rPr>
              <w:tab/>
              <w:t>Cell</w:t>
            </w:r>
            <w:r>
              <w:rPr>
                <w:rFonts w:cs="Arial"/>
              </w:rPr>
              <w:t xml:space="preserve"> </w:t>
            </w:r>
            <w:r w:rsidRPr="00495D84">
              <w:rPr>
                <w:rFonts w:cs="Arial"/>
              </w:rPr>
              <w:t>ID</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4D2FAD76" w14:textId="77777777" w:rsidR="0094549A" w:rsidRPr="00495D84" w:rsidRDefault="0094549A" w:rsidP="0094549A">
            <w:pPr>
              <w:pStyle w:val="TAN"/>
              <w:rPr>
                <w:rFonts w:cs="Arial"/>
              </w:rPr>
            </w:pPr>
            <w:r>
              <w:rPr>
                <w:rFonts w:cs="Arial"/>
              </w:rPr>
              <w:t xml:space="preserve">NOTE </w:t>
            </w:r>
            <w:r w:rsidRPr="00495D84">
              <w:rPr>
                <w:rFonts w:cs="Arial"/>
              </w:rPr>
              <w:t>6</w:t>
            </w:r>
            <w:r>
              <w:rPr>
                <w:rFonts w:cs="Arial"/>
              </w:rPr>
              <w:t>:</w:t>
            </w:r>
            <w:r w:rsidRPr="00495D84">
              <w:rPr>
                <w:rFonts w:cs="Arial"/>
              </w:rPr>
              <w:tab/>
              <w:t>Payload</w:t>
            </w:r>
            <w:r>
              <w:rPr>
                <w:rFonts w:cs="Arial"/>
              </w:rPr>
              <w:t xml:space="preserve"> </w:t>
            </w:r>
            <w:r w:rsidRPr="00495D84">
              <w:rPr>
                <w:rFonts w:cs="Arial"/>
              </w:rPr>
              <w:t>size</w:t>
            </w:r>
            <w:r>
              <w:rPr>
                <w:rFonts w:cs="Arial"/>
              </w:rPr>
              <w:t xml:space="preserve"> </w:t>
            </w:r>
            <w:r w:rsidRPr="00495D84">
              <w:rPr>
                <w:rFonts w:cs="Arial"/>
              </w:rPr>
              <w:t>shall</w:t>
            </w:r>
            <w:r>
              <w:rPr>
                <w:rFonts w:cs="Arial"/>
              </w:rPr>
              <w:t xml:space="preserve"> </w:t>
            </w:r>
            <w:r w:rsidRPr="00495D84">
              <w:rPr>
                <w:rFonts w:cs="Arial"/>
              </w:rPr>
              <w:t>depend</w:t>
            </w:r>
            <w:r>
              <w:rPr>
                <w:rFonts w:cs="Arial"/>
              </w:rPr>
              <w:t xml:space="preserve"> </w:t>
            </w:r>
            <w:r w:rsidRPr="00495D84">
              <w:rPr>
                <w:rFonts w:cs="Arial"/>
              </w:rPr>
              <w:t>upon</w:t>
            </w:r>
            <w:r>
              <w:rPr>
                <w:rFonts w:cs="Arial"/>
              </w:rPr>
              <w:t xml:space="preserve"> </w:t>
            </w:r>
            <w:r w:rsidRPr="00495D84">
              <w:rPr>
                <w:rFonts w:cs="Arial"/>
              </w:rPr>
              <w:t>the</w:t>
            </w:r>
            <w:r>
              <w:rPr>
                <w:rFonts w:cs="Arial"/>
              </w:rPr>
              <w:t xml:space="preserve"> </w:t>
            </w:r>
            <w:r w:rsidRPr="00495D84">
              <w:rPr>
                <w:rFonts w:cs="Arial"/>
              </w:rPr>
              <w:t>test</w:t>
            </w:r>
            <w:r>
              <w:rPr>
                <w:rFonts w:cs="Arial"/>
              </w:rPr>
              <w:t xml:space="preserve"> </w:t>
            </w:r>
            <w:r w:rsidRPr="00495D84">
              <w:rPr>
                <w:rFonts w:cs="Arial"/>
              </w:rPr>
              <w:t>configuration.</w:t>
            </w:r>
          </w:p>
          <w:p w14:paraId="5B6F4741" w14:textId="7BD686D3" w:rsidR="0094549A" w:rsidRDefault="0094549A" w:rsidP="0094549A">
            <w:pPr>
              <w:pStyle w:val="TAN"/>
            </w:pPr>
            <w:r>
              <w:t>NOTE 7:</w:t>
            </w:r>
            <w:r w:rsidRPr="00495D84">
              <w:tab/>
              <w:t>Other</w:t>
            </w:r>
            <w:r>
              <w:t xml:space="preserve"> </w:t>
            </w:r>
            <w:r w:rsidRPr="00495D84">
              <w:t>values</w:t>
            </w:r>
            <w:r>
              <w:t xml:space="preserve"> </w:t>
            </w:r>
            <w:r w:rsidRPr="00495D84">
              <w:t>can</w:t>
            </w:r>
            <w:r>
              <w:t xml:space="preserve"> </w:t>
            </w:r>
            <w:r w:rsidRPr="00495D84">
              <w:t>be</w:t>
            </w:r>
            <w:r>
              <w:t xml:space="preserve"> </w:t>
            </w:r>
            <w:r w:rsidRPr="00495D84">
              <w:t>used</w:t>
            </w:r>
            <w:r>
              <w:t xml:space="preserve"> </w:t>
            </w:r>
            <w:r w:rsidRPr="00495D84">
              <w:t>to</w:t>
            </w:r>
            <w:r>
              <w:t xml:space="preserve"> </w:t>
            </w:r>
            <w:r w:rsidRPr="00495D84">
              <w:t>align</w:t>
            </w:r>
            <w:r>
              <w:t xml:space="preserve"> </w:t>
            </w:r>
            <w:r w:rsidRPr="00495D84">
              <w:t>with</w:t>
            </w:r>
            <w:r>
              <w:t xml:space="preserve"> </w:t>
            </w:r>
            <w:r w:rsidRPr="00495D84">
              <w:t>GSCN</w:t>
            </w:r>
            <w:r>
              <w:t xml:space="preserve"> </w:t>
            </w:r>
            <w:r w:rsidRPr="00495D84">
              <w:t>[13]</w:t>
            </w:r>
            <w:r>
              <w:t xml:space="preserve"> </w:t>
            </w:r>
            <w:r w:rsidRPr="00495D84">
              <w:t>as</w:t>
            </w:r>
            <w:r>
              <w:t xml:space="preserve"> </w:t>
            </w:r>
            <w:r w:rsidRPr="00495D84">
              <w:t>long</w:t>
            </w:r>
            <w:r>
              <w:t xml:space="preserve"> </w:t>
            </w:r>
            <w:r w:rsidRPr="00495D84">
              <w:t>as</w:t>
            </w:r>
            <w:r>
              <w:t xml:space="preserve"> </w:t>
            </w:r>
            <w:r w:rsidRPr="00495D84">
              <w:t>SSB</w:t>
            </w:r>
            <w:r>
              <w:t xml:space="preserve"> </w:t>
            </w:r>
            <w:r w:rsidRPr="00495D84">
              <w:t>does</w:t>
            </w:r>
            <w:r>
              <w:t xml:space="preserve"> </w:t>
            </w:r>
            <w:r w:rsidRPr="00495D84">
              <w:t>not</w:t>
            </w:r>
            <w:r>
              <w:t xml:space="preserve"> </w:t>
            </w:r>
            <w:r w:rsidRPr="00495D84">
              <w:t>overlap</w:t>
            </w:r>
            <w:r>
              <w:t xml:space="preserve"> </w:t>
            </w:r>
            <w:r w:rsidRPr="00495D84">
              <w:t>the</w:t>
            </w:r>
            <w:r>
              <w:t xml:space="preserve"> </w:t>
            </w:r>
            <w:r w:rsidRPr="00495D84">
              <w:t>RMC.</w:t>
            </w:r>
          </w:p>
          <w:p w14:paraId="570D79FB" w14:textId="77777777" w:rsidR="0094549A" w:rsidRPr="00017242" w:rsidRDefault="0094549A" w:rsidP="0094549A">
            <w:pPr>
              <w:pStyle w:val="TAN"/>
              <w:rPr>
                <w:lang w:eastAsia="ja-JP"/>
              </w:rPr>
            </w:pPr>
            <w:r w:rsidRPr="00017242">
              <w:rPr>
                <w:rFonts w:cs="Arial"/>
              </w:rPr>
              <w:t xml:space="preserve">NOTE 8: </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13-1 in TS 38.213 [3]</w:t>
            </w:r>
          </w:p>
          <w:p w14:paraId="3B0D6534" w14:textId="77777777" w:rsidR="0094549A" w:rsidRPr="00017242" w:rsidRDefault="0094549A" w:rsidP="0094549A">
            <w:pPr>
              <w:pStyle w:val="TAN"/>
              <w:rPr>
                <w:rFonts w:cs="Arial"/>
              </w:rPr>
            </w:pPr>
            <w:r w:rsidRPr="00017242">
              <w:rPr>
                <w:rFonts w:cs="Arial"/>
              </w:rPr>
              <w:t xml:space="preserve">NOTE 9: </w:t>
            </w:r>
            <w:r w:rsidRPr="00017242">
              <w:rPr>
                <w:rFonts w:cs="Arial"/>
              </w:rPr>
              <w:tab/>
            </w:r>
            <w:r w:rsidRPr="00017242">
              <w:rPr>
                <w:lang w:eastAsia="ja-JP"/>
              </w:rPr>
              <w:t>The configuration of set of resource blocks, slot symbols, RB offset and REG to CCE mapping of control resource set for Type0-PDCCH search space corresponds to index 0 in table 13-0 in TS 38.213 [3]</w:t>
            </w:r>
            <w:r w:rsidRPr="00017242">
              <w:rPr>
                <w:rFonts w:cs="Arial"/>
              </w:rPr>
              <w:t xml:space="preserve"> </w:t>
            </w:r>
          </w:p>
          <w:p w14:paraId="0BF05FA0" w14:textId="77777777" w:rsidR="0094549A" w:rsidRPr="00017242" w:rsidRDefault="0094549A" w:rsidP="0094549A">
            <w:pPr>
              <w:pStyle w:val="TAN"/>
              <w:rPr>
                <w:rFonts w:cs="Arial"/>
              </w:rPr>
            </w:pPr>
            <w:r w:rsidRPr="00017242">
              <w:rPr>
                <w:rFonts w:cs="Arial"/>
              </w:rPr>
              <w:t xml:space="preserve">NOTE 10: </w:t>
            </w:r>
            <w:r w:rsidRPr="00017242">
              <w:rPr>
                <w:rFonts w:cs="Arial"/>
              </w:rPr>
              <w:tab/>
            </w:r>
            <w:r w:rsidRPr="00017242">
              <w:rPr>
                <w:lang w:eastAsia="ja-JP"/>
              </w:rPr>
              <w:t>The configuration of set of resource blocks, slot symbols, RB offset and REG to CCE mapping of control resource set for Type0-PDCCH search space corresponds to index 8 in table 13-0 in TS 38.213 [3]</w:t>
            </w:r>
            <w:r w:rsidRPr="00017242">
              <w:rPr>
                <w:rFonts w:cs="Arial"/>
              </w:rPr>
              <w:t xml:space="preserve"> </w:t>
            </w:r>
          </w:p>
          <w:p w14:paraId="7C9C75AE" w14:textId="1F912789" w:rsidR="001268B4" w:rsidRPr="00495D84" w:rsidRDefault="0094549A" w:rsidP="0094549A">
            <w:pPr>
              <w:pStyle w:val="TAN"/>
            </w:pPr>
            <w:r w:rsidRPr="00017242">
              <w:rPr>
                <w:rFonts w:cs="Arial"/>
              </w:rPr>
              <w:t xml:space="preserve">NOTE 11: </w:t>
            </w:r>
            <w:r w:rsidRPr="00017242">
              <w:rPr>
                <w:rFonts w:cs="Arial"/>
              </w:rPr>
              <w:tab/>
            </w:r>
            <w:r w:rsidRPr="00017242">
              <w:rPr>
                <w:lang w:eastAsia="ja-JP"/>
              </w:rPr>
              <w:t>The configuration of set of resource blocks, slot symbols, RB offset and REG to CCE mapping of control resource set for Type0-PDCCH search space corresponds to index 11 in table 13-0 in TS 38.213 [3]</w:t>
            </w:r>
            <w:r>
              <w:rPr>
                <w:rFonts w:cs="Arial"/>
              </w:rPr>
              <w:t xml:space="preserve"> </w:t>
            </w:r>
          </w:p>
        </w:tc>
      </w:tr>
    </w:tbl>
    <w:p w14:paraId="7C9C75B0" w14:textId="77777777" w:rsidR="001268B4" w:rsidRPr="00495D84" w:rsidRDefault="001268B4" w:rsidP="001268B4">
      <w:pPr>
        <w:rPr>
          <w:rFonts w:eastAsia="MS Mincho"/>
        </w:rPr>
      </w:pPr>
    </w:p>
    <w:p w14:paraId="7C9C75B1" w14:textId="77777777" w:rsidR="001268B4" w:rsidRPr="00495D84" w:rsidRDefault="001268B4" w:rsidP="001268B4">
      <w:pPr>
        <w:pStyle w:val="Heading4"/>
        <w:rPr>
          <w:snapToGrid w:val="0"/>
        </w:rPr>
      </w:pPr>
      <w:r w:rsidRPr="00495D84">
        <w:rPr>
          <w:snapToGrid w:val="0"/>
        </w:rPr>
        <w:lastRenderedPageBreak/>
        <w:t>A.3.1.2.2</w:t>
      </w:r>
      <w:r w:rsidRPr="00495D84">
        <w:rPr>
          <w:snapToGrid w:val="0"/>
        </w:rPr>
        <w:tab/>
        <w:t>TDD</w:t>
      </w:r>
    </w:p>
    <w:p w14:paraId="7C9C75B2" w14:textId="54F3CB62" w:rsidR="001268B4" w:rsidRPr="00495D84" w:rsidRDefault="001268B4" w:rsidP="001268B4">
      <w:pPr>
        <w:pStyle w:val="TH"/>
      </w:pPr>
      <w:r w:rsidRPr="00495D84">
        <w:rPr>
          <w:rFonts w:cs="v5.0.0"/>
        </w:rPr>
        <w:t>Table A.3.1.2.2-1: RMSI CORESET Reference Channel for TDD with SCS=</w:t>
      </w:r>
      <w:r w:rsidR="007D78D4" w:rsidRPr="00495D84">
        <w:rPr>
          <w:rFonts w:cs="v5.0.0"/>
        </w:rPr>
        <w:t>15</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5B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495D84" w:rsidRDefault="001268B4" w:rsidP="000B5C74">
            <w:pPr>
              <w:pStyle w:val="TAH"/>
              <w:rPr>
                <w:rFonts w:cs="Arial"/>
              </w:rPr>
            </w:pPr>
            <w:r w:rsidRPr="00495D84">
              <w:rPr>
                <w:rFonts w:cs="Arial"/>
              </w:rPr>
              <w:t>Value</w:t>
            </w:r>
          </w:p>
        </w:tc>
      </w:tr>
      <w:tr w:rsidR="001268B4" w:rsidRPr="00495D84" w14:paraId="7C9C75C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4148045D"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557FDCF2" w:rsidR="001268B4" w:rsidRPr="00495D84" w:rsidRDefault="001268B4" w:rsidP="000B5C74">
            <w:pPr>
              <w:pStyle w:val="TAC"/>
              <w:rPr>
                <w:rFonts w:cs="Arial"/>
              </w:rPr>
            </w:pPr>
            <w:r w:rsidRPr="00495D84">
              <w:rPr>
                <w:rFonts w:cs="Arial"/>
              </w:rPr>
              <w:t>CR.1.1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495D84" w:rsidRDefault="001268B4" w:rsidP="000B5C74">
            <w:pPr>
              <w:pStyle w:val="TAC"/>
              <w:rPr>
                <w:rFonts w:cs="Arial"/>
              </w:rPr>
            </w:pPr>
          </w:p>
        </w:tc>
      </w:tr>
      <w:tr w:rsidR="001268B4" w:rsidRPr="00495D84" w14:paraId="7C9C75C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6FB7C9F4"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26D7B0D8" w:rsidR="001268B4" w:rsidRPr="00495D84" w:rsidRDefault="00795EDD" w:rsidP="000B5C74">
            <w:pPr>
              <w:pStyle w:val="TAC"/>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495D84" w:rsidRDefault="001268B4" w:rsidP="000B5C74">
            <w:pPr>
              <w:pStyle w:val="TAC"/>
              <w:rPr>
                <w:rFonts w:cs="Arial"/>
              </w:rPr>
            </w:pPr>
          </w:p>
        </w:tc>
      </w:tr>
      <w:tr w:rsidR="001268B4" w:rsidRPr="00495D84" w14:paraId="7C9C75D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37A46F7C"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495D84" w:rsidRDefault="001268B4" w:rsidP="000B5C74">
            <w:pPr>
              <w:pStyle w:val="TAC"/>
              <w:rPr>
                <w:rFonts w:cs="Arial"/>
                <w:lang w:eastAsia="zh-CN"/>
              </w:rPr>
            </w:pPr>
            <w:r w:rsidRPr="00495D84">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495D84" w:rsidRDefault="001268B4" w:rsidP="000B5C74">
            <w:pPr>
              <w:pStyle w:val="TAC"/>
              <w:rPr>
                <w:rFonts w:cs="Arial"/>
              </w:rPr>
            </w:pPr>
          </w:p>
        </w:tc>
      </w:tr>
      <w:tr w:rsidR="001268B4" w:rsidRPr="00495D84" w14:paraId="7C9C75D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3A1EA0CE"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495D84" w:rsidRDefault="001268B4" w:rsidP="000B5C74">
            <w:pPr>
              <w:pStyle w:val="TAC"/>
              <w:rPr>
                <w:rFonts w:cs="Arial"/>
              </w:rPr>
            </w:pPr>
          </w:p>
        </w:tc>
      </w:tr>
      <w:tr w:rsidR="00963801" w:rsidRPr="00495D84" w14:paraId="7C9C75E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495D84"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495D84"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495D84"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495D84"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495D84"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495D84"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495D84" w:rsidRDefault="00963801" w:rsidP="00963801">
            <w:pPr>
              <w:pStyle w:val="TAC"/>
              <w:rPr>
                <w:rFonts w:cs="Arial"/>
              </w:rPr>
            </w:pPr>
          </w:p>
        </w:tc>
      </w:tr>
      <w:tr w:rsidR="001268B4" w:rsidRPr="00495D84" w14:paraId="7C9C75F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2C63DDA8"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11A82FE4"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495D84" w:rsidRDefault="001268B4" w:rsidP="000B5C74">
            <w:pPr>
              <w:pStyle w:val="TAC"/>
              <w:rPr>
                <w:rFonts w:cs="Arial"/>
              </w:rPr>
            </w:pPr>
          </w:p>
        </w:tc>
      </w:tr>
      <w:tr w:rsidR="001268B4" w:rsidRPr="00495D84" w14:paraId="7C9C75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05EFDF97"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5F4" w14:textId="536D2B0C"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427B212F"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495D84" w:rsidRDefault="001268B4" w:rsidP="000B5C74">
            <w:pPr>
              <w:pStyle w:val="TAC"/>
              <w:rPr>
                <w:rFonts w:cs="Arial"/>
              </w:rPr>
            </w:pPr>
          </w:p>
        </w:tc>
      </w:tr>
      <w:tr w:rsidR="001268B4" w:rsidRPr="00495D84" w14:paraId="7C9C760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3FF29A0E"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610A2EFF"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495D84" w:rsidRDefault="001268B4" w:rsidP="000B5C74">
            <w:pPr>
              <w:pStyle w:val="TAC"/>
              <w:rPr>
                <w:rFonts w:cs="Arial"/>
              </w:rPr>
            </w:pPr>
          </w:p>
        </w:tc>
      </w:tr>
      <w:tr w:rsidR="001268B4" w:rsidRPr="00495D84" w14:paraId="7C9C761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3FD0EAEE"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495D84" w:rsidRDefault="001268B4" w:rsidP="000B5C74">
            <w:pPr>
              <w:pStyle w:val="TAC"/>
              <w:rPr>
                <w:rFonts w:cs="Arial"/>
              </w:rPr>
            </w:pPr>
          </w:p>
        </w:tc>
      </w:tr>
      <w:tr w:rsidR="001268B4" w:rsidRPr="00495D84" w14:paraId="7C9C761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97F6FFE"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495D84" w:rsidRDefault="001268B4" w:rsidP="000B5C74">
            <w:pPr>
              <w:pStyle w:val="TAC"/>
              <w:rPr>
                <w:rFonts w:cs="Arial"/>
              </w:rPr>
            </w:pPr>
          </w:p>
        </w:tc>
      </w:tr>
      <w:tr w:rsidR="001268B4" w:rsidRPr="00495D84" w14:paraId="7C9C762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4D61E853"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544BC6DF"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495D84" w:rsidRDefault="001268B4" w:rsidP="000B5C74">
            <w:pPr>
              <w:pStyle w:val="TAC"/>
              <w:rPr>
                <w:rFonts w:cs="Arial"/>
              </w:rPr>
            </w:pPr>
          </w:p>
        </w:tc>
      </w:tr>
      <w:tr w:rsidR="001268B4" w:rsidRPr="00495D84" w14:paraId="7C9C762E"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32F4900D"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495D84" w:rsidRDefault="001268B4" w:rsidP="000B5C74">
            <w:pPr>
              <w:pStyle w:val="TAC"/>
              <w:rPr>
                <w:rFonts w:cs="Arial"/>
              </w:rPr>
            </w:pPr>
          </w:p>
        </w:tc>
      </w:tr>
      <w:tr w:rsidR="001268B4" w:rsidRPr="00495D84" w14:paraId="7C9C7638"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4129A269"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495D84" w:rsidRDefault="001268B4" w:rsidP="000B5C74">
            <w:pPr>
              <w:pStyle w:val="TAC"/>
              <w:rPr>
                <w:rFonts w:cs="Arial"/>
              </w:rPr>
            </w:pPr>
          </w:p>
        </w:tc>
      </w:tr>
      <w:tr w:rsidR="001268B4" w:rsidRPr="00495D84" w14:paraId="7C9C764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0962162E"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495D84" w:rsidRDefault="001268B4" w:rsidP="000B5C74">
            <w:pPr>
              <w:pStyle w:val="TAC"/>
              <w:rPr>
                <w:rFonts w:cs="Arial"/>
              </w:rPr>
            </w:pPr>
          </w:p>
        </w:tc>
      </w:tr>
      <w:tr w:rsidR="001268B4" w:rsidRPr="00495D84" w14:paraId="7C9C764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5AE56166"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495D84" w:rsidRDefault="001268B4" w:rsidP="000B5C74">
            <w:pPr>
              <w:pStyle w:val="TAC"/>
              <w:rPr>
                <w:rFonts w:cs="Arial"/>
              </w:rPr>
            </w:pPr>
          </w:p>
        </w:tc>
      </w:tr>
      <w:tr w:rsidR="001268B4" w:rsidRPr="00495D84" w14:paraId="7C9C765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38BC13C2"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44C2DF76"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495D84" w:rsidRDefault="001268B4" w:rsidP="000B5C74">
            <w:pPr>
              <w:pStyle w:val="TAC"/>
              <w:rPr>
                <w:rFonts w:cs="Arial"/>
              </w:rPr>
            </w:pPr>
          </w:p>
        </w:tc>
      </w:tr>
      <w:tr w:rsidR="001268B4" w:rsidRPr="00495D84" w14:paraId="7C9C766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5B305E6D"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3DF6EE7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495D84" w:rsidRDefault="001268B4" w:rsidP="000B5C74">
            <w:pPr>
              <w:pStyle w:val="TAC"/>
              <w:rPr>
                <w:rFonts w:cs="Arial"/>
              </w:rPr>
            </w:pPr>
          </w:p>
        </w:tc>
      </w:tr>
      <w:tr w:rsidR="001268B4" w:rsidRPr="00495D84" w14:paraId="7C9C7669"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668D74E5"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7D78D4">
              <w:rPr>
                <w:rFonts w:cs="Arial"/>
              </w:rPr>
              <w:t xml:space="preserve"> [8]</w:t>
            </w:r>
            <w:r w:rsidR="001268B4" w:rsidRPr="00495D84">
              <w:rPr>
                <w:rFonts w:cs="Arial"/>
              </w:rPr>
              <w:t>.</w:t>
            </w:r>
          </w:p>
          <w:p w14:paraId="7C9C7662" w14:textId="540AD039"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3" w14:textId="219CF4FB"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664" w14:textId="4EA33CC6"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665" w14:textId="4145A08E"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6" w14:textId="02EE7C0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667" w14:textId="5DE85B7A"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13-1</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668" w14:textId="07A6DD76"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66A" w14:textId="77777777" w:rsidR="001268B4" w:rsidRPr="00495D84" w:rsidRDefault="001268B4" w:rsidP="001268B4">
      <w:pPr>
        <w:rPr>
          <w:rFonts w:eastAsia="MS Mincho"/>
        </w:rPr>
      </w:pPr>
    </w:p>
    <w:p w14:paraId="7C9C766B" w14:textId="27CE58DA" w:rsidR="001268B4" w:rsidRPr="00495D84" w:rsidRDefault="001268B4" w:rsidP="001268B4">
      <w:pPr>
        <w:pStyle w:val="TH"/>
      </w:pPr>
      <w:r w:rsidRPr="00495D84">
        <w:rPr>
          <w:rFonts w:cs="v5.0.0"/>
        </w:rPr>
        <w:lastRenderedPageBreak/>
        <w:t>Table A.3.1.2.2-2: RMSI CORESET Reference Channel for TDD with SCS=</w:t>
      </w:r>
      <w:r w:rsidR="007D78D4" w:rsidRPr="00495D84">
        <w:rPr>
          <w:rFonts w:cs="v5.0.0"/>
        </w:rPr>
        <w:t>30</w:t>
      </w:r>
      <w:r w:rsidR="007D78D4">
        <w:rPr>
          <w:rFonts w:cs="v5.0.0"/>
        </w:rPr>
        <w:t>k</w:t>
      </w:r>
      <w:r w:rsidR="007D78D4"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1268B4" w:rsidRPr="00495D84" w14:paraId="7C9C766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495D84" w:rsidRDefault="001268B4" w:rsidP="000B5C74">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495D84" w:rsidRDefault="001268B4" w:rsidP="000B5C74">
            <w:pPr>
              <w:pStyle w:val="TAH"/>
              <w:rPr>
                <w:rFonts w:cs="Arial"/>
              </w:rPr>
            </w:pPr>
            <w:r w:rsidRPr="00495D84">
              <w:rPr>
                <w:rFonts w:cs="Arial"/>
              </w:rPr>
              <w:t>Value</w:t>
            </w:r>
          </w:p>
        </w:tc>
      </w:tr>
      <w:tr w:rsidR="001268B4" w:rsidRPr="00495D84" w14:paraId="7C9C767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1120866F"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3F335DC8" w:rsidR="001268B4" w:rsidRPr="00495D84" w:rsidRDefault="001268B4" w:rsidP="000B5C74">
            <w:pPr>
              <w:pStyle w:val="TAC"/>
              <w:rPr>
                <w:rFonts w:cs="Arial"/>
              </w:rPr>
            </w:pPr>
            <w:r w:rsidRPr="00495D84">
              <w:rPr>
                <w:rFonts w:cs="Arial"/>
              </w:rPr>
              <w:t>CR.2.1</w:t>
            </w:r>
            <w:r w:rsidR="00B27C84">
              <w:rPr>
                <w:rFonts w:cs="Arial"/>
              </w:rPr>
              <w:t xml:space="preserve"> </w:t>
            </w:r>
            <w:r w:rsidRPr="00495D84">
              <w:rPr>
                <w:rFonts w:cs="Arial"/>
              </w:rPr>
              <w:t>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495D84" w:rsidRDefault="001268B4" w:rsidP="000B5C74">
            <w:pPr>
              <w:pStyle w:val="TAC"/>
              <w:rPr>
                <w:rFonts w:cs="Arial"/>
              </w:rPr>
            </w:pPr>
          </w:p>
        </w:tc>
      </w:tr>
      <w:tr w:rsidR="001268B4" w:rsidRPr="00495D84" w14:paraId="7C9C768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43F69BE0"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0D141607" w:rsidR="001268B4" w:rsidRPr="00495D84" w:rsidRDefault="00795EDD" w:rsidP="000B5C74">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495D84" w:rsidRDefault="001268B4" w:rsidP="000B5C74">
            <w:pPr>
              <w:pStyle w:val="TAC"/>
              <w:rPr>
                <w:rFonts w:cs="Arial"/>
              </w:rPr>
            </w:pPr>
          </w:p>
        </w:tc>
      </w:tr>
      <w:tr w:rsidR="001268B4" w:rsidRPr="00495D84" w14:paraId="7C9C768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E8C6098"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495D84" w:rsidRDefault="001268B4" w:rsidP="000B5C74">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495D84" w:rsidRDefault="001268B4" w:rsidP="000B5C74">
            <w:pPr>
              <w:pStyle w:val="TAC"/>
              <w:rPr>
                <w:rFonts w:cs="Arial"/>
              </w:rPr>
            </w:pPr>
          </w:p>
        </w:tc>
      </w:tr>
      <w:tr w:rsidR="001268B4" w:rsidRPr="00495D84" w14:paraId="7C9C769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004184ED"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495D84" w:rsidRDefault="001268B4" w:rsidP="000B5C74">
            <w:pPr>
              <w:pStyle w:val="TAC"/>
              <w:rPr>
                <w:rFonts w:cs="Arial"/>
                <w:lang w:eastAsia="zh-CN"/>
              </w:rPr>
            </w:pPr>
            <w:r w:rsidRPr="00495D84">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495D84" w:rsidRDefault="001268B4" w:rsidP="000B5C74">
            <w:pPr>
              <w:pStyle w:val="TAC"/>
              <w:rPr>
                <w:rFonts w:cs="Arial"/>
              </w:rPr>
            </w:pPr>
          </w:p>
        </w:tc>
      </w:tr>
      <w:tr w:rsidR="0032343F" w:rsidRPr="00495D84" w14:paraId="7C9C76A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495D84"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495D84"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495D84"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495D84"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495D84"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495D84"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495D84" w:rsidRDefault="0032343F" w:rsidP="0032343F">
            <w:pPr>
              <w:pStyle w:val="TAC"/>
              <w:rPr>
                <w:rFonts w:cs="Arial"/>
              </w:rPr>
            </w:pPr>
          </w:p>
        </w:tc>
      </w:tr>
      <w:tr w:rsidR="001268B4" w:rsidRPr="00495D84" w14:paraId="7C9C76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2F86257C"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0FDA8F7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495D84" w:rsidRDefault="001268B4" w:rsidP="000B5C74">
            <w:pPr>
              <w:pStyle w:val="TAC"/>
              <w:rPr>
                <w:rFonts w:cs="Arial"/>
              </w:rPr>
            </w:pPr>
          </w:p>
        </w:tc>
      </w:tr>
      <w:tr w:rsidR="001268B4" w:rsidRPr="00495D84" w14:paraId="7C9C76B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6479FAA2"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7C9C76AD" w14:textId="351ED68A" w:rsidR="001268B4" w:rsidRPr="00495D84" w:rsidRDefault="007D78D4"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8897F8"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495D84" w:rsidRDefault="001268B4" w:rsidP="000B5C74">
            <w:pPr>
              <w:pStyle w:val="TAC"/>
              <w:rPr>
                <w:rFonts w:cs="Arial"/>
              </w:rPr>
            </w:pPr>
          </w:p>
        </w:tc>
      </w:tr>
      <w:tr w:rsidR="001268B4" w:rsidRPr="00495D84" w14:paraId="7C9C76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2545B4BF"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232B94BE"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495D84" w:rsidRDefault="001268B4" w:rsidP="000B5C74">
            <w:pPr>
              <w:pStyle w:val="TAC"/>
              <w:rPr>
                <w:rFonts w:cs="Arial"/>
              </w:rPr>
            </w:pPr>
          </w:p>
        </w:tc>
      </w:tr>
      <w:tr w:rsidR="001268B4" w:rsidRPr="00495D84" w14:paraId="7C9C76C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2791B2F"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495D84" w:rsidRDefault="001268B4" w:rsidP="000B5C74">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495D84" w:rsidRDefault="001268B4" w:rsidP="000B5C74">
            <w:pPr>
              <w:pStyle w:val="TAC"/>
              <w:rPr>
                <w:rFonts w:cs="Arial"/>
              </w:rPr>
            </w:pPr>
          </w:p>
        </w:tc>
      </w:tr>
      <w:tr w:rsidR="001268B4" w:rsidRPr="00495D84" w14:paraId="7C9C76D3"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38B63857"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495D84" w:rsidRDefault="001268B4" w:rsidP="000B5C74">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495D84" w:rsidRDefault="001268B4" w:rsidP="000B5C74">
            <w:pPr>
              <w:pStyle w:val="TAC"/>
              <w:rPr>
                <w:rFonts w:cs="Arial"/>
              </w:rPr>
            </w:pPr>
          </w:p>
        </w:tc>
      </w:tr>
      <w:tr w:rsidR="001268B4" w:rsidRPr="00495D84" w14:paraId="7C9C76D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27D5818E"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29D0353C"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495D84" w:rsidRDefault="001268B4" w:rsidP="000B5C74">
            <w:pPr>
              <w:pStyle w:val="TAC"/>
              <w:rPr>
                <w:rFonts w:cs="Arial"/>
              </w:rPr>
            </w:pPr>
          </w:p>
        </w:tc>
      </w:tr>
      <w:tr w:rsidR="001268B4" w:rsidRPr="00495D84" w14:paraId="7C9C76E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41E48D13" w:rsidR="001268B4" w:rsidRPr="00495D84" w:rsidRDefault="001268B4" w:rsidP="000B5C74">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495D84" w:rsidRDefault="001268B4" w:rsidP="000B5C74">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495D84" w:rsidRDefault="001268B4" w:rsidP="000B5C74">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495D84" w:rsidRDefault="001268B4" w:rsidP="000B5C74">
            <w:pPr>
              <w:pStyle w:val="TAC"/>
              <w:rPr>
                <w:rFonts w:cs="Arial"/>
              </w:rPr>
            </w:pPr>
          </w:p>
        </w:tc>
      </w:tr>
      <w:tr w:rsidR="001268B4" w:rsidRPr="00495D84" w14:paraId="7C9C76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38C2D60E" w:rsidR="001268B4" w:rsidRPr="00495D84" w:rsidRDefault="001268B4" w:rsidP="000B5C7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495D84" w:rsidRDefault="001268B4" w:rsidP="000B5C74">
            <w:pPr>
              <w:pStyle w:val="TAC"/>
              <w:rPr>
                <w:rFonts w:cs="Arial"/>
              </w:rPr>
            </w:pPr>
          </w:p>
        </w:tc>
      </w:tr>
      <w:tr w:rsidR="001268B4" w:rsidRPr="00495D84" w14:paraId="7C9C76F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080E9359" w:rsidR="001268B4" w:rsidRPr="00495D84" w:rsidRDefault="001268B4" w:rsidP="000B5C7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495D84" w:rsidRDefault="001268B4" w:rsidP="000B5C74">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495D84"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495D84" w:rsidRDefault="001268B4" w:rsidP="000B5C74">
            <w:pPr>
              <w:pStyle w:val="TAC"/>
              <w:rPr>
                <w:rFonts w:cs="Arial"/>
              </w:rPr>
            </w:pPr>
          </w:p>
        </w:tc>
      </w:tr>
      <w:tr w:rsidR="001268B4" w:rsidRPr="00495D84" w14:paraId="7C9C770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548DC06D" w:rsidR="001268B4" w:rsidRPr="00495D84" w:rsidRDefault="001268B4" w:rsidP="000B5C74">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495D84"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495D84" w:rsidRDefault="001268B4" w:rsidP="000B5C74">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495D84"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495D84" w:rsidRDefault="001268B4" w:rsidP="000B5C74">
            <w:pPr>
              <w:pStyle w:val="TAC"/>
              <w:rPr>
                <w:rFonts w:cs="Arial"/>
              </w:rPr>
            </w:pPr>
          </w:p>
        </w:tc>
      </w:tr>
      <w:tr w:rsidR="001268B4" w:rsidRPr="00495D84" w14:paraId="7C9C770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162D314C" w:rsidR="001268B4" w:rsidRPr="00495D84" w:rsidRDefault="001268B4" w:rsidP="000B5C74">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5FC864C9"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495D84" w:rsidRDefault="001268B4" w:rsidP="000B5C74">
            <w:pPr>
              <w:pStyle w:val="TAC"/>
              <w:rPr>
                <w:rFonts w:cs="Arial"/>
              </w:rPr>
            </w:pPr>
          </w:p>
        </w:tc>
      </w:tr>
      <w:tr w:rsidR="001268B4" w:rsidRPr="00495D84" w14:paraId="7C9C77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6467F5E8" w:rsidR="001268B4" w:rsidRPr="00495D84" w:rsidRDefault="001268B4" w:rsidP="000B5C74">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495D84" w:rsidRDefault="001268B4" w:rsidP="000B5C74">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6E0FF16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495D84"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495D84"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495D84"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495D84" w:rsidRDefault="001268B4" w:rsidP="000B5C74">
            <w:pPr>
              <w:pStyle w:val="TAC"/>
              <w:rPr>
                <w:rFonts w:cs="Arial"/>
              </w:rPr>
            </w:pPr>
          </w:p>
        </w:tc>
      </w:tr>
      <w:tr w:rsidR="001268B4" w:rsidRPr="00495D84" w14:paraId="7C9C7722"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E1DF8EA"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1B" w14:textId="0B356598"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C" w14:textId="00AE88D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1D" w14:textId="6675060A"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1E" w14:textId="6D07A0F0"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1F" w14:textId="1E6884CE"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20" w14:textId="28659534"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13-6</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7C9C7721" w14:textId="685ACF01" w:rsidR="001268B4" w:rsidRPr="00495D84" w:rsidRDefault="00E94096" w:rsidP="000B5C74">
            <w:pPr>
              <w:pStyle w:val="TAN"/>
              <w:rPr>
                <w:rFonts w:cs="Arial"/>
              </w:rPr>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tc>
      </w:tr>
    </w:tbl>
    <w:p w14:paraId="7C9C7723" w14:textId="77777777" w:rsidR="001268B4" w:rsidRPr="00495D84" w:rsidRDefault="001268B4" w:rsidP="001268B4">
      <w:pPr>
        <w:rPr>
          <w:rFonts w:eastAsia="MS Mincho"/>
        </w:rPr>
      </w:pPr>
    </w:p>
    <w:p w14:paraId="7C9C7724" w14:textId="32336C67" w:rsidR="001268B4" w:rsidRPr="00495D84" w:rsidRDefault="001268B4" w:rsidP="001268B4">
      <w:pPr>
        <w:pStyle w:val="TH"/>
      </w:pPr>
      <w:r w:rsidRPr="00495D84">
        <w:rPr>
          <w:rFonts w:cs="v5.0.0"/>
        </w:rPr>
        <w:lastRenderedPageBreak/>
        <w:t>Table A.3.1.2.2-3: RMSI CORESET Reference Channel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8"/>
        <w:gridCol w:w="903"/>
        <w:gridCol w:w="1109"/>
        <w:gridCol w:w="1109"/>
        <w:gridCol w:w="840"/>
        <w:gridCol w:w="840"/>
        <w:gridCol w:w="840"/>
        <w:gridCol w:w="842"/>
        <w:gridCol w:w="838"/>
      </w:tblGrid>
      <w:tr w:rsidR="001268B4" w:rsidRPr="00495D84" w14:paraId="7C9C772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495D84" w:rsidRDefault="001268B4" w:rsidP="000B5C74">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495D84" w:rsidRDefault="001268B4" w:rsidP="000B5C74">
            <w:pPr>
              <w:pStyle w:val="TAH"/>
              <w:rPr>
                <w:rFonts w:cs="Arial"/>
              </w:rPr>
            </w:pPr>
            <w:r w:rsidRPr="00495D84">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495D84" w:rsidRDefault="001268B4" w:rsidP="000B5C74">
            <w:pPr>
              <w:pStyle w:val="TAH"/>
              <w:rPr>
                <w:rFonts w:cs="Arial"/>
              </w:rPr>
            </w:pPr>
            <w:r w:rsidRPr="00495D84">
              <w:rPr>
                <w:rFonts w:cs="Arial"/>
              </w:rPr>
              <w:t>Value</w:t>
            </w:r>
          </w:p>
        </w:tc>
      </w:tr>
      <w:tr w:rsidR="001268B4" w:rsidRPr="00495D84" w14:paraId="7C9C773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83CA846" w:rsidR="001268B4" w:rsidRPr="00495D84" w:rsidRDefault="001268B4" w:rsidP="000B5C74">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C67F74" w:rsidR="001268B4" w:rsidRPr="00495D84" w:rsidRDefault="001268B4" w:rsidP="000B5C74">
            <w:pPr>
              <w:pStyle w:val="TAC"/>
              <w:rPr>
                <w:rFonts w:cs="Arial"/>
              </w:rPr>
            </w:pPr>
            <w:r w:rsidRPr="00495D84">
              <w:rPr>
                <w:rFonts w:cs="Arial"/>
              </w:rPr>
              <w:t>CR.3.1</w:t>
            </w:r>
            <w:r w:rsidR="00B27C84">
              <w:rPr>
                <w:rFonts w:cs="Arial"/>
              </w:rPr>
              <w:t xml:space="preserve"> </w:t>
            </w:r>
            <w:r w:rsidRPr="00495D84">
              <w:rPr>
                <w:rFonts w:cs="Arial"/>
              </w:rPr>
              <w:t>TDD</w:t>
            </w:r>
          </w:p>
        </w:tc>
        <w:tc>
          <w:tcPr>
            <w:tcW w:w="576" w:type="pct"/>
            <w:tcBorders>
              <w:top w:val="single" w:sz="4" w:space="0" w:color="auto"/>
              <w:left w:val="single" w:sz="4" w:space="0" w:color="auto"/>
              <w:bottom w:val="single" w:sz="4" w:space="0" w:color="auto"/>
              <w:right w:val="single" w:sz="4" w:space="0" w:color="auto"/>
            </w:tcBorders>
          </w:tcPr>
          <w:p w14:paraId="7C9C772C" w14:textId="4E85FBB7" w:rsidR="001268B4" w:rsidRPr="00495D84" w:rsidRDefault="004B6867" w:rsidP="000B5C74">
            <w:pPr>
              <w:pStyle w:val="TAC"/>
              <w:rPr>
                <w:rFonts w:cs="Arial"/>
              </w:rPr>
            </w:pPr>
            <w:r w:rsidRPr="00495D84">
              <w:rPr>
                <w:rFonts w:cs="Arial"/>
              </w:rPr>
              <w:t>CR.3.2</w:t>
            </w:r>
            <w:r w:rsidR="00B27C84">
              <w:rPr>
                <w:rFonts w:cs="Arial"/>
              </w:rPr>
              <w:t xml:space="preserve"> </w:t>
            </w:r>
            <w:r w:rsidRPr="00495D84">
              <w:rPr>
                <w:rFonts w:cs="Arial"/>
              </w:rPr>
              <w:t>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495D84" w:rsidRDefault="001268B4" w:rsidP="000B5C74">
            <w:pPr>
              <w:pStyle w:val="TAC"/>
              <w:rPr>
                <w:rFonts w:cs="Arial"/>
              </w:rPr>
            </w:pPr>
          </w:p>
        </w:tc>
      </w:tr>
      <w:tr w:rsidR="001268B4" w:rsidRPr="00495D84" w14:paraId="7C9C773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4843CC1C" w:rsidR="001268B4" w:rsidRPr="00495D84" w:rsidRDefault="001268B4" w:rsidP="000B5C74">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495D84" w:rsidRDefault="001268B4" w:rsidP="000B5C74">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495D84" w:rsidRDefault="001268B4" w:rsidP="000B5C74">
            <w:pPr>
              <w:pStyle w:val="TAC"/>
              <w:rPr>
                <w:rFonts w:cs="Arial"/>
              </w:rPr>
            </w:pPr>
            <w:r w:rsidRPr="00495D84">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495D84" w:rsidRDefault="00F30A29" w:rsidP="000B5C74">
            <w:pPr>
              <w:pStyle w:val="TAC"/>
              <w:rPr>
                <w:rFonts w:cs="Arial"/>
                <w:lang w:eastAsia="zh-CN"/>
              </w:rPr>
            </w:pPr>
            <w:r w:rsidRPr="00495D8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495D84" w:rsidRDefault="001268B4" w:rsidP="000B5C74">
            <w:pPr>
              <w:pStyle w:val="TAC"/>
              <w:rPr>
                <w:rFonts w:cs="Arial"/>
              </w:rPr>
            </w:pPr>
          </w:p>
        </w:tc>
      </w:tr>
      <w:tr w:rsidR="001268B4" w:rsidRPr="00495D84" w14:paraId="7C9C774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6C9ADAA" w:rsidR="001268B4" w:rsidRPr="00495D84" w:rsidRDefault="001268B4" w:rsidP="000B5C7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495D84" w:rsidRDefault="001268B4" w:rsidP="000B5C74">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495D84" w:rsidRDefault="001268B4" w:rsidP="000B5C74">
            <w:pPr>
              <w:pStyle w:val="TAC"/>
              <w:rPr>
                <w:rFonts w:cs="Arial"/>
                <w:lang w:eastAsia="zh-CN"/>
              </w:rPr>
            </w:pPr>
            <w:r w:rsidRPr="00495D84">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495D84" w:rsidRDefault="00F30A29" w:rsidP="000B5C74">
            <w:pPr>
              <w:pStyle w:val="TAC"/>
              <w:rPr>
                <w:rFonts w:cs="Arial"/>
                <w:lang w:eastAsia="zh-CN"/>
              </w:rPr>
            </w:pPr>
            <w:r w:rsidRPr="00495D8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495D84" w:rsidRDefault="001268B4" w:rsidP="000B5C74">
            <w:pPr>
              <w:pStyle w:val="TAC"/>
              <w:rPr>
                <w:rFonts w:cs="Arial"/>
              </w:rPr>
            </w:pPr>
          </w:p>
        </w:tc>
      </w:tr>
      <w:tr w:rsidR="001268B4" w:rsidRPr="00495D84" w14:paraId="7C9C775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441C8B1C" w:rsidR="001268B4" w:rsidRPr="00495D84" w:rsidRDefault="001268B4" w:rsidP="000B5C7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240741C2" w:rsidR="001268B4" w:rsidRPr="00495D84" w:rsidRDefault="001268B4" w:rsidP="000B5C74">
            <w:pPr>
              <w:pStyle w:val="TAC"/>
              <w:rPr>
                <w:rFonts w:cs="Arial"/>
                <w:lang w:eastAsia="zh-CN"/>
              </w:rPr>
            </w:pPr>
            <w:r w:rsidRPr="00495D84">
              <w:rPr>
                <w:rFonts w:cs="Arial"/>
                <w:lang w:eastAsia="zh-CN"/>
              </w:rPr>
              <w:t>24</w:t>
            </w:r>
            <w:r w:rsidR="00B27C84">
              <w:rPr>
                <w:rFonts w:cs="Arial"/>
                <w:vertAlign w:val="superscript"/>
                <w:lang w:eastAsia="zh-CN"/>
              </w:rPr>
              <w:t xml:space="preserve"> </w:t>
            </w:r>
            <w:r w:rsidR="00020B64" w:rsidRPr="00495D84">
              <w:rPr>
                <w:rFonts w:cs="Arial"/>
                <w:vertAlign w:val="superscript"/>
                <w:lang w:eastAsia="zh-CN"/>
              </w:rPr>
              <w:t>Note</w:t>
            </w:r>
            <w:r w:rsidR="00B27C84">
              <w:rPr>
                <w:rFonts w:cs="Arial"/>
                <w:vertAlign w:val="superscript"/>
                <w:lang w:eastAsia="zh-CN"/>
              </w:rPr>
              <w:t xml:space="preserve"> </w:t>
            </w:r>
            <w:r w:rsidR="00020B64"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4A" w14:textId="5637762A" w:rsidR="001268B4" w:rsidRPr="00495D84" w:rsidRDefault="00F35A05" w:rsidP="000B5C74">
            <w:pPr>
              <w:pStyle w:val="TAC"/>
              <w:rPr>
                <w:rFonts w:cs="Arial"/>
                <w:lang w:eastAsia="zh-CN"/>
              </w:rPr>
            </w:pPr>
            <w:r w:rsidRPr="00495D84">
              <w:rPr>
                <w:rFonts w:cs="Arial"/>
                <w:lang w:eastAsia="zh-CN"/>
              </w:rPr>
              <w:t>48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495D84" w:rsidRDefault="001268B4" w:rsidP="000B5C74">
            <w:pPr>
              <w:pStyle w:val="TAC"/>
              <w:rPr>
                <w:rFonts w:cs="Arial"/>
              </w:rPr>
            </w:pPr>
          </w:p>
        </w:tc>
      </w:tr>
      <w:tr w:rsidR="001268B4" w:rsidRPr="00495D84" w14:paraId="7C9C776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164961C7" w:rsidR="001268B4" w:rsidRPr="00495D84" w:rsidRDefault="001268B4" w:rsidP="000B5C74">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7DE2D455" w:rsidR="001268B4" w:rsidRPr="00495D84" w:rsidRDefault="001268B4"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vertAlign w:val="superscript"/>
                <w:lang w:eastAsia="zh-CN"/>
              </w:rPr>
              <w:t xml:space="preserve"> </w:t>
            </w:r>
            <w:r w:rsidR="003F4798" w:rsidRPr="00495D84">
              <w:rPr>
                <w:rFonts w:cs="Arial"/>
                <w:vertAlign w:val="superscript"/>
                <w:lang w:eastAsia="zh-CN"/>
              </w:rPr>
              <w:t>Note</w:t>
            </w:r>
            <w:r w:rsidR="00B27C84">
              <w:rPr>
                <w:rFonts w:cs="Arial"/>
                <w:vertAlign w:val="superscript"/>
                <w:lang w:eastAsia="zh-CN"/>
              </w:rPr>
              <w:t xml:space="preserve"> </w:t>
            </w:r>
            <w:r w:rsidR="003F4798"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5E" w14:textId="10D6A3AC" w:rsidR="001268B4" w:rsidRPr="00495D84" w:rsidRDefault="003F4798" w:rsidP="000B5C74">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495D84" w:rsidRDefault="001268B4" w:rsidP="000B5C74">
            <w:pPr>
              <w:pStyle w:val="TAC"/>
              <w:rPr>
                <w:rFonts w:cs="Arial"/>
              </w:rPr>
            </w:pPr>
          </w:p>
        </w:tc>
      </w:tr>
      <w:tr w:rsidR="001268B4" w:rsidRPr="00495D84" w14:paraId="7C9C776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1F4E91A6" w:rsidR="001268B4" w:rsidRPr="00495D84" w:rsidRDefault="001268B4" w:rsidP="000B5C74">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p>
        </w:tc>
        <w:tc>
          <w:tcPr>
            <w:tcW w:w="469" w:type="pct"/>
            <w:tcBorders>
              <w:top w:val="single" w:sz="4" w:space="0" w:color="auto"/>
              <w:left w:val="single" w:sz="4" w:space="0" w:color="auto"/>
              <w:bottom w:val="single" w:sz="4" w:space="0" w:color="auto"/>
              <w:right w:val="single" w:sz="4" w:space="0" w:color="auto"/>
            </w:tcBorders>
            <w:hideMark/>
          </w:tcPr>
          <w:p w14:paraId="7C9C7766" w14:textId="5B85A56F" w:rsidR="001268B4" w:rsidRPr="00495D84" w:rsidRDefault="006517D7" w:rsidP="000B5C74">
            <w:pPr>
              <w:pStyle w:val="TAC"/>
              <w:rPr>
                <w:rFonts w:cs="Arial"/>
                <w:lang w:eastAsia="zh-CN"/>
              </w:rPr>
            </w:pPr>
            <w:r>
              <w:rPr>
                <w:rFonts w:cs="Arial"/>
                <w:lang w:eastAsia="zh-CN"/>
              </w:rPr>
              <w:t>P</w:t>
            </w:r>
            <w:r w:rsidR="001268B4"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971935C" w:rsidR="001268B4" w:rsidRPr="00495D84" w:rsidRDefault="001268B4"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vertAlign w:val="superscript"/>
                <w:lang w:eastAsia="zh-CN"/>
              </w:rPr>
              <w:t xml:space="preserve"> </w:t>
            </w:r>
            <w:r w:rsidR="007B32BE" w:rsidRPr="00495D84">
              <w:rPr>
                <w:rFonts w:cs="Arial"/>
                <w:vertAlign w:val="superscript"/>
                <w:lang w:eastAsia="zh-CN"/>
              </w:rPr>
              <w:t>Note</w:t>
            </w:r>
            <w:r w:rsidR="00B27C84">
              <w:rPr>
                <w:rFonts w:cs="Arial"/>
                <w:vertAlign w:val="superscript"/>
                <w:lang w:eastAsia="zh-CN"/>
              </w:rPr>
              <w:t xml:space="preserve"> </w:t>
            </w:r>
            <w:r w:rsidR="007B32BE"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68" w14:textId="4A38D554" w:rsidR="001268B4" w:rsidRPr="00495D84" w:rsidRDefault="007B32BE" w:rsidP="000B5C74">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495D84" w:rsidRDefault="001268B4" w:rsidP="000B5C74">
            <w:pPr>
              <w:pStyle w:val="TAC"/>
              <w:rPr>
                <w:rFonts w:cs="Arial"/>
              </w:rPr>
            </w:pPr>
          </w:p>
        </w:tc>
      </w:tr>
      <w:tr w:rsidR="001268B4" w:rsidRPr="00495D84" w14:paraId="7C9C777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0DAA1D95" w:rsidR="001268B4" w:rsidRPr="00495D84" w:rsidRDefault="001268B4" w:rsidP="000B5C74">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495D84"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208AC8D8" w:rsidR="001268B4" w:rsidRPr="00495D84" w:rsidRDefault="001268B4"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576" w:type="pct"/>
            <w:tcBorders>
              <w:top w:val="single" w:sz="4" w:space="0" w:color="auto"/>
              <w:left w:val="single" w:sz="4" w:space="0" w:color="auto"/>
              <w:bottom w:val="single" w:sz="4" w:space="0" w:color="auto"/>
              <w:right w:val="single" w:sz="4" w:space="0" w:color="auto"/>
            </w:tcBorders>
          </w:tcPr>
          <w:p w14:paraId="7C9C7772" w14:textId="663984A3" w:rsidR="001268B4" w:rsidRPr="00495D84" w:rsidRDefault="006C2B1B" w:rsidP="000B5C74">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495D84" w:rsidRDefault="001268B4" w:rsidP="000B5C74">
            <w:pPr>
              <w:pStyle w:val="TAC"/>
              <w:rPr>
                <w:rFonts w:cs="Arial"/>
              </w:rPr>
            </w:pPr>
          </w:p>
        </w:tc>
      </w:tr>
      <w:tr w:rsidR="001268B4" w:rsidRPr="00495D84" w14:paraId="7C9C778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4D052EB8" w:rsidR="001268B4" w:rsidRPr="00495D84" w:rsidRDefault="001268B4" w:rsidP="000B5C7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495D84" w:rsidRDefault="001268B4" w:rsidP="000B5C74">
            <w:pPr>
              <w:pStyle w:val="TAC"/>
              <w:rPr>
                <w:rFonts w:cs="Arial"/>
              </w:rPr>
            </w:pPr>
            <w:r w:rsidRPr="00495D84">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495D84" w:rsidRDefault="006C2B1B" w:rsidP="000B5C74">
            <w:pPr>
              <w:pStyle w:val="TAC"/>
              <w:rPr>
                <w:rFonts w:cs="Arial"/>
              </w:rPr>
            </w:pPr>
            <w:r w:rsidRPr="00495D8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495D84" w:rsidRDefault="001268B4" w:rsidP="000B5C74">
            <w:pPr>
              <w:pStyle w:val="TAC"/>
              <w:rPr>
                <w:rFonts w:cs="Arial"/>
              </w:rPr>
            </w:pPr>
          </w:p>
        </w:tc>
      </w:tr>
      <w:tr w:rsidR="001268B4" w:rsidRPr="00495D84" w14:paraId="7C9C778C"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1681F6C5" w:rsidR="001268B4" w:rsidRPr="00495D84" w:rsidRDefault="001268B4" w:rsidP="000B5C7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495D84" w:rsidRDefault="001268B4" w:rsidP="000B5C74">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3869B1A4" w:rsidR="001268B4" w:rsidRPr="00495D84" w:rsidRDefault="001268B4" w:rsidP="000B5C74">
            <w:pPr>
              <w:pStyle w:val="TAC"/>
              <w:rPr>
                <w:rFonts w:cs="Arial"/>
              </w:rPr>
            </w:pPr>
            <w:r w:rsidRPr="00495D84">
              <w:rPr>
                <w:rFonts w:cs="Arial"/>
              </w:rPr>
              <w:t>2</w:t>
            </w:r>
            <w:r w:rsidR="00B27C84">
              <w:rPr>
                <w:rFonts w:cs="Arial"/>
                <w:vertAlign w:val="superscript"/>
                <w:lang w:eastAsia="zh-CN"/>
              </w:rPr>
              <w:t xml:space="preserve"> </w:t>
            </w:r>
            <w:r w:rsidR="00B54A57" w:rsidRPr="00495D84">
              <w:rPr>
                <w:rFonts w:cs="Arial"/>
                <w:vertAlign w:val="superscript"/>
                <w:lang w:eastAsia="zh-CN"/>
              </w:rPr>
              <w:t>Note</w:t>
            </w:r>
            <w:r w:rsidR="00B27C84">
              <w:rPr>
                <w:rFonts w:cs="Arial"/>
                <w:vertAlign w:val="superscript"/>
                <w:lang w:eastAsia="zh-CN"/>
              </w:rPr>
              <w:t xml:space="preserve"> </w:t>
            </w:r>
            <w:r w:rsidR="00B54A57" w:rsidRPr="00495D84">
              <w:rPr>
                <w:rFonts w:cs="Arial"/>
                <w:vertAlign w:val="superscript"/>
                <w:lang w:eastAsia="zh-CN"/>
              </w:rPr>
              <w:t>7</w:t>
            </w:r>
          </w:p>
        </w:tc>
        <w:tc>
          <w:tcPr>
            <w:tcW w:w="576" w:type="pct"/>
            <w:tcBorders>
              <w:top w:val="single" w:sz="4" w:space="0" w:color="auto"/>
              <w:left w:val="single" w:sz="4" w:space="0" w:color="auto"/>
              <w:bottom w:val="single" w:sz="4" w:space="0" w:color="auto"/>
              <w:right w:val="single" w:sz="4" w:space="0" w:color="auto"/>
            </w:tcBorders>
          </w:tcPr>
          <w:p w14:paraId="7C9C7786" w14:textId="37DA7AEF" w:rsidR="001268B4" w:rsidRPr="00495D84" w:rsidRDefault="004F3DC2" w:rsidP="000B5C74">
            <w:pPr>
              <w:pStyle w:val="TAC"/>
              <w:rPr>
                <w:rFonts w:cs="Arial"/>
              </w:rPr>
            </w:pPr>
            <w:r w:rsidRPr="00495D84">
              <w:rPr>
                <w:rFonts w:cs="Arial"/>
              </w:rPr>
              <w:t>2</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495D84" w:rsidRDefault="001268B4" w:rsidP="000B5C74">
            <w:pPr>
              <w:pStyle w:val="TAC"/>
              <w:rPr>
                <w:rFonts w:cs="Arial"/>
              </w:rPr>
            </w:pPr>
          </w:p>
        </w:tc>
      </w:tr>
      <w:tr w:rsidR="001268B4" w:rsidRPr="00495D84" w14:paraId="7C9C7796"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0B4EAA88" w:rsidR="001268B4" w:rsidRPr="00495D84" w:rsidRDefault="001268B4" w:rsidP="000B5C74">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495D84"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2B141AE5" w:rsidR="001268B4" w:rsidRPr="00495D84" w:rsidRDefault="001268B4" w:rsidP="000B5C74">
            <w:pPr>
              <w:pStyle w:val="TAC"/>
              <w:rPr>
                <w:rFonts w:cs="Arial"/>
              </w:rPr>
            </w:pPr>
            <w:r w:rsidRPr="00495D84">
              <w:rPr>
                <w:rFonts w:cs="Arial"/>
              </w:rPr>
              <w:t>Note</w:t>
            </w:r>
            <w:r w:rsidR="00B27C84">
              <w:rPr>
                <w:rFonts w:cs="Arial"/>
              </w:rPr>
              <w:t xml:space="preserve"> </w:t>
            </w:r>
            <w:r w:rsidRPr="00495D84">
              <w:rPr>
                <w:rFonts w:cs="Arial"/>
              </w:rPr>
              <w:t>2</w:t>
            </w:r>
          </w:p>
        </w:tc>
        <w:tc>
          <w:tcPr>
            <w:tcW w:w="576" w:type="pct"/>
            <w:tcBorders>
              <w:top w:val="single" w:sz="4" w:space="0" w:color="auto"/>
              <w:left w:val="single" w:sz="4" w:space="0" w:color="auto"/>
              <w:bottom w:val="single" w:sz="4" w:space="0" w:color="auto"/>
              <w:right w:val="single" w:sz="4" w:space="0" w:color="auto"/>
            </w:tcBorders>
          </w:tcPr>
          <w:p w14:paraId="7C9C7790" w14:textId="078DBB9F" w:rsidR="001268B4" w:rsidRPr="00495D84" w:rsidRDefault="004F3DC2" w:rsidP="000B5C74">
            <w:pPr>
              <w:pStyle w:val="TAC"/>
              <w:rPr>
                <w:rFonts w:cs="Arial"/>
              </w:rPr>
            </w:pPr>
            <w:r w:rsidRPr="00495D84">
              <w:rPr>
                <w:rFonts w:cs="Arial"/>
              </w:rPr>
              <w:t>Note</w:t>
            </w:r>
            <w:r w:rsidR="00B27C84">
              <w:rPr>
                <w:rFonts w:cs="Arial"/>
              </w:rPr>
              <w:t xml:space="preserve"> </w:t>
            </w:r>
            <w:r w:rsidRPr="00495D84">
              <w:rPr>
                <w:rFonts w:cs="Arial"/>
              </w:rPr>
              <w:t>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495D84"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495D84"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495D84"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495D84" w:rsidRDefault="001268B4" w:rsidP="000B5C74">
            <w:pPr>
              <w:pStyle w:val="TAC"/>
              <w:rPr>
                <w:rFonts w:cs="Arial"/>
              </w:rPr>
            </w:pPr>
          </w:p>
        </w:tc>
      </w:tr>
      <w:tr w:rsidR="009A29AF" w:rsidRPr="00495D84" w14:paraId="7C9C77A0"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B0F0491" w:rsidR="009A29AF" w:rsidRPr="00495D84" w:rsidRDefault="009A29AF" w:rsidP="009A29AF">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495D84" w:rsidRDefault="009A29AF" w:rsidP="009A29AF">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495D84" w:rsidRDefault="009A29AF" w:rsidP="009A29AF">
            <w:pPr>
              <w:pStyle w:val="TAC"/>
              <w:rPr>
                <w:rFonts w:cs="Arial"/>
              </w:rPr>
            </w:pPr>
            <w:r w:rsidRPr="00495D84">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495D84" w:rsidRDefault="009A29AF" w:rsidP="009A29AF">
            <w:pPr>
              <w:pStyle w:val="TAC"/>
              <w:rPr>
                <w:rFonts w:cs="Arial"/>
              </w:rPr>
            </w:pPr>
            <w:r w:rsidRPr="00495D8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495D84" w:rsidRDefault="009A29AF" w:rsidP="009A29AF">
            <w:pPr>
              <w:pStyle w:val="TAC"/>
              <w:rPr>
                <w:rFonts w:cs="Arial"/>
              </w:rPr>
            </w:pPr>
          </w:p>
        </w:tc>
      </w:tr>
      <w:tr w:rsidR="009A29AF" w:rsidRPr="00495D84" w14:paraId="7C9C77AA"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13247855" w:rsidR="009A29AF" w:rsidRPr="00495D84" w:rsidRDefault="009A29AF" w:rsidP="009A29AF">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495D84" w:rsidRDefault="009A29AF" w:rsidP="009A29AF">
            <w:pPr>
              <w:pStyle w:val="TAC"/>
              <w:rPr>
                <w:rFonts w:cs="Arial"/>
              </w:rPr>
            </w:pPr>
          </w:p>
        </w:tc>
      </w:tr>
      <w:tr w:rsidR="009A29AF" w:rsidRPr="00495D84" w14:paraId="7C9C77B4"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20F398EB" w:rsidR="009A29AF" w:rsidRPr="00495D84" w:rsidRDefault="009A29AF" w:rsidP="009A29AF">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495D84" w:rsidRDefault="009A29AF" w:rsidP="009A29AF">
            <w:pPr>
              <w:pStyle w:val="TAC"/>
              <w:rPr>
                <w:rFonts w:cs="Arial"/>
                <w:lang w:eastAsia="zh-CN"/>
              </w:rPr>
            </w:pPr>
            <w:r w:rsidRPr="00495D84">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495D84" w:rsidRDefault="009A29AF" w:rsidP="009A29AF">
            <w:pPr>
              <w:pStyle w:val="TAC"/>
              <w:rPr>
                <w:rFonts w:cs="Arial"/>
                <w:lang w:eastAsia="zh-CN"/>
              </w:rPr>
            </w:pPr>
            <w:r w:rsidRPr="00495D8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495D84" w:rsidRDefault="009A29AF" w:rsidP="009A29AF">
            <w:pPr>
              <w:pStyle w:val="TAC"/>
              <w:rPr>
                <w:rFonts w:cs="Arial"/>
              </w:rPr>
            </w:pPr>
          </w:p>
        </w:tc>
      </w:tr>
      <w:tr w:rsidR="009A29AF" w:rsidRPr="00495D84" w14:paraId="7C9C77BE"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13BD9C87" w:rsidR="009A29AF" w:rsidRPr="00495D84" w:rsidRDefault="009A29AF" w:rsidP="009A29AF">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495D84"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495D84" w:rsidRDefault="009A29AF" w:rsidP="009A29AF">
            <w:pPr>
              <w:pStyle w:val="TAC"/>
              <w:jc w:val="left"/>
              <w:rPr>
                <w:rFonts w:cs="Arial"/>
              </w:rPr>
            </w:pPr>
            <w:r w:rsidRPr="00495D84">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495D84" w:rsidRDefault="009A29AF" w:rsidP="009A29AF">
            <w:pPr>
              <w:pStyle w:val="TAC"/>
              <w:jc w:val="left"/>
              <w:rPr>
                <w:rFonts w:cs="Arial"/>
              </w:rPr>
            </w:pPr>
            <w:r w:rsidRPr="00495D8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495D84" w:rsidRDefault="009A29AF" w:rsidP="009A29AF">
            <w:pPr>
              <w:pStyle w:val="TAC"/>
              <w:rPr>
                <w:rFonts w:cs="Arial"/>
              </w:rPr>
            </w:pPr>
          </w:p>
        </w:tc>
      </w:tr>
      <w:tr w:rsidR="009A29AF" w:rsidRPr="00495D84" w14:paraId="7C9C77C8"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3C706FB8" w:rsidR="009A29AF" w:rsidRPr="00495D84" w:rsidRDefault="009A29AF" w:rsidP="009A29AF">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495D84"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3D5B0DCD"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576" w:type="pct"/>
            <w:tcBorders>
              <w:top w:val="single" w:sz="4" w:space="0" w:color="auto"/>
              <w:left w:val="single" w:sz="4" w:space="0" w:color="auto"/>
              <w:bottom w:val="single" w:sz="4" w:space="0" w:color="auto"/>
              <w:right w:val="single" w:sz="4" w:space="0" w:color="auto"/>
            </w:tcBorders>
          </w:tcPr>
          <w:p w14:paraId="7C9C77C2" w14:textId="0AD4408C"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495D84" w:rsidRDefault="009A29AF" w:rsidP="009A29AF">
            <w:pPr>
              <w:pStyle w:val="TAC"/>
              <w:rPr>
                <w:rFonts w:cs="Arial"/>
              </w:rPr>
            </w:pPr>
          </w:p>
        </w:tc>
      </w:tr>
      <w:tr w:rsidR="009A29AF" w:rsidRPr="00495D84" w14:paraId="7C9C77D2" w14:textId="77777777" w:rsidTr="00B27C8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58B81686" w:rsidR="009A29AF" w:rsidRPr="00495D84" w:rsidRDefault="009A29AF" w:rsidP="009A29AF">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495D84" w:rsidRDefault="009A29AF" w:rsidP="009A29AF">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5523F120"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576" w:type="pct"/>
            <w:tcBorders>
              <w:top w:val="single" w:sz="4" w:space="0" w:color="auto"/>
              <w:left w:val="single" w:sz="4" w:space="0" w:color="auto"/>
              <w:bottom w:val="single" w:sz="4" w:space="0" w:color="auto"/>
              <w:right w:val="single" w:sz="4" w:space="0" w:color="auto"/>
            </w:tcBorders>
          </w:tcPr>
          <w:p w14:paraId="7C9C77CC" w14:textId="3FF7133B" w:rsidR="009A29AF" w:rsidRPr="00495D84" w:rsidRDefault="009A29AF" w:rsidP="009A29AF">
            <w:pPr>
              <w:pStyle w:val="TAC"/>
              <w:rPr>
                <w:rFonts w:cs="Arial"/>
              </w:rPr>
            </w:pPr>
            <w:r w:rsidRPr="00495D84">
              <w:rPr>
                <w:rFonts w:cs="Arial"/>
              </w:rPr>
              <w:t>Note</w:t>
            </w:r>
            <w:r w:rsidR="00B27C84">
              <w:rPr>
                <w:rFonts w:cs="Arial"/>
              </w:rPr>
              <w:t xml:space="preserve"> </w:t>
            </w:r>
            <w:r w:rsidRPr="00495D84">
              <w:rPr>
                <w:rFonts w:cs="Arial"/>
              </w:rPr>
              <w:t>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495D84"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495D84"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495D84"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495D84" w:rsidRDefault="009A29AF" w:rsidP="009A29AF">
            <w:pPr>
              <w:pStyle w:val="TAC"/>
              <w:rPr>
                <w:rFonts w:cs="Arial"/>
              </w:rPr>
            </w:pPr>
          </w:p>
        </w:tc>
      </w:tr>
      <w:tr w:rsidR="001268B4" w:rsidRPr="00495D84" w14:paraId="7C9C77DB"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071849FC" w:rsidR="001268B4" w:rsidRPr="00495D84" w:rsidRDefault="00E94096" w:rsidP="000B5C74">
            <w:pPr>
              <w:pStyle w:val="TAN"/>
              <w:rPr>
                <w:rFonts w:cs="Arial"/>
              </w:rPr>
            </w:pPr>
            <w:r>
              <w:rPr>
                <w:rFonts w:cs="Arial"/>
              </w:rPr>
              <w:t xml:space="preserve">NOTE </w:t>
            </w:r>
            <w:r w:rsidRPr="00495D84">
              <w:rPr>
                <w:rFonts w:cs="Arial"/>
              </w:rPr>
              <w:t>1</w:t>
            </w:r>
            <w:r>
              <w:rPr>
                <w:rFonts w:cs="Arial"/>
              </w:rPr>
              <w:t>:</w:t>
            </w:r>
            <w:r w:rsidR="001268B4" w:rsidRPr="00495D84">
              <w:rPr>
                <w:rFonts w:cs="Arial"/>
              </w:rPr>
              <w:tab/>
              <w:t>DCI</w:t>
            </w:r>
            <w:r w:rsidR="00B27C84">
              <w:rPr>
                <w:rFonts w:cs="Arial"/>
              </w:rPr>
              <w:t xml:space="preserve"> </w:t>
            </w:r>
            <w:r w:rsidR="001268B4" w:rsidRPr="00495D84">
              <w:rPr>
                <w:rFonts w:cs="Arial"/>
              </w:rPr>
              <w:t>formats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38.212</w:t>
            </w:r>
            <w:r w:rsidR="006517D7">
              <w:rPr>
                <w:rFonts w:cs="Arial"/>
              </w:rPr>
              <w:t xml:space="preserve"> [8]</w:t>
            </w:r>
            <w:r w:rsidR="001268B4" w:rsidRPr="00495D84">
              <w:rPr>
                <w:rFonts w:cs="Arial"/>
              </w:rPr>
              <w:t>.</w:t>
            </w:r>
          </w:p>
          <w:p w14:paraId="7C9C77D4" w14:textId="619E4151" w:rsidR="001268B4" w:rsidRPr="00495D84" w:rsidRDefault="00E94096" w:rsidP="000B5C74">
            <w:pPr>
              <w:pStyle w:val="TAN"/>
              <w:rPr>
                <w:rFonts w:cs="Arial"/>
              </w:rPr>
            </w:pPr>
            <w:r>
              <w:rPr>
                <w:rFonts w:cs="Arial"/>
              </w:rPr>
              <w:t xml:space="preserve">NOTE </w:t>
            </w:r>
            <w:r w:rsidRPr="00495D84">
              <w:rPr>
                <w:rFonts w:cs="Arial"/>
              </w:rPr>
              <w:t>2</w:t>
            </w:r>
            <w:r>
              <w:rPr>
                <w:rFonts w:cs="Arial"/>
              </w:rPr>
              <w:t>:</w:t>
            </w:r>
            <w:r w:rsidR="001268B4" w:rsidRPr="00495D84">
              <w:rPr>
                <w:rFonts w:cs="Arial"/>
              </w:rPr>
              <w:tab/>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5" w14:textId="242EA0F2" w:rsidR="001268B4" w:rsidRPr="00495D84" w:rsidRDefault="00E94096" w:rsidP="000B5C74">
            <w:pPr>
              <w:pStyle w:val="TAN"/>
              <w:rPr>
                <w:rFonts w:cs="Arial"/>
              </w:rPr>
            </w:pPr>
            <w:r>
              <w:rPr>
                <w:rFonts w:cs="Arial"/>
              </w:rPr>
              <w:t xml:space="preserve">NOTE </w:t>
            </w:r>
            <w:r w:rsidRPr="00495D84">
              <w:rPr>
                <w:rFonts w:cs="Arial"/>
              </w:rPr>
              <w:t>3</w:t>
            </w:r>
            <w:r>
              <w:rPr>
                <w:rFonts w:cs="Arial"/>
              </w:rPr>
              <w:t>:</w:t>
            </w:r>
            <w:r w:rsidR="001268B4" w:rsidRPr="00495D84">
              <w:rPr>
                <w:rFonts w:cs="Arial"/>
              </w:rPr>
              <w:tab/>
            </w:r>
            <w:r w:rsidR="001268B4" w:rsidRPr="00495D84">
              <w:t>The</w:t>
            </w:r>
            <w:r w:rsidR="00B27C84">
              <w:t xml:space="preserve"> </w:t>
            </w:r>
            <w:r w:rsidR="001268B4" w:rsidRPr="00495D84">
              <w:t>offset</w:t>
            </w:r>
            <w:r w:rsidR="00B27C84">
              <w:t xml:space="preserve"> </w:t>
            </w:r>
            <w:r w:rsidR="001268B4" w:rsidRPr="00495D84">
              <w:t>is</w:t>
            </w:r>
            <w:r w:rsidR="00B27C84">
              <w:t xml:space="preserve"> </w:t>
            </w:r>
            <w:r w:rsidR="001268B4" w:rsidRPr="00495D84">
              <w:t>defined</w:t>
            </w:r>
            <w:r w:rsidR="00B27C84">
              <w:t xml:space="preserve"> </w:t>
            </w:r>
            <w:r w:rsidR="001268B4" w:rsidRPr="00495D84">
              <w:t>with</w:t>
            </w:r>
            <w:r w:rsidR="00B27C84">
              <w:t xml:space="preserve"> </w:t>
            </w:r>
            <w:r w:rsidR="001268B4" w:rsidRPr="00495D84">
              <w:t>respect</w:t>
            </w:r>
            <w:r w:rsidR="00B27C84">
              <w:t xml:space="preserve"> </w:t>
            </w:r>
            <w:r w:rsidR="001268B4" w:rsidRPr="00495D84">
              <w:t>to</w:t>
            </w:r>
            <w:r w:rsidR="00B27C84">
              <w:t xml:space="preserve"> </w:t>
            </w:r>
            <w:r w:rsidR="001268B4" w:rsidRPr="00495D84">
              <w:t>the</w:t>
            </w:r>
            <w:r w:rsidR="00B27C84">
              <w:t xml:space="preserve"> </w:t>
            </w:r>
            <w:r w:rsidR="001268B4" w:rsidRPr="00495D84">
              <w:t>subcarrier</w:t>
            </w:r>
            <w:r w:rsidR="00B27C84">
              <w:t xml:space="preserve"> </w:t>
            </w:r>
            <w:r w:rsidR="001268B4" w:rsidRPr="00495D84">
              <w:t>spacing</w:t>
            </w:r>
            <w:r w:rsidR="00B27C84">
              <w:t xml:space="preserve"> </w:t>
            </w:r>
            <w:r w:rsidR="001268B4" w:rsidRPr="00495D84">
              <w:t>of</w:t>
            </w:r>
            <w:r w:rsidR="00B27C84">
              <w:t xml:space="preserve"> </w:t>
            </w:r>
            <w:r w:rsidR="001268B4" w:rsidRPr="00495D84">
              <w:t>the</w:t>
            </w:r>
            <w:r w:rsidR="00B27C84">
              <w:t xml:space="preserve"> </w:t>
            </w:r>
            <w:r w:rsidR="001268B4" w:rsidRPr="00495D84">
              <w:t>CORESET</w:t>
            </w:r>
            <w:r w:rsidR="00B27C84">
              <w:t xml:space="preserve"> </w:t>
            </w:r>
            <w:r w:rsidR="001268B4" w:rsidRPr="00495D84">
              <w:t>from</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RMSI</w:t>
            </w:r>
            <w:r w:rsidR="00B27C84">
              <w:t xml:space="preserve"> </w:t>
            </w:r>
            <w:r w:rsidR="001268B4" w:rsidRPr="00495D84">
              <w:t>CORESET</w:t>
            </w:r>
            <w:r w:rsidR="00B27C84">
              <w:t xml:space="preserve"> </w:t>
            </w:r>
            <w:r w:rsidR="001268B4" w:rsidRPr="00495D84">
              <w:t>to</w:t>
            </w:r>
            <w:r w:rsidR="00B27C84">
              <w:t xml:space="preserve"> </w:t>
            </w:r>
            <w:r w:rsidR="001268B4" w:rsidRPr="00495D84">
              <w:t>the</w:t>
            </w:r>
            <w:r w:rsidR="00B27C84">
              <w:t xml:space="preserve"> </w:t>
            </w:r>
            <w:r w:rsidR="001268B4" w:rsidRPr="00495D84">
              <w:t>smallest</w:t>
            </w:r>
            <w:r>
              <w:t xml:space="preserve"> PRB</w:t>
            </w:r>
            <w:r w:rsidR="00B27C84">
              <w:t xml:space="preserve"> </w:t>
            </w:r>
            <w:r w:rsidR="001268B4" w:rsidRPr="00495D84">
              <w:t>index</w:t>
            </w:r>
            <w:r w:rsidR="00B27C84">
              <w:t xml:space="preserve"> </w:t>
            </w:r>
            <w:r w:rsidR="001268B4" w:rsidRPr="00495D84">
              <w:t>of</w:t>
            </w:r>
            <w:r w:rsidR="00B27C84">
              <w:t xml:space="preserve"> </w:t>
            </w:r>
            <w:r w:rsidR="001268B4" w:rsidRPr="00495D84">
              <w:t>the</w:t>
            </w:r>
            <w:r w:rsidR="00B27C84">
              <w:t xml:space="preserve"> </w:t>
            </w:r>
            <w:r w:rsidR="001268B4" w:rsidRPr="00495D84">
              <w:t>common</w:t>
            </w:r>
            <w:r>
              <w:t xml:space="preserve"> PRB</w:t>
            </w:r>
            <w:r w:rsidR="00B27C84">
              <w:t xml:space="preserve"> </w:t>
            </w:r>
            <w:r w:rsidR="001268B4" w:rsidRPr="00495D84">
              <w:t>overlapping</w:t>
            </w:r>
            <w:r w:rsidR="00B27C84">
              <w:t xml:space="preserve"> </w:t>
            </w:r>
            <w:r w:rsidR="001268B4" w:rsidRPr="00495D84">
              <w:t>with</w:t>
            </w:r>
            <w:r w:rsidR="00B27C84">
              <w:t xml:space="preserve"> </w:t>
            </w:r>
            <w:r w:rsidR="001268B4" w:rsidRPr="00495D84">
              <w:t>the</w:t>
            </w:r>
            <w:r w:rsidR="00B27C84">
              <w:t xml:space="preserve"> </w:t>
            </w:r>
            <w:r w:rsidR="001268B4" w:rsidRPr="00495D84">
              <w:t>first</w:t>
            </w:r>
            <w:r>
              <w:t xml:space="preserve"> PRB</w:t>
            </w:r>
            <w:r w:rsidR="00B27C84">
              <w:t xml:space="preserve"> </w:t>
            </w:r>
            <w:r w:rsidR="001268B4" w:rsidRPr="00495D84">
              <w:t>of</w:t>
            </w:r>
            <w:r w:rsidR="00B27C84">
              <w:t xml:space="preserve"> </w:t>
            </w:r>
            <w:r w:rsidR="001268B4" w:rsidRPr="00495D84">
              <w:t>the</w:t>
            </w:r>
            <w:r w:rsidR="00B27C84">
              <w:t xml:space="preserve"> </w:t>
            </w:r>
            <w:r w:rsidR="001268B4" w:rsidRPr="00495D84">
              <w:t>SS/PBCH</w:t>
            </w:r>
            <w:r w:rsidR="00B27C84">
              <w:t xml:space="preserve"> </w:t>
            </w:r>
            <w:r w:rsidR="001268B4" w:rsidRPr="00495D84">
              <w:t>block.</w:t>
            </w:r>
          </w:p>
          <w:p w14:paraId="7C9C77D6" w14:textId="1C7357C3" w:rsidR="001268B4" w:rsidRPr="00495D84" w:rsidRDefault="00E94096" w:rsidP="000B5C74">
            <w:pPr>
              <w:pStyle w:val="TAN"/>
              <w:rPr>
                <w:rFonts w:cs="Arial"/>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c</w:t>
            </w:r>
            <w:r w:rsidR="001268B4" w:rsidRPr="00495D84">
              <w:t>onfiguration</w:t>
            </w:r>
            <w:r w:rsidR="00B27C84">
              <w:t xml:space="preserve"> </w:t>
            </w:r>
            <w:r w:rsidR="001268B4" w:rsidRPr="00495D84">
              <w:t>of</w:t>
            </w:r>
            <w:r w:rsidR="00B27C84">
              <w:t xml:space="preserve"> </w:t>
            </w:r>
            <w:r w:rsidR="001268B4" w:rsidRPr="00495D84">
              <w:t>PDCCH</w:t>
            </w:r>
            <w:r w:rsidR="00B27C84">
              <w:t xml:space="preserve"> </w:t>
            </w:r>
            <w:r w:rsidR="001268B4" w:rsidRPr="00495D84">
              <w:t>monitoring</w:t>
            </w:r>
            <w:r w:rsidR="00B27C84">
              <w:t xml:space="preserve"> </w:t>
            </w:r>
            <w:r w:rsidR="001268B4" w:rsidRPr="00495D84">
              <w:t>occasions</w:t>
            </w:r>
            <w:r w:rsidR="00B27C84">
              <w:t xml:space="preserve"> </w:t>
            </w:r>
            <w:r w:rsidR="001268B4" w:rsidRPr="00495D84">
              <w:t>for</w:t>
            </w:r>
            <w:r w:rsidR="00B27C84">
              <w:t xml:space="preserve"> </w:t>
            </w:r>
            <w:r w:rsidR="001268B4" w:rsidRPr="00495D84">
              <w:rPr>
                <w:rFonts w:cs="Arial"/>
                <w:lang w:eastAsia="zh-CN"/>
              </w:rPr>
              <w:t>RMSI</w:t>
            </w:r>
            <w:r w:rsidR="00B27C84">
              <w:rPr>
                <w:rFonts w:cs="Arial"/>
                <w:lang w:eastAsia="zh-CN"/>
              </w:rPr>
              <w:t xml:space="preserve"> </w:t>
            </w:r>
            <w:r w:rsidR="001268B4" w:rsidRPr="00495D84">
              <w:rPr>
                <w:rFonts w:cs="Arial"/>
                <w:lang w:eastAsia="zh-CN"/>
              </w:rPr>
              <w:t>CORESET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in</w:t>
            </w:r>
            <w:r w:rsidR="00B27C84">
              <w:rPr>
                <w:rFonts w:cs="Arial"/>
              </w:rPr>
              <w:t xml:space="preserve"> </w:t>
            </w:r>
            <w:r>
              <w:rPr>
                <w:rFonts w:cs="Arial"/>
              </w:rPr>
              <w:t>table</w:t>
            </w:r>
            <w:r w:rsidR="00B27C84">
              <w:rPr>
                <w:rFonts w:cs="Arial"/>
              </w:rPr>
              <w:t xml:space="preserve"> </w:t>
            </w:r>
            <w:r w:rsidR="001268B4" w:rsidRPr="00495D84">
              <w:rPr>
                <w:rFonts w:cs="Arial"/>
              </w:rPr>
              <w:t>13-12</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38.213</w:t>
            </w:r>
            <w:r w:rsidR="00B27C84">
              <w:rPr>
                <w:rFonts w:cs="Arial"/>
              </w:rPr>
              <w:t xml:space="preserve"> </w:t>
            </w:r>
            <w:r w:rsidR="001268B4" w:rsidRPr="00495D84">
              <w:rPr>
                <w:rFonts w:cs="Arial"/>
              </w:rPr>
              <w:t>[3].</w:t>
            </w:r>
          </w:p>
          <w:p w14:paraId="7C9C77D7" w14:textId="168E470C" w:rsidR="001268B4" w:rsidRPr="00495D84" w:rsidRDefault="00E94096" w:rsidP="000B5C74">
            <w:pPr>
              <w:pStyle w:val="TAN"/>
              <w:rPr>
                <w:rFonts w:cs="Arial"/>
              </w:rPr>
            </w:pPr>
            <w:r>
              <w:rPr>
                <w:rFonts w:cs="Arial"/>
              </w:rPr>
              <w:t xml:space="preserve">NOTE </w:t>
            </w:r>
            <w:r w:rsidRPr="00495D84">
              <w:rPr>
                <w:rFonts w:cs="Arial"/>
              </w:rPr>
              <w:t>5</w:t>
            </w:r>
            <w:r>
              <w:rPr>
                <w:rFonts w:cs="Arial"/>
              </w:rPr>
              <w:t>:</w:t>
            </w:r>
            <w:r w:rsidR="001268B4" w:rsidRPr="00495D84">
              <w:rPr>
                <w:rFonts w:cs="Arial"/>
              </w:rPr>
              <w:tab/>
              <w:t>Cell</w:t>
            </w:r>
            <w:r w:rsidR="00B27C84">
              <w:rPr>
                <w:rFonts w:cs="Arial"/>
              </w:rPr>
              <w:t xml:space="preserve"> </w:t>
            </w:r>
            <w:r w:rsidR="001268B4" w:rsidRPr="00495D84">
              <w:rPr>
                <w:rFonts w:cs="Arial"/>
              </w:rPr>
              <w:t>ID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8" w14:textId="08F97D21" w:rsidR="001268B4" w:rsidRPr="00495D84" w:rsidRDefault="00E94096" w:rsidP="000B5C74">
            <w:pPr>
              <w:pStyle w:val="TAN"/>
              <w:rPr>
                <w:rFonts w:cs="Arial"/>
              </w:rPr>
            </w:pPr>
            <w:r>
              <w:rPr>
                <w:rFonts w:cs="Arial"/>
              </w:rPr>
              <w:t xml:space="preserve">NOTE </w:t>
            </w:r>
            <w:r w:rsidRPr="00495D84">
              <w:rPr>
                <w:rFonts w:cs="Arial"/>
              </w:rPr>
              <w:t>6</w:t>
            </w:r>
            <w:r>
              <w:rPr>
                <w:rFonts w:cs="Arial"/>
              </w:rPr>
              <w:t>:</w:t>
            </w:r>
            <w:r w:rsidR="001268B4" w:rsidRPr="00495D84">
              <w:rPr>
                <w:rFonts w:cs="Arial"/>
              </w:rPr>
              <w:tab/>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7D9" w14:textId="62272877" w:rsidR="001268B4" w:rsidRPr="00495D84" w:rsidRDefault="00E94096" w:rsidP="000B5C74">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1268B4" w:rsidRPr="00495D84">
              <w:rPr>
                <w:rFonts w:cs="Arial"/>
              </w:rPr>
              <w:tab/>
            </w:r>
            <w:r w:rsidR="001268B4" w:rsidRPr="00495D84">
              <w:rPr>
                <w:lang w:eastAsia="ja-JP"/>
              </w:rPr>
              <w:t>The</w:t>
            </w:r>
            <w:r w:rsidR="00B27C84">
              <w:rPr>
                <w:lang w:eastAsia="ja-JP"/>
              </w:rPr>
              <w:t xml:space="preserve"> </w:t>
            </w:r>
            <w:r w:rsidR="001268B4" w:rsidRPr="00495D84">
              <w:rPr>
                <w:lang w:eastAsia="ja-JP"/>
              </w:rPr>
              <w:t>configuration</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blocks</w:t>
            </w:r>
            <w:r w:rsidR="00B27C84">
              <w:rPr>
                <w:lang w:eastAsia="ja-JP"/>
              </w:rPr>
              <w:t xml:space="preserve"> </w:t>
            </w:r>
            <w:r w:rsidR="001268B4" w:rsidRPr="00495D84">
              <w:rPr>
                <w:lang w:eastAsia="ja-JP"/>
              </w:rPr>
              <w:t>and</w:t>
            </w:r>
            <w:r w:rsidR="00B27C84">
              <w:rPr>
                <w:lang w:eastAsia="ja-JP"/>
              </w:rPr>
              <w:t xml:space="preserve"> </w:t>
            </w:r>
            <w:r w:rsidR="001268B4" w:rsidRPr="00495D84">
              <w:rPr>
                <w:lang w:eastAsia="ja-JP"/>
              </w:rPr>
              <w:t>slot</w:t>
            </w:r>
            <w:r w:rsidR="00B27C84">
              <w:rPr>
                <w:lang w:eastAsia="ja-JP"/>
              </w:rPr>
              <w:t xml:space="preserve"> </w:t>
            </w:r>
            <w:r w:rsidR="001268B4" w:rsidRPr="00495D84">
              <w:rPr>
                <w:lang w:eastAsia="ja-JP"/>
              </w:rPr>
              <w:t>symbols</w:t>
            </w:r>
            <w:r w:rsidR="00B27C84">
              <w:rPr>
                <w:lang w:eastAsia="ja-JP"/>
              </w:rPr>
              <w:t xml:space="preserve"> </w:t>
            </w:r>
            <w:r w:rsidR="001268B4" w:rsidRPr="00495D84">
              <w:rPr>
                <w:lang w:eastAsia="ja-JP"/>
              </w:rPr>
              <w:t>of</w:t>
            </w:r>
            <w:r w:rsidR="00B27C84">
              <w:rPr>
                <w:lang w:eastAsia="ja-JP"/>
              </w:rPr>
              <w:t xml:space="preserve"> </w:t>
            </w:r>
            <w:r w:rsidR="001268B4" w:rsidRPr="00495D84">
              <w:rPr>
                <w:lang w:eastAsia="ja-JP"/>
              </w:rPr>
              <w:t>control</w:t>
            </w:r>
            <w:r w:rsidR="00B27C84">
              <w:rPr>
                <w:lang w:eastAsia="ja-JP"/>
              </w:rPr>
              <w:t xml:space="preserve"> </w:t>
            </w:r>
            <w:r w:rsidR="001268B4" w:rsidRPr="00495D84">
              <w:rPr>
                <w:lang w:eastAsia="ja-JP"/>
              </w:rPr>
              <w:t>resource</w:t>
            </w:r>
            <w:r w:rsidR="00B27C84">
              <w:rPr>
                <w:lang w:eastAsia="ja-JP"/>
              </w:rPr>
              <w:t xml:space="preserve"> </w:t>
            </w:r>
            <w:r w:rsidR="001268B4" w:rsidRPr="00495D84">
              <w:rPr>
                <w:lang w:eastAsia="ja-JP"/>
              </w:rPr>
              <w:t>set</w:t>
            </w:r>
            <w:r w:rsidR="00B27C84">
              <w:rPr>
                <w:lang w:eastAsia="ja-JP"/>
              </w:rPr>
              <w:t xml:space="preserve"> </w:t>
            </w:r>
            <w:r w:rsidR="001268B4" w:rsidRPr="00495D84">
              <w:rPr>
                <w:lang w:eastAsia="ja-JP"/>
              </w:rPr>
              <w:t>for</w:t>
            </w:r>
            <w:r w:rsidR="00B27C84">
              <w:rPr>
                <w:lang w:eastAsia="ja-JP"/>
              </w:rPr>
              <w:t xml:space="preserve"> </w:t>
            </w:r>
            <w:r w:rsidR="001268B4" w:rsidRPr="00495D84">
              <w:rPr>
                <w:lang w:eastAsia="ja-JP"/>
              </w:rPr>
              <w:t>Type0-PDCCH</w:t>
            </w:r>
            <w:r w:rsidR="00B27C84">
              <w:rPr>
                <w:lang w:eastAsia="ja-JP"/>
              </w:rPr>
              <w:t xml:space="preserve"> </w:t>
            </w:r>
            <w:r w:rsidR="001268B4" w:rsidRPr="00495D84">
              <w:rPr>
                <w:lang w:eastAsia="ja-JP"/>
              </w:rPr>
              <w:t>search</w:t>
            </w:r>
            <w:r w:rsidR="00B27C84">
              <w:rPr>
                <w:lang w:eastAsia="ja-JP"/>
              </w:rPr>
              <w:t xml:space="preserve"> </w:t>
            </w:r>
            <w:r w:rsidR="001268B4" w:rsidRPr="00495D84">
              <w:rPr>
                <w:lang w:eastAsia="ja-JP"/>
              </w:rPr>
              <w:t>space</w:t>
            </w:r>
            <w:r w:rsidR="00B27C84">
              <w:rPr>
                <w:lang w:eastAsia="ja-JP"/>
              </w:rPr>
              <w:t xml:space="preserve"> </w:t>
            </w:r>
            <w:r w:rsidR="001268B4" w:rsidRPr="00495D84">
              <w:rPr>
                <w:lang w:eastAsia="ja-JP"/>
              </w:rPr>
              <w:t>corresponds</w:t>
            </w:r>
            <w:r w:rsidR="00B27C84">
              <w:rPr>
                <w:lang w:eastAsia="ja-JP"/>
              </w:rPr>
              <w:t xml:space="preserve"> </w:t>
            </w:r>
            <w:r w:rsidR="001268B4" w:rsidRPr="00495D84">
              <w:rPr>
                <w:lang w:eastAsia="ja-JP"/>
              </w:rPr>
              <w:t>to</w:t>
            </w:r>
            <w:r w:rsidR="00B27C84">
              <w:rPr>
                <w:lang w:eastAsia="ja-JP"/>
              </w:rPr>
              <w:t xml:space="preserve"> </w:t>
            </w:r>
            <w:r w:rsidR="001268B4" w:rsidRPr="00495D84">
              <w:rPr>
                <w:lang w:eastAsia="ja-JP"/>
              </w:rPr>
              <w:t>index</w:t>
            </w:r>
            <w:r w:rsidR="00B27C84">
              <w:rPr>
                <w:lang w:eastAsia="ja-JP"/>
              </w:rPr>
              <w:t xml:space="preserve"> </w:t>
            </w:r>
            <w:r w:rsidR="001268B4" w:rsidRPr="00495D84">
              <w:rPr>
                <w:lang w:eastAsia="ja-JP"/>
              </w:rPr>
              <w:t>0</w:t>
            </w:r>
            <w:r w:rsidR="00B27C84">
              <w:rPr>
                <w:lang w:eastAsia="ja-JP"/>
              </w:rPr>
              <w:t xml:space="preserve"> </w:t>
            </w:r>
            <w:r w:rsidR="001268B4" w:rsidRPr="00495D84">
              <w:rPr>
                <w:lang w:eastAsia="ja-JP"/>
              </w:rPr>
              <w:t>in</w:t>
            </w:r>
            <w:r w:rsidR="00B27C84">
              <w:rPr>
                <w:lang w:eastAsia="ja-JP"/>
              </w:rPr>
              <w:t xml:space="preserve"> </w:t>
            </w:r>
            <w:r>
              <w:rPr>
                <w:lang w:eastAsia="ja-JP"/>
              </w:rPr>
              <w:t>table</w:t>
            </w:r>
            <w:r w:rsidR="00B27C84">
              <w:rPr>
                <w:lang w:eastAsia="ja-JP"/>
              </w:rPr>
              <w:t xml:space="preserve"> </w:t>
            </w:r>
            <w:r w:rsidR="001268B4" w:rsidRPr="00495D84">
              <w:rPr>
                <w:lang w:eastAsia="ja-JP"/>
              </w:rPr>
              <w:t>13-8</w:t>
            </w:r>
            <w:r w:rsidR="00B27C84">
              <w:rPr>
                <w:lang w:eastAsia="ja-JP"/>
              </w:rPr>
              <w:t xml:space="preserve"> </w:t>
            </w:r>
            <w:r w:rsidR="001268B4" w:rsidRPr="00495D84">
              <w:rPr>
                <w:lang w:eastAsia="ja-JP"/>
              </w:rPr>
              <w:t>in</w:t>
            </w:r>
            <w:r w:rsidR="00B27C84">
              <w:rPr>
                <w:lang w:eastAsia="ja-JP"/>
              </w:rPr>
              <w:t xml:space="preserve"> </w:t>
            </w:r>
            <w:r w:rsidR="001268B4" w:rsidRPr="00495D84">
              <w:rPr>
                <w:lang w:eastAsia="ja-JP"/>
              </w:rPr>
              <w:t>TS</w:t>
            </w:r>
            <w:r w:rsidR="00B27C84">
              <w:rPr>
                <w:lang w:eastAsia="ja-JP"/>
              </w:rPr>
              <w:t xml:space="preserve"> </w:t>
            </w:r>
            <w:r w:rsidR="001268B4" w:rsidRPr="00495D84">
              <w:rPr>
                <w:lang w:eastAsia="ja-JP"/>
              </w:rPr>
              <w:t>38.213</w:t>
            </w:r>
            <w:r w:rsidR="00B27C84">
              <w:rPr>
                <w:lang w:eastAsia="ja-JP"/>
              </w:rPr>
              <w:t xml:space="preserve"> </w:t>
            </w:r>
            <w:r w:rsidR="001268B4" w:rsidRPr="00495D84">
              <w:rPr>
                <w:lang w:eastAsia="ja-JP"/>
              </w:rPr>
              <w:t>[3].</w:t>
            </w:r>
          </w:p>
          <w:p w14:paraId="208276E1" w14:textId="74D4881C" w:rsidR="00F75D25" w:rsidRPr="00495D84" w:rsidRDefault="00E94096" w:rsidP="00F75D25">
            <w:pPr>
              <w:pStyle w:val="TAN"/>
            </w:pPr>
            <w:r>
              <w:t xml:space="preserve">NOTE </w:t>
            </w:r>
            <w:r w:rsidRPr="00495D84">
              <w:t>8</w:t>
            </w:r>
            <w:r>
              <w:t>:</w:t>
            </w:r>
            <w:r w:rsidR="001268B4" w:rsidRPr="00495D84">
              <w:tab/>
              <w:t>Other</w:t>
            </w:r>
            <w:r w:rsidR="00B27C84">
              <w:t xml:space="preserve"> </w:t>
            </w:r>
            <w:r w:rsidR="001268B4" w:rsidRPr="00495D84">
              <w:t>values</w:t>
            </w:r>
            <w:r w:rsidR="00B27C84">
              <w:t xml:space="preserve"> </w:t>
            </w:r>
            <w:r w:rsidR="001268B4" w:rsidRPr="00495D84">
              <w:t>can</w:t>
            </w:r>
            <w:r w:rsidR="00B27C84">
              <w:t xml:space="preserve"> </w:t>
            </w:r>
            <w:r w:rsidR="001268B4" w:rsidRPr="00495D84">
              <w:t>be</w:t>
            </w:r>
            <w:r w:rsidR="00B27C84">
              <w:t xml:space="preserve"> </w:t>
            </w:r>
            <w:r w:rsidR="001268B4" w:rsidRPr="00495D84">
              <w:t>used</w:t>
            </w:r>
            <w:r w:rsidR="00B27C84">
              <w:t xml:space="preserve"> </w:t>
            </w:r>
            <w:r w:rsidR="001268B4" w:rsidRPr="00495D84">
              <w:t>to</w:t>
            </w:r>
            <w:r w:rsidR="00B27C84">
              <w:t xml:space="preserve"> </w:t>
            </w:r>
            <w:r w:rsidR="001268B4" w:rsidRPr="00495D84">
              <w:t>align</w:t>
            </w:r>
            <w:r w:rsidR="00B27C84">
              <w:t xml:space="preserve"> </w:t>
            </w:r>
            <w:r w:rsidR="001268B4" w:rsidRPr="00495D84">
              <w:t>with</w:t>
            </w:r>
            <w:r w:rsidR="00B27C84">
              <w:t xml:space="preserve"> </w:t>
            </w:r>
            <w:r w:rsidR="001268B4" w:rsidRPr="00495D84">
              <w:t>GSCN</w:t>
            </w:r>
            <w:r w:rsidR="00B27C84">
              <w:t xml:space="preserve"> </w:t>
            </w:r>
            <w:r w:rsidR="001268B4" w:rsidRPr="00495D84">
              <w:t>[13]</w:t>
            </w:r>
            <w:r w:rsidR="00B27C84">
              <w:t xml:space="preserve"> </w:t>
            </w:r>
            <w:r w:rsidR="001268B4" w:rsidRPr="00495D84">
              <w:t>as</w:t>
            </w:r>
            <w:r w:rsidR="00B27C84">
              <w:t xml:space="preserve"> </w:t>
            </w:r>
            <w:r w:rsidR="001268B4" w:rsidRPr="00495D84">
              <w:t>long</w:t>
            </w:r>
            <w:r w:rsidR="00B27C84">
              <w:t xml:space="preserve"> </w:t>
            </w:r>
            <w:r w:rsidR="001268B4" w:rsidRPr="00495D84">
              <w:t>as</w:t>
            </w:r>
            <w:r w:rsidR="00B27C84">
              <w:t xml:space="preserve"> </w:t>
            </w:r>
            <w:r w:rsidR="001268B4" w:rsidRPr="00495D84">
              <w:t>SSB</w:t>
            </w:r>
            <w:r w:rsidR="00B27C84">
              <w:t xml:space="preserve"> </w:t>
            </w:r>
            <w:r w:rsidR="001268B4" w:rsidRPr="00495D84">
              <w:t>does</w:t>
            </w:r>
            <w:r w:rsidR="00B27C84">
              <w:t xml:space="preserve"> </w:t>
            </w:r>
            <w:r w:rsidR="001268B4" w:rsidRPr="00495D84">
              <w:t>not</w:t>
            </w:r>
            <w:r w:rsidR="00B27C84">
              <w:t xml:space="preserve"> </w:t>
            </w:r>
            <w:r w:rsidR="001268B4" w:rsidRPr="00495D84">
              <w:t>overlap</w:t>
            </w:r>
            <w:r w:rsidR="00B27C84">
              <w:t xml:space="preserve"> </w:t>
            </w:r>
            <w:r w:rsidR="001268B4" w:rsidRPr="00495D84">
              <w:t>the</w:t>
            </w:r>
            <w:r w:rsidR="00B27C84">
              <w:t xml:space="preserve"> </w:t>
            </w:r>
            <w:r w:rsidR="001268B4" w:rsidRPr="00495D84">
              <w:t>RMC.</w:t>
            </w:r>
          </w:p>
          <w:p w14:paraId="7C9C77DA" w14:textId="38DB8F93" w:rsidR="001268B4" w:rsidRPr="00495D84" w:rsidRDefault="00E94096" w:rsidP="00F75D25">
            <w:pPr>
              <w:pStyle w:val="TAN"/>
              <w:rPr>
                <w:rFonts w:cs="Arial"/>
              </w:rPr>
            </w:pPr>
            <w:r>
              <w:rPr>
                <w:rFonts w:cs="Arial"/>
              </w:rPr>
              <w:t xml:space="preserve">NOTE </w:t>
            </w:r>
            <w:r w:rsidRPr="00495D84">
              <w:rPr>
                <w:rFonts w:cs="Arial"/>
              </w:rPr>
              <w:t>9</w:t>
            </w:r>
            <w:r>
              <w:rPr>
                <w:rFonts w:cs="Arial"/>
              </w:rPr>
              <w:t>:</w:t>
            </w:r>
            <w:r w:rsidR="00B27C84">
              <w:rPr>
                <w:rFonts w:cs="Arial"/>
              </w:rPr>
              <w:t xml:space="preserve"> </w:t>
            </w:r>
            <w:r w:rsidR="00F75D25" w:rsidRPr="00495D84">
              <w:rPr>
                <w:rFonts w:cs="Arial"/>
              </w:rPr>
              <w:tab/>
            </w:r>
            <w:r w:rsidR="00F75D25" w:rsidRPr="00495D84">
              <w:rPr>
                <w:lang w:eastAsia="ja-JP"/>
              </w:rPr>
              <w:t>The</w:t>
            </w:r>
            <w:r w:rsidR="00B27C84">
              <w:rPr>
                <w:lang w:eastAsia="ja-JP"/>
              </w:rPr>
              <w:t xml:space="preserve"> </w:t>
            </w:r>
            <w:r w:rsidR="00F75D25" w:rsidRPr="00495D84">
              <w:rPr>
                <w:lang w:eastAsia="ja-JP"/>
              </w:rPr>
              <w:t>configuration</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blocks</w:t>
            </w:r>
            <w:r w:rsidR="00B27C84">
              <w:rPr>
                <w:lang w:eastAsia="ja-JP"/>
              </w:rPr>
              <w:t xml:space="preserve"> </w:t>
            </w:r>
            <w:r w:rsidR="00F75D25" w:rsidRPr="00495D84">
              <w:rPr>
                <w:lang w:eastAsia="ja-JP"/>
              </w:rPr>
              <w:t>and</w:t>
            </w:r>
            <w:r w:rsidR="00B27C84">
              <w:rPr>
                <w:lang w:eastAsia="ja-JP"/>
              </w:rPr>
              <w:t xml:space="preserve"> </w:t>
            </w:r>
            <w:r w:rsidR="00F75D25" w:rsidRPr="00495D84">
              <w:rPr>
                <w:lang w:eastAsia="ja-JP"/>
              </w:rPr>
              <w:t>slot</w:t>
            </w:r>
            <w:r w:rsidR="00B27C84">
              <w:rPr>
                <w:lang w:eastAsia="ja-JP"/>
              </w:rPr>
              <w:t xml:space="preserve"> </w:t>
            </w:r>
            <w:r w:rsidR="00F75D25" w:rsidRPr="00495D84">
              <w:rPr>
                <w:lang w:eastAsia="ja-JP"/>
              </w:rPr>
              <w:t>symbols</w:t>
            </w:r>
            <w:r w:rsidR="00B27C84">
              <w:rPr>
                <w:lang w:eastAsia="ja-JP"/>
              </w:rPr>
              <w:t xml:space="preserve"> </w:t>
            </w:r>
            <w:r w:rsidR="00F75D25" w:rsidRPr="00495D84">
              <w:rPr>
                <w:lang w:eastAsia="ja-JP"/>
              </w:rPr>
              <w:t>of</w:t>
            </w:r>
            <w:r w:rsidR="00B27C84">
              <w:rPr>
                <w:lang w:eastAsia="ja-JP"/>
              </w:rPr>
              <w:t xml:space="preserve"> </w:t>
            </w:r>
            <w:r w:rsidR="00F75D25" w:rsidRPr="00495D84">
              <w:rPr>
                <w:lang w:eastAsia="ja-JP"/>
              </w:rPr>
              <w:t>control</w:t>
            </w:r>
            <w:r w:rsidR="00B27C84">
              <w:rPr>
                <w:lang w:eastAsia="ja-JP"/>
              </w:rPr>
              <w:t xml:space="preserve"> </w:t>
            </w:r>
            <w:r w:rsidR="00F75D25" w:rsidRPr="00495D84">
              <w:rPr>
                <w:lang w:eastAsia="ja-JP"/>
              </w:rPr>
              <w:t>resource</w:t>
            </w:r>
            <w:r w:rsidR="00B27C84">
              <w:rPr>
                <w:lang w:eastAsia="ja-JP"/>
              </w:rPr>
              <w:t xml:space="preserve"> </w:t>
            </w:r>
            <w:r w:rsidR="00F75D25" w:rsidRPr="00495D84">
              <w:rPr>
                <w:lang w:eastAsia="ja-JP"/>
              </w:rPr>
              <w:t>set</w:t>
            </w:r>
            <w:r w:rsidR="00B27C84">
              <w:rPr>
                <w:lang w:eastAsia="ja-JP"/>
              </w:rPr>
              <w:t xml:space="preserve"> </w:t>
            </w:r>
            <w:r w:rsidR="00F75D25" w:rsidRPr="00495D84">
              <w:rPr>
                <w:lang w:eastAsia="ja-JP"/>
              </w:rPr>
              <w:t>for</w:t>
            </w:r>
            <w:r w:rsidR="00B27C84">
              <w:rPr>
                <w:lang w:eastAsia="ja-JP"/>
              </w:rPr>
              <w:t xml:space="preserve"> </w:t>
            </w:r>
            <w:r w:rsidR="00F75D25" w:rsidRPr="00495D84">
              <w:rPr>
                <w:lang w:eastAsia="ja-JP"/>
              </w:rPr>
              <w:t>Type0-PDCCH</w:t>
            </w:r>
            <w:r w:rsidR="00B27C84">
              <w:rPr>
                <w:lang w:eastAsia="ja-JP"/>
              </w:rPr>
              <w:t xml:space="preserve"> </w:t>
            </w:r>
            <w:r w:rsidR="00F75D25" w:rsidRPr="00495D84">
              <w:rPr>
                <w:lang w:eastAsia="ja-JP"/>
              </w:rPr>
              <w:t>search</w:t>
            </w:r>
            <w:r w:rsidR="00B27C84">
              <w:rPr>
                <w:lang w:eastAsia="ja-JP"/>
              </w:rPr>
              <w:t xml:space="preserve"> </w:t>
            </w:r>
            <w:r w:rsidR="00F75D25" w:rsidRPr="00495D84">
              <w:rPr>
                <w:lang w:eastAsia="ja-JP"/>
              </w:rPr>
              <w:t>space</w:t>
            </w:r>
            <w:r w:rsidR="00B27C84">
              <w:rPr>
                <w:lang w:eastAsia="ja-JP"/>
              </w:rPr>
              <w:t xml:space="preserve"> </w:t>
            </w:r>
            <w:r w:rsidR="00F75D25" w:rsidRPr="00495D84">
              <w:rPr>
                <w:lang w:eastAsia="ja-JP"/>
              </w:rPr>
              <w:t>corresponds</w:t>
            </w:r>
            <w:r w:rsidR="00B27C84">
              <w:rPr>
                <w:lang w:eastAsia="ja-JP"/>
              </w:rPr>
              <w:t xml:space="preserve"> </w:t>
            </w:r>
            <w:r w:rsidR="00F75D25" w:rsidRPr="00495D84">
              <w:rPr>
                <w:lang w:eastAsia="ja-JP"/>
              </w:rPr>
              <w:t>to</w:t>
            </w:r>
            <w:r w:rsidR="00B27C84">
              <w:rPr>
                <w:lang w:eastAsia="ja-JP"/>
              </w:rPr>
              <w:t xml:space="preserve"> </w:t>
            </w:r>
            <w:r w:rsidR="00F75D25" w:rsidRPr="00495D84">
              <w:rPr>
                <w:lang w:eastAsia="ja-JP"/>
              </w:rPr>
              <w:t>index</w:t>
            </w:r>
            <w:r w:rsidR="00B27C84">
              <w:rPr>
                <w:lang w:eastAsia="ja-JP"/>
              </w:rPr>
              <w:t xml:space="preserve"> </w:t>
            </w:r>
            <w:r w:rsidR="00F75D25" w:rsidRPr="00495D84">
              <w:rPr>
                <w:lang w:eastAsia="ja-JP"/>
              </w:rPr>
              <w:t>2</w:t>
            </w:r>
            <w:r w:rsidR="00B27C84">
              <w:rPr>
                <w:lang w:eastAsia="ja-JP"/>
              </w:rPr>
              <w:t xml:space="preserve"> </w:t>
            </w:r>
            <w:r w:rsidR="00F75D25" w:rsidRPr="00495D84">
              <w:rPr>
                <w:lang w:eastAsia="ja-JP"/>
              </w:rPr>
              <w:t>in</w:t>
            </w:r>
            <w:r w:rsidR="00B27C84">
              <w:rPr>
                <w:lang w:eastAsia="ja-JP"/>
              </w:rPr>
              <w:t xml:space="preserve"> </w:t>
            </w:r>
            <w:r>
              <w:rPr>
                <w:lang w:eastAsia="ja-JP"/>
              </w:rPr>
              <w:t>table</w:t>
            </w:r>
            <w:r w:rsidR="00B27C84">
              <w:rPr>
                <w:lang w:eastAsia="ja-JP"/>
              </w:rPr>
              <w:t xml:space="preserve"> </w:t>
            </w:r>
            <w:r w:rsidR="00F75D25" w:rsidRPr="00495D84">
              <w:rPr>
                <w:lang w:eastAsia="ja-JP"/>
              </w:rPr>
              <w:t>13-10</w:t>
            </w:r>
            <w:r w:rsidR="00B27C84">
              <w:rPr>
                <w:lang w:eastAsia="ja-JP"/>
              </w:rPr>
              <w:t xml:space="preserve"> </w:t>
            </w:r>
            <w:r w:rsidR="00F75D25" w:rsidRPr="00495D84">
              <w:rPr>
                <w:lang w:eastAsia="ja-JP"/>
              </w:rPr>
              <w:t>in</w:t>
            </w:r>
            <w:r w:rsidR="00B27C84">
              <w:rPr>
                <w:lang w:eastAsia="ja-JP"/>
              </w:rPr>
              <w:t xml:space="preserve"> </w:t>
            </w:r>
            <w:r w:rsidR="00F75D25" w:rsidRPr="00495D84">
              <w:rPr>
                <w:lang w:eastAsia="ja-JP"/>
              </w:rPr>
              <w:t>TS</w:t>
            </w:r>
            <w:r w:rsidR="00B27C84">
              <w:rPr>
                <w:lang w:eastAsia="ja-JP"/>
              </w:rPr>
              <w:t xml:space="preserve"> </w:t>
            </w:r>
            <w:r w:rsidR="00F75D25" w:rsidRPr="00495D84">
              <w:rPr>
                <w:lang w:eastAsia="ja-JP"/>
              </w:rPr>
              <w:t>38.213</w:t>
            </w:r>
            <w:r w:rsidR="00B27C84">
              <w:rPr>
                <w:lang w:eastAsia="ja-JP"/>
              </w:rPr>
              <w:t xml:space="preserve"> </w:t>
            </w:r>
            <w:r w:rsidR="00F75D25" w:rsidRPr="00495D84">
              <w:rPr>
                <w:lang w:eastAsia="ja-JP"/>
              </w:rPr>
              <w:t>[3].</w:t>
            </w:r>
          </w:p>
        </w:tc>
      </w:tr>
    </w:tbl>
    <w:p w14:paraId="7C9C77DC" w14:textId="77777777" w:rsidR="001268B4" w:rsidRPr="00495D84" w:rsidRDefault="001268B4" w:rsidP="001268B4">
      <w:pPr>
        <w:rPr>
          <w:rFonts w:eastAsia="MS Mincho"/>
          <w:snapToGrid w:val="0"/>
        </w:rPr>
      </w:pPr>
    </w:p>
    <w:p w14:paraId="7C9C77DD" w14:textId="77777777" w:rsidR="001268B4" w:rsidRPr="00495D84" w:rsidRDefault="001268B4" w:rsidP="001268B4">
      <w:pPr>
        <w:pStyle w:val="Heading3"/>
        <w:rPr>
          <w:snapToGrid w:val="0"/>
        </w:rPr>
      </w:pPr>
      <w:r w:rsidRPr="00495D84">
        <w:rPr>
          <w:snapToGrid w:val="0"/>
        </w:rPr>
        <w:t>A.3.1.3</w:t>
      </w:r>
      <w:r w:rsidRPr="00495D84">
        <w:rPr>
          <w:snapToGrid w:val="0"/>
        </w:rPr>
        <w:tab/>
        <w:t>CORESET for RMC scheduling</w:t>
      </w:r>
    </w:p>
    <w:p w14:paraId="7C9C77DE" w14:textId="77777777" w:rsidR="001268B4" w:rsidRPr="00495D84" w:rsidRDefault="001268B4" w:rsidP="001268B4">
      <w:pPr>
        <w:pStyle w:val="Heading4"/>
        <w:rPr>
          <w:snapToGrid w:val="0"/>
        </w:rPr>
      </w:pPr>
      <w:r w:rsidRPr="00495D84">
        <w:rPr>
          <w:snapToGrid w:val="0"/>
        </w:rPr>
        <w:t>A.3.1.3.1</w:t>
      </w:r>
      <w:r w:rsidRPr="00495D84">
        <w:rPr>
          <w:snapToGrid w:val="0"/>
        </w:rPr>
        <w:tab/>
        <w:t>FDD</w:t>
      </w:r>
    </w:p>
    <w:p w14:paraId="7C9C77DF" w14:textId="79D270A6" w:rsidR="001268B4" w:rsidRPr="00495D84" w:rsidRDefault="001268B4" w:rsidP="001268B4">
      <w:pPr>
        <w:pStyle w:val="TH"/>
        <w:rPr>
          <w:rFonts w:cs="v5.0.0"/>
        </w:rPr>
      </w:pPr>
      <w:r w:rsidRPr="00495D84">
        <w:rPr>
          <w:rFonts w:cs="v5.0.0"/>
        </w:rPr>
        <w:t>Table A.3.1.3.1-1: Control Channel RMC for FDD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1"/>
        <w:gridCol w:w="656"/>
        <w:gridCol w:w="838"/>
        <w:gridCol w:w="838"/>
        <w:gridCol w:w="839"/>
        <w:gridCol w:w="839"/>
        <w:gridCol w:w="839"/>
        <w:gridCol w:w="839"/>
        <w:gridCol w:w="839"/>
        <w:gridCol w:w="839"/>
        <w:gridCol w:w="141"/>
        <w:gridCol w:w="141"/>
      </w:tblGrid>
      <w:tr w:rsidR="00763BF8" w:rsidRPr="00495D84" w14:paraId="433443A7" w14:textId="77777777" w:rsidTr="00782B7A">
        <w:trPr>
          <w:tblHeader/>
          <w:jc w:val="center"/>
        </w:trPr>
        <w:tc>
          <w:tcPr>
            <w:tcW w:w="1029" w:type="pct"/>
            <w:tcBorders>
              <w:top w:val="single" w:sz="4" w:space="0" w:color="auto"/>
              <w:left w:val="single" w:sz="4" w:space="0" w:color="auto"/>
              <w:bottom w:val="single" w:sz="4" w:space="0" w:color="auto"/>
              <w:right w:val="single" w:sz="4" w:space="0" w:color="auto"/>
            </w:tcBorders>
            <w:hideMark/>
          </w:tcPr>
          <w:p w14:paraId="108DB74C" w14:textId="77777777" w:rsidR="00763BF8" w:rsidRPr="00495D84" w:rsidRDefault="00763BF8" w:rsidP="00E94096">
            <w:pPr>
              <w:keepLines/>
              <w:spacing w:after="0"/>
              <w:jc w:val="center"/>
              <w:rPr>
                <w:rFonts w:ascii="Arial" w:hAnsi="Arial" w:cs="Arial"/>
                <w:b/>
                <w:sz w:val="18"/>
              </w:rPr>
            </w:pPr>
            <w:r w:rsidRPr="00495D84">
              <w:rPr>
                <w:rFonts w:ascii="Arial" w:hAnsi="Arial" w:cs="Arial"/>
                <w:b/>
                <w:sz w:val="18"/>
              </w:rPr>
              <w:t>Parameter</w:t>
            </w:r>
          </w:p>
        </w:tc>
        <w:tc>
          <w:tcPr>
            <w:tcW w:w="341" w:type="pct"/>
            <w:tcBorders>
              <w:top w:val="single" w:sz="4" w:space="0" w:color="auto"/>
              <w:left w:val="single" w:sz="4" w:space="0" w:color="auto"/>
              <w:bottom w:val="single" w:sz="4" w:space="0" w:color="auto"/>
              <w:right w:val="single" w:sz="4" w:space="0" w:color="auto"/>
            </w:tcBorders>
            <w:hideMark/>
          </w:tcPr>
          <w:p w14:paraId="27BD9EAD"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Unit</w:t>
            </w:r>
          </w:p>
        </w:tc>
        <w:tc>
          <w:tcPr>
            <w:tcW w:w="3049" w:type="pct"/>
            <w:gridSpan w:val="7"/>
            <w:tcBorders>
              <w:top w:val="single" w:sz="4" w:space="0" w:color="auto"/>
              <w:left w:val="single" w:sz="4" w:space="0" w:color="auto"/>
              <w:bottom w:val="single" w:sz="4" w:space="0" w:color="auto"/>
              <w:right w:val="nil"/>
            </w:tcBorders>
            <w:hideMark/>
          </w:tcPr>
          <w:p w14:paraId="307D11F0" w14:textId="77777777" w:rsidR="00763BF8" w:rsidRPr="00495D84" w:rsidRDefault="00763BF8" w:rsidP="00C0193E">
            <w:pPr>
              <w:keepNext/>
              <w:keepLines/>
              <w:spacing w:after="0"/>
              <w:jc w:val="center"/>
              <w:rPr>
                <w:rFonts w:ascii="Arial" w:hAnsi="Arial" w:cs="Arial"/>
                <w:b/>
                <w:sz w:val="18"/>
              </w:rPr>
            </w:pPr>
            <w:r w:rsidRPr="00495D84">
              <w:rPr>
                <w:rFonts w:ascii="Arial" w:hAnsi="Arial" w:cs="Arial"/>
                <w:b/>
                <w:sz w:val="18"/>
              </w:rPr>
              <w:t>Value</w:t>
            </w:r>
          </w:p>
        </w:tc>
        <w:tc>
          <w:tcPr>
            <w:tcW w:w="436" w:type="pct"/>
            <w:tcBorders>
              <w:top w:val="single" w:sz="4" w:space="0" w:color="auto"/>
              <w:left w:val="nil"/>
              <w:bottom w:val="single" w:sz="4" w:space="0" w:color="auto"/>
              <w:right w:val="nil"/>
            </w:tcBorders>
          </w:tcPr>
          <w:p w14:paraId="4925FBC7"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nil"/>
            </w:tcBorders>
          </w:tcPr>
          <w:p w14:paraId="5138E818" w14:textId="77777777" w:rsidR="00763BF8" w:rsidRPr="00495D84" w:rsidRDefault="00763BF8" w:rsidP="00C0193E">
            <w:pPr>
              <w:keepNext/>
              <w:keepLines/>
              <w:spacing w:after="0"/>
              <w:jc w:val="center"/>
              <w:rPr>
                <w:rFonts w:ascii="Arial" w:hAnsi="Arial" w:cs="Arial"/>
                <w:b/>
                <w:sz w:val="18"/>
              </w:rPr>
            </w:pPr>
          </w:p>
        </w:tc>
        <w:tc>
          <w:tcPr>
            <w:tcW w:w="73" w:type="pct"/>
            <w:tcBorders>
              <w:top w:val="single" w:sz="4" w:space="0" w:color="auto"/>
              <w:left w:val="nil"/>
              <w:bottom w:val="single" w:sz="4" w:space="0" w:color="auto"/>
              <w:right w:val="single" w:sz="4" w:space="0" w:color="auto"/>
            </w:tcBorders>
          </w:tcPr>
          <w:p w14:paraId="0F2CC2A7" w14:textId="77777777" w:rsidR="00763BF8" w:rsidRPr="00495D84" w:rsidRDefault="00763BF8" w:rsidP="00C0193E">
            <w:pPr>
              <w:keepNext/>
              <w:keepLines/>
              <w:spacing w:after="0"/>
              <w:jc w:val="center"/>
              <w:rPr>
                <w:rFonts w:ascii="Arial" w:hAnsi="Arial" w:cs="Arial"/>
                <w:b/>
                <w:sz w:val="18"/>
              </w:rPr>
            </w:pPr>
          </w:p>
        </w:tc>
      </w:tr>
      <w:tr w:rsidR="00763BF8" w:rsidRPr="00495D84" w14:paraId="1679467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7144658" w14:textId="5C3268E2" w:rsidR="00763BF8" w:rsidRPr="00495D84" w:rsidRDefault="00763BF8" w:rsidP="00E94096">
            <w:pPr>
              <w:keepLines/>
              <w:spacing w:after="0"/>
              <w:rPr>
                <w:rFonts w:ascii="Arial" w:hAnsi="Arial" w:cs="Arial"/>
                <w:sz w:val="18"/>
              </w:rPr>
            </w:pPr>
            <w:r w:rsidRPr="00495D84">
              <w:rPr>
                <w:rFonts w:ascii="Arial" w:hAnsi="Arial" w:cs="Arial"/>
                <w:sz w:val="18"/>
              </w:rPr>
              <w:t>Reference</w:t>
            </w:r>
            <w:r w:rsidR="00B27C84">
              <w:rPr>
                <w:rFonts w:ascii="Arial" w:hAnsi="Arial" w:cs="Arial"/>
                <w:sz w:val="18"/>
              </w:rPr>
              <w:t xml:space="preserve"> </w:t>
            </w:r>
            <w:r w:rsidRPr="00495D84">
              <w:rPr>
                <w:rFonts w:ascii="Arial" w:hAnsi="Arial" w:cs="Arial"/>
                <w:sz w:val="18"/>
              </w:rPr>
              <w:t>channel</w:t>
            </w:r>
          </w:p>
        </w:tc>
        <w:tc>
          <w:tcPr>
            <w:tcW w:w="341" w:type="pct"/>
            <w:tcBorders>
              <w:top w:val="single" w:sz="4" w:space="0" w:color="auto"/>
              <w:left w:val="single" w:sz="4" w:space="0" w:color="auto"/>
              <w:bottom w:val="single" w:sz="4" w:space="0" w:color="auto"/>
              <w:right w:val="single" w:sz="4" w:space="0" w:color="auto"/>
            </w:tcBorders>
          </w:tcPr>
          <w:p w14:paraId="6FDB6E4A"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023024B" w14:textId="21499D34" w:rsidR="00763BF8" w:rsidRPr="00495D84" w:rsidRDefault="00763BF8" w:rsidP="00C0193E">
            <w:pPr>
              <w:keepNext/>
              <w:keepLines/>
              <w:spacing w:after="0" w:line="252" w:lineRule="auto"/>
              <w:jc w:val="center"/>
              <w:rPr>
                <w:rFonts w:ascii="Arial" w:hAnsi="Arial"/>
                <w:sz w:val="18"/>
              </w:rPr>
            </w:pPr>
            <w:r w:rsidRPr="00495D84">
              <w:rPr>
                <w:rFonts w:ascii="Arial" w:hAnsi="Arial"/>
                <w:sz w:val="18"/>
              </w:rPr>
              <w:t>CCR.1.1</w:t>
            </w:r>
            <w:r w:rsidR="00B27C84">
              <w:rPr>
                <w:rFonts w:ascii="Arial" w:hAnsi="Arial"/>
                <w:sz w:val="18"/>
              </w:rPr>
              <w:t xml:space="preserve"> </w:t>
            </w:r>
            <w:r w:rsidRPr="00495D84">
              <w:rPr>
                <w:rFonts w:ascii="Arial" w:hAnsi="Arial"/>
                <w:sz w:val="18"/>
              </w:rPr>
              <w:t>FDD</w:t>
            </w:r>
          </w:p>
        </w:tc>
        <w:tc>
          <w:tcPr>
            <w:tcW w:w="435" w:type="pct"/>
            <w:tcBorders>
              <w:top w:val="single" w:sz="4" w:space="0" w:color="auto"/>
              <w:left w:val="single" w:sz="4" w:space="0" w:color="auto"/>
              <w:bottom w:val="single" w:sz="4" w:space="0" w:color="auto"/>
              <w:right w:val="single" w:sz="4" w:space="0" w:color="auto"/>
            </w:tcBorders>
            <w:hideMark/>
          </w:tcPr>
          <w:p w14:paraId="6A1BE95C" w14:textId="1AA57672"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CCR.1.2</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4BD460C3" w14:textId="7EB28AC1" w:rsidR="00763BF8" w:rsidRPr="00495D84" w:rsidRDefault="00763BF8" w:rsidP="00C0193E">
            <w:pPr>
              <w:keepNext/>
              <w:keepLines/>
              <w:spacing w:after="0"/>
              <w:jc w:val="center"/>
              <w:rPr>
                <w:rFonts w:ascii="Arial" w:hAnsi="Arial" w:cs="Arial"/>
                <w:sz w:val="18"/>
              </w:rPr>
            </w:pPr>
            <w:r w:rsidRPr="00495D84">
              <w:rPr>
                <w:rFonts w:ascii="Arial" w:hAnsi="Arial"/>
                <w:sz w:val="18"/>
              </w:rPr>
              <w:t>CCR.1.3</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2D90F9B9" w14:textId="7396FDB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CCR.1.4</w:t>
            </w:r>
            <w:r w:rsidR="00B27C84">
              <w:rPr>
                <w:rFonts w:ascii="Arial" w:hAnsi="Arial"/>
                <w:sz w:val="18"/>
                <w:lang w:eastAsia="zh-CN"/>
              </w:rPr>
              <w:t xml:space="preserve"> </w:t>
            </w:r>
            <w:r w:rsidRPr="00495D84">
              <w:rPr>
                <w:rFonts w:ascii="Arial" w:hAnsi="Arial"/>
                <w:sz w:val="18"/>
                <w:lang w:eastAsia="zh-CN"/>
              </w:rPr>
              <w:t>FDD</w:t>
            </w:r>
          </w:p>
        </w:tc>
        <w:tc>
          <w:tcPr>
            <w:tcW w:w="436" w:type="pct"/>
            <w:tcBorders>
              <w:top w:val="single" w:sz="4" w:space="0" w:color="auto"/>
              <w:left w:val="single" w:sz="4" w:space="0" w:color="auto"/>
              <w:bottom w:val="single" w:sz="4" w:space="0" w:color="auto"/>
              <w:right w:val="single" w:sz="4" w:space="0" w:color="auto"/>
            </w:tcBorders>
            <w:hideMark/>
          </w:tcPr>
          <w:p w14:paraId="2DC902BA" w14:textId="7BF0CA4F" w:rsidR="00763BF8" w:rsidRPr="00495D84" w:rsidRDefault="00763BF8" w:rsidP="00C0193E">
            <w:pPr>
              <w:keepNext/>
              <w:keepLines/>
              <w:spacing w:after="0"/>
              <w:jc w:val="center"/>
              <w:rPr>
                <w:rFonts w:ascii="Arial" w:hAnsi="Arial" w:cs="Arial"/>
                <w:sz w:val="18"/>
              </w:rPr>
            </w:pPr>
            <w:r w:rsidRPr="00495D84">
              <w:rPr>
                <w:rFonts w:ascii="Arial" w:hAnsi="Arial"/>
                <w:sz w:val="18"/>
              </w:rPr>
              <w:t>CCR.1.5</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37A6F37" w14:textId="6B0DA27D" w:rsidR="00763BF8" w:rsidRPr="00495D84" w:rsidRDefault="00763BF8" w:rsidP="00C0193E">
            <w:pPr>
              <w:keepNext/>
              <w:keepLines/>
              <w:spacing w:after="0"/>
              <w:jc w:val="center"/>
              <w:rPr>
                <w:rFonts w:ascii="Arial" w:hAnsi="Arial" w:cs="Arial"/>
                <w:sz w:val="18"/>
              </w:rPr>
            </w:pPr>
            <w:r w:rsidRPr="00495D84">
              <w:rPr>
                <w:rFonts w:ascii="Arial" w:hAnsi="Arial"/>
                <w:sz w:val="18"/>
              </w:rPr>
              <w:t>CCR.1.6</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5B095C0F" w14:textId="25F26E46" w:rsidR="00763BF8" w:rsidRPr="00495D84" w:rsidRDefault="00763BF8" w:rsidP="00C0193E">
            <w:pPr>
              <w:keepNext/>
              <w:keepLines/>
              <w:spacing w:after="0"/>
              <w:jc w:val="center"/>
              <w:rPr>
                <w:rFonts w:ascii="Arial" w:hAnsi="Arial" w:cs="Arial"/>
                <w:sz w:val="18"/>
              </w:rPr>
            </w:pPr>
            <w:r w:rsidRPr="00495D84">
              <w:rPr>
                <w:rFonts w:ascii="Arial" w:hAnsi="Arial"/>
                <w:sz w:val="18"/>
              </w:rPr>
              <w:t>CCR.1.7</w:t>
            </w:r>
            <w:r w:rsidR="00B27C84">
              <w:rPr>
                <w:rFonts w:ascii="Arial" w:hAnsi="Arial"/>
                <w:sz w:val="18"/>
              </w:rPr>
              <w:t xml:space="preserve"> </w:t>
            </w:r>
            <w:r w:rsidRPr="00495D84">
              <w:rPr>
                <w:rFonts w:ascii="Arial" w:hAnsi="Arial"/>
                <w:sz w:val="18"/>
              </w:rPr>
              <w:t>FDD</w:t>
            </w:r>
          </w:p>
        </w:tc>
        <w:tc>
          <w:tcPr>
            <w:tcW w:w="436" w:type="pct"/>
            <w:tcBorders>
              <w:top w:val="single" w:sz="4" w:space="0" w:color="auto"/>
              <w:left w:val="single" w:sz="4" w:space="0" w:color="auto"/>
              <w:bottom w:val="single" w:sz="4" w:space="0" w:color="auto"/>
              <w:right w:val="single" w:sz="4" w:space="0" w:color="auto"/>
            </w:tcBorders>
            <w:hideMark/>
          </w:tcPr>
          <w:p w14:paraId="111D8571" w14:textId="3CAEFF6D" w:rsidR="00763BF8" w:rsidRPr="00495D84" w:rsidRDefault="00763BF8" w:rsidP="00C0193E">
            <w:pPr>
              <w:keepNext/>
              <w:keepLines/>
              <w:spacing w:after="0"/>
              <w:jc w:val="center"/>
              <w:rPr>
                <w:rFonts w:ascii="Arial" w:hAnsi="Arial" w:cs="Arial"/>
                <w:sz w:val="18"/>
              </w:rPr>
            </w:pPr>
            <w:r w:rsidRPr="00495D84">
              <w:rPr>
                <w:rFonts w:ascii="Arial" w:hAnsi="Arial"/>
                <w:sz w:val="18"/>
              </w:rPr>
              <w:t>CCR.1.8</w:t>
            </w:r>
            <w:r w:rsidR="00B27C84">
              <w:rPr>
                <w:rFonts w:ascii="Arial" w:hAnsi="Arial"/>
                <w:sz w:val="18"/>
              </w:rPr>
              <w:t xml:space="preserve"> </w:t>
            </w:r>
            <w:r w:rsidRPr="00495D84">
              <w:rPr>
                <w:rFonts w:ascii="Arial" w:hAnsi="Arial"/>
                <w:sz w:val="18"/>
              </w:rPr>
              <w:t>FDD</w:t>
            </w:r>
          </w:p>
        </w:tc>
        <w:tc>
          <w:tcPr>
            <w:tcW w:w="73" w:type="pct"/>
            <w:tcBorders>
              <w:top w:val="single" w:sz="4" w:space="0" w:color="auto"/>
              <w:left w:val="single" w:sz="4" w:space="0" w:color="auto"/>
              <w:bottom w:val="single" w:sz="4" w:space="0" w:color="auto"/>
              <w:right w:val="single" w:sz="4" w:space="0" w:color="auto"/>
            </w:tcBorders>
          </w:tcPr>
          <w:p w14:paraId="3494F94C"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22CA9C2" w14:textId="77777777" w:rsidR="00763BF8" w:rsidRPr="00495D84" w:rsidRDefault="00763BF8" w:rsidP="00C0193E">
            <w:pPr>
              <w:keepNext/>
              <w:keepLines/>
              <w:spacing w:after="0"/>
              <w:jc w:val="center"/>
              <w:rPr>
                <w:rFonts w:ascii="Arial" w:hAnsi="Arial" w:cs="Arial"/>
                <w:sz w:val="18"/>
              </w:rPr>
            </w:pPr>
          </w:p>
        </w:tc>
      </w:tr>
      <w:tr w:rsidR="00763BF8" w:rsidRPr="00495D84" w14:paraId="73D599FB"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459094DA" w14:textId="63AB353A" w:rsidR="00763BF8" w:rsidRPr="00495D84" w:rsidRDefault="00763BF8" w:rsidP="00E94096">
            <w:pPr>
              <w:keepLines/>
              <w:spacing w:after="0"/>
              <w:rPr>
                <w:rFonts w:ascii="Arial" w:hAnsi="Arial" w:cs="Arial"/>
                <w:sz w:val="18"/>
              </w:rPr>
            </w:pPr>
            <w:r w:rsidRPr="00495D84">
              <w:rPr>
                <w:rFonts w:ascii="Arial" w:hAnsi="Arial" w:cs="Arial"/>
                <w:sz w:val="18"/>
              </w:rPr>
              <w:t>Channel</w:t>
            </w:r>
            <w:r w:rsidR="00B27C84">
              <w:rPr>
                <w:rFonts w:ascii="Arial" w:hAnsi="Arial" w:cs="Arial"/>
                <w:sz w:val="18"/>
              </w:rPr>
              <w:t xml:space="preserve"> </w:t>
            </w:r>
            <w:r w:rsidRPr="00495D84">
              <w:rPr>
                <w:rFonts w:ascii="Arial" w:hAnsi="Arial" w:cs="Arial"/>
                <w:sz w:val="18"/>
              </w:rPr>
              <w:t>bandwidth</w:t>
            </w:r>
          </w:p>
        </w:tc>
        <w:tc>
          <w:tcPr>
            <w:tcW w:w="341" w:type="pct"/>
            <w:tcBorders>
              <w:top w:val="single" w:sz="4" w:space="0" w:color="auto"/>
              <w:left w:val="single" w:sz="4" w:space="0" w:color="auto"/>
              <w:bottom w:val="single" w:sz="4" w:space="0" w:color="auto"/>
              <w:right w:val="single" w:sz="4" w:space="0" w:color="auto"/>
            </w:tcBorders>
            <w:hideMark/>
          </w:tcPr>
          <w:p w14:paraId="56AB3853"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MHz</w:t>
            </w:r>
          </w:p>
        </w:tc>
        <w:tc>
          <w:tcPr>
            <w:tcW w:w="435" w:type="pct"/>
            <w:tcBorders>
              <w:top w:val="single" w:sz="4" w:space="0" w:color="auto"/>
              <w:left w:val="single" w:sz="4" w:space="0" w:color="auto"/>
              <w:bottom w:val="single" w:sz="4" w:space="0" w:color="auto"/>
              <w:right w:val="single" w:sz="4" w:space="0" w:color="auto"/>
            </w:tcBorders>
            <w:hideMark/>
          </w:tcPr>
          <w:p w14:paraId="019CACC9" w14:textId="0359089A" w:rsidR="00763BF8" w:rsidRPr="00495D84" w:rsidRDefault="00763BF8" w:rsidP="00C0193E">
            <w:pPr>
              <w:keepNext/>
              <w:keepLines/>
              <w:spacing w:after="0"/>
              <w:jc w:val="center"/>
              <w:rPr>
                <w:rFonts w:ascii="Arial" w:hAnsi="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5" w:type="pct"/>
            <w:tcBorders>
              <w:top w:val="single" w:sz="4" w:space="0" w:color="auto"/>
              <w:left w:val="single" w:sz="4" w:space="0" w:color="auto"/>
              <w:bottom w:val="single" w:sz="4" w:space="0" w:color="auto"/>
              <w:right w:val="single" w:sz="4" w:space="0" w:color="auto"/>
            </w:tcBorders>
            <w:hideMark/>
          </w:tcPr>
          <w:p w14:paraId="729D4C52" w14:textId="746EF21B" w:rsidR="00763BF8" w:rsidRPr="00495D84" w:rsidRDefault="00763BF8" w:rsidP="00C0193E">
            <w:pPr>
              <w:keepNext/>
              <w:keepLines/>
              <w:spacing w:after="0"/>
              <w:jc w:val="center"/>
              <w:rPr>
                <w:rFonts w:ascii="Arial" w:hAnsi="Arial"/>
                <w:sz w:val="18"/>
                <w:lang w:eastAsia="zh-CN"/>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1785D390" w14:textId="1A114F69"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0411FE61" w14:textId="1C797FC1" w:rsidR="00763BF8" w:rsidRPr="00495D84" w:rsidRDefault="00763BF8" w:rsidP="00C0193E">
            <w:pPr>
              <w:keepNext/>
              <w:keepLines/>
              <w:spacing w:after="0"/>
              <w:jc w:val="center"/>
              <w:rPr>
                <w:rFonts w:ascii="Arial" w:hAnsi="Arial" w:cs="Arial"/>
                <w:sz w:val="18"/>
              </w:rPr>
            </w:pPr>
            <w:r w:rsidRPr="00495D84">
              <w:rPr>
                <w:rFonts w:ascii="Arial" w:hAnsi="Arial"/>
                <w:sz w:val="18"/>
              </w:rPr>
              <w:t>Defined</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436" w:type="pct"/>
            <w:tcBorders>
              <w:top w:val="single" w:sz="4" w:space="0" w:color="auto"/>
              <w:left w:val="single" w:sz="4" w:space="0" w:color="auto"/>
              <w:bottom w:val="single" w:sz="4" w:space="0" w:color="auto"/>
              <w:right w:val="single" w:sz="4" w:space="0" w:color="auto"/>
            </w:tcBorders>
            <w:hideMark/>
          </w:tcPr>
          <w:p w14:paraId="4158722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792034BB" w14:textId="11ACE2FC"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6393DFB8" w14:textId="1B469DB7" w:rsidR="00763BF8" w:rsidRPr="00495D84" w:rsidRDefault="00E94096" w:rsidP="00C0193E">
            <w:pPr>
              <w:keepNext/>
              <w:keepLines/>
              <w:spacing w:after="0"/>
              <w:jc w:val="center"/>
              <w:rPr>
                <w:rFonts w:ascii="Arial" w:hAnsi="Arial" w:cs="Arial"/>
                <w:sz w:val="18"/>
              </w:rPr>
            </w:pPr>
            <w:r w:rsidRPr="00495D84">
              <w:rPr>
                <w:rFonts w:ascii="Arial" w:hAnsi="Arial"/>
                <w:sz w:val="18"/>
              </w:rPr>
              <w:t>3</w:t>
            </w:r>
            <w:r>
              <w:rPr>
                <w:rFonts w:ascii="Arial" w:hAnsi="Arial"/>
                <w:sz w:val="18"/>
              </w:rPr>
              <w:t xml:space="preserve"> MHz</w:t>
            </w:r>
          </w:p>
        </w:tc>
        <w:tc>
          <w:tcPr>
            <w:tcW w:w="436" w:type="pct"/>
            <w:tcBorders>
              <w:top w:val="single" w:sz="4" w:space="0" w:color="auto"/>
              <w:left w:val="single" w:sz="4" w:space="0" w:color="auto"/>
              <w:bottom w:val="single" w:sz="4" w:space="0" w:color="auto"/>
              <w:right w:val="single" w:sz="4" w:space="0" w:color="auto"/>
            </w:tcBorders>
            <w:hideMark/>
          </w:tcPr>
          <w:p w14:paraId="3AFA845D" w14:textId="15BC8FAF" w:rsidR="00763BF8" w:rsidRPr="00495D84" w:rsidRDefault="00E94096" w:rsidP="00C0193E">
            <w:pPr>
              <w:keepNext/>
              <w:keepLines/>
              <w:spacing w:after="0"/>
              <w:jc w:val="center"/>
              <w:rPr>
                <w:rFonts w:ascii="Arial" w:hAnsi="Arial" w:cs="Arial"/>
                <w:sz w:val="18"/>
              </w:rPr>
            </w:pPr>
            <w:r w:rsidRPr="00495D84">
              <w:rPr>
                <w:rFonts w:ascii="Arial" w:hAnsi="Arial"/>
                <w:sz w:val="18"/>
              </w:rPr>
              <w:t>5</w:t>
            </w:r>
            <w:r>
              <w:rPr>
                <w:rFonts w:ascii="Arial" w:hAnsi="Arial"/>
                <w:sz w:val="18"/>
              </w:rPr>
              <w:t xml:space="preserve"> MHz</w:t>
            </w:r>
          </w:p>
        </w:tc>
        <w:tc>
          <w:tcPr>
            <w:tcW w:w="73" w:type="pct"/>
            <w:tcBorders>
              <w:top w:val="single" w:sz="4" w:space="0" w:color="auto"/>
              <w:left w:val="single" w:sz="4" w:space="0" w:color="auto"/>
              <w:bottom w:val="single" w:sz="4" w:space="0" w:color="auto"/>
              <w:right w:val="single" w:sz="4" w:space="0" w:color="auto"/>
            </w:tcBorders>
          </w:tcPr>
          <w:p w14:paraId="37B4BA8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B659A1A" w14:textId="77777777" w:rsidR="00763BF8" w:rsidRPr="00495D84" w:rsidRDefault="00763BF8" w:rsidP="00C0193E">
            <w:pPr>
              <w:keepNext/>
              <w:keepLines/>
              <w:spacing w:after="0"/>
              <w:jc w:val="center"/>
              <w:rPr>
                <w:rFonts w:ascii="Arial" w:hAnsi="Arial" w:cs="Arial"/>
                <w:sz w:val="18"/>
              </w:rPr>
            </w:pPr>
          </w:p>
        </w:tc>
      </w:tr>
      <w:tr w:rsidR="00763BF8" w:rsidRPr="00495D84" w14:paraId="0DAF6893"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4811769" w14:textId="757432FE"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Subcarrier</w:t>
            </w:r>
            <w:r w:rsidR="00B27C84">
              <w:rPr>
                <w:rFonts w:ascii="Arial" w:hAnsi="Arial" w:cs="Arial"/>
                <w:sz w:val="18"/>
                <w:lang w:eastAsia="zh-CN"/>
              </w:rPr>
              <w:t xml:space="preserve"> </w:t>
            </w:r>
            <w:r w:rsidRPr="00495D84">
              <w:rPr>
                <w:rFonts w:ascii="Arial" w:hAnsi="Arial" w:cs="Arial"/>
                <w:sz w:val="18"/>
                <w:lang w:eastAsia="zh-CN"/>
              </w:rPr>
              <w:t>spacing</w:t>
            </w:r>
          </w:p>
        </w:tc>
        <w:tc>
          <w:tcPr>
            <w:tcW w:w="341" w:type="pct"/>
            <w:tcBorders>
              <w:top w:val="single" w:sz="4" w:space="0" w:color="auto"/>
              <w:left w:val="single" w:sz="4" w:space="0" w:color="auto"/>
              <w:bottom w:val="single" w:sz="4" w:space="0" w:color="auto"/>
              <w:right w:val="single" w:sz="4" w:space="0" w:color="auto"/>
            </w:tcBorders>
            <w:hideMark/>
          </w:tcPr>
          <w:p w14:paraId="476C0045" w14:textId="77777777" w:rsidR="00763BF8" w:rsidRPr="00495D84" w:rsidRDefault="00763BF8" w:rsidP="00C0193E">
            <w:pPr>
              <w:keepNext/>
              <w:keepLines/>
              <w:spacing w:after="0"/>
              <w:jc w:val="center"/>
              <w:rPr>
                <w:rFonts w:ascii="Arial" w:hAnsi="Arial" w:cs="Arial"/>
                <w:sz w:val="18"/>
                <w:lang w:eastAsia="zh-CN"/>
              </w:rPr>
            </w:pPr>
            <w:r w:rsidRPr="00495D84">
              <w:rPr>
                <w:rFonts w:ascii="Arial" w:hAnsi="Arial" w:cs="Arial"/>
                <w:sz w:val="18"/>
                <w:lang w:eastAsia="zh-CN"/>
              </w:rPr>
              <w:t>kHz</w:t>
            </w:r>
          </w:p>
        </w:tc>
        <w:tc>
          <w:tcPr>
            <w:tcW w:w="435" w:type="pct"/>
            <w:tcBorders>
              <w:top w:val="single" w:sz="4" w:space="0" w:color="auto"/>
              <w:left w:val="single" w:sz="4" w:space="0" w:color="auto"/>
              <w:bottom w:val="single" w:sz="4" w:space="0" w:color="auto"/>
              <w:right w:val="single" w:sz="4" w:space="0" w:color="auto"/>
            </w:tcBorders>
            <w:hideMark/>
          </w:tcPr>
          <w:p w14:paraId="15532AD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5" w:type="pct"/>
            <w:tcBorders>
              <w:top w:val="single" w:sz="4" w:space="0" w:color="auto"/>
              <w:left w:val="single" w:sz="4" w:space="0" w:color="auto"/>
              <w:bottom w:val="single" w:sz="4" w:space="0" w:color="auto"/>
              <w:right w:val="single" w:sz="4" w:space="0" w:color="auto"/>
            </w:tcBorders>
            <w:hideMark/>
          </w:tcPr>
          <w:p w14:paraId="329F306E"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011B9E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63150FB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3A086F3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709F705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FA682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436" w:type="pct"/>
            <w:tcBorders>
              <w:top w:val="single" w:sz="4" w:space="0" w:color="auto"/>
              <w:left w:val="single" w:sz="4" w:space="0" w:color="auto"/>
              <w:bottom w:val="single" w:sz="4" w:space="0" w:color="auto"/>
              <w:right w:val="single" w:sz="4" w:space="0" w:color="auto"/>
            </w:tcBorders>
            <w:hideMark/>
          </w:tcPr>
          <w:p w14:paraId="21E511A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15</w:t>
            </w:r>
          </w:p>
        </w:tc>
        <w:tc>
          <w:tcPr>
            <w:tcW w:w="73" w:type="pct"/>
            <w:tcBorders>
              <w:top w:val="single" w:sz="4" w:space="0" w:color="auto"/>
              <w:left w:val="single" w:sz="4" w:space="0" w:color="auto"/>
              <w:bottom w:val="single" w:sz="4" w:space="0" w:color="auto"/>
              <w:right w:val="single" w:sz="4" w:space="0" w:color="auto"/>
            </w:tcBorders>
          </w:tcPr>
          <w:p w14:paraId="6BE390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4334374" w14:textId="77777777" w:rsidR="00763BF8" w:rsidRPr="00495D84" w:rsidRDefault="00763BF8" w:rsidP="00C0193E">
            <w:pPr>
              <w:keepNext/>
              <w:keepLines/>
              <w:spacing w:after="0"/>
              <w:jc w:val="center"/>
              <w:rPr>
                <w:rFonts w:ascii="Arial" w:hAnsi="Arial" w:cs="Arial"/>
                <w:sz w:val="18"/>
              </w:rPr>
            </w:pPr>
          </w:p>
        </w:tc>
      </w:tr>
      <w:tr w:rsidR="00763BF8" w:rsidRPr="00495D84" w14:paraId="011D634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1D4B820E" w14:textId="4720DDED" w:rsidR="00763BF8" w:rsidRPr="00495D84" w:rsidRDefault="00763BF8" w:rsidP="00E94096">
            <w:pPr>
              <w:keepLines/>
              <w:spacing w:after="0"/>
              <w:rPr>
                <w:rFonts w:ascii="Arial" w:hAnsi="Arial" w:cs="Arial"/>
                <w:sz w:val="18"/>
                <w:lang w:eastAsia="zh-CN"/>
              </w:rPr>
            </w:pPr>
            <w:r w:rsidRPr="00495D84">
              <w:rPr>
                <w:rFonts w:ascii="Arial" w:hAnsi="Arial" w:cs="Arial"/>
                <w:sz w:val="18"/>
                <w:lang w:eastAsia="zh-CN"/>
              </w:rPr>
              <w:t>Allocated</w:t>
            </w:r>
            <w:r w:rsidR="00B27C84">
              <w:rPr>
                <w:rFonts w:ascii="Arial" w:hAnsi="Arial" w:cs="Arial"/>
                <w:sz w:val="18"/>
                <w:lang w:eastAsia="zh-CN"/>
              </w:rPr>
              <w:t xml:space="preserve"> </w:t>
            </w:r>
            <w:r w:rsidRPr="00495D84">
              <w:rPr>
                <w:rFonts w:ascii="Arial" w:hAnsi="Arial" w:cs="Arial"/>
                <w:sz w:val="18"/>
              </w:rPr>
              <w:t>resource</w:t>
            </w:r>
            <w:r w:rsidR="00B27C84">
              <w:rPr>
                <w:rFonts w:ascii="Arial" w:hAnsi="Arial" w:cs="Arial"/>
                <w:sz w:val="18"/>
              </w:rPr>
              <w:t xml:space="preserve"> </w:t>
            </w:r>
            <w:r w:rsidRPr="00495D84">
              <w:rPr>
                <w:rFonts w:ascii="Arial" w:hAnsi="Arial" w:cs="Arial"/>
                <w:sz w:val="18"/>
              </w:rPr>
              <w:t>blocks</w:t>
            </w:r>
            <w:r w:rsidR="00B27C84">
              <w:rPr>
                <w:rFonts w:ascii="Arial" w:hAnsi="Arial" w:cs="Arial"/>
                <w:sz w:val="18"/>
              </w:rPr>
              <w:t xml:space="preserve"> </w:t>
            </w:r>
            <w:r w:rsidRPr="00495D84">
              <w:rPr>
                <w:rFonts w:ascii="Arial" w:hAnsi="Arial" w:cs="Arial"/>
                <w:sz w:val="18"/>
                <w:lang w:eastAsia="zh-CN"/>
              </w:rPr>
              <w:t>for</w:t>
            </w:r>
            <w:r w:rsidR="00B27C84">
              <w:rPr>
                <w:rFonts w:ascii="Arial" w:hAnsi="Arial" w:cs="Arial"/>
                <w:sz w:val="18"/>
                <w:lang w:eastAsia="zh-CN"/>
              </w:rPr>
              <w:t xml:space="preserve"> </w:t>
            </w:r>
            <w:r w:rsidRPr="00495D84">
              <w:rPr>
                <w:rFonts w:ascii="Arial" w:hAnsi="Arial" w:cs="Arial"/>
                <w:sz w:val="18"/>
                <w:lang w:eastAsia="zh-CN"/>
              </w:rPr>
              <w:t>CORESET</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Note</w:t>
            </w:r>
            <w:r w:rsidR="00B27C84">
              <w:rPr>
                <w:rFonts w:ascii="Arial" w:hAnsi="Arial" w:cs="Arial"/>
                <w:sz w:val="18"/>
                <w:vertAlign w:val="superscript"/>
                <w:lang w:eastAsia="zh-CN"/>
              </w:rPr>
              <w:t xml:space="preserve"> </w:t>
            </w:r>
            <w:r w:rsidRPr="00495D84">
              <w:rPr>
                <w:rFonts w:ascii="Arial" w:hAnsi="Arial" w:cs="Arial"/>
                <w:sz w:val="18"/>
                <w:vertAlign w:val="superscript"/>
                <w:lang w:eastAsia="zh-CN"/>
              </w:rPr>
              <w:t>3</w:t>
            </w:r>
          </w:p>
        </w:tc>
        <w:tc>
          <w:tcPr>
            <w:tcW w:w="341" w:type="pct"/>
            <w:tcBorders>
              <w:top w:val="single" w:sz="4" w:space="0" w:color="auto"/>
              <w:left w:val="single" w:sz="4" w:space="0" w:color="auto"/>
              <w:bottom w:val="single" w:sz="4" w:space="0" w:color="auto"/>
              <w:right w:val="single" w:sz="4" w:space="0" w:color="auto"/>
            </w:tcBorders>
          </w:tcPr>
          <w:p w14:paraId="74C924D4" w14:textId="77777777" w:rsidR="00763BF8" w:rsidRPr="00495D84" w:rsidRDefault="00763BF8" w:rsidP="00C0193E">
            <w:pPr>
              <w:keepNext/>
              <w:keepLines/>
              <w:spacing w:after="0"/>
              <w:jc w:val="center"/>
              <w:rPr>
                <w:rFonts w:ascii="Arial" w:hAnsi="Arial" w:cs="Arial"/>
                <w:sz w:val="18"/>
                <w:lang w:eastAsia="zh-CN"/>
              </w:rPr>
            </w:pPr>
          </w:p>
        </w:tc>
        <w:tc>
          <w:tcPr>
            <w:tcW w:w="435" w:type="pct"/>
            <w:tcBorders>
              <w:top w:val="single" w:sz="4" w:space="0" w:color="auto"/>
              <w:left w:val="single" w:sz="4" w:space="0" w:color="auto"/>
              <w:bottom w:val="single" w:sz="4" w:space="0" w:color="auto"/>
              <w:right w:val="single" w:sz="4" w:space="0" w:color="auto"/>
            </w:tcBorders>
            <w:hideMark/>
          </w:tcPr>
          <w:p w14:paraId="6396DFBC"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24</w:t>
            </w:r>
          </w:p>
        </w:tc>
        <w:tc>
          <w:tcPr>
            <w:tcW w:w="435" w:type="pct"/>
            <w:tcBorders>
              <w:top w:val="single" w:sz="4" w:space="0" w:color="auto"/>
              <w:left w:val="single" w:sz="4" w:space="0" w:color="auto"/>
              <w:bottom w:val="single" w:sz="4" w:space="0" w:color="auto"/>
              <w:right w:val="single" w:sz="4" w:space="0" w:color="auto"/>
            </w:tcBorders>
            <w:hideMark/>
          </w:tcPr>
          <w:p w14:paraId="2E121FEA"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085F2E1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46774F1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18</w:t>
            </w:r>
          </w:p>
        </w:tc>
        <w:tc>
          <w:tcPr>
            <w:tcW w:w="436" w:type="pct"/>
            <w:tcBorders>
              <w:top w:val="single" w:sz="4" w:space="0" w:color="auto"/>
              <w:left w:val="single" w:sz="4" w:space="0" w:color="auto"/>
              <w:bottom w:val="single" w:sz="4" w:space="0" w:color="auto"/>
              <w:right w:val="single" w:sz="4" w:space="0" w:color="auto"/>
            </w:tcBorders>
            <w:hideMark/>
          </w:tcPr>
          <w:p w14:paraId="6A22FEE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24</w:t>
            </w:r>
          </w:p>
        </w:tc>
        <w:tc>
          <w:tcPr>
            <w:tcW w:w="436" w:type="pct"/>
            <w:tcBorders>
              <w:top w:val="single" w:sz="4" w:space="0" w:color="auto"/>
              <w:left w:val="single" w:sz="4" w:space="0" w:color="auto"/>
              <w:bottom w:val="single" w:sz="4" w:space="0" w:color="auto"/>
              <w:right w:val="single" w:sz="4" w:space="0" w:color="auto"/>
            </w:tcBorders>
            <w:hideMark/>
          </w:tcPr>
          <w:p w14:paraId="5B9A9972"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54FD91F7"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12</w:t>
            </w:r>
          </w:p>
        </w:tc>
        <w:tc>
          <w:tcPr>
            <w:tcW w:w="436" w:type="pct"/>
            <w:tcBorders>
              <w:top w:val="single" w:sz="4" w:space="0" w:color="auto"/>
              <w:left w:val="single" w:sz="4" w:space="0" w:color="auto"/>
              <w:bottom w:val="single" w:sz="4" w:space="0" w:color="auto"/>
              <w:right w:val="single" w:sz="4" w:space="0" w:color="auto"/>
            </w:tcBorders>
            <w:hideMark/>
          </w:tcPr>
          <w:p w14:paraId="1ED58B9F"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18</w:t>
            </w:r>
          </w:p>
        </w:tc>
        <w:tc>
          <w:tcPr>
            <w:tcW w:w="73" w:type="pct"/>
            <w:tcBorders>
              <w:top w:val="single" w:sz="4" w:space="0" w:color="auto"/>
              <w:left w:val="single" w:sz="4" w:space="0" w:color="auto"/>
              <w:bottom w:val="single" w:sz="4" w:space="0" w:color="auto"/>
              <w:right w:val="single" w:sz="4" w:space="0" w:color="auto"/>
            </w:tcBorders>
          </w:tcPr>
          <w:p w14:paraId="015A12E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793EDF9" w14:textId="77777777" w:rsidR="00763BF8" w:rsidRPr="00495D84" w:rsidRDefault="00763BF8" w:rsidP="00C0193E">
            <w:pPr>
              <w:keepNext/>
              <w:keepLines/>
              <w:spacing w:after="0"/>
              <w:jc w:val="center"/>
              <w:rPr>
                <w:rFonts w:ascii="Arial" w:hAnsi="Arial" w:cs="Arial"/>
                <w:sz w:val="18"/>
              </w:rPr>
            </w:pPr>
          </w:p>
        </w:tc>
      </w:tr>
      <w:tr w:rsidR="00763BF8" w:rsidRPr="00495D84" w14:paraId="29F7CCA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5F770099" w14:textId="45792510" w:rsidR="00763BF8" w:rsidRPr="00495D84" w:rsidRDefault="00763BF8" w:rsidP="00E94096">
            <w:pPr>
              <w:keepLines/>
              <w:spacing w:after="0"/>
              <w:rPr>
                <w:rFonts w:ascii="Arial" w:hAnsi="Arial" w:cs="Arial"/>
                <w:sz w:val="18"/>
              </w:rPr>
            </w:pPr>
            <w:r w:rsidRPr="00495D84">
              <w:rPr>
                <w:rFonts w:ascii="Arial" w:hAnsi="Arial" w:cs="Arial"/>
                <w:sz w:val="18"/>
              </w:rPr>
              <w:t>Number</w:t>
            </w:r>
            <w:r w:rsidR="00B27C84">
              <w:rPr>
                <w:rFonts w:ascii="Arial" w:hAnsi="Arial" w:cs="Arial"/>
                <w:sz w:val="18"/>
              </w:rPr>
              <w:t xml:space="preserve"> </w:t>
            </w:r>
            <w:r w:rsidRPr="00495D84">
              <w:rPr>
                <w:rFonts w:ascii="Arial" w:hAnsi="Arial" w:cs="Arial"/>
                <w:sz w:val="18"/>
              </w:rPr>
              <w:t>of</w:t>
            </w:r>
            <w:r w:rsidR="00B27C84">
              <w:rPr>
                <w:rFonts w:ascii="Arial" w:hAnsi="Arial" w:cs="Arial"/>
                <w:sz w:val="18"/>
              </w:rPr>
              <w:t xml:space="preserve"> </w:t>
            </w:r>
            <w:r w:rsidRPr="00495D84">
              <w:rPr>
                <w:rFonts w:ascii="Arial" w:hAnsi="Arial" w:cs="Arial"/>
                <w:sz w:val="18"/>
              </w:rPr>
              <w:t>transmitter</w:t>
            </w:r>
            <w:r w:rsidR="00B27C84">
              <w:rPr>
                <w:rFonts w:ascii="Arial" w:hAnsi="Arial" w:cs="Arial"/>
                <w:sz w:val="18"/>
              </w:rPr>
              <w:t xml:space="preserve"> </w:t>
            </w:r>
            <w:r w:rsidRPr="00495D84">
              <w:rPr>
                <w:rFonts w:ascii="Arial" w:hAnsi="Arial" w:cs="Arial"/>
                <w:sz w:val="18"/>
              </w:rPr>
              <w:t>antennas</w:t>
            </w:r>
          </w:p>
        </w:tc>
        <w:tc>
          <w:tcPr>
            <w:tcW w:w="341" w:type="pct"/>
            <w:tcBorders>
              <w:top w:val="single" w:sz="4" w:space="0" w:color="auto"/>
              <w:left w:val="single" w:sz="4" w:space="0" w:color="auto"/>
              <w:bottom w:val="single" w:sz="4" w:space="0" w:color="auto"/>
              <w:right w:val="single" w:sz="4" w:space="0" w:color="auto"/>
            </w:tcBorders>
          </w:tcPr>
          <w:p w14:paraId="735ECAF1" w14:textId="77777777" w:rsidR="00763BF8" w:rsidRPr="00495D84" w:rsidRDefault="00763BF8" w:rsidP="00C0193E">
            <w:pPr>
              <w:keepNext/>
              <w:keepLines/>
              <w:spacing w:after="0"/>
              <w:ind w:left="454" w:hanging="454"/>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169C714B" w14:textId="77777777" w:rsidR="00763BF8" w:rsidRPr="00495D84" w:rsidRDefault="00763BF8" w:rsidP="00C0193E">
            <w:pPr>
              <w:keepNext/>
              <w:keepLines/>
              <w:spacing w:after="0"/>
              <w:jc w:val="center"/>
              <w:rPr>
                <w:rFonts w:ascii="Arial" w:hAnsi="Arial"/>
                <w:sz w:val="18"/>
              </w:rPr>
            </w:pPr>
            <w:r w:rsidRPr="00495D84">
              <w:rPr>
                <w:rFonts w:ascii="Arial" w:hAnsi="Arial"/>
                <w:sz w:val="18"/>
              </w:rPr>
              <w:t>1</w:t>
            </w:r>
          </w:p>
        </w:tc>
        <w:tc>
          <w:tcPr>
            <w:tcW w:w="435" w:type="pct"/>
            <w:tcBorders>
              <w:top w:val="single" w:sz="4" w:space="0" w:color="auto"/>
              <w:left w:val="single" w:sz="4" w:space="0" w:color="auto"/>
              <w:bottom w:val="single" w:sz="4" w:space="0" w:color="auto"/>
              <w:right w:val="single" w:sz="4" w:space="0" w:color="auto"/>
            </w:tcBorders>
            <w:hideMark/>
          </w:tcPr>
          <w:p w14:paraId="0AB319E6"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13F5434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321DF0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1</w:t>
            </w:r>
          </w:p>
        </w:tc>
        <w:tc>
          <w:tcPr>
            <w:tcW w:w="436" w:type="pct"/>
            <w:tcBorders>
              <w:top w:val="single" w:sz="4" w:space="0" w:color="auto"/>
              <w:left w:val="single" w:sz="4" w:space="0" w:color="auto"/>
              <w:bottom w:val="single" w:sz="4" w:space="0" w:color="auto"/>
              <w:right w:val="single" w:sz="4" w:space="0" w:color="auto"/>
            </w:tcBorders>
            <w:hideMark/>
          </w:tcPr>
          <w:p w14:paraId="0575847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0867347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A54FA18"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290B596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1</w:t>
            </w:r>
          </w:p>
        </w:tc>
        <w:tc>
          <w:tcPr>
            <w:tcW w:w="73" w:type="pct"/>
            <w:tcBorders>
              <w:top w:val="single" w:sz="4" w:space="0" w:color="auto"/>
              <w:left w:val="single" w:sz="4" w:space="0" w:color="auto"/>
              <w:bottom w:val="single" w:sz="4" w:space="0" w:color="auto"/>
              <w:right w:val="single" w:sz="4" w:space="0" w:color="auto"/>
            </w:tcBorders>
          </w:tcPr>
          <w:p w14:paraId="33710FBF"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375D1A1" w14:textId="77777777" w:rsidR="00763BF8" w:rsidRPr="00495D84" w:rsidRDefault="00763BF8" w:rsidP="00C0193E">
            <w:pPr>
              <w:keepNext/>
              <w:keepLines/>
              <w:spacing w:after="0"/>
              <w:jc w:val="center"/>
              <w:rPr>
                <w:rFonts w:ascii="Arial" w:hAnsi="Arial" w:cs="Arial"/>
                <w:sz w:val="18"/>
              </w:rPr>
            </w:pPr>
          </w:p>
        </w:tc>
      </w:tr>
      <w:tr w:rsidR="00782B7A" w:rsidRPr="00495D84" w14:paraId="01C10E78"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2273013B" w14:textId="05679506" w:rsidR="00782B7A" w:rsidRPr="00495D84" w:rsidRDefault="00782B7A" w:rsidP="00782B7A">
            <w:pPr>
              <w:keepLines/>
              <w:spacing w:after="0"/>
              <w:rPr>
                <w:rFonts w:ascii="Arial" w:hAnsi="Arial" w:cs="Arial"/>
                <w:sz w:val="18"/>
              </w:rPr>
            </w:pPr>
            <w:r w:rsidRPr="00495D84">
              <w:rPr>
                <w:rFonts w:ascii="Arial" w:hAnsi="Arial" w:cs="Arial"/>
                <w:sz w:val="18"/>
              </w:rPr>
              <w:t>Duration</w:t>
            </w:r>
            <w:r>
              <w:rPr>
                <w:rFonts w:ascii="Arial" w:hAnsi="Arial" w:cs="Arial"/>
                <w:sz w:val="18"/>
              </w:rPr>
              <w:t xml:space="preserve"> </w:t>
            </w:r>
            <w:r w:rsidRPr="00495D84">
              <w:rPr>
                <w:rFonts w:ascii="Arial" w:hAnsi="Arial" w:cs="Arial"/>
                <w:sz w:val="18"/>
              </w:rPr>
              <w:t>of</w:t>
            </w:r>
            <w:r>
              <w:rPr>
                <w:rFonts w:ascii="Arial" w:hAnsi="Arial" w:cs="Arial"/>
                <w:sz w:val="18"/>
              </w:rPr>
              <w:t xml:space="preserve"> </w:t>
            </w:r>
            <w:r w:rsidRPr="00495D84">
              <w:rPr>
                <w:rFonts w:ascii="Arial" w:hAnsi="Arial" w:cs="Arial"/>
                <w:sz w:val="18"/>
              </w:rPr>
              <w:t>CORESET</w:t>
            </w:r>
          </w:p>
        </w:tc>
        <w:tc>
          <w:tcPr>
            <w:tcW w:w="341" w:type="pct"/>
            <w:tcBorders>
              <w:top w:val="single" w:sz="4" w:space="0" w:color="auto"/>
              <w:left w:val="single" w:sz="4" w:space="0" w:color="auto"/>
              <w:bottom w:val="single" w:sz="4" w:space="0" w:color="auto"/>
              <w:right w:val="single" w:sz="4" w:space="0" w:color="auto"/>
            </w:tcBorders>
            <w:hideMark/>
          </w:tcPr>
          <w:p w14:paraId="3102F0C1"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symbols</w:t>
            </w:r>
          </w:p>
        </w:tc>
        <w:tc>
          <w:tcPr>
            <w:tcW w:w="435" w:type="pct"/>
            <w:tcBorders>
              <w:top w:val="single" w:sz="4" w:space="0" w:color="auto"/>
              <w:left w:val="single" w:sz="4" w:space="0" w:color="auto"/>
              <w:bottom w:val="single" w:sz="4" w:space="0" w:color="auto"/>
              <w:right w:val="single" w:sz="4" w:space="0" w:color="auto"/>
            </w:tcBorders>
            <w:hideMark/>
          </w:tcPr>
          <w:p w14:paraId="58DAD80E" w14:textId="77777777" w:rsidR="00782B7A" w:rsidRPr="00495D84" w:rsidRDefault="00782B7A" w:rsidP="00782B7A">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5E9F76E9"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26A1C31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6C5A877"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07DC9AA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526903A"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377CF73" w14:textId="762C12DE" w:rsidR="00782B7A" w:rsidRPr="00495D84" w:rsidRDefault="00782B7A" w:rsidP="00782B7A">
            <w:pPr>
              <w:keepNext/>
              <w:keepLines/>
              <w:spacing w:after="0"/>
              <w:jc w:val="center"/>
              <w:rPr>
                <w:rFonts w:ascii="Arial" w:hAnsi="Arial" w:cs="Arial"/>
                <w:sz w:val="18"/>
              </w:rPr>
            </w:pPr>
            <w:r w:rsidRPr="00161D15">
              <w:rPr>
                <w:rFonts w:ascii="Arial" w:hAnsi="Arial"/>
                <w:sz w:val="18"/>
                <w:lang w:eastAsia="ko-KR"/>
              </w:rPr>
              <w:t>2</w:t>
            </w:r>
          </w:p>
        </w:tc>
        <w:tc>
          <w:tcPr>
            <w:tcW w:w="436" w:type="pct"/>
            <w:tcBorders>
              <w:top w:val="single" w:sz="4" w:space="0" w:color="auto"/>
              <w:left w:val="single" w:sz="4" w:space="0" w:color="auto"/>
              <w:bottom w:val="single" w:sz="4" w:space="0" w:color="auto"/>
              <w:right w:val="single" w:sz="4" w:space="0" w:color="auto"/>
            </w:tcBorders>
            <w:hideMark/>
          </w:tcPr>
          <w:p w14:paraId="465E221A" w14:textId="19388A37" w:rsidR="00782B7A" w:rsidRPr="00495D84" w:rsidRDefault="00782B7A" w:rsidP="00782B7A">
            <w:pPr>
              <w:keepNext/>
              <w:keepLines/>
              <w:spacing w:after="0"/>
              <w:jc w:val="center"/>
              <w:rPr>
                <w:rFonts w:ascii="Arial" w:hAnsi="Arial" w:cs="Arial"/>
                <w:sz w:val="18"/>
              </w:rPr>
            </w:pPr>
            <w:r>
              <w:rPr>
                <w:rFonts w:ascii="Arial" w:hAnsi="Arial"/>
                <w:sz w:val="18"/>
                <w:lang w:eastAsia="ko-KR"/>
              </w:rPr>
              <w:t>3</w:t>
            </w:r>
          </w:p>
        </w:tc>
        <w:tc>
          <w:tcPr>
            <w:tcW w:w="73" w:type="pct"/>
            <w:tcBorders>
              <w:top w:val="single" w:sz="4" w:space="0" w:color="auto"/>
              <w:left w:val="single" w:sz="4" w:space="0" w:color="auto"/>
              <w:bottom w:val="single" w:sz="4" w:space="0" w:color="auto"/>
              <w:right w:val="single" w:sz="4" w:space="0" w:color="auto"/>
            </w:tcBorders>
          </w:tcPr>
          <w:p w14:paraId="244F298C"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BF99B22" w14:textId="77777777" w:rsidR="00782B7A" w:rsidRPr="00495D84" w:rsidRDefault="00782B7A" w:rsidP="00782B7A">
            <w:pPr>
              <w:keepNext/>
              <w:keepLines/>
              <w:spacing w:after="0"/>
              <w:jc w:val="center"/>
              <w:rPr>
                <w:rFonts w:ascii="Arial" w:hAnsi="Arial" w:cs="Arial"/>
                <w:sz w:val="18"/>
              </w:rPr>
            </w:pPr>
          </w:p>
        </w:tc>
      </w:tr>
      <w:tr w:rsidR="00763BF8" w:rsidRPr="00495D84" w14:paraId="26764A5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hideMark/>
          </w:tcPr>
          <w:p w14:paraId="6654BE06" w14:textId="77777777" w:rsidR="00763BF8" w:rsidRPr="00495D84" w:rsidRDefault="00763BF8" w:rsidP="00E94096">
            <w:pPr>
              <w:keepLines/>
              <w:spacing w:after="0"/>
              <w:rPr>
                <w:rFonts w:ascii="Arial" w:hAnsi="Arial" w:cs="Arial"/>
                <w:sz w:val="18"/>
              </w:rPr>
            </w:pPr>
            <w:r w:rsidRPr="00495D84">
              <w:rPr>
                <w:rFonts w:ascii="Arial" w:hAnsi="Arial" w:cs="Arial"/>
                <w:sz w:val="18"/>
                <w:lang w:eastAsia="zh-CN"/>
              </w:rPr>
              <w:lastRenderedPageBreak/>
              <w:t>monitoringSymbolsWithinSlot</w:t>
            </w:r>
          </w:p>
        </w:tc>
        <w:tc>
          <w:tcPr>
            <w:tcW w:w="341" w:type="pct"/>
            <w:tcBorders>
              <w:top w:val="single" w:sz="4" w:space="0" w:color="auto"/>
              <w:left w:val="single" w:sz="4" w:space="0" w:color="auto"/>
              <w:bottom w:val="single" w:sz="4" w:space="0" w:color="auto"/>
              <w:right w:val="single" w:sz="4" w:space="0" w:color="auto"/>
            </w:tcBorders>
          </w:tcPr>
          <w:p w14:paraId="5C0AE15E"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874C74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230E2A31"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5" w:type="pct"/>
            <w:tcBorders>
              <w:top w:val="single" w:sz="4" w:space="0" w:color="auto"/>
              <w:left w:val="single" w:sz="4" w:space="0" w:color="auto"/>
              <w:bottom w:val="single" w:sz="4" w:space="0" w:color="auto"/>
              <w:right w:val="single" w:sz="4" w:space="0" w:color="auto"/>
            </w:tcBorders>
            <w:hideMark/>
          </w:tcPr>
          <w:p w14:paraId="7175582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3DC33BB7"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5D69ED8"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598834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16F05D0F"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1E2ED960"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655F1F3"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0010000</w:t>
            </w:r>
          </w:p>
          <w:p w14:paraId="2A2FA1F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00662EEC"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B22B633"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2DB4B1A6"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080FFD8E"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436" w:type="pct"/>
            <w:tcBorders>
              <w:top w:val="single" w:sz="4" w:space="0" w:color="auto"/>
              <w:left w:val="single" w:sz="4" w:space="0" w:color="auto"/>
              <w:bottom w:val="single" w:sz="4" w:space="0" w:color="auto"/>
              <w:right w:val="single" w:sz="4" w:space="0" w:color="auto"/>
            </w:tcBorders>
            <w:hideMark/>
          </w:tcPr>
          <w:p w14:paraId="687EF8AA" w14:textId="77777777" w:rsidR="00763BF8" w:rsidRPr="00495D84" w:rsidRDefault="00763BF8" w:rsidP="00C0193E">
            <w:pPr>
              <w:keepNext/>
              <w:keepLines/>
              <w:spacing w:after="0" w:line="252" w:lineRule="auto"/>
              <w:jc w:val="center"/>
              <w:rPr>
                <w:rFonts w:ascii="Arial" w:hAnsi="Arial"/>
                <w:sz w:val="18"/>
                <w:lang w:eastAsia="zh-CN"/>
              </w:rPr>
            </w:pPr>
            <w:r w:rsidRPr="00495D84">
              <w:rPr>
                <w:rFonts w:ascii="Arial" w:hAnsi="Arial"/>
                <w:sz w:val="18"/>
                <w:lang w:eastAsia="zh-CN"/>
              </w:rPr>
              <w:t>1000000</w:t>
            </w:r>
          </w:p>
          <w:p w14:paraId="6A1687EB"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0000000</w:t>
            </w:r>
          </w:p>
        </w:tc>
        <w:tc>
          <w:tcPr>
            <w:tcW w:w="73" w:type="pct"/>
            <w:tcBorders>
              <w:top w:val="single" w:sz="4" w:space="0" w:color="auto"/>
              <w:left w:val="single" w:sz="4" w:space="0" w:color="auto"/>
              <w:bottom w:val="single" w:sz="4" w:space="0" w:color="auto"/>
              <w:right w:val="single" w:sz="4" w:space="0" w:color="auto"/>
            </w:tcBorders>
          </w:tcPr>
          <w:p w14:paraId="7D692D5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46FE57AC" w14:textId="77777777" w:rsidR="00763BF8" w:rsidRPr="00495D84" w:rsidRDefault="00763BF8" w:rsidP="00C0193E">
            <w:pPr>
              <w:keepNext/>
              <w:keepLines/>
              <w:spacing w:after="0"/>
              <w:jc w:val="center"/>
              <w:rPr>
                <w:rFonts w:ascii="Arial" w:hAnsi="Arial" w:cs="Arial"/>
                <w:sz w:val="18"/>
              </w:rPr>
            </w:pPr>
          </w:p>
        </w:tc>
      </w:tr>
      <w:tr w:rsidR="00763BF8" w:rsidRPr="00495D84" w14:paraId="5DBEF46C"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30D96F6" w14:textId="515F829D" w:rsidR="00763BF8" w:rsidRPr="00495D84" w:rsidRDefault="00763BF8" w:rsidP="00E94096">
            <w:pPr>
              <w:keepLines/>
              <w:spacing w:after="0"/>
              <w:rPr>
                <w:rFonts w:ascii="Arial" w:hAnsi="Arial" w:cs="Arial"/>
                <w:sz w:val="18"/>
              </w:rPr>
            </w:pP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bundle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5B65222C"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51DCE4C6"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5" w:type="pct"/>
            <w:tcBorders>
              <w:top w:val="single" w:sz="4" w:space="0" w:color="auto"/>
              <w:left w:val="single" w:sz="4" w:space="0" w:color="auto"/>
              <w:bottom w:val="single" w:sz="4" w:space="0" w:color="auto"/>
              <w:right w:val="single" w:sz="4" w:space="0" w:color="auto"/>
            </w:tcBorders>
            <w:hideMark/>
          </w:tcPr>
          <w:p w14:paraId="22416443" w14:textId="77777777"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41B01A2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BE7623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6B0C0D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15E2A33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329B534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436" w:type="pct"/>
            <w:tcBorders>
              <w:top w:val="single" w:sz="4" w:space="0" w:color="auto"/>
              <w:left w:val="single" w:sz="4" w:space="0" w:color="auto"/>
              <w:bottom w:val="single" w:sz="4" w:space="0" w:color="auto"/>
              <w:right w:val="single" w:sz="4" w:space="0" w:color="auto"/>
            </w:tcBorders>
            <w:hideMark/>
          </w:tcPr>
          <w:p w14:paraId="0BD6F21D"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6</w:t>
            </w:r>
          </w:p>
        </w:tc>
        <w:tc>
          <w:tcPr>
            <w:tcW w:w="73" w:type="pct"/>
            <w:tcBorders>
              <w:top w:val="single" w:sz="4" w:space="0" w:color="auto"/>
              <w:left w:val="single" w:sz="4" w:space="0" w:color="auto"/>
              <w:bottom w:val="single" w:sz="4" w:space="0" w:color="auto"/>
              <w:right w:val="single" w:sz="4" w:space="0" w:color="auto"/>
            </w:tcBorders>
          </w:tcPr>
          <w:p w14:paraId="5012E6C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2D1D05" w14:textId="77777777" w:rsidR="00763BF8" w:rsidRPr="00495D84" w:rsidRDefault="00763BF8" w:rsidP="00C0193E">
            <w:pPr>
              <w:keepNext/>
              <w:keepLines/>
              <w:spacing w:after="0"/>
              <w:jc w:val="center"/>
              <w:rPr>
                <w:rFonts w:ascii="Arial" w:hAnsi="Arial" w:cs="Arial"/>
                <w:sz w:val="18"/>
              </w:rPr>
            </w:pPr>
          </w:p>
        </w:tc>
      </w:tr>
      <w:tr w:rsidR="00763BF8" w:rsidRPr="00495D84" w14:paraId="0D2E8F9E"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01B3C881" w14:textId="4511E261" w:rsidR="00763BF8" w:rsidRPr="00495D84" w:rsidRDefault="00763BF8" w:rsidP="00E94096">
            <w:pPr>
              <w:keepLines/>
              <w:spacing w:after="0"/>
              <w:rPr>
                <w:rFonts w:ascii="Arial" w:hAnsi="Arial" w:cs="Arial"/>
                <w:sz w:val="18"/>
              </w:rPr>
            </w:pPr>
            <w:r w:rsidRPr="00495D84">
              <w:rPr>
                <w:rFonts w:ascii="Arial" w:hAnsi="Arial" w:cs="Arial"/>
                <w:sz w:val="18"/>
              </w:rPr>
              <w:t>DMRS</w:t>
            </w:r>
            <w:r w:rsidR="00B27C84">
              <w:rPr>
                <w:rFonts w:ascii="Arial" w:hAnsi="Arial" w:cs="Arial"/>
                <w:sz w:val="18"/>
              </w:rPr>
              <w:t xml:space="preserve"> </w:t>
            </w:r>
            <w:r w:rsidRPr="00495D84">
              <w:rPr>
                <w:rFonts w:ascii="Arial" w:hAnsi="Arial" w:cs="Arial"/>
                <w:sz w:val="18"/>
              </w:rPr>
              <w:t>precoder</w:t>
            </w:r>
            <w:r w:rsidR="00B27C84">
              <w:rPr>
                <w:rFonts w:ascii="Arial" w:hAnsi="Arial" w:cs="Arial"/>
                <w:sz w:val="18"/>
              </w:rPr>
              <w:t xml:space="preserve"> </w:t>
            </w:r>
            <w:r w:rsidRPr="00495D84">
              <w:rPr>
                <w:rFonts w:ascii="Arial" w:hAnsi="Arial" w:cs="Arial"/>
                <w:sz w:val="18"/>
              </w:rPr>
              <w:t>granularity</w:t>
            </w:r>
          </w:p>
        </w:tc>
        <w:tc>
          <w:tcPr>
            <w:tcW w:w="341" w:type="pct"/>
            <w:tcBorders>
              <w:top w:val="single" w:sz="4" w:space="0" w:color="auto"/>
              <w:left w:val="single" w:sz="4" w:space="0" w:color="auto"/>
              <w:bottom w:val="single" w:sz="4" w:space="0" w:color="auto"/>
              <w:right w:val="single" w:sz="4" w:space="0" w:color="auto"/>
            </w:tcBorders>
          </w:tcPr>
          <w:p w14:paraId="691FA2A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DAEC2F1" w14:textId="4DC6F85C"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5" w:type="pct"/>
            <w:tcBorders>
              <w:top w:val="single" w:sz="4" w:space="0" w:color="auto"/>
              <w:left w:val="single" w:sz="4" w:space="0" w:color="auto"/>
              <w:bottom w:val="single" w:sz="4" w:space="0" w:color="auto"/>
              <w:right w:val="single" w:sz="4" w:space="0" w:color="auto"/>
            </w:tcBorders>
            <w:hideMark/>
          </w:tcPr>
          <w:p w14:paraId="3479A132" w14:textId="6C1F8471" w:rsidR="00763BF8" w:rsidRPr="00495D84" w:rsidRDefault="00763BF8" w:rsidP="00C0193E">
            <w:pPr>
              <w:keepNext/>
              <w:keepLines/>
              <w:spacing w:after="0"/>
              <w:jc w:val="center"/>
              <w:rPr>
                <w:rFonts w:ascii="Arial" w:hAnsi="Arial"/>
                <w:sz w:val="18"/>
                <w:lang w:eastAsia="zh-CN"/>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3929C891" w14:textId="4349AD7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3002E82" w14:textId="5CD514A0"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904DDD0" w14:textId="255AD791"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ABE2AF7" w14:textId="317A024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0C82F444" w14:textId="649CEA28"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436" w:type="pct"/>
            <w:tcBorders>
              <w:top w:val="single" w:sz="4" w:space="0" w:color="auto"/>
              <w:left w:val="single" w:sz="4" w:space="0" w:color="auto"/>
              <w:bottom w:val="single" w:sz="4" w:space="0" w:color="auto"/>
              <w:right w:val="single" w:sz="4" w:space="0" w:color="auto"/>
            </w:tcBorders>
            <w:hideMark/>
          </w:tcPr>
          <w:p w14:paraId="16E18077" w14:textId="3D162EC4"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Same</w:t>
            </w:r>
            <w:r w:rsidR="00B27C84">
              <w:rPr>
                <w:rFonts w:ascii="Arial" w:hAnsi="Arial"/>
                <w:sz w:val="18"/>
                <w:lang w:eastAsia="zh-CN"/>
              </w:rPr>
              <w:t xml:space="preserve"> </w:t>
            </w:r>
            <w:r w:rsidRPr="00495D84">
              <w:rPr>
                <w:rFonts w:ascii="Arial" w:hAnsi="Arial"/>
                <w:sz w:val="18"/>
                <w:lang w:eastAsia="zh-CN"/>
              </w:rPr>
              <w:t>as</w:t>
            </w:r>
            <w:r w:rsidR="00B27C84">
              <w:rPr>
                <w:rFonts w:ascii="Arial" w:hAnsi="Arial"/>
                <w:sz w:val="18"/>
                <w:lang w:eastAsia="zh-CN"/>
              </w:rPr>
              <w:t xml:space="preserve"> </w:t>
            </w:r>
            <w:r w:rsidRPr="00495D84">
              <w:rPr>
                <w:rFonts w:ascii="Arial" w:hAnsi="Arial"/>
                <w:sz w:val="18"/>
                <w:lang w:eastAsia="zh-CN"/>
              </w:rPr>
              <w:t>REG</w:t>
            </w:r>
            <w:r w:rsidR="00B27C84">
              <w:rPr>
                <w:rFonts w:ascii="Arial" w:hAnsi="Arial"/>
                <w:sz w:val="18"/>
                <w:lang w:eastAsia="zh-CN"/>
              </w:rPr>
              <w:t xml:space="preserve"> </w:t>
            </w:r>
            <w:r w:rsidRPr="00495D84">
              <w:rPr>
                <w:rFonts w:ascii="Arial" w:hAnsi="Arial"/>
                <w:sz w:val="18"/>
                <w:lang w:eastAsia="zh-CN"/>
              </w:rPr>
              <w:t>bundle</w:t>
            </w:r>
            <w:r w:rsidR="00B27C84">
              <w:rPr>
                <w:rFonts w:ascii="Arial" w:hAnsi="Arial"/>
                <w:sz w:val="18"/>
                <w:lang w:eastAsia="zh-CN"/>
              </w:rPr>
              <w:t xml:space="preserve"> </w:t>
            </w:r>
            <w:r w:rsidRPr="00495D84">
              <w:rPr>
                <w:rFonts w:ascii="Arial" w:hAnsi="Arial"/>
                <w:sz w:val="18"/>
                <w:lang w:eastAsia="zh-CN"/>
              </w:rPr>
              <w:t>size</w:t>
            </w:r>
          </w:p>
        </w:tc>
        <w:tc>
          <w:tcPr>
            <w:tcW w:w="73" w:type="pct"/>
            <w:tcBorders>
              <w:top w:val="single" w:sz="4" w:space="0" w:color="auto"/>
              <w:left w:val="single" w:sz="4" w:space="0" w:color="auto"/>
              <w:bottom w:val="single" w:sz="4" w:space="0" w:color="auto"/>
              <w:right w:val="single" w:sz="4" w:space="0" w:color="auto"/>
            </w:tcBorders>
          </w:tcPr>
          <w:p w14:paraId="640A0BB4"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706FD440" w14:textId="77777777" w:rsidR="00763BF8" w:rsidRPr="00495D84" w:rsidRDefault="00763BF8" w:rsidP="00C0193E">
            <w:pPr>
              <w:keepNext/>
              <w:keepLines/>
              <w:spacing w:after="0"/>
              <w:jc w:val="center"/>
              <w:rPr>
                <w:rFonts w:ascii="Arial" w:hAnsi="Arial" w:cs="Arial"/>
                <w:sz w:val="18"/>
              </w:rPr>
            </w:pPr>
          </w:p>
        </w:tc>
      </w:tr>
      <w:tr w:rsidR="00763BF8" w:rsidRPr="00495D84" w14:paraId="33AACF95"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4E485752" w14:textId="4EE656E3" w:rsidR="00763BF8" w:rsidRPr="00495D84" w:rsidRDefault="00763BF8" w:rsidP="00E94096">
            <w:pPr>
              <w:keepLines/>
              <w:spacing w:after="0"/>
              <w:rPr>
                <w:rFonts w:ascii="Arial" w:hAnsi="Arial" w:cs="Arial"/>
                <w:sz w:val="18"/>
              </w:rPr>
            </w:pPr>
            <w:r w:rsidRPr="00495D84">
              <w:rPr>
                <w:rFonts w:ascii="Arial" w:hAnsi="Arial" w:cs="Arial"/>
                <w:sz w:val="18"/>
              </w:rPr>
              <w:t>CCE</w:t>
            </w:r>
            <w:r w:rsidR="00B27C84">
              <w:rPr>
                <w:rFonts w:ascii="Arial" w:hAnsi="Arial" w:cs="Arial"/>
                <w:sz w:val="18"/>
              </w:rPr>
              <w:t xml:space="preserve"> </w:t>
            </w:r>
            <w:r w:rsidRPr="00495D84">
              <w:rPr>
                <w:rFonts w:ascii="Arial" w:hAnsi="Arial" w:cs="Arial"/>
                <w:sz w:val="18"/>
              </w:rPr>
              <w:t>to</w:t>
            </w:r>
            <w:r w:rsidR="00B27C84">
              <w:rPr>
                <w:rFonts w:ascii="Arial" w:hAnsi="Arial" w:cs="Arial"/>
                <w:sz w:val="18"/>
              </w:rPr>
              <w:t xml:space="preserve"> </w:t>
            </w:r>
            <w:r w:rsidRPr="00495D84">
              <w:rPr>
                <w:rFonts w:ascii="Arial" w:hAnsi="Arial" w:cs="Arial"/>
                <w:sz w:val="18"/>
              </w:rPr>
              <w:t>REG</w:t>
            </w:r>
            <w:r w:rsidR="00B27C84">
              <w:rPr>
                <w:rFonts w:ascii="Arial" w:hAnsi="Arial" w:cs="Arial"/>
                <w:sz w:val="18"/>
              </w:rPr>
              <w:t xml:space="preserve"> </w:t>
            </w:r>
            <w:r w:rsidRPr="00495D84">
              <w:rPr>
                <w:rFonts w:ascii="Arial" w:hAnsi="Arial" w:cs="Arial"/>
                <w:sz w:val="18"/>
              </w:rPr>
              <w:t>mapping</w:t>
            </w:r>
          </w:p>
        </w:tc>
        <w:tc>
          <w:tcPr>
            <w:tcW w:w="341" w:type="pct"/>
            <w:tcBorders>
              <w:top w:val="single" w:sz="4" w:space="0" w:color="auto"/>
              <w:left w:val="single" w:sz="4" w:space="0" w:color="auto"/>
              <w:bottom w:val="single" w:sz="4" w:space="0" w:color="auto"/>
              <w:right w:val="single" w:sz="4" w:space="0" w:color="auto"/>
            </w:tcBorders>
          </w:tcPr>
          <w:p w14:paraId="484AC419"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751CEB7"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5" w:type="pct"/>
            <w:tcBorders>
              <w:top w:val="single" w:sz="4" w:space="0" w:color="auto"/>
              <w:left w:val="single" w:sz="4" w:space="0" w:color="auto"/>
              <w:bottom w:val="single" w:sz="4" w:space="0" w:color="auto"/>
              <w:right w:val="single" w:sz="4" w:space="0" w:color="auto"/>
            </w:tcBorders>
            <w:hideMark/>
          </w:tcPr>
          <w:p w14:paraId="1874484E" w14:textId="77777777" w:rsidR="00763BF8" w:rsidRPr="00495D84" w:rsidRDefault="00763BF8" w:rsidP="00C0193E">
            <w:pPr>
              <w:keepNext/>
              <w:keepLines/>
              <w:spacing w:after="0"/>
              <w:jc w:val="center"/>
              <w:rPr>
                <w:rFonts w:ascii="Arial" w:hAnsi="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40069BB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588FE0D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22B0940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B2AE1A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436" w:type="pct"/>
            <w:tcBorders>
              <w:top w:val="single" w:sz="4" w:space="0" w:color="auto"/>
              <w:left w:val="single" w:sz="4" w:space="0" w:color="auto"/>
              <w:bottom w:val="single" w:sz="4" w:space="0" w:color="auto"/>
              <w:right w:val="single" w:sz="4" w:space="0" w:color="auto"/>
            </w:tcBorders>
            <w:hideMark/>
          </w:tcPr>
          <w:p w14:paraId="671F7DBC"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Non-Interleaved</w:t>
            </w:r>
          </w:p>
        </w:tc>
        <w:tc>
          <w:tcPr>
            <w:tcW w:w="436" w:type="pct"/>
            <w:tcBorders>
              <w:top w:val="single" w:sz="4" w:space="0" w:color="auto"/>
              <w:left w:val="single" w:sz="4" w:space="0" w:color="auto"/>
              <w:bottom w:val="single" w:sz="4" w:space="0" w:color="auto"/>
              <w:right w:val="single" w:sz="4" w:space="0" w:color="auto"/>
            </w:tcBorders>
            <w:hideMark/>
          </w:tcPr>
          <w:p w14:paraId="3E278CC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Interleaved</w:t>
            </w:r>
          </w:p>
        </w:tc>
        <w:tc>
          <w:tcPr>
            <w:tcW w:w="73" w:type="pct"/>
            <w:tcBorders>
              <w:top w:val="single" w:sz="4" w:space="0" w:color="auto"/>
              <w:left w:val="single" w:sz="4" w:space="0" w:color="auto"/>
              <w:bottom w:val="single" w:sz="4" w:space="0" w:color="auto"/>
              <w:right w:val="single" w:sz="4" w:space="0" w:color="auto"/>
            </w:tcBorders>
          </w:tcPr>
          <w:p w14:paraId="0E51B02D"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EE0730E" w14:textId="77777777" w:rsidR="00763BF8" w:rsidRPr="00495D84" w:rsidRDefault="00763BF8" w:rsidP="00C0193E">
            <w:pPr>
              <w:keepNext/>
              <w:keepLines/>
              <w:spacing w:after="0"/>
              <w:jc w:val="center"/>
              <w:rPr>
                <w:rFonts w:ascii="Arial" w:hAnsi="Arial" w:cs="Arial"/>
                <w:sz w:val="18"/>
              </w:rPr>
            </w:pPr>
          </w:p>
        </w:tc>
      </w:tr>
      <w:tr w:rsidR="00763BF8" w:rsidRPr="00495D84" w14:paraId="4791BD97"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AEA4565" w14:textId="1C19DA9D"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n_shift</w:t>
            </w:r>
          </w:p>
        </w:tc>
        <w:tc>
          <w:tcPr>
            <w:tcW w:w="341" w:type="pct"/>
            <w:tcBorders>
              <w:top w:val="single" w:sz="4" w:space="0" w:color="auto"/>
              <w:left w:val="single" w:sz="4" w:space="0" w:color="auto"/>
              <w:bottom w:val="single" w:sz="4" w:space="0" w:color="auto"/>
              <w:right w:val="single" w:sz="4" w:space="0" w:color="auto"/>
            </w:tcBorders>
          </w:tcPr>
          <w:p w14:paraId="48750B5B"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4D418FD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0</w:t>
            </w:r>
          </w:p>
        </w:tc>
        <w:tc>
          <w:tcPr>
            <w:tcW w:w="435" w:type="pct"/>
            <w:tcBorders>
              <w:top w:val="single" w:sz="4" w:space="0" w:color="auto"/>
              <w:left w:val="single" w:sz="4" w:space="0" w:color="auto"/>
              <w:bottom w:val="single" w:sz="4" w:space="0" w:color="auto"/>
              <w:right w:val="single" w:sz="4" w:space="0" w:color="auto"/>
            </w:tcBorders>
            <w:hideMark/>
          </w:tcPr>
          <w:p w14:paraId="673795D3"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5A7BA96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51DAD0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0</w:t>
            </w:r>
          </w:p>
        </w:tc>
        <w:tc>
          <w:tcPr>
            <w:tcW w:w="436" w:type="pct"/>
            <w:tcBorders>
              <w:top w:val="single" w:sz="4" w:space="0" w:color="auto"/>
              <w:left w:val="single" w:sz="4" w:space="0" w:color="auto"/>
              <w:bottom w:val="single" w:sz="4" w:space="0" w:color="auto"/>
              <w:right w:val="single" w:sz="4" w:space="0" w:color="auto"/>
            </w:tcBorders>
            <w:hideMark/>
          </w:tcPr>
          <w:p w14:paraId="6E83C79F"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508E16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75F0AACA"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436" w:type="pct"/>
            <w:tcBorders>
              <w:top w:val="single" w:sz="4" w:space="0" w:color="auto"/>
              <w:left w:val="single" w:sz="4" w:space="0" w:color="auto"/>
              <w:bottom w:val="single" w:sz="4" w:space="0" w:color="auto"/>
              <w:right w:val="single" w:sz="4" w:space="0" w:color="auto"/>
            </w:tcBorders>
            <w:hideMark/>
          </w:tcPr>
          <w:p w14:paraId="2CD4FED2"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0</w:t>
            </w:r>
          </w:p>
        </w:tc>
        <w:tc>
          <w:tcPr>
            <w:tcW w:w="73" w:type="pct"/>
            <w:tcBorders>
              <w:top w:val="single" w:sz="4" w:space="0" w:color="auto"/>
              <w:left w:val="single" w:sz="4" w:space="0" w:color="auto"/>
              <w:bottom w:val="single" w:sz="4" w:space="0" w:color="auto"/>
              <w:right w:val="single" w:sz="4" w:space="0" w:color="auto"/>
            </w:tcBorders>
          </w:tcPr>
          <w:p w14:paraId="02408673"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00729A2F" w14:textId="77777777" w:rsidR="00763BF8" w:rsidRPr="00495D84" w:rsidRDefault="00763BF8" w:rsidP="00C0193E">
            <w:pPr>
              <w:keepNext/>
              <w:keepLines/>
              <w:spacing w:after="0"/>
              <w:jc w:val="center"/>
              <w:rPr>
                <w:rFonts w:ascii="Arial" w:hAnsi="Arial" w:cs="Arial"/>
                <w:sz w:val="18"/>
              </w:rPr>
            </w:pPr>
          </w:p>
        </w:tc>
      </w:tr>
      <w:tr w:rsidR="00763BF8" w:rsidRPr="00495D84" w14:paraId="66B2947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D232364" w14:textId="236BB78A" w:rsidR="00763BF8" w:rsidRPr="00495D84" w:rsidRDefault="00763BF8" w:rsidP="00E94096">
            <w:pPr>
              <w:keepLines/>
              <w:spacing w:after="0"/>
              <w:rPr>
                <w:rFonts w:ascii="Arial" w:hAnsi="Arial" w:cs="Arial"/>
                <w:sz w:val="18"/>
              </w:rPr>
            </w:pPr>
            <w:r w:rsidRPr="00495D84">
              <w:rPr>
                <w:rFonts w:ascii="Arial" w:hAnsi="Arial" w:cs="Arial"/>
                <w:sz w:val="18"/>
              </w:rPr>
              <w:t>Interleave</w:t>
            </w:r>
            <w:r w:rsidR="00B27C84">
              <w:rPr>
                <w:rFonts w:ascii="Arial" w:hAnsi="Arial" w:cs="Arial"/>
                <w:sz w:val="18"/>
              </w:rPr>
              <w:t xml:space="preserve"> </w:t>
            </w:r>
            <w:r w:rsidRPr="00495D84">
              <w:rPr>
                <w:rFonts w:ascii="Arial" w:hAnsi="Arial" w:cs="Arial"/>
                <w:sz w:val="18"/>
              </w:rPr>
              <w:t>size</w:t>
            </w:r>
          </w:p>
        </w:tc>
        <w:tc>
          <w:tcPr>
            <w:tcW w:w="341" w:type="pct"/>
            <w:tcBorders>
              <w:top w:val="single" w:sz="4" w:space="0" w:color="auto"/>
              <w:left w:val="single" w:sz="4" w:space="0" w:color="auto"/>
              <w:bottom w:val="single" w:sz="4" w:space="0" w:color="auto"/>
              <w:right w:val="single" w:sz="4" w:space="0" w:color="auto"/>
            </w:tcBorders>
          </w:tcPr>
          <w:p w14:paraId="08117C63"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21DD9944" w14:textId="77777777" w:rsidR="00763BF8" w:rsidRPr="00495D84" w:rsidRDefault="00763BF8" w:rsidP="00C0193E">
            <w:pPr>
              <w:keepNext/>
              <w:keepLines/>
              <w:spacing w:after="0"/>
              <w:jc w:val="center"/>
              <w:rPr>
                <w:rFonts w:ascii="Arial" w:hAnsi="Arial"/>
                <w:sz w:val="18"/>
              </w:rPr>
            </w:pP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4D4D7B20" w14:textId="77777777" w:rsidR="00763BF8" w:rsidRPr="00495D84" w:rsidRDefault="00763BF8" w:rsidP="00C0193E">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079680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C986926"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E06AEC5"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216B9ED9"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B9B829"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47DAC1C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2</w:t>
            </w:r>
          </w:p>
        </w:tc>
        <w:tc>
          <w:tcPr>
            <w:tcW w:w="73" w:type="pct"/>
            <w:tcBorders>
              <w:top w:val="single" w:sz="4" w:space="0" w:color="auto"/>
              <w:left w:val="single" w:sz="4" w:space="0" w:color="auto"/>
              <w:bottom w:val="single" w:sz="4" w:space="0" w:color="auto"/>
              <w:right w:val="single" w:sz="4" w:space="0" w:color="auto"/>
            </w:tcBorders>
          </w:tcPr>
          <w:p w14:paraId="2E47E02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1670211A" w14:textId="77777777" w:rsidR="00763BF8" w:rsidRPr="00495D84" w:rsidRDefault="00763BF8" w:rsidP="00C0193E">
            <w:pPr>
              <w:keepNext/>
              <w:keepLines/>
              <w:spacing w:after="0"/>
              <w:jc w:val="center"/>
              <w:rPr>
                <w:rFonts w:ascii="Arial" w:hAnsi="Arial" w:cs="Arial"/>
                <w:sz w:val="18"/>
              </w:rPr>
            </w:pPr>
          </w:p>
        </w:tc>
      </w:tr>
      <w:tr w:rsidR="00763BF8" w:rsidRPr="00495D84" w14:paraId="07A3D7C0"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BF7B2DC" w14:textId="4E4EA52E" w:rsidR="00763BF8" w:rsidRPr="00495D84" w:rsidRDefault="00763BF8" w:rsidP="00E94096">
            <w:pPr>
              <w:keepLines/>
              <w:spacing w:after="0"/>
              <w:rPr>
                <w:rFonts w:ascii="Arial" w:hAnsi="Arial" w:cs="Arial"/>
                <w:sz w:val="18"/>
              </w:rPr>
            </w:pPr>
            <w:r w:rsidRPr="00495D84">
              <w:rPr>
                <w:rFonts w:ascii="Arial" w:hAnsi="Arial" w:cs="Arial"/>
                <w:sz w:val="18"/>
              </w:rPr>
              <w:t>Beamforming</w:t>
            </w:r>
            <w:r w:rsidR="00B27C84">
              <w:rPr>
                <w:rFonts w:ascii="Arial" w:hAnsi="Arial" w:cs="Arial"/>
                <w:sz w:val="18"/>
              </w:rPr>
              <w:t xml:space="preserve"> </w:t>
            </w:r>
            <w:r w:rsidRPr="00495D84">
              <w:rPr>
                <w:rFonts w:ascii="Arial" w:hAnsi="Arial" w:cs="Arial"/>
                <w:sz w:val="18"/>
              </w:rPr>
              <w:t>Pre-Coder</w:t>
            </w:r>
          </w:p>
        </w:tc>
        <w:tc>
          <w:tcPr>
            <w:tcW w:w="341" w:type="pct"/>
            <w:tcBorders>
              <w:top w:val="single" w:sz="4" w:space="0" w:color="auto"/>
              <w:left w:val="single" w:sz="4" w:space="0" w:color="auto"/>
              <w:bottom w:val="single" w:sz="4" w:space="0" w:color="auto"/>
              <w:right w:val="single" w:sz="4" w:space="0" w:color="auto"/>
            </w:tcBorders>
          </w:tcPr>
          <w:p w14:paraId="1895A340"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3FA49582"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5" w:type="pct"/>
            <w:tcBorders>
              <w:top w:val="single" w:sz="4" w:space="0" w:color="auto"/>
              <w:left w:val="single" w:sz="4" w:space="0" w:color="auto"/>
              <w:bottom w:val="single" w:sz="4" w:space="0" w:color="auto"/>
              <w:right w:val="single" w:sz="4" w:space="0" w:color="auto"/>
            </w:tcBorders>
            <w:hideMark/>
          </w:tcPr>
          <w:p w14:paraId="28086C1A" w14:textId="77777777" w:rsidR="00763BF8" w:rsidRPr="00495D84" w:rsidRDefault="00763BF8" w:rsidP="00C0193E">
            <w:pPr>
              <w:keepNext/>
              <w:keepLines/>
              <w:spacing w:after="0"/>
              <w:jc w:val="center"/>
              <w:rPr>
                <w:rFonts w:ascii="Arial" w:hAnsi="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627ED0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4BDC9C4"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FF226F7"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27CDA581"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1752FC30"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436" w:type="pct"/>
            <w:tcBorders>
              <w:top w:val="single" w:sz="4" w:space="0" w:color="auto"/>
              <w:left w:val="single" w:sz="4" w:space="0" w:color="auto"/>
              <w:bottom w:val="single" w:sz="4" w:space="0" w:color="auto"/>
              <w:right w:val="single" w:sz="4" w:space="0" w:color="auto"/>
            </w:tcBorders>
            <w:hideMark/>
          </w:tcPr>
          <w:p w14:paraId="65A18B5C" w14:textId="77777777" w:rsidR="00763BF8" w:rsidRPr="00495D84" w:rsidRDefault="00763BF8" w:rsidP="00C0193E">
            <w:pPr>
              <w:keepNext/>
              <w:keepLines/>
              <w:spacing w:after="0"/>
              <w:jc w:val="center"/>
              <w:rPr>
                <w:rFonts w:ascii="Arial" w:hAnsi="Arial" w:cs="Arial"/>
                <w:sz w:val="18"/>
              </w:rPr>
            </w:pPr>
            <w:r w:rsidRPr="00495D84">
              <w:rPr>
                <w:rFonts w:ascii="Arial" w:hAnsi="Arial"/>
                <w:sz w:val="18"/>
              </w:rPr>
              <w:t>N/A</w:t>
            </w:r>
          </w:p>
        </w:tc>
        <w:tc>
          <w:tcPr>
            <w:tcW w:w="73" w:type="pct"/>
            <w:tcBorders>
              <w:top w:val="single" w:sz="4" w:space="0" w:color="auto"/>
              <w:left w:val="single" w:sz="4" w:space="0" w:color="auto"/>
              <w:bottom w:val="single" w:sz="4" w:space="0" w:color="auto"/>
              <w:right w:val="single" w:sz="4" w:space="0" w:color="auto"/>
            </w:tcBorders>
          </w:tcPr>
          <w:p w14:paraId="016C4508"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31A0FA01" w14:textId="77777777" w:rsidR="00763BF8" w:rsidRPr="00495D84" w:rsidRDefault="00763BF8" w:rsidP="00C0193E">
            <w:pPr>
              <w:keepNext/>
              <w:keepLines/>
              <w:spacing w:after="0"/>
              <w:jc w:val="center"/>
              <w:rPr>
                <w:rFonts w:ascii="Arial" w:hAnsi="Arial" w:cs="Arial"/>
                <w:sz w:val="18"/>
              </w:rPr>
            </w:pPr>
          </w:p>
        </w:tc>
      </w:tr>
      <w:tr w:rsidR="00782B7A" w:rsidRPr="00495D84" w14:paraId="1A7DBC52"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3398A87F" w14:textId="08FDE446" w:rsidR="00782B7A" w:rsidRPr="00495D84" w:rsidRDefault="00782B7A" w:rsidP="00782B7A">
            <w:pPr>
              <w:keepLines/>
              <w:spacing w:after="0"/>
              <w:rPr>
                <w:rFonts w:ascii="Arial" w:hAnsi="Arial" w:cs="Arial"/>
                <w:sz w:val="18"/>
              </w:rPr>
            </w:pPr>
            <w:r w:rsidRPr="00495D84">
              <w:rPr>
                <w:rFonts w:ascii="Arial" w:hAnsi="Arial" w:cs="Arial"/>
                <w:sz w:val="18"/>
              </w:rPr>
              <w:t>Aggregation</w:t>
            </w:r>
            <w:r>
              <w:rPr>
                <w:rFonts w:ascii="Arial" w:hAnsi="Arial" w:cs="Arial"/>
                <w:sz w:val="18"/>
              </w:rPr>
              <w:t xml:space="preserve"> </w:t>
            </w:r>
            <w:r w:rsidRPr="00495D84">
              <w:rPr>
                <w:rFonts w:ascii="Arial" w:hAnsi="Arial" w:cs="Arial"/>
                <w:sz w:val="18"/>
              </w:rPr>
              <w:t>level</w:t>
            </w:r>
          </w:p>
        </w:tc>
        <w:tc>
          <w:tcPr>
            <w:tcW w:w="341" w:type="pct"/>
            <w:tcBorders>
              <w:top w:val="single" w:sz="4" w:space="0" w:color="auto"/>
              <w:left w:val="single" w:sz="4" w:space="0" w:color="auto"/>
              <w:bottom w:val="single" w:sz="4" w:space="0" w:color="auto"/>
              <w:right w:val="single" w:sz="4" w:space="0" w:color="auto"/>
            </w:tcBorders>
            <w:hideMark/>
          </w:tcPr>
          <w:p w14:paraId="0284D3C3" w14:textId="77777777" w:rsidR="00782B7A" w:rsidRPr="00495D84" w:rsidRDefault="00782B7A" w:rsidP="00782B7A">
            <w:pPr>
              <w:keepNext/>
              <w:keepLines/>
              <w:spacing w:after="0"/>
              <w:jc w:val="center"/>
              <w:rPr>
                <w:rFonts w:ascii="Arial" w:hAnsi="Arial" w:cs="Arial"/>
                <w:sz w:val="18"/>
              </w:rPr>
            </w:pPr>
            <w:r w:rsidRPr="00495D84">
              <w:rPr>
                <w:rFonts w:ascii="Arial" w:hAnsi="Arial" w:cs="Arial"/>
                <w:sz w:val="18"/>
              </w:rPr>
              <w:t>CCE</w:t>
            </w:r>
          </w:p>
        </w:tc>
        <w:tc>
          <w:tcPr>
            <w:tcW w:w="435" w:type="pct"/>
            <w:tcBorders>
              <w:top w:val="single" w:sz="4" w:space="0" w:color="auto"/>
              <w:left w:val="single" w:sz="4" w:space="0" w:color="auto"/>
              <w:bottom w:val="single" w:sz="4" w:space="0" w:color="auto"/>
              <w:right w:val="single" w:sz="4" w:space="0" w:color="auto"/>
            </w:tcBorders>
            <w:hideMark/>
          </w:tcPr>
          <w:p w14:paraId="3CBCA3D6" w14:textId="77777777" w:rsidR="00782B7A" w:rsidRPr="00495D84" w:rsidRDefault="00782B7A" w:rsidP="00782B7A">
            <w:pPr>
              <w:keepNext/>
              <w:keepLines/>
              <w:spacing w:after="0"/>
              <w:jc w:val="center"/>
              <w:rPr>
                <w:rFonts w:ascii="Arial" w:hAnsi="Arial"/>
                <w:sz w:val="18"/>
              </w:rPr>
            </w:pPr>
            <w:r w:rsidRPr="00495D84">
              <w:rPr>
                <w:rFonts w:ascii="Arial" w:hAnsi="Arial"/>
                <w:sz w:val="18"/>
              </w:rPr>
              <w:t>4</w:t>
            </w:r>
          </w:p>
        </w:tc>
        <w:tc>
          <w:tcPr>
            <w:tcW w:w="435" w:type="pct"/>
            <w:tcBorders>
              <w:top w:val="single" w:sz="4" w:space="0" w:color="auto"/>
              <w:left w:val="single" w:sz="4" w:space="0" w:color="auto"/>
              <w:bottom w:val="single" w:sz="4" w:space="0" w:color="auto"/>
              <w:right w:val="single" w:sz="4" w:space="0" w:color="auto"/>
            </w:tcBorders>
            <w:hideMark/>
          </w:tcPr>
          <w:p w14:paraId="2BE62F96" w14:textId="77777777" w:rsidR="00782B7A" w:rsidRPr="00495D84" w:rsidRDefault="00782B7A" w:rsidP="00782B7A">
            <w:pPr>
              <w:keepNext/>
              <w:keepLines/>
              <w:spacing w:after="0"/>
              <w:jc w:val="center"/>
              <w:rPr>
                <w:rFonts w:ascii="Arial" w:hAnsi="Arial"/>
                <w:sz w:val="18"/>
              </w:rPr>
            </w:pPr>
            <w:r w:rsidRPr="00495D84">
              <w:rPr>
                <w:rFonts w:ascii="Arial" w:hAnsi="Arial"/>
                <w:sz w:val="18"/>
                <w:lang w:eastAsia="zh-CN"/>
              </w:rPr>
              <w:t>2</w:t>
            </w:r>
          </w:p>
        </w:tc>
        <w:tc>
          <w:tcPr>
            <w:tcW w:w="436" w:type="pct"/>
            <w:tcBorders>
              <w:top w:val="single" w:sz="4" w:space="0" w:color="auto"/>
              <w:left w:val="single" w:sz="4" w:space="0" w:color="auto"/>
              <w:bottom w:val="single" w:sz="4" w:space="0" w:color="auto"/>
              <w:right w:val="single" w:sz="4" w:space="0" w:color="auto"/>
            </w:tcBorders>
            <w:hideMark/>
          </w:tcPr>
          <w:p w14:paraId="38BC5054"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8</w:t>
            </w:r>
          </w:p>
        </w:tc>
        <w:tc>
          <w:tcPr>
            <w:tcW w:w="436" w:type="pct"/>
            <w:tcBorders>
              <w:top w:val="single" w:sz="4" w:space="0" w:color="auto"/>
              <w:left w:val="single" w:sz="4" w:space="0" w:color="auto"/>
              <w:bottom w:val="single" w:sz="4" w:space="0" w:color="auto"/>
              <w:right w:val="single" w:sz="4" w:space="0" w:color="auto"/>
            </w:tcBorders>
            <w:hideMark/>
          </w:tcPr>
          <w:p w14:paraId="2B628141"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lang w:eastAsia="ja-JP"/>
              </w:rPr>
              <w:t>4</w:t>
            </w:r>
          </w:p>
        </w:tc>
        <w:tc>
          <w:tcPr>
            <w:tcW w:w="436" w:type="pct"/>
            <w:tcBorders>
              <w:top w:val="single" w:sz="4" w:space="0" w:color="auto"/>
              <w:left w:val="single" w:sz="4" w:space="0" w:color="auto"/>
              <w:bottom w:val="single" w:sz="4" w:space="0" w:color="auto"/>
              <w:right w:val="single" w:sz="4" w:space="0" w:color="auto"/>
            </w:tcBorders>
            <w:hideMark/>
          </w:tcPr>
          <w:p w14:paraId="7D05732D"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5207A03" w14:textId="77777777" w:rsidR="00782B7A" w:rsidRPr="00495D84" w:rsidRDefault="00782B7A" w:rsidP="00782B7A">
            <w:pPr>
              <w:keepNext/>
              <w:keepLines/>
              <w:spacing w:after="0"/>
              <w:jc w:val="center"/>
              <w:rPr>
                <w:rFonts w:ascii="Arial" w:hAnsi="Arial" w:cs="Arial"/>
                <w:sz w:val="18"/>
              </w:rPr>
            </w:pPr>
            <w:r w:rsidRPr="00495D84">
              <w:rPr>
                <w:rFonts w:ascii="Arial" w:hAnsi="Arial"/>
                <w:sz w:val="18"/>
              </w:rPr>
              <w:t>4</w:t>
            </w:r>
          </w:p>
        </w:tc>
        <w:tc>
          <w:tcPr>
            <w:tcW w:w="436" w:type="pct"/>
            <w:tcBorders>
              <w:top w:val="single" w:sz="4" w:space="0" w:color="auto"/>
              <w:left w:val="single" w:sz="4" w:space="0" w:color="auto"/>
              <w:bottom w:val="single" w:sz="4" w:space="0" w:color="auto"/>
              <w:right w:val="single" w:sz="4" w:space="0" w:color="auto"/>
            </w:tcBorders>
            <w:hideMark/>
          </w:tcPr>
          <w:p w14:paraId="59F597E2" w14:textId="291B27D7" w:rsidR="00782B7A" w:rsidRPr="00495D84" w:rsidRDefault="00782B7A" w:rsidP="00782B7A">
            <w:pPr>
              <w:keepNext/>
              <w:keepLines/>
              <w:spacing w:after="0"/>
              <w:jc w:val="center"/>
              <w:rPr>
                <w:rFonts w:ascii="Arial" w:hAnsi="Arial" w:cs="Arial"/>
                <w:sz w:val="18"/>
              </w:rPr>
            </w:pPr>
            <w:r>
              <w:rPr>
                <w:rFonts w:ascii="Arial" w:hAnsi="Arial" w:cs="Arial"/>
                <w:sz w:val="18"/>
                <w:lang w:eastAsia="ko-KR"/>
              </w:rPr>
              <w:t>4</w:t>
            </w:r>
          </w:p>
        </w:tc>
        <w:tc>
          <w:tcPr>
            <w:tcW w:w="436" w:type="pct"/>
            <w:tcBorders>
              <w:top w:val="single" w:sz="4" w:space="0" w:color="auto"/>
              <w:left w:val="single" w:sz="4" w:space="0" w:color="auto"/>
              <w:bottom w:val="single" w:sz="4" w:space="0" w:color="auto"/>
              <w:right w:val="single" w:sz="4" w:space="0" w:color="auto"/>
            </w:tcBorders>
            <w:hideMark/>
          </w:tcPr>
          <w:p w14:paraId="3DD0AE4A" w14:textId="735827D7" w:rsidR="00782B7A" w:rsidRPr="00495D84" w:rsidRDefault="00782B7A" w:rsidP="00782B7A">
            <w:pPr>
              <w:keepNext/>
              <w:keepLines/>
              <w:spacing w:after="0"/>
              <w:jc w:val="center"/>
              <w:rPr>
                <w:rFonts w:ascii="Arial" w:hAnsi="Arial" w:cs="Arial"/>
                <w:sz w:val="18"/>
              </w:rPr>
            </w:pPr>
            <w:r w:rsidRPr="00161D15">
              <w:rPr>
                <w:rFonts w:ascii="Arial" w:hAnsi="Arial" w:cs="Arial"/>
                <w:sz w:val="18"/>
                <w:lang w:eastAsia="ko-KR"/>
              </w:rPr>
              <w:t>8</w:t>
            </w:r>
          </w:p>
        </w:tc>
        <w:tc>
          <w:tcPr>
            <w:tcW w:w="73" w:type="pct"/>
            <w:tcBorders>
              <w:top w:val="single" w:sz="4" w:space="0" w:color="auto"/>
              <w:left w:val="single" w:sz="4" w:space="0" w:color="auto"/>
              <w:bottom w:val="single" w:sz="4" w:space="0" w:color="auto"/>
              <w:right w:val="single" w:sz="4" w:space="0" w:color="auto"/>
            </w:tcBorders>
          </w:tcPr>
          <w:p w14:paraId="09BB2A06" w14:textId="77777777" w:rsidR="00782B7A" w:rsidRPr="00495D84" w:rsidRDefault="00782B7A" w:rsidP="00782B7A">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6C47D330" w14:textId="77777777" w:rsidR="00782B7A" w:rsidRPr="00495D84" w:rsidRDefault="00782B7A" w:rsidP="00782B7A">
            <w:pPr>
              <w:keepNext/>
              <w:keepLines/>
              <w:spacing w:after="0"/>
              <w:jc w:val="center"/>
              <w:rPr>
                <w:rFonts w:ascii="Arial" w:hAnsi="Arial" w:cs="Arial"/>
                <w:sz w:val="18"/>
              </w:rPr>
            </w:pPr>
          </w:p>
        </w:tc>
      </w:tr>
      <w:tr w:rsidR="00763BF8" w:rsidRPr="00495D84" w14:paraId="3D2E0A5F"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64AE4E35" w14:textId="00BE4614" w:rsidR="00763BF8" w:rsidRPr="00495D84" w:rsidRDefault="00763BF8" w:rsidP="00E94096">
            <w:pPr>
              <w:keepLines/>
              <w:spacing w:after="0"/>
              <w:rPr>
                <w:rFonts w:ascii="Arial" w:hAnsi="Arial" w:cs="Arial"/>
                <w:sz w:val="18"/>
              </w:rPr>
            </w:pPr>
            <w:r w:rsidRPr="00495D84">
              <w:rPr>
                <w:rFonts w:ascii="Arial" w:hAnsi="Arial" w:cs="Arial"/>
                <w:sz w:val="18"/>
              </w:rPr>
              <w:t>DCI</w:t>
            </w:r>
            <w:r w:rsidR="00B27C84">
              <w:rPr>
                <w:rFonts w:ascii="Arial" w:hAnsi="Arial" w:cs="Arial"/>
                <w:sz w:val="18"/>
              </w:rPr>
              <w:t xml:space="preserve"> </w:t>
            </w:r>
            <w:r w:rsidRPr="00495D84">
              <w:rPr>
                <w:rFonts w:ascii="Arial" w:hAnsi="Arial" w:cs="Arial"/>
                <w:sz w:val="18"/>
              </w:rPr>
              <w:t>formats</w:t>
            </w:r>
          </w:p>
        </w:tc>
        <w:tc>
          <w:tcPr>
            <w:tcW w:w="341" w:type="pct"/>
            <w:tcBorders>
              <w:top w:val="single" w:sz="4" w:space="0" w:color="auto"/>
              <w:left w:val="single" w:sz="4" w:space="0" w:color="auto"/>
              <w:bottom w:val="single" w:sz="4" w:space="0" w:color="auto"/>
              <w:right w:val="single" w:sz="4" w:space="0" w:color="auto"/>
            </w:tcBorders>
          </w:tcPr>
          <w:p w14:paraId="0DFB3ED8" w14:textId="77777777" w:rsidR="00763BF8" w:rsidRPr="00495D84" w:rsidRDefault="00763BF8" w:rsidP="00C0193E">
            <w:pPr>
              <w:keepNext/>
              <w:keepLines/>
              <w:spacing w:after="0"/>
              <w:jc w:val="center"/>
              <w:rPr>
                <w:rFonts w:ascii="Arial" w:hAnsi="Arial" w:cs="Arial"/>
                <w:sz w:val="18"/>
              </w:rPr>
            </w:pPr>
          </w:p>
        </w:tc>
        <w:tc>
          <w:tcPr>
            <w:tcW w:w="435" w:type="pct"/>
            <w:tcBorders>
              <w:top w:val="single" w:sz="4" w:space="0" w:color="auto"/>
              <w:left w:val="single" w:sz="4" w:space="0" w:color="auto"/>
              <w:bottom w:val="single" w:sz="4" w:space="0" w:color="auto"/>
              <w:right w:val="single" w:sz="4" w:space="0" w:color="auto"/>
            </w:tcBorders>
            <w:hideMark/>
          </w:tcPr>
          <w:p w14:paraId="7AA6940C" w14:textId="3B2EF321"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5" w:type="pct"/>
            <w:tcBorders>
              <w:top w:val="single" w:sz="4" w:space="0" w:color="auto"/>
              <w:left w:val="single" w:sz="4" w:space="0" w:color="auto"/>
              <w:bottom w:val="single" w:sz="4" w:space="0" w:color="auto"/>
              <w:right w:val="single" w:sz="4" w:space="0" w:color="auto"/>
            </w:tcBorders>
            <w:hideMark/>
          </w:tcPr>
          <w:p w14:paraId="638A774F" w14:textId="01121753"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521001B7" w14:textId="086E66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4B1EB886" w14:textId="0C7492CC"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p>
        </w:tc>
        <w:tc>
          <w:tcPr>
            <w:tcW w:w="436" w:type="pct"/>
            <w:tcBorders>
              <w:top w:val="single" w:sz="4" w:space="0" w:color="auto"/>
              <w:left w:val="single" w:sz="4" w:space="0" w:color="auto"/>
              <w:bottom w:val="single" w:sz="4" w:space="0" w:color="auto"/>
              <w:right w:val="single" w:sz="4" w:space="0" w:color="auto"/>
            </w:tcBorders>
            <w:hideMark/>
          </w:tcPr>
          <w:p w14:paraId="7499CDDC" w14:textId="50F00CF0"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1</w:t>
            </w:r>
            <w:r w:rsidR="00B27C84">
              <w:rPr>
                <w:rFonts w:ascii="Arial" w:hAnsi="Arial"/>
                <w:sz w:val="18"/>
              </w:rPr>
              <w:t xml:space="preserve"> </w:t>
            </w:r>
          </w:p>
        </w:tc>
        <w:tc>
          <w:tcPr>
            <w:tcW w:w="436" w:type="pct"/>
            <w:tcBorders>
              <w:top w:val="single" w:sz="4" w:space="0" w:color="auto"/>
              <w:left w:val="single" w:sz="4" w:space="0" w:color="auto"/>
              <w:bottom w:val="single" w:sz="4" w:space="0" w:color="auto"/>
              <w:right w:val="single" w:sz="4" w:space="0" w:color="auto"/>
            </w:tcBorders>
            <w:hideMark/>
          </w:tcPr>
          <w:p w14:paraId="4B7B6150"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7512595"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436" w:type="pct"/>
            <w:tcBorders>
              <w:top w:val="single" w:sz="4" w:space="0" w:color="auto"/>
              <w:left w:val="single" w:sz="4" w:space="0" w:color="auto"/>
              <w:bottom w:val="single" w:sz="4" w:space="0" w:color="auto"/>
              <w:right w:val="single" w:sz="4" w:space="0" w:color="auto"/>
            </w:tcBorders>
            <w:hideMark/>
          </w:tcPr>
          <w:p w14:paraId="5F1BB81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1-0</w:t>
            </w:r>
          </w:p>
        </w:tc>
        <w:tc>
          <w:tcPr>
            <w:tcW w:w="73" w:type="pct"/>
            <w:tcBorders>
              <w:top w:val="single" w:sz="4" w:space="0" w:color="auto"/>
              <w:left w:val="single" w:sz="4" w:space="0" w:color="auto"/>
              <w:bottom w:val="single" w:sz="4" w:space="0" w:color="auto"/>
              <w:right w:val="single" w:sz="4" w:space="0" w:color="auto"/>
            </w:tcBorders>
          </w:tcPr>
          <w:p w14:paraId="45715671"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280E06F7" w14:textId="77777777" w:rsidR="00763BF8" w:rsidRPr="00495D84" w:rsidRDefault="00763BF8" w:rsidP="00C0193E">
            <w:pPr>
              <w:keepNext/>
              <w:keepLines/>
              <w:spacing w:after="0"/>
              <w:jc w:val="center"/>
              <w:rPr>
                <w:rFonts w:ascii="Arial" w:hAnsi="Arial" w:cs="Arial"/>
                <w:sz w:val="18"/>
              </w:rPr>
            </w:pPr>
          </w:p>
        </w:tc>
      </w:tr>
      <w:tr w:rsidR="00763BF8" w:rsidRPr="00495D84" w14:paraId="0520FA44" w14:textId="77777777" w:rsidTr="00782B7A">
        <w:trPr>
          <w:jc w:val="center"/>
        </w:trPr>
        <w:tc>
          <w:tcPr>
            <w:tcW w:w="1029" w:type="pct"/>
            <w:tcBorders>
              <w:top w:val="single" w:sz="4" w:space="0" w:color="auto"/>
              <w:left w:val="single" w:sz="4" w:space="0" w:color="auto"/>
              <w:bottom w:val="single" w:sz="4" w:space="0" w:color="auto"/>
              <w:right w:val="single" w:sz="4" w:space="0" w:color="auto"/>
            </w:tcBorders>
            <w:vAlign w:val="center"/>
            <w:hideMark/>
          </w:tcPr>
          <w:p w14:paraId="2A50B3C8" w14:textId="64284EDB" w:rsidR="00763BF8" w:rsidRPr="00495D84" w:rsidRDefault="00763BF8" w:rsidP="00E94096">
            <w:pPr>
              <w:keepLines/>
              <w:spacing w:after="0"/>
              <w:rPr>
                <w:rFonts w:ascii="Arial" w:hAnsi="Arial" w:cs="Arial"/>
                <w:sz w:val="18"/>
              </w:rPr>
            </w:pPr>
            <w:r w:rsidRPr="00495D84">
              <w:rPr>
                <w:rFonts w:ascii="Arial" w:hAnsi="Arial" w:cs="Arial"/>
                <w:sz w:val="18"/>
              </w:rPr>
              <w:t>Payload</w:t>
            </w:r>
            <w:r w:rsidR="00B27C84">
              <w:rPr>
                <w:rFonts w:ascii="Arial" w:hAnsi="Arial" w:cs="Arial"/>
                <w:sz w:val="18"/>
              </w:rPr>
              <w:t xml:space="preserve"> </w:t>
            </w:r>
            <w:r w:rsidRPr="00495D84">
              <w:rPr>
                <w:rFonts w:ascii="Arial" w:hAnsi="Arial" w:cs="Arial"/>
                <w:sz w:val="18"/>
              </w:rPr>
              <w:t>size</w:t>
            </w:r>
            <w:r w:rsidR="00B27C84">
              <w:rPr>
                <w:rFonts w:ascii="Arial" w:hAnsi="Arial" w:cs="Arial"/>
                <w:sz w:val="18"/>
              </w:rPr>
              <w:t xml:space="preserve"> </w:t>
            </w:r>
            <w:r w:rsidRPr="00495D84">
              <w:rPr>
                <w:rFonts w:ascii="Arial" w:hAnsi="Arial" w:cs="Arial"/>
                <w:sz w:val="18"/>
              </w:rPr>
              <w:t>(without</w:t>
            </w:r>
            <w:r w:rsidR="00B27C84">
              <w:rPr>
                <w:rFonts w:ascii="Arial" w:hAnsi="Arial" w:cs="Arial"/>
                <w:sz w:val="18"/>
              </w:rPr>
              <w:t xml:space="preserve"> </w:t>
            </w:r>
            <w:r w:rsidRPr="00495D84">
              <w:rPr>
                <w:rFonts w:ascii="Arial" w:hAnsi="Arial" w:cs="Arial"/>
                <w:sz w:val="18"/>
              </w:rPr>
              <w:t>CRC)</w:t>
            </w:r>
          </w:p>
        </w:tc>
        <w:tc>
          <w:tcPr>
            <w:tcW w:w="341" w:type="pct"/>
            <w:tcBorders>
              <w:top w:val="single" w:sz="4" w:space="0" w:color="auto"/>
              <w:left w:val="single" w:sz="4" w:space="0" w:color="auto"/>
              <w:bottom w:val="single" w:sz="4" w:space="0" w:color="auto"/>
              <w:right w:val="single" w:sz="4" w:space="0" w:color="auto"/>
            </w:tcBorders>
            <w:hideMark/>
          </w:tcPr>
          <w:p w14:paraId="750DCE41" w14:textId="77777777" w:rsidR="00763BF8" w:rsidRPr="00495D84" w:rsidRDefault="00763BF8" w:rsidP="00C0193E">
            <w:pPr>
              <w:keepNext/>
              <w:keepLines/>
              <w:spacing w:after="0"/>
              <w:jc w:val="center"/>
              <w:rPr>
                <w:rFonts w:ascii="Arial" w:hAnsi="Arial" w:cs="Arial"/>
                <w:sz w:val="18"/>
              </w:rPr>
            </w:pPr>
            <w:r w:rsidRPr="00495D84">
              <w:rPr>
                <w:rFonts w:ascii="Arial" w:hAnsi="Arial" w:cs="Arial"/>
                <w:sz w:val="18"/>
              </w:rPr>
              <w:t>bits</w:t>
            </w:r>
          </w:p>
        </w:tc>
        <w:tc>
          <w:tcPr>
            <w:tcW w:w="435" w:type="pct"/>
            <w:tcBorders>
              <w:top w:val="single" w:sz="4" w:space="0" w:color="auto"/>
              <w:left w:val="single" w:sz="4" w:space="0" w:color="auto"/>
              <w:bottom w:val="single" w:sz="4" w:space="0" w:color="auto"/>
              <w:right w:val="single" w:sz="4" w:space="0" w:color="auto"/>
            </w:tcBorders>
            <w:hideMark/>
          </w:tcPr>
          <w:p w14:paraId="2DAE8235" w14:textId="5BC03BA9"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5" w:type="pct"/>
            <w:tcBorders>
              <w:top w:val="single" w:sz="4" w:space="0" w:color="auto"/>
              <w:left w:val="single" w:sz="4" w:space="0" w:color="auto"/>
              <w:bottom w:val="single" w:sz="4" w:space="0" w:color="auto"/>
              <w:right w:val="single" w:sz="4" w:space="0" w:color="auto"/>
            </w:tcBorders>
            <w:hideMark/>
          </w:tcPr>
          <w:p w14:paraId="1AC608FE" w14:textId="2107CE77" w:rsidR="00763BF8" w:rsidRPr="00495D84" w:rsidRDefault="00763BF8" w:rsidP="00C0193E">
            <w:pPr>
              <w:keepNext/>
              <w:keepLines/>
              <w:spacing w:after="0"/>
              <w:jc w:val="center"/>
              <w:rPr>
                <w:rFonts w:ascii="Arial" w:hAnsi="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A53B4AB" w14:textId="6526EF1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3846C708" w14:textId="42053C66"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0E4E5F9E" w14:textId="18D01962"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6FB6DE7A" w14:textId="4BF48D43" w:rsidR="00763BF8" w:rsidRPr="00495D84" w:rsidRDefault="00763BF8" w:rsidP="00C0193E">
            <w:pPr>
              <w:keepNext/>
              <w:keepLines/>
              <w:spacing w:after="0"/>
              <w:jc w:val="center"/>
              <w:rPr>
                <w:rFonts w:ascii="Arial" w:hAnsi="Arial" w:cs="Arial"/>
                <w:sz w:val="18"/>
              </w:rPr>
            </w:pPr>
            <w:r w:rsidRPr="00495D84">
              <w:rPr>
                <w:rFonts w:ascii="Arial" w:hAnsi="Arial"/>
                <w:sz w:val="18"/>
              </w:rPr>
              <w:t>Note</w:t>
            </w:r>
            <w:r w:rsidR="00B27C84">
              <w:rPr>
                <w:rFonts w:ascii="Arial" w:hAnsi="Arial"/>
                <w:sz w:val="18"/>
              </w:rPr>
              <w:t xml:space="preserve"> </w:t>
            </w:r>
            <w:r w:rsidRPr="00495D84">
              <w:rPr>
                <w:rFonts w:ascii="Arial" w:hAnsi="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5581E35B" w14:textId="3A585663"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436" w:type="pct"/>
            <w:tcBorders>
              <w:top w:val="single" w:sz="4" w:space="0" w:color="auto"/>
              <w:left w:val="single" w:sz="4" w:space="0" w:color="auto"/>
              <w:bottom w:val="single" w:sz="4" w:space="0" w:color="auto"/>
              <w:right w:val="single" w:sz="4" w:space="0" w:color="auto"/>
            </w:tcBorders>
            <w:hideMark/>
          </w:tcPr>
          <w:p w14:paraId="72FC0FC5" w14:textId="3FA399CE" w:rsidR="00763BF8" w:rsidRPr="00495D84" w:rsidRDefault="00763BF8" w:rsidP="00C0193E">
            <w:pPr>
              <w:keepNext/>
              <w:keepLines/>
              <w:spacing w:after="0"/>
              <w:jc w:val="center"/>
              <w:rPr>
                <w:rFonts w:ascii="Arial" w:hAnsi="Arial" w:cs="Arial"/>
                <w:sz w:val="18"/>
              </w:rPr>
            </w:pP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p>
        </w:tc>
        <w:tc>
          <w:tcPr>
            <w:tcW w:w="73" w:type="pct"/>
            <w:tcBorders>
              <w:top w:val="single" w:sz="4" w:space="0" w:color="auto"/>
              <w:left w:val="single" w:sz="4" w:space="0" w:color="auto"/>
              <w:bottom w:val="single" w:sz="4" w:space="0" w:color="auto"/>
              <w:right w:val="single" w:sz="4" w:space="0" w:color="auto"/>
            </w:tcBorders>
          </w:tcPr>
          <w:p w14:paraId="4AF5E01E" w14:textId="77777777" w:rsidR="00763BF8" w:rsidRPr="00495D84" w:rsidRDefault="00763BF8" w:rsidP="00C0193E">
            <w:pPr>
              <w:keepNext/>
              <w:keepLines/>
              <w:spacing w:after="0"/>
              <w:jc w:val="center"/>
              <w:rPr>
                <w:rFonts w:ascii="Arial" w:hAnsi="Arial" w:cs="Arial"/>
                <w:sz w:val="18"/>
              </w:rPr>
            </w:pPr>
          </w:p>
        </w:tc>
        <w:tc>
          <w:tcPr>
            <w:tcW w:w="73" w:type="pct"/>
            <w:tcBorders>
              <w:top w:val="single" w:sz="4" w:space="0" w:color="auto"/>
              <w:left w:val="single" w:sz="4" w:space="0" w:color="auto"/>
              <w:bottom w:val="single" w:sz="4" w:space="0" w:color="auto"/>
              <w:right w:val="single" w:sz="4" w:space="0" w:color="auto"/>
            </w:tcBorders>
          </w:tcPr>
          <w:p w14:paraId="55A3B9EF" w14:textId="77777777" w:rsidR="00763BF8" w:rsidRPr="00495D84" w:rsidRDefault="00763BF8" w:rsidP="00C0193E">
            <w:pPr>
              <w:keepNext/>
              <w:keepLines/>
              <w:spacing w:after="0"/>
              <w:jc w:val="center"/>
              <w:rPr>
                <w:rFonts w:ascii="Arial" w:hAnsi="Arial" w:cs="Arial"/>
                <w:sz w:val="18"/>
              </w:rPr>
            </w:pPr>
          </w:p>
        </w:tc>
      </w:tr>
      <w:tr w:rsidR="00763BF8" w:rsidRPr="00495D84" w14:paraId="13D7405A" w14:textId="77777777" w:rsidTr="00782B7A">
        <w:trPr>
          <w:jc w:val="center"/>
        </w:trPr>
        <w:tc>
          <w:tcPr>
            <w:tcW w:w="4418" w:type="pct"/>
            <w:gridSpan w:val="9"/>
            <w:tcBorders>
              <w:top w:val="single" w:sz="4" w:space="0" w:color="auto"/>
              <w:left w:val="single" w:sz="4" w:space="0" w:color="auto"/>
              <w:bottom w:val="single" w:sz="4" w:space="0" w:color="auto"/>
              <w:right w:val="nil"/>
            </w:tcBorders>
            <w:vAlign w:val="center"/>
            <w:hideMark/>
          </w:tcPr>
          <w:p w14:paraId="5D2DC084" w14:textId="2CB914A9"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1</w:t>
            </w:r>
            <w:r>
              <w:rPr>
                <w:rFonts w:ascii="Arial" w:hAnsi="Arial"/>
                <w:sz w:val="18"/>
              </w:rPr>
              <w:t>:</w:t>
            </w:r>
            <w:r w:rsidR="00763BF8" w:rsidRPr="00495D84">
              <w:rPr>
                <w:rFonts w:ascii="Arial" w:hAnsi="Arial"/>
                <w:sz w:val="18"/>
              </w:rPr>
              <w:tab/>
            </w:r>
            <w:r w:rsidR="00763BF8" w:rsidRPr="00495D84">
              <w:rPr>
                <w:rFonts w:ascii="Arial" w:hAnsi="Arial" w:cs="Arial"/>
                <w:sz w:val="18"/>
              </w:rPr>
              <w:t>DCI</w:t>
            </w:r>
            <w:r w:rsidR="00B27C84">
              <w:rPr>
                <w:rFonts w:ascii="Arial" w:hAnsi="Arial" w:cs="Arial"/>
                <w:sz w:val="18"/>
              </w:rPr>
              <w:t xml:space="preserve"> </w:t>
            </w:r>
            <w:r w:rsidR="00763BF8" w:rsidRPr="00495D84">
              <w:rPr>
                <w:rFonts w:ascii="Arial" w:hAnsi="Arial" w:cs="Arial"/>
                <w:sz w:val="18"/>
              </w:rPr>
              <w:t>format</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p>
          <w:p w14:paraId="3F3F8289" w14:textId="0228A645" w:rsidR="00763BF8" w:rsidRPr="00495D84" w:rsidRDefault="00E94096" w:rsidP="00E94096">
            <w:pPr>
              <w:keepLines/>
              <w:spacing w:after="0"/>
              <w:ind w:left="851" w:hanging="851"/>
              <w:rPr>
                <w:rFonts w:ascii="Arial" w:hAnsi="Arial" w:cs="Arial"/>
                <w:sz w:val="18"/>
              </w:rPr>
            </w:pPr>
            <w:r>
              <w:rPr>
                <w:rFonts w:ascii="Arial" w:hAnsi="Arial"/>
                <w:sz w:val="18"/>
              </w:rPr>
              <w:t xml:space="preserve">NOTE </w:t>
            </w:r>
            <w:r w:rsidRPr="00495D84">
              <w:rPr>
                <w:rFonts w:ascii="Arial" w:hAnsi="Arial"/>
                <w:sz w:val="18"/>
              </w:rPr>
              <w:t>2</w:t>
            </w:r>
            <w:r>
              <w:rPr>
                <w:rFonts w:ascii="Arial" w:hAnsi="Arial"/>
                <w:sz w:val="18"/>
              </w:rPr>
              <w:t>:</w:t>
            </w:r>
            <w:r w:rsidR="00763BF8" w:rsidRPr="00495D84">
              <w:rPr>
                <w:rFonts w:ascii="Arial" w:hAnsi="Arial"/>
                <w:sz w:val="18"/>
              </w:rPr>
              <w:tab/>
            </w:r>
            <w:r w:rsidR="00763BF8" w:rsidRPr="00495D84">
              <w:rPr>
                <w:rFonts w:ascii="Arial" w:hAnsi="Arial" w:cs="Arial"/>
                <w:sz w:val="18"/>
              </w:rPr>
              <w:t>Payload</w:t>
            </w:r>
            <w:r w:rsidR="00B27C84">
              <w:rPr>
                <w:rFonts w:ascii="Arial" w:hAnsi="Arial" w:cs="Arial"/>
                <w:sz w:val="18"/>
              </w:rPr>
              <w:t xml:space="preserve"> </w:t>
            </w:r>
            <w:r w:rsidR="00763BF8" w:rsidRPr="00495D84">
              <w:rPr>
                <w:rFonts w:ascii="Arial" w:hAnsi="Arial" w:cs="Arial"/>
                <w:sz w:val="18"/>
              </w:rPr>
              <w:t>size</w:t>
            </w:r>
            <w:r w:rsidR="00B27C84">
              <w:rPr>
                <w:rFonts w:ascii="Arial" w:hAnsi="Arial" w:cs="Arial"/>
                <w:sz w:val="18"/>
              </w:rPr>
              <w:t xml:space="preserve"> </w:t>
            </w:r>
            <w:r w:rsidR="00763BF8" w:rsidRPr="00495D84">
              <w:rPr>
                <w:rFonts w:ascii="Arial" w:hAnsi="Arial" w:cs="Arial"/>
                <w:sz w:val="18"/>
              </w:rPr>
              <w:t>shall</w:t>
            </w:r>
            <w:r w:rsidR="00B27C84">
              <w:rPr>
                <w:rFonts w:ascii="Arial" w:hAnsi="Arial" w:cs="Arial"/>
                <w:sz w:val="18"/>
              </w:rPr>
              <w:t xml:space="preserve"> </w:t>
            </w:r>
            <w:r w:rsidR="00763BF8" w:rsidRPr="00495D84">
              <w:rPr>
                <w:rFonts w:ascii="Arial" w:hAnsi="Arial" w:cs="Arial"/>
                <w:sz w:val="18"/>
              </w:rPr>
              <w:t>depend</w:t>
            </w:r>
            <w:r w:rsidR="00B27C84">
              <w:rPr>
                <w:rFonts w:ascii="Arial" w:hAnsi="Arial" w:cs="Arial"/>
                <w:sz w:val="18"/>
              </w:rPr>
              <w:t xml:space="preserve"> </w:t>
            </w:r>
            <w:r w:rsidR="00763BF8" w:rsidRPr="00495D84">
              <w:rPr>
                <w:rFonts w:ascii="Arial" w:hAnsi="Arial" w:cs="Arial"/>
                <w:sz w:val="18"/>
              </w:rPr>
              <w:t>upon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test</w:t>
            </w:r>
            <w:r w:rsidR="00B27C84">
              <w:rPr>
                <w:rFonts w:ascii="Arial" w:hAnsi="Arial" w:cs="Arial"/>
                <w:sz w:val="18"/>
              </w:rPr>
              <w:t xml:space="preserve"> </w:t>
            </w:r>
            <w:r w:rsidR="00763BF8" w:rsidRPr="00495D84">
              <w:rPr>
                <w:rFonts w:ascii="Arial" w:hAnsi="Arial" w:cs="Arial"/>
                <w:sz w:val="18"/>
              </w:rPr>
              <w:t>configuration</w:t>
            </w:r>
            <w:r w:rsidR="006517D7">
              <w:rPr>
                <w:rFonts w:ascii="Arial" w:hAnsi="Arial" w:cs="Arial"/>
                <w:sz w:val="18"/>
              </w:rPr>
              <w:t>.</w:t>
            </w:r>
          </w:p>
          <w:p w14:paraId="027FA1E8" w14:textId="651CEAEE" w:rsidR="00763BF8" w:rsidRPr="00495D84" w:rsidRDefault="00E94096" w:rsidP="00E94096">
            <w:pPr>
              <w:keepLines/>
              <w:spacing w:after="0"/>
              <w:ind w:left="851" w:hanging="851"/>
              <w:rPr>
                <w:rFonts w:ascii="Arial" w:hAnsi="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763BF8" w:rsidRPr="00495D84">
              <w:rPr>
                <w:rFonts w:ascii="Arial" w:hAnsi="Arial" w:cs="Arial"/>
                <w:sz w:val="18"/>
              </w:rPr>
              <w:tab/>
              <w:t>Allocated</w:t>
            </w:r>
            <w:r w:rsidR="00B27C84">
              <w:rPr>
                <w:rFonts w:ascii="Arial" w:hAnsi="Arial" w:cs="Arial"/>
                <w:sz w:val="18"/>
              </w:rPr>
              <w:t xml:space="preserve"> </w:t>
            </w:r>
            <w:r w:rsidR="00763BF8" w:rsidRPr="00495D84">
              <w:rPr>
                <w:rFonts w:ascii="Arial" w:hAnsi="Arial" w:cs="Arial"/>
                <w:sz w:val="18"/>
              </w:rPr>
              <w:t>in</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resource</w:t>
            </w:r>
            <w:r w:rsidR="00B27C84">
              <w:rPr>
                <w:rFonts w:ascii="Arial" w:hAnsi="Arial" w:cs="Arial"/>
                <w:sz w:val="18"/>
              </w:rPr>
              <w:t xml:space="preserve"> </w:t>
            </w:r>
            <w:r w:rsidR="00763BF8" w:rsidRPr="00495D84">
              <w:rPr>
                <w:rFonts w:ascii="Arial" w:hAnsi="Arial" w:cs="Arial"/>
                <w:sz w:val="18"/>
              </w:rPr>
              <w:t>blocks</w:t>
            </w:r>
            <w:r w:rsidR="00B27C84">
              <w:rPr>
                <w:rFonts w:ascii="Arial" w:hAnsi="Arial" w:cs="Arial"/>
                <w:sz w:val="18"/>
              </w:rPr>
              <w:t xml:space="preserve"> </w:t>
            </w:r>
            <w:r w:rsidR="00763BF8" w:rsidRPr="00495D84">
              <w:rPr>
                <w:rFonts w:ascii="Arial" w:hAnsi="Arial" w:cs="Arial"/>
                <w:sz w:val="18"/>
              </w:rPr>
              <w:t>where</w:t>
            </w:r>
            <w:r w:rsidR="00B27C84">
              <w:rPr>
                <w:rFonts w:ascii="Arial" w:hAnsi="Arial" w:cs="Arial"/>
                <w:sz w:val="18"/>
              </w:rPr>
              <w:t xml:space="preserve"> </w:t>
            </w:r>
            <w:r w:rsidR="00763BF8" w:rsidRPr="00495D84">
              <w:rPr>
                <w:rFonts w:ascii="Arial" w:hAnsi="Arial" w:cs="Arial"/>
                <w:sz w:val="18"/>
              </w:rPr>
              <w:t>the</w:t>
            </w:r>
            <w:r w:rsidR="00B27C84">
              <w:rPr>
                <w:rFonts w:ascii="Arial" w:hAnsi="Arial" w:cs="Arial"/>
                <w:sz w:val="18"/>
              </w:rPr>
              <w:t xml:space="preserve"> </w:t>
            </w:r>
            <w:r w:rsidR="00763BF8" w:rsidRPr="00495D84">
              <w:rPr>
                <w:rFonts w:ascii="Arial" w:hAnsi="Arial" w:cs="Arial"/>
                <w:sz w:val="18"/>
              </w:rPr>
              <w:t>associated</w:t>
            </w:r>
            <w:r w:rsidR="00B27C84">
              <w:rPr>
                <w:rFonts w:ascii="Arial" w:hAnsi="Arial" w:cs="Arial"/>
                <w:sz w:val="18"/>
              </w:rPr>
              <w:t xml:space="preserve"> </w:t>
            </w:r>
            <w:r w:rsidR="00763BF8" w:rsidRPr="00495D84">
              <w:rPr>
                <w:rFonts w:ascii="Arial" w:hAnsi="Arial" w:cs="Arial"/>
                <w:sz w:val="18"/>
              </w:rPr>
              <w:t>RMC</w:t>
            </w:r>
            <w:r w:rsidR="00B27C84">
              <w:rPr>
                <w:rFonts w:ascii="Arial" w:hAnsi="Arial" w:cs="Arial"/>
                <w:sz w:val="18"/>
              </w:rPr>
              <w:t xml:space="preserve"> </w:t>
            </w:r>
            <w:r w:rsidR="00763BF8" w:rsidRPr="00495D84">
              <w:rPr>
                <w:rFonts w:ascii="Arial" w:hAnsi="Arial" w:cs="Arial"/>
                <w:sz w:val="18"/>
              </w:rPr>
              <w:t>is</w:t>
            </w:r>
            <w:r w:rsidR="00B27C84">
              <w:rPr>
                <w:rFonts w:ascii="Arial" w:hAnsi="Arial" w:cs="Arial"/>
                <w:sz w:val="18"/>
              </w:rPr>
              <w:t xml:space="preserve"> </w:t>
            </w:r>
            <w:r w:rsidR="00763BF8" w:rsidRPr="00495D84">
              <w:rPr>
                <w:rFonts w:ascii="Arial" w:hAnsi="Arial" w:cs="Arial"/>
                <w:sz w:val="18"/>
              </w:rPr>
              <w:t>scheduled.</w:t>
            </w:r>
          </w:p>
        </w:tc>
        <w:tc>
          <w:tcPr>
            <w:tcW w:w="436" w:type="pct"/>
            <w:tcBorders>
              <w:top w:val="single" w:sz="4" w:space="0" w:color="auto"/>
              <w:left w:val="nil"/>
              <w:bottom w:val="single" w:sz="4" w:space="0" w:color="auto"/>
              <w:right w:val="nil"/>
            </w:tcBorders>
          </w:tcPr>
          <w:p w14:paraId="7572F67A"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nil"/>
            </w:tcBorders>
          </w:tcPr>
          <w:p w14:paraId="5666A52D" w14:textId="77777777" w:rsidR="00763BF8" w:rsidRPr="00495D84" w:rsidRDefault="00763BF8" w:rsidP="00C0193E">
            <w:pPr>
              <w:keepNext/>
              <w:keepLines/>
              <w:spacing w:after="0"/>
              <w:ind w:left="851" w:hanging="851"/>
              <w:rPr>
                <w:rFonts w:ascii="Arial" w:hAnsi="Arial"/>
                <w:sz w:val="18"/>
              </w:rPr>
            </w:pPr>
          </w:p>
        </w:tc>
        <w:tc>
          <w:tcPr>
            <w:tcW w:w="73" w:type="pct"/>
            <w:tcBorders>
              <w:top w:val="single" w:sz="4" w:space="0" w:color="auto"/>
              <w:left w:val="nil"/>
              <w:bottom w:val="single" w:sz="4" w:space="0" w:color="auto"/>
              <w:right w:val="single" w:sz="4" w:space="0" w:color="auto"/>
            </w:tcBorders>
          </w:tcPr>
          <w:p w14:paraId="3ADB8DAF" w14:textId="77777777" w:rsidR="00763BF8" w:rsidRPr="00495D84" w:rsidRDefault="00763BF8" w:rsidP="00C0193E">
            <w:pPr>
              <w:keepNext/>
              <w:keepLines/>
              <w:spacing w:after="0"/>
              <w:ind w:left="851" w:hanging="851"/>
              <w:rPr>
                <w:rFonts w:ascii="Arial" w:hAnsi="Arial"/>
                <w:sz w:val="18"/>
              </w:rPr>
            </w:pPr>
          </w:p>
        </w:tc>
      </w:tr>
    </w:tbl>
    <w:p w14:paraId="43CC8500" w14:textId="77777777" w:rsidR="00763BF8" w:rsidRPr="00495D84" w:rsidRDefault="00763BF8" w:rsidP="00763BF8">
      <w:pPr>
        <w:rPr>
          <w:rFonts w:eastAsia="MS Mincho"/>
        </w:rPr>
      </w:pPr>
    </w:p>
    <w:p w14:paraId="575DD452" w14:textId="11D41E01" w:rsidR="004F4705" w:rsidRPr="00495D84" w:rsidRDefault="004F4705" w:rsidP="004F4705">
      <w:pPr>
        <w:pStyle w:val="TH"/>
        <w:rPr>
          <w:rFonts w:cs="v5.0.0"/>
        </w:rPr>
      </w:pPr>
      <w:r w:rsidRPr="00495D84">
        <w:rPr>
          <w:rFonts w:cs="v5.0.0"/>
        </w:rPr>
        <w:t>Table A.3.1.3.1-2: Control Channel RMC for FDD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4F4705" w:rsidRPr="00495D84" w14:paraId="670CEF17"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5A74141" w14:textId="77777777" w:rsidR="004F4705" w:rsidRPr="00495D84" w:rsidRDefault="004F4705" w:rsidP="00EA0E34">
            <w:pPr>
              <w:pStyle w:val="TAH"/>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3C7F30EE" w14:textId="77777777" w:rsidR="004F4705" w:rsidRPr="00495D84" w:rsidRDefault="004F4705" w:rsidP="00EA0E34">
            <w:pPr>
              <w:pStyle w:val="TAH"/>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684FDE3" w14:textId="77777777" w:rsidR="004F4705" w:rsidRPr="00495D84" w:rsidRDefault="004F4705" w:rsidP="00EA0E34">
            <w:pPr>
              <w:pStyle w:val="TAH"/>
              <w:rPr>
                <w:rFonts w:cs="Arial"/>
              </w:rPr>
            </w:pPr>
            <w:r w:rsidRPr="00495D84">
              <w:rPr>
                <w:rFonts w:cs="Arial"/>
              </w:rPr>
              <w:t>Value</w:t>
            </w:r>
          </w:p>
        </w:tc>
      </w:tr>
      <w:tr w:rsidR="004F4705" w:rsidRPr="00495D84" w14:paraId="37BF18E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63D287C" w14:textId="58272D21" w:rsidR="004F4705" w:rsidRPr="00495D84" w:rsidRDefault="004F4705" w:rsidP="00EA0E34">
            <w:pPr>
              <w:pStyle w:val="TAL"/>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234702C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6433FB9" w14:textId="4B0E4732" w:rsidR="004F4705" w:rsidRPr="00495D84" w:rsidRDefault="004F4705" w:rsidP="00EA0E34">
            <w:pPr>
              <w:pStyle w:val="TAC"/>
              <w:spacing w:line="254" w:lineRule="auto"/>
            </w:pPr>
            <w:r w:rsidRPr="00495D84">
              <w:t>CCR.2.1</w:t>
            </w:r>
            <w:r w:rsidR="00B27C84">
              <w:t xml:space="preserve"> </w:t>
            </w:r>
            <w:r w:rsidRPr="00495D84">
              <w:t>FDD</w:t>
            </w:r>
          </w:p>
        </w:tc>
        <w:tc>
          <w:tcPr>
            <w:tcW w:w="588" w:type="pct"/>
            <w:tcBorders>
              <w:top w:val="single" w:sz="4" w:space="0" w:color="auto"/>
              <w:left w:val="single" w:sz="4" w:space="0" w:color="auto"/>
              <w:bottom w:val="single" w:sz="4" w:space="0" w:color="auto"/>
              <w:right w:val="single" w:sz="4" w:space="0" w:color="auto"/>
            </w:tcBorders>
          </w:tcPr>
          <w:p w14:paraId="0CF0807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7D0A3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4FD56D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5F949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7911EB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5534D09" w14:textId="77777777" w:rsidR="004F4705" w:rsidRPr="00495D84" w:rsidRDefault="004F4705" w:rsidP="00EA0E34">
            <w:pPr>
              <w:pStyle w:val="TAC"/>
              <w:rPr>
                <w:rFonts w:cs="Arial"/>
              </w:rPr>
            </w:pPr>
          </w:p>
        </w:tc>
      </w:tr>
      <w:tr w:rsidR="004F4705" w:rsidRPr="00495D84" w14:paraId="3231F4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392C20F4" w14:textId="68A5E915" w:rsidR="004F4705" w:rsidRPr="00495D84" w:rsidRDefault="004F4705" w:rsidP="00EA0E34">
            <w:pPr>
              <w:pStyle w:val="TAL"/>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6CF8F6D9" w14:textId="77777777" w:rsidR="004F4705" w:rsidRPr="00495D84" w:rsidRDefault="004F4705" w:rsidP="00EA0E34">
            <w:pPr>
              <w:pStyle w:val="TAC"/>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2622C43E" w14:textId="77777777" w:rsidR="004F4705" w:rsidRPr="00495D84" w:rsidRDefault="004F4705" w:rsidP="00EA0E34">
            <w:pPr>
              <w:pStyle w:val="TAC"/>
            </w:pPr>
            <w:r w:rsidRPr="00495D84">
              <w:t>100</w:t>
            </w:r>
          </w:p>
        </w:tc>
        <w:tc>
          <w:tcPr>
            <w:tcW w:w="588" w:type="pct"/>
            <w:tcBorders>
              <w:top w:val="single" w:sz="4" w:space="0" w:color="auto"/>
              <w:left w:val="single" w:sz="4" w:space="0" w:color="auto"/>
              <w:bottom w:val="single" w:sz="4" w:space="0" w:color="auto"/>
              <w:right w:val="single" w:sz="4" w:space="0" w:color="auto"/>
            </w:tcBorders>
          </w:tcPr>
          <w:p w14:paraId="1ECF371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E8172E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720EF7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8E8363"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75355C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30F04A5" w14:textId="77777777" w:rsidR="004F4705" w:rsidRPr="00495D84" w:rsidRDefault="004F4705" w:rsidP="00EA0E34">
            <w:pPr>
              <w:pStyle w:val="TAC"/>
              <w:rPr>
                <w:rFonts w:cs="Arial"/>
              </w:rPr>
            </w:pPr>
          </w:p>
        </w:tc>
      </w:tr>
      <w:tr w:rsidR="004F4705" w:rsidRPr="00495D84" w14:paraId="60E8C785"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4187362D" w14:textId="54161BF2" w:rsidR="004F4705" w:rsidRPr="00495D84" w:rsidRDefault="004F4705" w:rsidP="00EA0E34">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B3640AC" w14:textId="77777777" w:rsidR="004F4705" w:rsidRPr="00495D84" w:rsidRDefault="004F4705" w:rsidP="00EA0E34">
            <w:pPr>
              <w:pStyle w:val="TAC"/>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6B5C0F00" w14:textId="77777777" w:rsidR="004F4705" w:rsidRPr="00495D84" w:rsidRDefault="004F4705" w:rsidP="00EA0E34">
            <w:pPr>
              <w:pStyle w:val="TAC"/>
              <w:rPr>
                <w:lang w:eastAsia="zh-CN"/>
              </w:rPr>
            </w:pPr>
            <w:r w:rsidRPr="00495D84">
              <w:rPr>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45B8716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E366B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95732"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FC300A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6FC678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C1B5DC3" w14:textId="77777777" w:rsidR="004F4705" w:rsidRPr="00495D84" w:rsidRDefault="004F4705" w:rsidP="00EA0E34">
            <w:pPr>
              <w:pStyle w:val="TAC"/>
              <w:rPr>
                <w:rFonts w:cs="Arial"/>
              </w:rPr>
            </w:pPr>
          </w:p>
        </w:tc>
      </w:tr>
      <w:tr w:rsidR="004F4705" w:rsidRPr="00495D84" w14:paraId="2D1F31B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5D3B36AC" w14:textId="4D5A16CF" w:rsidR="004F4705" w:rsidRPr="00495D84" w:rsidRDefault="004F4705" w:rsidP="00EA0E34">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43AD39E7" w14:textId="77777777" w:rsidR="004F4705" w:rsidRPr="00495D84" w:rsidRDefault="004F4705" w:rsidP="00EA0E34">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67932F74" w14:textId="77777777" w:rsidR="004F4705" w:rsidRPr="00495D84" w:rsidRDefault="004F4705" w:rsidP="00EA0E34">
            <w:pPr>
              <w:pStyle w:val="TAC"/>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14905B7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112CF4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9A5F2B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E5C30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31B850B4"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6FCD90B" w14:textId="77777777" w:rsidR="004F4705" w:rsidRPr="00495D84" w:rsidRDefault="004F4705" w:rsidP="00EA0E34">
            <w:pPr>
              <w:pStyle w:val="TAC"/>
              <w:rPr>
                <w:rFonts w:cs="Arial"/>
              </w:rPr>
            </w:pPr>
          </w:p>
        </w:tc>
      </w:tr>
      <w:tr w:rsidR="004F4705" w:rsidRPr="00495D84" w14:paraId="1BA45E1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20C24412" w14:textId="74233575" w:rsidR="004F4705" w:rsidRPr="00495D84" w:rsidRDefault="004F4705" w:rsidP="00EA0E34">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57BA282D" w14:textId="77777777" w:rsidR="004F4705" w:rsidRPr="00495D84" w:rsidRDefault="004F4705" w:rsidP="00EA0E34">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BA424AF"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03201B5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1C6140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6FA28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5F87705"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7FAFA2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25A420A" w14:textId="77777777" w:rsidR="004F4705" w:rsidRPr="00495D84" w:rsidRDefault="004F4705" w:rsidP="00EA0E34">
            <w:pPr>
              <w:pStyle w:val="TAC"/>
              <w:rPr>
                <w:rFonts w:cs="Arial"/>
              </w:rPr>
            </w:pPr>
          </w:p>
        </w:tc>
      </w:tr>
      <w:tr w:rsidR="004F4705" w:rsidRPr="00495D84" w14:paraId="582595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0BBB4845" w14:textId="5CCF1B57" w:rsidR="004F4705" w:rsidRPr="00495D84" w:rsidRDefault="004F4705" w:rsidP="00EA0E34">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2AD0285B" w14:textId="77777777" w:rsidR="004F4705" w:rsidRPr="00495D84" w:rsidRDefault="004F4705" w:rsidP="00EA0E34">
            <w:pPr>
              <w:pStyle w:val="TAC"/>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0EA8E1C2" w14:textId="77777777" w:rsidR="004F4705" w:rsidRPr="00495D84" w:rsidRDefault="004F4705" w:rsidP="00EA0E34">
            <w:pPr>
              <w:pStyle w:val="TAC"/>
            </w:pPr>
            <w:r w:rsidRPr="00495D84">
              <w:t>1</w:t>
            </w:r>
          </w:p>
        </w:tc>
        <w:tc>
          <w:tcPr>
            <w:tcW w:w="588" w:type="pct"/>
            <w:tcBorders>
              <w:top w:val="single" w:sz="4" w:space="0" w:color="auto"/>
              <w:left w:val="single" w:sz="4" w:space="0" w:color="auto"/>
              <w:bottom w:val="single" w:sz="4" w:space="0" w:color="auto"/>
              <w:right w:val="single" w:sz="4" w:space="0" w:color="auto"/>
            </w:tcBorders>
          </w:tcPr>
          <w:p w14:paraId="7FE999E0"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FC134BD"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21114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45F486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669D2F7"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CF1A02" w14:textId="77777777" w:rsidR="004F4705" w:rsidRPr="00495D84" w:rsidRDefault="004F4705" w:rsidP="00EA0E34">
            <w:pPr>
              <w:pStyle w:val="TAC"/>
              <w:rPr>
                <w:rFonts w:cs="Arial"/>
              </w:rPr>
            </w:pPr>
          </w:p>
        </w:tc>
      </w:tr>
      <w:tr w:rsidR="004F4705" w:rsidRPr="00495D84" w14:paraId="58B576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34D68A4C" w14:textId="400214DC" w:rsidR="004F4705" w:rsidRPr="00495D84" w:rsidRDefault="004F4705" w:rsidP="00EA0E34">
            <w:pPr>
              <w:pStyle w:val="TAL"/>
              <w:rPr>
                <w:rFonts w:cs="Arial"/>
                <w:lang w:eastAsia="zh-CN"/>
              </w:rPr>
            </w:pPr>
            <w:r w:rsidRPr="00495D84">
              <w:rPr>
                <w:rFonts w:cs="Arial"/>
                <w:lang w:eastAsia="zh-CN"/>
              </w:rPr>
              <w:t>monitoringSlotPeriodicityAndOffset</w:t>
            </w:r>
            <w:r w:rsidR="00B27C84">
              <w:rPr>
                <w:rFonts w:cs="Arial"/>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4</w:t>
            </w:r>
          </w:p>
        </w:tc>
        <w:tc>
          <w:tcPr>
            <w:tcW w:w="466" w:type="pct"/>
            <w:tcBorders>
              <w:top w:val="single" w:sz="4" w:space="0" w:color="auto"/>
              <w:left w:val="single" w:sz="4" w:space="0" w:color="auto"/>
              <w:bottom w:val="single" w:sz="4" w:space="0" w:color="auto"/>
              <w:right w:val="single" w:sz="4" w:space="0" w:color="auto"/>
            </w:tcBorders>
          </w:tcPr>
          <w:p w14:paraId="25845CC1"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1E7151A" w14:textId="77777777" w:rsidR="004F4705" w:rsidRPr="00495D84" w:rsidRDefault="004F4705" w:rsidP="00EA0E34">
            <w:pPr>
              <w:pStyle w:val="TAC"/>
              <w:rPr>
                <w:lang w:eastAsia="zh-CN"/>
              </w:rPr>
            </w:pPr>
            <w:r w:rsidRPr="00495D84">
              <w:rPr>
                <w:lang w:eastAsia="zh-CN"/>
              </w:rPr>
              <w:t>sl160</w:t>
            </w:r>
          </w:p>
          <w:p w14:paraId="7921811A" w14:textId="77777777" w:rsidR="004F4705" w:rsidRPr="00495D84" w:rsidRDefault="004F4705" w:rsidP="00EA0E34">
            <w:pPr>
              <w:pStyle w:val="TAC"/>
              <w:spacing w:line="252" w:lineRule="auto"/>
              <w:rPr>
                <w:lang w:eastAsia="zh-CN"/>
              </w:rPr>
            </w:pPr>
            <w:r w:rsidRPr="00495D84">
              <w:rPr>
                <w:lang w:eastAsia="zh-CN"/>
              </w:rPr>
              <w:t>0</w:t>
            </w:r>
          </w:p>
        </w:tc>
        <w:tc>
          <w:tcPr>
            <w:tcW w:w="588" w:type="pct"/>
            <w:tcBorders>
              <w:top w:val="single" w:sz="4" w:space="0" w:color="auto"/>
              <w:left w:val="single" w:sz="4" w:space="0" w:color="auto"/>
              <w:bottom w:val="single" w:sz="4" w:space="0" w:color="auto"/>
              <w:right w:val="single" w:sz="4" w:space="0" w:color="auto"/>
            </w:tcBorders>
          </w:tcPr>
          <w:p w14:paraId="1562A98D"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050F374E"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33C95DD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4F21C4E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D8C2D9B"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5BE8306" w14:textId="77777777" w:rsidR="004F4705" w:rsidRPr="00495D84" w:rsidRDefault="004F4705" w:rsidP="00EA0E34">
            <w:pPr>
              <w:pStyle w:val="TAC"/>
              <w:rPr>
                <w:rFonts w:cs="Arial"/>
              </w:rPr>
            </w:pPr>
          </w:p>
        </w:tc>
      </w:tr>
      <w:tr w:rsidR="004F4705" w:rsidRPr="00495D84" w14:paraId="3FD7670F"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449815C9" w14:textId="77777777" w:rsidR="004F4705" w:rsidRPr="00495D84" w:rsidRDefault="004F4705" w:rsidP="00EA0E34">
            <w:pPr>
              <w:pStyle w:val="TAL"/>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1988888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5EB5C78" w14:textId="77777777" w:rsidR="004F4705" w:rsidRPr="00495D84" w:rsidRDefault="004F4705" w:rsidP="00EA0E34">
            <w:pPr>
              <w:pStyle w:val="TAC"/>
              <w:spacing w:line="252" w:lineRule="auto"/>
              <w:rPr>
                <w:lang w:eastAsia="zh-CN"/>
              </w:rPr>
            </w:pPr>
            <w:r w:rsidRPr="00495D84">
              <w:rPr>
                <w:lang w:eastAsia="zh-CN"/>
              </w:rPr>
              <w:t>1100000</w:t>
            </w:r>
          </w:p>
          <w:p w14:paraId="514739DD" w14:textId="77777777" w:rsidR="004F4705" w:rsidRPr="00495D84" w:rsidRDefault="004F4705" w:rsidP="00EA0E34">
            <w:pPr>
              <w:pStyle w:val="TAC"/>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483BE0F"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3D1F191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D11964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6BF6B0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87AA75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4738C3A" w14:textId="77777777" w:rsidR="004F4705" w:rsidRPr="00495D84" w:rsidRDefault="004F4705" w:rsidP="00EA0E34">
            <w:pPr>
              <w:pStyle w:val="TAC"/>
              <w:rPr>
                <w:rFonts w:cs="Arial"/>
              </w:rPr>
            </w:pPr>
          </w:p>
        </w:tc>
      </w:tr>
      <w:tr w:rsidR="004F4705" w:rsidRPr="00495D84" w14:paraId="7A6D3D4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5998A0F" w14:textId="4CB650C3" w:rsidR="004F4705" w:rsidRPr="00495D84" w:rsidRDefault="004F4705" w:rsidP="00EA0E34">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2E52329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226BE68F" w14:textId="77777777" w:rsidR="004F4705" w:rsidRPr="00495D84" w:rsidRDefault="004F4705" w:rsidP="00EA0E34">
            <w:pPr>
              <w:pStyle w:val="TAC"/>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2078C0A9"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5383DC86"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4AFE55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AFCDF5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211E08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2E0857A" w14:textId="77777777" w:rsidR="004F4705" w:rsidRPr="00495D84" w:rsidRDefault="004F4705" w:rsidP="00EA0E34">
            <w:pPr>
              <w:pStyle w:val="TAC"/>
              <w:rPr>
                <w:rFonts w:cs="Arial"/>
              </w:rPr>
            </w:pPr>
          </w:p>
        </w:tc>
      </w:tr>
      <w:tr w:rsidR="004F4705" w:rsidRPr="00495D84" w14:paraId="53C5A01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BD5118D" w14:textId="236D7F11" w:rsidR="004F4705" w:rsidRPr="00495D84" w:rsidRDefault="004F4705" w:rsidP="00EA0E34">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480F201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07500D32" w14:textId="50740FF4" w:rsidR="004F4705" w:rsidRPr="00495D84" w:rsidRDefault="004F4705" w:rsidP="00EA0E3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2516F907" w14:textId="77777777" w:rsidR="004F4705" w:rsidRPr="00495D84" w:rsidRDefault="004F4705" w:rsidP="00EA0E34">
            <w:pPr>
              <w:pStyle w:val="TAC"/>
              <w:rPr>
                <w:lang w:eastAsia="zh-CN"/>
              </w:rPr>
            </w:pPr>
          </w:p>
        </w:tc>
        <w:tc>
          <w:tcPr>
            <w:tcW w:w="588" w:type="pct"/>
            <w:tcBorders>
              <w:top w:val="single" w:sz="4" w:space="0" w:color="auto"/>
              <w:left w:val="single" w:sz="4" w:space="0" w:color="auto"/>
              <w:bottom w:val="single" w:sz="4" w:space="0" w:color="auto"/>
              <w:right w:val="single" w:sz="4" w:space="0" w:color="auto"/>
            </w:tcBorders>
          </w:tcPr>
          <w:p w14:paraId="7D5C4E6A"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93946A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55817D0"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F96414F"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625436C2" w14:textId="77777777" w:rsidR="004F4705" w:rsidRPr="00495D84" w:rsidRDefault="004F4705" w:rsidP="00EA0E34">
            <w:pPr>
              <w:pStyle w:val="TAC"/>
              <w:rPr>
                <w:rFonts w:cs="Arial"/>
              </w:rPr>
            </w:pPr>
          </w:p>
        </w:tc>
      </w:tr>
      <w:tr w:rsidR="004F4705" w:rsidRPr="00495D84" w14:paraId="516A15D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F9C9176" w14:textId="7109D6FD" w:rsidR="004F4705" w:rsidRPr="00495D84" w:rsidRDefault="004F4705" w:rsidP="00EA0E34">
            <w:pPr>
              <w:pStyle w:val="TAL"/>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148551A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599A6230" w14:textId="77777777" w:rsidR="004F4705" w:rsidRPr="00495D84" w:rsidRDefault="004F4705" w:rsidP="00EA0E34">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12B5A235"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D1C8BC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B2AC71B"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232515AD"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0BD508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59C76492" w14:textId="77777777" w:rsidR="004F4705" w:rsidRPr="00495D84" w:rsidRDefault="004F4705" w:rsidP="00EA0E34">
            <w:pPr>
              <w:pStyle w:val="TAC"/>
              <w:rPr>
                <w:rFonts w:cs="Arial"/>
              </w:rPr>
            </w:pPr>
          </w:p>
        </w:tc>
      </w:tr>
      <w:tr w:rsidR="004F4705" w:rsidRPr="00495D84" w14:paraId="6DA1A7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D4F361" w14:textId="3642F20B"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1D89D05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0B7100" w14:textId="77777777" w:rsidR="004F4705" w:rsidRPr="00495D84" w:rsidRDefault="004F4705" w:rsidP="00EA0E34">
            <w:pPr>
              <w:pStyle w:val="TAC"/>
            </w:pPr>
            <w:r w:rsidRPr="00495D84">
              <w:t>0</w:t>
            </w:r>
          </w:p>
        </w:tc>
        <w:tc>
          <w:tcPr>
            <w:tcW w:w="588" w:type="pct"/>
            <w:tcBorders>
              <w:top w:val="single" w:sz="4" w:space="0" w:color="auto"/>
              <w:left w:val="single" w:sz="4" w:space="0" w:color="auto"/>
              <w:bottom w:val="single" w:sz="4" w:space="0" w:color="auto"/>
              <w:right w:val="single" w:sz="4" w:space="0" w:color="auto"/>
            </w:tcBorders>
          </w:tcPr>
          <w:p w14:paraId="10FAF873"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71A1964"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F4CBAFE"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AE5574"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410F8F0"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A2AF910" w14:textId="77777777" w:rsidR="004F4705" w:rsidRPr="00495D84" w:rsidRDefault="004F4705" w:rsidP="00EA0E34">
            <w:pPr>
              <w:pStyle w:val="TAC"/>
              <w:rPr>
                <w:rFonts w:cs="Arial"/>
              </w:rPr>
            </w:pPr>
          </w:p>
        </w:tc>
      </w:tr>
      <w:tr w:rsidR="004F4705" w:rsidRPr="00495D84" w14:paraId="1CC2163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DA812D7" w14:textId="299F3E46" w:rsidR="004F4705" w:rsidRPr="00495D84" w:rsidRDefault="004F4705" w:rsidP="00EA0E34">
            <w:pPr>
              <w:pStyle w:val="TAL"/>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63E7B60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4B3EB7A8" w14:textId="77777777" w:rsidR="004F4705" w:rsidRPr="00495D84" w:rsidRDefault="004F4705" w:rsidP="00EA0E34">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401879B4"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0601C7C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D5A11E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6CD6DA"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117B5B8A"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47377A7" w14:textId="77777777" w:rsidR="004F4705" w:rsidRPr="00495D84" w:rsidRDefault="004F4705" w:rsidP="00EA0E34">
            <w:pPr>
              <w:pStyle w:val="TAC"/>
              <w:rPr>
                <w:rFonts w:cs="Arial"/>
              </w:rPr>
            </w:pPr>
          </w:p>
        </w:tc>
      </w:tr>
      <w:tr w:rsidR="004F4705" w:rsidRPr="00495D84" w14:paraId="3A95B39D"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DA0514" w14:textId="655B8A83" w:rsidR="004F4705" w:rsidRPr="00495D84" w:rsidRDefault="004F4705" w:rsidP="00EA0E34">
            <w:pPr>
              <w:pStyle w:val="TAL"/>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3301C1B5"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657116BE" w14:textId="77777777" w:rsidR="004F4705" w:rsidRPr="00495D84" w:rsidRDefault="004F4705" w:rsidP="00EA0E34">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3E8256A2"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2942560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70EA0CF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E009787"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57C2059C"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495E1D45" w14:textId="77777777" w:rsidR="004F4705" w:rsidRPr="00495D84" w:rsidRDefault="004F4705" w:rsidP="00EA0E34">
            <w:pPr>
              <w:pStyle w:val="TAC"/>
              <w:rPr>
                <w:rFonts w:cs="Arial"/>
              </w:rPr>
            </w:pPr>
          </w:p>
        </w:tc>
      </w:tr>
      <w:tr w:rsidR="004F4705" w:rsidRPr="00495D84" w14:paraId="2F71A8C1"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1855D2" w14:textId="68C4ECEE" w:rsidR="004F4705" w:rsidRPr="00495D84" w:rsidRDefault="004F4705" w:rsidP="00EA0E34">
            <w:pPr>
              <w:pStyle w:val="TAL"/>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6CA10D36" w14:textId="77777777" w:rsidR="004F4705" w:rsidRPr="00495D84" w:rsidRDefault="004F4705" w:rsidP="00EA0E34">
            <w:pPr>
              <w:pStyle w:val="TAC"/>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984CC19" w14:textId="77777777" w:rsidR="004F4705" w:rsidRPr="00495D84" w:rsidRDefault="004F4705" w:rsidP="00EA0E34">
            <w:pPr>
              <w:pStyle w:val="TAC"/>
            </w:pPr>
            <w:r w:rsidRPr="00495D84">
              <w:t>4</w:t>
            </w:r>
          </w:p>
        </w:tc>
        <w:tc>
          <w:tcPr>
            <w:tcW w:w="588" w:type="pct"/>
            <w:tcBorders>
              <w:top w:val="single" w:sz="4" w:space="0" w:color="auto"/>
              <w:left w:val="single" w:sz="4" w:space="0" w:color="auto"/>
              <w:bottom w:val="single" w:sz="4" w:space="0" w:color="auto"/>
              <w:right w:val="single" w:sz="4" w:space="0" w:color="auto"/>
            </w:tcBorders>
          </w:tcPr>
          <w:p w14:paraId="7696C21B"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10A17CB9"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1E3A82E0"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45BB91A8"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47CFC268"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0861EA99" w14:textId="77777777" w:rsidR="004F4705" w:rsidRPr="00495D84" w:rsidRDefault="004F4705" w:rsidP="00EA0E34">
            <w:pPr>
              <w:pStyle w:val="TAC"/>
              <w:rPr>
                <w:rFonts w:cs="Arial"/>
              </w:rPr>
            </w:pPr>
          </w:p>
        </w:tc>
      </w:tr>
      <w:tr w:rsidR="004F4705" w:rsidRPr="00495D84" w14:paraId="5D2CD57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663BE4B" w14:textId="6D84BDF4" w:rsidR="004F4705" w:rsidRPr="00495D84" w:rsidRDefault="004F4705" w:rsidP="00EA0E34">
            <w:pPr>
              <w:pStyle w:val="TAL"/>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2B88165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1ECDF24E" w14:textId="3DD78672" w:rsidR="004F4705" w:rsidRPr="00495D84" w:rsidRDefault="004F4705" w:rsidP="00EA0E34">
            <w:pPr>
              <w:pStyle w:val="TAC"/>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5DD566FC"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5EDCCAC7"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75C307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06BB84CC"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62E2317E"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1A918F22" w14:textId="77777777" w:rsidR="004F4705" w:rsidRPr="00495D84" w:rsidRDefault="004F4705" w:rsidP="00EA0E34">
            <w:pPr>
              <w:pStyle w:val="TAC"/>
              <w:rPr>
                <w:rFonts w:cs="Arial"/>
              </w:rPr>
            </w:pPr>
          </w:p>
        </w:tc>
      </w:tr>
      <w:tr w:rsidR="004F4705" w:rsidRPr="00495D84" w14:paraId="28E01BD9"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C05B5A2" w14:textId="186D7549" w:rsidR="004F4705" w:rsidRPr="00495D84" w:rsidRDefault="004F4705" w:rsidP="00EA0E34">
            <w:pPr>
              <w:pStyle w:val="TAL"/>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2215D04F" w14:textId="77777777" w:rsidR="004F4705" w:rsidRPr="00495D84" w:rsidRDefault="004F4705" w:rsidP="00EA0E34">
            <w:pPr>
              <w:pStyle w:val="TAC"/>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39E532FA" w14:textId="3FC57FDB" w:rsidR="004F4705" w:rsidRPr="00495D84" w:rsidRDefault="004F4705" w:rsidP="00EA0E34">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28E17737" w14:textId="77777777" w:rsidR="004F4705" w:rsidRPr="00495D84" w:rsidRDefault="004F4705" w:rsidP="00EA0E34">
            <w:pPr>
              <w:pStyle w:val="TAC"/>
            </w:pPr>
          </w:p>
        </w:tc>
        <w:tc>
          <w:tcPr>
            <w:tcW w:w="588" w:type="pct"/>
            <w:tcBorders>
              <w:top w:val="single" w:sz="4" w:space="0" w:color="auto"/>
              <w:left w:val="single" w:sz="4" w:space="0" w:color="auto"/>
              <w:bottom w:val="single" w:sz="4" w:space="0" w:color="auto"/>
              <w:right w:val="single" w:sz="4" w:space="0" w:color="auto"/>
            </w:tcBorders>
          </w:tcPr>
          <w:p w14:paraId="6CA73D03"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6DC9998" w14:textId="77777777" w:rsidR="004F4705" w:rsidRPr="00495D84" w:rsidRDefault="004F4705" w:rsidP="00EA0E34">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37FD3FA6" w14:textId="77777777" w:rsidR="004F4705" w:rsidRPr="00495D84" w:rsidRDefault="004F4705" w:rsidP="00EA0E34">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097F9E92" w14:textId="77777777" w:rsidR="004F4705" w:rsidRPr="00495D84" w:rsidRDefault="004F4705" w:rsidP="00EA0E34">
            <w:pPr>
              <w:pStyle w:val="TAC"/>
              <w:rPr>
                <w:rFonts w:cs="Arial"/>
              </w:rPr>
            </w:pPr>
          </w:p>
        </w:tc>
        <w:tc>
          <w:tcPr>
            <w:tcW w:w="118" w:type="pct"/>
            <w:tcBorders>
              <w:top w:val="single" w:sz="4" w:space="0" w:color="auto"/>
              <w:left w:val="single" w:sz="4" w:space="0" w:color="auto"/>
              <w:bottom w:val="single" w:sz="4" w:space="0" w:color="auto"/>
              <w:right w:val="single" w:sz="4" w:space="0" w:color="auto"/>
            </w:tcBorders>
          </w:tcPr>
          <w:p w14:paraId="7FF303A7" w14:textId="77777777" w:rsidR="004F4705" w:rsidRPr="00495D84" w:rsidRDefault="004F4705" w:rsidP="00EA0E34">
            <w:pPr>
              <w:pStyle w:val="TAC"/>
              <w:rPr>
                <w:rFonts w:cs="Arial"/>
              </w:rPr>
            </w:pPr>
          </w:p>
        </w:tc>
      </w:tr>
      <w:tr w:rsidR="004F4705" w:rsidRPr="00495D84" w14:paraId="149051FC"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899292D" w14:textId="5D32A682" w:rsidR="004F4705" w:rsidRPr="00495D84" w:rsidRDefault="00E94096" w:rsidP="00EA0E34">
            <w:pPr>
              <w:pStyle w:val="TAN"/>
              <w:rPr>
                <w:rFonts w:cs="Arial"/>
              </w:rPr>
            </w:pPr>
            <w:r>
              <w:t xml:space="preserve">NOTE </w:t>
            </w:r>
            <w:r w:rsidRPr="00495D84">
              <w:t>1</w:t>
            </w:r>
            <w:r>
              <w:t>:</w:t>
            </w:r>
            <w:r w:rsidR="004F4705" w:rsidRPr="00495D84">
              <w:tab/>
            </w:r>
            <w:r w:rsidR="004F4705" w:rsidRPr="00495D84">
              <w:rPr>
                <w:rFonts w:cs="Arial"/>
              </w:rPr>
              <w:t>DCI</w:t>
            </w:r>
            <w:r w:rsidR="00B27C84">
              <w:rPr>
                <w:rFonts w:cs="Arial"/>
              </w:rPr>
              <w:t xml:space="preserve"> </w:t>
            </w:r>
            <w:r w:rsidR="004F4705" w:rsidRPr="00495D84">
              <w:rPr>
                <w:rFonts w:cs="Arial"/>
              </w:rPr>
              <w:t>format</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66CD78EA" w14:textId="2ABFFB6F" w:rsidR="004F4705" w:rsidRPr="00495D84" w:rsidRDefault="00E94096" w:rsidP="00EA0E34">
            <w:pPr>
              <w:pStyle w:val="TAN"/>
              <w:rPr>
                <w:rFonts w:cs="Arial"/>
              </w:rPr>
            </w:pPr>
            <w:r>
              <w:t xml:space="preserve">NOTE </w:t>
            </w:r>
            <w:r w:rsidRPr="00495D84">
              <w:t>2</w:t>
            </w:r>
            <w:r>
              <w:t>:</w:t>
            </w:r>
            <w:r w:rsidR="004F4705" w:rsidRPr="00495D84">
              <w:tab/>
            </w:r>
            <w:r w:rsidR="004F4705" w:rsidRPr="00495D84">
              <w:rPr>
                <w:rFonts w:cs="Arial"/>
              </w:rPr>
              <w:t>Payload</w:t>
            </w:r>
            <w:r w:rsidR="00B27C84">
              <w:rPr>
                <w:rFonts w:cs="Arial"/>
              </w:rPr>
              <w:t xml:space="preserve"> </w:t>
            </w:r>
            <w:r w:rsidR="004F4705" w:rsidRPr="00495D84">
              <w:rPr>
                <w:rFonts w:cs="Arial"/>
              </w:rPr>
              <w:t>size</w:t>
            </w:r>
            <w:r w:rsidR="00B27C84">
              <w:rPr>
                <w:rFonts w:cs="Arial"/>
              </w:rPr>
              <w:t xml:space="preserve"> </w:t>
            </w:r>
            <w:r w:rsidR="004F4705" w:rsidRPr="00495D84">
              <w:rPr>
                <w:rFonts w:cs="Arial"/>
              </w:rPr>
              <w:t>shall</w:t>
            </w:r>
            <w:r w:rsidR="00B27C84">
              <w:rPr>
                <w:rFonts w:cs="Arial"/>
              </w:rPr>
              <w:t xml:space="preserve"> </w:t>
            </w:r>
            <w:r w:rsidR="004F4705" w:rsidRPr="00495D84">
              <w:rPr>
                <w:rFonts w:cs="Arial"/>
              </w:rPr>
              <w:t>depend</w:t>
            </w:r>
            <w:r w:rsidR="00B27C84">
              <w:rPr>
                <w:rFonts w:cs="Arial"/>
              </w:rPr>
              <w:t xml:space="preserve"> </w:t>
            </w:r>
            <w:r w:rsidR="004F4705" w:rsidRPr="00495D84">
              <w:rPr>
                <w:rFonts w:cs="Arial"/>
              </w:rPr>
              <w:t>upon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test</w:t>
            </w:r>
            <w:r w:rsidR="00B27C84">
              <w:rPr>
                <w:rFonts w:cs="Arial"/>
              </w:rPr>
              <w:t xml:space="preserve"> </w:t>
            </w:r>
            <w:r w:rsidR="004F4705" w:rsidRPr="00495D84">
              <w:rPr>
                <w:rFonts w:cs="Arial"/>
              </w:rPr>
              <w:t>configuration.</w:t>
            </w:r>
          </w:p>
          <w:p w14:paraId="73A4937A" w14:textId="6DDBED41" w:rsidR="004F4705" w:rsidRPr="00495D84" w:rsidRDefault="00E94096" w:rsidP="00EA0E34">
            <w:pPr>
              <w:pStyle w:val="TAN"/>
              <w:rPr>
                <w:rFonts w:cs="Arial"/>
              </w:rPr>
            </w:pPr>
            <w:r>
              <w:rPr>
                <w:rFonts w:cs="Arial"/>
              </w:rPr>
              <w:t xml:space="preserve">NOTE </w:t>
            </w:r>
            <w:r w:rsidRPr="00495D84">
              <w:rPr>
                <w:rFonts w:cs="Arial"/>
              </w:rPr>
              <w:t>3</w:t>
            </w:r>
            <w:r>
              <w:rPr>
                <w:rFonts w:cs="Arial"/>
              </w:rPr>
              <w:t>:</w:t>
            </w:r>
            <w:r w:rsidR="004F4705" w:rsidRPr="00495D84">
              <w:rPr>
                <w:rFonts w:cs="Arial"/>
              </w:rPr>
              <w:tab/>
              <w:t>Allocated</w:t>
            </w:r>
            <w:r w:rsidR="00B27C84">
              <w:rPr>
                <w:rFonts w:cs="Arial"/>
              </w:rPr>
              <w:t xml:space="preserve"> </w:t>
            </w:r>
            <w:r w:rsidR="004F4705" w:rsidRPr="00495D84">
              <w:rPr>
                <w:rFonts w:cs="Arial"/>
              </w:rPr>
              <w:t>in</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resource</w:t>
            </w:r>
            <w:r w:rsidR="00B27C84">
              <w:rPr>
                <w:rFonts w:cs="Arial"/>
              </w:rPr>
              <w:t xml:space="preserve"> </w:t>
            </w:r>
            <w:r w:rsidR="004F4705" w:rsidRPr="00495D84">
              <w:rPr>
                <w:rFonts w:cs="Arial"/>
              </w:rPr>
              <w:t>blocks</w:t>
            </w:r>
            <w:r w:rsidR="00B27C84">
              <w:rPr>
                <w:rFonts w:cs="Arial"/>
              </w:rPr>
              <w:t xml:space="preserve"> </w:t>
            </w:r>
            <w:r w:rsidR="004F4705" w:rsidRPr="00495D84">
              <w:rPr>
                <w:rFonts w:cs="Arial"/>
              </w:rPr>
              <w:t>where</w:t>
            </w:r>
            <w:r w:rsidR="00B27C84">
              <w:rPr>
                <w:rFonts w:cs="Arial"/>
              </w:rPr>
              <w:t xml:space="preserve"> </w:t>
            </w:r>
            <w:r w:rsidR="004F4705" w:rsidRPr="00495D84">
              <w:rPr>
                <w:rFonts w:cs="Arial"/>
              </w:rPr>
              <w:t>the</w:t>
            </w:r>
            <w:r w:rsidR="00B27C84">
              <w:rPr>
                <w:rFonts w:cs="Arial"/>
              </w:rPr>
              <w:t xml:space="preserve"> </w:t>
            </w:r>
            <w:r w:rsidR="004F4705" w:rsidRPr="00495D84">
              <w:rPr>
                <w:rFonts w:cs="Arial"/>
              </w:rPr>
              <w:t>associated</w:t>
            </w:r>
            <w:r w:rsidR="00B27C84">
              <w:rPr>
                <w:rFonts w:cs="Arial"/>
              </w:rPr>
              <w:t xml:space="preserve"> </w:t>
            </w:r>
            <w:r w:rsidR="004F4705" w:rsidRPr="00495D84">
              <w:rPr>
                <w:rFonts w:cs="Arial"/>
              </w:rPr>
              <w:t>RMC</w:t>
            </w:r>
            <w:r w:rsidR="00B27C84">
              <w:rPr>
                <w:rFonts w:cs="Arial"/>
              </w:rPr>
              <w:t xml:space="preserve"> </w:t>
            </w:r>
            <w:r w:rsidR="004F4705" w:rsidRPr="00495D84">
              <w:rPr>
                <w:rFonts w:cs="Arial"/>
              </w:rPr>
              <w:t>is</w:t>
            </w:r>
            <w:r w:rsidR="00B27C84">
              <w:rPr>
                <w:rFonts w:cs="Arial"/>
              </w:rPr>
              <w:t xml:space="preserve"> </w:t>
            </w:r>
            <w:r w:rsidR="004F4705" w:rsidRPr="00495D84">
              <w:rPr>
                <w:rFonts w:cs="Arial"/>
              </w:rPr>
              <w:t>scheduled.</w:t>
            </w:r>
          </w:p>
          <w:p w14:paraId="0BBAB3CC" w14:textId="38940F5D" w:rsidR="004F4705" w:rsidRPr="00495D84" w:rsidRDefault="00E94096" w:rsidP="00EA0E34">
            <w:pPr>
              <w:pStyle w:val="TAN"/>
            </w:pPr>
            <w:r>
              <w:t xml:space="preserve">NOTE </w:t>
            </w:r>
            <w:r w:rsidRPr="00495D84">
              <w:t>4</w:t>
            </w:r>
            <w:r>
              <w:t>:</w:t>
            </w:r>
            <w:r w:rsidR="004F4705" w:rsidRPr="00495D84">
              <w:tab/>
            </w:r>
            <w:r w:rsidR="004F4705" w:rsidRPr="00495D84">
              <w:rPr>
                <w:i/>
                <w:iCs/>
              </w:rPr>
              <w:t>monitoringSlotPeriodicityAndOffet</w:t>
            </w:r>
            <w:r w:rsidR="00B27C84">
              <w:t xml:space="preserve"> </w:t>
            </w:r>
            <w:r w:rsidR="004F4705" w:rsidRPr="00495D84">
              <w:t>is</w:t>
            </w:r>
            <w:r w:rsidR="00B27C84">
              <w:t xml:space="preserve"> </w:t>
            </w:r>
            <w:r w:rsidR="004F4705" w:rsidRPr="00495D84">
              <w:t>set</w:t>
            </w:r>
            <w:r w:rsidR="00B27C84">
              <w:t xml:space="preserve"> </w:t>
            </w:r>
            <w:r w:rsidR="004F4705" w:rsidRPr="00495D84">
              <w:t>to</w:t>
            </w:r>
            <w:r w:rsidR="00B27C84">
              <w:t xml:space="preserve"> </w:t>
            </w:r>
            <w:r w:rsidR="004F4705" w:rsidRPr="00495D84">
              <w:t>“sl1</w:t>
            </w:r>
            <w:r w:rsidR="00B27C84">
              <w:t xml:space="preserve"> </w:t>
            </w:r>
            <w:r w:rsidR="004F4705" w:rsidRPr="00495D84">
              <w:t>0”</w:t>
            </w:r>
            <w:r w:rsidR="00B27C84">
              <w:t xml:space="preserve"> </w:t>
            </w:r>
            <w:r w:rsidR="004F4705" w:rsidRPr="00495D84">
              <w:t>if</w:t>
            </w:r>
            <w:r w:rsidR="00B27C84">
              <w:t xml:space="preserve"> </w:t>
            </w:r>
            <w:r w:rsidR="004F4705" w:rsidRPr="00495D84">
              <w:t>it</w:t>
            </w:r>
            <w:r w:rsidR="00B27C84">
              <w:t xml:space="preserve"> </w:t>
            </w:r>
            <w:r w:rsidR="004F4705" w:rsidRPr="00495D84">
              <w:t>is</w:t>
            </w:r>
            <w:r w:rsidR="00B27C84">
              <w:t xml:space="preserve"> </w:t>
            </w:r>
            <w:r w:rsidR="004F4705" w:rsidRPr="00495D84">
              <w:t>specifically</w:t>
            </w:r>
            <w:r w:rsidR="00B27C84">
              <w:t xml:space="preserve"> </w:t>
            </w:r>
            <w:r w:rsidR="004F4705" w:rsidRPr="00495D84">
              <w:t>stated</w:t>
            </w:r>
            <w:r w:rsidR="00B27C84">
              <w:t xml:space="preserve"> </w:t>
            </w:r>
            <w:r w:rsidR="004F4705" w:rsidRPr="00495D84">
              <w:t>that</w:t>
            </w:r>
            <w:r w:rsidR="00B27C84">
              <w:t xml:space="preserve"> </w:t>
            </w:r>
            <w:r w:rsidR="004F4705" w:rsidRPr="00495D84">
              <w:t>cell(s)</w:t>
            </w:r>
            <w:r w:rsidR="00B27C84">
              <w:t xml:space="preserve"> </w:t>
            </w:r>
            <w:r w:rsidR="004F4705" w:rsidRPr="00495D84">
              <w:t>configured</w:t>
            </w:r>
            <w:r w:rsidR="00B27C84">
              <w:t xml:space="preserve"> </w:t>
            </w:r>
            <w:r w:rsidR="004F4705" w:rsidRPr="00495D84">
              <w:t>with</w:t>
            </w:r>
            <w:r w:rsidR="00B27C84">
              <w:t xml:space="preserve"> </w:t>
            </w:r>
            <w:r w:rsidR="004F4705" w:rsidRPr="00495D84">
              <w:t>one</w:t>
            </w:r>
            <w:r w:rsidR="00B27C84">
              <w:t xml:space="preserve"> </w:t>
            </w:r>
            <w:r w:rsidR="004F4705" w:rsidRPr="00495D84">
              <w:t>of</w:t>
            </w:r>
            <w:r w:rsidR="00B27C84">
              <w:t xml:space="preserve"> </w:t>
            </w:r>
            <w:r w:rsidR="004F4705" w:rsidRPr="00495D84">
              <w:t>the</w:t>
            </w:r>
            <w:r w:rsidR="00B27C84">
              <w:t xml:space="preserve"> </w:t>
            </w:r>
            <w:r w:rsidR="004F4705" w:rsidRPr="00495D84">
              <w:t>control</w:t>
            </w:r>
            <w:r w:rsidR="00B27C84">
              <w:t xml:space="preserve"> </w:t>
            </w:r>
            <w:r w:rsidR="004F4705" w:rsidRPr="00495D84">
              <w:t>channel</w:t>
            </w:r>
            <w:r w:rsidR="00B27C84">
              <w:t xml:space="preserve"> </w:t>
            </w:r>
            <w:r w:rsidR="004F4705" w:rsidRPr="00495D84">
              <w:t>RMCs</w:t>
            </w:r>
            <w:r w:rsidR="00B27C84">
              <w:t xml:space="preserve"> </w:t>
            </w:r>
            <w:r w:rsidR="004F4705" w:rsidRPr="00495D84">
              <w:t>above</w:t>
            </w:r>
            <w:r w:rsidR="00B27C84">
              <w:t xml:space="preserve"> </w:t>
            </w:r>
            <w:r w:rsidR="004F4705" w:rsidRPr="00495D84">
              <w:t>shall</w:t>
            </w:r>
            <w:r w:rsidR="00B27C84">
              <w:t xml:space="preserve"> </w:t>
            </w:r>
            <w:r w:rsidR="004F4705" w:rsidRPr="00495D84">
              <w:t>transmit</w:t>
            </w:r>
            <w:r w:rsidR="00B27C84">
              <w:t xml:space="preserve"> </w:t>
            </w:r>
            <w:r w:rsidR="004F4705" w:rsidRPr="00495D84">
              <w:t>PDCCHs</w:t>
            </w:r>
            <w:r w:rsidR="00B27C84">
              <w:t xml:space="preserve"> </w:t>
            </w:r>
            <w:r w:rsidR="004F4705" w:rsidRPr="00495D84">
              <w:t>continuously.</w:t>
            </w:r>
          </w:p>
        </w:tc>
      </w:tr>
    </w:tbl>
    <w:p w14:paraId="7FA5DED9" w14:textId="77777777" w:rsidR="004F4705" w:rsidRDefault="004F4705" w:rsidP="004F4705">
      <w:pPr>
        <w:rPr>
          <w:rFonts w:eastAsia="MS Mincho"/>
        </w:rPr>
      </w:pPr>
    </w:p>
    <w:p w14:paraId="283D4D78" w14:textId="18644098" w:rsidR="0060684E" w:rsidRPr="00F73E16" w:rsidRDefault="0060684E" w:rsidP="0060684E">
      <w:pPr>
        <w:pStyle w:val="TH"/>
        <w:rPr>
          <w:lang w:eastAsia="ja-JP"/>
        </w:rPr>
      </w:pPr>
      <w:r w:rsidRPr="001618F5">
        <w:rPr>
          <w:lang w:eastAsia="ko-KR"/>
        </w:rPr>
        <w:lastRenderedPageBreak/>
        <w:t>Table A.3.1.3.1-</w:t>
      </w:r>
      <w:r>
        <w:rPr>
          <w:rFonts w:hint="eastAsia"/>
          <w:lang w:eastAsia="ja-JP"/>
        </w:rPr>
        <w:t>3</w:t>
      </w:r>
      <w:r w:rsidRPr="001618F5">
        <w:rPr>
          <w:lang w:eastAsia="ko-KR"/>
        </w:rPr>
        <w:t>: Control Channel RMC for FDD with SCS=15</w:t>
      </w:r>
      <w:r w:rsidR="0064097C">
        <w:rPr>
          <w:lang w:eastAsia="ko-KR"/>
        </w:rPr>
        <w:t>k</w:t>
      </w:r>
      <w:r w:rsidRPr="001618F5">
        <w:rPr>
          <w:lang w:eastAsia="ko-KR"/>
        </w:rPr>
        <w:t>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724"/>
        <w:gridCol w:w="711"/>
        <w:gridCol w:w="709"/>
      </w:tblGrid>
      <w:tr w:rsidR="0060684E" w:rsidRPr="001618F5" w14:paraId="0F76395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52D1CD88" w14:textId="77777777" w:rsidR="0060684E" w:rsidRPr="001618F5" w:rsidRDefault="0060684E" w:rsidP="0060684E">
            <w:pPr>
              <w:pStyle w:val="TAH"/>
              <w:rPr>
                <w:lang w:eastAsia="ko-KR"/>
              </w:rPr>
            </w:pPr>
            <w:r w:rsidRPr="001618F5">
              <w:rPr>
                <w:lang w:eastAsia="ko-KR"/>
              </w:rPr>
              <w:t>Parameter</w:t>
            </w:r>
          </w:p>
        </w:tc>
        <w:tc>
          <w:tcPr>
            <w:tcW w:w="563" w:type="pct"/>
            <w:tcBorders>
              <w:top w:val="single" w:sz="4" w:space="0" w:color="auto"/>
              <w:left w:val="single" w:sz="4" w:space="0" w:color="auto"/>
              <w:bottom w:val="single" w:sz="4" w:space="0" w:color="auto"/>
              <w:right w:val="single" w:sz="4" w:space="0" w:color="auto"/>
            </w:tcBorders>
            <w:hideMark/>
          </w:tcPr>
          <w:p w14:paraId="55C6CB8C" w14:textId="77777777" w:rsidR="0060684E" w:rsidRPr="001618F5" w:rsidRDefault="0060684E" w:rsidP="0060684E">
            <w:pPr>
              <w:pStyle w:val="TAH"/>
              <w:rPr>
                <w:lang w:eastAsia="ko-KR"/>
              </w:rPr>
            </w:pPr>
            <w:r w:rsidRPr="001618F5">
              <w:rPr>
                <w:lang w:eastAsia="ko-KR"/>
              </w:rPr>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67B9E57" w14:textId="77777777" w:rsidR="0060684E" w:rsidRPr="001618F5" w:rsidRDefault="0060684E" w:rsidP="0060684E">
            <w:pPr>
              <w:pStyle w:val="TAH"/>
              <w:rPr>
                <w:lang w:eastAsia="ko-KR"/>
              </w:rPr>
            </w:pPr>
            <w:r w:rsidRPr="001618F5">
              <w:rPr>
                <w:lang w:eastAsia="ko-KR"/>
              </w:rPr>
              <w:t>Value</w:t>
            </w:r>
          </w:p>
        </w:tc>
      </w:tr>
      <w:tr w:rsidR="0060684E" w:rsidRPr="001618F5" w14:paraId="560426A9"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458267E4" w14:textId="77777777" w:rsidR="0060684E" w:rsidRPr="001618F5" w:rsidRDefault="0060684E" w:rsidP="0060684E">
            <w:pPr>
              <w:pStyle w:val="TAL"/>
              <w:rPr>
                <w:lang w:eastAsia="ko-KR"/>
              </w:rPr>
            </w:pPr>
            <w:r w:rsidRPr="001618F5">
              <w:rPr>
                <w:lang w:eastAsia="ko-KR"/>
              </w:rPr>
              <w:t>Reference channel</w:t>
            </w:r>
          </w:p>
        </w:tc>
        <w:tc>
          <w:tcPr>
            <w:tcW w:w="563" w:type="pct"/>
            <w:tcBorders>
              <w:top w:val="single" w:sz="4" w:space="0" w:color="auto"/>
              <w:left w:val="single" w:sz="4" w:space="0" w:color="auto"/>
              <w:bottom w:val="single" w:sz="4" w:space="0" w:color="auto"/>
              <w:right w:val="single" w:sz="4" w:space="0" w:color="auto"/>
            </w:tcBorders>
          </w:tcPr>
          <w:p w14:paraId="36D872E4"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28BC5F3C" w14:textId="77777777" w:rsidR="0060684E" w:rsidRPr="001618F5" w:rsidRDefault="0060684E" w:rsidP="0060684E">
            <w:pPr>
              <w:pStyle w:val="TAC"/>
              <w:rPr>
                <w:lang w:eastAsia="ko-KR"/>
              </w:rPr>
            </w:pPr>
            <w:r w:rsidRPr="001618F5">
              <w:rPr>
                <w:lang w:eastAsia="ko-KR"/>
              </w:rPr>
              <w:t>CCR.</w:t>
            </w:r>
            <w:r>
              <w:rPr>
                <w:rFonts w:hint="eastAsia"/>
                <w:lang w:eastAsia="ja-JP"/>
              </w:rPr>
              <w:t>3.1</w:t>
            </w:r>
            <w:r w:rsidRPr="001618F5">
              <w:rPr>
                <w:lang w:eastAsia="ko-KR"/>
              </w:rPr>
              <w:t xml:space="preserve"> FDD</w:t>
            </w:r>
          </w:p>
        </w:tc>
        <w:tc>
          <w:tcPr>
            <w:tcW w:w="710" w:type="pct"/>
            <w:tcBorders>
              <w:top w:val="single" w:sz="4" w:space="0" w:color="auto"/>
              <w:left w:val="single" w:sz="4" w:space="0" w:color="auto"/>
              <w:bottom w:val="single" w:sz="4" w:space="0" w:color="auto"/>
              <w:right w:val="single" w:sz="4" w:space="0" w:color="auto"/>
            </w:tcBorders>
          </w:tcPr>
          <w:p w14:paraId="5D9E426F" w14:textId="77777777" w:rsidR="0060684E" w:rsidRPr="001618F5" w:rsidRDefault="0060684E" w:rsidP="0060684E">
            <w:pPr>
              <w:pStyle w:val="TAC"/>
              <w:rPr>
                <w:lang w:eastAsia="ko-KR"/>
              </w:rPr>
            </w:pPr>
            <w:r w:rsidRPr="001618F5">
              <w:rPr>
                <w:lang w:eastAsia="ko-KR"/>
              </w:rPr>
              <w:t>CCR.</w:t>
            </w:r>
            <w:r>
              <w:rPr>
                <w:rFonts w:hint="eastAsia"/>
                <w:lang w:eastAsia="ja-JP"/>
              </w:rPr>
              <w:t>3.2</w:t>
            </w:r>
            <w:r w:rsidRPr="001618F5">
              <w:rPr>
                <w:lang w:eastAsia="ko-KR"/>
              </w:rPr>
              <w:t xml:space="preserve"> FDD</w:t>
            </w:r>
          </w:p>
        </w:tc>
        <w:tc>
          <w:tcPr>
            <w:tcW w:w="465" w:type="pct"/>
            <w:tcBorders>
              <w:top w:val="single" w:sz="4" w:space="0" w:color="auto"/>
              <w:left w:val="single" w:sz="4" w:space="0" w:color="auto"/>
              <w:bottom w:val="single" w:sz="4" w:space="0" w:color="auto"/>
              <w:right w:val="single" w:sz="4" w:space="0" w:color="auto"/>
            </w:tcBorders>
          </w:tcPr>
          <w:p w14:paraId="1B677AA9"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BD9732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024274B" w14:textId="77777777" w:rsidR="0060684E" w:rsidRPr="001618F5" w:rsidRDefault="0060684E" w:rsidP="0060684E">
            <w:pPr>
              <w:pStyle w:val="TAC"/>
              <w:rPr>
                <w:lang w:eastAsia="ko-KR"/>
              </w:rPr>
            </w:pPr>
          </w:p>
        </w:tc>
      </w:tr>
      <w:tr w:rsidR="0060684E" w:rsidRPr="001618F5" w14:paraId="23FD070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784C06FF" w14:textId="77777777" w:rsidR="0060684E" w:rsidRPr="001618F5" w:rsidRDefault="0060684E" w:rsidP="0060684E">
            <w:pPr>
              <w:pStyle w:val="TAL"/>
              <w:rPr>
                <w:lang w:eastAsia="ko-KR"/>
              </w:rPr>
            </w:pPr>
            <w:r w:rsidRPr="001618F5">
              <w:rPr>
                <w:lang w:eastAsia="ko-KR"/>
              </w:rPr>
              <w:t>Channel bandwidth</w:t>
            </w:r>
          </w:p>
        </w:tc>
        <w:tc>
          <w:tcPr>
            <w:tcW w:w="563" w:type="pct"/>
            <w:tcBorders>
              <w:top w:val="single" w:sz="4" w:space="0" w:color="auto"/>
              <w:left w:val="single" w:sz="4" w:space="0" w:color="auto"/>
              <w:bottom w:val="single" w:sz="4" w:space="0" w:color="auto"/>
              <w:right w:val="single" w:sz="4" w:space="0" w:color="auto"/>
            </w:tcBorders>
            <w:hideMark/>
          </w:tcPr>
          <w:p w14:paraId="17B54A2B" w14:textId="77777777" w:rsidR="0060684E" w:rsidRPr="001618F5" w:rsidRDefault="0060684E" w:rsidP="0060684E">
            <w:pPr>
              <w:pStyle w:val="TAC"/>
              <w:rPr>
                <w:lang w:eastAsia="ko-KR"/>
              </w:rPr>
            </w:pPr>
            <w:r w:rsidRPr="001618F5">
              <w:rPr>
                <w:lang w:eastAsia="ko-KR"/>
              </w:rPr>
              <w:t>MHz</w:t>
            </w:r>
          </w:p>
        </w:tc>
        <w:tc>
          <w:tcPr>
            <w:tcW w:w="710" w:type="pct"/>
            <w:tcBorders>
              <w:top w:val="single" w:sz="4" w:space="0" w:color="auto"/>
              <w:left w:val="single" w:sz="4" w:space="0" w:color="auto"/>
              <w:bottom w:val="single" w:sz="4" w:space="0" w:color="auto"/>
              <w:right w:val="single" w:sz="4" w:space="0" w:color="auto"/>
            </w:tcBorders>
          </w:tcPr>
          <w:p w14:paraId="20EB0BE5" w14:textId="77777777" w:rsidR="0060684E" w:rsidRPr="001618F5" w:rsidRDefault="0060684E" w:rsidP="0060684E">
            <w:pPr>
              <w:pStyle w:val="TAC"/>
              <w:rPr>
                <w:lang w:eastAsia="ko-KR"/>
              </w:rPr>
            </w:pPr>
            <w:r w:rsidRPr="001618F5">
              <w:rPr>
                <w:lang w:eastAsia="ko-KR"/>
              </w:rPr>
              <w:t>Defined in test case</w:t>
            </w:r>
          </w:p>
        </w:tc>
        <w:tc>
          <w:tcPr>
            <w:tcW w:w="710" w:type="pct"/>
            <w:tcBorders>
              <w:top w:val="single" w:sz="4" w:space="0" w:color="auto"/>
              <w:left w:val="single" w:sz="4" w:space="0" w:color="auto"/>
              <w:bottom w:val="single" w:sz="4" w:space="0" w:color="auto"/>
              <w:right w:val="single" w:sz="4" w:space="0" w:color="auto"/>
            </w:tcBorders>
          </w:tcPr>
          <w:p w14:paraId="74341379" w14:textId="77777777" w:rsidR="0060684E" w:rsidRPr="001618F5" w:rsidRDefault="0060684E" w:rsidP="0060684E">
            <w:pPr>
              <w:pStyle w:val="TAC"/>
              <w:rPr>
                <w:lang w:eastAsia="zh-CN"/>
              </w:rPr>
            </w:pPr>
            <w:r w:rsidRPr="001618F5">
              <w:rPr>
                <w:lang w:eastAsia="ko-KR"/>
              </w:rPr>
              <w:t>Defined in test case</w:t>
            </w:r>
          </w:p>
        </w:tc>
        <w:tc>
          <w:tcPr>
            <w:tcW w:w="465" w:type="pct"/>
            <w:tcBorders>
              <w:top w:val="single" w:sz="4" w:space="0" w:color="auto"/>
              <w:left w:val="single" w:sz="4" w:space="0" w:color="auto"/>
              <w:bottom w:val="single" w:sz="4" w:space="0" w:color="auto"/>
              <w:right w:val="single" w:sz="4" w:space="0" w:color="auto"/>
            </w:tcBorders>
          </w:tcPr>
          <w:p w14:paraId="0CDC0D8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70FEF423"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7FE8E097" w14:textId="77777777" w:rsidR="0060684E" w:rsidRPr="001618F5" w:rsidRDefault="0060684E" w:rsidP="0060684E">
            <w:pPr>
              <w:pStyle w:val="TAC"/>
              <w:rPr>
                <w:lang w:eastAsia="ko-KR"/>
              </w:rPr>
            </w:pPr>
          </w:p>
        </w:tc>
      </w:tr>
      <w:tr w:rsidR="0060684E" w:rsidRPr="001618F5" w14:paraId="26FC6B21"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D0463DA" w14:textId="77777777" w:rsidR="0060684E" w:rsidRPr="001618F5" w:rsidRDefault="0060684E" w:rsidP="0060684E">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6C776BC6" w14:textId="77777777" w:rsidR="0060684E" w:rsidRPr="001618F5" w:rsidRDefault="0060684E" w:rsidP="0060684E">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3C6E7301" w14:textId="77777777" w:rsidR="0060684E" w:rsidRPr="001618F5" w:rsidRDefault="0060684E" w:rsidP="0060684E">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743ED2BD" w14:textId="77777777" w:rsidR="0060684E" w:rsidRPr="001618F5" w:rsidRDefault="0060684E" w:rsidP="0060684E">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292793A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E580BD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42CBFED8" w14:textId="77777777" w:rsidR="0060684E" w:rsidRPr="001618F5" w:rsidRDefault="0060684E" w:rsidP="0060684E">
            <w:pPr>
              <w:pStyle w:val="TAC"/>
              <w:rPr>
                <w:lang w:eastAsia="ko-KR"/>
              </w:rPr>
            </w:pPr>
          </w:p>
        </w:tc>
      </w:tr>
      <w:tr w:rsidR="0060684E" w:rsidRPr="001618F5" w14:paraId="1AFA0FD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3CA68F7B" w14:textId="77777777" w:rsidR="0060684E" w:rsidRPr="001618F5" w:rsidRDefault="0060684E" w:rsidP="0060684E">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5CDB27E4" w14:textId="77777777" w:rsidR="0060684E" w:rsidRPr="001618F5" w:rsidRDefault="0060684E" w:rsidP="0060684E">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5E96373C" w14:textId="77777777" w:rsidR="0060684E" w:rsidRPr="001618F5" w:rsidRDefault="0060684E" w:rsidP="0060684E">
            <w:pPr>
              <w:pStyle w:val="TAC"/>
              <w:rPr>
                <w:lang w:eastAsia="zh-CN"/>
              </w:rPr>
            </w:pPr>
            <w:r>
              <w:rPr>
                <w:lang w:eastAsia="ko-KR"/>
              </w:rPr>
              <w:t>48</w:t>
            </w:r>
          </w:p>
        </w:tc>
        <w:tc>
          <w:tcPr>
            <w:tcW w:w="710" w:type="pct"/>
            <w:tcBorders>
              <w:top w:val="single" w:sz="4" w:space="0" w:color="auto"/>
              <w:left w:val="single" w:sz="4" w:space="0" w:color="auto"/>
              <w:bottom w:val="single" w:sz="4" w:space="0" w:color="auto"/>
              <w:right w:val="single" w:sz="4" w:space="0" w:color="auto"/>
            </w:tcBorders>
          </w:tcPr>
          <w:p w14:paraId="43D1D7BB" w14:textId="77777777" w:rsidR="0060684E" w:rsidRPr="001618F5" w:rsidRDefault="0060684E" w:rsidP="0060684E">
            <w:pPr>
              <w:pStyle w:val="TAC"/>
              <w:rPr>
                <w:lang w:eastAsia="zh-CN"/>
              </w:rPr>
            </w:pPr>
            <w:r>
              <w:rPr>
                <w:lang w:eastAsia="ko-KR"/>
              </w:rPr>
              <w:t>48</w:t>
            </w:r>
          </w:p>
        </w:tc>
        <w:tc>
          <w:tcPr>
            <w:tcW w:w="465" w:type="pct"/>
            <w:tcBorders>
              <w:top w:val="single" w:sz="4" w:space="0" w:color="auto"/>
              <w:left w:val="single" w:sz="4" w:space="0" w:color="auto"/>
              <w:bottom w:val="single" w:sz="4" w:space="0" w:color="auto"/>
              <w:right w:val="single" w:sz="4" w:space="0" w:color="auto"/>
            </w:tcBorders>
          </w:tcPr>
          <w:p w14:paraId="644E001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1F66666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73FE93" w14:textId="77777777" w:rsidR="0060684E" w:rsidRPr="001618F5" w:rsidRDefault="0060684E" w:rsidP="0060684E">
            <w:pPr>
              <w:pStyle w:val="TAC"/>
              <w:rPr>
                <w:lang w:eastAsia="ko-KR"/>
              </w:rPr>
            </w:pPr>
          </w:p>
        </w:tc>
      </w:tr>
      <w:tr w:rsidR="0060684E" w:rsidRPr="001618F5" w14:paraId="6BCFB1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63F6F8C" w14:textId="77777777" w:rsidR="0060684E" w:rsidRPr="001618F5" w:rsidRDefault="0060684E" w:rsidP="0060684E">
            <w:pPr>
              <w:pStyle w:val="TAL"/>
              <w:rPr>
                <w:lang w:eastAsia="ko-KR"/>
              </w:rPr>
            </w:pPr>
            <w:r w:rsidRPr="001618F5">
              <w:rPr>
                <w:lang w:eastAsia="ko-KR"/>
              </w:rPr>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4AA714AB"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6D0B08D" w14:textId="77777777" w:rsidR="0060684E" w:rsidRPr="001618F5" w:rsidRDefault="0060684E" w:rsidP="0060684E">
            <w:pPr>
              <w:pStyle w:val="TAC"/>
              <w:rPr>
                <w:lang w:eastAsia="ko-KR"/>
              </w:rPr>
            </w:pPr>
            <w:r w:rsidRPr="001618F5">
              <w:rPr>
                <w:lang w:eastAsia="ko-KR"/>
              </w:rPr>
              <w:t>1</w:t>
            </w:r>
          </w:p>
        </w:tc>
        <w:tc>
          <w:tcPr>
            <w:tcW w:w="710" w:type="pct"/>
            <w:tcBorders>
              <w:top w:val="single" w:sz="4" w:space="0" w:color="auto"/>
              <w:left w:val="single" w:sz="4" w:space="0" w:color="auto"/>
              <w:bottom w:val="single" w:sz="4" w:space="0" w:color="auto"/>
              <w:right w:val="single" w:sz="4" w:space="0" w:color="auto"/>
            </w:tcBorders>
          </w:tcPr>
          <w:p w14:paraId="0F11CF31" w14:textId="77777777" w:rsidR="0060684E" w:rsidRPr="001618F5" w:rsidRDefault="0060684E" w:rsidP="0060684E">
            <w:pPr>
              <w:pStyle w:val="TAC"/>
              <w:rPr>
                <w:lang w:eastAsia="ko-KR"/>
              </w:rPr>
            </w:pPr>
            <w:r w:rsidRPr="001618F5">
              <w:rPr>
                <w:lang w:eastAsia="ko-KR"/>
              </w:rPr>
              <w:t>1</w:t>
            </w:r>
          </w:p>
        </w:tc>
        <w:tc>
          <w:tcPr>
            <w:tcW w:w="465" w:type="pct"/>
            <w:tcBorders>
              <w:top w:val="single" w:sz="4" w:space="0" w:color="auto"/>
              <w:left w:val="single" w:sz="4" w:space="0" w:color="auto"/>
              <w:bottom w:val="single" w:sz="4" w:space="0" w:color="auto"/>
              <w:right w:val="single" w:sz="4" w:space="0" w:color="auto"/>
            </w:tcBorders>
          </w:tcPr>
          <w:p w14:paraId="3946469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80F0D1C"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476C77C" w14:textId="77777777" w:rsidR="0060684E" w:rsidRPr="001618F5" w:rsidRDefault="0060684E" w:rsidP="0060684E">
            <w:pPr>
              <w:pStyle w:val="TAC"/>
              <w:rPr>
                <w:lang w:eastAsia="ko-KR"/>
              </w:rPr>
            </w:pPr>
          </w:p>
        </w:tc>
      </w:tr>
      <w:tr w:rsidR="0060684E" w:rsidRPr="001618F5" w14:paraId="6AF62B2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19D919A0" w14:textId="77777777" w:rsidR="0060684E" w:rsidRPr="001618F5" w:rsidRDefault="0060684E" w:rsidP="0060684E">
            <w:pPr>
              <w:pStyle w:val="TAL"/>
              <w:rPr>
                <w:lang w:eastAsia="ko-KR"/>
              </w:rPr>
            </w:pPr>
            <w:r w:rsidRPr="001618F5">
              <w:rPr>
                <w:lang w:eastAsia="ko-KR"/>
              </w:rPr>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38B8C380" w14:textId="77777777" w:rsidR="0060684E" w:rsidRPr="001618F5" w:rsidRDefault="0060684E" w:rsidP="0060684E">
            <w:pPr>
              <w:pStyle w:val="TAC"/>
              <w:rPr>
                <w:lang w:eastAsia="ko-KR"/>
              </w:rPr>
            </w:pPr>
            <w:r w:rsidRPr="001618F5">
              <w:rPr>
                <w:lang w:eastAsia="ko-KR"/>
              </w:rPr>
              <w:t>symbols</w:t>
            </w:r>
          </w:p>
        </w:tc>
        <w:tc>
          <w:tcPr>
            <w:tcW w:w="710" w:type="pct"/>
            <w:tcBorders>
              <w:top w:val="single" w:sz="4" w:space="0" w:color="auto"/>
              <w:left w:val="single" w:sz="4" w:space="0" w:color="auto"/>
              <w:bottom w:val="single" w:sz="4" w:space="0" w:color="auto"/>
              <w:right w:val="single" w:sz="4" w:space="0" w:color="auto"/>
            </w:tcBorders>
          </w:tcPr>
          <w:p w14:paraId="2330DE11"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24C4007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0E531B0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5413CD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52C85874" w14:textId="77777777" w:rsidR="0060684E" w:rsidRPr="001618F5" w:rsidRDefault="0060684E" w:rsidP="0060684E">
            <w:pPr>
              <w:pStyle w:val="TAC"/>
              <w:rPr>
                <w:lang w:eastAsia="ko-KR"/>
              </w:rPr>
            </w:pPr>
          </w:p>
        </w:tc>
      </w:tr>
      <w:tr w:rsidR="0060684E" w:rsidRPr="001618F5" w14:paraId="3F101D96"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hideMark/>
          </w:tcPr>
          <w:p w14:paraId="00E1C51F" w14:textId="77777777" w:rsidR="0060684E" w:rsidRPr="001618F5" w:rsidRDefault="0060684E" w:rsidP="0060684E">
            <w:pPr>
              <w:pStyle w:val="TAL"/>
              <w:rPr>
                <w:lang w:eastAsia="ko-KR"/>
              </w:rPr>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7053DCD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5C4C5F93" w14:textId="77777777" w:rsidR="0060684E" w:rsidRPr="001618F5" w:rsidRDefault="0060684E" w:rsidP="0060684E">
            <w:pPr>
              <w:pStyle w:val="TAC"/>
              <w:rPr>
                <w:lang w:eastAsia="zh-CN"/>
              </w:rPr>
            </w:pPr>
            <w:r w:rsidRPr="001618F5">
              <w:rPr>
                <w:lang w:eastAsia="zh-CN"/>
              </w:rPr>
              <w:t>1000000</w:t>
            </w:r>
          </w:p>
          <w:p w14:paraId="78FB819C" w14:textId="77777777" w:rsidR="0060684E" w:rsidRPr="001618F5" w:rsidRDefault="0060684E" w:rsidP="0060684E">
            <w:pPr>
              <w:pStyle w:val="TAC"/>
              <w:rPr>
                <w:lang w:eastAsia="ko-KR"/>
              </w:rPr>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3A83D7F" w14:textId="77777777" w:rsidR="0060684E" w:rsidRPr="001618F5" w:rsidRDefault="0060684E" w:rsidP="0060684E">
            <w:pPr>
              <w:pStyle w:val="TAC"/>
              <w:rPr>
                <w:lang w:eastAsia="zh-CN"/>
              </w:rPr>
            </w:pPr>
            <w:r w:rsidRPr="001618F5">
              <w:rPr>
                <w:lang w:eastAsia="zh-CN"/>
              </w:rPr>
              <w:t>1000000</w:t>
            </w:r>
          </w:p>
          <w:p w14:paraId="484C2CD8" w14:textId="77777777" w:rsidR="0060684E" w:rsidRPr="001618F5" w:rsidRDefault="0060684E" w:rsidP="0060684E">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2D61300A"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47CB3BF" w14:textId="77777777" w:rsidR="0060684E" w:rsidRPr="001618F5" w:rsidRDefault="0060684E" w:rsidP="0060684E">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3F085E22" w14:textId="77777777" w:rsidR="0060684E" w:rsidRPr="001618F5" w:rsidRDefault="0060684E" w:rsidP="0060684E">
            <w:pPr>
              <w:pStyle w:val="TAC"/>
              <w:rPr>
                <w:lang w:eastAsia="ko-KR"/>
              </w:rPr>
            </w:pPr>
          </w:p>
        </w:tc>
      </w:tr>
      <w:tr w:rsidR="0060684E" w:rsidRPr="001618F5" w14:paraId="5DBCF4A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4BD829" w14:textId="77777777" w:rsidR="0060684E" w:rsidRPr="001618F5" w:rsidRDefault="0060684E" w:rsidP="0060684E">
            <w:pPr>
              <w:pStyle w:val="TAL"/>
              <w:rPr>
                <w:lang w:eastAsia="ko-KR"/>
              </w:rPr>
            </w:pPr>
            <w:r w:rsidRPr="001618F5">
              <w:rPr>
                <w:lang w:eastAsia="ko-KR"/>
              </w:rPr>
              <w:t>REG bundle size</w:t>
            </w:r>
          </w:p>
        </w:tc>
        <w:tc>
          <w:tcPr>
            <w:tcW w:w="563" w:type="pct"/>
            <w:tcBorders>
              <w:top w:val="single" w:sz="4" w:space="0" w:color="auto"/>
              <w:left w:val="single" w:sz="4" w:space="0" w:color="auto"/>
              <w:bottom w:val="single" w:sz="4" w:space="0" w:color="auto"/>
              <w:right w:val="single" w:sz="4" w:space="0" w:color="auto"/>
            </w:tcBorders>
          </w:tcPr>
          <w:p w14:paraId="40B08079"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E3D8B28" w14:textId="77777777" w:rsidR="0060684E" w:rsidRPr="001618F5" w:rsidRDefault="0060684E" w:rsidP="0060684E">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2A105845" w14:textId="77777777" w:rsidR="0060684E" w:rsidRPr="001618F5" w:rsidRDefault="0060684E" w:rsidP="0060684E">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501727A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3584027"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BA1EAE4" w14:textId="77777777" w:rsidR="0060684E" w:rsidRPr="001618F5" w:rsidRDefault="0060684E" w:rsidP="0060684E">
            <w:pPr>
              <w:pStyle w:val="TAC"/>
              <w:rPr>
                <w:lang w:eastAsia="ko-KR"/>
              </w:rPr>
            </w:pPr>
          </w:p>
        </w:tc>
      </w:tr>
      <w:tr w:rsidR="0060684E" w:rsidRPr="001618F5" w14:paraId="0EE7CE7E"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503BED5" w14:textId="77777777" w:rsidR="0060684E" w:rsidRPr="001618F5" w:rsidRDefault="0060684E" w:rsidP="0060684E">
            <w:pPr>
              <w:pStyle w:val="TAL"/>
              <w:rPr>
                <w:lang w:eastAsia="ko-KR"/>
              </w:rPr>
            </w:pPr>
            <w:r w:rsidRPr="001618F5">
              <w:rPr>
                <w:lang w:eastAsia="ko-KR"/>
              </w:rPr>
              <w:t>DMRS precoder granularity</w:t>
            </w:r>
          </w:p>
        </w:tc>
        <w:tc>
          <w:tcPr>
            <w:tcW w:w="563" w:type="pct"/>
            <w:tcBorders>
              <w:top w:val="single" w:sz="4" w:space="0" w:color="auto"/>
              <w:left w:val="single" w:sz="4" w:space="0" w:color="auto"/>
              <w:bottom w:val="single" w:sz="4" w:space="0" w:color="auto"/>
              <w:right w:val="single" w:sz="4" w:space="0" w:color="auto"/>
            </w:tcBorders>
          </w:tcPr>
          <w:p w14:paraId="6BBCC26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379C447" w14:textId="77777777" w:rsidR="0060684E" w:rsidRPr="001618F5" w:rsidRDefault="0060684E" w:rsidP="0060684E">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316BA4BF" w14:textId="77777777" w:rsidR="0060684E" w:rsidRPr="001618F5" w:rsidRDefault="0060684E" w:rsidP="0060684E">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099BFBC5"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01679E0"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94E60E4" w14:textId="77777777" w:rsidR="0060684E" w:rsidRPr="001618F5" w:rsidRDefault="0060684E" w:rsidP="0060684E">
            <w:pPr>
              <w:pStyle w:val="TAC"/>
              <w:rPr>
                <w:lang w:eastAsia="ko-KR"/>
              </w:rPr>
            </w:pPr>
          </w:p>
        </w:tc>
      </w:tr>
      <w:tr w:rsidR="0060684E" w:rsidRPr="001618F5" w14:paraId="48416AB7"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DE96C12" w14:textId="77777777" w:rsidR="0060684E" w:rsidRPr="001618F5" w:rsidRDefault="0060684E" w:rsidP="0060684E">
            <w:pPr>
              <w:pStyle w:val="TAL"/>
              <w:rPr>
                <w:lang w:eastAsia="ko-KR"/>
              </w:rPr>
            </w:pPr>
            <w:r w:rsidRPr="001618F5">
              <w:rPr>
                <w:lang w:eastAsia="ko-KR"/>
              </w:rPr>
              <w:t>CCE to REG mapping</w:t>
            </w:r>
          </w:p>
        </w:tc>
        <w:tc>
          <w:tcPr>
            <w:tcW w:w="563" w:type="pct"/>
            <w:tcBorders>
              <w:top w:val="single" w:sz="4" w:space="0" w:color="auto"/>
              <w:left w:val="single" w:sz="4" w:space="0" w:color="auto"/>
              <w:bottom w:val="single" w:sz="4" w:space="0" w:color="auto"/>
              <w:right w:val="single" w:sz="4" w:space="0" w:color="auto"/>
            </w:tcBorders>
          </w:tcPr>
          <w:p w14:paraId="2EE3E680"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780E8EFE" w14:textId="77777777" w:rsidR="0060684E" w:rsidRPr="001618F5" w:rsidRDefault="0060684E" w:rsidP="0060684E">
            <w:pPr>
              <w:pStyle w:val="TAC"/>
              <w:rPr>
                <w:lang w:eastAsia="ko-KR"/>
              </w:rPr>
            </w:pPr>
            <w:r w:rsidRPr="001618F5">
              <w:rPr>
                <w:lang w:eastAsia="ko-KR"/>
              </w:rPr>
              <w:t>Interleaved</w:t>
            </w:r>
          </w:p>
        </w:tc>
        <w:tc>
          <w:tcPr>
            <w:tcW w:w="710" w:type="pct"/>
            <w:tcBorders>
              <w:top w:val="single" w:sz="4" w:space="0" w:color="auto"/>
              <w:left w:val="single" w:sz="4" w:space="0" w:color="auto"/>
              <w:bottom w:val="single" w:sz="4" w:space="0" w:color="auto"/>
              <w:right w:val="single" w:sz="4" w:space="0" w:color="auto"/>
            </w:tcBorders>
          </w:tcPr>
          <w:p w14:paraId="6190A5F3" w14:textId="77777777" w:rsidR="0060684E" w:rsidRPr="001618F5" w:rsidRDefault="0060684E" w:rsidP="0060684E">
            <w:pPr>
              <w:pStyle w:val="TAC"/>
              <w:rPr>
                <w:lang w:eastAsia="ko-KR"/>
              </w:rPr>
            </w:pPr>
            <w:r w:rsidRPr="001618F5">
              <w:rPr>
                <w:lang w:eastAsia="ko-KR"/>
              </w:rPr>
              <w:t>Interleaved</w:t>
            </w:r>
          </w:p>
        </w:tc>
        <w:tc>
          <w:tcPr>
            <w:tcW w:w="465" w:type="pct"/>
            <w:tcBorders>
              <w:top w:val="single" w:sz="4" w:space="0" w:color="auto"/>
              <w:left w:val="single" w:sz="4" w:space="0" w:color="auto"/>
              <w:bottom w:val="single" w:sz="4" w:space="0" w:color="auto"/>
              <w:right w:val="single" w:sz="4" w:space="0" w:color="auto"/>
            </w:tcBorders>
          </w:tcPr>
          <w:p w14:paraId="053B48E7"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4E686F6D"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7879A91" w14:textId="77777777" w:rsidR="0060684E" w:rsidRPr="001618F5" w:rsidRDefault="0060684E" w:rsidP="0060684E">
            <w:pPr>
              <w:pStyle w:val="TAC"/>
              <w:rPr>
                <w:lang w:eastAsia="ko-KR"/>
              </w:rPr>
            </w:pPr>
          </w:p>
        </w:tc>
      </w:tr>
      <w:tr w:rsidR="0060684E" w:rsidRPr="001618F5" w14:paraId="1A02B673"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10A7D79C" w14:textId="77777777" w:rsidR="0060684E" w:rsidRPr="001618F5" w:rsidRDefault="0060684E" w:rsidP="0060684E">
            <w:pPr>
              <w:pStyle w:val="TAL"/>
              <w:rPr>
                <w:lang w:eastAsia="ko-KR"/>
              </w:rPr>
            </w:pPr>
            <w:r w:rsidRPr="001618F5">
              <w:rPr>
                <w:lang w:eastAsia="ko-KR"/>
              </w:rPr>
              <w:t>Interleave n_shift</w:t>
            </w:r>
          </w:p>
        </w:tc>
        <w:tc>
          <w:tcPr>
            <w:tcW w:w="563" w:type="pct"/>
            <w:tcBorders>
              <w:top w:val="single" w:sz="4" w:space="0" w:color="auto"/>
              <w:left w:val="single" w:sz="4" w:space="0" w:color="auto"/>
              <w:bottom w:val="single" w:sz="4" w:space="0" w:color="auto"/>
              <w:right w:val="single" w:sz="4" w:space="0" w:color="auto"/>
            </w:tcBorders>
          </w:tcPr>
          <w:p w14:paraId="12072915"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37BFC0F4" w14:textId="77777777" w:rsidR="0060684E" w:rsidRPr="001618F5" w:rsidRDefault="0060684E" w:rsidP="0060684E">
            <w:pPr>
              <w:pStyle w:val="TAC"/>
              <w:rPr>
                <w:lang w:eastAsia="ko-KR"/>
              </w:rPr>
            </w:pPr>
            <w:r w:rsidRPr="001618F5">
              <w:rPr>
                <w:lang w:eastAsia="ko-KR"/>
              </w:rPr>
              <w:t>0</w:t>
            </w:r>
          </w:p>
        </w:tc>
        <w:tc>
          <w:tcPr>
            <w:tcW w:w="710" w:type="pct"/>
            <w:tcBorders>
              <w:top w:val="single" w:sz="4" w:space="0" w:color="auto"/>
              <w:left w:val="single" w:sz="4" w:space="0" w:color="auto"/>
              <w:bottom w:val="single" w:sz="4" w:space="0" w:color="auto"/>
              <w:right w:val="single" w:sz="4" w:space="0" w:color="auto"/>
            </w:tcBorders>
          </w:tcPr>
          <w:p w14:paraId="525A1E91" w14:textId="77777777" w:rsidR="0060684E" w:rsidRPr="001618F5" w:rsidRDefault="0060684E" w:rsidP="0060684E">
            <w:pPr>
              <w:pStyle w:val="TAC"/>
              <w:rPr>
                <w:lang w:eastAsia="ko-KR"/>
              </w:rPr>
            </w:pPr>
            <w:r w:rsidRPr="001618F5">
              <w:rPr>
                <w:lang w:eastAsia="ko-KR"/>
              </w:rPr>
              <w:t>0</w:t>
            </w:r>
          </w:p>
        </w:tc>
        <w:tc>
          <w:tcPr>
            <w:tcW w:w="465" w:type="pct"/>
            <w:tcBorders>
              <w:top w:val="single" w:sz="4" w:space="0" w:color="auto"/>
              <w:left w:val="single" w:sz="4" w:space="0" w:color="auto"/>
              <w:bottom w:val="single" w:sz="4" w:space="0" w:color="auto"/>
              <w:right w:val="single" w:sz="4" w:space="0" w:color="auto"/>
            </w:tcBorders>
          </w:tcPr>
          <w:p w14:paraId="665376EB"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B05F1D6"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E1B57C4" w14:textId="77777777" w:rsidR="0060684E" w:rsidRPr="001618F5" w:rsidRDefault="0060684E" w:rsidP="0060684E">
            <w:pPr>
              <w:pStyle w:val="TAC"/>
              <w:rPr>
                <w:lang w:eastAsia="ko-KR"/>
              </w:rPr>
            </w:pPr>
          </w:p>
        </w:tc>
      </w:tr>
      <w:tr w:rsidR="0060684E" w:rsidRPr="001618F5" w14:paraId="33045B04"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51E0EC0" w14:textId="77777777" w:rsidR="0060684E" w:rsidRPr="001618F5" w:rsidRDefault="0060684E" w:rsidP="0060684E">
            <w:pPr>
              <w:pStyle w:val="TAL"/>
              <w:rPr>
                <w:lang w:eastAsia="ko-KR"/>
              </w:rPr>
            </w:pPr>
            <w:r w:rsidRPr="001618F5">
              <w:rPr>
                <w:lang w:eastAsia="ko-KR"/>
              </w:rPr>
              <w:t>Interleave size</w:t>
            </w:r>
          </w:p>
        </w:tc>
        <w:tc>
          <w:tcPr>
            <w:tcW w:w="563" w:type="pct"/>
            <w:tcBorders>
              <w:top w:val="single" w:sz="4" w:space="0" w:color="auto"/>
              <w:left w:val="single" w:sz="4" w:space="0" w:color="auto"/>
              <w:bottom w:val="single" w:sz="4" w:space="0" w:color="auto"/>
              <w:right w:val="single" w:sz="4" w:space="0" w:color="auto"/>
            </w:tcBorders>
          </w:tcPr>
          <w:p w14:paraId="1D28C5B3"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3537DF" w14:textId="77777777" w:rsidR="0060684E" w:rsidRPr="001618F5" w:rsidRDefault="0060684E" w:rsidP="0060684E">
            <w:pPr>
              <w:pStyle w:val="TAC"/>
              <w:rPr>
                <w:lang w:eastAsia="ko-KR"/>
              </w:rPr>
            </w:pPr>
            <w:r w:rsidRPr="001618F5">
              <w:rPr>
                <w:lang w:eastAsia="ko-KR"/>
              </w:rPr>
              <w:t>2</w:t>
            </w:r>
          </w:p>
        </w:tc>
        <w:tc>
          <w:tcPr>
            <w:tcW w:w="710" w:type="pct"/>
            <w:tcBorders>
              <w:top w:val="single" w:sz="4" w:space="0" w:color="auto"/>
              <w:left w:val="single" w:sz="4" w:space="0" w:color="auto"/>
              <w:bottom w:val="single" w:sz="4" w:space="0" w:color="auto"/>
              <w:right w:val="single" w:sz="4" w:space="0" w:color="auto"/>
            </w:tcBorders>
          </w:tcPr>
          <w:p w14:paraId="54AD49AA" w14:textId="77777777" w:rsidR="0060684E" w:rsidRPr="001618F5" w:rsidRDefault="0060684E" w:rsidP="0060684E">
            <w:pPr>
              <w:pStyle w:val="TAC"/>
              <w:rPr>
                <w:lang w:eastAsia="ko-KR"/>
              </w:rPr>
            </w:pPr>
            <w:r w:rsidRPr="001618F5">
              <w:rPr>
                <w:lang w:eastAsia="ko-KR"/>
              </w:rPr>
              <w:t>2</w:t>
            </w:r>
          </w:p>
        </w:tc>
        <w:tc>
          <w:tcPr>
            <w:tcW w:w="465" w:type="pct"/>
            <w:tcBorders>
              <w:top w:val="single" w:sz="4" w:space="0" w:color="auto"/>
              <w:left w:val="single" w:sz="4" w:space="0" w:color="auto"/>
              <w:bottom w:val="single" w:sz="4" w:space="0" w:color="auto"/>
              <w:right w:val="single" w:sz="4" w:space="0" w:color="auto"/>
            </w:tcBorders>
          </w:tcPr>
          <w:p w14:paraId="16EFEEEE"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0DADD0B8"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02CD56B" w14:textId="77777777" w:rsidR="0060684E" w:rsidRPr="001618F5" w:rsidRDefault="0060684E" w:rsidP="0060684E">
            <w:pPr>
              <w:pStyle w:val="TAC"/>
              <w:rPr>
                <w:lang w:eastAsia="ko-KR"/>
              </w:rPr>
            </w:pPr>
          </w:p>
        </w:tc>
      </w:tr>
      <w:tr w:rsidR="0060684E" w:rsidRPr="001618F5" w14:paraId="086D1172"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9246692" w14:textId="77777777" w:rsidR="0060684E" w:rsidRPr="001618F5" w:rsidRDefault="0060684E" w:rsidP="0060684E">
            <w:pPr>
              <w:pStyle w:val="TAL"/>
              <w:rPr>
                <w:lang w:eastAsia="ko-KR"/>
              </w:rPr>
            </w:pPr>
            <w:r w:rsidRPr="001618F5">
              <w:rPr>
                <w:lang w:eastAsia="ko-KR"/>
              </w:rPr>
              <w:t>Beamforming Pre-Coder</w:t>
            </w:r>
          </w:p>
        </w:tc>
        <w:tc>
          <w:tcPr>
            <w:tcW w:w="563" w:type="pct"/>
            <w:tcBorders>
              <w:top w:val="single" w:sz="4" w:space="0" w:color="auto"/>
              <w:left w:val="single" w:sz="4" w:space="0" w:color="auto"/>
              <w:bottom w:val="single" w:sz="4" w:space="0" w:color="auto"/>
              <w:right w:val="single" w:sz="4" w:space="0" w:color="auto"/>
            </w:tcBorders>
          </w:tcPr>
          <w:p w14:paraId="147FB8C6"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02E02D38" w14:textId="77777777" w:rsidR="0060684E" w:rsidRPr="001618F5" w:rsidRDefault="0060684E" w:rsidP="0060684E">
            <w:pPr>
              <w:pStyle w:val="TAC"/>
              <w:rPr>
                <w:lang w:eastAsia="ko-KR"/>
              </w:rPr>
            </w:pPr>
            <w:r w:rsidRPr="001618F5">
              <w:rPr>
                <w:lang w:eastAsia="ko-KR"/>
              </w:rPr>
              <w:t>N/A</w:t>
            </w:r>
          </w:p>
        </w:tc>
        <w:tc>
          <w:tcPr>
            <w:tcW w:w="710" w:type="pct"/>
            <w:tcBorders>
              <w:top w:val="single" w:sz="4" w:space="0" w:color="auto"/>
              <w:left w:val="single" w:sz="4" w:space="0" w:color="auto"/>
              <w:bottom w:val="single" w:sz="4" w:space="0" w:color="auto"/>
              <w:right w:val="single" w:sz="4" w:space="0" w:color="auto"/>
            </w:tcBorders>
          </w:tcPr>
          <w:p w14:paraId="6D33740A" w14:textId="77777777" w:rsidR="0060684E" w:rsidRPr="001618F5" w:rsidRDefault="0060684E" w:rsidP="0060684E">
            <w:pPr>
              <w:pStyle w:val="TAC"/>
              <w:rPr>
                <w:lang w:eastAsia="ko-KR"/>
              </w:rPr>
            </w:pPr>
            <w:r w:rsidRPr="001618F5">
              <w:rPr>
                <w:lang w:eastAsia="ko-KR"/>
              </w:rPr>
              <w:t>N/A</w:t>
            </w:r>
          </w:p>
        </w:tc>
        <w:tc>
          <w:tcPr>
            <w:tcW w:w="465" w:type="pct"/>
            <w:tcBorders>
              <w:top w:val="single" w:sz="4" w:space="0" w:color="auto"/>
              <w:left w:val="single" w:sz="4" w:space="0" w:color="auto"/>
              <w:bottom w:val="single" w:sz="4" w:space="0" w:color="auto"/>
              <w:right w:val="single" w:sz="4" w:space="0" w:color="auto"/>
            </w:tcBorders>
          </w:tcPr>
          <w:p w14:paraId="69F79466"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A050C0F"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0EAC70B9" w14:textId="77777777" w:rsidR="0060684E" w:rsidRPr="001618F5" w:rsidRDefault="0060684E" w:rsidP="0060684E">
            <w:pPr>
              <w:pStyle w:val="TAC"/>
              <w:rPr>
                <w:lang w:eastAsia="ko-KR"/>
              </w:rPr>
            </w:pPr>
          </w:p>
        </w:tc>
      </w:tr>
      <w:tr w:rsidR="0060684E" w:rsidRPr="001618F5" w14:paraId="2E45D0CF"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B430AA5" w14:textId="77777777" w:rsidR="0060684E" w:rsidRPr="001618F5" w:rsidRDefault="0060684E" w:rsidP="0060684E">
            <w:pPr>
              <w:pStyle w:val="TAL"/>
              <w:rPr>
                <w:lang w:eastAsia="ko-KR"/>
              </w:rPr>
            </w:pPr>
            <w:r w:rsidRPr="001618F5">
              <w:rPr>
                <w:lang w:eastAsia="ko-KR"/>
              </w:rPr>
              <w:t>Aggregation level</w:t>
            </w:r>
          </w:p>
        </w:tc>
        <w:tc>
          <w:tcPr>
            <w:tcW w:w="563" w:type="pct"/>
            <w:tcBorders>
              <w:top w:val="single" w:sz="4" w:space="0" w:color="auto"/>
              <w:left w:val="single" w:sz="4" w:space="0" w:color="auto"/>
              <w:bottom w:val="single" w:sz="4" w:space="0" w:color="auto"/>
              <w:right w:val="single" w:sz="4" w:space="0" w:color="auto"/>
            </w:tcBorders>
            <w:hideMark/>
          </w:tcPr>
          <w:p w14:paraId="35FC39AD" w14:textId="77777777" w:rsidR="0060684E" w:rsidRPr="001618F5" w:rsidRDefault="0060684E" w:rsidP="0060684E">
            <w:pPr>
              <w:pStyle w:val="TAC"/>
              <w:rPr>
                <w:lang w:eastAsia="ko-KR"/>
              </w:rPr>
            </w:pPr>
            <w:r w:rsidRPr="001618F5">
              <w:rPr>
                <w:lang w:eastAsia="ko-KR"/>
              </w:rPr>
              <w:t>CCE</w:t>
            </w:r>
          </w:p>
        </w:tc>
        <w:tc>
          <w:tcPr>
            <w:tcW w:w="710" w:type="pct"/>
            <w:tcBorders>
              <w:top w:val="single" w:sz="4" w:space="0" w:color="auto"/>
              <w:left w:val="single" w:sz="4" w:space="0" w:color="auto"/>
              <w:bottom w:val="single" w:sz="4" w:space="0" w:color="auto"/>
              <w:right w:val="single" w:sz="4" w:space="0" w:color="auto"/>
            </w:tcBorders>
          </w:tcPr>
          <w:p w14:paraId="283D849B" w14:textId="77777777" w:rsidR="0060684E" w:rsidRPr="001618F5" w:rsidRDefault="0060684E" w:rsidP="0060684E">
            <w:pPr>
              <w:pStyle w:val="TAC"/>
              <w:rPr>
                <w:lang w:eastAsia="ko-KR"/>
              </w:rPr>
            </w:pPr>
            <w:r>
              <w:rPr>
                <w:lang w:eastAsia="ko-KR"/>
              </w:rPr>
              <w:t>8</w:t>
            </w:r>
          </w:p>
        </w:tc>
        <w:tc>
          <w:tcPr>
            <w:tcW w:w="710" w:type="pct"/>
            <w:tcBorders>
              <w:top w:val="single" w:sz="4" w:space="0" w:color="auto"/>
              <w:left w:val="single" w:sz="4" w:space="0" w:color="auto"/>
              <w:bottom w:val="single" w:sz="4" w:space="0" w:color="auto"/>
              <w:right w:val="single" w:sz="4" w:space="0" w:color="auto"/>
            </w:tcBorders>
          </w:tcPr>
          <w:p w14:paraId="5B14F138" w14:textId="77777777" w:rsidR="0060684E" w:rsidRPr="001618F5" w:rsidRDefault="0060684E" w:rsidP="0060684E">
            <w:pPr>
              <w:pStyle w:val="TAC"/>
              <w:rPr>
                <w:lang w:eastAsia="ko-KR"/>
              </w:rPr>
            </w:pPr>
            <w:r>
              <w:rPr>
                <w:lang w:eastAsia="ko-KR"/>
              </w:rPr>
              <w:t>16</w:t>
            </w:r>
          </w:p>
        </w:tc>
        <w:tc>
          <w:tcPr>
            <w:tcW w:w="465" w:type="pct"/>
            <w:tcBorders>
              <w:top w:val="single" w:sz="4" w:space="0" w:color="auto"/>
              <w:left w:val="single" w:sz="4" w:space="0" w:color="auto"/>
              <w:bottom w:val="single" w:sz="4" w:space="0" w:color="auto"/>
              <w:right w:val="single" w:sz="4" w:space="0" w:color="auto"/>
            </w:tcBorders>
          </w:tcPr>
          <w:p w14:paraId="4D76D30D"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628B6E2A"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1A0E364C" w14:textId="77777777" w:rsidR="0060684E" w:rsidRPr="001618F5" w:rsidRDefault="0060684E" w:rsidP="0060684E">
            <w:pPr>
              <w:pStyle w:val="TAC"/>
              <w:rPr>
                <w:lang w:eastAsia="ko-KR"/>
              </w:rPr>
            </w:pPr>
          </w:p>
        </w:tc>
      </w:tr>
      <w:tr w:rsidR="0060684E" w:rsidRPr="001618F5" w14:paraId="2D965875"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7686ED0" w14:textId="77777777" w:rsidR="0060684E" w:rsidRPr="001618F5" w:rsidRDefault="0060684E" w:rsidP="0060684E">
            <w:pPr>
              <w:pStyle w:val="TAL"/>
              <w:rPr>
                <w:lang w:eastAsia="ko-KR"/>
              </w:rPr>
            </w:pPr>
            <w:r w:rsidRPr="001618F5">
              <w:rPr>
                <w:lang w:eastAsia="ko-KR"/>
              </w:rPr>
              <w:t>DCI formats</w:t>
            </w:r>
          </w:p>
        </w:tc>
        <w:tc>
          <w:tcPr>
            <w:tcW w:w="563" w:type="pct"/>
            <w:tcBorders>
              <w:top w:val="single" w:sz="4" w:space="0" w:color="auto"/>
              <w:left w:val="single" w:sz="4" w:space="0" w:color="auto"/>
              <w:bottom w:val="single" w:sz="4" w:space="0" w:color="auto"/>
              <w:right w:val="single" w:sz="4" w:space="0" w:color="auto"/>
            </w:tcBorders>
          </w:tcPr>
          <w:p w14:paraId="0C7004B2" w14:textId="77777777" w:rsidR="0060684E" w:rsidRPr="001618F5" w:rsidRDefault="0060684E" w:rsidP="0060684E">
            <w:pPr>
              <w:pStyle w:val="TAC"/>
              <w:rPr>
                <w:lang w:eastAsia="ko-KR"/>
              </w:rPr>
            </w:pPr>
          </w:p>
        </w:tc>
        <w:tc>
          <w:tcPr>
            <w:tcW w:w="710" w:type="pct"/>
            <w:tcBorders>
              <w:top w:val="single" w:sz="4" w:space="0" w:color="auto"/>
              <w:left w:val="single" w:sz="4" w:space="0" w:color="auto"/>
              <w:bottom w:val="single" w:sz="4" w:space="0" w:color="auto"/>
              <w:right w:val="single" w:sz="4" w:space="0" w:color="auto"/>
            </w:tcBorders>
          </w:tcPr>
          <w:p w14:paraId="4070E00E" w14:textId="77777777" w:rsidR="0060684E" w:rsidRPr="001618F5" w:rsidRDefault="0060684E" w:rsidP="0060684E">
            <w:pPr>
              <w:pStyle w:val="TAC"/>
              <w:rPr>
                <w:lang w:eastAsia="ko-KR"/>
              </w:rPr>
            </w:pPr>
            <w:r w:rsidRPr="001618F5">
              <w:rPr>
                <w:lang w:eastAsia="ko-KR"/>
              </w:rPr>
              <w:t xml:space="preserve">Note 1 </w:t>
            </w:r>
          </w:p>
        </w:tc>
        <w:tc>
          <w:tcPr>
            <w:tcW w:w="710" w:type="pct"/>
            <w:tcBorders>
              <w:top w:val="single" w:sz="4" w:space="0" w:color="auto"/>
              <w:left w:val="single" w:sz="4" w:space="0" w:color="auto"/>
              <w:bottom w:val="single" w:sz="4" w:space="0" w:color="auto"/>
              <w:right w:val="single" w:sz="4" w:space="0" w:color="auto"/>
            </w:tcBorders>
          </w:tcPr>
          <w:p w14:paraId="45504630" w14:textId="77777777" w:rsidR="0060684E" w:rsidRPr="001618F5" w:rsidRDefault="0060684E" w:rsidP="0060684E">
            <w:pPr>
              <w:pStyle w:val="TAC"/>
              <w:rPr>
                <w:lang w:eastAsia="ko-KR"/>
              </w:rPr>
            </w:pPr>
            <w:r w:rsidRPr="001618F5">
              <w:rPr>
                <w:lang w:eastAsia="ko-KR"/>
              </w:rPr>
              <w:t>Note 1</w:t>
            </w:r>
          </w:p>
        </w:tc>
        <w:tc>
          <w:tcPr>
            <w:tcW w:w="465" w:type="pct"/>
            <w:tcBorders>
              <w:top w:val="single" w:sz="4" w:space="0" w:color="auto"/>
              <w:left w:val="single" w:sz="4" w:space="0" w:color="auto"/>
              <w:bottom w:val="single" w:sz="4" w:space="0" w:color="auto"/>
              <w:right w:val="single" w:sz="4" w:space="0" w:color="auto"/>
            </w:tcBorders>
          </w:tcPr>
          <w:p w14:paraId="33A175C2"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542F508B"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3631BFC2" w14:textId="77777777" w:rsidR="0060684E" w:rsidRPr="001618F5" w:rsidRDefault="0060684E" w:rsidP="0060684E">
            <w:pPr>
              <w:pStyle w:val="TAC"/>
              <w:rPr>
                <w:lang w:eastAsia="ko-KR"/>
              </w:rPr>
            </w:pPr>
          </w:p>
        </w:tc>
      </w:tr>
      <w:tr w:rsidR="0060684E" w:rsidRPr="001618F5" w14:paraId="3353C49C" w14:textId="77777777" w:rsidTr="00F33B9E">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BCC5851" w14:textId="77777777" w:rsidR="0060684E" w:rsidRPr="001618F5" w:rsidRDefault="0060684E" w:rsidP="0060684E">
            <w:pPr>
              <w:pStyle w:val="TAL"/>
              <w:rPr>
                <w:lang w:eastAsia="ko-KR"/>
              </w:rPr>
            </w:pPr>
            <w:r w:rsidRPr="001618F5">
              <w:rPr>
                <w:lang w:eastAsia="ko-KR"/>
              </w:rPr>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69651721" w14:textId="77777777" w:rsidR="0060684E" w:rsidRPr="001618F5" w:rsidRDefault="0060684E" w:rsidP="0060684E">
            <w:pPr>
              <w:pStyle w:val="TAC"/>
              <w:rPr>
                <w:lang w:eastAsia="ko-KR"/>
              </w:rPr>
            </w:pPr>
            <w:r w:rsidRPr="001618F5">
              <w:rPr>
                <w:lang w:eastAsia="ko-KR"/>
              </w:rPr>
              <w:t>bits</w:t>
            </w:r>
          </w:p>
        </w:tc>
        <w:tc>
          <w:tcPr>
            <w:tcW w:w="710" w:type="pct"/>
            <w:tcBorders>
              <w:top w:val="single" w:sz="4" w:space="0" w:color="auto"/>
              <w:left w:val="single" w:sz="4" w:space="0" w:color="auto"/>
              <w:bottom w:val="single" w:sz="4" w:space="0" w:color="auto"/>
              <w:right w:val="single" w:sz="4" w:space="0" w:color="auto"/>
            </w:tcBorders>
          </w:tcPr>
          <w:p w14:paraId="663548FE" w14:textId="77777777" w:rsidR="0060684E" w:rsidRPr="001618F5" w:rsidRDefault="0060684E" w:rsidP="0060684E">
            <w:pPr>
              <w:pStyle w:val="TAC"/>
              <w:rPr>
                <w:lang w:eastAsia="ko-KR"/>
              </w:rPr>
            </w:pPr>
            <w:r w:rsidRPr="001618F5">
              <w:rPr>
                <w:lang w:eastAsia="ko-KR"/>
              </w:rPr>
              <w:t>Note 2</w:t>
            </w:r>
          </w:p>
        </w:tc>
        <w:tc>
          <w:tcPr>
            <w:tcW w:w="710" w:type="pct"/>
            <w:tcBorders>
              <w:top w:val="single" w:sz="4" w:space="0" w:color="auto"/>
              <w:left w:val="single" w:sz="4" w:space="0" w:color="auto"/>
              <w:bottom w:val="single" w:sz="4" w:space="0" w:color="auto"/>
              <w:right w:val="single" w:sz="4" w:space="0" w:color="auto"/>
            </w:tcBorders>
          </w:tcPr>
          <w:p w14:paraId="253E29B8" w14:textId="77777777" w:rsidR="0060684E" w:rsidRPr="001618F5" w:rsidRDefault="0060684E" w:rsidP="0060684E">
            <w:pPr>
              <w:pStyle w:val="TAC"/>
              <w:rPr>
                <w:lang w:eastAsia="ko-KR"/>
              </w:rPr>
            </w:pPr>
            <w:r w:rsidRPr="001618F5">
              <w:rPr>
                <w:lang w:eastAsia="ko-KR"/>
              </w:rPr>
              <w:t>Note 2</w:t>
            </w:r>
          </w:p>
        </w:tc>
        <w:tc>
          <w:tcPr>
            <w:tcW w:w="465" w:type="pct"/>
            <w:tcBorders>
              <w:top w:val="single" w:sz="4" w:space="0" w:color="auto"/>
              <w:left w:val="single" w:sz="4" w:space="0" w:color="auto"/>
              <w:bottom w:val="single" w:sz="4" w:space="0" w:color="auto"/>
              <w:right w:val="single" w:sz="4" w:space="0" w:color="auto"/>
            </w:tcBorders>
          </w:tcPr>
          <w:p w14:paraId="5CD32B78" w14:textId="77777777" w:rsidR="0060684E" w:rsidRPr="001618F5" w:rsidRDefault="0060684E" w:rsidP="0060684E">
            <w:pPr>
              <w:pStyle w:val="TAC"/>
              <w:rPr>
                <w:lang w:eastAsia="ko-KR"/>
              </w:rPr>
            </w:pPr>
          </w:p>
        </w:tc>
        <w:tc>
          <w:tcPr>
            <w:tcW w:w="456" w:type="pct"/>
            <w:tcBorders>
              <w:top w:val="single" w:sz="4" w:space="0" w:color="auto"/>
              <w:left w:val="single" w:sz="4" w:space="0" w:color="auto"/>
              <w:bottom w:val="single" w:sz="4" w:space="0" w:color="auto"/>
              <w:right w:val="single" w:sz="4" w:space="0" w:color="auto"/>
            </w:tcBorders>
          </w:tcPr>
          <w:p w14:paraId="2C377A34" w14:textId="77777777" w:rsidR="0060684E" w:rsidRPr="001618F5" w:rsidRDefault="0060684E" w:rsidP="0060684E">
            <w:pPr>
              <w:pStyle w:val="TAC"/>
              <w:rPr>
                <w:lang w:eastAsia="ko-KR"/>
              </w:rPr>
            </w:pPr>
          </w:p>
        </w:tc>
        <w:tc>
          <w:tcPr>
            <w:tcW w:w="455" w:type="pct"/>
            <w:tcBorders>
              <w:top w:val="single" w:sz="4" w:space="0" w:color="auto"/>
              <w:left w:val="single" w:sz="4" w:space="0" w:color="auto"/>
              <w:bottom w:val="single" w:sz="4" w:space="0" w:color="auto"/>
              <w:right w:val="single" w:sz="4" w:space="0" w:color="auto"/>
            </w:tcBorders>
          </w:tcPr>
          <w:p w14:paraId="6757EE09" w14:textId="77777777" w:rsidR="0060684E" w:rsidRPr="001618F5" w:rsidRDefault="0060684E" w:rsidP="0060684E">
            <w:pPr>
              <w:pStyle w:val="TAC"/>
              <w:rPr>
                <w:lang w:eastAsia="ko-KR"/>
              </w:rPr>
            </w:pPr>
          </w:p>
        </w:tc>
      </w:tr>
      <w:tr w:rsidR="0060684E" w:rsidRPr="001618F5" w14:paraId="02C062FC"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FAA5962" w14:textId="77777777" w:rsidR="0060684E" w:rsidRPr="001618F5" w:rsidRDefault="0060684E" w:rsidP="0060684E">
            <w:pPr>
              <w:pStyle w:val="TAN"/>
              <w:rPr>
                <w:lang w:eastAsia="ko-KR"/>
              </w:rPr>
            </w:pPr>
            <w:r w:rsidRPr="001618F5">
              <w:rPr>
                <w:lang w:eastAsia="ko-KR"/>
              </w:rPr>
              <w:t>Note 1:</w:t>
            </w:r>
            <w:r w:rsidRPr="001618F5">
              <w:rPr>
                <w:lang w:eastAsia="ko-KR"/>
              </w:rPr>
              <w:tab/>
              <w:t>DCI format shall depend upon the test configuration.</w:t>
            </w:r>
          </w:p>
          <w:p w14:paraId="3533CDBC" w14:textId="77777777" w:rsidR="0060684E" w:rsidRPr="001618F5" w:rsidRDefault="0060684E" w:rsidP="0060684E">
            <w:pPr>
              <w:pStyle w:val="TAN"/>
              <w:rPr>
                <w:lang w:eastAsia="ko-KR"/>
              </w:rPr>
            </w:pPr>
            <w:r w:rsidRPr="001618F5">
              <w:rPr>
                <w:lang w:eastAsia="ko-KR"/>
              </w:rPr>
              <w:t>Note 2:</w:t>
            </w:r>
            <w:r w:rsidRPr="001618F5">
              <w:rPr>
                <w:lang w:eastAsia="ko-KR"/>
              </w:rPr>
              <w:tab/>
              <w:t>Payload size shall depend upon the test configuration</w:t>
            </w:r>
          </w:p>
          <w:p w14:paraId="1F686391" w14:textId="77777777" w:rsidR="0060684E" w:rsidRPr="001618F5" w:rsidRDefault="0060684E" w:rsidP="0060684E">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29A1FE98" w14:textId="77777777" w:rsidR="0060684E" w:rsidRPr="001618F5" w:rsidRDefault="0060684E" w:rsidP="0060684E">
      <w:pPr>
        <w:rPr>
          <w:lang w:eastAsia="ja-JP"/>
        </w:rPr>
      </w:pPr>
    </w:p>
    <w:p w14:paraId="7C9C787F" w14:textId="77777777" w:rsidR="001268B4" w:rsidRPr="00495D84" w:rsidRDefault="001268B4" w:rsidP="001268B4">
      <w:pPr>
        <w:pStyle w:val="Heading4"/>
        <w:rPr>
          <w:snapToGrid w:val="0"/>
        </w:rPr>
      </w:pPr>
      <w:r w:rsidRPr="00495D84">
        <w:rPr>
          <w:snapToGrid w:val="0"/>
        </w:rPr>
        <w:t>A.3.1.3.2</w:t>
      </w:r>
      <w:r w:rsidRPr="00495D84">
        <w:rPr>
          <w:snapToGrid w:val="0"/>
        </w:rPr>
        <w:tab/>
        <w:t>TDD</w:t>
      </w:r>
    </w:p>
    <w:p w14:paraId="7C9C7880" w14:textId="118FB700" w:rsidR="001268B4" w:rsidRPr="00495D84" w:rsidRDefault="001268B4" w:rsidP="001268B4">
      <w:pPr>
        <w:pStyle w:val="TH"/>
        <w:rPr>
          <w:rFonts w:cs="v5.0.0"/>
        </w:rPr>
      </w:pPr>
      <w:r w:rsidRPr="00495D84">
        <w:rPr>
          <w:rFonts w:cs="v5.0.0"/>
        </w:rPr>
        <w:t>Table A.3.1.3.2-1: Control Channel RMC for TDD with SCS=</w:t>
      </w:r>
      <w:r w:rsidR="006517D7" w:rsidRPr="00495D84">
        <w:rPr>
          <w:rFonts w:cs="v5.0.0"/>
        </w:rPr>
        <w:t>15</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14"/>
        <w:gridCol w:w="898"/>
        <w:gridCol w:w="1133"/>
        <w:gridCol w:w="1132"/>
        <w:gridCol w:w="1132"/>
        <w:gridCol w:w="1132"/>
        <w:gridCol w:w="1132"/>
        <w:gridCol w:w="229"/>
        <w:gridCol w:w="227"/>
      </w:tblGrid>
      <w:tr w:rsidR="001268B4" w:rsidRPr="00495D84" w14:paraId="7C9C788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495D84" w:rsidRDefault="001268B4" w:rsidP="000B5C74">
            <w:pPr>
              <w:pStyle w:val="TAH"/>
              <w:spacing w:line="252" w:lineRule="auto"/>
              <w:rPr>
                <w:rFonts w:cs="Arial"/>
              </w:rPr>
            </w:pPr>
            <w:r w:rsidRPr="00495D84">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495D84" w:rsidRDefault="001268B4" w:rsidP="000B5C74">
            <w:pPr>
              <w:pStyle w:val="TAH"/>
              <w:spacing w:line="252" w:lineRule="auto"/>
              <w:rPr>
                <w:rFonts w:cs="Arial"/>
              </w:rPr>
            </w:pPr>
            <w:r w:rsidRPr="00495D84">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495D84" w:rsidRDefault="001268B4" w:rsidP="000B5C74">
            <w:pPr>
              <w:pStyle w:val="TAH"/>
              <w:spacing w:line="252" w:lineRule="auto"/>
              <w:rPr>
                <w:rFonts w:cs="Arial"/>
              </w:rPr>
            </w:pPr>
            <w:r w:rsidRPr="00495D84">
              <w:rPr>
                <w:rFonts w:cs="Arial"/>
              </w:rPr>
              <w:t>Value</w:t>
            </w:r>
          </w:p>
        </w:tc>
      </w:tr>
      <w:tr w:rsidR="00620FAB" w:rsidRPr="00495D84" w14:paraId="7C9C788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67A92C1F" w:rsidR="00620FAB" w:rsidRPr="00495D84" w:rsidRDefault="00620FAB" w:rsidP="00620FAB">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27811B84" w:rsidR="00620FAB" w:rsidRPr="00495D84" w:rsidRDefault="00620FAB" w:rsidP="00620FAB">
            <w:pPr>
              <w:pStyle w:val="TAC"/>
              <w:spacing w:line="252" w:lineRule="auto"/>
            </w:pPr>
            <w:r w:rsidRPr="00495D84">
              <w:t>CCR.1.1</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8" w14:textId="4381A3BC" w:rsidR="00620FAB" w:rsidRPr="00495D84" w:rsidRDefault="00620FAB" w:rsidP="00620FAB">
            <w:pPr>
              <w:pStyle w:val="TAC"/>
            </w:pPr>
            <w:r w:rsidRPr="00495D84">
              <w:rPr>
                <w:rFonts w:hint="eastAsia"/>
                <w:lang w:eastAsia="zh-CN"/>
              </w:rPr>
              <w:t>C</w:t>
            </w:r>
            <w:r w:rsidRPr="00495D84">
              <w:rPr>
                <w:lang w:eastAsia="zh-CN"/>
              </w:rPr>
              <w:t>CR.1.2</w:t>
            </w:r>
            <w:r w:rsidR="00B27C84">
              <w:rPr>
                <w:lang w:eastAsia="zh-CN"/>
              </w:rPr>
              <w:t xml:space="preserve"> </w:t>
            </w:r>
            <w:r w:rsidRPr="00495D84">
              <w:rPr>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9" w14:textId="63987267" w:rsidR="00620FAB" w:rsidRPr="00495D84" w:rsidRDefault="00620FAB" w:rsidP="00620FAB">
            <w:pPr>
              <w:pStyle w:val="TAC"/>
              <w:spacing w:line="252" w:lineRule="auto"/>
              <w:rPr>
                <w:rFonts w:cs="Arial"/>
              </w:rPr>
            </w:pPr>
            <w:r w:rsidRPr="00495D84">
              <w:t>CCR.1.3</w:t>
            </w:r>
            <w:r w:rsidR="00B27C84">
              <w:t xml:space="preserve"> </w:t>
            </w:r>
            <w:r w:rsidRPr="00495D84">
              <w:t>TDD</w:t>
            </w:r>
          </w:p>
        </w:tc>
        <w:tc>
          <w:tcPr>
            <w:tcW w:w="588" w:type="pct"/>
            <w:tcBorders>
              <w:top w:val="single" w:sz="4" w:space="0" w:color="auto"/>
              <w:left w:val="single" w:sz="4" w:space="0" w:color="auto"/>
              <w:bottom w:val="single" w:sz="4" w:space="0" w:color="auto"/>
              <w:right w:val="single" w:sz="4" w:space="0" w:color="auto"/>
            </w:tcBorders>
          </w:tcPr>
          <w:p w14:paraId="7C9C788A" w14:textId="7522B03B"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CR.1.4</w:t>
            </w:r>
            <w:r w:rsidR="00B27C84">
              <w:rPr>
                <w:rFonts w:cs="Arial"/>
                <w:lang w:eastAsia="zh-CN"/>
              </w:rPr>
              <w:t xml:space="preserve"> </w:t>
            </w:r>
            <w:r w:rsidRPr="00495D84">
              <w:rPr>
                <w:rFonts w:cs="Arial"/>
                <w:lang w:eastAsia="zh-CN"/>
              </w:rPr>
              <w:t>TDD</w:t>
            </w:r>
          </w:p>
        </w:tc>
        <w:tc>
          <w:tcPr>
            <w:tcW w:w="588" w:type="pct"/>
            <w:tcBorders>
              <w:top w:val="single" w:sz="4" w:space="0" w:color="auto"/>
              <w:left w:val="single" w:sz="4" w:space="0" w:color="auto"/>
              <w:bottom w:val="single" w:sz="4" w:space="0" w:color="auto"/>
              <w:right w:val="single" w:sz="4" w:space="0" w:color="auto"/>
            </w:tcBorders>
          </w:tcPr>
          <w:p w14:paraId="7C9C788B" w14:textId="124D5F6F" w:rsidR="00620FAB" w:rsidRPr="00495D84" w:rsidRDefault="00620FAB" w:rsidP="00620FAB">
            <w:pPr>
              <w:pStyle w:val="TAC"/>
              <w:spacing w:line="252" w:lineRule="auto"/>
              <w:rPr>
                <w:rFonts w:cs="Arial"/>
              </w:rPr>
            </w:pPr>
            <w:r w:rsidRPr="00495D84">
              <w:rPr>
                <w:rFonts w:cs="Arial" w:hint="eastAsia"/>
                <w:lang w:eastAsia="zh-CN"/>
              </w:rPr>
              <w:t>C</w:t>
            </w:r>
            <w:r w:rsidRPr="00495D84">
              <w:rPr>
                <w:rFonts w:cs="Arial"/>
                <w:lang w:eastAsia="zh-CN"/>
              </w:rPr>
              <w:t>CR.1.5</w:t>
            </w:r>
            <w:r w:rsidR="00B27C84">
              <w:rPr>
                <w:rFonts w:cs="Arial"/>
                <w:lang w:eastAsia="zh-CN"/>
              </w:rPr>
              <w:t xml:space="preserve"> </w:t>
            </w:r>
            <w:r w:rsidRPr="00495D84">
              <w:rPr>
                <w:rFonts w:cs="Arial"/>
                <w:lang w:eastAsia="zh-CN"/>
              </w:rPr>
              <w:t>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495D84" w:rsidRDefault="00620FAB" w:rsidP="00620FAB">
            <w:pPr>
              <w:pStyle w:val="TAC"/>
              <w:spacing w:line="252" w:lineRule="auto"/>
              <w:rPr>
                <w:rFonts w:cs="Arial"/>
              </w:rPr>
            </w:pPr>
          </w:p>
        </w:tc>
      </w:tr>
      <w:tr w:rsidR="0089747A" w:rsidRPr="00495D84" w14:paraId="7C9C789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2E56E204" w:rsidR="0089747A" w:rsidRPr="00495D84" w:rsidRDefault="0089747A" w:rsidP="0089747A">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495D84" w:rsidRDefault="0089747A" w:rsidP="0089747A">
            <w:pPr>
              <w:pStyle w:val="TAC"/>
              <w:spacing w:line="252" w:lineRule="auto"/>
              <w:rPr>
                <w:rFonts w:cs="Arial"/>
              </w:rPr>
            </w:pPr>
            <w:r w:rsidRPr="00495D84">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7932E624" w:rsidR="0089747A" w:rsidRPr="00495D84" w:rsidRDefault="0089747A" w:rsidP="0089747A">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2" w14:textId="3E85A59D" w:rsidR="0089747A" w:rsidRPr="00495D84" w:rsidRDefault="0089747A" w:rsidP="0089747A">
            <w:pPr>
              <w:pStyle w:val="TAC"/>
              <w:rPr>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3" w14:textId="097CB28F"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4" w14:textId="20E7E30B" w:rsidR="0089747A" w:rsidRPr="00495D84" w:rsidRDefault="0089747A" w:rsidP="0089747A">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495D84" w:rsidRDefault="0089747A" w:rsidP="0089747A">
            <w:pPr>
              <w:pStyle w:val="TAC"/>
              <w:spacing w:line="252" w:lineRule="auto"/>
              <w:rPr>
                <w:rFonts w:cs="Arial"/>
              </w:rPr>
            </w:pPr>
            <w:r w:rsidRPr="00495D84">
              <w:rPr>
                <w:rFonts w:cs="Arial" w:hint="eastAsia"/>
                <w:lang w:eastAsia="zh-CN"/>
              </w:rPr>
              <w:t>1</w:t>
            </w:r>
            <w:r w:rsidRPr="00495D84">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495D84"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495D84" w:rsidRDefault="0089747A" w:rsidP="0089747A">
            <w:pPr>
              <w:pStyle w:val="TAC"/>
              <w:spacing w:line="252" w:lineRule="auto"/>
              <w:rPr>
                <w:rFonts w:cs="Arial"/>
              </w:rPr>
            </w:pPr>
          </w:p>
        </w:tc>
      </w:tr>
      <w:tr w:rsidR="00620FAB" w:rsidRPr="00495D84" w14:paraId="7C9C78A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5E5E71E" w:rsidR="00620FAB" w:rsidRPr="00495D84" w:rsidRDefault="00620FAB" w:rsidP="00620FAB">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495D84" w:rsidRDefault="00620FAB" w:rsidP="00620FAB">
            <w:pPr>
              <w:pStyle w:val="TAC"/>
              <w:spacing w:line="252" w:lineRule="auto"/>
              <w:rPr>
                <w:rFonts w:cs="Arial"/>
                <w:lang w:eastAsia="zh-CN"/>
              </w:rPr>
            </w:pPr>
            <w:r w:rsidRPr="00495D84">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495D84" w:rsidRDefault="00620FAB" w:rsidP="00620FAB">
            <w:pPr>
              <w:pStyle w:val="TAC"/>
              <w:spacing w:line="252" w:lineRule="auto"/>
              <w:rPr>
                <w:lang w:eastAsia="zh-CN"/>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495D84" w:rsidRDefault="00620FAB" w:rsidP="00620FAB">
            <w:pPr>
              <w:pStyle w:val="TAC"/>
              <w:rPr>
                <w:lang w:eastAsia="zh-CN"/>
              </w:rPr>
            </w:pPr>
            <w:r w:rsidRPr="00495D84">
              <w:rPr>
                <w:rFonts w:hint="eastAsia"/>
                <w:lang w:eastAsia="zh-CN"/>
              </w:rPr>
              <w:t>1</w:t>
            </w:r>
            <w:r w:rsidRPr="00495D84">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495D84" w:rsidRDefault="00620FAB" w:rsidP="00620FAB">
            <w:pPr>
              <w:pStyle w:val="TAC"/>
              <w:spacing w:line="252" w:lineRule="auto"/>
              <w:rPr>
                <w:rFonts w:cs="Arial"/>
              </w:rPr>
            </w:pPr>
            <w:r w:rsidRPr="00495D84">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495D84" w:rsidRDefault="00620FAB" w:rsidP="00620FAB">
            <w:pPr>
              <w:pStyle w:val="TAC"/>
              <w:spacing w:line="252" w:lineRule="auto"/>
              <w:rPr>
                <w:rFonts w:cs="Arial"/>
              </w:rPr>
            </w:pPr>
            <w:r w:rsidRPr="00495D84">
              <w:rPr>
                <w:rFonts w:cs="Arial" w:hint="eastAsia"/>
                <w:lang w:eastAsia="zh-CN"/>
              </w:rPr>
              <w:t>1</w:t>
            </w:r>
            <w:r w:rsidRPr="00495D84">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495D84" w:rsidRDefault="00620FAB" w:rsidP="00620FAB">
            <w:pPr>
              <w:pStyle w:val="TAC"/>
              <w:spacing w:line="252" w:lineRule="auto"/>
              <w:rPr>
                <w:rFonts w:cs="Arial"/>
              </w:rPr>
            </w:pPr>
          </w:p>
        </w:tc>
      </w:tr>
      <w:tr w:rsidR="00620FAB" w:rsidRPr="00495D84" w14:paraId="7C9C78A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64F80658" w:rsidR="00620FAB" w:rsidRPr="00495D84" w:rsidRDefault="00620FAB" w:rsidP="00620FAB">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495D84"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495D84" w:rsidRDefault="00620FAB" w:rsidP="00620FAB">
            <w:pPr>
              <w:pStyle w:val="TAC"/>
              <w:spacing w:line="252" w:lineRule="auto"/>
              <w:rPr>
                <w:lang w:eastAsia="zh-CN"/>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495D84" w:rsidRDefault="00620FAB" w:rsidP="00620FAB">
            <w:pPr>
              <w:pStyle w:val="TAC"/>
              <w:rPr>
                <w:lang w:eastAsia="zh-CN"/>
              </w:rPr>
            </w:pPr>
            <w:r w:rsidRPr="00495D84">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495D84" w:rsidRDefault="00620FAB" w:rsidP="00620FAB">
            <w:pPr>
              <w:pStyle w:val="TAC"/>
              <w:spacing w:line="252" w:lineRule="auto"/>
              <w:rPr>
                <w:rFonts w:cs="Arial"/>
              </w:rPr>
            </w:pPr>
            <w:r w:rsidRPr="00495D84">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495D84" w:rsidRDefault="00620FAB" w:rsidP="00620FAB">
            <w:pPr>
              <w:pStyle w:val="TAC"/>
              <w:spacing w:line="252" w:lineRule="auto"/>
              <w:rPr>
                <w:rFonts w:cs="Arial"/>
              </w:rPr>
            </w:pPr>
            <w:r w:rsidRPr="00495D84">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495D84" w:rsidRDefault="00620FAB" w:rsidP="00620FAB">
            <w:pPr>
              <w:pStyle w:val="TAC"/>
              <w:spacing w:line="252" w:lineRule="auto"/>
              <w:rPr>
                <w:rFonts w:cs="Arial"/>
              </w:rPr>
            </w:pPr>
            <w:r w:rsidRPr="00495D84">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495D84" w:rsidRDefault="00620FAB" w:rsidP="00620FAB">
            <w:pPr>
              <w:pStyle w:val="TAC"/>
              <w:spacing w:line="252" w:lineRule="auto"/>
              <w:rPr>
                <w:rFonts w:cs="Arial"/>
              </w:rPr>
            </w:pPr>
          </w:p>
        </w:tc>
      </w:tr>
      <w:tr w:rsidR="00620FAB" w:rsidRPr="00495D84" w14:paraId="7C9C78B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1E327F58" w:rsidR="00620FAB" w:rsidRPr="00495D84" w:rsidRDefault="00620FAB" w:rsidP="00620FAB">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495D84"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495D84" w:rsidRDefault="00620FAB" w:rsidP="00620FAB">
            <w:pPr>
              <w:pStyle w:val="TAC"/>
              <w:spacing w:line="252" w:lineRule="auto"/>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495D84" w:rsidRDefault="00620FAB" w:rsidP="00620FAB">
            <w:pPr>
              <w:pStyle w:val="TAC"/>
            </w:pPr>
            <w:r w:rsidRPr="00495D84">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495D84" w:rsidRDefault="00620FAB" w:rsidP="00620FAB">
            <w:pPr>
              <w:pStyle w:val="TAC"/>
              <w:spacing w:line="252" w:lineRule="auto"/>
              <w:rPr>
                <w:rFonts w:cs="Arial"/>
              </w:rPr>
            </w:pPr>
            <w:r w:rsidRPr="00495D84">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495D84" w:rsidRDefault="00620FAB" w:rsidP="00620FAB">
            <w:pPr>
              <w:pStyle w:val="TAC"/>
              <w:spacing w:line="252" w:lineRule="auto"/>
              <w:rPr>
                <w:rFonts w:cs="Arial"/>
              </w:rPr>
            </w:pPr>
            <w:r w:rsidRPr="00495D84">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495D84" w:rsidRDefault="00620FAB" w:rsidP="00620FAB">
            <w:pPr>
              <w:pStyle w:val="TAC"/>
              <w:spacing w:line="252" w:lineRule="auto"/>
              <w:rPr>
                <w:rFonts w:cs="Arial"/>
              </w:rPr>
            </w:pPr>
            <w:r w:rsidRPr="00495D84">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495D84" w:rsidRDefault="00620FAB" w:rsidP="00620FAB">
            <w:pPr>
              <w:pStyle w:val="TAC"/>
              <w:spacing w:line="252" w:lineRule="auto"/>
              <w:rPr>
                <w:rFonts w:cs="Arial"/>
              </w:rPr>
            </w:pPr>
          </w:p>
        </w:tc>
      </w:tr>
      <w:tr w:rsidR="00620FAB" w:rsidRPr="00495D84" w14:paraId="7C9C78C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30D6F31C" w:rsidR="00620FAB" w:rsidRPr="00495D84" w:rsidRDefault="00620FAB" w:rsidP="00620FAB">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495D84" w:rsidRDefault="00620FAB" w:rsidP="00620FAB">
            <w:pPr>
              <w:pStyle w:val="TAC"/>
              <w:spacing w:line="252" w:lineRule="auto"/>
              <w:rPr>
                <w:rFonts w:cs="Arial"/>
              </w:rPr>
            </w:pPr>
            <w:r w:rsidRPr="00495D84">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495D84" w:rsidRDefault="00620FAB" w:rsidP="00620FAB">
            <w:pPr>
              <w:pStyle w:val="TAC"/>
            </w:pPr>
            <w:r w:rsidRPr="00495D84">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495D84" w:rsidRDefault="00620FAB" w:rsidP="00620FAB">
            <w:pPr>
              <w:pStyle w:val="TAC"/>
              <w:spacing w:line="252" w:lineRule="auto"/>
              <w:rPr>
                <w:rFonts w:cs="Arial"/>
              </w:rPr>
            </w:pPr>
            <w:r w:rsidRPr="00495D84">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495D84" w:rsidRDefault="00620FAB" w:rsidP="00620FAB">
            <w:pPr>
              <w:pStyle w:val="TAC"/>
              <w:spacing w:line="252" w:lineRule="auto"/>
              <w:rPr>
                <w:rFonts w:cs="Arial"/>
              </w:rPr>
            </w:pPr>
            <w:r w:rsidRPr="00495D84">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495D84" w:rsidRDefault="00620FAB" w:rsidP="00620FAB">
            <w:pPr>
              <w:pStyle w:val="TAC"/>
              <w:spacing w:line="252" w:lineRule="auto"/>
              <w:rPr>
                <w:rFonts w:cs="Arial"/>
              </w:rPr>
            </w:pPr>
          </w:p>
        </w:tc>
      </w:tr>
      <w:tr w:rsidR="00C6759A" w:rsidRPr="00495D84" w14:paraId="22FDCBE3"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6759A" w:rsidRPr="00495D84" w:rsidRDefault="00C6759A" w:rsidP="00C6759A">
            <w:pPr>
              <w:pStyle w:val="TAL"/>
              <w:spacing w:line="252" w:lineRule="auto"/>
              <w:rPr>
                <w:rFonts w:cs="Arial"/>
              </w:rPr>
            </w:pPr>
            <w:r w:rsidRPr="00495D84">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6759A" w:rsidRPr="00495D84" w:rsidRDefault="00C6759A" w:rsidP="00C6759A">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420314BF" w14:textId="5A9DE91E" w:rsidR="00C6759A" w:rsidRPr="00495D84" w:rsidRDefault="00C6759A" w:rsidP="00C6759A">
            <w:pPr>
              <w:pStyle w:val="TAC"/>
              <w:spacing w:line="252" w:lineRule="auto"/>
              <w:rPr>
                <w:lang w:eastAsia="zh-CN"/>
              </w:rPr>
            </w:pPr>
            <w:r w:rsidRPr="00495D84">
              <w:rPr>
                <w:lang w:eastAsia="zh-CN"/>
              </w:rPr>
              <w:t>1000000</w:t>
            </w:r>
          </w:p>
          <w:p w14:paraId="73681871" w14:textId="0B3FAC12"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4DD3873" w14:textId="77051723" w:rsidR="00C6759A" w:rsidRPr="00495D84" w:rsidRDefault="00C6759A" w:rsidP="00C6759A">
            <w:pPr>
              <w:pStyle w:val="TAC"/>
              <w:spacing w:line="252" w:lineRule="auto"/>
              <w:rPr>
                <w:lang w:eastAsia="zh-CN"/>
              </w:rPr>
            </w:pPr>
            <w:r w:rsidRPr="00495D84">
              <w:rPr>
                <w:lang w:eastAsia="zh-CN"/>
              </w:rPr>
              <w:t>1000000</w:t>
            </w:r>
          </w:p>
          <w:p w14:paraId="7B7EA933" w14:textId="15CB7F4D" w:rsidR="00C6759A" w:rsidRPr="00495D84" w:rsidRDefault="00C6759A" w:rsidP="00C6759A">
            <w:pPr>
              <w:pStyle w:val="TAC"/>
              <w:rPr>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A46E220" w14:textId="1955817E" w:rsidR="00C6759A" w:rsidRPr="00495D84" w:rsidRDefault="00C6759A" w:rsidP="00C6759A">
            <w:pPr>
              <w:pStyle w:val="TAC"/>
              <w:spacing w:line="252" w:lineRule="auto"/>
              <w:rPr>
                <w:lang w:eastAsia="zh-CN"/>
              </w:rPr>
            </w:pPr>
            <w:r w:rsidRPr="00495D84">
              <w:rPr>
                <w:lang w:eastAsia="zh-CN"/>
              </w:rPr>
              <w:t>1000000</w:t>
            </w:r>
          </w:p>
          <w:p w14:paraId="452DF6FF" w14:textId="7C5DBF89" w:rsidR="00C6759A" w:rsidRPr="00495D84" w:rsidRDefault="00C6759A" w:rsidP="00C6759A">
            <w:pPr>
              <w:pStyle w:val="TAC"/>
              <w:spacing w:line="252" w:lineRule="auto"/>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CDA2646" w14:textId="00558848" w:rsidR="00C6759A" w:rsidRPr="00495D84" w:rsidRDefault="00C6759A" w:rsidP="00C6759A">
            <w:pPr>
              <w:pStyle w:val="TAC"/>
              <w:spacing w:line="252" w:lineRule="auto"/>
              <w:rPr>
                <w:lang w:eastAsia="zh-CN"/>
              </w:rPr>
            </w:pPr>
            <w:r w:rsidRPr="00495D84">
              <w:rPr>
                <w:lang w:eastAsia="zh-CN"/>
              </w:rPr>
              <w:t>1000000</w:t>
            </w:r>
          </w:p>
          <w:p w14:paraId="0F697D04" w14:textId="67FB20FF" w:rsidR="00C6759A" w:rsidRPr="00495D84" w:rsidRDefault="00C6759A" w:rsidP="00C6759A">
            <w:pPr>
              <w:pStyle w:val="TAC"/>
              <w:spacing w:line="252" w:lineRule="auto"/>
              <w:rPr>
                <w:rFonts w:cs="Arial"/>
                <w:lang w:eastAsia="zh-CN"/>
              </w:rPr>
            </w:pPr>
            <w:r w:rsidRPr="00495D84">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E562D47" w14:textId="6C59ECE6" w:rsidR="00C6759A" w:rsidRPr="00495D84" w:rsidRDefault="00C6759A" w:rsidP="00C6759A">
            <w:pPr>
              <w:pStyle w:val="TAC"/>
              <w:spacing w:line="252" w:lineRule="auto"/>
              <w:rPr>
                <w:lang w:eastAsia="zh-CN"/>
              </w:rPr>
            </w:pPr>
            <w:r w:rsidRPr="00495D84">
              <w:rPr>
                <w:lang w:eastAsia="zh-CN"/>
              </w:rPr>
              <w:t>0010000</w:t>
            </w:r>
          </w:p>
          <w:p w14:paraId="5CEDB6E7" w14:textId="4B140264" w:rsidR="00C6759A" w:rsidRPr="00495D84" w:rsidRDefault="00C6759A" w:rsidP="00C6759A">
            <w:pPr>
              <w:pStyle w:val="TAC"/>
              <w:spacing w:line="252" w:lineRule="auto"/>
              <w:rPr>
                <w:rFonts w:cs="Arial"/>
              </w:rPr>
            </w:pPr>
            <w:r w:rsidRPr="00495D84">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6759A" w:rsidRPr="00495D84" w:rsidRDefault="00C6759A" w:rsidP="00C6759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6759A" w:rsidRPr="00495D84" w:rsidRDefault="00C6759A" w:rsidP="00C6759A">
            <w:pPr>
              <w:pStyle w:val="TAC"/>
              <w:spacing w:line="252" w:lineRule="auto"/>
              <w:rPr>
                <w:rFonts w:cs="Arial"/>
              </w:rPr>
            </w:pPr>
          </w:p>
        </w:tc>
      </w:tr>
      <w:tr w:rsidR="00620FAB" w:rsidRPr="00495D84" w14:paraId="7C9C78C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2F87D711" w:rsidR="00620FAB" w:rsidRPr="00495D84" w:rsidRDefault="00620FAB" w:rsidP="00620FAB">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495D84" w:rsidRDefault="00620FAB" w:rsidP="00620FAB">
            <w:pPr>
              <w:pStyle w:val="TAC"/>
              <w:spacing w:line="252" w:lineRule="auto"/>
              <w:rPr>
                <w:lang w:eastAsia="zh-CN"/>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495D84" w:rsidRDefault="00620FAB" w:rsidP="00620FAB">
            <w:pPr>
              <w:pStyle w:val="TAC"/>
              <w:rPr>
                <w:lang w:eastAsia="zh-CN"/>
              </w:rPr>
            </w:pPr>
            <w:r w:rsidRPr="00495D84">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495D84" w:rsidRDefault="00620FAB" w:rsidP="00620FAB">
            <w:pPr>
              <w:pStyle w:val="TAC"/>
              <w:spacing w:line="252" w:lineRule="auto"/>
              <w:rPr>
                <w:rFonts w:cs="Arial"/>
              </w:rPr>
            </w:pPr>
            <w:r w:rsidRPr="00495D84">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495D84" w:rsidRDefault="00620FAB" w:rsidP="00620FAB">
            <w:pPr>
              <w:pStyle w:val="TAC"/>
              <w:spacing w:line="252" w:lineRule="auto"/>
              <w:rPr>
                <w:rFonts w:cs="Arial"/>
              </w:rPr>
            </w:pPr>
            <w:r w:rsidRPr="00495D84">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495D84" w:rsidRDefault="00620FAB" w:rsidP="00620FAB">
            <w:pPr>
              <w:pStyle w:val="TAC"/>
              <w:spacing w:line="252" w:lineRule="auto"/>
              <w:rPr>
                <w:rFonts w:cs="Arial"/>
              </w:rPr>
            </w:pPr>
            <w:r w:rsidRPr="00495D84">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495D84" w:rsidRDefault="00620FAB" w:rsidP="00620FAB">
            <w:pPr>
              <w:pStyle w:val="TAC"/>
              <w:spacing w:line="252" w:lineRule="auto"/>
              <w:rPr>
                <w:rFonts w:cs="Arial"/>
              </w:rPr>
            </w:pPr>
          </w:p>
        </w:tc>
      </w:tr>
      <w:tr w:rsidR="00620FAB" w:rsidRPr="00495D84" w14:paraId="7C9C78D4"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5697AF2F" w:rsidR="00620FAB" w:rsidRPr="00495D84" w:rsidRDefault="00620FAB" w:rsidP="00620FAB">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E65E5B0" w:rsidR="00620FAB" w:rsidRPr="00495D84" w:rsidRDefault="00620FAB" w:rsidP="00620FAB">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E" w14:textId="33B7CE0D" w:rsidR="00620FAB" w:rsidRPr="00495D84" w:rsidRDefault="00620FAB" w:rsidP="00620FAB">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CF" w14:textId="18954C98"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0" w14:textId="360F213F"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588" w:type="pct"/>
            <w:tcBorders>
              <w:top w:val="single" w:sz="4" w:space="0" w:color="auto"/>
              <w:left w:val="single" w:sz="4" w:space="0" w:color="auto"/>
              <w:bottom w:val="single" w:sz="4" w:space="0" w:color="auto"/>
              <w:right w:val="single" w:sz="4" w:space="0" w:color="auto"/>
            </w:tcBorders>
          </w:tcPr>
          <w:p w14:paraId="7C9C78D1" w14:textId="437A5BA1" w:rsidR="00620FAB" w:rsidRPr="00495D84" w:rsidRDefault="00620FAB" w:rsidP="00620FAB">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495D84" w:rsidRDefault="00620FAB" w:rsidP="00620FAB">
            <w:pPr>
              <w:pStyle w:val="TAC"/>
              <w:spacing w:line="252" w:lineRule="auto"/>
              <w:rPr>
                <w:rFonts w:cs="Arial"/>
              </w:rPr>
            </w:pPr>
          </w:p>
        </w:tc>
      </w:tr>
      <w:tr w:rsidR="00620FAB" w:rsidRPr="00495D84" w14:paraId="7C9C78DE"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5C8EB011" w:rsidR="00620FAB" w:rsidRPr="00495D84" w:rsidRDefault="00620FAB" w:rsidP="00620FAB">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495D84" w:rsidRDefault="00620FAB" w:rsidP="00620FAB">
            <w:pPr>
              <w:pStyle w:val="TAC"/>
              <w:spacing w:line="252" w:lineRule="auto"/>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495D84" w:rsidRDefault="00620FAB" w:rsidP="00620FAB">
            <w:pPr>
              <w:pStyle w:val="TAC"/>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495D84" w:rsidRDefault="00620FAB" w:rsidP="00620FAB">
            <w:pPr>
              <w:pStyle w:val="TAC"/>
              <w:spacing w:line="252" w:lineRule="auto"/>
              <w:rPr>
                <w:rFonts w:cs="Arial"/>
              </w:rPr>
            </w:pPr>
            <w:r w:rsidRPr="00495D84">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495D84" w:rsidRDefault="00620FAB" w:rsidP="00620FAB">
            <w:pPr>
              <w:pStyle w:val="TAC"/>
              <w:spacing w:line="252" w:lineRule="auto"/>
              <w:rPr>
                <w:rFonts w:cs="Arial"/>
              </w:rPr>
            </w:pPr>
            <w:r w:rsidRPr="00495D84">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495D84" w:rsidRDefault="00620FAB" w:rsidP="00620FAB">
            <w:pPr>
              <w:pStyle w:val="TAC"/>
              <w:spacing w:line="252" w:lineRule="auto"/>
              <w:rPr>
                <w:rFonts w:cs="Arial"/>
              </w:rPr>
            </w:pPr>
          </w:p>
        </w:tc>
      </w:tr>
      <w:tr w:rsidR="00620FAB" w:rsidRPr="00495D84" w14:paraId="7C9C78E8"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102B81D0"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495D84" w:rsidRDefault="00620FAB" w:rsidP="00620FAB">
            <w:pPr>
              <w:pStyle w:val="TAC"/>
              <w:spacing w:line="252" w:lineRule="auto"/>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495D84" w:rsidRDefault="00620FAB" w:rsidP="00620FAB">
            <w:pPr>
              <w:pStyle w:val="TAC"/>
            </w:pPr>
            <w:r w:rsidRPr="00495D84">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495D84" w:rsidRDefault="00620FAB" w:rsidP="00620FAB">
            <w:pPr>
              <w:pStyle w:val="TAC"/>
              <w:spacing w:line="252" w:lineRule="auto"/>
              <w:rPr>
                <w:rFonts w:cs="Arial"/>
              </w:rPr>
            </w:pPr>
            <w:r w:rsidRPr="00495D84">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495D84" w:rsidRDefault="00620FAB" w:rsidP="00620FAB">
            <w:pPr>
              <w:pStyle w:val="TAC"/>
              <w:spacing w:line="252" w:lineRule="auto"/>
              <w:rPr>
                <w:rFonts w:cs="Arial"/>
              </w:rPr>
            </w:pPr>
            <w:r w:rsidRPr="00495D84">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495D84" w:rsidRDefault="00620FAB" w:rsidP="00620FAB">
            <w:pPr>
              <w:pStyle w:val="TAC"/>
              <w:spacing w:line="252" w:lineRule="auto"/>
              <w:rPr>
                <w:rFonts w:cs="Arial"/>
              </w:rPr>
            </w:pPr>
            <w:r w:rsidRPr="00495D84">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495D84" w:rsidRDefault="00620FAB" w:rsidP="00620FAB">
            <w:pPr>
              <w:pStyle w:val="TAC"/>
              <w:spacing w:line="252" w:lineRule="auto"/>
              <w:rPr>
                <w:rFonts w:cs="Arial"/>
              </w:rPr>
            </w:pPr>
          </w:p>
        </w:tc>
      </w:tr>
      <w:tr w:rsidR="00620FAB" w:rsidRPr="00495D84" w14:paraId="7C9C78F2"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0E664753" w:rsidR="00620FAB" w:rsidRPr="00495D84" w:rsidRDefault="00620FAB" w:rsidP="00620FAB">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495D84" w:rsidRDefault="00620FAB" w:rsidP="00620FAB">
            <w:pPr>
              <w:pStyle w:val="TAC"/>
              <w:spacing w:line="252" w:lineRule="auto"/>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495D84" w:rsidRDefault="00620FAB" w:rsidP="00620FAB">
            <w:pPr>
              <w:pStyle w:val="TAC"/>
              <w:spacing w:line="252" w:lineRule="auto"/>
              <w:rPr>
                <w:rFonts w:cs="Arial"/>
              </w:rPr>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495D84" w:rsidRDefault="00620FAB" w:rsidP="00620FAB">
            <w:pPr>
              <w:pStyle w:val="TAC"/>
              <w:spacing w:line="252" w:lineRule="auto"/>
              <w:rPr>
                <w:rFonts w:cs="Arial"/>
              </w:rPr>
            </w:pPr>
            <w:r w:rsidRPr="00495D84">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495D84" w:rsidRDefault="00620FAB" w:rsidP="00620FAB">
            <w:pPr>
              <w:pStyle w:val="TAC"/>
              <w:spacing w:line="252" w:lineRule="auto"/>
              <w:rPr>
                <w:rFonts w:cs="Arial"/>
              </w:rPr>
            </w:pPr>
          </w:p>
        </w:tc>
      </w:tr>
      <w:tr w:rsidR="00620FAB" w:rsidRPr="00495D84" w14:paraId="7C9C78FC"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69EFA43" w:rsidR="00620FAB" w:rsidRPr="00495D84" w:rsidRDefault="00620FAB" w:rsidP="00620FAB">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495D84" w:rsidRDefault="00620FAB" w:rsidP="00620FAB">
            <w:pPr>
              <w:pStyle w:val="TAC"/>
              <w:spacing w:line="252" w:lineRule="auto"/>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495D84" w:rsidRDefault="00620FAB" w:rsidP="00620FAB">
            <w:pPr>
              <w:pStyle w:val="TAC"/>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495D84" w:rsidRDefault="00620FAB" w:rsidP="00620FAB">
            <w:pPr>
              <w:pStyle w:val="TAC"/>
              <w:spacing w:line="252" w:lineRule="auto"/>
              <w:rPr>
                <w:rFonts w:cs="Arial"/>
              </w:rPr>
            </w:pPr>
            <w:r w:rsidRPr="00495D84">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495D84" w:rsidRDefault="00620FAB" w:rsidP="00620FAB">
            <w:pPr>
              <w:pStyle w:val="TAC"/>
              <w:spacing w:line="252" w:lineRule="auto"/>
              <w:rPr>
                <w:rFonts w:cs="Arial"/>
              </w:rPr>
            </w:pPr>
            <w:r w:rsidRPr="00495D84">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495D84" w:rsidRDefault="00620FAB" w:rsidP="00620FAB">
            <w:pPr>
              <w:pStyle w:val="TAC"/>
              <w:spacing w:line="252" w:lineRule="auto"/>
              <w:rPr>
                <w:rFonts w:cs="Arial"/>
              </w:rPr>
            </w:pPr>
          </w:p>
        </w:tc>
      </w:tr>
      <w:tr w:rsidR="00620FAB" w:rsidRPr="00495D84" w14:paraId="7C9C7906"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6588D06E" w:rsidR="00620FAB" w:rsidRPr="00495D84" w:rsidRDefault="00620FAB" w:rsidP="00620FAB">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495D84" w:rsidRDefault="00620FAB" w:rsidP="00620FAB">
            <w:pPr>
              <w:pStyle w:val="TAC"/>
              <w:spacing w:line="252" w:lineRule="auto"/>
              <w:rPr>
                <w:rFonts w:cs="Arial"/>
              </w:rPr>
            </w:pPr>
            <w:r w:rsidRPr="00495D84">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495D84" w:rsidRDefault="00620FAB" w:rsidP="00620FAB">
            <w:pPr>
              <w:pStyle w:val="TAC"/>
              <w:spacing w:line="252" w:lineRule="auto"/>
            </w:pPr>
            <w:r w:rsidRPr="00495D84">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495D84" w:rsidRDefault="00620FAB" w:rsidP="00620FAB">
            <w:pPr>
              <w:pStyle w:val="TAC"/>
            </w:pP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495D84" w:rsidRDefault="00620FAB" w:rsidP="00620FAB">
            <w:pPr>
              <w:pStyle w:val="TAC"/>
              <w:spacing w:line="252" w:lineRule="auto"/>
              <w:rPr>
                <w:rFonts w:cs="Arial"/>
              </w:rPr>
            </w:pPr>
            <w:r w:rsidRPr="00495D84">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495D84" w:rsidRDefault="00620FAB" w:rsidP="00620FAB">
            <w:pPr>
              <w:pStyle w:val="TAC"/>
              <w:spacing w:line="252" w:lineRule="auto"/>
              <w:rPr>
                <w:rFonts w:cs="Arial"/>
              </w:rPr>
            </w:pPr>
            <w:r w:rsidRPr="00495D84">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495D84" w:rsidRDefault="00620FAB" w:rsidP="00620FAB">
            <w:pPr>
              <w:pStyle w:val="TAC"/>
              <w:spacing w:line="252" w:lineRule="auto"/>
              <w:rPr>
                <w:rFonts w:cs="Arial"/>
              </w:rPr>
            </w:pPr>
            <w:r w:rsidRPr="00495D84">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495D84" w:rsidRDefault="00620FAB" w:rsidP="00620FAB">
            <w:pPr>
              <w:pStyle w:val="TAC"/>
              <w:spacing w:line="252" w:lineRule="auto"/>
              <w:rPr>
                <w:rFonts w:cs="Arial"/>
              </w:rPr>
            </w:pPr>
          </w:p>
        </w:tc>
      </w:tr>
      <w:tr w:rsidR="00620FAB" w:rsidRPr="00495D84" w14:paraId="7C9C7910"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3D40EF0B" w:rsidR="00620FAB" w:rsidRPr="00495D84" w:rsidRDefault="00620FAB" w:rsidP="00620FAB">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495D84"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4733ED4" w:rsidR="00620FAB" w:rsidRPr="00495D84" w:rsidRDefault="00620FAB" w:rsidP="00620FAB">
            <w:pPr>
              <w:pStyle w:val="TAC"/>
              <w:spacing w:line="252" w:lineRule="auto"/>
            </w:pPr>
            <w:r w:rsidRPr="00495D84">
              <w:t>Note</w:t>
            </w:r>
            <w:r w:rsidR="00B27C84">
              <w:t xml:space="preserve"> </w:t>
            </w:r>
            <w:r w:rsidRPr="00495D84">
              <w:t>1</w:t>
            </w:r>
            <w:r w:rsidR="00B27C84">
              <w:t xml:space="preserve"> </w:t>
            </w:r>
          </w:p>
        </w:tc>
        <w:tc>
          <w:tcPr>
            <w:tcW w:w="588" w:type="pct"/>
            <w:tcBorders>
              <w:top w:val="single" w:sz="4" w:space="0" w:color="auto"/>
              <w:left w:val="single" w:sz="4" w:space="0" w:color="auto"/>
              <w:bottom w:val="single" w:sz="4" w:space="0" w:color="auto"/>
              <w:right w:val="single" w:sz="4" w:space="0" w:color="auto"/>
            </w:tcBorders>
          </w:tcPr>
          <w:p w14:paraId="7C9C790A" w14:textId="64515B18" w:rsidR="00620FAB" w:rsidRPr="00495D84" w:rsidRDefault="00620FAB" w:rsidP="00620FAB">
            <w:pPr>
              <w:pStyle w:val="TAC"/>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B" w14:textId="1A4DBA2B"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C" w14:textId="178E6F40"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588" w:type="pct"/>
            <w:tcBorders>
              <w:top w:val="single" w:sz="4" w:space="0" w:color="auto"/>
              <w:left w:val="single" w:sz="4" w:space="0" w:color="auto"/>
              <w:bottom w:val="single" w:sz="4" w:space="0" w:color="auto"/>
              <w:right w:val="single" w:sz="4" w:space="0" w:color="auto"/>
            </w:tcBorders>
          </w:tcPr>
          <w:p w14:paraId="7C9C790D" w14:textId="3861E19D" w:rsidR="00620FAB" w:rsidRPr="00495D84" w:rsidRDefault="00620FAB" w:rsidP="00620FAB">
            <w:pPr>
              <w:pStyle w:val="TAC"/>
              <w:spacing w:line="252" w:lineRule="auto"/>
              <w:rPr>
                <w:rFonts w:cs="Arial"/>
              </w:rPr>
            </w:pPr>
            <w:r w:rsidRPr="00495D84">
              <w:t>Note</w:t>
            </w:r>
            <w:r w:rsidR="00B27C84">
              <w:t xml:space="preserve"> </w:t>
            </w:r>
            <w:r w:rsidRPr="00495D84">
              <w:t>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495D84" w:rsidRDefault="00620FAB" w:rsidP="00620FAB">
            <w:pPr>
              <w:pStyle w:val="TAC"/>
              <w:spacing w:line="252" w:lineRule="auto"/>
              <w:rPr>
                <w:rFonts w:cs="Arial"/>
              </w:rPr>
            </w:pPr>
          </w:p>
        </w:tc>
      </w:tr>
      <w:tr w:rsidR="00620FAB" w:rsidRPr="00495D84" w14:paraId="7C9C791A" w14:textId="77777777" w:rsidTr="00B27C84">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992030B" w:rsidR="00620FAB" w:rsidRPr="00495D84" w:rsidRDefault="00620FAB" w:rsidP="00620FAB">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495D84" w:rsidRDefault="00620FAB" w:rsidP="00620FAB">
            <w:pPr>
              <w:pStyle w:val="TAC"/>
              <w:spacing w:line="252" w:lineRule="auto"/>
              <w:rPr>
                <w:rFonts w:cs="Arial"/>
              </w:rPr>
            </w:pPr>
            <w:r w:rsidRPr="00495D84">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18B82159" w:rsidR="00620FAB" w:rsidRPr="00495D84" w:rsidRDefault="00620FAB" w:rsidP="00620FAB">
            <w:pPr>
              <w:pStyle w:val="TAC"/>
              <w:spacing w:line="252" w:lineRule="auto"/>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4" w14:textId="48450C1D" w:rsidR="00620FAB" w:rsidRPr="00495D84" w:rsidRDefault="00620FAB" w:rsidP="00620FAB">
            <w:pPr>
              <w:pStyle w:val="TAC"/>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5" w14:textId="29E44A08"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6" w14:textId="2762444A"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588" w:type="pct"/>
            <w:tcBorders>
              <w:top w:val="single" w:sz="4" w:space="0" w:color="auto"/>
              <w:left w:val="single" w:sz="4" w:space="0" w:color="auto"/>
              <w:bottom w:val="single" w:sz="4" w:space="0" w:color="auto"/>
              <w:right w:val="single" w:sz="4" w:space="0" w:color="auto"/>
            </w:tcBorders>
          </w:tcPr>
          <w:p w14:paraId="7C9C7917" w14:textId="309D4F82" w:rsidR="00620FAB" w:rsidRPr="00495D84" w:rsidRDefault="00620FAB" w:rsidP="00620FAB">
            <w:pPr>
              <w:pStyle w:val="TAC"/>
              <w:spacing w:line="252" w:lineRule="auto"/>
              <w:rPr>
                <w:rFonts w:cs="Arial"/>
              </w:rPr>
            </w:pPr>
            <w:r w:rsidRPr="00495D84">
              <w:t>Note</w:t>
            </w:r>
            <w:r w:rsidR="00B27C84">
              <w:t xml:space="preserve"> </w:t>
            </w:r>
            <w:r w:rsidRPr="00495D84">
              <w:t>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495D84"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495D84" w:rsidRDefault="00620FAB" w:rsidP="00620FAB">
            <w:pPr>
              <w:pStyle w:val="TAC"/>
              <w:spacing w:line="252" w:lineRule="auto"/>
              <w:rPr>
                <w:rFonts w:cs="Arial"/>
              </w:rPr>
            </w:pPr>
          </w:p>
        </w:tc>
      </w:tr>
      <w:tr w:rsidR="001268B4" w:rsidRPr="00495D84" w14:paraId="7C9C791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37A4BFE4"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1C" w14:textId="7AFAD22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r w:rsidR="006517D7">
              <w:rPr>
                <w:rFonts w:cs="Arial"/>
              </w:rPr>
              <w:t>.</w:t>
            </w:r>
          </w:p>
          <w:p w14:paraId="7C9C791D" w14:textId="5FBBC6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1F" w14:textId="77777777" w:rsidR="001268B4" w:rsidRPr="00495D84" w:rsidRDefault="001268B4" w:rsidP="001268B4">
      <w:pPr>
        <w:rPr>
          <w:rFonts w:eastAsia="MS Mincho"/>
        </w:rPr>
      </w:pPr>
    </w:p>
    <w:p w14:paraId="7C9C7920" w14:textId="516C3C09" w:rsidR="001268B4" w:rsidRPr="00495D84" w:rsidRDefault="001268B4" w:rsidP="001268B4">
      <w:pPr>
        <w:pStyle w:val="TH"/>
        <w:rPr>
          <w:rFonts w:cs="v5.0.0"/>
        </w:rPr>
      </w:pPr>
      <w:r w:rsidRPr="00495D84">
        <w:rPr>
          <w:rFonts w:cs="v5.0.0"/>
        </w:rPr>
        <w:lastRenderedPageBreak/>
        <w:t>Table A.3.1.3.2-2: Control Channel RMC for TDD with SCS=</w:t>
      </w:r>
      <w:r w:rsidR="006517D7" w:rsidRPr="00495D84">
        <w:rPr>
          <w:rFonts w:cs="v5.0.0"/>
        </w:rPr>
        <w:t>30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2"/>
        <w:gridCol w:w="903"/>
        <w:gridCol w:w="1317"/>
        <w:gridCol w:w="1169"/>
        <w:gridCol w:w="1165"/>
        <w:gridCol w:w="876"/>
        <w:gridCol w:w="676"/>
        <w:gridCol w:w="830"/>
        <w:gridCol w:w="391"/>
      </w:tblGrid>
      <w:tr w:rsidR="001268B4" w:rsidRPr="00495D84" w14:paraId="7C9C792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495D84" w:rsidRDefault="001268B4" w:rsidP="000B5C74">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495D84" w:rsidRDefault="001268B4" w:rsidP="000B5C74">
            <w:pPr>
              <w:pStyle w:val="TAH"/>
              <w:spacing w:line="252" w:lineRule="auto"/>
              <w:rPr>
                <w:rFonts w:cs="Arial"/>
              </w:rPr>
            </w:pPr>
            <w:r w:rsidRPr="00495D84">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495D84" w:rsidRDefault="001268B4" w:rsidP="000B5C74">
            <w:pPr>
              <w:pStyle w:val="TAH"/>
              <w:spacing w:line="252" w:lineRule="auto"/>
              <w:rPr>
                <w:rFonts w:cs="Arial"/>
              </w:rPr>
            </w:pPr>
            <w:r w:rsidRPr="00495D84">
              <w:rPr>
                <w:rFonts w:cs="Arial"/>
              </w:rPr>
              <w:t>Value</w:t>
            </w:r>
          </w:p>
        </w:tc>
      </w:tr>
      <w:tr w:rsidR="007F20C5" w:rsidRPr="00495D84" w14:paraId="7C9C792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A0D4359" w:rsidR="007F20C5" w:rsidRPr="00495D84" w:rsidRDefault="007F20C5" w:rsidP="007F20C5">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900CAF5" w:rsidR="007F20C5" w:rsidRPr="00495D84" w:rsidRDefault="007F20C5" w:rsidP="007F20C5">
            <w:pPr>
              <w:pStyle w:val="TAC"/>
              <w:spacing w:line="252" w:lineRule="auto"/>
            </w:pPr>
            <w:r w:rsidRPr="00495D84">
              <w:t>CCR.2.1</w:t>
            </w:r>
            <w:r w:rsidR="00B27C84">
              <w:t xml:space="preserve"> </w:t>
            </w:r>
            <w:r w:rsidRPr="00495D84">
              <w:t>TDD</w:t>
            </w:r>
          </w:p>
        </w:tc>
        <w:tc>
          <w:tcPr>
            <w:tcW w:w="607" w:type="pct"/>
            <w:tcBorders>
              <w:top w:val="single" w:sz="4" w:space="0" w:color="auto"/>
              <w:left w:val="single" w:sz="4" w:space="0" w:color="auto"/>
              <w:bottom w:val="single" w:sz="4" w:space="0" w:color="auto"/>
              <w:right w:val="single" w:sz="4" w:space="0" w:color="auto"/>
            </w:tcBorders>
          </w:tcPr>
          <w:p w14:paraId="7C9C7928" w14:textId="2A22F72C" w:rsidR="007F20C5" w:rsidRPr="00495D84" w:rsidRDefault="007F20C5" w:rsidP="007F20C5">
            <w:pPr>
              <w:pStyle w:val="TAC"/>
              <w:rPr>
                <w:rFonts w:cs="Arial"/>
              </w:rPr>
            </w:pPr>
            <w:r w:rsidRPr="00495D84">
              <w:t>CCR.2.2</w:t>
            </w:r>
            <w:r w:rsidR="00B27C84">
              <w:t xml:space="preserve"> </w:t>
            </w:r>
            <w:r w:rsidRPr="00495D84">
              <w:t>TDD</w:t>
            </w:r>
          </w:p>
        </w:tc>
        <w:tc>
          <w:tcPr>
            <w:tcW w:w="605" w:type="pct"/>
            <w:tcBorders>
              <w:top w:val="single" w:sz="4" w:space="0" w:color="auto"/>
              <w:left w:val="single" w:sz="4" w:space="0" w:color="auto"/>
              <w:bottom w:val="single" w:sz="4" w:space="0" w:color="auto"/>
              <w:right w:val="single" w:sz="4" w:space="0" w:color="auto"/>
            </w:tcBorders>
          </w:tcPr>
          <w:p w14:paraId="7C9C7929" w14:textId="008426D7" w:rsidR="007F20C5" w:rsidRPr="00495D84" w:rsidRDefault="007F20C5" w:rsidP="007F20C5">
            <w:pPr>
              <w:pStyle w:val="TAC"/>
              <w:spacing w:line="252" w:lineRule="auto"/>
              <w:rPr>
                <w:rFonts w:cs="Arial"/>
              </w:rPr>
            </w:pPr>
            <w:r w:rsidRPr="00495D84">
              <w:t>CCR.2.3</w:t>
            </w:r>
            <w:r w:rsidR="00B27C84">
              <w:t xml:space="preserve"> </w:t>
            </w:r>
            <w:r w:rsidRPr="00495D84">
              <w:t>TDD</w:t>
            </w:r>
          </w:p>
        </w:tc>
        <w:tc>
          <w:tcPr>
            <w:tcW w:w="455" w:type="pct"/>
            <w:tcBorders>
              <w:top w:val="single" w:sz="4" w:space="0" w:color="auto"/>
              <w:left w:val="single" w:sz="4" w:space="0" w:color="auto"/>
              <w:bottom w:val="single" w:sz="4" w:space="0" w:color="auto"/>
              <w:right w:val="single" w:sz="4" w:space="0" w:color="auto"/>
            </w:tcBorders>
          </w:tcPr>
          <w:p w14:paraId="7C9C792A" w14:textId="7734BA27" w:rsidR="007F20C5" w:rsidRPr="00495D84" w:rsidRDefault="007F20C5" w:rsidP="007F20C5">
            <w:pPr>
              <w:pStyle w:val="TAC"/>
              <w:spacing w:line="252" w:lineRule="auto"/>
              <w:rPr>
                <w:rFonts w:cs="Arial"/>
              </w:rPr>
            </w:pPr>
            <w:r w:rsidRPr="00495D84">
              <w:t>CCR.2.4</w:t>
            </w:r>
            <w:r w:rsidR="00B27C84">
              <w:t xml:space="preserve"> </w:t>
            </w:r>
            <w:r w:rsidRPr="00495D84">
              <w:t>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495D84" w:rsidRDefault="007F20C5" w:rsidP="007F20C5">
            <w:pPr>
              <w:pStyle w:val="TAC"/>
              <w:spacing w:line="252" w:lineRule="auto"/>
              <w:rPr>
                <w:rFonts w:cs="Arial"/>
              </w:rPr>
            </w:pPr>
          </w:p>
        </w:tc>
      </w:tr>
      <w:tr w:rsidR="007F20C5" w:rsidRPr="00495D84" w14:paraId="7C9C793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074BA0D1" w:rsidR="007F20C5" w:rsidRPr="00495D84" w:rsidRDefault="007F20C5" w:rsidP="007F20C5">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495D84" w:rsidRDefault="007F20C5" w:rsidP="007F20C5">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4DAB3C4A" w:rsidR="007F20C5" w:rsidRPr="00495D84" w:rsidRDefault="007F20C5" w:rsidP="007F20C5">
            <w:pPr>
              <w:pStyle w:val="TAC"/>
              <w:spacing w:line="252" w:lineRule="auto"/>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7" w:type="pct"/>
            <w:tcBorders>
              <w:top w:val="single" w:sz="4" w:space="0" w:color="auto"/>
              <w:left w:val="single" w:sz="4" w:space="0" w:color="auto"/>
              <w:bottom w:val="single" w:sz="4" w:space="0" w:color="auto"/>
              <w:right w:val="single" w:sz="4" w:space="0" w:color="auto"/>
            </w:tcBorders>
          </w:tcPr>
          <w:p w14:paraId="7C9C7932" w14:textId="354A1F69" w:rsidR="007F20C5" w:rsidRPr="00495D84" w:rsidRDefault="007F20C5" w:rsidP="007F20C5">
            <w:pPr>
              <w:pStyle w:val="TAC"/>
              <w:rPr>
                <w:rFonts w:cs="Arial"/>
                <w:lang w:eastAsia="zh-CN"/>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605" w:type="pct"/>
            <w:tcBorders>
              <w:top w:val="single" w:sz="4" w:space="0" w:color="auto"/>
              <w:left w:val="single" w:sz="4" w:space="0" w:color="auto"/>
              <w:bottom w:val="single" w:sz="4" w:space="0" w:color="auto"/>
              <w:right w:val="single" w:sz="4" w:space="0" w:color="auto"/>
            </w:tcBorders>
          </w:tcPr>
          <w:p w14:paraId="7C9C7933" w14:textId="5958EFCE"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455" w:type="pct"/>
            <w:tcBorders>
              <w:top w:val="single" w:sz="4" w:space="0" w:color="auto"/>
              <w:left w:val="single" w:sz="4" w:space="0" w:color="auto"/>
              <w:bottom w:val="single" w:sz="4" w:space="0" w:color="auto"/>
              <w:right w:val="single" w:sz="4" w:space="0" w:color="auto"/>
            </w:tcBorders>
          </w:tcPr>
          <w:p w14:paraId="7C9C7934" w14:textId="7B785B4C" w:rsidR="007F20C5" w:rsidRPr="00495D84" w:rsidRDefault="007F20C5" w:rsidP="007F20C5">
            <w:pPr>
              <w:pStyle w:val="TAC"/>
              <w:spacing w:line="252" w:lineRule="auto"/>
              <w:rPr>
                <w:rFonts w:cs="Arial"/>
              </w:rPr>
            </w:pPr>
            <w:r w:rsidRPr="00495D84">
              <w:t>Defined</w:t>
            </w:r>
            <w:r w:rsidR="00B27C84">
              <w:t xml:space="preserve"> </w:t>
            </w:r>
            <w:r w:rsidRPr="00495D84">
              <w:t>in</w:t>
            </w:r>
            <w:r w:rsidR="00B27C84">
              <w:t xml:space="preserve"> </w:t>
            </w:r>
            <w:r w:rsidRPr="00495D84">
              <w:t>test</w:t>
            </w:r>
            <w:r w:rsidR="00B27C84">
              <w:t xml:space="preserve"> </w:t>
            </w:r>
            <w:r w:rsidRPr="00495D84">
              <w:t>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495D84" w:rsidRDefault="007F20C5" w:rsidP="007F20C5">
            <w:pPr>
              <w:pStyle w:val="TAC"/>
              <w:spacing w:line="252" w:lineRule="auto"/>
              <w:rPr>
                <w:rFonts w:cs="Arial"/>
              </w:rPr>
            </w:pPr>
          </w:p>
        </w:tc>
      </w:tr>
      <w:tr w:rsidR="007F20C5" w:rsidRPr="00495D84" w14:paraId="7C9C794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41674E6E" w:rsidR="007F20C5" w:rsidRPr="00495D84" w:rsidRDefault="007F20C5" w:rsidP="007F20C5">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495D84" w:rsidRDefault="007F20C5" w:rsidP="007F20C5">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495D84" w:rsidRDefault="007F20C5" w:rsidP="007F20C5">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495D84" w:rsidRDefault="007F20C5" w:rsidP="007F20C5">
            <w:pPr>
              <w:pStyle w:val="TAC"/>
              <w:rPr>
                <w:rFonts w:cs="Arial"/>
                <w:lang w:eastAsia="zh-CN"/>
              </w:rPr>
            </w:pPr>
            <w:r w:rsidRPr="00495D84">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495D84" w:rsidRDefault="007F20C5" w:rsidP="007F20C5">
            <w:pPr>
              <w:pStyle w:val="TAC"/>
              <w:spacing w:line="252" w:lineRule="auto"/>
              <w:rPr>
                <w:rFonts w:cs="Arial"/>
              </w:rPr>
            </w:pPr>
            <w:r w:rsidRPr="00495D84">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495D84" w:rsidRDefault="007F20C5" w:rsidP="007F20C5">
            <w:pPr>
              <w:pStyle w:val="TAC"/>
              <w:spacing w:line="252" w:lineRule="auto"/>
              <w:rPr>
                <w:rFonts w:cs="Arial"/>
              </w:rPr>
            </w:pPr>
            <w:r w:rsidRPr="00495D84">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495D84" w:rsidRDefault="007F20C5" w:rsidP="007F20C5">
            <w:pPr>
              <w:pStyle w:val="TAC"/>
              <w:spacing w:line="252" w:lineRule="auto"/>
              <w:rPr>
                <w:rFonts w:cs="Arial"/>
              </w:rPr>
            </w:pPr>
          </w:p>
        </w:tc>
      </w:tr>
      <w:tr w:rsidR="007F20C5" w:rsidRPr="00495D84" w14:paraId="7C9C794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183AA4BC" w:rsidR="007F20C5" w:rsidRPr="00495D84" w:rsidRDefault="007F20C5" w:rsidP="007F20C5">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495D84"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495D84" w:rsidRDefault="007F20C5" w:rsidP="007F20C5">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495D84" w:rsidRDefault="007F20C5" w:rsidP="007F20C5">
            <w:pPr>
              <w:pStyle w:val="TAC"/>
              <w:rPr>
                <w:rFonts w:cs="Arial"/>
                <w:lang w:eastAsia="zh-CN"/>
              </w:rPr>
            </w:pPr>
            <w:r w:rsidRPr="00495D84">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495D84" w:rsidRDefault="007F20C5" w:rsidP="007F20C5">
            <w:pPr>
              <w:pStyle w:val="TAC"/>
              <w:spacing w:line="252" w:lineRule="auto"/>
              <w:rPr>
                <w:rFonts w:cs="Arial"/>
              </w:rPr>
            </w:pPr>
            <w:r w:rsidRPr="00495D84">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495D84" w:rsidRDefault="007F20C5" w:rsidP="007F20C5">
            <w:pPr>
              <w:pStyle w:val="TAC"/>
              <w:spacing w:line="252" w:lineRule="auto"/>
              <w:rPr>
                <w:rFonts w:cs="Arial"/>
              </w:rPr>
            </w:pPr>
            <w:r w:rsidRPr="00495D84">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495D84" w:rsidRDefault="007F20C5" w:rsidP="007F20C5">
            <w:pPr>
              <w:pStyle w:val="TAC"/>
              <w:spacing w:line="252" w:lineRule="auto"/>
              <w:rPr>
                <w:rFonts w:cs="Arial"/>
              </w:rPr>
            </w:pPr>
          </w:p>
        </w:tc>
      </w:tr>
      <w:tr w:rsidR="007F20C5" w:rsidRPr="00495D84" w14:paraId="7C9C795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321A1CA6" w:rsidR="007F20C5" w:rsidRPr="00495D84" w:rsidRDefault="007F20C5" w:rsidP="007F20C5">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495D84"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495D84" w:rsidRDefault="007F20C5" w:rsidP="007F20C5">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495D84" w:rsidRDefault="007F20C5" w:rsidP="007F20C5">
            <w:pPr>
              <w:pStyle w:val="TAC"/>
              <w:rPr>
                <w:rFonts w:cs="Arial"/>
              </w:rPr>
            </w:pP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495D84" w:rsidRDefault="007F20C5" w:rsidP="007F20C5">
            <w:pPr>
              <w:pStyle w:val="TAC"/>
              <w:spacing w:line="252" w:lineRule="auto"/>
              <w:rPr>
                <w:rFonts w:cs="Arial"/>
              </w:rPr>
            </w:pPr>
            <w:r w:rsidRPr="00495D84">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495D84" w:rsidRDefault="007F20C5" w:rsidP="007F20C5">
            <w:pPr>
              <w:pStyle w:val="TAC"/>
              <w:spacing w:line="252" w:lineRule="auto"/>
              <w:rPr>
                <w:rFonts w:cs="Arial"/>
              </w:rPr>
            </w:pPr>
            <w:r w:rsidRPr="00495D84">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495D84" w:rsidRDefault="007F20C5" w:rsidP="007F20C5">
            <w:pPr>
              <w:pStyle w:val="TAC"/>
              <w:spacing w:line="252" w:lineRule="auto"/>
              <w:rPr>
                <w:rFonts w:cs="Arial"/>
              </w:rPr>
            </w:pPr>
          </w:p>
        </w:tc>
      </w:tr>
      <w:tr w:rsidR="007F20C5" w:rsidRPr="00495D84" w14:paraId="7C9C796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32D6F8FD" w:rsidR="007F20C5" w:rsidRPr="00495D84" w:rsidRDefault="007F20C5" w:rsidP="007F20C5">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495D84" w:rsidRDefault="007F20C5" w:rsidP="007F20C5">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495D84" w:rsidRDefault="007F20C5" w:rsidP="007F20C5">
            <w:pPr>
              <w:pStyle w:val="TAC"/>
              <w:spacing w:line="252" w:lineRule="auto"/>
              <w:rPr>
                <w:rFonts w:cs="Arial"/>
              </w:rPr>
            </w:pPr>
          </w:p>
        </w:tc>
      </w:tr>
      <w:tr w:rsidR="007F20C5" w:rsidRPr="00495D84" w14:paraId="7C9C796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4787BDE8" w:rsidR="007F20C5" w:rsidRPr="00495D84" w:rsidRDefault="007F20C5" w:rsidP="007F20C5">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495D84" w:rsidRDefault="007F20C5" w:rsidP="007F20C5">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495D84" w:rsidRDefault="007F20C5" w:rsidP="007F20C5">
            <w:pPr>
              <w:pStyle w:val="TAC"/>
              <w:rPr>
                <w:rFonts w:cs="Arial"/>
                <w:lang w:eastAsia="zh-CN"/>
              </w:rPr>
            </w:pPr>
            <w:r w:rsidRPr="00495D84">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495D84" w:rsidRDefault="007F20C5" w:rsidP="007F20C5">
            <w:pPr>
              <w:pStyle w:val="TAC"/>
              <w:spacing w:line="252" w:lineRule="auto"/>
              <w:rPr>
                <w:rFonts w:cs="Arial"/>
              </w:rPr>
            </w:pPr>
            <w:r w:rsidRPr="00495D84">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495D84" w:rsidRDefault="007F20C5" w:rsidP="007F20C5">
            <w:pPr>
              <w:pStyle w:val="TAC"/>
              <w:spacing w:line="252" w:lineRule="auto"/>
              <w:rPr>
                <w:rFonts w:cs="Arial"/>
              </w:rPr>
            </w:pPr>
            <w:r w:rsidRPr="00495D84">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495D84" w:rsidRDefault="007F20C5" w:rsidP="007F20C5">
            <w:pPr>
              <w:pStyle w:val="TAC"/>
              <w:spacing w:line="252" w:lineRule="auto"/>
              <w:rPr>
                <w:rFonts w:cs="Arial"/>
              </w:rPr>
            </w:pPr>
          </w:p>
        </w:tc>
      </w:tr>
      <w:tr w:rsidR="007F20C5" w:rsidRPr="00495D84" w14:paraId="7C9C7974"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278D21D4" w:rsidR="007F20C5" w:rsidRPr="00495D84" w:rsidRDefault="007F20C5" w:rsidP="007F20C5">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1EB1DC47" w:rsidR="007F20C5" w:rsidRPr="00495D84" w:rsidRDefault="007F20C5" w:rsidP="007F20C5">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tcPr>
          <w:p w14:paraId="7C9C796E" w14:textId="1935B496" w:rsidR="007F20C5" w:rsidRPr="00495D84" w:rsidRDefault="007F20C5" w:rsidP="007F20C5">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5" w:type="pct"/>
            <w:tcBorders>
              <w:top w:val="single" w:sz="4" w:space="0" w:color="auto"/>
              <w:left w:val="single" w:sz="4" w:space="0" w:color="auto"/>
              <w:bottom w:val="single" w:sz="4" w:space="0" w:color="auto"/>
              <w:right w:val="single" w:sz="4" w:space="0" w:color="auto"/>
            </w:tcBorders>
          </w:tcPr>
          <w:p w14:paraId="7C9C796F" w14:textId="12A8D328"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55" w:type="pct"/>
            <w:tcBorders>
              <w:top w:val="single" w:sz="4" w:space="0" w:color="auto"/>
              <w:left w:val="single" w:sz="4" w:space="0" w:color="auto"/>
              <w:bottom w:val="single" w:sz="4" w:space="0" w:color="auto"/>
              <w:right w:val="single" w:sz="4" w:space="0" w:color="auto"/>
            </w:tcBorders>
          </w:tcPr>
          <w:p w14:paraId="7C9C7970" w14:textId="47D924F2" w:rsidR="007F20C5" w:rsidRPr="00495D84" w:rsidRDefault="007F20C5" w:rsidP="007F20C5">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495D84" w:rsidRDefault="007F20C5" w:rsidP="007F20C5">
            <w:pPr>
              <w:pStyle w:val="TAC"/>
              <w:spacing w:line="252" w:lineRule="auto"/>
              <w:rPr>
                <w:rFonts w:cs="Arial"/>
              </w:rPr>
            </w:pPr>
          </w:p>
        </w:tc>
      </w:tr>
      <w:tr w:rsidR="007F20C5" w:rsidRPr="00495D84" w14:paraId="7C9C797E"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054901B7" w:rsidR="007F20C5" w:rsidRPr="00495D84" w:rsidRDefault="007F20C5" w:rsidP="007F20C5">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495D84" w:rsidRDefault="007F20C5" w:rsidP="007F20C5">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495D84" w:rsidRDefault="007F20C5" w:rsidP="007F20C5">
            <w:pPr>
              <w:pStyle w:val="TAC"/>
              <w:rPr>
                <w:rFonts w:cs="Arial"/>
              </w:rPr>
            </w:pPr>
            <w:r w:rsidRPr="00495D84">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495D84" w:rsidRDefault="007F20C5" w:rsidP="007F20C5">
            <w:pPr>
              <w:pStyle w:val="TAC"/>
              <w:spacing w:line="252" w:lineRule="auto"/>
              <w:rPr>
                <w:rFonts w:cs="Arial"/>
              </w:rPr>
            </w:pPr>
            <w:r w:rsidRPr="00495D84">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495D84" w:rsidRDefault="007F20C5" w:rsidP="007F20C5">
            <w:pPr>
              <w:pStyle w:val="TAC"/>
              <w:spacing w:line="252" w:lineRule="auto"/>
              <w:rPr>
                <w:rFonts w:cs="Arial"/>
              </w:rPr>
            </w:pPr>
            <w:r w:rsidRPr="00495D84">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495D84" w:rsidRDefault="007F20C5" w:rsidP="007F20C5">
            <w:pPr>
              <w:pStyle w:val="TAC"/>
              <w:spacing w:line="252" w:lineRule="auto"/>
              <w:rPr>
                <w:rFonts w:cs="Arial"/>
              </w:rPr>
            </w:pPr>
          </w:p>
        </w:tc>
      </w:tr>
      <w:tr w:rsidR="007F20C5" w:rsidRPr="00495D84" w14:paraId="7C9C7988"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367F2AEC"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495D84" w:rsidRDefault="007F20C5" w:rsidP="007F20C5">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495D84" w:rsidRDefault="007F20C5" w:rsidP="007F20C5">
            <w:pPr>
              <w:pStyle w:val="TAC"/>
              <w:rPr>
                <w:rFonts w:cs="Arial"/>
              </w:rPr>
            </w:pPr>
            <w:r w:rsidRPr="00495D84">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495D84" w:rsidRDefault="007F20C5" w:rsidP="007F20C5">
            <w:pPr>
              <w:pStyle w:val="TAC"/>
              <w:spacing w:line="252" w:lineRule="auto"/>
              <w:rPr>
                <w:rFonts w:cs="Arial"/>
              </w:rPr>
            </w:pPr>
            <w:r w:rsidRPr="00495D84">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495D84" w:rsidRDefault="007F20C5" w:rsidP="007F20C5">
            <w:pPr>
              <w:pStyle w:val="TAC"/>
              <w:spacing w:line="252" w:lineRule="auto"/>
              <w:rPr>
                <w:rFonts w:cs="Arial"/>
              </w:rPr>
            </w:pPr>
            <w:r w:rsidRPr="00495D84">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495D84" w:rsidRDefault="007F20C5" w:rsidP="007F20C5">
            <w:pPr>
              <w:pStyle w:val="TAC"/>
              <w:spacing w:line="252" w:lineRule="auto"/>
              <w:rPr>
                <w:rFonts w:cs="Arial"/>
              </w:rPr>
            </w:pPr>
          </w:p>
        </w:tc>
      </w:tr>
      <w:tr w:rsidR="007F20C5" w:rsidRPr="00495D84" w14:paraId="7C9C7992"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22973183" w:rsidR="007F20C5" w:rsidRPr="00495D84" w:rsidRDefault="007F20C5" w:rsidP="007F20C5">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495D84" w:rsidRDefault="007F20C5" w:rsidP="007F20C5">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495D84" w:rsidRDefault="007F20C5" w:rsidP="007F20C5">
            <w:pPr>
              <w:pStyle w:val="TAC"/>
              <w:rPr>
                <w:rFonts w:cs="Arial"/>
              </w:rPr>
            </w:pP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495D84" w:rsidRDefault="007F20C5" w:rsidP="007F20C5">
            <w:pPr>
              <w:pStyle w:val="TAC"/>
              <w:spacing w:line="252" w:lineRule="auto"/>
              <w:rPr>
                <w:rFonts w:cs="Arial"/>
              </w:rPr>
            </w:pP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495D84" w:rsidRDefault="007F20C5" w:rsidP="007F20C5">
            <w:pPr>
              <w:pStyle w:val="TAC"/>
              <w:spacing w:line="252" w:lineRule="auto"/>
              <w:rPr>
                <w:rFonts w:cs="Arial"/>
              </w:rPr>
            </w:pPr>
          </w:p>
        </w:tc>
      </w:tr>
      <w:tr w:rsidR="007F20C5" w:rsidRPr="00495D84" w14:paraId="7C9C799C"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1BBB9BEA" w:rsidR="007F20C5" w:rsidRPr="00495D84" w:rsidRDefault="007F20C5" w:rsidP="007F20C5">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495D84" w:rsidRDefault="007F20C5" w:rsidP="007F20C5">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495D84" w:rsidRDefault="007F20C5" w:rsidP="007F20C5">
            <w:pPr>
              <w:pStyle w:val="TAC"/>
              <w:rPr>
                <w:rFonts w:cs="Arial"/>
              </w:rPr>
            </w:pPr>
            <w:r w:rsidRPr="00495D84">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495D84" w:rsidRDefault="007F20C5" w:rsidP="007F20C5">
            <w:pPr>
              <w:pStyle w:val="TAC"/>
              <w:spacing w:line="252" w:lineRule="auto"/>
              <w:rPr>
                <w:rFonts w:cs="Arial"/>
              </w:rPr>
            </w:pPr>
            <w:r w:rsidRPr="00495D84">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495D84" w:rsidRDefault="007F20C5" w:rsidP="007F20C5">
            <w:pPr>
              <w:pStyle w:val="TAC"/>
              <w:spacing w:line="252" w:lineRule="auto"/>
              <w:rPr>
                <w:rFonts w:cs="Arial"/>
              </w:rPr>
            </w:pPr>
            <w:r w:rsidRPr="00495D84">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495D84" w:rsidRDefault="007F20C5" w:rsidP="007F20C5">
            <w:pPr>
              <w:pStyle w:val="TAC"/>
              <w:spacing w:line="252" w:lineRule="auto"/>
              <w:rPr>
                <w:rFonts w:cs="Arial"/>
              </w:rPr>
            </w:pPr>
          </w:p>
        </w:tc>
      </w:tr>
      <w:tr w:rsidR="007F20C5" w:rsidRPr="00495D84" w14:paraId="7C9C79A6"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03D0D9BC" w:rsidR="007F20C5" w:rsidRPr="00495D84" w:rsidRDefault="007F20C5" w:rsidP="007F20C5">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495D84" w:rsidRDefault="007F20C5" w:rsidP="007F20C5">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495D84" w:rsidRDefault="007F20C5" w:rsidP="007F20C5">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495D84" w:rsidRDefault="007F20C5" w:rsidP="007F20C5">
            <w:pPr>
              <w:pStyle w:val="TAC"/>
              <w:rPr>
                <w:rFonts w:cs="Arial"/>
              </w:rPr>
            </w:pPr>
            <w:r w:rsidRPr="00495D84">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495D84" w:rsidRDefault="007F20C5" w:rsidP="007F20C5">
            <w:pPr>
              <w:pStyle w:val="TAC"/>
              <w:spacing w:line="252" w:lineRule="auto"/>
              <w:rPr>
                <w:rFonts w:cs="Arial"/>
              </w:rPr>
            </w:pPr>
            <w:r w:rsidRPr="00495D84">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495D84" w:rsidRDefault="007F20C5" w:rsidP="007F20C5">
            <w:pPr>
              <w:pStyle w:val="TAC"/>
              <w:spacing w:line="252" w:lineRule="auto"/>
              <w:rPr>
                <w:rFonts w:cs="Arial"/>
              </w:rPr>
            </w:pP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495D84" w:rsidRDefault="007F20C5" w:rsidP="007F20C5">
            <w:pPr>
              <w:pStyle w:val="TAC"/>
              <w:spacing w:line="252" w:lineRule="auto"/>
              <w:rPr>
                <w:rFonts w:cs="Arial"/>
              </w:rPr>
            </w:pPr>
          </w:p>
        </w:tc>
      </w:tr>
      <w:tr w:rsidR="007F20C5" w:rsidRPr="00495D84" w14:paraId="7C9C79B0"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1F2D6E89" w:rsidR="007F20C5" w:rsidRPr="00495D84" w:rsidRDefault="007F20C5" w:rsidP="007F20C5">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495D84"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0783612" w:rsidR="007F20C5" w:rsidRPr="00495D84" w:rsidRDefault="007F20C5" w:rsidP="007F20C5">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tcPr>
          <w:p w14:paraId="7C9C79AA" w14:textId="1989DD3A" w:rsidR="007F20C5" w:rsidRPr="00495D84" w:rsidRDefault="007F20C5" w:rsidP="007F20C5">
            <w:pPr>
              <w:pStyle w:val="TAC"/>
              <w:rPr>
                <w:rFonts w:cs="Arial"/>
              </w:rPr>
            </w:pPr>
            <w:r w:rsidRPr="00495D84">
              <w:t>Note</w:t>
            </w:r>
            <w:r w:rsidR="00B27C84">
              <w:t xml:space="preserve"> </w:t>
            </w:r>
            <w:r w:rsidRPr="00495D84">
              <w:t>1</w:t>
            </w:r>
          </w:p>
        </w:tc>
        <w:tc>
          <w:tcPr>
            <w:tcW w:w="605" w:type="pct"/>
            <w:tcBorders>
              <w:top w:val="single" w:sz="4" w:space="0" w:color="auto"/>
              <w:left w:val="single" w:sz="4" w:space="0" w:color="auto"/>
              <w:bottom w:val="single" w:sz="4" w:space="0" w:color="auto"/>
              <w:right w:val="single" w:sz="4" w:space="0" w:color="auto"/>
            </w:tcBorders>
          </w:tcPr>
          <w:p w14:paraId="7C9C79AB" w14:textId="604174E2"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455" w:type="pct"/>
            <w:tcBorders>
              <w:top w:val="single" w:sz="4" w:space="0" w:color="auto"/>
              <w:left w:val="single" w:sz="4" w:space="0" w:color="auto"/>
              <w:bottom w:val="single" w:sz="4" w:space="0" w:color="auto"/>
              <w:right w:val="single" w:sz="4" w:space="0" w:color="auto"/>
            </w:tcBorders>
          </w:tcPr>
          <w:p w14:paraId="7C9C79AC" w14:textId="27E54E84" w:rsidR="007F20C5" w:rsidRPr="00495D84" w:rsidRDefault="007F20C5" w:rsidP="007F20C5">
            <w:pPr>
              <w:pStyle w:val="TAC"/>
              <w:spacing w:line="252" w:lineRule="auto"/>
              <w:rPr>
                <w:rFonts w:cs="Arial"/>
              </w:rPr>
            </w:pPr>
            <w:r w:rsidRPr="00495D84">
              <w:t>Note</w:t>
            </w:r>
            <w:r w:rsidR="00B27C84">
              <w:t xml:space="preserve"> </w:t>
            </w:r>
            <w:r w:rsidRPr="00495D84">
              <w:t>1</w:t>
            </w:r>
            <w:r w:rsidR="00B27C84">
              <w:t xml:space="preserve">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495D84" w:rsidRDefault="007F20C5" w:rsidP="007F20C5">
            <w:pPr>
              <w:pStyle w:val="TAC"/>
              <w:spacing w:line="252" w:lineRule="auto"/>
              <w:rPr>
                <w:rFonts w:cs="Arial"/>
              </w:rPr>
            </w:pPr>
          </w:p>
        </w:tc>
      </w:tr>
      <w:tr w:rsidR="007F20C5" w:rsidRPr="00495D84" w14:paraId="7C9C79BA" w14:textId="77777777" w:rsidTr="00B27C84">
        <w:trPr>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3399B902" w:rsidR="007F20C5" w:rsidRPr="00495D84" w:rsidRDefault="007F20C5" w:rsidP="007F20C5">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495D84" w:rsidRDefault="007F20C5" w:rsidP="007F20C5">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6A2B02FA" w:rsidR="007F20C5" w:rsidRPr="00495D84" w:rsidRDefault="007F20C5" w:rsidP="007F20C5">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tcPr>
          <w:p w14:paraId="7C9C79B4" w14:textId="106BD179" w:rsidR="007F20C5" w:rsidRPr="00495D84" w:rsidRDefault="007F20C5" w:rsidP="007F20C5">
            <w:pPr>
              <w:pStyle w:val="TAC"/>
              <w:rPr>
                <w:rFonts w:cs="Arial"/>
              </w:rPr>
            </w:pPr>
            <w:r w:rsidRPr="00495D84">
              <w:t>Note</w:t>
            </w:r>
            <w:r w:rsidR="00B27C84">
              <w:t xml:space="preserve"> </w:t>
            </w:r>
            <w:r w:rsidRPr="00495D84">
              <w:t>2</w:t>
            </w:r>
          </w:p>
        </w:tc>
        <w:tc>
          <w:tcPr>
            <w:tcW w:w="605" w:type="pct"/>
            <w:tcBorders>
              <w:top w:val="single" w:sz="4" w:space="0" w:color="auto"/>
              <w:left w:val="single" w:sz="4" w:space="0" w:color="auto"/>
              <w:bottom w:val="single" w:sz="4" w:space="0" w:color="auto"/>
              <w:right w:val="single" w:sz="4" w:space="0" w:color="auto"/>
            </w:tcBorders>
          </w:tcPr>
          <w:p w14:paraId="7C9C79B5" w14:textId="762ACAC3"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455" w:type="pct"/>
            <w:tcBorders>
              <w:top w:val="single" w:sz="4" w:space="0" w:color="auto"/>
              <w:left w:val="single" w:sz="4" w:space="0" w:color="auto"/>
              <w:bottom w:val="single" w:sz="4" w:space="0" w:color="auto"/>
              <w:right w:val="single" w:sz="4" w:space="0" w:color="auto"/>
            </w:tcBorders>
          </w:tcPr>
          <w:p w14:paraId="7C9C79B6" w14:textId="4E9394FD" w:rsidR="007F20C5" w:rsidRPr="00495D84" w:rsidRDefault="007F20C5" w:rsidP="007F20C5">
            <w:pPr>
              <w:pStyle w:val="TAC"/>
              <w:spacing w:line="252" w:lineRule="auto"/>
              <w:rPr>
                <w:rFonts w:cs="Arial"/>
              </w:rPr>
            </w:pPr>
            <w:r w:rsidRPr="00495D84">
              <w:t>Note</w:t>
            </w:r>
            <w:r w:rsidR="00B27C84">
              <w:t xml:space="preserve"> </w:t>
            </w:r>
            <w:r w:rsidRPr="00495D84">
              <w:t>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495D84"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495D84"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495D84" w:rsidRDefault="007F20C5" w:rsidP="007F20C5">
            <w:pPr>
              <w:pStyle w:val="TAC"/>
              <w:spacing w:line="252" w:lineRule="auto"/>
              <w:rPr>
                <w:rFonts w:cs="Arial"/>
              </w:rPr>
            </w:pPr>
          </w:p>
        </w:tc>
      </w:tr>
      <w:tr w:rsidR="001268B4" w:rsidRPr="00495D84" w14:paraId="7C9C79BE"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3718CEFF"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C" w14:textId="2DAAB9B0"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9BD" w14:textId="076B49F6" w:rsidR="001268B4" w:rsidRPr="00495D84" w:rsidRDefault="00E94096" w:rsidP="000B5C74">
            <w:pPr>
              <w:pStyle w:val="TAN"/>
              <w:spacing w:line="252" w:lineRule="auto"/>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tc>
      </w:tr>
    </w:tbl>
    <w:p w14:paraId="7C9C79BF" w14:textId="77777777" w:rsidR="001268B4" w:rsidRPr="00495D84" w:rsidRDefault="001268B4" w:rsidP="001268B4">
      <w:pPr>
        <w:rPr>
          <w:rFonts w:eastAsia="MS Mincho"/>
        </w:rPr>
      </w:pPr>
    </w:p>
    <w:p w14:paraId="7C9C79C0" w14:textId="40481896" w:rsidR="001268B4" w:rsidRPr="00495D84" w:rsidRDefault="001268B4" w:rsidP="001268B4">
      <w:pPr>
        <w:pStyle w:val="TH"/>
      </w:pPr>
      <w:r w:rsidRPr="00495D84">
        <w:rPr>
          <w:rFonts w:cs="v5.0.0"/>
        </w:rPr>
        <w:lastRenderedPageBreak/>
        <w:t>Table A.3.1.3.2-3: Control Channel RMC for TDD with SCS=</w:t>
      </w:r>
      <w:r w:rsidR="006517D7" w:rsidRPr="00495D84">
        <w:rPr>
          <w:rFonts w:cs="v5.0.0"/>
        </w:rPr>
        <w:t>120</w:t>
      </w:r>
      <w:r w:rsidR="006517D7">
        <w:rPr>
          <w:rFonts w:cs="v5.0.0"/>
        </w:rPr>
        <w:t>k</w:t>
      </w:r>
      <w:r w:rsidR="006517D7" w:rsidRPr="00495D84">
        <w:rPr>
          <w:rFonts w:cs="v5.0.0"/>
        </w:rPr>
        <w:t>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62"/>
        <w:gridCol w:w="487"/>
        <w:gridCol w:w="844"/>
        <w:gridCol w:w="845"/>
        <w:gridCol w:w="845"/>
        <w:gridCol w:w="1202"/>
        <w:gridCol w:w="1202"/>
        <w:gridCol w:w="1202"/>
        <w:gridCol w:w="840"/>
      </w:tblGrid>
      <w:tr w:rsidR="001268B4" w:rsidRPr="00495D84" w14:paraId="7C9C79C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495D84" w:rsidRDefault="001268B4" w:rsidP="000B5C74">
            <w:pPr>
              <w:pStyle w:val="TAH"/>
              <w:spacing w:line="252" w:lineRule="auto"/>
              <w:rPr>
                <w:rFonts w:cs="Arial"/>
              </w:rPr>
            </w:pPr>
            <w:r w:rsidRPr="00495D84">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495D84" w:rsidRDefault="001268B4" w:rsidP="000B5C74">
            <w:pPr>
              <w:pStyle w:val="TAH"/>
              <w:spacing w:line="252" w:lineRule="auto"/>
              <w:rPr>
                <w:rFonts w:cs="Arial"/>
              </w:rPr>
            </w:pPr>
            <w:r w:rsidRPr="00495D84">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495D84" w:rsidRDefault="001268B4" w:rsidP="000B5C74">
            <w:pPr>
              <w:pStyle w:val="TAH"/>
              <w:spacing w:line="252" w:lineRule="auto"/>
              <w:rPr>
                <w:rFonts w:cs="Arial"/>
              </w:rPr>
            </w:pPr>
            <w:r w:rsidRPr="00495D84">
              <w:rPr>
                <w:rFonts w:cs="Arial"/>
              </w:rPr>
              <w:t>Value</w:t>
            </w:r>
          </w:p>
        </w:tc>
      </w:tr>
      <w:tr w:rsidR="003961F6" w:rsidRPr="00495D84" w14:paraId="7C9C79C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0A7A9C0D" w:rsidR="003961F6" w:rsidRPr="00495D84" w:rsidRDefault="003961F6" w:rsidP="003961F6">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408F33C9" w:rsidR="003961F6" w:rsidRPr="00495D84" w:rsidRDefault="003961F6" w:rsidP="003961F6">
            <w:pPr>
              <w:pStyle w:val="TAC"/>
              <w:spacing w:line="252" w:lineRule="auto"/>
            </w:pPr>
            <w:r w:rsidRPr="00495D84">
              <w:t>CCR.3.1</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4ED2C210" w:rsidR="003961F6" w:rsidRPr="00495D84" w:rsidRDefault="003961F6" w:rsidP="003961F6">
            <w:pPr>
              <w:pStyle w:val="TAC"/>
              <w:spacing w:line="252" w:lineRule="auto"/>
              <w:rPr>
                <w:rFonts w:cs="Arial"/>
                <w:lang w:eastAsia="zh-CN"/>
              </w:rPr>
            </w:pPr>
            <w:r w:rsidRPr="00495D84">
              <w:rPr>
                <w:rFonts w:cs="Arial"/>
                <w:lang w:eastAsia="zh-CN"/>
              </w:rPr>
              <w:t>CCR.3.2</w:t>
            </w:r>
            <w:r w:rsidR="00B27C84">
              <w:rPr>
                <w:rFonts w:cs="Arial"/>
                <w:lang w:eastAsia="zh-CN"/>
              </w:rPr>
              <w:t xml:space="preserve"> </w:t>
            </w:r>
            <w:r w:rsidRPr="00495D84">
              <w:rPr>
                <w:rFonts w:cs="Arial"/>
                <w:lang w:eastAsia="zh-CN"/>
              </w:rPr>
              <w:t>TDD</w:t>
            </w:r>
          </w:p>
        </w:tc>
        <w:tc>
          <w:tcPr>
            <w:tcW w:w="439" w:type="pct"/>
            <w:tcBorders>
              <w:top w:val="single" w:sz="4" w:space="0" w:color="auto"/>
              <w:left w:val="single" w:sz="4" w:space="0" w:color="auto"/>
              <w:bottom w:val="single" w:sz="4" w:space="0" w:color="auto"/>
              <w:right w:val="single" w:sz="4" w:space="0" w:color="auto"/>
            </w:tcBorders>
          </w:tcPr>
          <w:p w14:paraId="7C9C79C9" w14:textId="6CB5993C" w:rsidR="003961F6" w:rsidRPr="00495D84" w:rsidRDefault="003961F6" w:rsidP="003961F6">
            <w:pPr>
              <w:pStyle w:val="TAC"/>
              <w:spacing w:line="252" w:lineRule="auto"/>
              <w:rPr>
                <w:rFonts w:cs="Arial"/>
              </w:rPr>
            </w:pPr>
            <w:r w:rsidRPr="00495D84">
              <w:t>CCR.3.3</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A" w14:textId="488A8148" w:rsidR="003961F6" w:rsidRPr="00495D84" w:rsidRDefault="003961F6" w:rsidP="003961F6">
            <w:pPr>
              <w:pStyle w:val="TAC"/>
              <w:rPr>
                <w:rFonts w:cs="Arial"/>
              </w:rPr>
            </w:pPr>
            <w:r w:rsidRPr="00495D84">
              <w:t>CCR.3.4</w:t>
            </w:r>
            <w:r w:rsidR="00B27C84">
              <w:t xml:space="preserve"> </w:t>
            </w:r>
            <w:r w:rsidRPr="00495D84">
              <w:t>TDD</w:t>
            </w:r>
          </w:p>
        </w:tc>
        <w:tc>
          <w:tcPr>
            <w:tcW w:w="624" w:type="pct"/>
            <w:tcBorders>
              <w:top w:val="single" w:sz="4" w:space="0" w:color="auto"/>
              <w:left w:val="single" w:sz="4" w:space="0" w:color="auto"/>
              <w:bottom w:val="single" w:sz="4" w:space="0" w:color="auto"/>
              <w:right w:val="single" w:sz="4" w:space="0" w:color="auto"/>
            </w:tcBorders>
          </w:tcPr>
          <w:p w14:paraId="7C9C79CB" w14:textId="6B75D71B" w:rsidR="003961F6" w:rsidRPr="00495D84" w:rsidRDefault="003961F6" w:rsidP="003961F6">
            <w:pPr>
              <w:pStyle w:val="TAC"/>
              <w:rPr>
                <w:rFonts w:cs="Arial"/>
              </w:rPr>
            </w:pPr>
            <w:r w:rsidRPr="00495D84">
              <w:rPr>
                <w:rFonts w:cs="Arial"/>
                <w:lang w:eastAsia="zh-CN"/>
              </w:rPr>
              <w:t>CCR.3.5</w:t>
            </w:r>
            <w:r w:rsidR="00B27C84">
              <w:rPr>
                <w:rFonts w:cs="Arial"/>
                <w:lang w:eastAsia="zh-CN"/>
              </w:rPr>
              <w:t xml:space="preserve"> </w:t>
            </w:r>
            <w:r w:rsidRPr="00495D84">
              <w:rPr>
                <w:rFonts w:cs="Arial"/>
                <w:lang w:eastAsia="zh-CN"/>
              </w:rPr>
              <w:t>TDD</w:t>
            </w:r>
          </w:p>
        </w:tc>
        <w:tc>
          <w:tcPr>
            <w:tcW w:w="624" w:type="pct"/>
            <w:tcBorders>
              <w:top w:val="single" w:sz="4" w:space="0" w:color="auto"/>
              <w:left w:val="single" w:sz="4" w:space="0" w:color="auto"/>
              <w:bottom w:val="single" w:sz="4" w:space="0" w:color="auto"/>
              <w:right w:val="single" w:sz="4" w:space="0" w:color="auto"/>
            </w:tcBorders>
          </w:tcPr>
          <w:p w14:paraId="7C9C79CC" w14:textId="3E8FA3B3" w:rsidR="003961F6" w:rsidRPr="00495D84" w:rsidRDefault="003961F6" w:rsidP="003961F6">
            <w:pPr>
              <w:pStyle w:val="TAC"/>
              <w:rPr>
                <w:rFonts w:cs="Arial"/>
              </w:rPr>
            </w:pPr>
            <w:r w:rsidRPr="00495D84">
              <w:t>CCR.3.6</w:t>
            </w:r>
            <w:r w:rsidR="00B27C84">
              <w:t xml:space="preserve"> </w:t>
            </w:r>
            <w:r w:rsidRPr="00495D84">
              <w:t>TDD</w:t>
            </w:r>
          </w:p>
        </w:tc>
        <w:tc>
          <w:tcPr>
            <w:tcW w:w="439" w:type="pct"/>
            <w:tcBorders>
              <w:top w:val="single" w:sz="4" w:space="0" w:color="auto"/>
              <w:left w:val="single" w:sz="4" w:space="0" w:color="auto"/>
              <w:bottom w:val="single" w:sz="4" w:space="0" w:color="auto"/>
              <w:right w:val="single" w:sz="4" w:space="0" w:color="auto"/>
            </w:tcBorders>
          </w:tcPr>
          <w:p w14:paraId="7C9C79CD" w14:textId="22043B6B" w:rsidR="003961F6" w:rsidRPr="00495D84" w:rsidRDefault="003961F6" w:rsidP="003961F6">
            <w:pPr>
              <w:pStyle w:val="TAC"/>
              <w:spacing w:line="252" w:lineRule="auto"/>
              <w:rPr>
                <w:rFonts w:cs="Arial"/>
              </w:rPr>
            </w:pPr>
            <w:r w:rsidRPr="00495D84">
              <w:t>CCR.3.7</w:t>
            </w:r>
            <w:r w:rsidR="00B27C84">
              <w:t xml:space="preserve"> </w:t>
            </w:r>
            <w:r w:rsidRPr="00495D84">
              <w:t>TDD</w:t>
            </w:r>
          </w:p>
        </w:tc>
      </w:tr>
      <w:tr w:rsidR="003961F6" w:rsidRPr="00495D84" w14:paraId="7C9C79D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1655F8D6" w:rsidR="003961F6" w:rsidRPr="00495D84" w:rsidRDefault="003961F6" w:rsidP="003961F6">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495D84" w:rsidRDefault="003961F6" w:rsidP="003961F6">
            <w:pPr>
              <w:pStyle w:val="TAC"/>
              <w:spacing w:line="252" w:lineRule="auto"/>
              <w:rPr>
                <w:rFonts w:cs="Arial"/>
              </w:rPr>
            </w:pPr>
            <w:r w:rsidRPr="00495D84">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495D84" w:rsidRDefault="003961F6" w:rsidP="003961F6">
            <w:pPr>
              <w:pStyle w:val="TAC"/>
              <w:spacing w:line="252" w:lineRule="auto"/>
            </w:pPr>
            <w:r w:rsidRPr="00495D84">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495D84" w:rsidRDefault="003961F6" w:rsidP="003961F6">
            <w:pPr>
              <w:pStyle w:val="TAC"/>
              <w:spacing w:line="252" w:lineRule="auto"/>
              <w:rPr>
                <w:rFonts w:cs="Arial"/>
                <w:lang w:eastAsia="zh-CN"/>
              </w:rPr>
            </w:pPr>
            <w:r w:rsidRPr="00495D84">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495D84" w:rsidRDefault="003961F6" w:rsidP="003961F6">
            <w:pPr>
              <w:pStyle w:val="TAC"/>
              <w:spacing w:line="252" w:lineRule="auto"/>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495D84" w:rsidRDefault="003961F6" w:rsidP="003961F6">
            <w:pPr>
              <w:pStyle w:val="TAC"/>
              <w:rPr>
                <w:rFonts w:cs="Arial"/>
              </w:rPr>
            </w:pPr>
            <w:r w:rsidRPr="00495D84">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495D84" w:rsidRDefault="003961F6" w:rsidP="003961F6">
            <w:pPr>
              <w:pStyle w:val="TAC"/>
              <w:rPr>
                <w:rFonts w:cs="Arial"/>
              </w:rPr>
            </w:pPr>
            <w:r w:rsidRPr="00495D84">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495D84" w:rsidRDefault="003961F6" w:rsidP="003961F6">
            <w:pPr>
              <w:pStyle w:val="TAC"/>
              <w:rPr>
                <w:rFonts w:cs="Arial"/>
              </w:rPr>
            </w:pPr>
            <w:r w:rsidRPr="00495D84">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495D84" w:rsidRDefault="003961F6" w:rsidP="003961F6">
            <w:pPr>
              <w:pStyle w:val="TAC"/>
              <w:spacing w:line="252" w:lineRule="auto"/>
              <w:rPr>
                <w:rFonts w:cs="Arial"/>
              </w:rPr>
            </w:pPr>
            <w:r w:rsidRPr="00495D84">
              <w:t>100</w:t>
            </w:r>
          </w:p>
        </w:tc>
      </w:tr>
      <w:tr w:rsidR="003961F6" w:rsidRPr="00495D84" w14:paraId="7C9C79E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2CDA74BA" w:rsidR="003961F6" w:rsidRPr="00495D84" w:rsidRDefault="003961F6" w:rsidP="003961F6">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495D84" w:rsidRDefault="003961F6" w:rsidP="003961F6">
            <w:pPr>
              <w:pStyle w:val="TAC"/>
              <w:spacing w:line="252" w:lineRule="auto"/>
              <w:rPr>
                <w:rFonts w:cs="Arial"/>
                <w:lang w:eastAsia="zh-CN"/>
              </w:rPr>
            </w:pPr>
            <w:r w:rsidRPr="00495D84">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495D84" w:rsidRDefault="003961F6" w:rsidP="003961F6">
            <w:pPr>
              <w:pStyle w:val="TAC"/>
              <w:spacing w:line="252" w:lineRule="auto"/>
              <w:rPr>
                <w:lang w:eastAsia="zh-CN"/>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495D84" w:rsidRDefault="003961F6" w:rsidP="003961F6">
            <w:pPr>
              <w:pStyle w:val="TAC"/>
              <w:spacing w:line="252" w:lineRule="auto"/>
              <w:rPr>
                <w:rFonts w:cs="Arial"/>
                <w:lang w:eastAsia="zh-CN"/>
              </w:rPr>
            </w:pPr>
            <w:r w:rsidRPr="00495D84">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495D84" w:rsidRDefault="003961F6" w:rsidP="003961F6">
            <w:pPr>
              <w:pStyle w:val="TAC"/>
              <w:spacing w:line="252" w:lineRule="auto"/>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495D84" w:rsidRDefault="003961F6" w:rsidP="003961F6">
            <w:pPr>
              <w:pStyle w:val="TAC"/>
              <w:rPr>
                <w:rFonts w:cs="Arial"/>
              </w:rPr>
            </w:pPr>
            <w:r w:rsidRPr="00495D84">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495D84" w:rsidRDefault="003961F6" w:rsidP="003961F6">
            <w:pPr>
              <w:pStyle w:val="TAC"/>
              <w:rPr>
                <w:rFonts w:cs="Arial"/>
              </w:rPr>
            </w:pPr>
            <w:r w:rsidRPr="00495D84">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495D84" w:rsidRDefault="003961F6" w:rsidP="003961F6">
            <w:pPr>
              <w:pStyle w:val="TAC"/>
              <w:rPr>
                <w:rFonts w:cs="Arial"/>
              </w:rPr>
            </w:pPr>
            <w:r w:rsidRPr="00495D84">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495D84" w:rsidRDefault="003961F6" w:rsidP="003961F6">
            <w:pPr>
              <w:pStyle w:val="TAC"/>
              <w:spacing w:line="252" w:lineRule="auto"/>
              <w:rPr>
                <w:rFonts w:cs="Arial"/>
              </w:rPr>
            </w:pPr>
            <w:r w:rsidRPr="00495D84">
              <w:rPr>
                <w:lang w:eastAsia="zh-CN"/>
              </w:rPr>
              <w:t>120</w:t>
            </w:r>
          </w:p>
        </w:tc>
      </w:tr>
      <w:tr w:rsidR="003961F6" w:rsidRPr="00495D84" w14:paraId="7C9C79E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17FBDD57" w:rsidR="003961F6" w:rsidRPr="00495D84" w:rsidRDefault="003961F6" w:rsidP="003961F6">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495D84"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495D84" w:rsidRDefault="003961F6" w:rsidP="003961F6">
            <w:pPr>
              <w:pStyle w:val="TAC"/>
              <w:spacing w:line="252" w:lineRule="auto"/>
              <w:rPr>
                <w:lang w:eastAsia="zh-CN"/>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495D84" w:rsidRDefault="003961F6" w:rsidP="003961F6">
            <w:pPr>
              <w:pStyle w:val="TAC"/>
              <w:spacing w:line="252" w:lineRule="auto"/>
              <w:rPr>
                <w:rFonts w:cs="Arial"/>
                <w:lang w:eastAsia="zh-CN"/>
              </w:rPr>
            </w:pPr>
            <w:r w:rsidRPr="00495D84">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495D84" w:rsidRDefault="003961F6" w:rsidP="003961F6">
            <w:pPr>
              <w:pStyle w:val="TAC"/>
              <w:spacing w:line="252" w:lineRule="auto"/>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495D84" w:rsidRDefault="003961F6" w:rsidP="003961F6">
            <w:pPr>
              <w:pStyle w:val="TAC"/>
              <w:rPr>
                <w:rFonts w:cs="Arial"/>
              </w:rPr>
            </w:pPr>
            <w:r w:rsidRPr="00495D84">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495D84" w:rsidRDefault="003961F6" w:rsidP="003961F6">
            <w:pPr>
              <w:pStyle w:val="TAC"/>
              <w:rPr>
                <w:rFonts w:cs="Arial"/>
              </w:rPr>
            </w:pPr>
            <w:r w:rsidRPr="00495D84">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495D84" w:rsidRDefault="003961F6" w:rsidP="003961F6">
            <w:pPr>
              <w:pStyle w:val="TAC"/>
              <w:rPr>
                <w:rFonts w:cs="Arial"/>
              </w:rPr>
            </w:pPr>
            <w:r w:rsidRPr="00495D84">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495D84" w:rsidRDefault="003961F6" w:rsidP="003961F6">
            <w:pPr>
              <w:pStyle w:val="TAC"/>
              <w:spacing w:line="252" w:lineRule="auto"/>
              <w:rPr>
                <w:rFonts w:cs="Arial"/>
              </w:rPr>
            </w:pPr>
            <w:r w:rsidRPr="00495D84">
              <w:rPr>
                <w:rFonts w:cs="Arial"/>
              </w:rPr>
              <w:t>48</w:t>
            </w:r>
          </w:p>
        </w:tc>
      </w:tr>
      <w:tr w:rsidR="003961F6" w:rsidRPr="00495D84" w14:paraId="7C9C79F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2DC1FCFE" w:rsidR="003961F6" w:rsidRPr="00495D84" w:rsidRDefault="003961F6" w:rsidP="003961F6">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495D84"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495D84" w:rsidRDefault="003961F6" w:rsidP="003961F6">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495D84" w:rsidRDefault="003961F6" w:rsidP="003961F6">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495D84" w:rsidRDefault="003961F6" w:rsidP="003961F6">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495D84" w:rsidRDefault="003961F6" w:rsidP="003961F6">
            <w:pPr>
              <w:pStyle w:val="TAC"/>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495D84" w:rsidRDefault="003961F6" w:rsidP="003961F6">
            <w:pPr>
              <w:pStyle w:val="TAC"/>
              <w:rPr>
                <w:rFonts w:cs="Arial"/>
              </w:rPr>
            </w:pPr>
            <w:r w:rsidRPr="00495D84">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495D84" w:rsidRDefault="003961F6" w:rsidP="003961F6">
            <w:pPr>
              <w:pStyle w:val="TAC"/>
              <w:rPr>
                <w:rFonts w:cs="Arial"/>
              </w:rPr>
            </w:pPr>
            <w:r w:rsidRPr="00495D84">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495D84" w:rsidRDefault="003961F6" w:rsidP="003961F6">
            <w:pPr>
              <w:pStyle w:val="TAC"/>
              <w:spacing w:line="252" w:lineRule="auto"/>
              <w:rPr>
                <w:rFonts w:cs="Arial"/>
              </w:rPr>
            </w:pPr>
            <w:r w:rsidRPr="00495D84">
              <w:t>1</w:t>
            </w:r>
          </w:p>
        </w:tc>
      </w:tr>
      <w:tr w:rsidR="003961F6" w:rsidRPr="00495D84" w14:paraId="7C9C7A0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1D662606" w:rsidR="003961F6" w:rsidRPr="00495D84" w:rsidRDefault="003961F6" w:rsidP="003961F6">
            <w:pPr>
              <w:pStyle w:val="TAL"/>
              <w:spacing w:line="252" w:lineRule="auto"/>
              <w:rPr>
                <w:rFonts w:cs="Arial"/>
                <w:lang w:eastAsia="zh-CN"/>
              </w:rPr>
            </w:pPr>
            <w:r w:rsidRPr="00495D84">
              <w:rPr>
                <w:rFonts w:cs="Arial"/>
                <w:lang w:eastAsia="zh-CN"/>
              </w:rPr>
              <w:t>monitoringSlotPeriodicityAndOffset</w:t>
            </w:r>
            <w:r w:rsidR="00B27C84">
              <w:rPr>
                <w:rFonts w:cs="Arial"/>
                <w:lang w:eastAsia="zh-CN"/>
              </w:rPr>
              <w:t xml:space="preserve"> </w:t>
            </w:r>
            <w:r w:rsidR="004D2C1A" w:rsidRPr="00495D84">
              <w:rPr>
                <w:rFonts w:cs="Arial"/>
                <w:vertAlign w:val="superscript"/>
                <w:lang w:eastAsia="zh-CN"/>
              </w:rPr>
              <w:t>Note</w:t>
            </w:r>
            <w:r w:rsidR="00B27C84">
              <w:rPr>
                <w:rFonts w:cs="Arial"/>
                <w:vertAlign w:val="superscript"/>
                <w:lang w:eastAsia="zh-CN"/>
              </w:rPr>
              <w:t xml:space="preserve"> </w:t>
            </w:r>
            <w:r w:rsidR="004D2C1A" w:rsidRPr="00495D84">
              <w:rPr>
                <w:rFonts w:cs="Arial"/>
                <w:vertAlign w:val="superscript"/>
                <w:lang w:eastAsia="zh-CN"/>
              </w:rPr>
              <w:t>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495D84" w:rsidRDefault="003961F6" w:rsidP="003961F6">
            <w:pPr>
              <w:pStyle w:val="TAC"/>
              <w:spacing w:line="252" w:lineRule="auto"/>
              <w:rPr>
                <w:lang w:eastAsia="zh-CN"/>
              </w:rPr>
            </w:pPr>
            <w:r w:rsidRPr="00495D84">
              <w:rPr>
                <w:lang w:eastAsia="zh-CN"/>
              </w:rPr>
              <w:t>sl160</w:t>
            </w:r>
          </w:p>
          <w:p w14:paraId="7C9C79FA" w14:textId="77777777" w:rsidR="003961F6" w:rsidRPr="00495D84" w:rsidRDefault="003961F6" w:rsidP="003961F6">
            <w:pPr>
              <w:pStyle w:val="TAC"/>
              <w:spacing w:line="252" w:lineRule="auto"/>
              <w:rPr>
                <w:lang w:eastAsia="zh-CN"/>
              </w:rPr>
            </w:pPr>
            <w:r w:rsidRPr="00495D84">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495D84" w:rsidRDefault="003961F6" w:rsidP="003961F6">
            <w:pPr>
              <w:pStyle w:val="TAC"/>
              <w:spacing w:line="252" w:lineRule="auto"/>
              <w:rPr>
                <w:rFonts w:cs="Arial"/>
                <w:lang w:eastAsia="zh-CN"/>
              </w:rPr>
            </w:pPr>
            <w:r w:rsidRPr="00495D84">
              <w:rPr>
                <w:rFonts w:cs="Arial"/>
                <w:lang w:eastAsia="zh-CN"/>
              </w:rPr>
              <w:t>sl160</w:t>
            </w:r>
          </w:p>
          <w:p w14:paraId="7C9C79FC" w14:textId="77777777" w:rsidR="003961F6" w:rsidRPr="00495D84" w:rsidRDefault="003961F6" w:rsidP="003961F6">
            <w:pPr>
              <w:pStyle w:val="TAC"/>
              <w:spacing w:line="252" w:lineRule="auto"/>
              <w:rPr>
                <w:rFonts w:cs="Arial"/>
                <w:lang w:eastAsia="zh-CN"/>
              </w:rPr>
            </w:pPr>
            <w:r w:rsidRPr="00495D84">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9FD" w14:textId="2768E9D7" w:rsidR="003961F6" w:rsidRPr="00495D84" w:rsidRDefault="003961F6" w:rsidP="003961F6">
            <w:pPr>
              <w:pStyle w:val="TAC"/>
              <w:spacing w:line="252" w:lineRule="auto"/>
              <w:rPr>
                <w:rFonts w:cs="Arial"/>
              </w:rPr>
            </w:pPr>
            <w:r w:rsidRPr="00495D84">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495D84" w:rsidRDefault="003961F6" w:rsidP="003961F6">
            <w:pPr>
              <w:pStyle w:val="TAC"/>
              <w:rPr>
                <w:lang w:eastAsia="zh-CN"/>
              </w:rPr>
            </w:pPr>
            <w:r w:rsidRPr="00495D84">
              <w:rPr>
                <w:lang w:eastAsia="zh-CN"/>
              </w:rPr>
              <w:t>sl160</w:t>
            </w:r>
          </w:p>
          <w:p w14:paraId="7C9C79FE" w14:textId="3F88DE1E" w:rsidR="003961F6" w:rsidRPr="00495D84" w:rsidRDefault="003961F6" w:rsidP="003961F6">
            <w:pPr>
              <w:pStyle w:val="TAC"/>
              <w:rPr>
                <w:rFonts w:cs="Arial"/>
              </w:rPr>
            </w:pPr>
            <w:r w:rsidRPr="00495D84">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495D84" w:rsidRDefault="003961F6" w:rsidP="003961F6">
            <w:pPr>
              <w:pStyle w:val="TAC"/>
              <w:rPr>
                <w:rFonts w:cs="Arial"/>
                <w:lang w:eastAsia="zh-CN"/>
              </w:rPr>
            </w:pPr>
            <w:r w:rsidRPr="00495D84">
              <w:rPr>
                <w:rFonts w:cs="Arial"/>
                <w:lang w:eastAsia="zh-CN"/>
              </w:rPr>
              <w:t>sl160</w:t>
            </w:r>
          </w:p>
          <w:p w14:paraId="7C9C79FF" w14:textId="12A078D2" w:rsidR="003961F6" w:rsidRPr="00495D84" w:rsidRDefault="003961F6" w:rsidP="003961F6">
            <w:pPr>
              <w:pStyle w:val="TAC"/>
              <w:rPr>
                <w:rFonts w:cs="Arial"/>
              </w:rPr>
            </w:pPr>
            <w:r w:rsidRPr="00495D84">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495D84" w:rsidRDefault="003961F6" w:rsidP="003961F6">
            <w:pPr>
              <w:pStyle w:val="TAC"/>
              <w:rPr>
                <w:lang w:eastAsia="zh-CN"/>
              </w:rPr>
            </w:pPr>
            <w:r w:rsidRPr="00495D84">
              <w:rPr>
                <w:lang w:eastAsia="zh-CN"/>
              </w:rPr>
              <w:t>sl160</w:t>
            </w:r>
          </w:p>
          <w:p w14:paraId="7C9C7A00" w14:textId="294AD216" w:rsidR="003961F6" w:rsidRPr="00495D84" w:rsidRDefault="003961F6" w:rsidP="003961F6">
            <w:pPr>
              <w:pStyle w:val="TAC"/>
              <w:rPr>
                <w:rFonts w:cs="Arial"/>
              </w:rPr>
            </w:pPr>
            <w:r w:rsidRPr="00495D84">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495D84" w:rsidRDefault="003961F6" w:rsidP="003961F6">
            <w:pPr>
              <w:keepNext/>
              <w:keepLines/>
              <w:spacing w:after="0" w:line="252" w:lineRule="auto"/>
              <w:jc w:val="center"/>
              <w:rPr>
                <w:rFonts w:ascii="Arial" w:hAnsi="Arial"/>
                <w:sz w:val="18"/>
                <w:lang w:eastAsia="zh-CN"/>
              </w:rPr>
            </w:pPr>
            <w:r w:rsidRPr="00495D84">
              <w:rPr>
                <w:rFonts w:ascii="Arial" w:hAnsi="Arial"/>
                <w:sz w:val="18"/>
                <w:lang w:eastAsia="zh-CN"/>
              </w:rPr>
              <w:t>sl160</w:t>
            </w:r>
          </w:p>
          <w:p w14:paraId="7C9C7A01" w14:textId="48B63AE8" w:rsidR="003961F6" w:rsidRPr="00495D84" w:rsidRDefault="003961F6" w:rsidP="003961F6">
            <w:pPr>
              <w:pStyle w:val="TAC"/>
              <w:spacing w:line="252" w:lineRule="auto"/>
              <w:rPr>
                <w:rFonts w:cs="Arial"/>
              </w:rPr>
            </w:pPr>
            <w:r w:rsidRPr="00495D84">
              <w:rPr>
                <w:lang w:eastAsia="zh-CN"/>
              </w:rPr>
              <w:t>0</w:t>
            </w:r>
          </w:p>
        </w:tc>
      </w:tr>
      <w:tr w:rsidR="00C918A2" w:rsidRPr="00495D84" w14:paraId="7C9C7A0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495D84" w:rsidRDefault="00C918A2" w:rsidP="00C918A2">
            <w:pPr>
              <w:pStyle w:val="TAL"/>
              <w:spacing w:line="252" w:lineRule="auto"/>
              <w:rPr>
                <w:rFonts w:cs="Arial"/>
                <w:lang w:eastAsia="zh-CN"/>
              </w:rPr>
            </w:pPr>
            <w:r w:rsidRPr="00495D84">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495D84"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495D84" w:rsidRDefault="00C918A2" w:rsidP="00C918A2">
            <w:pPr>
              <w:pStyle w:val="TAC"/>
              <w:spacing w:line="252" w:lineRule="auto"/>
              <w:rPr>
                <w:lang w:eastAsia="zh-CN"/>
              </w:rPr>
            </w:pPr>
            <w:r w:rsidRPr="00495D84">
              <w:rPr>
                <w:lang w:eastAsia="zh-CN"/>
              </w:rPr>
              <w:t>1100000</w:t>
            </w:r>
          </w:p>
          <w:p w14:paraId="7C9C7A06" w14:textId="77777777" w:rsidR="00C918A2" w:rsidRPr="00495D84" w:rsidRDefault="00C918A2" w:rsidP="00C918A2">
            <w:pPr>
              <w:pStyle w:val="TAC"/>
              <w:spacing w:line="252" w:lineRule="auto"/>
              <w:rPr>
                <w:lang w:eastAsia="zh-CN"/>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495D84" w:rsidRDefault="00C918A2" w:rsidP="00C918A2">
            <w:pPr>
              <w:pStyle w:val="TAC"/>
              <w:spacing w:line="252" w:lineRule="auto"/>
              <w:rPr>
                <w:rFonts w:cs="Arial"/>
                <w:lang w:eastAsia="zh-CN"/>
              </w:rPr>
            </w:pPr>
            <w:r w:rsidRPr="00495D84">
              <w:rPr>
                <w:rFonts w:cs="Arial"/>
                <w:lang w:eastAsia="zh-CN"/>
              </w:rPr>
              <w:t>0011000</w:t>
            </w:r>
          </w:p>
          <w:p w14:paraId="7C9C7A08" w14:textId="77777777" w:rsidR="00C918A2" w:rsidRPr="00495D84" w:rsidRDefault="00C918A2" w:rsidP="00C918A2">
            <w:pPr>
              <w:pStyle w:val="TAC"/>
              <w:spacing w:line="252" w:lineRule="auto"/>
              <w:rPr>
                <w:rFonts w:cs="Arial"/>
                <w:lang w:eastAsia="zh-CN"/>
              </w:rPr>
            </w:pPr>
            <w:r w:rsidRPr="00495D84">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9" w14:textId="63D11DBF" w:rsidR="00C918A2" w:rsidRPr="00495D84" w:rsidRDefault="00C918A2" w:rsidP="00C918A2">
            <w:pPr>
              <w:pStyle w:val="TAC"/>
              <w:spacing w:line="252" w:lineRule="auto"/>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7D29B28E" w:rsidR="00C918A2" w:rsidRPr="00495D84" w:rsidRDefault="00C918A2" w:rsidP="00C918A2">
            <w:pPr>
              <w:pStyle w:val="TAC"/>
              <w:spacing w:line="252" w:lineRule="auto"/>
              <w:rPr>
                <w:lang w:eastAsia="zh-CN"/>
              </w:rPr>
            </w:pPr>
            <w:r w:rsidRPr="00495D84">
              <w:rPr>
                <w:lang w:eastAsia="zh-CN"/>
              </w:rPr>
              <w:t>1000000</w:t>
            </w:r>
          </w:p>
          <w:p w14:paraId="7C9C7A0A" w14:textId="533AF36B" w:rsidR="00C918A2" w:rsidRPr="00495D84" w:rsidRDefault="00C918A2" w:rsidP="00C918A2">
            <w:pPr>
              <w:pStyle w:val="TAC"/>
              <w:rPr>
                <w:rFonts w:cs="Arial"/>
              </w:rPr>
            </w:pPr>
            <w:r w:rsidRPr="00495D84">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695563DE" w:rsidR="00C918A2" w:rsidRPr="00495D84" w:rsidRDefault="00C918A2" w:rsidP="00C918A2">
            <w:pPr>
              <w:pStyle w:val="TAC"/>
              <w:spacing w:line="252" w:lineRule="auto"/>
              <w:rPr>
                <w:rFonts w:cs="Arial"/>
                <w:lang w:eastAsia="zh-CN"/>
              </w:rPr>
            </w:pPr>
            <w:r w:rsidRPr="00495D84">
              <w:rPr>
                <w:rFonts w:cs="Arial"/>
                <w:lang w:eastAsia="zh-CN"/>
              </w:rPr>
              <w:t>0010000</w:t>
            </w:r>
          </w:p>
          <w:p w14:paraId="7C9C7A0B" w14:textId="624FFC2C" w:rsidR="00C918A2" w:rsidRPr="00495D84" w:rsidRDefault="00C918A2" w:rsidP="00C918A2">
            <w:pPr>
              <w:pStyle w:val="TAC"/>
              <w:rPr>
                <w:rFonts w:cs="Arial"/>
              </w:rPr>
            </w:pPr>
            <w:r w:rsidRPr="00495D84">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73F3CED7" w:rsidR="00C918A2" w:rsidRPr="00495D84" w:rsidRDefault="00C918A2" w:rsidP="00C918A2">
            <w:pPr>
              <w:pStyle w:val="TAC"/>
              <w:rPr>
                <w:lang w:eastAsia="zh-CN"/>
              </w:rPr>
            </w:pPr>
            <w:r w:rsidRPr="00495D84">
              <w:rPr>
                <w:lang w:eastAsia="zh-CN"/>
              </w:rPr>
              <w:t>1000000</w:t>
            </w:r>
          </w:p>
          <w:p w14:paraId="7C9C7A0C" w14:textId="38362043" w:rsidR="00C918A2" w:rsidRPr="00495D84" w:rsidRDefault="00C918A2" w:rsidP="00C918A2">
            <w:pPr>
              <w:pStyle w:val="TAC"/>
              <w:rPr>
                <w:rFonts w:cs="Arial"/>
              </w:rPr>
            </w:pPr>
            <w:r w:rsidRPr="00495D84">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495D84" w:rsidRDefault="00C918A2" w:rsidP="00C918A2">
            <w:pPr>
              <w:keepNext/>
              <w:keepLines/>
              <w:spacing w:after="0" w:line="252" w:lineRule="auto"/>
              <w:jc w:val="center"/>
              <w:rPr>
                <w:rFonts w:ascii="Arial" w:hAnsi="Arial"/>
                <w:sz w:val="18"/>
                <w:lang w:eastAsia="zh-CN"/>
              </w:rPr>
            </w:pPr>
            <w:r w:rsidRPr="00495D84">
              <w:rPr>
                <w:rFonts w:ascii="Arial" w:hAnsi="Arial"/>
                <w:sz w:val="18"/>
                <w:lang w:eastAsia="zh-CN"/>
              </w:rPr>
              <w:t>1100000</w:t>
            </w:r>
          </w:p>
          <w:p w14:paraId="7C9C7A0D" w14:textId="72080ED2" w:rsidR="00C918A2" w:rsidRPr="00495D84" w:rsidRDefault="00C918A2" w:rsidP="00C918A2">
            <w:pPr>
              <w:pStyle w:val="TAC"/>
              <w:spacing w:line="252" w:lineRule="auto"/>
              <w:rPr>
                <w:rFonts w:cs="Arial"/>
              </w:rPr>
            </w:pPr>
            <w:r w:rsidRPr="00495D84">
              <w:rPr>
                <w:lang w:eastAsia="zh-CN"/>
              </w:rPr>
              <w:t>0000000</w:t>
            </w:r>
          </w:p>
        </w:tc>
      </w:tr>
      <w:tr w:rsidR="00C918A2" w:rsidRPr="00495D84" w14:paraId="7C9C7A1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20A88632" w:rsidR="00C918A2" w:rsidRPr="00495D84" w:rsidRDefault="00C918A2" w:rsidP="00C918A2">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495D84" w:rsidRDefault="00C918A2" w:rsidP="00C918A2">
            <w:pPr>
              <w:pStyle w:val="TAC"/>
              <w:spacing w:line="252" w:lineRule="auto"/>
              <w:rPr>
                <w:rFonts w:cs="Arial"/>
              </w:rPr>
            </w:pPr>
            <w:r w:rsidRPr="00495D84">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495D84" w:rsidRDefault="00C918A2" w:rsidP="00C918A2">
            <w:pPr>
              <w:pStyle w:val="TAC"/>
              <w:spacing w:line="252" w:lineRule="auto"/>
            </w:pPr>
            <w:r w:rsidRPr="00495D84">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495D84" w:rsidRDefault="00C918A2" w:rsidP="00C918A2">
            <w:pPr>
              <w:pStyle w:val="TAC"/>
              <w:spacing w:line="252" w:lineRule="auto"/>
              <w:rPr>
                <w:rFonts w:cs="Arial"/>
                <w:lang w:eastAsia="zh-CN"/>
              </w:rPr>
            </w:pPr>
            <w:r w:rsidRPr="00495D84">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495D84" w:rsidRDefault="00C918A2" w:rsidP="00C918A2">
            <w:pPr>
              <w:pStyle w:val="TAC"/>
              <w:spacing w:line="252" w:lineRule="auto"/>
              <w:rPr>
                <w:rFonts w:cs="Arial"/>
              </w:rPr>
            </w:pP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14" w14:textId="6B52F98D" w:rsidR="00C918A2" w:rsidRPr="00495D84" w:rsidRDefault="00C918A2" w:rsidP="00C918A2">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15" w14:textId="693C8258" w:rsidR="00C918A2" w:rsidRPr="00495D84" w:rsidRDefault="00C918A2" w:rsidP="00C918A2">
            <w:pPr>
              <w:pStyle w:val="TAC"/>
              <w:rPr>
                <w:rFonts w:cs="Arial"/>
              </w:rPr>
            </w:pPr>
            <w:r w:rsidRPr="00495D84">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1614801" w:rsidR="00C918A2" w:rsidRPr="00495D84" w:rsidRDefault="00C918A2" w:rsidP="00C918A2">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495D84" w:rsidRDefault="00C918A2" w:rsidP="00C918A2">
            <w:pPr>
              <w:pStyle w:val="TAC"/>
              <w:spacing w:line="252" w:lineRule="auto"/>
              <w:rPr>
                <w:rFonts w:cs="Arial"/>
              </w:rPr>
            </w:pPr>
            <w:r w:rsidRPr="00495D84">
              <w:t>1</w:t>
            </w:r>
          </w:p>
        </w:tc>
      </w:tr>
      <w:tr w:rsidR="003961F6" w:rsidRPr="00495D84" w14:paraId="7C9C7A2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5B5084A" w:rsidR="003961F6" w:rsidRPr="00495D84" w:rsidRDefault="003961F6" w:rsidP="003961F6">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495D84" w:rsidRDefault="003961F6" w:rsidP="003961F6">
            <w:pPr>
              <w:pStyle w:val="TAC"/>
              <w:spacing w:line="252" w:lineRule="auto"/>
              <w:rPr>
                <w:lang w:eastAsia="zh-CN"/>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495D84" w:rsidRDefault="003961F6" w:rsidP="003961F6">
            <w:pPr>
              <w:pStyle w:val="TAC"/>
              <w:spacing w:line="252" w:lineRule="auto"/>
              <w:rPr>
                <w:rFonts w:cs="Arial"/>
                <w:lang w:eastAsia="zh-CN"/>
              </w:rPr>
            </w:pPr>
            <w:r w:rsidRPr="00495D84">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495D84" w:rsidRDefault="003961F6" w:rsidP="003961F6">
            <w:pPr>
              <w:pStyle w:val="TAC"/>
              <w:spacing w:line="252" w:lineRule="auto"/>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495D84" w:rsidRDefault="003961F6" w:rsidP="003961F6">
            <w:pPr>
              <w:pStyle w:val="TAC"/>
              <w:rPr>
                <w:rFonts w:cs="Arial"/>
              </w:rPr>
            </w:pPr>
            <w:r w:rsidRPr="00495D84">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495D84" w:rsidRDefault="003961F6" w:rsidP="003961F6">
            <w:pPr>
              <w:pStyle w:val="TAC"/>
              <w:rPr>
                <w:rFonts w:cs="Arial"/>
              </w:rPr>
            </w:pPr>
            <w:r w:rsidRPr="00495D84">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495D84" w:rsidRDefault="003961F6" w:rsidP="003961F6">
            <w:pPr>
              <w:pStyle w:val="TAC"/>
              <w:rPr>
                <w:rFonts w:cs="Arial"/>
              </w:rPr>
            </w:pPr>
            <w:r w:rsidRPr="00495D84">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495D84" w:rsidRDefault="003961F6" w:rsidP="003961F6">
            <w:pPr>
              <w:pStyle w:val="TAC"/>
              <w:spacing w:line="252" w:lineRule="auto"/>
              <w:rPr>
                <w:rFonts w:cs="Arial"/>
              </w:rPr>
            </w:pPr>
            <w:r w:rsidRPr="00495D84">
              <w:rPr>
                <w:lang w:eastAsia="zh-CN"/>
              </w:rPr>
              <w:t>6</w:t>
            </w:r>
          </w:p>
        </w:tc>
      </w:tr>
      <w:tr w:rsidR="003961F6" w:rsidRPr="00495D84" w14:paraId="7C9C7A2C"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6CB268FC" w:rsidR="003961F6" w:rsidRPr="00495D84" w:rsidRDefault="003961F6" w:rsidP="003961F6">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6840F6C3" w:rsidR="003961F6" w:rsidRPr="00495D84" w:rsidRDefault="003961F6" w:rsidP="003961F6">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31CC2979" w:rsidR="003961F6" w:rsidRPr="00495D84" w:rsidRDefault="003961F6" w:rsidP="003961F6">
            <w:pPr>
              <w:pStyle w:val="TAC"/>
              <w:spacing w:line="252" w:lineRule="auto"/>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7" w14:textId="2E5AC85E"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8" w14:textId="6B61C601"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9" w14:textId="6DCED522"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24" w:type="pct"/>
            <w:tcBorders>
              <w:top w:val="single" w:sz="4" w:space="0" w:color="auto"/>
              <w:left w:val="single" w:sz="4" w:space="0" w:color="auto"/>
              <w:bottom w:val="single" w:sz="4" w:space="0" w:color="auto"/>
              <w:right w:val="single" w:sz="4" w:space="0" w:color="auto"/>
            </w:tcBorders>
          </w:tcPr>
          <w:p w14:paraId="7C9C7A2A" w14:textId="0B5A92EE" w:rsidR="003961F6" w:rsidRPr="00495D84" w:rsidRDefault="003961F6" w:rsidP="003961F6">
            <w:pPr>
              <w:pStyle w:val="TAC"/>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439" w:type="pct"/>
            <w:tcBorders>
              <w:top w:val="single" w:sz="4" w:space="0" w:color="auto"/>
              <w:left w:val="single" w:sz="4" w:space="0" w:color="auto"/>
              <w:bottom w:val="single" w:sz="4" w:space="0" w:color="auto"/>
              <w:right w:val="single" w:sz="4" w:space="0" w:color="auto"/>
            </w:tcBorders>
          </w:tcPr>
          <w:p w14:paraId="7C9C7A2B" w14:textId="6DAD129A" w:rsidR="003961F6" w:rsidRPr="00495D84" w:rsidRDefault="003961F6" w:rsidP="003961F6">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r>
      <w:tr w:rsidR="003961F6" w:rsidRPr="00495D84" w14:paraId="7C9C7A36"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19928732" w:rsidR="003961F6" w:rsidRPr="00495D84" w:rsidRDefault="003961F6" w:rsidP="003961F6">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495D84" w:rsidRDefault="003961F6" w:rsidP="003961F6">
            <w:pPr>
              <w:pStyle w:val="TAC"/>
              <w:spacing w:line="252" w:lineRule="auto"/>
            </w:pPr>
            <w:r w:rsidRPr="00495D84">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495D84" w:rsidRDefault="003961F6" w:rsidP="003961F6">
            <w:pPr>
              <w:pStyle w:val="TAC"/>
              <w:spacing w:line="252" w:lineRule="auto"/>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495D84" w:rsidRDefault="003961F6" w:rsidP="003961F6">
            <w:pPr>
              <w:pStyle w:val="TAC"/>
              <w:spacing w:line="252" w:lineRule="auto"/>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495D84" w:rsidRDefault="003961F6" w:rsidP="003961F6">
            <w:pPr>
              <w:pStyle w:val="TAC"/>
              <w:rPr>
                <w:rFonts w:cs="Arial"/>
              </w:rPr>
            </w:pPr>
            <w:r w:rsidRPr="00495D84">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495D84" w:rsidRDefault="003961F6" w:rsidP="003961F6">
            <w:pPr>
              <w:pStyle w:val="TAC"/>
              <w:rPr>
                <w:rFonts w:cs="Arial"/>
              </w:rPr>
            </w:pPr>
            <w:r w:rsidRPr="00495D84">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495D84" w:rsidRDefault="003961F6" w:rsidP="003961F6">
            <w:pPr>
              <w:pStyle w:val="TAC"/>
              <w:spacing w:line="252" w:lineRule="auto"/>
              <w:rPr>
                <w:rFonts w:cs="Arial"/>
              </w:rPr>
            </w:pPr>
            <w:r w:rsidRPr="00495D84">
              <w:t>Interleaved</w:t>
            </w:r>
          </w:p>
        </w:tc>
      </w:tr>
      <w:tr w:rsidR="003961F6" w:rsidRPr="00495D84" w14:paraId="7C9C7A40"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6EBF8B7C"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495D84" w:rsidRDefault="003961F6" w:rsidP="003961F6">
            <w:pPr>
              <w:pStyle w:val="TAC"/>
              <w:spacing w:line="252" w:lineRule="auto"/>
            </w:pPr>
            <w:r w:rsidRPr="00495D84">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495D84" w:rsidRDefault="003961F6" w:rsidP="003961F6">
            <w:pPr>
              <w:pStyle w:val="TAC"/>
              <w:spacing w:line="252" w:lineRule="auto"/>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495D84" w:rsidRDefault="003961F6" w:rsidP="003961F6">
            <w:pPr>
              <w:pStyle w:val="TAC"/>
              <w:spacing w:line="252" w:lineRule="auto"/>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495D84" w:rsidRDefault="003961F6" w:rsidP="003961F6">
            <w:pPr>
              <w:pStyle w:val="TAC"/>
              <w:rPr>
                <w:rFonts w:cs="Arial"/>
              </w:rPr>
            </w:pPr>
            <w:r w:rsidRPr="00495D84">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495D84" w:rsidRDefault="003961F6" w:rsidP="003961F6">
            <w:pPr>
              <w:pStyle w:val="TAC"/>
              <w:rPr>
                <w:rFonts w:cs="Arial"/>
              </w:rPr>
            </w:pPr>
            <w:r w:rsidRPr="00495D84">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495D84" w:rsidRDefault="003961F6" w:rsidP="003961F6">
            <w:pPr>
              <w:pStyle w:val="TAC"/>
              <w:spacing w:line="252" w:lineRule="auto"/>
              <w:rPr>
                <w:rFonts w:cs="Arial"/>
              </w:rPr>
            </w:pPr>
            <w:r w:rsidRPr="00495D84">
              <w:t>0</w:t>
            </w:r>
          </w:p>
        </w:tc>
      </w:tr>
      <w:tr w:rsidR="003961F6" w:rsidRPr="00495D84" w14:paraId="7C9C7A4A"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36830616" w:rsidR="003961F6" w:rsidRPr="00495D84" w:rsidRDefault="003961F6" w:rsidP="003961F6">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495D84" w:rsidRDefault="003961F6" w:rsidP="003961F6">
            <w:pPr>
              <w:pStyle w:val="TAC"/>
              <w:spacing w:line="252" w:lineRule="auto"/>
            </w:pP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495D84" w:rsidRDefault="003961F6" w:rsidP="003961F6">
            <w:pPr>
              <w:pStyle w:val="TAC"/>
              <w:spacing w:line="252" w:lineRule="auto"/>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495D84" w:rsidRDefault="003961F6" w:rsidP="003961F6">
            <w:pPr>
              <w:pStyle w:val="TAC"/>
              <w:spacing w:line="252" w:lineRule="auto"/>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495D84" w:rsidRDefault="003961F6" w:rsidP="003961F6">
            <w:pPr>
              <w:pStyle w:val="TAC"/>
              <w:rPr>
                <w:rFonts w:cs="Arial"/>
              </w:rPr>
            </w:pP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495D84" w:rsidRDefault="003961F6" w:rsidP="003961F6">
            <w:pPr>
              <w:pStyle w:val="TAC"/>
              <w:rPr>
                <w:rFonts w:cs="Arial"/>
              </w:rPr>
            </w:pP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495D84" w:rsidRDefault="003961F6" w:rsidP="003961F6">
            <w:pPr>
              <w:pStyle w:val="TAC"/>
              <w:spacing w:line="252" w:lineRule="auto"/>
              <w:rPr>
                <w:rFonts w:cs="Arial"/>
              </w:rPr>
            </w:pPr>
            <w:r w:rsidRPr="00495D84">
              <w:t>2</w:t>
            </w:r>
          </w:p>
        </w:tc>
      </w:tr>
      <w:tr w:rsidR="003961F6" w:rsidRPr="00495D84" w14:paraId="7C9C7A54"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57E44367" w:rsidR="003961F6" w:rsidRPr="00495D84" w:rsidRDefault="003961F6" w:rsidP="003961F6">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495D84" w:rsidRDefault="003961F6" w:rsidP="003961F6">
            <w:pPr>
              <w:pStyle w:val="TAC"/>
              <w:spacing w:line="252" w:lineRule="auto"/>
            </w:pPr>
            <w:r w:rsidRPr="00495D84">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495D84" w:rsidRDefault="003961F6" w:rsidP="003961F6">
            <w:pPr>
              <w:pStyle w:val="TAC"/>
              <w:spacing w:line="252" w:lineRule="auto"/>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495D84" w:rsidRDefault="003961F6" w:rsidP="003961F6">
            <w:pPr>
              <w:pStyle w:val="TAC"/>
              <w:spacing w:line="252" w:lineRule="auto"/>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495D84" w:rsidRDefault="003961F6" w:rsidP="003961F6">
            <w:pPr>
              <w:pStyle w:val="TAC"/>
              <w:rPr>
                <w:rFonts w:cs="Arial"/>
              </w:rPr>
            </w:pPr>
            <w:r w:rsidRPr="00495D84">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495D84" w:rsidRDefault="003961F6" w:rsidP="003961F6">
            <w:pPr>
              <w:pStyle w:val="TAC"/>
              <w:rPr>
                <w:rFonts w:cs="Arial"/>
              </w:rPr>
            </w:pPr>
            <w:r w:rsidRPr="00495D84">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495D84" w:rsidRDefault="003961F6" w:rsidP="003961F6">
            <w:pPr>
              <w:pStyle w:val="TAC"/>
              <w:spacing w:line="252" w:lineRule="auto"/>
              <w:rPr>
                <w:rFonts w:cs="Arial"/>
              </w:rPr>
            </w:pPr>
            <w:r w:rsidRPr="00495D84">
              <w:t>N/A</w:t>
            </w:r>
          </w:p>
        </w:tc>
      </w:tr>
      <w:tr w:rsidR="003961F6" w:rsidRPr="00495D84" w14:paraId="7C9C7A5E"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2E7AD7C7" w:rsidR="003961F6" w:rsidRPr="00495D84" w:rsidRDefault="003961F6" w:rsidP="003961F6">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495D84" w:rsidRDefault="003961F6" w:rsidP="003961F6">
            <w:pPr>
              <w:pStyle w:val="TAC"/>
              <w:spacing w:line="252" w:lineRule="auto"/>
              <w:rPr>
                <w:rFonts w:cs="Arial"/>
              </w:rPr>
            </w:pPr>
            <w:r w:rsidRPr="00495D84">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495D84" w:rsidRDefault="003961F6" w:rsidP="003961F6">
            <w:pPr>
              <w:pStyle w:val="TAC"/>
              <w:spacing w:line="252" w:lineRule="auto"/>
            </w:pPr>
            <w:r w:rsidRPr="00495D84">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495D84" w:rsidRDefault="003961F6" w:rsidP="003961F6">
            <w:pPr>
              <w:pStyle w:val="TAC"/>
              <w:spacing w:line="252" w:lineRule="auto"/>
              <w:rPr>
                <w:rFonts w:cs="Arial"/>
              </w:rPr>
            </w:pPr>
            <w:r w:rsidRPr="00495D84">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495D84" w:rsidRDefault="003961F6" w:rsidP="003961F6">
            <w:pPr>
              <w:pStyle w:val="TAC"/>
              <w:spacing w:line="252" w:lineRule="auto"/>
              <w:rPr>
                <w:rFonts w:cs="Arial"/>
              </w:rPr>
            </w:pPr>
            <w:r w:rsidRPr="00495D84">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495D84" w:rsidRDefault="003961F6" w:rsidP="003961F6">
            <w:pPr>
              <w:pStyle w:val="TAC"/>
              <w:rPr>
                <w:rFonts w:cs="Arial"/>
              </w:rPr>
            </w:pPr>
            <w:r w:rsidRPr="00495D84">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495D84" w:rsidRDefault="003961F6" w:rsidP="003961F6">
            <w:pPr>
              <w:pStyle w:val="TAC"/>
              <w:rPr>
                <w:rFonts w:cs="Arial"/>
              </w:rPr>
            </w:pPr>
            <w:r w:rsidRPr="00495D84">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495D84" w:rsidRDefault="003961F6" w:rsidP="003961F6">
            <w:pPr>
              <w:pStyle w:val="TAC"/>
              <w:spacing w:line="252" w:lineRule="auto"/>
              <w:rPr>
                <w:rFonts w:cs="Arial"/>
              </w:rPr>
            </w:pPr>
            <w:r w:rsidRPr="00495D84">
              <w:t>4</w:t>
            </w:r>
          </w:p>
        </w:tc>
      </w:tr>
      <w:tr w:rsidR="003961F6" w:rsidRPr="00495D84" w14:paraId="7C9C7A68"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628B2B99" w:rsidR="003961F6" w:rsidRPr="00495D84" w:rsidRDefault="003961F6" w:rsidP="003961F6">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495D84"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2E7EFD0A" w:rsidR="003961F6" w:rsidRPr="00495D84" w:rsidRDefault="003961F6" w:rsidP="003961F6">
            <w:pPr>
              <w:pStyle w:val="TAC"/>
              <w:spacing w:line="252" w:lineRule="auto"/>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hideMark/>
          </w:tcPr>
          <w:p w14:paraId="7C9C7A62" w14:textId="14A75D8A" w:rsidR="003961F6" w:rsidRPr="00495D84" w:rsidRDefault="003961F6" w:rsidP="003961F6">
            <w:pPr>
              <w:pStyle w:val="TAC"/>
              <w:spacing w:line="252" w:lineRule="auto"/>
              <w:rPr>
                <w:rFonts w:cs="Arial"/>
              </w:rPr>
            </w:pPr>
            <w:r w:rsidRPr="00495D84">
              <w:t>Note</w:t>
            </w:r>
            <w:r w:rsidR="00B27C84">
              <w:t xml:space="preserve"> </w:t>
            </w:r>
            <w:r w:rsidRPr="00495D84">
              <w:t>1</w:t>
            </w:r>
          </w:p>
        </w:tc>
        <w:tc>
          <w:tcPr>
            <w:tcW w:w="439" w:type="pct"/>
            <w:tcBorders>
              <w:top w:val="single" w:sz="4" w:space="0" w:color="auto"/>
              <w:left w:val="single" w:sz="4" w:space="0" w:color="auto"/>
              <w:bottom w:val="single" w:sz="4" w:space="0" w:color="auto"/>
              <w:right w:val="single" w:sz="4" w:space="0" w:color="auto"/>
            </w:tcBorders>
          </w:tcPr>
          <w:p w14:paraId="7C9C7A63" w14:textId="5C6F1567"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4" w14:textId="2F3AA631"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624" w:type="pct"/>
            <w:tcBorders>
              <w:top w:val="single" w:sz="4" w:space="0" w:color="auto"/>
              <w:left w:val="single" w:sz="4" w:space="0" w:color="auto"/>
              <w:bottom w:val="single" w:sz="4" w:space="0" w:color="auto"/>
              <w:right w:val="single" w:sz="4" w:space="0" w:color="auto"/>
            </w:tcBorders>
          </w:tcPr>
          <w:p w14:paraId="7C9C7A65" w14:textId="287EB4BD" w:rsidR="003961F6" w:rsidRPr="00495D84" w:rsidRDefault="003961F6" w:rsidP="003961F6">
            <w:pPr>
              <w:pStyle w:val="TAC"/>
              <w:rPr>
                <w:rFonts w:cs="Arial"/>
              </w:rPr>
            </w:pPr>
            <w:r w:rsidRPr="00495D84">
              <w:t>Note</w:t>
            </w:r>
            <w:r w:rsidR="00B27C84">
              <w:t xml:space="preserve"> </w:t>
            </w:r>
            <w:r w:rsidRPr="00495D84">
              <w:t>1</w:t>
            </w:r>
          </w:p>
        </w:tc>
        <w:tc>
          <w:tcPr>
            <w:tcW w:w="624" w:type="pct"/>
            <w:tcBorders>
              <w:top w:val="single" w:sz="4" w:space="0" w:color="auto"/>
              <w:left w:val="single" w:sz="4" w:space="0" w:color="auto"/>
              <w:bottom w:val="single" w:sz="4" w:space="0" w:color="auto"/>
              <w:right w:val="single" w:sz="4" w:space="0" w:color="auto"/>
            </w:tcBorders>
          </w:tcPr>
          <w:p w14:paraId="7C9C7A66" w14:textId="63C3486C" w:rsidR="003961F6" w:rsidRPr="00495D84" w:rsidRDefault="003961F6" w:rsidP="003961F6">
            <w:pPr>
              <w:pStyle w:val="TAC"/>
              <w:rPr>
                <w:rFonts w:cs="Arial"/>
              </w:rPr>
            </w:pPr>
            <w:r w:rsidRPr="00495D84">
              <w:t>Note</w:t>
            </w:r>
            <w:r w:rsidR="00B27C84">
              <w:t xml:space="preserve"> </w:t>
            </w:r>
            <w:r w:rsidRPr="00495D84">
              <w:t>1</w:t>
            </w:r>
            <w:r w:rsidR="00B27C84">
              <w:t xml:space="preserve"> </w:t>
            </w:r>
          </w:p>
        </w:tc>
        <w:tc>
          <w:tcPr>
            <w:tcW w:w="439" w:type="pct"/>
            <w:tcBorders>
              <w:top w:val="single" w:sz="4" w:space="0" w:color="auto"/>
              <w:left w:val="single" w:sz="4" w:space="0" w:color="auto"/>
              <w:bottom w:val="single" w:sz="4" w:space="0" w:color="auto"/>
              <w:right w:val="single" w:sz="4" w:space="0" w:color="auto"/>
            </w:tcBorders>
          </w:tcPr>
          <w:p w14:paraId="7C9C7A67" w14:textId="46E49E22" w:rsidR="003961F6" w:rsidRPr="00495D84" w:rsidRDefault="003961F6" w:rsidP="003961F6">
            <w:pPr>
              <w:pStyle w:val="TAC"/>
              <w:spacing w:line="252" w:lineRule="auto"/>
              <w:rPr>
                <w:rFonts w:cs="Arial"/>
              </w:rPr>
            </w:pPr>
            <w:r w:rsidRPr="00495D84">
              <w:t>Note</w:t>
            </w:r>
            <w:r w:rsidR="00B27C84">
              <w:t xml:space="preserve"> </w:t>
            </w:r>
            <w:r w:rsidRPr="00495D84">
              <w:t>1</w:t>
            </w:r>
            <w:r w:rsidR="00B27C84">
              <w:t xml:space="preserve"> </w:t>
            </w:r>
          </w:p>
        </w:tc>
      </w:tr>
      <w:tr w:rsidR="003961F6" w:rsidRPr="00495D84" w14:paraId="7C9C7A72" w14:textId="77777777" w:rsidTr="00B27C84">
        <w:trPr>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071D3856" w:rsidR="003961F6" w:rsidRPr="00495D84" w:rsidRDefault="003961F6" w:rsidP="003961F6">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495D84" w:rsidRDefault="003961F6" w:rsidP="003961F6">
            <w:pPr>
              <w:pStyle w:val="TAC"/>
              <w:spacing w:line="252" w:lineRule="auto"/>
              <w:rPr>
                <w:rFonts w:cs="Arial"/>
              </w:rPr>
            </w:pPr>
            <w:r w:rsidRPr="00495D84">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2F62C1A1" w:rsidR="003961F6" w:rsidRPr="00495D84" w:rsidRDefault="003961F6" w:rsidP="003961F6">
            <w:pPr>
              <w:pStyle w:val="TAC"/>
              <w:spacing w:line="252" w:lineRule="auto"/>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hideMark/>
          </w:tcPr>
          <w:p w14:paraId="7C9C7A6C" w14:textId="10126A0C"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6D" w14:textId="6130955D" w:rsidR="003961F6" w:rsidRPr="00495D84" w:rsidRDefault="003961F6" w:rsidP="003961F6">
            <w:pPr>
              <w:pStyle w:val="TAC"/>
              <w:spacing w:line="252" w:lineRule="auto"/>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E" w14:textId="481AB3EE"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6F" w14:textId="12537948" w:rsidR="003961F6" w:rsidRPr="00495D84" w:rsidRDefault="003961F6" w:rsidP="003961F6">
            <w:pPr>
              <w:pStyle w:val="TAC"/>
              <w:rPr>
                <w:rFonts w:cs="Arial"/>
              </w:rPr>
            </w:pPr>
            <w:r w:rsidRPr="00495D84">
              <w:t>Note</w:t>
            </w:r>
            <w:r w:rsidR="00B27C84">
              <w:t xml:space="preserve"> </w:t>
            </w:r>
            <w:r w:rsidRPr="00495D84">
              <w:t>2</w:t>
            </w:r>
          </w:p>
        </w:tc>
        <w:tc>
          <w:tcPr>
            <w:tcW w:w="624" w:type="pct"/>
            <w:tcBorders>
              <w:top w:val="single" w:sz="4" w:space="0" w:color="auto"/>
              <w:left w:val="single" w:sz="4" w:space="0" w:color="auto"/>
              <w:bottom w:val="single" w:sz="4" w:space="0" w:color="auto"/>
              <w:right w:val="single" w:sz="4" w:space="0" w:color="auto"/>
            </w:tcBorders>
          </w:tcPr>
          <w:p w14:paraId="7C9C7A70" w14:textId="3BACF06B" w:rsidR="003961F6" w:rsidRPr="00495D84" w:rsidRDefault="003961F6" w:rsidP="003961F6">
            <w:pPr>
              <w:pStyle w:val="TAC"/>
              <w:rPr>
                <w:rFonts w:cs="Arial"/>
              </w:rPr>
            </w:pPr>
            <w:r w:rsidRPr="00495D84">
              <w:t>Note</w:t>
            </w:r>
            <w:r w:rsidR="00B27C84">
              <w:t xml:space="preserve"> </w:t>
            </w:r>
            <w:r w:rsidRPr="00495D84">
              <w:t>2</w:t>
            </w:r>
          </w:p>
        </w:tc>
        <w:tc>
          <w:tcPr>
            <w:tcW w:w="439" w:type="pct"/>
            <w:tcBorders>
              <w:top w:val="single" w:sz="4" w:space="0" w:color="auto"/>
              <w:left w:val="single" w:sz="4" w:space="0" w:color="auto"/>
              <w:bottom w:val="single" w:sz="4" w:space="0" w:color="auto"/>
              <w:right w:val="single" w:sz="4" w:space="0" w:color="auto"/>
            </w:tcBorders>
          </w:tcPr>
          <w:p w14:paraId="7C9C7A71" w14:textId="55DFE527" w:rsidR="003961F6" w:rsidRPr="00495D84" w:rsidRDefault="003961F6" w:rsidP="003961F6">
            <w:pPr>
              <w:pStyle w:val="TAC"/>
              <w:spacing w:line="252" w:lineRule="auto"/>
              <w:rPr>
                <w:rFonts w:cs="Arial"/>
              </w:rPr>
            </w:pPr>
            <w:r w:rsidRPr="00495D84">
              <w:t>Note</w:t>
            </w:r>
            <w:r w:rsidR="00B27C84">
              <w:t xml:space="preserve"> </w:t>
            </w:r>
            <w:r w:rsidRPr="00495D84">
              <w:t>2</w:t>
            </w:r>
          </w:p>
        </w:tc>
      </w:tr>
      <w:tr w:rsidR="001268B4" w:rsidRPr="00495D84" w14:paraId="7C9C7A7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4D236247" w:rsidR="001268B4" w:rsidRPr="00495D84" w:rsidRDefault="00E94096" w:rsidP="000B5C74">
            <w:pPr>
              <w:pStyle w:val="TAN"/>
              <w:spacing w:line="252" w:lineRule="auto"/>
              <w:rPr>
                <w:rFonts w:cs="Arial"/>
              </w:rPr>
            </w:pPr>
            <w:r>
              <w:t xml:space="preserve">NOTE </w:t>
            </w:r>
            <w:r w:rsidRPr="00495D84">
              <w:t>1</w:t>
            </w:r>
            <w:r>
              <w:t>:</w:t>
            </w:r>
            <w:r w:rsidR="001268B4" w:rsidRPr="00495D84">
              <w:tab/>
            </w:r>
            <w:r w:rsidR="001268B4" w:rsidRPr="00495D84">
              <w:rPr>
                <w:rFonts w:cs="Arial"/>
              </w:rPr>
              <w:t>DCI</w:t>
            </w:r>
            <w:r w:rsidR="00B27C84">
              <w:rPr>
                <w:rFonts w:cs="Arial"/>
              </w:rPr>
              <w:t xml:space="preserve"> </w:t>
            </w:r>
            <w:r w:rsidR="001268B4" w:rsidRPr="00495D84">
              <w:rPr>
                <w:rFonts w:cs="Arial"/>
              </w:rPr>
              <w:t>format</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7C9C7A74" w14:textId="787D6FB3" w:rsidR="001268B4" w:rsidRPr="00495D84" w:rsidRDefault="00E94096" w:rsidP="000B5C74">
            <w:pPr>
              <w:pStyle w:val="TAN"/>
              <w:spacing w:line="252" w:lineRule="auto"/>
              <w:rPr>
                <w:rFonts w:cs="Arial"/>
              </w:rPr>
            </w:pPr>
            <w:r>
              <w:t xml:space="preserve">NOTE </w:t>
            </w:r>
            <w:r w:rsidRPr="00495D84">
              <w:t>2</w:t>
            </w:r>
            <w:r>
              <w:t>:</w:t>
            </w:r>
            <w:r w:rsidR="001268B4" w:rsidRPr="00495D84">
              <w:tab/>
            </w:r>
            <w:r w:rsidR="001268B4" w:rsidRPr="00495D84">
              <w:rPr>
                <w:rFonts w:cs="Arial"/>
              </w:rPr>
              <w:t>Payload</w:t>
            </w:r>
            <w:r w:rsidR="00B27C84">
              <w:rPr>
                <w:rFonts w:cs="Arial"/>
              </w:rPr>
              <w:t xml:space="preserve"> </w:t>
            </w:r>
            <w:r w:rsidR="001268B4" w:rsidRPr="00495D84">
              <w:rPr>
                <w:rFonts w:cs="Arial"/>
              </w:rPr>
              <w:t>size</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depend</w:t>
            </w:r>
            <w:r w:rsidR="00B27C84">
              <w:rPr>
                <w:rFonts w:cs="Arial"/>
              </w:rPr>
              <w:t xml:space="preserve"> </w:t>
            </w:r>
            <w:r w:rsidR="001268B4" w:rsidRPr="00495D84">
              <w:rPr>
                <w:rFonts w:cs="Arial"/>
              </w:rPr>
              <w:t>upon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configuration.</w:t>
            </w:r>
          </w:p>
          <w:p w14:paraId="5E148340" w14:textId="51C253E5" w:rsidR="004D2C1A" w:rsidRPr="00495D84" w:rsidRDefault="00E94096" w:rsidP="004D2C1A">
            <w:pPr>
              <w:pStyle w:val="TAN"/>
              <w:spacing w:line="252" w:lineRule="auto"/>
              <w:rPr>
                <w:rFonts w:cs="Arial"/>
              </w:rPr>
            </w:pPr>
            <w:r>
              <w:rPr>
                <w:rFonts w:cs="Arial"/>
              </w:rPr>
              <w:t xml:space="preserve">NOTE </w:t>
            </w:r>
            <w:r w:rsidRPr="00495D84">
              <w:rPr>
                <w:rFonts w:cs="Arial"/>
              </w:rPr>
              <w:t>3</w:t>
            </w:r>
            <w:r>
              <w:rPr>
                <w:rFonts w:cs="Arial"/>
              </w:rPr>
              <w:t>:</w:t>
            </w:r>
            <w:r w:rsidR="001268B4" w:rsidRPr="00495D84">
              <w:rPr>
                <w:rFonts w:cs="Arial"/>
              </w:rPr>
              <w:tab/>
              <w:t>Allocated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same</w:t>
            </w:r>
            <w:r w:rsidR="00B27C84">
              <w:rPr>
                <w:rFonts w:cs="Arial"/>
              </w:rPr>
              <w:t xml:space="preserve"> </w:t>
            </w:r>
            <w:r w:rsidR="001268B4" w:rsidRPr="00495D84">
              <w:rPr>
                <w:rFonts w:cs="Arial"/>
              </w:rPr>
              <w:t>resource</w:t>
            </w:r>
            <w:r w:rsidR="00B27C84">
              <w:rPr>
                <w:rFonts w:cs="Arial"/>
              </w:rPr>
              <w:t xml:space="preserve"> </w:t>
            </w:r>
            <w:r w:rsidR="001268B4" w:rsidRPr="00495D84">
              <w:rPr>
                <w:rFonts w:cs="Arial"/>
              </w:rPr>
              <w:t>blocks</w:t>
            </w:r>
            <w:r w:rsidR="00B27C84">
              <w:rPr>
                <w:rFonts w:cs="Arial"/>
              </w:rPr>
              <w:t xml:space="preserve"> </w:t>
            </w:r>
            <w:r w:rsidR="001268B4" w:rsidRPr="00495D84">
              <w:rPr>
                <w:rFonts w:cs="Arial"/>
              </w:rPr>
              <w:t>where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associated</w:t>
            </w:r>
            <w:r w:rsidR="00B27C84">
              <w:rPr>
                <w:rFonts w:cs="Arial"/>
              </w:rPr>
              <w:t xml:space="preserve"> </w:t>
            </w:r>
            <w:r w:rsidR="001268B4" w:rsidRPr="00495D84">
              <w:rPr>
                <w:rFonts w:cs="Arial"/>
              </w:rPr>
              <w:t>PDSCH</w:t>
            </w:r>
            <w:r w:rsidR="00B27C84">
              <w:rPr>
                <w:rFonts w:cs="Arial"/>
              </w:rPr>
              <w:t xml:space="preserve"> </w:t>
            </w:r>
            <w:r w:rsidR="001268B4" w:rsidRPr="00495D84">
              <w:rPr>
                <w:rFonts w:cs="Arial"/>
              </w:rPr>
              <w:t>RMC</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scheduled.</w:t>
            </w:r>
          </w:p>
          <w:p w14:paraId="7C9C7A75" w14:textId="72A5D3FC" w:rsidR="001268B4" w:rsidRPr="00495D84" w:rsidRDefault="00E94096" w:rsidP="004D2C1A">
            <w:pPr>
              <w:pStyle w:val="TAN"/>
              <w:spacing w:line="252" w:lineRule="auto"/>
            </w:pPr>
            <w:r>
              <w:t xml:space="preserve">NOTE </w:t>
            </w:r>
            <w:r w:rsidRPr="00495D84">
              <w:t>4</w:t>
            </w:r>
            <w:r>
              <w:t>:</w:t>
            </w:r>
            <w:r w:rsidR="00B27C84">
              <w:rPr>
                <w:rFonts w:cs="Arial"/>
              </w:rPr>
              <w:t xml:space="preserve"> </w:t>
            </w:r>
            <w:r w:rsidR="004D2C1A" w:rsidRPr="00495D84">
              <w:rPr>
                <w:rFonts w:cs="Arial"/>
              </w:rPr>
              <w:tab/>
            </w:r>
            <w:r w:rsidR="004D2C1A" w:rsidRPr="00495D84">
              <w:rPr>
                <w:i/>
                <w:iCs/>
              </w:rPr>
              <w:t>monitoringSlotPeriodicityAndOffet</w:t>
            </w:r>
            <w:r w:rsidR="00B27C84">
              <w:t xml:space="preserve"> </w:t>
            </w:r>
            <w:r w:rsidR="004D2C1A" w:rsidRPr="00495D84">
              <w:t>is</w:t>
            </w:r>
            <w:r w:rsidR="00B27C84">
              <w:t xml:space="preserve"> </w:t>
            </w:r>
            <w:r w:rsidR="004D2C1A" w:rsidRPr="00495D84">
              <w:t>set</w:t>
            </w:r>
            <w:r w:rsidR="00B27C84">
              <w:t xml:space="preserve"> </w:t>
            </w:r>
            <w:r w:rsidR="004D2C1A" w:rsidRPr="00495D84">
              <w:t>to</w:t>
            </w:r>
            <w:r w:rsidR="00B27C84">
              <w:t xml:space="preserve"> </w:t>
            </w:r>
            <w:r w:rsidR="004D2C1A" w:rsidRPr="00495D84">
              <w:t>“sl1</w:t>
            </w:r>
            <w:r w:rsidR="00B27C84">
              <w:t xml:space="preserve"> </w:t>
            </w:r>
            <w:r w:rsidR="004D2C1A" w:rsidRPr="00495D84">
              <w:t>0”</w:t>
            </w:r>
            <w:r w:rsidR="00B27C84">
              <w:t xml:space="preserve"> </w:t>
            </w:r>
            <w:r w:rsidR="004D2C1A" w:rsidRPr="00495D84">
              <w:t>if</w:t>
            </w:r>
            <w:r w:rsidR="00B27C84">
              <w:t xml:space="preserve"> </w:t>
            </w:r>
            <w:r w:rsidR="004D2C1A" w:rsidRPr="00495D84">
              <w:t>it</w:t>
            </w:r>
            <w:r w:rsidR="00B27C84">
              <w:t xml:space="preserve"> </w:t>
            </w:r>
            <w:r w:rsidR="004D2C1A" w:rsidRPr="00495D84">
              <w:t>is</w:t>
            </w:r>
            <w:r w:rsidR="00B27C84">
              <w:t xml:space="preserve"> </w:t>
            </w:r>
            <w:r w:rsidR="004D2C1A" w:rsidRPr="00495D84">
              <w:t>specifically</w:t>
            </w:r>
            <w:r w:rsidR="00B27C84">
              <w:t xml:space="preserve"> </w:t>
            </w:r>
            <w:r w:rsidR="004D2C1A" w:rsidRPr="00495D84">
              <w:t>stated</w:t>
            </w:r>
            <w:r w:rsidR="00B27C84">
              <w:t xml:space="preserve"> </w:t>
            </w:r>
            <w:r w:rsidR="004D2C1A" w:rsidRPr="00495D84">
              <w:t>that</w:t>
            </w:r>
            <w:r w:rsidR="00B27C84">
              <w:t xml:space="preserve"> </w:t>
            </w:r>
            <w:r w:rsidR="004D2C1A" w:rsidRPr="00495D84">
              <w:t>cell(s)</w:t>
            </w:r>
            <w:r w:rsidR="00B27C84">
              <w:t xml:space="preserve"> </w:t>
            </w:r>
            <w:r w:rsidR="004D2C1A" w:rsidRPr="00495D84">
              <w:t>configured</w:t>
            </w:r>
            <w:r w:rsidR="00B27C84">
              <w:t xml:space="preserve"> </w:t>
            </w:r>
            <w:r w:rsidR="004D2C1A" w:rsidRPr="00495D84">
              <w:t>with</w:t>
            </w:r>
            <w:r w:rsidR="00B27C84">
              <w:t xml:space="preserve"> </w:t>
            </w:r>
            <w:r w:rsidR="004D2C1A" w:rsidRPr="00495D84">
              <w:t>one</w:t>
            </w:r>
            <w:r w:rsidR="00B27C84">
              <w:t xml:space="preserve"> </w:t>
            </w:r>
            <w:r w:rsidR="004D2C1A" w:rsidRPr="00495D84">
              <w:t>of</w:t>
            </w:r>
            <w:r w:rsidR="00B27C84">
              <w:t xml:space="preserve"> </w:t>
            </w:r>
            <w:r w:rsidR="004D2C1A" w:rsidRPr="00495D84">
              <w:t>the</w:t>
            </w:r>
            <w:r w:rsidR="00B27C84">
              <w:t xml:space="preserve"> </w:t>
            </w:r>
            <w:r w:rsidR="004D2C1A" w:rsidRPr="00495D84">
              <w:t>control</w:t>
            </w:r>
            <w:r w:rsidR="00B27C84">
              <w:t xml:space="preserve"> </w:t>
            </w:r>
            <w:r w:rsidR="004D2C1A" w:rsidRPr="00495D84">
              <w:t>channel</w:t>
            </w:r>
            <w:r w:rsidR="00B27C84">
              <w:t xml:space="preserve"> </w:t>
            </w:r>
            <w:r w:rsidR="004D2C1A" w:rsidRPr="00495D84">
              <w:t>RMCs</w:t>
            </w:r>
            <w:r w:rsidR="00B27C84">
              <w:t xml:space="preserve"> </w:t>
            </w:r>
            <w:r w:rsidR="004D2C1A" w:rsidRPr="00495D84">
              <w:t>above</w:t>
            </w:r>
            <w:r w:rsidR="00B27C84">
              <w:t xml:space="preserve"> </w:t>
            </w:r>
            <w:r w:rsidR="004D2C1A" w:rsidRPr="00495D84">
              <w:t>shall</w:t>
            </w:r>
            <w:r w:rsidR="00B27C84">
              <w:t xml:space="preserve"> </w:t>
            </w:r>
            <w:r w:rsidR="004D2C1A" w:rsidRPr="00495D84">
              <w:t>transmit</w:t>
            </w:r>
            <w:r w:rsidR="00B27C84">
              <w:t xml:space="preserve"> </w:t>
            </w:r>
            <w:r w:rsidR="004D2C1A" w:rsidRPr="00495D84">
              <w:t>PDCCHs</w:t>
            </w:r>
            <w:r w:rsidR="00B27C84">
              <w:t xml:space="preserve"> </w:t>
            </w:r>
            <w:r w:rsidR="004D2C1A" w:rsidRPr="00495D84">
              <w:t>continuously.</w:t>
            </w:r>
          </w:p>
        </w:tc>
      </w:tr>
    </w:tbl>
    <w:p w14:paraId="7C9C7A77" w14:textId="77777777" w:rsidR="001268B4" w:rsidRDefault="001268B4" w:rsidP="001268B4">
      <w:pPr>
        <w:rPr>
          <w:rFonts w:eastAsia="MS Mincho"/>
          <w:lang w:eastAsia="zh-CN"/>
        </w:rPr>
      </w:pPr>
    </w:p>
    <w:p w14:paraId="0B75302A" w14:textId="24BE349B" w:rsidR="00A11022" w:rsidRPr="00984A0E" w:rsidRDefault="00A11022" w:rsidP="00A11022">
      <w:pPr>
        <w:pStyle w:val="TH"/>
        <w:rPr>
          <w:lang w:eastAsia="ja-JP"/>
        </w:rPr>
      </w:pPr>
      <w:r w:rsidRPr="001618F5">
        <w:rPr>
          <w:lang w:eastAsia="ko-KR"/>
        </w:rPr>
        <w:lastRenderedPageBreak/>
        <w:t>Table A.3.1.3.2-</w:t>
      </w:r>
      <w:r>
        <w:rPr>
          <w:rFonts w:hint="eastAsia"/>
          <w:lang w:eastAsia="ja-JP"/>
        </w:rPr>
        <w:t>4</w:t>
      </w:r>
      <w:r w:rsidRPr="001618F5">
        <w:rPr>
          <w:lang w:eastAsia="ko-KR"/>
        </w:rPr>
        <w:t>: Control Channel RMC for TDD with SCS=15</w:t>
      </w:r>
      <w:r w:rsidR="0064097C">
        <w:rPr>
          <w:lang w:eastAsia="ko-KR"/>
        </w:rPr>
        <w:t>k</w:t>
      </w:r>
      <w:r w:rsidRPr="001618F5">
        <w:rPr>
          <w:lang w:eastAsia="ko-KR"/>
        </w:rPr>
        <w:t>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8"/>
        <w:gridCol w:w="877"/>
        <w:gridCol w:w="1107"/>
        <w:gridCol w:w="1107"/>
        <w:gridCol w:w="947"/>
        <w:gridCol w:w="947"/>
        <w:gridCol w:w="957"/>
      </w:tblGrid>
      <w:tr w:rsidR="00A11022" w:rsidRPr="001618F5" w14:paraId="3B35198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9C56A64" w14:textId="77777777" w:rsidR="00A11022" w:rsidRPr="001618F5" w:rsidRDefault="00A11022" w:rsidP="00A11022">
            <w:pPr>
              <w:pStyle w:val="TAH"/>
              <w:rPr>
                <w:lang w:eastAsia="ko-KR"/>
              </w:rPr>
            </w:pPr>
            <w:r w:rsidRPr="001618F5">
              <w:rPr>
                <w:lang w:eastAsia="ko-KR"/>
              </w:rPr>
              <w:t>Parameter</w:t>
            </w:r>
          </w:p>
        </w:tc>
        <w:tc>
          <w:tcPr>
            <w:tcW w:w="516" w:type="pct"/>
            <w:tcBorders>
              <w:top w:val="single" w:sz="4" w:space="0" w:color="auto"/>
              <w:left w:val="single" w:sz="4" w:space="0" w:color="auto"/>
              <w:bottom w:val="single" w:sz="4" w:space="0" w:color="auto"/>
              <w:right w:val="single" w:sz="4" w:space="0" w:color="auto"/>
            </w:tcBorders>
            <w:hideMark/>
          </w:tcPr>
          <w:p w14:paraId="158F3B79" w14:textId="77777777" w:rsidR="00A11022" w:rsidRPr="001618F5" w:rsidRDefault="00A11022" w:rsidP="00A11022">
            <w:pPr>
              <w:pStyle w:val="TAH"/>
              <w:rPr>
                <w:lang w:eastAsia="ko-KR"/>
              </w:rPr>
            </w:pPr>
            <w:r w:rsidRPr="001618F5">
              <w:rPr>
                <w:lang w:eastAsia="ko-KR"/>
              </w:rPr>
              <w:t>Unit</w:t>
            </w:r>
          </w:p>
        </w:tc>
        <w:tc>
          <w:tcPr>
            <w:tcW w:w="2979" w:type="pct"/>
            <w:gridSpan w:val="5"/>
            <w:tcBorders>
              <w:top w:val="single" w:sz="4" w:space="0" w:color="auto"/>
              <w:left w:val="single" w:sz="4" w:space="0" w:color="auto"/>
              <w:bottom w:val="single" w:sz="4" w:space="0" w:color="auto"/>
              <w:right w:val="single" w:sz="4" w:space="0" w:color="auto"/>
            </w:tcBorders>
          </w:tcPr>
          <w:p w14:paraId="32E94CD3" w14:textId="77777777" w:rsidR="00A11022" w:rsidRPr="001618F5" w:rsidRDefault="00A11022" w:rsidP="00A11022">
            <w:pPr>
              <w:pStyle w:val="TAH"/>
              <w:rPr>
                <w:lang w:eastAsia="ko-KR"/>
              </w:rPr>
            </w:pPr>
            <w:r w:rsidRPr="001618F5">
              <w:rPr>
                <w:lang w:eastAsia="ko-KR"/>
              </w:rPr>
              <w:t>Value</w:t>
            </w:r>
          </w:p>
        </w:tc>
      </w:tr>
      <w:tr w:rsidR="00A11022" w:rsidRPr="001618F5" w14:paraId="35D51C1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7F208EC7" w14:textId="77777777" w:rsidR="00A11022" w:rsidRPr="001618F5" w:rsidRDefault="00A11022" w:rsidP="00A11022">
            <w:pPr>
              <w:pStyle w:val="TAL"/>
              <w:rPr>
                <w:lang w:eastAsia="ko-KR"/>
              </w:rPr>
            </w:pPr>
            <w:r w:rsidRPr="001618F5">
              <w:rPr>
                <w:lang w:eastAsia="ko-KR"/>
              </w:rPr>
              <w:t>Reference channel</w:t>
            </w:r>
          </w:p>
        </w:tc>
        <w:tc>
          <w:tcPr>
            <w:tcW w:w="516" w:type="pct"/>
            <w:tcBorders>
              <w:top w:val="single" w:sz="4" w:space="0" w:color="auto"/>
              <w:left w:val="single" w:sz="4" w:space="0" w:color="auto"/>
              <w:bottom w:val="single" w:sz="4" w:space="0" w:color="auto"/>
              <w:right w:val="single" w:sz="4" w:space="0" w:color="auto"/>
            </w:tcBorders>
          </w:tcPr>
          <w:p w14:paraId="1F12607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F0C0FA6"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1</w:t>
            </w:r>
            <w:r w:rsidRPr="001618F5">
              <w:rPr>
                <w:lang w:eastAsia="ko-KR"/>
              </w:rPr>
              <w:t xml:space="preserve"> TDD</w:t>
            </w:r>
          </w:p>
        </w:tc>
        <w:tc>
          <w:tcPr>
            <w:tcW w:w="651" w:type="pct"/>
            <w:tcBorders>
              <w:top w:val="single" w:sz="4" w:space="0" w:color="auto"/>
              <w:left w:val="single" w:sz="4" w:space="0" w:color="auto"/>
              <w:bottom w:val="single" w:sz="4" w:space="0" w:color="auto"/>
              <w:right w:val="single" w:sz="4" w:space="0" w:color="auto"/>
            </w:tcBorders>
          </w:tcPr>
          <w:p w14:paraId="2CC1194A" w14:textId="77777777" w:rsidR="00A11022" w:rsidRPr="001618F5" w:rsidRDefault="00A11022" w:rsidP="00A11022">
            <w:pPr>
              <w:pStyle w:val="TAC"/>
              <w:rPr>
                <w:lang w:eastAsia="ko-KR"/>
              </w:rPr>
            </w:pPr>
            <w:r w:rsidRPr="001618F5">
              <w:rPr>
                <w:lang w:eastAsia="ko-KR"/>
              </w:rPr>
              <w:t>CCR.</w:t>
            </w:r>
            <w:r>
              <w:rPr>
                <w:rFonts w:hint="eastAsia"/>
                <w:lang w:eastAsia="ja-JP"/>
              </w:rPr>
              <w:t>4</w:t>
            </w:r>
            <w:r w:rsidRPr="001618F5">
              <w:rPr>
                <w:lang w:eastAsia="ko-KR"/>
              </w:rPr>
              <w:t>.</w:t>
            </w:r>
            <w:r>
              <w:rPr>
                <w:rFonts w:hint="eastAsia"/>
                <w:lang w:eastAsia="ja-JP"/>
              </w:rPr>
              <w:t>2</w:t>
            </w:r>
            <w:r w:rsidRPr="001618F5">
              <w:rPr>
                <w:lang w:eastAsia="ko-KR"/>
              </w:rPr>
              <w:t xml:space="preserve"> TDD</w:t>
            </w:r>
          </w:p>
        </w:tc>
        <w:tc>
          <w:tcPr>
            <w:tcW w:w="557" w:type="pct"/>
            <w:tcBorders>
              <w:top w:val="single" w:sz="4" w:space="0" w:color="auto"/>
              <w:left w:val="single" w:sz="4" w:space="0" w:color="auto"/>
              <w:bottom w:val="single" w:sz="4" w:space="0" w:color="auto"/>
              <w:right w:val="single" w:sz="4" w:space="0" w:color="auto"/>
            </w:tcBorders>
          </w:tcPr>
          <w:p w14:paraId="06F3F863"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88CB2E6"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8B7FF97" w14:textId="77777777" w:rsidR="00A11022" w:rsidRPr="001618F5" w:rsidRDefault="00A11022" w:rsidP="00A11022">
            <w:pPr>
              <w:pStyle w:val="TAC"/>
              <w:rPr>
                <w:lang w:eastAsia="ko-KR"/>
              </w:rPr>
            </w:pPr>
          </w:p>
        </w:tc>
      </w:tr>
      <w:tr w:rsidR="00A11022" w:rsidRPr="001618F5" w14:paraId="01FC6806"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A4AA0D" w14:textId="77777777" w:rsidR="00A11022" w:rsidRPr="001618F5" w:rsidRDefault="00A11022" w:rsidP="00A11022">
            <w:pPr>
              <w:pStyle w:val="TAL"/>
              <w:rPr>
                <w:lang w:eastAsia="ko-KR"/>
              </w:rPr>
            </w:pPr>
            <w:r w:rsidRPr="001618F5">
              <w:rPr>
                <w:lang w:eastAsia="ko-KR"/>
              </w:rPr>
              <w:t>Channel bandwidth</w:t>
            </w:r>
          </w:p>
        </w:tc>
        <w:tc>
          <w:tcPr>
            <w:tcW w:w="516" w:type="pct"/>
            <w:tcBorders>
              <w:top w:val="single" w:sz="4" w:space="0" w:color="auto"/>
              <w:left w:val="single" w:sz="4" w:space="0" w:color="auto"/>
              <w:bottom w:val="single" w:sz="4" w:space="0" w:color="auto"/>
              <w:right w:val="single" w:sz="4" w:space="0" w:color="auto"/>
            </w:tcBorders>
            <w:hideMark/>
          </w:tcPr>
          <w:p w14:paraId="071C97EE" w14:textId="77777777" w:rsidR="00A11022" w:rsidRPr="001618F5" w:rsidRDefault="00A11022" w:rsidP="00A11022">
            <w:pPr>
              <w:pStyle w:val="TAC"/>
              <w:rPr>
                <w:lang w:eastAsia="ko-KR"/>
              </w:rPr>
            </w:pPr>
            <w:r w:rsidRPr="001618F5">
              <w:rPr>
                <w:lang w:eastAsia="ko-KR"/>
              </w:rPr>
              <w:t>MHz</w:t>
            </w:r>
          </w:p>
        </w:tc>
        <w:tc>
          <w:tcPr>
            <w:tcW w:w="651" w:type="pct"/>
            <w:tcBorders>
              <w:top w:val="single" w:sz="4" w:space="0" w:color="auto"/>
              <w:left w:val="single" w:sz="4" w:space="0" w:color="auto"/>
              <w:bottom w:val="single" w:sz="4" w:space="0" w:color="auto"/>
              <w:right w:val="single" w:sz="4" w:space="0" w:color="auto"/>
            </w:tcBorders>
          </w:tcPr>
          <w:p w14:paraId="6EFD4BD1" w14:textId="77777777" w:rsidR="00A11022" w:rsidRPr="001618F5" w:rsidRDefault="00A11022" w:rsidP="00A11022">
            <w:pPr>
              <w:pStyle w:val="TAC"/>
              <w:rPr>
                <w:lang w:eastAsia="ko-KR"/>
              </w:rPr>
            </w:pPr>
            <w:r w:rsidRPr="001618F5">
              <w:rPr>
                <w:lang w:eastAsia="ko-KR"/>
              </w:rPr>
              <w:t>Defined in test case</w:t>
            </w:r>
          </w:p>
        </w:tc>
        <w:tc>
          <w:tcPr>
            <w:tcW w:w="651" w:type="pct"/>
            <w:tcBorders>
              <w:top w:val="single" w:sz="4" w:space="0" w:color="auto"/>
              <w:left w:val="single" w:sz="4" w:space="0" w:color="auto"/>
              <w:bottom w:val="single" w:sz="4" w:space="0" w:color="auto"/>
              <w:right w:val="single" w:sz="4" w:space="0" w:color="auto"/>
            </w:tcBorders>
          </w:tcPr>
          <w:p w14:paraId="06528046" w14:textId="77777777" w:rsidR="00A11022" w:rsidRPr="001618F5" w:rsidRDefault="00A11022" w:rsidP="00A11022">
            <w:pPr>
              <w:pStyle w:val="TAC"/>
              <w:rPr>
                <w:lang w:eastAsia="zh-CN"/>
              </w:rPr>
            </w:pPr>
            <w:r w:rsidRPr="001618F5">
              <w:rPr>
                <w:lang w:eastAsia="ko-KR"/>
              </w:rPr>
              <w:t>Defined in test case</w:t>
            </w:r>
          </w:p>
        </w:tc>
        <w:tc>
          <w:tcPr>
            <w:tcW w:w="557" w:type="pct"/>
            <w:tcBorders>
              <w:top w:val="single" w:sz="4" w:space="0" w:color="auto"/>
              <w:left w:val="single" w:sz="4" w:space="0" w:color="auto"/>
              <w:bottom w:val="single" w:sz="4" w:space="0" w:color="auto"/>
              <w:right w:val="single" w:sz="4" w:space="0" w:color="auto"/>
            </w:tcBorders>
          </w:tcPr>
          <w:p w14:paraId="260FAD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428F8B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7D92F68" w14:textId="77777777" w:rsidR="00A11022" w:rsidRPr="001618F5" w:rsidRDefault="00A11022" w:rsidP="00A11022">
            <w:pPr>
              <w:pStyle w:val="TAC"/>
              <w:rPr>
                <w:lang w:eastAsia="ko-KR"/>
              </w:rPr>
            </w:pPr>
          </w:p>
        </w:tc>
      </w:tr>
      <w:tr w:rsidR="00A11022" w:rsidRPr="001618F5" w14:paraId="7025A477"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4B2F6D58" w14:textId="77777777" w:rsidR="00A11022" w:rsidRPr="001618F5" w:rsidRDefault="00A11022" w:rsidP="00A11022">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582A787" w14:textId="77777777" w:rsidR="00A11022" w:rsidRPr="001618F5" w:rsidRDefault="00A11022" w:rsidP="00A11022">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3061DFBA" w14:textId="77777777" w:rsidR="00A11022" w:rsidRPr="001618F5" w:rsidRDefault="00A11022" w:rsidP="00A11022">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35D0BBD0" w14:textId="77777777" w:rsidR="00A11022" w:rsidRPr="001618F5" w:rsidRDefault="00A11022" w:rsidP="00A11022">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23C1DADA"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EF5B13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29B7008" w14:textId="77777777" w:rsidR="00A11022" w:rsidRPr="001618F5" w:rsidRDefault="00A11022" w:rsidP="00A11022">
            <w:pPr>
              <w:pStyle w:val="TAC"/>
              <w:rPr>
                <w:lang w:eastAsia="ko-KR"/>
              </w:rPr>
            </w:pPr>
          </w:p>
        </w:tc>
      </w:tr>
      <w:tr w:rsidR="00A11022" w:rsidRPr="001618F5" w14:paraId="756BA44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6F2366F5"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3C31BD6A" w14:textId="77777777" w:rsidR="00A11022" w:rsidRPr="001618F5" w:rsidRDefault="00A11022" w:rsidP="00A11022">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B3C6173" w14:textId="77777777" w:rsidR="00A11022" w:rsidRPr="001618F5" w:rsidRDefault="00A11022" w:rsidP="00A11022">
            <w:pPr>
              <w:pStyle w:val="TAC"/>
              <w:rPr>
                <w:lang w:eastAsia="zh-CN"/>
              </w:rPr>
            </w:pPr>
            <w:r>
              <w:rPr>
                <w:lang w:eastAsia="ko-KR"/>
              </w:rPr>
              <w:t>48</w:t>
            </w:r>
          </w:p>
        </w:tc>
        <w:tc>
          <w:tcPr>
            <w:tcW w:w="651" w:type="pct"/>
            <w:tcBorders>
              <w:top w:val="single" w:sz="4" w:space="0" w:color="auto"/>
              <w:left w:val="single" w:sz="4" w:space="0" w:color="auto"/>
              <w:bottom w:val="single" w:sz="4" w:space="0" w:color="auto"/>
              <w:right w:val="single" w:sz="4" w:space="0" w:color="auto"/>
            </w:tcBorders>
          </w:tcPr>
          <w:p w14:paraId="36735FBB" w14:textId="77777777" w:rsidR="00A11022" w:rsidRPr="001618F5" w:rsidRDefault="00A11022" w:rsidP="00A11022">
            <w:pPr>
              <w:pStyle w:val="TAC"/>
              <w:rPr>
                <w:lang w:eastAsia="zh-CN"/>
              </w:rPr>
            </w:pPr>
            <w:r>
              <w:rPr>
                <w:lang w:eastAsia="ko-KR"/>
              </w:rPr>
              <w:t>48</w:t>
            </w:r>
          </w:p>
        </w:tc>
        <w:tc>
          <w:tcPr>
            <w:tcW w:w="557" w:type="pct"/>
            <w:tcBorders>
              <w:top w:val="single" w:sz="4" w:space="0" w:color="auto"/>
              <w:left w:val="single" w:sz="4" w:space="0" w:color="auto"/>
              <w:bottom w:val="single" w:sz="4" w:space="0" w:color="auto"/>
              <w:right w:val="single" w:sz="4" w:space="0" w:color="auto"/>
            </w:tcBorders>
          </w:tcPr>
          <w:p w14:paraId="032C527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566373C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05E1C2C" w14:textId="77777777" w:rsidR="00A11022" w:rsidRPr="001618F5" w:rsidRDefault="00A11022" w:rsidP="00A11022">
            <w:pPr>
              <w:pStyle w:val="TAC"/>
              <w:rPr>
                <w:lang w:eastAsia="ko-KR"/>
              </w:rPr>
            </w:pPr>
          </w:p>
        </w:tc>
      </w:tr>
      <w:tr w:rsidR="00A11022" w:rsidRPr="001618F5" w14:paraId="2E7340BD"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3D89AE34" w14:textId="77777777" w:rsidR="00A11022" w:rsidRPr="001618F5" w:rsidRDefault="00A11022" w:rsidP="00A11022">
            <w:pPr>
              <w:pStyle w:val="TAL"/>
              <w:rPr>
                <w:lang w:eastAsia="ko-KR"/>
              </w:rPr>
            </w:pPr>
            <w:r w:rsidRPr="001618F5">
              <w:rPr>
                <w:lang w:eastAsia="ko-KR"/>
              </w:rPr>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65ECD123"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49201A29" w14:textId="77777777" w:rsidR="00A11022" w:rsidRPr="001618F5" w:rsidRDefault="00A11022" w:rsidP="00A11022">
            <w:pPr>
              <w:pStyle w:val="TAC"/>
              <w:rPr>
                <w:lang w:eastAsia="ko-KR"/>
              </w:rPr>
            </w:pPr>
            <w:r w:rsidRPr="001618F5">
              <w:rPr>
                <w:lang w:eastAsia="ko-KR"/>
              </w:rPr>
              <w:t>1</w:t>
            </w:r>
          </w:p>
        </w:tc>
        <w:tc>
          <w:tcPr>
            <w:tcW w:w="651" w:type="pct"/>
            <w:tcBorders>
              <w:top w:val="single" w:sz="4" w:space="0" w:color="auto"/>
              <w:left w:val="single" w:sz="4" w:space="0" w:color="auto"/>
              <w:bottom w:val="single" w:sz="4" w:space="0" w:color="auto"/>
              <w:right w:val="single" w:sz="4" w:space="0" w:color="auto"/>
            </w:tcBorders>
          </w:tcPr>
          <w:p w14:paraId="6F9866B1" w14:textId="77777777" w:rsidR="00A11022" w:rsidRPr="001618F5" w:rsidRDefault="00A11022" w:rsidP="00A11022">
            <w:pPr>
              <w:pStyle w:val="TAC"/>
              <w:rPr>
                <w:lang w:eastAsia="ko-KR"/>
              </w:rPr>
            </w:pPr>
            <w:r w:rsidRPr="001618F5">
              <w:rPr>
                <w:lang w:eastAsia="ko-KR"/>
              </w:rPr>
              <w:t>1</w:t>
            </w:r>
          </w:p>
        </w:tc>
        <w:tc>
          <w:tcPr>
            <w:tcW w:w="557" w:type="pct"/>
            <w:tcBorders>
              <w:top w:val="single" w:sz="4" w:space="0" w:color="auto"/>
              <w:left w:val="single" w:sz="4" w:space="0" w:color="auto"/>
              <w:bottom w:val="single" w:sz="4" w:space="0" w:color="auto"/>
              <w:right w:val="single" w:sz="4" w:space="0" w:color="auto"/>
            </w:tcBorders>
          </w:tcPr>
          <w:p w14:paraId="44A87F4C"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F286F23"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D3C541B" w14:textId="77777777" w:rsidR="00A11022" w:rsidRPr="001618F5" w:rsidRDefault="00A11022" w:rsidP="00A11022">
            <w:pPr>
              <w:pStyle w:val="TAC"/>
              <w:rPr>
                <w:lang w:eastAsia="ko-KR"/>
              </w:rPr>
            </w:pPr>
          </w:p>
        </w:tc>
      </w:tr>
      <w:tr w:rsidR="00A11022" w:rsidRPr="001618F5" w14:paraId="64582835"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16875D97" w14:textId="77777777" w:rsidR="00A11022" w:rsidRPr="001618F5" w:rsidRDefault="00A11022" w:rsidP="00A11022">
            <w:pPr>
              <w:pStyle w:val="TAL"/>
              <w:rPr>
                <w:lang w:eastAsia="ko-KR"/>
              </w:rPr>
            </w:pPr>
            <w:r w:rsidRPr="001618F5">
              <w:rPr>
                <w:lang w:eastAsia="ko-KR"/>
              </w:rPr>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621E35E8" w14:textId="77777777" w:rsidR="00A11022" w:rsidRPr="001618F5" w:rsidRDefault="00A11022" w:rsidP="00A11022">
            <w:pPr>
              <w:pStyle w:val="TAC"/>
              <w:rPr>
                <w:lang w:eastAsia="ko-KR"/>
              </w:rPr>
            </w:pPr>
            <w:r w:rsidRPr="001618F5">
              <w:rPr>
                <w:lang w:eastAsia="ko-KR"/>
              </w:rPr>
              <w:t>symbols</w:t>
            </w:r>
          </w:p>
        </w:tc>
        <w:tc>
          <w:tcPr>
            <w:tcW w:w="651" w:type="pct"/>
            <w:tcBorders>
              <w:top w:val="single" w:sz="4" w:space="0" w:color="auto"/>
              <w:left w:val="single" w:sz="4" w:space="0" w:color="auto"/>
              <w:bottom w:val="single" w:sz="4" w:space="0" w:color="auto"/>
              <w:right w:val="single" w:sz="4" w:space="0" w:color="auto"/>
            </w:tcBorders>
          </w:tcPr>
          <w:p w14:paraId="3C06ED22"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70C401BF"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2A83F8C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23EB6520"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18934203" w14:textId="77777777" w:rsidR="00A11022" w:rsidRPr="001618F5" w:rsidRDefault="00A11022" w:rsidP="00A11022">
            <w:pPr>
              <w:pStyle w:val="TAC"/>
              <w:rPr>
                <w:lang w:eastAsia="ko-KR"/>
              </w:rPr>
            </w:pPr>
          </w:p>
        </w:tc>
      </w:tr>
      <w:tr w:rsidR="00A11022" w:rsidRPr="001618F5" w14:paraId="473FBFE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hideMark/>
          </w:tcPr>
          <w:p w14:paraId="250B5F29" w14:textId="77777777" w:rsidR="00A11022" w:rsidRPr="001618F5" w:rsidRDefault="00A11022" w:rsidP="00A11022">
            <w:pPr>
              <w:pStyle w:val="TAL"/>
              <w:rPr>
                <w:lang w:eastAsia="ko-KR"/>
              </w:rPr>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04E5C92"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421B1E" w14:textId="77777777" w:rsidR="00A11022" w:rsidRPr="001618F5" w:rsidRDefault="00A11022" w:rsidP="00A11022">
            <w:pPr>
              <w:pStyle w:val="TAC"/>
              <w:rPr>
                <w:lang w:eastAsia="zh-CN"/>
              </w:rPr>
            </w:pPr>
            <w:r w:rsidRPr="001618F5">
              <w:rPr>
                <w:lang w:eastAsia="zh-CN"/>
              </w:rPr>
              <w:t>1000000</w:t>
            </w:r>
          </w:p>
          <w:p w14:paraId="18170BB8" w14:textId="77777777" w:rsidR="00A11022" w:rsidRPr="001618F5" w:rsidRDefault="00A11022" w:rsidP="00A11022">
            <w:pPr>
              <w:pStyle w:val="TAC"/>
              <w:rPr>
                <w:lang w:eastAsia="ko-KR"/>
              </w:rPr>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47293FB3" w14:textId="77777777" w:rsidR="00A11022" w:rsidRPr="001618F5" w:rsidRDefault="00A11022" w:rsidP="00A11022">
            <w:pPr>
              <w:pStyle w:val="TAC"/>
              <w:rPr>
                <w:lang w:eastAsia="zh-CN"/>
              </w:rPr>
            </w:pPr>
            <w:r w:rsidRPr="001618F5">
              <w:rPr>
                <w:lang w:eastAsia="zh-CN"/>
              </w:rPr>
              <w:t>1000000</w:t>
            </w:r>
          </w:p>
          <w:p w14:paraId="147D962A" w14:textId="77777777" w:rsidR="00A11022" w:rsidRPr="001618F5" w:rsidRDefault="00A11022" w:rsidP="00A11022">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30F67E75"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5E26F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60ACBF7" w14:textId="77777777" w:rsidR="00A11022" w:rsidRPr="001618F5" w:rsidRDefault="00A11022" w:rsidP="00A11022">
            <w:pPr>
              <w:pStyle w:val="TAC"/>
              <w:rPr>
                <w:lang w:eastAsia="ko-KR"/>
              </w:rPr>
            </w:pPr>
          </w:p>
        </w:tc>
      </w:tr>
      <w:tr w:rsidR="00A11022" w:rsidRPr="001618F5" w14:paraId="399D1F8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3B321AB" w14:textId="77777777" w:rsidR="00A11022" w:rsidRPr="001618F5" w:rsidRDefault="00A11022" w:rsidP="00A11022">
            <w:pPr>
              <w:pStyle w:val="TAL"/>
              <w:rPr>
                <w:lang w:eastAsia="ko-KR"/>
              </w:rPr>
            </w:pPr>
            <w:r w:rsidRPr="001618F5">
              <w:rPr>
                <w:lang w:eastAsia="ko-KR"/>
              </w:rPr>
              <w:t>REG bundle size</w:t>
            </w:r>
          </w:p>
        </w:tc>
        <w:tc>
          <w:tcPr>
            <w:tcW w:w="516" w:type="pct"/>
            <w:tcBorders>
              <w:top w:val="single" w:sz="4" w:space="0" w:color="auto"/>
              <w:left w:val="single" w:sz="4" w:space="0" w:color="auto"/>
              <w:bottom w:val="single" w:sz="4" w:space="0" w:color="auto"/>
              <w:right w:val="single" w:sz="4" w:space="0" w:color="auto"/>
            </w:tcBorders>
          </w:tcPr>
          <w:p w14:paraId="3A1F81E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65C73A3B" w14:textId="77777777" w:rsidR="00A11022" w:rsidRPr="001618F5" w:rsidRDefault="00A11022" w:rsidP="00A11022">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2711D5EE" w14:textId="77777777" w:rsidR="00A11022" w:rsidRPr="001618F5" w:rsidRDefault="00A11022" w:rsidP="00A11022">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7248E5E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1A88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6A00BE9B" w14:textId="77777777" w:rsidR="00A11022" w:rsidRPr="001618F5" w:rsidRDefault="00A11022" w:rsidP="00A11022">
            <w:pPr>
              <w:pStyle w:val="TAC"/>
              <w:rPr>
                <w:lang w:eastAsia="ko-KR"/>
              </w:rPr>
            </w:pPr>
          </w:p>
        </w:tc>
      </w:tr>
      <w:tr w:rsidR="00A11022" w:rsidRPr="001618F5" w14:paraId="468B380B"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BCFEC2A" w14:textId="77777777" w:rsidR="00A11022" w:rsidRPr="001618F5" w:rsidRDefault="00A11022" w:rsidP="00A11022">
            <w:pPr>
              <w:pStyle w:val="TAL"/>
              <w:rPr>
                <w:lang w:eastAsia="ko-KR"/>
              </w:rPr>
            </w:pPr>
            <w:r w:rsidRPr="001618F5">
              <w:rPr>
                <w:lang w:eastAsia="ko-KR"/>
              </w:rPr>
              <w:t>DMRS precoder granularity</w:t>
            </w:r>
          </w:p>
        </w:tc>
        <w:tc>
          <w:tcPr>
            <w:tcW w:w="516" w:type="pct"/>
            <w:tcBorders>
              <w:top w:val="single" w:sz="4" w:space="0" w:color="auto"/>
              <w:left w:val="single" w:sz="4" w:space="0" w:color="auto"/>
              <w:bottom w:val="single" w:sz="4" w:space="0" w:color="auto"/>
              <w:right w:val="single" w:sz="4" w:space="0" w:color="auto"/>
            </w:tcBorders>
          </w:tcPr>
          <w:p w14:paraId="52A3EAD6"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7574FCF0" w14:textId="77777777" w:rsidR="00A11022" w:rsidRPr="001618F5" w:rsidRDefault="00A11022" w:rsidP="00A11022">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2418844A" w14:textId="77777777" w:rsidR="00A11022" w:rsidRPr="001618F5" w:rsidRDefault="00A11022" w:rsidP="00A11022">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5B97E38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D0060F2"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429418E1" w14:textId="77777777" w:rsidR="00A11022" w:rsidRPr="001618F5" w:rsidRDefault="00A11022" w:rsidP="00A11022">
            <w:pPr>
              <w:pStyle w:val="TAC"/>
              <w:rPr>
                <w:lang w:eastAsia="ko-KR"/>
              </w:rPr>
            </w:pPr>
          </w:p>
        </w:tc>
      </w:tr>
      <w:tr w:rsidR="00A11022" w:rsidRPr="001618F5" w14:paraId="0D42DDD0"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5F1E2B3" w14:textId="77777777" w:rsidR="00A11022" w:rsidRPr="001618F5" w:rsidRDefault="00A11022" w:rsidP="00A11022">
            <w:pPr>
              <w:pStyle w:val="TAL"/>
              <w:rPr>
                <w:lang w:eastAsia="ko-KR"/>
              </w:rPr>
            </w:pPr>
            <w:r w:rsidRPr="001618F5">
              <w:rPr>
                <w:lang w:eastAsia="ko-KR"/>
              </w:rPr>
              <w:t>CCE to REG mapping</w:t>
            </w:r>
          </w:p>
        </w:tc>
        <w:tc>
          <w:tcPr>
            <w:tcW w:w="516" w:type="pct"/>
            <w:tcBorders>
              <w:top w:val="single" w:sz="4" w:space="0" w:color="auto"/>
              <w:left w:val="single" w:sz="4" w:space="0" w:color="auto"/>
              <w:bottom w:val="single" w:sz="4" w:space="0" w:color="auto"/>
              <w:right w:val="single" w:sz="4" w:space="0" w:color="auto"/>
            </w:tcBorders>
          </w:tcPr>
          <w:p w14:paraId="0B92CBAA"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99BFC0C" w14:textId="77777777" w:rsidR="00A11022" w:rsidRPr="001618F5" w:rsidRDefault="00A11022" w:rsidP="00A11022">
            <w:pPr>
              <w:pStyle w:val="TAC"/>
              <w:rPr>
                <w:lang w:eastAsia="ko-KR"/>
              </w:rPr>
            </w:pPr>
            <w:r w:rsidRPr="001618F5">
              <w:rPr>
                <w:lang w:eastAsia="ko-KR"/>
              </w:rPr>
              <w:t>Interleaved</w:t>
            </w:r>
          </w:p>
        </w:tc>
        <w:tc>
          <w:tcPr>
            <w:tcW w:w="651" w:type="pct"/>
            <w:tcBorders>
              <w:top w:val="single" w:sz="4" w:space="0" w:color="auto"/>
              <w:left w:val="single" w:sz="4" w:space="0" w:color="auto"/>
              <w:bottom w:val="single" w:sz="4" w:space="0" w:color="auto"/>
              <w:right w:val="single" w:sz="4" w:space="0" w:color="auto"/>
            </w:tcBorders>
          </w:tcPr>
          <w:p w14:paraId="1021102F" w14:textId="77777777" w:rsidR="00A11022" w:rsidRPr="001618F5" w:rsidRDefault="00A11022" w:rsidP="00A11022">
            <w:pPr>
              <w:pStyle w:val="TAC"/>
              <w:rPr>
                <w:lang w:eastAsia="ko-KR"/>
              </w:rPr>
            </w:pPr>
            <w:r w:rsidRPr="001618F5">
              <w:rPr>
                <w:lang w:eastAsia="ko-KR"/>
              </w:rPr>
              <w:t>Interleaved</w:t>
            </w:r>
          </w:p>
        </w:tc>
        <w:tc>
          <w:tcPr>
            <w:tcW w:w="557" w:type="pct"/>
            <w:tcBorders>
              <w:top w:val="single" w:sz="4" w:space="0" w:color="auto"/>
              <w:left w:val="single" w:sz="4" w:space="0" w:color="auto"/>
              <w:bottom w:val="single" w:sz="4" w:space="0" w:color="auto"/>
              <w:right w:val="single" w:sz="4" w:space="0" w:color="auto"/>
            </w:tcBorders>
          </w:tcPr>
          <w:p w14:paraId="5F769AE9"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421D38E"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00BDD28B" w14:textId="77777777" w:rsidR="00A11022" w:rsidRPr="001618F5" w:rsidRDefault="00A11022" w:rsidP="00A11022">
            <w:pPr>
              <w:pStyle w:val="TAC"/>
              <w:rPr>
                <w:lang w:eastAsia="ko-KR"/>
              </w:rPr>
            </w:pPr>
          </w:p>
        </w:tc>
      </w:tr>
      <w:tr w:rsidR="00A11022" w:rsidRPr="001618F5" w14:paraId="47461764"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9443AB2" w14:textId="77777777" w:rsidR="00A11022" w:rsidRPr="001618F5" w:rsidRDefault="00A11022" w:rsidP="00A11022">
            <w:pPr>
              <w:pStyle w:val="TAL"/>
              <w:rPr>
                <w:lang w:eastAsia="ko-KR"/>
              </w:rPr>
            </w:pPr>
            <w:r w:rsidRPr="001618F5">
              <w:rPr>
                <w:lang w:eastAsia="ko-KR"/>
              </w:rPr>
              <w:t>Interleave n_shift</w:t>
            </w:r>
          </w:p>
        </w:tc>
        <w:tc>
          <w:tcPr>
            <w:tcW w:w="516" w:type="pct"/>
            <w:tcBorders>
              <w:top w:val="single" w:sz="4" w:space="0" w:color="auto"/>
              <w:left w:val="single" w:sz="4" w:space="0" w:color="auto"/>
              <w:bottom w:val="single" w:sz="4" w:space="0" w:color="auto"/>
              <w:right w:val="single" w:sz="4" w:space="0" w:color="auto"/>
            </w:tcBorders>
          </w:tcPr>
          <w:p w14:paraId="298CA49B"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39399B1" w14:textId="77777777" w:rsidR="00A11022" w:rsidRPr="001618F5" w:rsidRDefault="00A11022" w:rsidP="00A11022">
            <w:pPr>
              <w:pStyle w:val="TAC"/>
              <w:rPr>
                <w:lang w:eastAsia="ko-KR"/>
              </w:rPr>
            </w:pPr>
            <w:r w:rsidRPr="001618F5">
              <w:rPr>
                <w:lang w:eastAsia="ko-KR"/>
              </w:rPr>
              <w:t>0</w:t>
            </w:r>
          </w:p>
        </w:tc>
        <w:tc>
          <w:tcPr>
            <w:tcW w:w="651" w:type="pct"/>
            <w:tcBorders>
              <w:top w:val="single" w:sz="4" w:space="0" w:color="auto"/>
              <w:left w:val="single" w:sz="4" w:space="0" w:color="auto"/>
              <w:bottom w:val="single" w:sz="4" w:space="0" w:color="auto"/>
              <w:right w:val="single" w:sz="4" w:space="0" w:color="auto"/>
            </w:tcBorders>
          </w:tcPr>
          <w:p w14:paraId="207BC470" w14:textId="77777777" w:rsidR="00A11022" w:rsidRPr="001618F5" w:rsidRDefault="00A11022" w:rsidP="00A11022">
            <w:pPr>
              <w:pStyle w:val="TAC"/>
              <w:rPr>
                <w:lang w:eastAsia="ko-KR"/>
              </w:rPr>
            </w:pPr>
            <w:r w:rsidRPr="001618F5">
              <w:rPr>
                <w:lang w:eastAsia="ko-KR"/>
              </w:rPr>
              <w:t>0</w:t>
            </w:r>
          </w:p>
        </w:tc>
        <w:tc>
          <w:tcPr>
            <w:tcW w:w="557" w:type="pct"/>
            <w:tcBorders>
              <w:top w:val="single" w:sz="4" w:space="0" w:color="auto"/>
              <w:left w:val="single" w:sz="4" w:space="0" w:color="auto"/>
              <w:bottom w:val="single" w:sz="4" w:space="0" w:color="auto"/>
              <w:right w:val="single" w:sz="4" w:space="0" w:color="auto"/>
            </w:tcBorders>
          </w:tcPr>
          <w:p w14:paraId="472BCBD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636BD35"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D058182" w14:textId="77777777" w:rsidR="00A11022" w:rsidRPr="001618F5" w:rsidRDefault="00A11022" w:rsidP="00A11022">
            <w:pPr>
              <w:pStyle w:val="TAC"/>
              <w:rPr>
                <w:lang w:eastAsia="ko-KR"/>
              </w:rPr>
            </w:pPr>
          </w:p>
        </w:tc>
      </w:tr>
      <w:tr w:rsidR="00A11022" w:rsidRPr="001618F5" w14:paraId="11280918"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6FC35E3" w14:textId="77777777" w:rsidR="00A11022" w:rsidRPr="001618F5" w:rsidRDefault="00A11022" w:rsidP="00A11022">
            <w:pPr>
              <w:pStyle w:val="TAL"/>
              <w:rPr>
                <w:lang w:eastAsia="ko-KR"/>
              </w:rPr>
            </w:pPr>
            <w:r w:rsidRPr="001618F5">
              <w:rPr>
                <w:lang w:eastAsia="ko-KR"/>
              </w:rPr>
              <w:t>Interleave size</w:t>
            </w:r>
          </w:p>
        </w:tc>
        <w:tc>
          <w:tcPr>
            <w:tcW w:w="516" w:type="pct"/>
            <w:tcBorders>
              <w:top w:val="single" w:sz="4" w:space="0" w:color="auto"/>
              <w:left w:val="single" w:sz="4" w:space="0" w:color="auto"/>
              <w:bottom w:val="single" w:sz="4" w:space="0" w:color="auto"/>
              <w:right w:val="single" w:sz="4" w:space="0" w:color="auto"/>
            </w:tcBorders>
          </w:tcPr>
          <w:p w14:paraId="74AC2824"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0B8CF5C0" w14:textId="77777777" w:rsidR="00A11022" w:rsidRPr="001618F5" w:rsidRDefault="00A11022" w:rsidP="00A11022">
            <w:pPr>
              <w:pStyle w:val="TAC"/>
              <w:rPr>
                <w:lang w:eastAsia="ko-KR"/>
              </w:rPr>
            </w:pPr>
            <w:r w:rsidRPr="001618F5">
              <w:rPr>
                <w:lang w:eastAsia="ko-KR"/>
              </w:rPr>
              <w:t>2</w:t>
            </w:r>
          </w:p>
        </w:tc>
        <w:tc>
          <w:tcPr>
            <w:tcW w:w="651" w:type="pct"/>
            <w:tcBorders>
              <w:top w:val="single" w:sz="4" w:space="0" w:color="auto"/>
              <w:left w:val="single" w:sz="4" w:space="0" w:color="auto"/>
              <w:bottom w:val="single" w:sz="4" w:space="0" w:color="auto"/>
              <w:right w:val="single" w:sz="4" w:space="0" w:color="auto"/>
            </w:tcBorders>
          </w:tcPr>
          <w:p w14:paraId="39BC8637" w14:textId="77777777" w:rsidR="00A11022" w:rsidRPr="001618F5" w:rsidRDefault="00A11022" w:rsidP="00A11022">
            <w:pPr>
              <w:pStyle w:val="TAC"/>
              <w:rPr>
                <w:lang w:eastAsia="ko-KR"/>
              </w:rPr>
            </w:pPr>
            <w:r w:rsidRPr="001618F5">
              <w:rPr>
                <w:lang w:eastAsia="ko-KR"/>
              </w:rPr>
              <w:t>2</w:t>
            </w:r>
          </w:p>
        </w:tc>
        <w:tc>
          <w:tcPr>
            <w:tcW w:w="557" w:type="pct"/>
            <w:tcBorders>
              <w:top w:val="single" w:sz="4" w:space="0" w:color="auto"/>
              <w:left w:val="single" w:sz="4" w:space="0" w:color="auto"/>
              <w:bottom w:val="single" w:sz="4" w:space="0" w:color="auto"/>
              <w:right w:val="single" w:sz="4" w:space="0" w:color="auto"/>
            </w:tcBorders>
          </w:tcPr>
          <w:p w14:paraId="1075C00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05584EC"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D90F2D" w14:textId="77777777" w:rsidR="00A11022" w:rsidRPr="001618F5" w:rsidRDefault="00A11022" w:rsidP="00A11022">
            <w:pPr>
              <w:pStyle w:val="TAC"/>
              <w:rPr>
                <w:lang w:eastAsia="ko-KR"/>
              </w:rPr>
            </w:pPr>
          </w:p>
        </w:tc>
      </w:tr>
      <w:tr w:rsidR="00A11022" w:rsidRPr="001618F5" w14:paraId="0EA347A3"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7F185BB" w14:textId="77777777" w:rsidR="00A11022" w:rsidRPr="001618F5" w:rsidRDefault="00A11022" w:rsidP="00A11022">
            <w:pPr>
              <w:pStyle w:val="TAL"/>
              <w:rPr>
                <w:lang w:eastAsia="ko-KR"/>
              </w:rPr>
            </w:pPr>
            <w:r w:rsidRPr="001618F5">
              <w:rPr>
                <w:lang w:eastAsia="ko-KR"/>
              </w:rPr>
              <w:t>Beamforming Pre-Coder</w:t>
            </w:r>
          </w:p>
        </w:tc>
        <w:tc>
          <w:tcPr>
            <w:tcW w:w="516" w:type="pct"/>
            <w:tcBorders>
              <w:top w:val="single" w:sz="4" w:space="0" w:color="auto"/>
              <w:left w:val="single" w:sz="4" w:space="0" w:color="auto"/>
              <w:bottom w:val="single" w:sz="4" w:space="0" w:color="auto"/>
              <w:right w:val="single" w:sz="4" w:space="0" w:color="auto"/>
            </w:tcBorders>
          </w:tcPr>
          <w:p w14:paraId="17A430A0"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10EA2DDD" w14:textId="77777777" w:rsidR="00A11022" w:rsidRPr="001618F5" w:rsidRDefault="00A11022" w:rsidP="00A11022">
            <w:pPr>
              <w:pStyle w:val="TAC"/>
              <w:rPr>
                <w:lang w:eastAsia="ko-KR"/>
              </w:rPr>
            </w:pPr>
            <w:r w:rsidRPr="001618F5">
              <w:rPr>
                <w:lang w:eastAsia="ko-KR"/>
              </w:rPr>
              <w:t>N/A</w:t>
            </w:r>
          </w:p>
        </w:tc>
        <w:tc>
          <w:tcPr>
            <w:tcW w:w="651" w:type="pct"/>
            <w:tcBorders>
              <w:top w:val="single" w:sz="4" w:space="0" w:color="auto"/>
              <w:left w:val="single" w:sz="4" w:space="0" w:color="auto"/>
              <w:bottom w:val="single" w:sz="4" w:space="0" w:color="auto"/>
              <w:right w:val="single" w:sz="4" w:space="0" w:color="auto"/>
            </w:tcBorders>
          </w:tcPr>
          <w:p w14:paraId="02EE328F" w14:textId="77777777" w:rsidR="00A11022" w:rsidRPr="001618F5" w:rsidRDefault="00A11022" w:rsidP="00A11022">
            <w:pPr>
              <w:pStyle w:val="TAC"/>
              <w:rPr>
                <w:lang w:eastAsia="ko-KR"/>
              </w:rPr>
            </w:pPr>
            <w:r w:rsidRPr="001618F5">
              <w:rPr>
                <w:lang w:eastAsia="ko-KR"/>
              </w:rPr>
              <w:t>N/A</w:t>
            </w:r>
          </w:p>
        </w:tc>
        <w:tc>
          <w:tcPr>
            <w:tcW w:w="557" w:type="pct"/>
            <w:tcBorders>
              <w:top w:val="single" w:sz="4" w:space="0" w:color="auto"/>
              <w:left w:val="single" w:sz="4" w:space="0" w:color="auto"/>
              <w:bottom w:val="single" w:sz="4" w:space="0" w:color="auto"/>
              <w:right w:val="single" w:sz="4" w:space="0" w:color="auto"/>
            </w:tcBorders>
          </w:tcPr>
          <w:p w14:paraId="07163F11"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7B7E1B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2FF6157E" w14:textId="77777777" w:rsidR="00A11022" w:rsidRPr="001618F5" w:rsidRDefault="00A11022" w:rsidP="00A11022">
            <w:pPr>
              <w:pStyle w:val="TAC"/>
              <w:rPr>
                <w:lang w:eastAsia="ko-KR"/>
              </w:rPr>
            </w:pPr>
          </w:p>
        </w:tc>
      </w:tr>
      <w:tr w:rsidR="00A11022" w:rsidRPr="001618F5" w14:paraId="08E63ADA"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8FFE8EC" w14:textId="77777777" w:rsidR="00A11022" w:rsidRPr="001618F5" w:rsidRDefault="00A11022" w:rsidP="00A11022">
            <w:pPr>
              <w:pStyle w:val="TAL"/>
              <w:rPr>
                <w:lang w:eastAsia="ko-KR"/>
              </w:rPr>
            </w:pPr>
            <w:r w:rsidRPr="001618F5">
              <w:rPr>
                <w:lang w:eastAsia="ko-KR"/>
              </w:rPr>
              <w:t>Aggregation level</w:t>
            </w:r>
          </w:p>
        </w:tc>
        <w:tc>
          <w:tcPr>
            <w:tcW w:w="516" w:type="pct"/>
            <w:tcBorders>
              <w:top w:val="single" w:sz="4" w:space="0" w:color="auto"/>
              <w:left w:val="single" w:sz="4" w:space="0" w:color="auto"/>
              <w:bottom w:val="single" w:sz="4" w:space="0" w:color="auto"/>
              <w:right w:val="single" w:sz="4" w:space="0" w:color="auto"/>
            </w:tcBorders>
            <w:hideMark/>
          </w:tcPr>
          <w:p w14:paraId="7C975BC1" w14:textId="77777777" w:rsidR="00A11022" w:rsidRPr="001618F5" w:rsidRDefault="00A11022" w:rsidP="00A11022">
            <w:pPr>
              <w:pStyle w:val="TAC"/>
              <w:rPr>
                <w:lang w:eastAsia="ko-KR"/>
              </w:rPr>
            </w:pPr>
            <w:r w:rsidRPr="001618F5">
              <w:rPr>
                <w:lang w:eastAsia="ko-KR"/>
              </w:rPr>
              <w:t>CCE</w:t>
            </w:r>
          </w:p>
        </w:tc>
        <w:tc>
          <w:tcPr>
            <w:tcW w:w="651" w:type="pct"/>
            <w:tcBorders>
              <w:top w:val="single" w:sz="4" w:space="0" w:color="auto"/>
              <w:left w:val="single" w:sz="4" w:space="0" w:color="auto"/>
              <w:bottom w:val="single" w:sz="4" w:space="0" w:color="auto"/>
              <w:right w:val="single" w:sz="4" w:space="0" w:color="auto"/>
            </w:tcBorders>
          </w:tcPr>
          <w:p w14:paraId="55A7F9E4" w14:textId="77777777" w:rsidR="00A11022" w:rsidRPr="001618F5" w:rsidRDefault="00A11022" w:rsidP="00A11022">
            <w:pPr>
              <w:pStyle w:val="TAC"/>
              <w:rPr>
                <w:lang w:eastAsia="ko-KR"/>
              </w:rPr>
            </w:pPr>
            <w:r>
              <w:rPr>
                <w:lang w:eastAsia="ko-KR"/>
              </w:rPr>
              <w:t>8</w:t>
            </w:r>
          </w:p>
        </w:tc>
        <w:tc>
          <w:tcPr>
            <w:tcW w:w="651" w:type="pct"/>
            <w:tcBorders>
              <w:top w:val="single" w:sz="4" w:space="0" w:color="auto"/>
              <w:left w:val="single" w:sz="4" w:space="0" w:color="auto"/>
              <w:bottom w:val="single" w:sz="4" w:space="0" w:color="auto"/>
              <w:right w:val="single" w:sz="4" w:space="0" w:color="auto"/>
            </w:tcBorders>
          </w:tcPr>
          <w:p w14:paraId="282A868E" w14:textId="77777777" w:rsidR="00A11022" w:rsidRPr="001618F5" w:rsidRDefault="00A11022" w:rsidP="00A11022">
            <w:pPr>
              <w:pStyle w:val="TAC"/>
              <w:rPr>
                <w:lang w:eastAsia="ko-KR"/>
              </w:rPr>
            </w:pPr>
            <w:r>
              <w:rPr>
                <w:lang w:eastAsia="ko-KR"/>
              </w:rPr>
              <w:t>16</w:t>
            </w:r>
          </w:p>
        </w:tc>
        <w:tc>
          <w:tcPr>
            <w:tcW w:w="557" w:type="pct"/>
            <w:tcBorders>
              <w:top w:val="single" w:sz="4" w:space="0" w:color="auto"/>
              <w:left w:val="single" w:sz="4" w:space="0" w:color="auto"/>
              <w:bottom w:val="single" w:sz="4" w:space="0" w:color="auto"/>
              <w:right w:val="single" w:sz="4" w:space="0" w:color="auto"/>
            </w:tcBorders>
          </w:tcPr>
          <w:p w14:paraId="0278D08E"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6FE5785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14616D1" w14:textId="77777777" w:rsidR="00A11022" w:rsidRPr="001618F5" w:rsidRDefault="00A11022" w:rsidP="00A11022">
            <w:pPr>
              <w:pStyle w:val="TAC"/>
              <w:rPr>
                <w:lang w:eastAsia="ko-KR"/>
              </w:rPr>
            </w:pPr>
          </w:p>
        </w:tc>
      </w:tr>
      <w:tr w:rsidR="00A11022" w:rsidRPr="001618F5" w14:paraId="2DE91299"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036C7865" w14:textId="77777777" w:rsidR="00A11022" w:rsidRPr="001618F5" w:rsidRDefault="00A11022" w:rsidP="00A11022">
            <w:pPr>
              <w:pStyle w:val="TAL"/>
              <w:rPr>
                <w:lang w:eastAsia="ko-KR"/>
              </w:rPr>
            </w:pPr>
            <w:r w:rsidRPr="001618F5">
              <w:rPr>
                <w:lang w:eastAsia="ko-KR"/>
              </w:rPr>
              <w:t>DCI formats</w:t>
            </w:r>
          </w:p>
        </w:tc>
        <w:tc>
          <w:tcPr>
            <w:tcW w:w="516" w:type="pct"/>
            <w:tcBorders>
              <w:top w:val="single" w:sz="4" w:space="0" w:color="auto"/>
              <w:left w:val="single" w:sz="4" w:space="0" w:color="auto"/>
              <w:bottom w:val="single" w:sz="4" w:space="0" w:color="auto"/>
              <w:right w:val="single" w:sz="4" w:space="0" w:color="auto"/>
            </w:tcBorders>
          </w:tcPr>
          <w:p w14:paraId="73535AD5" w14:textId="77777777" w:rsidR="00A11022" w:rsidRPr="001618F5" w:rsidRDefault="00A11022" w:rsidP="00A11022">
            <w:pPr>
              <w:pStyle w:val="TAC"/>
              <w:rPr>
                <w:lang w:eastAsia="ko-KR"/>
              </w:rPr>
            </w:pPr>
          </w:p>
        </w:tc>
        <w:tc>
          <w:tcPr>
            <w:tcW w:w="651" w:type="pct"/>
            <w:tcBorders>
              <w:top w:val="single" w:sz="4" w:space="0" w:color="auto"/>
              <w:left w:val="single" w:sz="4" w:space="0" w:color="auto"/>
              <w:bottom w:val="single" w:sz="4" w:space="0" w:color="auto"/>
              <w:right w:val="single" w:sz="4" w:space="0" w:color="auto"/>
            </w:tcBorders>
          </w:tcPr>
          <w:p w14:paraId="5FD09AA8" w14:textId="77777777" w:rsidR="00A11022" w:rsidRPr="001618F5" w:rsidRDefault="00A11022" w:rsidP="00A11022">
            <w:pPr>
              <w:pStyle w:val="TAC"/>
              <w:rPr>
                <w:lang w:eastAsia="ko-KR"/>
              </w:rPr>
            </w:pPr>
            <w:r w:rsidRPr="001618F5">
              <w:rPr>
                <w:lang w:eastAsia="ko-KR"/>
              </w:rPr>
              <w:t xml:space="preserve">Note 1 </w:t>
            </w:r>
          </w:p>
        </w:tc>
        <w:tc>
          <w:tcPr>
            <w:tcW w:w="651" w:type="pct"/>
            <w:tcBorders>
              <w:top w:val="single" w:sz="4" w:space="0" w:color="auto"/>
              <w:left w:val="single" w:sz="4" w:space="0" w:color="auto"/>
              <w:bottom w:val="single" w:sz="4" w:space="0" w:color="auto"/>
              <w:right w:val="single" w:sz="4" w:space="0" w:color="auto"/>
            </w:tcBorders>
          </w:tcPr>
          <w:p w14:paraId="60CA13D8" w14:textId="77777777" w:rsidR="00A11022" w:rsidRPr="001618F5" w:rsidRDefault="00A11022" w:rsidP="00A11022">
            <w:pPr>
              <w:pStyle w:val="TAC"/>
              <w:rPr>
                <w:lang w:eastAsia="ko-KR"/>
              </w:rPr>
            </w:pPr>
            <w:r w:rsidRPr="001618F5">
              <w:rPr>
                <w:lang w:eastAsia="ko-KR"/>
              </w:rPr>
              <w:t>Note 1</w:t>
            </w:r>
          </w:p>
        </w:tc>
        <w:tc>
          <w:tcPr>
            <w:tcW w:w="557" w:type="pct"/>
            <w:tcBorders>
              <w:top w:val="single" w:sz="4" w:space="0" w:color="auto"/>
              <w:left w:val="single" w:sz="4" w:space="0" w:color="auto"/>
              <w:bottom w:val="single" w:sz="4" w:space="0" w:color="auto"/>
              <w:right w:val="single" w:sz="4" w:space="0" w:color="auto"/>
            </w:tcBorders>
          </w:tcPr>
          <w:p w14:paraId="43682620"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0D8B7F9B"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3BAB18F4" w14:textId="77777777" w:rsidR="00A11022" w:rsidRPr="001618F5" w:rsidRDefault="00A11022" w:rsidP="00A11022">
            <w:pPr>
              <w:pStyle w:val="TAC"/>
              <w:rPr>
                <w:lang w:eastAsia="ko-KR"/>
              </w:rPr>
            </w:pPr>
          </w:p>
        </w:tc>
      </w:tr>
      <w:tr w:rsidR="00A11022" w:rsidRPr="001618F5" w14:paraId="39BDD5CF" w14:textId="77777777" w:rsidTr="00F33B9E">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617B35C5" w14:textId="77777777" w:rsidR="00A11022" w:rsidRPr="001618F5" w:rsidRDefault="00A11022" w:rsidP="00A11022">
            <w:pPr>
              <w:pStyle w:val="TAL"/>
              <w:rPr>
                <w:lang w:eastAsia="ko-KR"/>
              </w:rPr>
            </w:pPr>
            <w:r w:rsidRPr="001618F5">
              <w:rPr>
                <w:lang w:eastAsia="ko-KR"/>
              </w:rPr>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4ECABDA0" w14:textId="77777777" w:rsidR="00A11022" w:rsidRPr="001618F5" w:rsidRDefault="00A11022" w:rsidP="00A11022">
            <w:pPr>
              <w:pStyle w:val="TAC"/>
              <w:rPr>
                <w:lang w:eastAsia="ko-KR"/>
              </w:rPr>
            </w:pPr>
            <w:r w:rsidRPr="001618F5">
              <w:rPr>
                <w:lang w:eastAsia="ko-KR"/>
              </w:rPr>
              <w:t>bits</w:t>
            </w:r>
          </w:p>
        </w:tc>
        <w:tc>
          <w:tcPr>
            <w:tcW w:w="651" w:type="pct"/>
            <w:tcBorders>
              <w:top w:val="single" w:sz="4" w:space="0" w:color="auto"/>
              <w:left w:val="single" w:sz="4" w:space="0" w:color="auto"/>
              <w:bottom w:val="single" w:sz="4" w:space="0" w:color="auto"/>
              <w:right w:val="single" w:sz="4" w:space="0" w:color="auto"/>
            </w:tcBorders>
          </w:tcPr>
          <w:p w14:paraId="52D99504" w14:textId="77777777" w:rsidR="00A11022" w:rsidRPr="001618F5" w:rsidRDefault="00A11022" w:rsidP="00A11022">
            <w:pPr>
              <w:pStyle w:val="TAC"/>
              <w:rPr>
                <w:lang w:eastAsia="ko-KR"/>
              </w:rPr>
            </w:pPr>
            <w:r w:rsidRPr="001618F5">
              <w:rPr>
                <w:lang w:eastAsia="ko-KR"/>
              </w:rPr>
              <w:t>Note 2</w:t>
            </w:r>
          </w:p>
        </w:tc>
        <w:tc>
          <w:tcPr>
            <w:tcW w:w="651" w:type="pct"/>
            <w:tcBorders>
              <w:top w:val="single" w:sz="4" w:space="0" w:color="auto"/>
              <w:left w:val="single" w:sz="4" w:space="0" w:color="auto"/>
              <w:bottom w:val="single" w:sz="4" w:space="0" w:color="auto"/>
              <w:right w:val="single" w:sz="4" w:space="0" w:color="auto"/>
            </w:tcBorders>
          </w:tcPr>
          <w:p w14:paraId="003697E5" w14:textId="77777777" w:rsidR="00A11022" w:rsidRPr="001618F5" w:rsidRDefault="00A11022" w:rsidP="00A11022">
            <w:pPr>
              <w:pStyle w:val="TAC"/>
              <w:rPr>
                <w:lang w:eastAsia="ko-KR"/>
              </w:rPr>
            </w:pPr>
            <w:r w:rsidRPr="001618F5">
              <w:rPr>
                <w:lang w:eastAsia="ko-KR"/>
              </w:rPr>
              <w:t>Note 2</w:t>
            </w:r>
          </w:p>
        </w:tc>
        <w:tc>
          <w:tcPr>
            <w:tcW w:w="557" w:type="pct"/>
            <w:tcBorders>
              <w:top w:val="single" w:sz="4" w:space="0" w:color="auto"/>
              <w:left w:val="single" w:sz="4" w:space="0" w:color="auto"/>
              <w:bottom w:val="single" w:sz="4" w:space="0" w:color="auto"/>
              <w:right w:val="single" w:sz="4" w:space="0" w:color="auto"/>
            </w:tcBorders>
          </w:tcPr>
          <w:p w14:paraId="496DCCB6" w14:textId="77777777" w:rsidR="00A11022" w:rsidRPr="001618F5" w:rsidRDefault="00A11022" w:rsidP="00A11022">
            <w:pPr>
              <w:pStyle w:val="TAC"/>
              <w:rPr>
                <w:lang w:eastAsia="ko-KR"/>
              </w:rPr>
            </w:pPr>
          </w:p>
        </w:tc>
        <w:tc>
          <w:tcPr>
            <w:tcW w:w="557" w:type="pct"/>
            <w:tcBorders>
              <w:top w:val="single" w:sz="4" w:space="0" w:color="auto"/>
              <w:left w:val="single" w:sz="4" w:space="0" w:color="auto"/>
              <w:bottom w:val="single" w:sz="4" w:space="0" w:color="auto"/>
              <w:right w:val="single" w:sz="4" w:space="0" w:color="auto"/>
            </w:tcBorders>
          </w:tcPr>
          <w:p w14:paraId="14533584" w14:textId="77777777" w:rsidR="00A11022" w:rsidRPr="001618F5" w:rsidRDefault="00A11022" w:rsidP="00A11022">
            <w:pPr>
              <w:pStyle w:val="TAC"/>
              <w:rPr>
                <w:lang w:eastAsia="ko-KR"/>
              </w:rPr>
            </w:pPr>
          </w:p>
        </w:tc>
        <w:tc>
          <w:tcPr>
            <w:tcW w:w="563" w:type="pct"/>
            <w:tcBorders>
              <w:top w:val="single" w:sz="4" w:space="0" w:color="auto"/>
              <w:left w:val="single" w:sz="4" w:space="0" w:color="auto"/>
              <w:bottom w:val="single" w:sz="4" w:space="0" w:color="auto"/>
              <w:right w:val="single" w:sz="4" w:space="0" w:color="auto"/>
            </w:tcBorders>
          </w:tcPr>
          <w:p w14:paraId="5738D12F" w14:textId="77777777" w:rsidR="00A11022" w:rsidRPr="001618F5" w:rsidRDefault="00A11022" w:rsidP="00A11022">
            <w:pPr>
              <w:pStyle w:val="TAC"/>
              <w:rPr>
                <w:lang w:eastAsia="ko-KR"/>
              </w:rPr>
            </w:pPr>
          </w:p>
        </w:tc>
      </w:tr>
      <w:tr w:rsidR="00A11022" w:rsidRPr="001618F5" w14:paraId="1EAD93ED"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2C048F4"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65BBA1EA"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6A3F6FB6"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resource blocks where the associated RMC is scheduled.</w:t>
            </w:r>
          </w:p>
        </w:tc>
      </w:tr>
    </w:tbl>
    <w:p w14:paraId="0410B9C7" w14:textId="77777777" w:rsidR="00A11022" w:rsidRPr="001618F5" w:rsidRDefault="00A11022" w:rsidP="00A11022">
      <w:pPr>
        <w:rPr>
          <w:lang w:eastAsia="ko-KR"/>
        </w:rPr>
      </w:pPr>
    </w:p>
    <w:p w14:paraId="10B3B022" w14:textId="61319A62" w:rsidR="00A11022" w:rsidRPr="00A10D26" w:rsidRDefault="00A11022" w:rsidP="00A11022">
      <w:pPr>
        <w:pStyle w:val="TH"/>
        <w:rPr>
          <w:lang w:eastAsia="ja-JP"/>
        </w:rPr>
      </w:pPr>
      <w:r w:rsidRPr="001618F5">
        <w:rPr>
          <w:lang w:eastAsia="ko-KR"/>
        </w:rPr>
        <w:lastRenderedPageBreak/>
        <w:t>Table A.3.1.3.2-</w:t>
      </w:r>
      <w:r>
        <w:rPr>
          <w:rFonts w:hint="eastAsia"/>
          <w:lang w:eastAsia="ja-JP"/>
        </w:rPr>
        <w:t>5</w:t>
      </w:r>
      <w:r w:rsidRPr="001618F5">
        <w:rPr>
          <w:lang w:eastAsia="ko-KR"/>
        </w:rPr>
        <w:t>: Control Channel RMC for TDD with SCS=30</w:t>
      </w:r>
      <w:r w:rsidR="0064097C">
        <w:rPr>
          <w:lang w:eastAsia="ko-KR"/>
        </w:rPr>
        <w:t>k</w:t>
      </w:r>
      <w:r w:rsidRPr="001618F5">
        <w:rPr>
          <w:lang w:eastAsia="ko-KR"/>
        </w:rPr>
        <w:t>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7"/>
        <w:gridCol w:w="1107"/>
        <w:gridCol w:w="1107"/>
        <w:gridCol w:w="1107"/>
        <w:gridCol w:w="1107"/>
        <w:gridCol w:w="1108"/>
      </w:tblGrid>
      <w:tr w:rsidR="00A11022" w:rsidRPr="001618F5" w14:paraId="191D962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5878BB9A" w14:textId="77777777" w:rsidR="00A11022" w:rsidRPr="001618F5" w:rsidRDefault="00A11022" w:rsidP="00A11022">
            <w:pPr>
              <w:pStyle w:val="TAH"/>
              <w:rPr>
                <w:lang w:eastAsia="ko-KR"/>
              </w:rPr>
            </w:pPr>
            <w:r w:rsidRPr="001618F5">
              <w:rPr>
                <w:lang w:eastAsia="ko-KR"/>
              </w:rPr>
              <w:t>Parameter</w:t>
            </w:r>
          </w:p>
        </w:tc>
        <w:tc>
          <w:tcPr>
            <w:tcW w:w="547" w:type="pct"/>
            <w:tcBorders>
              <w:top w:val="single" w:sz="4" w:space="0" w:color="auto"/>
              <w:left w:val="single" w:sz="4" w:space="0" w:color="auto"/>
              <w:bottom w:val="single" w:sz="4" w:space="0" w:color="auto"/>
              <w:right w:val="single" w:sz="4" w:space="0" w:color="auto"/>
            </w:tcBorders>
            <w:hideMark/>
          </w:tcPr>
          <w:p w14:paraId="2AC1E614" w14:textId="77777777" w:rsidR="00A11022" w:rsidRPr="001618F5" w:rsidRDefault="00A11022" w:rsidP="00A11022">
            <w:pPr>
              <w:pStyle w:val="TAH"/>
              <w:rPr>
                <w:lang w:eastAsia="ko-KR"/>
              </w:rPr>
            </w:pPr>
            <w:r w:rsidRPr="001618F5">
              <w:rPr>
                <w:lang w:eastAsia="ko-KR"/>
              </w:rPr>
              <w:t>Unit</w:t>
            </w:r>
          </w:p>
        </w:tc>
        <w:tc>
          <w:tcPr>
            <w:tcW w:w="3451" w:type="pct"/>
            <w:gridSpan w:val="5"/>
            <w:tcBorders>
              <w:top w:val="single" w:sz="4" w:space="0" w:color="auto"/>
              <w:left w:val="single" w:sz="4" w:space="0" w:color="auto"/>
              <w:bottom w:val="single" w:sz="4" w:space="0" w:color="auto"/>
              <w:right w:val="single" w:sz="4" w:space="0" w:color="auto"/>
            </w:tcBorders>
          </w:tcPr>
          <w:p w14:paraId="6BA44CA7" w14:textId="77777777" w:rsidR="00A11022" w:rsidRPr="001618F5" w:rsidRDefault="00A11022" w:rsidP="00A11022">
            <w:pPr>
              <w:pStyle w:val="TAH"/>
              <w:rPr>
                <w:lang w:eastAsia="ko-KR"/>
              </w:rPr>
            </w:pPr>
            <w:r w:rsidRPr="001618F5">
              <w:rPr>
                <w:lang w:eastAsia="ko-KR"/>
              </w:rPr>
              <w:t>Value</w:t>
            </w:r>
          </w:p>
        </w:tc>
      </w:tr>
      <w:tr w:rsidR="00A11022" w:rsidRPr="001618F5" w14:paraId="79006DF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156CBF" w14:textId="77777777" w:rsidR="00A11022" w:rsidRPr="001618F5" w:rsidRDefault="00A11022" w:rsidP="00A11022">
            <w:pPr>
              <w:pStyle w:val="TAL"/>
              <w:rPr>
                <w:lang w:eastAsia="ko-KR"/>
              </w:rPr>
            </w:pPr>
            <w:r w:rsidRPr="001618F5">
              <w:rPr>
                <w:lang w:eastAsia="ko-KR"/>
              </w:rPr>
              <w:t>Reference channel</w:t>
            </w:r>
          </w:p>
        </w:tc>
        <w:tc>
          <w:tcPr>
            <w:tcW w:w="547" w:type="pct"/>
            <w:tcBorders>
              <w:top w:val="single" w:sz="4" w:space="0" w:color="auto"/>
              <w:left w:val="single" w:sz="4" w:space="0" w:color="auto"/>
              <w:bottom w:val="single" w:sz="4" w:space="0" w:color="auto"/>
              <w:right w:val="single" w:sz="4" w:space="0" w:color="auto"/>
            </w:tcBorders>
          </w:tcPr>
          <w:p w14:paraId="13F99F6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A65C960"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1</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5DEB4B3A" w14:textId="77777777" w:rsidR="00A11022" w:rsidRPr="001618F5" w:rsidRDefault="00A11022" w:rsidP="00A11022">
            <w:pPr>
              <w:pStyle w:val="TAC"/>
              <w:rPr>
                <w:lang w:eastAsia="ko-KR"/>
              </w:rPr>
            </w:pPr>
            <w:r w:rsidRPr="001618F5">
              <w:rPr>
                <w:lang w:eastAsia="ko-KR"/>
              </w:rPr>
              <w:t>CCR.</w:t>
            </w:r>
            <w:r>
              <w:rPr>
                <w:rFonts w:hint="eastAsia"/>
                <w:lang w:eastAsia="ja-JP"/>
              </w:rPr>
              <w:t>5</w:t>
            </w:r>
            <w:r w:rsidRPr="001618F5">
              <w:rPr>
                <w:lang w:eastAsia="ko-KR"/>
              </w:rPr>
              <w:t>.</w:t>
            </w:r>
            <w:r>
              <w:rPr>
                <w:rFonts w:hint="eastAsia"/>
                <w:lang w:eastAsia="ja-JP"/>
              </w:rPr>
              <w:t>2</w:t>
            </w:r>
            <w:r w:rsidRPr="001618F5">
              <w:rPr>
                <w:lang w:eastAsia="ko-KR"/>
              </w:rPr>
              <w:t xml:space="preserve"> TDD</w:t>
            </w:r>
          </w:p>
        </w:tc>
        <w:tc>
          <w:tcPr>
            <w:tcW w:w="690" w:type="pct"/>
            <w:tcBorders>
              <w:top w:val="single" w:sz="4" w:space="0" w:color="auto"/>
              <w:left w:val="single" w:sz="4" w:space="0" w:color="auto"/>
              <w:bottom w:val="single" w:sz="4" w:space="0" w:color="auto"/>
              <w:right w:val="single" w:sz="4" w:space="0" w:color="auto"/>
            </w:tcBorders>
          </w:tcPr>
          <w:p w14:paraId="26B1EAB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286C8A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7CD45ED" w14:textId="77777777" w:rsidR="00A11022" w:rsidRPr="001618F5" w:rsidRDefault="00A11022" w:rsidP="00A11022">
            <w:pPr>
              <w:pStyle w:val="TAC"/>
              <w:rPr>
                <w:lang w:eastAsia="ko-KR"/>
              </w:rPr>
            </w:pPr>
          </w:p>
        </w:tc>
      </w:tr>
      <w:tr w:rsidR="00A11022" w:rsidRPr="001618F5" w14:paraId="44B81E25"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087608B" w14:textId="77777777" w:rsidR="00A11022" w:rsidRPr="001618F5" w:rsidRDefault="00A11022" w:rsidP="00A11022">
            <w:pPr>
              <w:pStyle w:val="TAL"/>
              <w:rPr>
                <w:lang w:eastAsia="ko-KR"/>
              </w:rPr>
            </w:pPr>
            <w:r w:rsidRPr="001618F5">
              <w:rPr>
                <w:lang w:eastAsia="ko-KR"/>
              </w:rPr>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48F76D0" w14:textId="77777777" w:rsidR="00A11022" w:rsidRPr="001618F5" w:rsidRDefault="00A11022" w:rsidP="00A11022">
            <w:pPr>
              <w:pStyle w:val="TAC"/>
              <w:rPr>
                <w:lang w:eastAsia="ko-KR"/>
              </w:rPr>
            </w:pPr>
            <w:r w:rsidRPr="001618F5">
              <w:rPr>
                <w:lang w:eastAsia="ko-KR"/>
              </w:rPr>
              <w:t>MHz</w:t>
            </w:r>
          </w:p>
        </w:tc>
        <w:tc>
          <w:tcPr>
            <w:tcW w:w="690" w:type="pct"/>
            <w:tcBorders>
              <w:top w:val="single" w:sz="4" w:space="0" w:color="auto"/>
              <w:left w:val="single" w:sz="4" w:space="0" w:color="auto"/>
              <w:bottom w:val="single" w:sz="4" w:space="0" w:color="auto"/>
              <w:right w:val="single" w:sz="4" w:space="0" w:color="auto"/>
            </w:tcBorders>
          </w:tcPr>
          <w:p w14:paraId="0ECDB387" w14:textId="77777777" w:rsidR="00A11022" w:rsidRPr="001618F5" w:rsidRDefault="00A11022" w:rsidP="00A11022">
            <w:pPr>
              <w:pStyle w:val="TAC"/>
              <w:rPr>
                <w:lang w:eastAsia="ko-KR"/>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046CEABC" w14:textId="77777777" w:rsidR="00A11022" w:rsidRPr="001618F5" w:rsidRDefault="00A11022" w:rsidP="00A11022">
            <w:pPr>
              <w:pStyle w:val="TAC"/>
              <w:rPr>
                <w:lang w:eastAsia="zh-CN"/>
              </w:rPr>
            </w:pPr>
            <w:r w:rsidRPr="001618F5">
              <w:rPr>
                <w:lang w:eastAsia="ko-KR"/>
              </w:rPr>
              <w:t>Defined in test case</w:t>
            </w:r>
          </w:p>
        </w:tc>
        <w:tc>
          <w:tcPr>
            <w:tcW w:w="690" w:type="pct"/>
            <w:tcBorders>
              <w:top w:val="single" w:sz="4" w:space="0" w:color="auto"/>
              <w:left w:val="single" w:sz="4" w:space="0" w:color="auto"/>
              <w:bottom w:val="single" w:sz="4" w:space="0" w:color="auto"/>
              <w:right w:val="single" w:sz="4" w:space="0" w:color="auto"/>
            </w:tcBorders>
          </w:tcPr>
          <w:p w14:paraId="6175D39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43F30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9CFD200" w14:textId="77777777" w:rsidR="00A11022" w:rsidRPr="001618F5" w:rsidRDefault="00A11022" w:rsidP="00A11022">
            <w:pPr>
              <w:pStyle w:val="TAC"/>
              <w:rPr>
                <w:lang w:eastAsia="ko-KR"/>
              </w:rPr>
            </w:pPr>
          </w:p>
        </w:tc>
      </w:tr>
      <w:tr w:rsidR="00A11022" w:rsidRPr="001618F5" w14:paraId="13032F3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6958FE" w14:textId="77777777" w:rsidR="00A11022" w:rsidRPr="001618F5" w:rsidRDefault="00A11022" w:rsidP="00A11022">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287E329" w14:textId="77777777" w:rsidR="00A11022" w:rsidRPr="001618F5" w:rsidRDefault="00A11022" w:rsidP="00A11022">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62228265"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0F1491C" w14:textId="77777777" w:rsidR="00A11022" w:rsidRPr="001618F5" w:rsidRDefault="00A11022" w:rsidP="00A11022">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238EB10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4295A8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1833E8B" w14:textId="77777777" w:rsidR="00A11022" w:rsidRPr="001618F5" w:rsidRDefault="00A11022" w:rsidP="00A11022">
            <w:pPr>
              <w:pStyle w:val="TAC"/>
              <w:rPr>
                <w:lang w:eastAsia="ko-KR"/>
              </w:rPr>
            </w:pPr>
          </w:p>
        </w:tc>
      </w:tr>
      <w:tr w:rsidR="00A11022" w:rsidRPr="001618F5" w14:paraId="477B7416"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7C3821B4" w14:textId="77777777" w:rsidR="00A11022" w:rsidRPr="001618F5" w:rsidRDefault="00A11022" w:rsidP="00A11022">
            <w:pPr>
              <w:pStyle w:val="TAL"/>
              <w:rPr>
                <w:lang w:eastAsia="zh-CN"/>
              </w:rPr>
            </w:pPr>
            <w:r w:rsidRPr="001618F5">
              <w:rPr>
                <w:lang w:eastAsia="zh-CN"/>
              </w:rPr>
              <w:t xml:space="preserve">Allocated </w:t>
            </w:r>
            <w:r w:rsidRPr="001618F5">
              <w:rPr>
                <w:lang w:eastAsia="ko-KR"/>
              </w:rPr>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107201D6" w14:textId="77777777" w:rsidR="00A11022" w:rsidRPr="001618F5" w:rsidRDefault="00A11022" w:rsidP="00A11022">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00BD2392"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730A4DAF" w14:textId="77777777" w:rsidR="00A11022" w:rsidRPr="001618F5" w:rsidRDefault="00A11022" w:rsidP="00A11022">
            <w:pPr>
              <w:pStyle w:val="TAC"/>
              <w:rPr>
                <w:lang w:eastAsia="zh-CN"/>
              </w:rPr>
            </w:pPr>
            <w:r>
              <w:rPr>
                <w:lang w:eastAsia="ko-KR"/>
              </w:rPr>
              <w:t>48</w:t>
            </w:r>
          </w:p>
        </w:tc>
        <w:tc>
          <w:tcPr>
            <w:tcW w:w="690" w:type="pct"/>
            <w:tcBorders>
              <w:top w:val="single" w:sz="4" w:space="0" w:color="auto"/>
              <w:left w:val="single" w:sz="4" w:space="0" w:color="auto"/>
              <w:bottom w:val="single" w:sz="4" w:space="0" w:color="auto"/>
              <w:right w:val="single" w:sz="4" w:space="0" w:color="auto"/>
            </w:tcBorders>
          </w:tcPr>
          <w:p w14:paraId="6D5334E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055F6"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F8E7716" w14:textId="77777777" w:rsidR="00A11022" w:rsidRPr="001618F5" w:rsidRDefault="00A11022" w:rsidP="00A11022">
            <w:pPr>
              <w:pStyle w:val="TAC"/>
              <w:rPr>
                <w:lang w:eastAsia="ko-KR"/>
              </w:rPr>
            </w:pPr>
          </w:p>
        </w:tc>
      </w:tr>
      <w:tr w:rsidR="00A11022" w:rsidRPr="001618F5" w14:paraId="66A6146C"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66215BD0" w14:textId="77777777" w:rsidR="00A11022" w:rsidRPr="001618F5" w:rsidRDefault="00A11022" w:rsidP="00A11022">
            <w:pPr>
              <w:pStyle w:val="TAL"/>
              <w:rPr>
                <w:lang w:eastAsia="ko-KR"/>
              </w:rPr>
            </w:pPr>
            <w:r w:rsidRPr="001618F5">
              <w:rPr>
                <w:lang w:eastAsia="ko-KR"/>
              </w:rPr>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28CC2304"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A680BDF"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449C456D" w14:textId="77777777" w:rsidR="00A11022" w:rsidRPr="001618F5" w:rsidRDefault="00A11022" w:rsidP="00A11022">
            <w:pPr>
              <w:pStyle w:val="TAC"/>
              <w:rPr>
                <w:lang w:eastAsia="ko-KR"/>
              </w:rPr>
            </w:pPr>
            <w:r w:rsidRPr="001618F5">
              <w:rPr>
                <w:lang w:eastAsia="ko-KR"/>
              </w:rPr>
              <w:t>1</w:t>
            </w:r>
          </w:p>
        </w:tc>
        <w:tc>
          <w:tcPr>
            <w:tcW w:w="690" w:type="pct"/>
            <w:tcBorders>
              <w:top w:val="single" w:sz="4" w:space="0" w:color="auto"/>
              <w:left w:val="single" w:sz="4" w:space="0" w:color="auto"/>
              <w:bottom w:val="single" w:sz="4" w:space="0" w:color="auto"/>
              <w:right w:val="single" w:sz="4" w:space="0" w:color="auto"/>
            </w:tcBorders>
          </w:tcPr>
          <w:p w14:paraId="3A203127"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00A74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C2D731E" w14:textId="77777777" w:rsidR="00A11022" w:rsidRPr="001618F5" w:rsidRDefault="00A11022" w:rsidP="00A11022">
            <w:pPr>
              <w:pStyle w:val="TAC"/>
              <w:rPr>
                <w:lang w:eastAsia="ko-KR"/>
              </w:rPr>
            </w:pPr>
          </w:p>
        </w:tc>
      </w:tr>
      <w:tr w:rsidR="00A11022" w:rsidRPr="001618F5" w14:paraId="115A96D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C6A6880" w14:textId="77777777" w:rsidR="00A11022" w:rsidRPr="001618F5" w:rsidRDefault="00A11022" w:rsidP="00A11022">
            <w:pPr>
              <w:pStyle w:val="TAL"/>
              <w:rPr>
                <w:lang w:eastAsia="ko-KR"/>
              </w:rPr>
            </w:pPr>
            <w:r w:rsidRPr="001618F5">
              <w:rPr>
                <w:lang w:eastAsia="ko-KR"/>
              </w:rPr>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6937B43D" w14:textId="77777777" w:rsidR="00A11022" w:rsidRPr="001618F5" w:rsidRDefault="00A11022" w:rsidP="00A11022">
            <w:pPr>
              <w:pStyle w:val="TAC"/>
              <w:rPr>
                <w:lang w:eastAsia="ko-KR"/>
              </w:rPr>
            </w:pPr>
            <w:r w:rsidRPr="001618F5">
              <w:rPr>
                <w:lang w:eastAsia="ko-KR"/>
              </w:rPr>
              <w:t>symbols</w:t>
            </w:r>
          </w:p>
        </w:tc>
        <w:tc>
          <w:tcPr>
            <w:tcW w:w="690" w:type="pct"/>
            <w:tcBorders>
              <w:top w:val="single" w:sz="4" w:space="0" w:color="auto"/>
              <w:left w:val="single" w:sz="4" w:space="0" w:color="auto"/>
              <w:bottom w:val="single" w:sz="4" w:space="0" w:color="auto"/>
              <w:right w:val="single" w:sz="4" w:space="0" w:color="auto"/>
            </w:tcBorders>
          </w:tcPr>
          <w:p w14:paraId="190A7BC7"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423B3F2F"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75F3C94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47CEB5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75DB7A1" w14:textId="77777777" w:rsidR="00A11022" w:rsidRPr="001618F5" w:rsidRDefault="00A11022" w:rsidP="00A11022">
            <w:pPr>
              <w:pStyle w:val="TAC"/>
              <w:rPr>
                <w:lang w:eastAsia="ko-KR"/>
              </w:rPr>
            </w:pPr>
          </w:p>
        </w:tc>
      </w:tr>
      <w:tr w:rsidR="00A11022" w:rsidRPr="001618F5" w14:paraId="0E84590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B58CF61" w14:textId="77777777" w:rsidR="00A11022" w:rsidRPr="001618F5" w:rsidRDefault="00A11022" w:rsidP="00A11022">
            <w:pPr>
              <w:pStyle w:val="TAL"/>
              <w:rPr>
                <w:lang w:eastAsia="ko-KR"/>
              </w:rPr>
            </w:pPr>
            <w:r w:rsidRPr="001618F5">
              <w:rPr>
                <w:lang w:eastAsia="ko-KR"/>
              </w:rPr>
              <w:t>REG bundle size</w:t>
            </w:r>
          </w:p>
        </w:tc>
        <w:tc>
          <w:tcPr>
            <w:tcW w:w="547" w:type="pct"/>
            <w:tcBorders>
              <w:top w:val="single" w:sz="4" w:space="0" w:color="auto"/>
              <w:left w:val="single" w:sz="4" w:space="0" w:color="auto"/>
              <w:bottom w:val="single" w:sz="4" w:space="0" w:color="auto"/>
              <w:right w:val="single" w:sz="4" w:space="0" w:color="auto"/>
            </w:tcBorders>
          </w:tcPr>
          <w:p w14:paraId="791894F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F1730E1"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77BAF24A" w14:textId="77777777" w:rsidR="00A11022" w:rsidRPr="001618F5" w:rsidRDefault="00A11022" w:rsidP="00A11022">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59EDF6D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922AC8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241B9DE" w14:textId="77777777" w:rsidR="00A11022" w:rsidRPr="001618F5" w:rsidRDefault="00A11022" w:rsidP="00A11022">
            <w:pPr>
              <w:pStyle w:val="TAC"/>
              <w:rPr>
                <w:lang w:eastAsia="ko-KR"/>
              </w:rPr>
            </w:pPr>
          </w:p>
        </w:tc>
      </w:tr>
      <w:tr w:rsidR="00A11022" w:rsidRPr="001618F5" w14:paraId="6A042B1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06586A84" w14:textId="77777777" w:rsidR="00A11022" w:rsidRPr="001618F5" w:rsidRDefault="00A11022" w:rsidP="00A11022">
            <w:pPr>
              <w:pStyle w:val="TAL"/>
              <w:rPr>
                <w:lang w:eastAsia="ko-KR"/>
              </w:rPr>
            </w:pPr>
            <w:r w:rsidRPr="001618F5">
              <w:rPr>
                <w:lang w:eastAsia="ko-KR"/>
              </w:rPr>
              <w:t>DMRS precoder granularity</w:t>
            </w:r>
          </w:p>
        </w:tc>
        <w:tc>
          <w:tcPr>
            <w:tcW w:w="547" w:type="pct"/>
            <w:tcBorders>
              <w:top w:val="single" w:sz="4" w:space="0" w:color="auto"/>
              <w:left w:val="single" w:sz="4" w:space="0" w:color="auto"/>
              <w:bottom w:val="single" w:sz="4" w:space="0" w:color="auto"/>
              <w:right w:val="single" w:sz="4" w:space="0" w:color="auto"/>
            </w:tcBorders>
          </w:tcPr>
          <w:p w14:paraId="08FAFEEE"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012B40C"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892040F" w14:textId="77777777" w:rsidR="00A11022" w:rsidRPr="001618F5" w:rsidRDefault="00A11022" w:rsidP="00A11022">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64B262CD"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A854AE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69695F8" w14:textId="77777777" w:rsidR="00A11022" w:rsidRPr="001618F5" w:rsidRDefault="00A11022" w:rsidP="00A11022">
            <w:pPr>
              <w:pStyle w:val="TAC"/>
              <w:rPr>
                <w:lang w:eastAsia="ko-KR"/>
              </w:rPr>
            </w:pPr>
          </w:p>
        </w:tc>
      </w:tr>
      <w:tr w:rsidR="00A11022" w:rsidRPr="001618F5" w14:paraId="2FA8424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CF56BE4" w14:textId="77777777" w:rsidR="00A11022" w:rsidRPr="001618F5" w:rsidRDefault="00A11022" w:rsidP="00A11022">
            <w:pPr>
              <w:pStyle w:val="TAL"/>
              <w:rPr>
                <w:lang w:eastAsia="ko-KR"/>
              </w:rPr>
            </w:pPr>
            <w:r w:rsidRPr="001618F5">
              <w:rPr>
                <w:lang w:eastAsia="ko-KR"/>
              </w:rPr>
              <w:t>CCE to REG mapping</w:t>
            </w:r>
          </w:p>
        </w:tc>
        <w:tc>
          <w:tcPr>
            <w:tcW w:w="547" w:type="pct"/>
            <w:tcBorders>
              <w:top w:val="single" w:sz="4" w:space="0" w:color="auto"/>
              <w:left w:val="single" w:sz="4" w:space="0" w:color="auto"/>
              <w:bottom w:val="single" w:sz="4" w:space="0" w:color="auto"/>
              <w:right w:val="single" w:sz="4" w:space="0" w:color="auto"/>
            </w:tcBorders>
          </w:tcPr>
          <w:p w14:paraId="2E38EA9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588B5CE5"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75779B13" w14:textId="77777777" w:rsidR="00A11022" w:rsidRPr="001618F5" w:rsidRDefault="00A11022" w:rsidP="00A11022">
            <w:pPr>
              <w:pStyle w:val="TAC"/>
              <w:rPr>
                <w:lang w:eastAsia="ko-KR"/>
              </w:rPr>
            </w:pPr>
            <w:r w:rsidRPr="001618F5">
              <w:rPr>
                <w:lang w:eastAsia="ko-KR"/>
              </w:rPr>
              <w:t>Interleaved</w:t>
            </w:r>
          </w:p>
        </w:tc>
        <w:tc>
          <w:tcPr>
            <w:tcW w:w="690" w:type="pct"/>
            <w:tcBorders>
              <w:top w:val="single" w:sz="4" w:space="0" w:color="auto"/>
              <w:left w:val="single" w:sz="4" w:space="0" w:color="auto"/>
              <w:bottom w:val="single" w:sz="4" w:space="0" w:color="auto"/>
              <w:right w:val="single" w:sz="4" w:space="0" w:color="auto"/>
            </w:tcBorders>
          </w:tcPr>
          <w:p w14:paraId="088518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50D603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D3259B5" w14:textId="77777777" w:rsidR="00A11022" w:rsidRPr="001618F5" w:rsidRDefault="00A11022" w:rsidP="00A11022">
            <w:pPr>
              <w:pStyle w:val="TAC"/>
              <w:rPr>
                <w:lang w:eastAsia="ko-KR"/>
              </w:rPr>
            </w:pPr>
          </w:p>
        </w:tc>
      </w:tr>
      <w:tr w:rsidR="00A11022" w:rsidRPr="001618F5" w14:paraId="08893B2E"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5048419" w14:textId="77777777" w:rsidR="00A11022" w:rsidRPr="001618F5" w:rsidRDefault="00A11022" w:rsidP="00A11022">
            <w:pPr>
              <w:pStyle w:val="TAL"/>
              <w:rPr>
                <w:lang w:eastAsia="ko-KR"/>
              </w:rPr>
            </w:pPr>
            <w:r w:rsidRPr="001618F5">
              <w:rPr>
                <w:lang w:eastAsia="ko-KR"/>
              </w:rPr>
              <w:t>Interleave n_shift</w:t>
            </w:r>
          </w:p>
        </w:tc>
        <w:tc>
          <w:tcPr>
            <w:tcW w:w="547" w:type="pct"/>
            <w:tcBorders>
              <w:top w:val="single" w:sz="4" w:space="0" w:color="auto"/>
              <w:left w:val="single" w:sz="4" w:space="0" w:color="auto"/>
              <w:bottom w:val="single" w:sz="4" w:space="0" w:color="auto"/>
              <w:right w:val="single" w:sz="4" w:space="0" w:color="auto"/>
            </w:tcBorders>
          </w:tcPr>
          <w:p w14:paraId="794CA42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C422352"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6051A846" w14:textId="77777777" w:rsidR="00A11022" w:rsidRPr="001618F5" w:rsidRDefault="00A11022" w:rsidP="00A11022">
            <w:pPr>
              <w:pStyle w:val="TAC"/>
              <w:rPr>
                <w:lang w:eastAsia="ko-KR"/>
              </w:rPr>
            </w:pPr>
            <w:r w:rsidRPr="001618F5">
              <w:rPr>
                <w:lang w:eastAsia="ko-KR"/>
              </w:rPr>
              <w:t>0</w:t>
            </w:r>
          </w:p>
        </w:tc>
        <w:tc>
          <w:tcPr>
            <w:tcW w:w="690" w:type="pct"/>
            <w:tcBorders>
              <w:top w:val="single" w:sz="4" w:space="0" w:color="auto"/>
              <w:left w:val="single" w:sz="4" w:space="0" w:color="auto"/>
              <w:bottom w:val="single" w:sz="4" w:space="0" w:color="auto"/>
              <w:right w:val="single" w:sz="4" w:space="0" w:color="auto"/>
            </w:tcBorders>
          </w:tcPr>
          <w:p w14:paraId="37B17B11"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ECB1BC2"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0F4C07C" w14:textId="77777777" w:rsidR="00A11022" w:rsidRPr="001618F5" w:rsidRDefault="00A11022" w:rsidP="00A11022">
            <w:pPr>
              <w:pStyle w:val="TAC"/>
              <w:rPr>
                <w:lang w:eastAsia="ko-KR"/>
              </w:rPr>
            </w:pPr>
          </w:p>
        </w:tc>
      </w:tr>
      <w:tr w:rsidR="00A11022" w:rsidRPr="001618F5" w14:paraId="714F000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3AFF6EE" w14:textId="77777777" w:rsidR="00A11022" w:rsidRPr="001618F5" w:rsidRDefault="00A11022" w:rsidP="00A11022">
            <w:pPr>
              <w:pStyle w:val="TAL"/>
              <w:rPr>
                <w:lang w:eastAsia="ko-KR"/>
              </w:rPr>
            </w:pPr>
            <w:r w:rsidRPr="001618F5">
              <w:rPr>
                <w:lang w:eastAsia="ko-KR"/>
              </w:rPr>
              <w:t>Interleave size</w:t>
            </w:r>
          </w:p>
        </w:tc>
        <w:tc>
          <w:tcPr>
            <w:tcW w:w="547" w:type="pct"/>
            <w:tcBorders>
              <w:top w:val="single" w:sz="4" w:space="0" w:color="auto"/>
              <w:left w:val="single" w:sz="4" w:space="0" w:color="auto"/>
              <w:bottom w:val="single" w:sz="4" w:space="0" w:color="auto"/>
              <w:right w:val="single" w:sz="4" w:space="0" w:color="auto"/>
            </w:tcBorders>
          </w:tcPr>
          <w:p w14:paraId="60A0CA2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378DF4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1F1AE38A" w14:textId="77777777" w:rsidR="00A11022" w:rsidRPr="001618F5" w:rsidRDefault="00A11022" w:rsidP="00A11022">
            <w:pPr>
              <w:pStyle w:val="TAC"/>
              <w:rPr>
                <w:lang w:eastAsia="ko-KR"/>
              </w:rPr>
            </w:pPr>
            <w:r w:rsidRPr="001618F5">
              <w:rPr>
                <w:lang w:eastAsia="ko-KR"/>
              </w:rPr>
              <w:t>2</w:t>
            </w:r>
          </w:p>
        </w:tc>
        <w:tc>
          <w:tcPr>
            <w:tcW w:w="690" w:type="pct"/>
            <w:tcBorders>
              <w:top w:val="single" w:sz="4" w:space="0" w:color="auto"/>
              <w:left w:val="single" w:sz="4" w:space="0" w:color="auto"/>
              <w:bottom w:val="single" w:sz="4" w:space="0" w:color="auto"/>
              <w:right w:val="single" w:sz="4" w:space="0" w:color="auto"/>
            </w:tcBorders>
          </w:tcPr>
          <w:p w14:paraId="6597EDD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108B25B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533DA6A" w14:textId="77777777" w:rsidR="00A11022" w:rsidRPr="001618F5" w:rsidRDefault="00A11022" w:rsidP="00A11022">
            <w:pPr>
              <w:pStyle w:val="TAC"/>
              <w:rPr>
                <w:lang w:eastAsia="ko-KR"/>
              </w:rPr>
            </w:pPr>
          </w:p>
        </w:tc>
      </w:tr>
      <w:tr w:rsidR="00A11022" w:rsidRPr="001618F5" w14:paraId="21EE5DE7"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EC0FF7B" w14:textId="77777777" w:rsidR="00A11022" w:rsidRPr="001618F5" w:rsidRDefault="00A11022" w:rsidP="00A11022">
            <w:pPr>
              <w:pStyle w:val="TAL"/>
              <w:rPr>
                <w:lang w:eastAsia="ko-KR"/>
              </w:rPr>
            </w:pPr>
            <w:r w:rsidRPr="001618F5">
              <w:rPr>
                <w:lang w:eastAsia="ko-KR"/>
              </w:rPr>
              <w:t>Beamforming Pre-Coder</w:t>
            </w:r>
          </w:p>
        </w:tc>
        <w:tc>
          <w:tcPr>
            <w:tcW w:w="547" w:type="pct"/>
            <w:tcBorders>
              <w:top w:val="single" w:sz="4" w:space="0" w:color="auto"/>
              <w:left w:val="single" w:sz="4" w:space="0" w:color="auto"/>
              <w:bottom w:val="single" w:sz="4" w:space="0" w:color="auto"/>
              <w:right w:val="single" w:sz="4" w:space="0" w:color="auto"/>
            </w:tcBorders>
          </w:tcPr>
          <w:p w14:paraId="4D16041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60A81B02"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2C20F318" w14:textId="77777777" w:rsidR="00A11022" w:rsidRPr="001618F5" w:rsidRDefault="00A11022" w:rsidP="00A11022">
            <w:pPr>
              <w:pStyle w:val="TAC"/>
              <w:rPr>
                <w:lang w:eastAsia="ko-KR"/>
              </w:rPr>
            </w:pPr>
            <w:r w:rsidRPr="001618F5">
              <w:rPr>
                <w:lang w:eastAsia="ko-KR"/>
              </w:rPr>
              <w:t>N/A</w:t>
            </w:r>
          </w:p>
        </w:tc>
        <w:tc>
          <w:tcPr>
            <w:tcW w:w="690" w:type="pct"/>
            <w:tcBorders>
              <w:top w:val="single" w:sz="4" w:space="0" w:color="auto"/>
              <w:left w:val="single" w:sz="4" w:space="0" w:color="auto"/>
              <w:bottom w:val="single" w:sz="4" w:space="0" w:color="auto"/>
              <w:right w:val="single" w:sz="4" w:space="0" w:color="auto"/>
            </w:tcBorders>
          </w:tcPr>
          <w:p w14:paraId="071AB19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1CC255"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3857F8BE" w14:textId="77777777" w:rsidR="00A11022" w:rsidRPr="001618F5" w:rsidRDefault="00A11022" w:rsidP="00A11022">
            <w:pPr>
              <w:pStyle w:val="TAC"/>
              <w:rPr>
                <w:lang w:eastAsia="ko-KR"/>
              </w:rPr>
            </w:pPr>
          </w:p>
        </w:tc>
      </w:tr>
      <w:tr w:rsidR="00A11022" w:rsidRPr="001618F5" w14:paraId="68CCC6CB"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0952854" w14:textId="77777777" w:rsidR="00A11022" w:rsidRPr="001618F5" w:rsidRDefault="00A11022" w:rsidP="00A11022">
            <w:pPr>
              <w:pStyle w:val="TAL"/>
              <w:rPr>
                <w:lang w:eastAsia="ko-KR"/>
              </w:rPr>
            </w:pPr>
            <w:r w:rsidRPr="001618F5">
              <w:rPr>
                <w:lang w:eastAsia="ko-KR"/>
              </w:rPr>
              <w:t>Aggregation level</w:t>
            </w:r>
          </w:p>
        </w:tc>
        <w:tc>
          <w:tcPr>
            <w:tcW w:w="547" w:type="pct"/>
            <w:tcBorders>
              <w:top w:val="single" w:sz="4" w:space="0" w:color="auto"/>
              <w:left w:val="single" w:sz="4" w:space="0" w:color="auto"/>
              <w:bottom w:val="single" w:sz="4" w:space="0" w:color="auto"/>
              <w:right w:val="single" w:sz="4" w:space="0" w:color="auto"/>
            </w:tcBorders>
            <w:hideMark/>
          </w:tcPr>
          <w:p w14:paraId="05390E50" w14:textId="77777777" w:rsidR="00A11022" w:rsidRPr="001618F5" w:rsidRDefault="00A11022" w:rsidP="00A11022">
            <w:pPr>
              <w:pStyle w:val="TAC"/>
              <w:rPr>
                <w:lang w:eastAsia="ko-KR"/>
              </w:rPr>
            </w:pPr>
            <w:r w:rsidRPr="001618F5">
              <w:rPr>
                <w:lang w:eastAsia="ko-KR"/>
              </w:rPr>
              <w:t>CCE</w:t>
            </w:r>
          </w:p>
        </w:tc>
        <w:tc>
          <w:tcPr>
            <w:tcW w:w="690" w:type="pct"/>
            <w:tcBorders>
              <w:top w:val="single" w:sz="4" w:space="0" w:color="auto"/>
              <w:left w:val="single" w:sz="4" w:space="0" w:color="auto"/>
              <w:bottom w:val="single" w:sz="4" w:space="0" w:color="auto"/>
              <w:right w:val="single" w:sz="4" w:space="0" w:color="auto"/>
            </w:tcBorders>
          </w:tcPr>
          <w:p w14:paraId="78E6C6D6" w14:textId="77777777" w:rsidR="00A11022" w:rsidRPr="001618F5" w:rsidRDefault="00A11022" w:rsidP="00A11022">
            <w:pPr>
              <w:pStyle w:val="TAC"/>
              <w:rPr>
                <w:lang w:eastAsia="ko-KR"/>
              </w:rPr>
            </w:pPr>
            <w:r>
              <w:rPr>
                <w:lang w:eastAsia="ko-KR"/>
              </w:rPr>
              <w:t>8</w:t>
            </w:r>
          </w:p>
        </w:tc>
        <w:tc>
          <w:tcPr>
            <w:tcW w:w="690" w:type="pct"/>
            <w:tcBorders>
              <w:top w:val="single" w:sz="4" w:space="0" w:color="auto"/>
              <w:left w:val="single" w:sz="4" w:space="0" w:color="auto"/>
              <w:bottom w:val="single" w:sz="4" w:space="0" w:color="auto"/>
              <w:right w:val="single" w:sz="4" w:space="0" w:color="auto"/>
            </w:tcBorders>
          </w:tcPr>
          <w:p w14:paraId="4866ED4A" w14:textId="77777777" w:rsidR="00A11022" w:rsidRPr="001618F5" w:rsidRDefault="00A11022" w:rsidP="00A11022">
            <w:pPr>
              <w:pStyle w:val="TAC"/>
              <w:rPr>
                <w:lang w:eastAsia="ko-KR"/>
              </w:rPr>
            </w:pPr>
            <w:r>
              <w:rPr>
                <w:lang w:eastAsia="ko-KR"/>
              </w:rPr>
              <w:t>16</w:t>
            </w:r>
          </w:p>
        </w:tc>
        <w:tc>
          <w:tcPr>
            <w:tcW w:w="690" w:type="pct"/>
            <w:tcBorders>
              <w:top w:val="single" w:sz="4" w:space="0" w:color="auto"/>
              <w:left w:val="single" w:sz="4" w:space="0" w:color="auto"/>
              <w:bottom w:val="single" w:sz="4" w:space="0" w:color="auto"/>
              <w:right w:val="single" w:sz="4" w:space="0" w:color="auto"/>
            </w:tcBorders>
          </w:tcPr>
          <w:p w14:paraId="2FA9F8F0"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6BFECDA"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2BEE1C9F" w14:textId="77777777" w:rsidR="00A11022" w:rsidRPr="001618F5" w:rsidRDefault="00A11022" w:rsidP="00A11022">
            <w:pPr>
              <w:pStyle w:val="TAC"/>
              <w:rPr>
                <w:lang w:eastAsia="ko-KR"/>
              </w:rPr>
            </w:pPr>
          </w:p>
        </w:tc>
      </w:tr>
      <w:tr w:rsidR="00A11022" w:rsidRPr="001618F5" w14:paraId="17EE3F19"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F33B15" w14:textId="77777777" w:rsidR="00A11022" w:rsidRPr="001618F5" w:rsidRDefault="00A11022" w:rsidP="00A11022">
            <w:pPr>
              <w:pStyle w:val="TAL"/>
              <w:rPr>
                <w:lang w:eastAsia="ko-KR"/>
              </w:rPr>
            </w:pPr>
            <w:r w:rsidRPr="001618F5">
              <w:rPr>
                <w:lang w:eastAsia="ko-KR"/>
              </w:rPr>
              <w:t>DCI formats</w:t>
            </w:r>
          </w:p>
        </w:tc>
        <w:tc>
          <w:tcPr>
            <w:tcW w:w="547" w:type="pct"/>
            <w:tcBorders>
              <w:top w:val="single" w:sz="4" w:space="0" w:color="auto"/>
              <w:left w:val="single" w:sz="4" w:space="0" w:color="auto"/>
              <w:bottom w:val="single" w:sz="4" w:space="0" w:color="auto"/>
              <w:right w:val="single" w:sz="4" w:space="0" w:color="auto"/>
            </w:tcBorders>
          </w:tcPr>
          <w:p w14:paraId="182E463C"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4928B7" w14:textId="77777777" w:rsidR="00A11022" w:rsidRPr="001618F5" w:rsidRDefault="00A11022" w:rsidP="00A11022">
            <w:pPr>
              <w:pStyle w:val="TAC"/>
              <w:rPr>
                <w:lang w:eastAsia="ko-KR"/>
              </w:rPr>
            </w:pPr>
            <w:r w:rsidRPr="001618F5">
              <w:rPr>
                <w:lang w:eastAsia="ko-KR"/>
              </w:rPr>
              <w:t xml:space="preserve">Note 1 </w:t>
            </w:r>
          </w:p>
        </w:tc>
        <w:tc>
          <w:tcPr>
            <w:tcW w:w="690" w:type="pct"/>
            <w:tcBorders>
              <w:top w:val="single" w:sz="4" w:space="0" w:color="auto"/>
              <w:left w:val="single" w:sz="4" w:space="0" w:color="auto"/>
              <w:bottom w:val="single" w:sz="4" w:space="0" w:color="auto"/>
              <w:right w:val="single" w:sz="4" w:space="0" w:color="auto"/>
            </w:tcBorders>
          </w:tcPr>
          <w:p w14:paraId="0BABC1CF" w14:textId="77777777" w:rsidR="00A11022" w:rsidRPr="001618F5" w:rsidRDefault="00A11022" w:rsidP="00A11022">
            <w:pPr>
              <w:pStyle w:val="TAC"/>
              <w:rPr>
                <w:lang w:eastAsia="ko-KR"/>
              </w:rPr>
            </w:pPr>
            <w:r w:rsidRPr="001618F5">
              <w:rPr>
                <w:lang w:eastAsia="ko-KR"/>
              </w:rPr>
              <w:t>Note 1</w:t>
            </w:r>
          </w:p>
        </w:tc>
        <w:tc>
          <w:tcPr>
            <w:tcW w:w="690" w:type="pct"/>
            <w:tcBorders>
              <w:top w:val="single" w:sz="4" w:space="0" w:color="auto"/>
              <w:left w:val="single" w:sz="4" w:space="0" w:color="auto"/>
              <w:bottom w:val="single" w:sz="4" w:space="0" w:color="auto"/>
              <w:right w:val="single" w:sz="4" w:space="0" w:color="auto"/>
            </w:tcBorders>
          </w:tcPr>
          <w:p w14:paraId="5736E70F"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704B0183"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8860158" w14:textId="77777777" w:rsidR="00A11022" w:rsidRPr="001618F5" w:rsidRDefault="00A11022" w:rsidP="00A11022">
            <w:pPr>
              <w:pStyle w:val="TAC"/>
              <w:rPr>
                <w:lang w:eastAsia="ko-KR"/>
              </w:rPr>
            </w:pPr>
          </w:p>
        </w:tc>
      </w:tr>
      <w:tr w:rsidR="00A11022" w:rsidRPr="001618F5" w14:paraId="005B53C3" w14:textId="77777777" w:rsidTr="00F33B9E">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9F7696A" w14:textId="77777777" w:rsidR="00A11022" w:rsidRPr="001618F5" w:rsidRDefault="00A11022" w:rsidP="00A11022">
            <w:pPr>
              <w:pStyle w:val="TAL"/>
              <w:rPr>
                <w:lang w:eastAsia="ko-KR"/>
              </w:rPr>
            </w:pPr>
            <w:r w:rsidRPr="001618F5">
              <w:rPr>
                <w:lang w:eastAsia="ko-KR"/>
              </w:rPr>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1393DE5A" w14:textId="77777777" w:rsidR="00A11022" w:rsidRPr="001618F5" w:rsidRDefault="00A11022" w:rsidP="00A11022">
            <w:pPr>
              <w:pStyle w:val="TAC"/>
              <w:rPr>
                <w:lang w:eastAsia="ko-KR"/>
              </w:rPr>
            </w:pPr>
            <w:r w:rsidRPr="001618F5">
              <w:rPr>
                <w:lang w:eastAsia="ko-KR"/>
              </w:rPr>
              <w:t>bits</w:t>
            </w:r>
          </w:p>
        </w:tc>
        <w:tc>
          <w:tcPr>
            <w:tcW w:w="690" w:type="pct"/>
            <w:tcBorders>
              <w:top w:val="single" w:sz="4" w:space="0" w:color="auto"/>
              <w:left w:val="single" w:sz="4" w:space="0" w:color="auto"/>
              <w:bottom w:val="single" w:sz="4" w:space="0" w:color="auto"/>
              <w:right w:val="single" w:sz="4" w:space="0" w:color="auto"/>
            </w:tcBorders>
          </w:tcPr>
          <w:p w14:paraId="2AC5EA2E"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05B5A521" w14:textId="77777777" w:rsidR="00A11022" w:rsidRPr="001618F5" w:rsidRDefault="00A11022" w:rsidP="00A11022">
            <w:pPr>
              <w:pStyle w:val="TAC"/>
              <w:rPr>
                <w:lang w:eastAsia="ko-KR"/>
              </w:rPr>
            </w:pPr>
            <w:r w:rsidRPr="001618F5">
              <w:rPr>
                <w:lang w:eastAsia="ko-KR"/>
              </w:rPr>
              <w:t>Note 2</w:t>
            </w:r>
          </w:p>
        </w:tc>
        <w:tc>
          <w:tcPr>
            <w:tcW w:w="690" w:type="pct"/>
            <w:tcBorders>
              <w:top w:val="single" w:sz="4" w:space="0" w:color="auto"/>
              <w:left w:val="single" w:sz="4" w:space="0" w:color="auto"/>
              <w:bottom w:val="single" w:sz="4" w:space="0" w:color="auto"/>
              <w:right w:val="single" w:sz="4" w:space="0" w:color="auto"/>
            </w:tcBorders>
          </w:tcPr>
          <w:p w14:paraId="248CA23B"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42387099" w14:textId="77777777" w:rsidR="00A11022" w:rsidRPr="001618F5" w:rsidRDefault="00A11022" w:rsidP="00A11022">
            <w:pPr>
              <w:pStyle w:val="TAC"/>
              <w:rPr>
                <w:lang w:eastAsia="ko-KR"/>
              </w:rPr>
            </w:pPr>
          </w:p>
        </w:tc>
        <w:tc>
          <w:tcPr>
            <w:tcW w:w="690" w:type="pct"/>
            <w:tcBorders>
              <w:top w:val="single" w:sz="4" w:space="0" w:color="auto"/>
              <w:left w:val="single" w:sz="4" w:space="0" w:color="auto"/>
              <w:bottom w:val="single" w:sz="4" w:space="0" w:color="auto"/>
              <w:right w:val="single" w:sz="4" w:space="0" w:color="auto"/>
            </w:tcBorders>
          </w:tcPr>
          <w:p w14:paraId="0A447C25" w14:textId="77777777" w:rsidR="00A11022" w:rsidRPr="001618F5" w:rsidRDefault="00A11022" w:rsidP="00A11022">
            <w:pPr>
              <w:pStyle w:val="TAC"/>
              <w:rPr>
                <w:lang w:eastAsia="ko-KR"/>
              </w:rPr>
            </w:pPr>
          </w:p>
        </w:tc>
      </w:tr>
      <w:tr w:rsidR="00A11022" w:rsidRPr="001618F5" w14:paraId="112C3244" w14:textId="77777777" w:rsidTr="00F33B9E">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4AA91BC8" w14:textId="77777777" w:rsidR="00A11022" w:rsidRPr="001618F5" w:rsidRDefault="00A11022" w:rsidP="00A11022">
            <w:pPr>
              <w:pStyle w:val="TAN"/>
              <w:rPr>
                <w:lang w:eastAsia="ko-KR"/>
              </w:rPr>
            </w:pPr>
            <w:r w:rsidRPr="001618F5">
              <w:rPr>
                <w:lang w:eastAsia="ko-KR"/>
              </w:rPr>
              <w:t>Note 1:</w:t>
            </w:r>
            <w:r w:rsidRPr="001618F5">
              <w:rPr>
                <w:lang w:eastAsia="ko-KR"/>
              </w:rPr>
              <w:tab/>
              <w:t>DCI format shall depend upon the test configuration.</w:t>
            </w:r>
          </w:p>
          <w:p w14:paraId="549BAD7C" w14:textId="77777777" w:rsidR="00A11022" w:rsidRPr="001618F5" w:rsidRDefault="00A11022" w:rsidP="00A11022">
            <w:pPr>
              <w:pStyle w:val="TAN"/>
              <w:rPr>
                <w:lang w:eastAsia="ko-KR"/>
              </w:rPr>
            </w:pPr>
            <w:r w:rsidRPr="001618F5">
              <w:rPr>
                <w:lang w:eastAsia="ko-KR"/>
              </w:rPr>
              <w:t>Note 2:</w:t>
            </w:r>
            <w:r w:rsidRPr="001618F5">
              <w:rPr>
                <w:lang w:eastAsia="ko-KR"/>
              </w:rPr>
              <w:tab/>
              <w:t>Payload size shall depend upon the test configuration.</w:t>
            </w:r>
          </w:p>
          <w:p w14:paraId="735B5080" w14:textId="77777777" w:rsidR="00A11022" w:rsidRPr="001618F5" w:rsidRDefault="00A11022" w:rsidP="00A11022">
            <w:pPr>
              <w:pStyle w:val="TAN"/>
              <w:rPr>
                <w:lang w:eastAsia="ko-KR"/>
              </w:rPr>
            </w:pPr>
            <w:r w:rsidRPr="001618F5">
              <w:rPr>
                <w:lang w:eastAsia="ko-KR"/>
              </w:rPr>
              <w:t>Note 3:</w:t>
            </w:r>
            <w:r w:rsidRPr="001618F5">
              <w:rPr>
                <w:lang w:eastAsia="ko-KR"/>
              </w:rPr>
              <w:tab/>
              <w:t>Allocated in the same resource blocks where the associated RMC is scheduled.</w:t>
            </w:r>
          </w:p>
        </w:tc>
      </w:tr>
    </w:tbl>
    <w:p w14:paraId="3BF14A39" w14:textId="77777777" w:rsidR="00A11022" w:rsidRPr="00495D84" w:rsidRDefault="00A11022" w:rsidP="001268B4">
      <w:pPr>
        <w:rPr>
          <w:rFonts w:eastAsia="MS Mincho"/>
          <w:lang w:eastAsia="zh-CN"/>
        </w:rPr>
      </w:pPr>
    </w:p>
    <w:p w14:paraId="7C9C7A78" w14:textId="77777777" w:rsidR="001268B4" w:rsidRPr="00495D84" w:rsidRDefault="001268B4" w:rsidP="001268B4">
      <w:pPr>
        <w:pStyle w:val="Heading3"/>
      </w:pPr>
      <w:r w:rsidRPr="00495D84">
        <w:t>A.3.1.4</w:t>
      </w:r>
      <w:r w:rsidRPr="00495D84">
        <w:tab/>
        <w:t>TDD UL/DL configuration</w:t>
      </w:r>
    </w:p>
    <w:p w14:paraId="7C9C7A79" w14:textId="49E4FA63" w:rsidR="001268B4" w:rsidRPr="00495D84" w:rsidRDefault="001268B4" w:rsidP="001268B4">
      <w:pPr>
        <w:pStyle w:val="TH"/>
      </w:pPr>
      <w:r w:rsidRPr="00495D84">
        <w:t>Table A.3.1.4-1: TDD UL/DL configuration for SCS=1</w:t>
      </w:r>
      <w:r w:rsidR="00E94096" w:rsidRPr="00495D84">
        <w:t>5</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7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8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3F2ED6F2"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495D84" w:rsidRDefault="00BC3366" w:rsidP="00BC3366">
            <w:pPr>
              <w:pStyle w:val="TAC"/>
              <w:spacing w:line="256" w:lineRule="auto"/>
              <w:rPr>
                <w:rFonts w:cs="Arial"/>
              </w:rPr>
            </w:pPr>
            <w:r w:rsidRPr="00495D84">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495D84" w:rsidRDefault="00BC3366" w:rsidP="00BC3366">
            <w:pPr>
              <w:pStyle w:val="TAC"/>
            </w:pPr>
            <w:r w:rsidRPr="00495D84">
              <w:t>TDDConf.1.2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495D84" w:rsidRDefault="00BC3366" w:rsidP="00BC3366">
            <w:pPr>
              <w:pStyle w:val="TAC"/>
              <w:spacing w:line="256" w:lineRule="auto"/>
              <w:rPr>
                <w:rFonts w:cs="Arial"/>
              </w:rPr>
            </w:pPr>
          </w:p>
        </w:tc>
      </w:tr>
      <w:tr w:rsidR="00BC3366" w:rsidRPr="00495D84" w14:paraId="7C9C7A8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495D84" w:rsidRDefault="00BC3366" w:rsidP="00BC3366">
            <w:pPr>
              <w:pStyle w:val="TAC"/>
              <w:spacing w:line="256" w:lineRule="auto"/>
              <w:rPr>
                <w:rFonts w:cs="Arial"/>
              </w:rPr>
            </w:pPr>
            <w:r w:rsidRPr="00495D84">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495D84" w:rsidRDefault="00BC3366" w:rsidP="00BC3366">
            <w:pPr>
              <w:pStyle w:val="TAC"/>
            </w:pPr>
            <w:r w:rsidRPr="00495D84">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495D84" w:rsidRDefault="00BC3366" w:rsidP="00BC3366">
            <w:pPr>
              <w:pStyle w:val="TAC"/>
              <w:spacing w:line="256" w:lineRule="auto"/>
              <w:rPr>
                <w:rFonts w:cs="Arial"/>
              </w:rPr>
            </w:pPr>
          </w:p>
        </w:tc>
      </w:tr>
      <w:tr w:rsidR="00BC3366" w:rsidRPr="00495D84" w14:paraId="7C9C7A9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079A8A93"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495D84" w:rsidRDefault="00BC3366" w:rsidP="00BC3366">
            <w:pPr>
              <w:pStyle w:val="TAC"/>
              <w:spacing w:line="256" w:lineRule="auto"/>
              <w:rPr>
                <w:rFonts w:cs="Arial"/>
              </w:rPr>
            </w:pPr>
            <w:r w:rsidRPr="00495D84">
              <w:rPr>
                <w:rFonts w:cs="Arial"/>
              </w:rPr>
              <w:t>‘DSUU’</w:t>
            </w:r>
          </w:p>
          <w:p w14:paraId="7C9C7A8D" w14:textId="77777777" w:rsidR="00BC3366" w:rsidRPr="00495D84" w:rsidRDefault="00BC3366" w:rsidP="00BC3366">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495D84" w:rsidRDefault="00BC3366" w:rsidP="00BC3366">
            <w:pPr>
              <w:pStyle w:val="TAC"/>
            </w:pPr>
            <w:r w:rsidRPr="00495D84">
              <w:t>‘DSUU’</w:t>
            </w:r>
          </w:p>
          <w:p w14:paraId="7C9C7A8E" w14:textId="41066FDD" w:rsidR="00BC3366" w:rsidRPr="00495D84" w:rsidRDefault="00BC3366" w:rsidP="00BC3366">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495D84" w:rsidRDefault="00BC3366" w:rsidP="00BC3366">
            <w:pPr>
              <w:pStyle w:val="TAC"/>
              <w:spacing w:line="256" w:lineRule="auto"/>
              <w:rPr>
                <w:rFonts w:cs="Arial"/>
              </w:rPr>
            </w:pPr>
          </w:p>
        </w:tc>
      </w:tr>
      <w:tr w:rsidR="00BC3366" w:rsidRPr="00495D84" w14:paraId="7C9C7A9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495D84" w:rsidRDefault="00BC3366" w:rsidP="00BC3366">
            <w:pPr>
              <w:pStyle w:val="TAC"/>
            </w:pPr>
            <w:r w:rsidRPr="00495D84">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495D84" w:rsidRDefault="00BC3366" w:rsidP="00BC3366">
            <w:pPr>
              <w:pStyle w:val="TAC"/>
              <w:spacing w:line="256" w:lineRule="auto"/>
            </w:pPr>
          </w:p>
        </w:tc>
      </w:tr>
      <w:tr w:rsidR="00BC3366" w:rsidRPr="00495D84" w14:paraId="7C9C7A9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495D84" w:rsidRDefault="00BC3366" w:rsidP="00BC3366">
            <w:pPr>
              <w:pStyle w:val="TAC"/>
              <w:spacing w:line="256" w:lineRule="auto"/>
              <w:rPr>
                <w:rFonts w:cs="Arial"/>
              </w:rPr>
            </w:pPr>
          </w:p>
        </w:tc>
      </w:tr>
      <w:tr w:rsidR="00BC3366" w:rsidRPr="00495D84" w14:paraId="7C9C7AA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495D84" w:rsidRDefault="00BC3366" w:rsidP="00BC3366">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495D84" w:rsidRDefault="00BC3366" w:rsidP="00BC3366">
            <w:pPr>
              <w:pStyle w:val="TAC"/>
              <w:spacing w:line="256" w:lineRule="auto"/>
              <w:rPr>
                <w:rFonts w:cs="Arial"/>
              </w:rPr>
            </w:pPr>
          </w:p>
        </w:tc>
      </w:tr>
      <w:tr w:rsidR="00BC3366" w:rsidRPr="00495D84" w14:paraId="7C9C7AA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495D84" w:rsidRDefault="00BC3366" w:rsidP="00BC3366">
            <w:pPr>
              <w:pStyle w:val="TAC"/>
            </w:pPr>
            <w:r w:rsidRPr="00495D84">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495D84" w:rsidRDefault="00BC3366" w:rsidP="00BC3366">
            <w:pPr>
              <w:pStyle w:val="TAC"/>
              <w:spacing w:line="256" w:lineRule="auto"/>
              <w:rPr>
                <w:rFonts w:cs="Arial"/>
              </w:rPr>
            </w:pPr>
          </w:p>
        </w:tc>
      </w:tr>
      <w:tr w:rsidR="00BC3366" w:rsidRPr="00495D84" w14:paraId="7C9C7AA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495D84" w:rsidRDefault="00BC3366" w:rsidP="00BC3366">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495D84" w:rsidRDefault="00BC3366" w:rsidP="00BC3366">
            <w:pPr>
              <w:pStyle w:val="TAC"/>
              <w:spacing w:line="256" w:lineRule="auto"/>
              <w:rPr>
                <w:rFonts w:cs="Arial"/>
              </w:rPr>
            </w:pPr>
          </w:p>
        </w:tc>
      </w:tr>
      <w:tr w:rsidR="00BC3366" w:rsidRPr="00495D84" w14:paraId="7C9C7AB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35E58923"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495D84" w:rsidRDefault="00BC3366" w:rsidP="00BC3366">
            <w:pPr>
              <w:pStyle w:val="TAC"/>
              <w:spacing w:line="256" w:lineRule="auto"/>
              <w:rPr>
                <w:rFonts w:cs="Arial"/>
              </w:rPr>
            </w:pPr>
            <w:r w:rsidRPr="00495D84">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495D84" w:rsidRDefault="00BC3366" w:rsidP="00BC3366">
            <w:pPr>
              <w:pStyle w:val="TAC"/>
            </w:pPr>
            <w:r w:rsidRPr="00495D84">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495D84" w:rsidRDefault="00BC3366" w:rsidP="00BC3366">
            <w:pPr>
              <w:pStyle w:val="TAC"/>
              <w:spacing w:line="256" w:lineRule="auto"/>
              <w:rPr>
                <w:rFonts w:cs="Arial"/>
              </w:rPr>
            </w:pPr>
          </w:p>
        </w:tc>
      </w:tr>
      <w:tr w:rsidR="00BC3366" w:rsidRPr="00495D84" w14:paraId="7C9C7AB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495D84" w:rsidRDefault="00BC3366" w:rsidP="00BC3366">
            <w:pPr>
              <w:pStyle w:val="TAC"/>
              <w:spacing w:line="256" w:lineRule="auto"/>
              <w:rPr>
                <w:rFonts w:cs="Arial"/>
              </w:rPr>
            </w:pPr>
          </w:p>
        </w:tc>
      </w:tr>
      <w:tr w:rsidR="00BC3366" w:rsidRPr="00495D84" w14:paraId="7C9C7AC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495D84" w:rsidRDefault="00BC3366" w:rsidP="00BC3366">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495D84" w:rsidRDefault="00BC3366" w:rsidP="00BC3366">
            <w:pPr>
              <w:pStyle w:val="TAC"/>
              <w:spacing w:line="256" w:lineRule="auto"/>
              <w:rPr>
                <w:rFonts w:cs="Arial"/>
              </w:rPr>
            </w:pPr>
          </w:p>
        </w:tc>
      </w:tr>
      <w:tr w:rsidR="00BC3366" w:rsidRPr="00495D84" w14:paraId="7C9C7AC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495D84" w:rsidRDefault="00BC3366" w:rsidP="00BC3366">
            <w:pPr>
              <w:pStyle w:val="TAC"/>
              <w:spacing w:line="256" w:lineRule="auto"/>
              <w:rPr>
                <w:rFonts w:cs="Arial"/>
              </w:rPr>
            </w:pPr>
          </w:p>
        </w:tc>
      </w:tr>
      <w:tr w:rsidR="00BC3366" w:rsidRPr="00495D84" w14:paraId="7C9C7AC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495D84" w:rsidRDefault="00BC3366" w:rsidP="00BC3366">
            <w:pPr>
              <w:pStyle w:val="TAC"/>
              <w:spacing w:line="256" w:lineRule="auto"/>
              <w:rPr>
                <w:rFonts w:cs="Arial"/>
              </w:rPr>
            </w:pPr>
          </w:p>
        </w:tc>
      </w:tr>
      <w:tr w:rsidR="00BC3366" w:rsidRPr="00495D84" w14:paraId="7C9C7AD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495D84" w:rsidRDefault="00BC3366" w:rsidP="00BC3366">
            <w:pPr>
              <w:pStyle w:val="TAC"/>
            </w:pPr>
            <w:r w:rsidRPr="00495D84">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495D84" w:rsidRDefault="00BC3366" w:rsidP="00BC3366">
            <w:pPr>
              <w:pStyle w:val="TAC"/>
              <w:spacing w:line="256" w:lineRule="auto"/>
              <w:rPr>
                <w:rFonts w:cs="Arial"/>
              </w:rPr>
            </w:pPr>
          </w:p>
        </w:tc>
      </w:tr>
      <w:tr w:rsidR="001268B4" w:rsidRPr="00495D84" w14:paraId="7C9C7AD5"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0E9E08E7"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AD4" w14:textId="1EF2574D"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E410C2">
              <w:t>.</w:t>
            </w:r>
          </w:p>
        </w:tc>
      </w:tr>
    </w:tbl>
    <w:p w14:paraId="7C9C7AD6" w14:textId="77777777" w:rsidR="001268B4" w:rsidRPr="00495D84" w:rsidRDefault="001268B4" w:rsidP="001268B4"/>
    <w:p w14:paraId="7C9C7AD7" w14:textId="153222E4" w:rsidR="001268B4" w:rsidRPr="00495D84" w:rsidRDefault="001268B4" w:rsidP="001268B4">
      <w:pPr>
        <w:pStyle w:val="TH"/>
      </w:pPr>
      <w:r w:rsidRPr="00495D84">
        <w:lastRenderedPageBreak/>
        <w:t>Table A.3.1.4-2: TDD UL/DL configuration for SCS=3</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ADB"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495D84" w:rsidRDefault="001268B4" w:rsidP="000B5C74">
            <w:pPr>
              <w:pStyle w:val="TAH"/>
              <w:spacing w:line="256" w:lineRule="auto"/>
              <w:rPr>
                <w:rFonts w:cs="Arial"/>
              </w:rPr>
            </w:pPr>
            <w:r w:rsidRPr="00495D84">
              <w:rPr>
                <w:rFonts w:cs="Arial"/>
              </w:rPr>
              <w:t>Value</w:t>
            </w:r>
          </w:p>
        </w:tc>
      </w:tr>
      <w:tr w:rsidR="00BC3366" w:rsidRPr="00495D84" w14:paraId="7C9C7AE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316EF8C6" w:rsidR="00BC3366" w:rsidRPr="00495D84" w:rsidRDefault="00BC3366" w:rsidP="00BC3366">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495D84" w:rsidRDefault="00BC3366" w:rsidP="00BC3366">
            <w:pPr>
              <w:pStyle w:val="TAC"/>
              <w:spacing w:line="256" w:lineRule="auto"/>
              <w:rPr>
                <w:rFonts w:cs="Arial"/>
              </w:rPr>
            </w:pPr>
            <w:r w:rsidRPr="00495D84">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495D84" w:rsidRDefault="00BC3366" w:rsidP="00BC3366">
            <w:pPr>
              <w:pStyle w:val="TAC"/>
            </w:pPr>
            <w:r w:rsidRPr="00495D84">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495D84" w:rsidRDefault="00BC3366" w:rsidP="00BC3366">
            <w:pPr>
              <w:pStyle w:val="TAC"/>
            </w:pPr>
            <w:r w:rsidRPr="00495D84">
              <w:t>TDDConf.2.3</w:t>
            </w:r>
          </w:p>
        </w:tc>
      </w:tr>
      <w:tr w:rsidR="00BC3366" w:rsidRPr="00495D84" w14:paraId="7C9C7AE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495D84" w:rsidRDefault="00BC3366" w:rsidP="00BC3366">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495D84" w:rsidRDefault="00BC3366" w:rsidP="00BC3366">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495D84" w:rsidRDefault="00BC3366" w:rsidP="00BC3366">
            <w:pPr>
              <w:pStyle w:val="TAC"/>
              <w:spacing w:line="256" w:lineRule="auto"/>
              <w:rPr>
                <w:rFonts w:cs="Arial"/>
              </w:rPr>
            </w:pPr>
            <w:r w:rsidRPr="00495D84">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495D84" w:rsidRDefault="00BC3366" w:rsidP="00BC3366">
            <w:pPr>
              <w:pStyle w:val="TAC"/>
            </w:pPr>
            <w:r w:rsidRPr="00495D84">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495D84" w:rsidRDefault="00BC3366" w:rsidP="00BC3366">
            <w:pPr>
              <w:pStyle w:val="TAC"/>
            </w:pPr>
            <w:r w:rsidRPr="00495D84">
              <w:t>30</w:t>
            </w:r>
          </w:p>
        </w:tc>
      </w:tr>
      <w:tr w:rsidR="00BC3366" w:rsidRPr="00495D84" w14:paraId="7C9C7AE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59958964" w:rsidR="00BC3366" w:rsidRPr="00495D84" w:rsidRDefault="00BC3366" w:rsidP="00BC3366">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495D84" w:rsidRDefault="00BC3366" w:rsidP="00BC3366">
            <w:pPr>
              <w:pStyle w:val="TAC"/>
              <w:spacing w:line="256" w:lineRule="auto"/>
              <w:rPr>
                <w:rFonts w:cs="Arial"/>
              </w:rPr>
            </w:pPr>
            <w:r w:rsidRPr="00495D84">
              <w:rPr>
                <w:rFonts w:cs="Arial"/>
              </w:rPr>
              <w:t>‘3D1S4U’</w:t>
            </w:r>
          </w:p>
          <w:p w14:paraId="7C9C7AEB" w14:textId="77777777" w:rsidR="00BC3366" w:rsidRPr="00495D84" w:rsidRDefault="00BC3366" w:rsidP="00BC3366">
            <w:pPr>
              <w:pStyle w:val="TAC"/>
              <w:spacing w:line="256" w:lineRule="auto"/>
              <w:rPr>
                <w:rFonts w:cs="Arial"/>
              </w:rPr>
            </w:pPr>
            <w:r w:rsidRPr="00495D84">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495D84" w:rsidRDefault="00BC3366" w:rsidP="00BC3366">
            <w:pPr>
              <w:pStyle w:val="TAC"/>
            </w:pPr>
            <w:r w:rsidRPr="00495D84">
              <w:t>‘</w:t>
            </w:r>
            <w:r w:rsidRPr="00495D84">
              <w:rPr>
                <w:rFonts w:hint="eastAsia"/>
                <w:lang w:eastAsia="zh-CN"/>
              </w:rPr>
              <w:t>1D1S2U</w:t>
            </w:r>
            <w:r w:rsidRPr="00495D84">
              <w:t>’</w:t>
            </w:r>
          </w:p>
          <w:p w14:paraId="7C9C7AEC" w14:textId="0B395E82" w:rsidR="00BC3366" w:rsidRPr="00495D84" w:rsidRDefault="00BC3366" w:rsidP="00BC3366">
            <w:pPr>
              <w:pStyle w:val="TAC"/>
            </w:pPr>
            <w:r w:rsidRPr="00495D84">
              <w:t>S=’</w:t>
            </w:r>
            <w:r w:rsidRPr="00495D84">
              <w:rPr>
                <w:lang w:eastAsia="zh-CN"/>
              </w:rPr>
              <w:t>11</w:t>
            </w:r>
            <w:r w:rsidRPr="00495D84">
              <w:t>DL:</w:t>
            </w:r>
            <w:r w:rsidR="00B27C84">
              <w:rPr>
                <w:lang w:eastAsia="zh-CN"/>
              </w:rPr>
              <w:t xml:space="preserve"> </w:t>
            </w:r>
            <w:r w:rsidRPr="00495D84">
              <w:rPr>
                <w:lang w:eastAsia="zh-CN"/>
              </w:rPr>
              <w:t>1</w:t>
            </w:r>
            <w:r w:rsidRPr="00495D84">
              <w:t>GP:</w:t>
            </w:r>
            <w:r w:rsidRPr="00495D84">
              <w:rPr>
                <w:rFonts w:hint="eastAsia"/>
                <w:lang w:eastAsia="zh-CN"/>
              </w:rPr>
              <w:t>2</w:t>
            </w:r>
            <w:r w:rsidRPr="00495D84">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495D84" w:rsidRDefault="00BC3366" w:rsidP="00BC3366">
            <w:pPr>
              <w:pStyle w:val="TAC"/>
            </w:pPr>
            <w:r w:rsidRPr="00495D84">
              <w:t>‘3D1S4U’</w:t>
            </w:r>
          </w:p>
          <w:p w14:paraId="7C9C7AED" w14:textId="7D91EDD8" w:rsidR="00BC3366" w:rsidRPr="00495D84" w:rsidRDefault="00BC3366" w:rsidP="00BC3366">
            <w:pPr>
              <w:pStyle w:val="TAC"/>
            </w:pPr>
            <w:r w:rsidRPr="00495D84">
              <w:t>S=’4DL:4GP:6UL’</w:t>
            </w:r>
          </w:p>
        </w:tc>
      </w:tr>
      <w:tr w:rsidR="00BC3366" w:rsidRPr="00495D84" w14:paraId="7C9C7AF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495D84" w:rsidRDefault="00BC3366" w:rsidP="00BC3366">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495D84" w:rsidRDefault="00BC3366" w:rsidP="00BC3366">
            <w:pPr>
              <w:pStyle w:val="TAC"/>
              <w:spacing w:line="256" w:lineRule="auto"/>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495D84" w:rsidRDefault="00BC3366" w:rsidP="00BC3366">
            <w:pPr>
              <w:pStyle w:val="TAC"/>
            </w:pPr>
            <w:r w:rsidRPr="00495D84">
              <w:t>4</w:t>
            </w:r>
          </w:p>
        </w:tc>
      </w:tr>
      <w:tr w:rsidR="00BC3366" w:rsidRPr="00495D84" w14:paraId="7C9C7AF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495D84" w:rsidRDefault="00BC3366" w:rsidP="00BC3366">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495D84" w:rsidRDefault="00BC3366" w:rsidP="00BC3366">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495D84" w:rsidRDefault="00BC3366" w:rsidP="00BC3366">
            <w:pPr>
              <w:pStyle w:val="TAC"/>
            </w:pPr>
            <w:r w:rsidRPr="00495D84">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495D84" w:rsidRDefault="00BC3366" w:rsidP="00BC3366">
            <w:pPr>
              <w:pStyle w:val="TAC"/>
            </w:pPr>
            <w:r w:rsidRPr="00495D84">
              <w:t>3</w:t>
            </w:r>
          </w:p>
        </w:tc>
      </w:tr>
      <w:tr w:rsidR="00BC3366" w:rsidRPr="00495D84" w14:paraId="7C9C7B0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495D84" w:rsidRDefault="00BC3366" w:rsidP="00BC3366">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495D84" w:rsidRDefault="00BC3366" w:rsidP="00BC3366">
            <w:pPr>
              <w:pStyle w:val="TAC"/>
              <w:spacing w:line="256" w:lineRule="auto"/>
              <w:rPr>
                <w:rFonts w:cs="Arial"/>
              </w:rPr>
            </w:pPr>
            <w:r w:rsidRPr="00495D84">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495D84" w:rsidRDefault="00BC3366" w:rsidP="00BC3366">
            <w:pPr>
              <w:pStyle w:val="TAC"/>
            </w:pPr>
            <w:r w:rsidRPr="00495D84">
              <w:rPr>
                <w:rFonts w:hint="eastAsia"/>
                <w:lang w:eastAsia="zh-CN"/>
              </w:rPr>
              <w:t>1</w:t>
            </w:r>
            <w:r w:rsidRPr="00495D84">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495D84" w:rsidRDefault="00BC3366" w:rsidP="00BC3366">
            <w:pPr>
              <w:pStyle w:val="TAC"/>
            </w:pPr>
            <w:r w:rsidRPr="00495D84">
              <w:t>4</w:t>
            </w:r>
          </w:p>
        </w:tc>
      </w:tr>
      <w:tr w:rsidR="00BC3366" w:rsidRPr="00495D84" w14:paraId="7C9C7B0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495D84" w:rsidRDefault="00BC3366" w:rsidP="00BC3366">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495D84" w:rsidRDefault="00BC3366" w:rsidP="00BC3366">
            <w:pPr>
              <w:pStyle w:val="TAC"/>
            </w:pPr>
            <w:r w:rsidRPr="00495D84">
              <w:t>4</w:t>
            </w:r>
          </w:p>
        </w:tc>
      </w:tr>
      <w:tr w:rsidR="00BC3366" w:rsidRPr="00495D84" w14:paraId="7C9C7B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495D84" w:rsidRDefault="00BC3366" w:rsidP="00BC3366">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495D84" w:rsidRDefault="00BC3366" w:rsidP="00BC3366">
            <w:pPr>
              <w:pStyle w:val="TAC"/>
              <w:spacing w:line="256" w:lineRule="auto"/>
              <w:rPr>
                <w:rFonts w:cs="Arial"/>
              </w:rPr>
            </w:pPr>
            <w:r w:rsidRPr="00495D84">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495D84" w:rsidRDefault="00BC3366" w:rsidP="00BC3366">
            <w:pPr>
              <w:pStyle w:val="TAC"/>
            </w:pPr>
            <w:r w:rsidRPr="00495D84">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495D84" w:rsidRDefault="00BC3366" w:rsidP="00BC3366">
            <w:pPr>
              <w:pStyle w:val="TAC"/>
            </w:pPr>
            <w:r w:rsidRPr="00495D84">
              <w:t>6</w:t>
            </w:r>
          </w:p>
        </w:tc>
      </w:tr>
      <w:tr w:rsidR="00BC3366" w:rsidRPr="00495D84" w14:paraId="7C9C7B1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28089B1C" w:rsidR="00BC3366" w:rsidRPr="00495D84" w:rsidRDefault="00BC3366" w:rsidP="00BC3366">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495D84"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495D84" w:rsidRDefault="00BC3366" w:rsidP="00BC3366">
            <w:pPr>
              <w:pStyle w:val="TAC"/>
              <w:spacing w:line="256" w:lineRule="auto"/>
              <w:rPr>
                <w:rFonts w:cs="Arial"/>
              </w:rPr>
            </w:pPr>
            <w:r w:rsidRPr="00495D84">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393D227"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495D84" w:rsidRDefault="00BC3366" w:rsidP="00BC3366">
            <w:pPr>
              <w:pStyle w:val="TAC"/>
            </w:pPr>
            <w:r w:rsidRPr="00495D84">
              <w:t>‘DD’</w:t>
            </w:r>
          </w:p>
        </w:tc>
      </w:tr>
      <w:tr w:rsidR="00BC3366" w:rsidRPr="00495D84" w14:paraId="7C9C7B1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495D84" w:rsidRDefault="00BC3366" w:rsidP="00BC3366">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495D84" w:rsidRDefault="00BC3366" w:rsidP="00BC3366">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495D84" w:rsidRDefault="00BC3366" w:rsidP="00BC3366">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16" w14:textId="37B69AE1"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495D84" w:rsidRDefault="00BC3366" w:rsidP="00BC3366">
            <w:pPr>
              <w:pStyle w:val="TAC"/>
            </w:pPr>
            <w:r w:rsidRPr="00495D84">
              <w:t>1</w:t>
            </w:r>
          </w:p>
        </w:tc>
      </w:tr>
      <w:tr w:rsidR="00BC3366" w:rsidRPr="00495D84" w14:paraId="7C9C7B1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495D84" w:rsidRDefault="00BC3366" w:rsidP="00BC3366">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495D84" w:rsidRDefault="00BC3366" w:rsidP="00BC3366">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1C" w14:textId="59344FF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495D84" w:rsidRDefault="00BC3366" w:rsidP="00BC3366">
            <w:pPr>
              <w:pStyle w:val="TAC"/>
            </w:pPr>
            <w:r w:rsidRPr="00495D84">
              <w:t>2</w:t>
            </w:r>
          </w:p>
        </w:tc>
      </w:tr>
      <w:tr w:rsidR="00BC3366" w:rsidRPr="00495D84" w14:paraId="7C9C7B2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495D84" w:rsidRDefault="00BC3366" w:rsidP="00BC3366">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2" w14:textId="05BF17A2"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495D84" w:rsidRDefault="00BC3366" w:rsidP="00BC3366">
            <w:pPr>
              <w:pStyle w:val="TAC"/>
            </w:pPr>
            <w:r w:rsidRPr="00495D84">
              <w:t>0</w:t>
            </w:r>
          </w:p>
        </w:tc>
      </w:tr>
      <w:tr w:rsidR="00BC3366" w:rsidRPr="00495D84" w14:paraId="7C9C7B2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495D84" w:rsidRDefault="00BC3366" w:rsidP="00BC3366">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8" w14:textId="34E78658"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495D84" w:rsidRDefault="00BC3366" w:rsidP="00BC3366">
            <w:pPr>
              <w:pStyle w:val="TAC"/>
            </w:pPr>
            <w:r w:rsidRPr="00495D84">
              <w:t>0</w:t>
            </w:r>
          </w:p>
        </w:tc>
      </w:tr>
      <w:tr w:rsidR="00BC3366" w:rsidRPr="00495D84" w14:paraId="7C9C7B3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495D84" w:rsidRDefault="00BC3366" w:rsidP="00BC3366">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495D84"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495D84" w:rsidRDefault="00BC3366" w:rsidP="00BC3366">
            <w:pPr>
              <w:pStyle w:val="TAC"/>
              <w:spacing w:line="256" w:lineRule="auto"/>
              <w:rPr>
                <w:rFonts w:cs="Arial"/>
              </w:rPr>
            </w:pPr>
            <w:r w:rsidRPr="00495D84">
              <w:t>0</w:t>
            </w:r>
          </w:p>
        </w:tc>
        <w:tc>
          <w:tcPr>
            <w:tcW w:w="1916" w:type="dxa"/>
            <w:tcBorders>
              <w:top w:val="single" w:sz="4" w:space="0" w:color="auto"/>
              <w:left w:val="single" w:sz="4" w:space="0" w:color="auto"/>
              <w:bottom w:val="single" w:sz="4" w:space="0" w:color="auto"/>
              <w:right w:val="single" w:sz="4" w:space="0" w:color="auto"/>
            </w:tcBorders>
          </w:tcPr>
          <w:p w14:paraId="7C9C7B2E" w14:textId="40856AB4" w:rsidR="00BC3366" w:rsidRPr="00495D84" w:rsidRDefault="00BC3366" w:rsidP="00BC3366">
            <w:pPr>
              <w:pStyle w:val="TAC"/>
            </w:pPr>
            <w:r w:rsidRPr="00495D84">
              <w:rPr>
                <w:lang w:eastAsia="zh-CN"/>
              </w:rPr>
              <w:t>Not</w:t>
            </w:r>
            <w:r w:rsidR="00B27C84">
              <w:rPr>
                <w:lang w:eastAsia="zh-CN"/>
              </w:rPr>
              <w:t xml:space="preserve"> </w:t>
            </w:r>
            <w:r w:rsidRPr="00495D84">
              <w:rPr>
                <w:lang w:eastAsia="zh-CN"/>
              </w:rPr>
              <w:t>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495D84" w:rsidRDefault="00BC3366" w:rsidP="00BC3366">
            <w:pPr>
              <w:pStyle w:val="TAC"/>
            </w:pPr>
            <w:r w:rsidRPr="00495D84">
              <w:t>0</w:t>
            </w:r>
          </w:p>
        </w:tc>
      </w:tr>
      <w:tr w:rsidR="001268B4" w:rsidRPr="00495D84" w14:paraId="7C9C7B3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6872CB04"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32" w14:textId="6CE67F74"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34" w14:textId="77777777" w:rsidR="001268B4" w:rsidRPr="00495D84" w:rsidRDefault="001268B4" w:rsidP="001268B4"/>
    <w:p w14:paraId="7C9C7B35" w14:textId="5F395F5E" w:rsidR="001268B4" w:rsidRPr="00495D84" w:rsidRDefault="001268B4" w:rsidP="001268B4">
      <w:pPr>
        <w:pStyle w:val="TH"/>
      </w:pPr>
      <w:r w:rsidRPr="00495D84">
        <w:t>Table A.3.1.4-3: TDD UL/DL configuration for SCS=12</w:t>
      </w:r>
      <w:r w:rsidR="00E94096" w:rsidRPr="00495D84">
        <w:t>0</w:t>
      </w:r>
      <w:r w:rsidR="00E94096">
        <w:t xml:space="preserve"> 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0"/>
        <w:gridCol w:w="900"/>
        <w:gridCol w:w="1916"/>
        <w:gridCol w:w="1916"/>
        <w:gridCol w:w="1917"/>
      </w:tblGrid>
      <w:tr w:rsidR="001268B4" w:rsidRPr="00495D84" w14:paraId="7C9C7B39"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495D84" w:rsidRDefault="001268B4" w:rsidP="000B5C74">
            <w:pPr>
              <w:pStyle w:val="TAH"/>
              <w:spacing w:line="256"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495D84" w:rsidRDefault="001268B4" w:rsidP="000B5C74">
            <w:pPr>
              <w:pStyle w:val="TAH"/>
              <w:spacing w:line="256"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495D84" w:rsidRDefault="001268B4" w:rsidP="000B5C74">
            <w:pPr>
              <w:pStyle w:val="TAH"/>
              <w:spacing w:line="256" w:lineRule="auto"/>
              <w:rPr>
                <w:rFonts w:cs="Arial"/>
              </w:rPr>
            </w:pPr>
            <w:r w:rsidRPr="00495D84">
              <w:rPr>
                <w:rFonts w:cs="Arial"/>
              </w:rPr>
              <w:t>Value</w:t>
            </w:r>
          </w:p>
        </w:tc>
      </w:tr>
      <w:tr w:rsidR="00A97727" w:rsidRPr="00495D84" w14:paraId="7C9C7B3F"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49ABCA20" w:rsidR="00A97727" w:rsidRPr="00495D84" w:rsidRDefault="00A97727" w:rsidP="00A97727">
            <w:pPr>
              <w:pStyle w:val="TAL"/>
              <w:spacing w:line="256"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495D84" w:rsidRDefault="00A97727" w:rsidP="00A97727">
            <w:pPr>
              <w:pStyle w:val="TAC"/>
              <w:spacing w:line="256" w:lineRule="auto"/>
              <w:rPr>
                <w:rFonts w:cs="Arial"/>
              </w:rPr>
            </w:pPr>
            <w:r w:rsidRPr="00495D84">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495D84" w:rsidRDefault="00A97727" w:rsidP="00A97727">
            <w:pPr>
              <w:pStyle w:val="TAC"/>
            </w:pPr>
            <w:r w:rsidRPr="00495D84">
              <w:t>TDDConf.3.2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495D84" w:rsidRDefault="00A97727" w:rsidP="00A97727">
            <w:pPr>
              <w:pStyle w:val="TAC"/>
              <w:spacing w:line="256" w:lineRule="auto"/>
              <w:rPr>
                <w:rFonts w:cs="Arial"/>
              </w:rPr>
            </w:pPr>
          </w:p>
        </w:tc>
      </w:tr>
      <w:tr w:rsidR="00A97727" w:rsidRPr="00495D84" w14:paraId="7C9C7B4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495D84" w:rsidRDefault="00A97727" w:rsidP="00A97727">
            <w:pPr>
              <w:pStyle w:val="TAL"/>
              <w:spacing w:line="256"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495D84" w:rsidRDefault="00A97727" w:rsidP="00A97727">
            <w:pPr>
              <w:pStyle w:val="TAC"/>
              <w:spacing w:line="256"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495D84" w:rsidRDefault="00A97727" w:rsidP="00A97727">
            <w:pPr>
              <w:pStyle w:val="TAC"/>
              <w:spacing w:line="256" w:lineRule="auto"/>
              <w:rPr>
                <w:rFonts w:cs="Arial"/>
              </w:rPr>
            </w:pPr>
            <w:r w:rsidRPr="00495D84">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495D84" w:rsidRDefault="00A97727" w:rsidP="00A97727">
            <w:pPr>
              <w:pStyle w:val="TAC"/>
            </w:pPr>
            <w:r w:rsidRPr="00495D84">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495D84" w:rsidRDefault="00A97727" w:rsidP="00A97727">
            <w:pPr>
              <w:pStyle w:val="TAC"/>
              <w:spacing w:line="256" w:lineRule="auto"/>
              <w:rPr>
                <w:rFonts w:cs="Arial"/>
              </w:rPr>
            </w:pPr>
          </w:p>
        </w:tc>
      </w:tr>
      <w:tr w:rsidR="00A97727" w:rsidRPr="00495D84" w14:paraId="7C9C7B4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24526971" w:rsidR="00A97727" w:rsidRPr="00495D84" w:rsidRDefault="00A97727" w:rsidP="00A97727">
            <w:pPr>
              <w:pStyle w:val="TAL"/>
              <w:tabs>
                <w:tab w:val="center" w:pos="2174"/>
              </w:tabs>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495D84" w:rsidRDefault="00A97727" w:rsidP="00A97727">
            <w:pPr>
              <w:pStyle w:val="TAC"/>
              <w:spacing w:line="256" w:lineRule="auto"/>
              <w:rPr>
                <w:rFonts w:cs="Arial"/>
              </w:rPr>
            </w:pPr>
            <w:r w:rsidRPr="00495D84">
              <w:rPr>
                <w:rFonts w:cs="Arial"/>
              </w:rPr>
              <w:t>‘DDDSU’</w:t>
            </w:r>
          </w:p>
          <w:p w14:paraId="7C9C7B49" w14:textId="77777777" w:rsidR="00A97727" w:rsidRPr="00495D84" w:rsidRDefault="00A97727" w:rsidP="00A97727">
            <w:pPr>
              <w:pStyle w:val="TAC"/>
              <w:spacing w:line="256" w:lineRule="auto"/>
              <w:rPr>
                <w:rFonts w:cs="Arial"/>
              </w:rPr>
            </w:pPr>
            <w:r w:rsidRPr="00495D84">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495D84" w:rsidRDefault="00A97727" w:rsidP="00A97727">
            <w:pPr>
              <w:pStyle w:val="TAC"/>
            </w:pPr>
            <w:r w:rsidRPr="00495D84">
              <w:t>‘DDDSU’</w:t>
            </w:r>
          </w:p>
          <w:p w14:paraId="7C9C7B4A" w14:textId="34D5B892" w:rsidR="00A97727" w:rsidRPr="00495D84" w:rsidRDefault="00A97727" w:rsidP="00A97727">
            <w:pPr>
              <w:pStyle w:val="TAC"/>
            </w:pPr>
            <w:r w:rsidRPr="00495D84">
              <w:t>S=’</w:t>
            </w:r>
            <w:r w:rsidR="00B27C84">
              <w:rPr>
                <w:rFonts w:eastAsia="PMingLiU"/>
                <w:lang w:eastAsia="zh-TW"/>
              </w:rPr>
              <w:t xml:space="preserve"> </w:t>
            </w:r>
            <w:r w:rsidRPr="00495D84">
              <w:rPr>
                <w:rFonts w:eastAsia="PMingLiU"/>
                <w:lang w:eastAsia="zh-TW"/>
              </w:rPr>
              <w:t>6DL:</w:t>
            </w:r>
            <w:r w:rsidR="00B27C84">
              <w:rPr>
                <w:rFonts w:eastAsia="PMingLiU"/>
                <w:lang w:eastAsia="zh-TW"/>
              </w:rPr>
              <w:t xml:space="preserve"> </w:t>
            </w:r>
            <w:r w:rsidRPr="00495D84">
              <w:rPr>
                <w:rFonts w:eastAsia="PMingLiU"/>
                <w:lang w:eastAsia="zh-TW"/>
              </w:rPr>
              <w:t>2GP:</w:t>
            </w:r>
            <w:r w:rsidR="00B27C84">
              <w:rPr>
                <w:rFonts w:eastAsia="PMingLiU"/>
                <w:lang w:eastAsia="zh-TW"/>
              </w:rPr>
              <w:t xml:space="preserve"> </w:t>
            </w:r>
            <w:r w:rsidRPr="00495D84">
              <w:rPr>
                <w:rFonts w:eastAsia="PMingLiU"/>
                <w:lang w:eastAsia="zh-TW"/>
              </w:rPr>
              <w:t>6UL</w:t>
            </w:r>
            <w:r w:rsidRPr="00495D84">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495D84" w:rsidRDefault="00A97727" w:rsidP="00A97727">
            <w:pPr>
              <w:pStyle w:val="TAC"/>
              <w:spacing w:line="256" w:lineRule="auto"/>
              <w:rPr>
                <w:rFonts w:cs="Arial"/>
              </w:rPr>
            </w:pPr>
          </w:p>
        </w:tc>
      </w:tr>
      <w:tr w:rsidR="00A97727" w:rsidRPr="00495D84" w14:paraId="7C9C7B5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495D84" w:rsidRDefault="00A97727" w:rsidP="00A97727">
            <w:pPr>
              <w:pStyle w:val="TAL"/>
              <w:spacing w:line="256"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495D84" w:rsidRDefault="00A97727" w:rsidP="00A97727">
            <w:pPr>
              <w:pStyle w:val="TAC"/>
              <w:spacing w:line="256" w:lineRule="auto"/>
            </w:pPr>
            <w:r w:rsidRPr="00495D84">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495D84" w:rsidRDefault="00A97727" w:rsidP="00A97727">
            <w:pPr>
              <w:pStyle w:val="TAC"/>
            </w:pPr>
            <w:r w:rsidRPr="00495D84">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495D84" w:rsidRDefault="00A97727" w:rsidP="00A97727">
            <w:pPr>
              <w:pStyle w:val="TAC"/>
              <w:spacing w:line="256" w:lineRule="auto"/>
            </w:pPr>
          </w:p>
        </w:tc>
      </w:tr>
      <w:tr w:rsidR="00A97727" w:rsidRPr="00495D84" w14:paraId="7C9C7B5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495D84" w:rsidRDefault="00A97727" w:rsidP="00A97727">
            <w:pPr>
              <w:pStyle w:val="TAL"/>
              <w:spacing w:line="256"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495D84" w:rsidRDefault="00A97727" w:rsidP="00A97727">
            <w:pPr>
              <w:pStyle w:val="TAC"/>
              <w:spacing w:line="256" w:lineRule="auto"/>
              <w:rPr>
                <w:rFonts w:cs="Arial"/>
              </w:rPr>
            </w:pPr>
            <w:r w:rsidRPr="00495D84">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495D84" w:rsidRDefault="00A97727" w:rsidP="00A97727">
            <w:pPr>
              <w:pStyle w:val="TAC"/>
            </w:pPr>
            <w:r w:rsidRPr="00495D84">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495D84" w:rsidRDefault="00A97727" w:rsidP="00A97727">
            <w:pPr>
              <w:pStyle w:val="TAC"/>
              <w:spacing w:line="256" w:lineRule="auto"/>
              <w:rPr>
                <w:rFonts w:cs="Arial"/>
              </w:rPr>
            </w:pPr>
          </w:p>
        </w:tc>
      </w:tr>
      <w:tr w:rsidR="00A97727" w:rsidRPr="00495D84" w14:paraId="7C9C7B5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495D84" w:rsidRDefault="00A97727" w:rsidP="00A97727">
            <w:pPr>
              <w:pStyle w:val="TAL"/>
              <w:spacing w:line="256"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495D84" w:rsidRDefault="00A97727" w:rsidP="00A97727">
            <w:pPr>
              <w:pStyle w:val="TAC"/>
              <w:spacing w:line="256" w:lineRule="auto"/>
              <w:rPr>
                <w:rFonts w:cs="Arial"/>
              </w:rPr>
            </w:pPr>
            <w:r w:rsidRPr="00495D84">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495D84" w:rsidRDefault="00A97727" w:rsidP="00A97727">
            <w:pPr>
              <w:pStyle w:val="TAC"/>
              <w:spacing w:line="256" w:lineRule="auto"/>
              <w:rPr>
                <w:rFonts w:cs="Arial"/>
              </w:rPr>
            </w:pPr>
          </w:p>
        </w:tc>
      </w:tr>
      <w:tr w:rsidR="00A97727" w:rsidRPr="00495D84" w14:paraId="7C9C7B64"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495D84" w:rsidRDefault="00A97727" w:rsidP="00A97727">
            <w:pPr>
              <w:pStyle w:val="TAL"/>
              <w:spacing w:line="256"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495D84" w:rsidRDefault="00A97727" w:rsidP="00A97727">
            <w:pPr>
              <w:pStyle w:val="TAC"/>
              <w:spacing w:line="256" w:lineRule="auto"/>
              <w:rPr>
                <w:rFonts w:cs="Arial"/>
              </w:rPr>
            </w:pPr>
            <w:r w:rsidRPr="00495D84">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495D84" w:rsidRDefault="00A97727" w:rsidP="00A97727">
            <w:pPr>
              <w:pStyle w:val="TAC"/>
            </w:pPr>
            <w:r w:rsidRPr="00495D84">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495D84" w:rsidRDefault="00A97727" w:rsidP="00A97727">
            <w:pPr>
              <w:pStyle w:val="TAC"/>
              <w:spacing w:line="256" w:lineRule="auto"/>
              <w:rPr>
                <w:rFonts w:cs="Arial"/>
              </w:rPr>
            </w:pPr>
          </w:p>
        </w:tc>
      </w:tr>
      <w:tr w:rsidR="00A97727" w:rsidRPr="00495D84" w14:paraId="7C9C7B6A"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495D84" w:rsidRDefault="00A97727" w:rsidP="00A97727">
            <w:pPr>
              <w:pStyle w:val="TAL"/>
              <w:spacing w:line="256"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495D84" w:rsidRDefault="00A97727" w:rsidP="00A97727">
            <w:pPr>
              <w:pStyle w:val="TAC"/>
              <w:spacing w:line="256" w:lineRule="auto"/>
              <w:rPr>
                <w:rFonts w:cs="Arial"/>
              </w:rPr>
            </w:pPr>
            <w:r w:rsidRPr="00495D84">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495D84" w:rsidRDefault="00A97727" w:rsidP="00A97727">
            <w:pPr>
              <w:pStyle w:val="TAC"/>
            </w:pPr>
            <w:r w:rsidRPr="00495D84">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495D84" w:rsidRDefault="00A97727" w:rsidP="00A97727">
            <w:pPr>
              <w:pStyle w:val="TAC"/>
              <w:spacing w:line="256" w:lineRule="auto"/>
              <w:rPr>
                <w:rFonts w:cs="Arial"/>
              </w:rPr>
            </w:pPr>
          </w:p>
        </w:tc>
      </w:tr>
      <w:tr w:rsidR="00A97727" w:rsidRPr="00495D84" w14:paraId="7C9C7B70"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56044435" w:rsidR="00A97727" w:rsidRPr="00495D84" w:rsidRDefault="00A97727" w:rsidP="00A97727">
            <w:pPr>
              <w:pStyle w:val="TAL"/>
              <w:spacing w:line="256"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495D84"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627AC8A"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6E" w14:textId="57970AA5"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495D84" w:rsidRDefault="00A97727" w:rsidP="00A97727">
            <w:pPr>
              <w:pStyle w:val="TAC"/>
              <w:spacing w:line="256" w:lineRule="auto"/>
              <w:rPr>
                <w:rFonts w:cs="Arial"/>
              </w:rPr>
            </w:pPr>
          </w:p>
        </w:tc>
      </w:tr>
      <w:tr w:rsidR="00A97727" w:rsidRPr="00495D84" w14:paraId="7C9C7B76"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495D84" w:rsidRDefault="00A97727" w:rsidP="00A97727">
            <w:pPr>
              <w:pStyle w:val="TAL"/>
              <w:spacing w:line="256" w:lineRule="auto"/>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495D84" w:rsidRDefault="00A97727" w:rsidP="00A97727">
            <w:pPr>
              <w:pStyle w:val="TAC"/>
              <w:spacing w:line="256"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4C7BEA38"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4" w14:textId="3ADABC6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495D84" w:rsidRDefault="00A97727" w:rsidP="00A97727">
            <w:pPr>
              <w:pStyle w:val="TAC"/>
              <w:spacing w:line="256" w:lineRule="auto"/>
              <w:rPr>
                <w:rFonts w:cs="Arial"/>
              </w:rPr>
            </w:pPr>
          </w:p>
        </w:tc>
      </w:tr>
      <w:tr w:rsidR="00A97727" w:rsidRPr="00495D84" w14:paraId="7C9C7B7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495D84" w:rsidRDefault="00A97727" w:rsidP="00A97727">
            <w:pPr>
              <w:pStyle w:val="TAL"/>
              <w:spacing w:line="256" w:lineRule="auto"/>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2FBF8736"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7A" w14:textId="28BFFADF"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495D84" w:rsidRDefault="00A97727" w:rsidP="00A97727">
            <w:pPr>
              <w:pStyle w:val="TAC"/>
              <w:spacing w:line="256" w:lineRule="auto"/>
              <w:rPr>
                <w:rFonts w:cs="Arial"/>
              </w:rPr>
            </w:pPr>
          </w:p>
        </w:tc>
      </w:tr>
      <w:tr w:rsidR="00A97727" w:rsidRPr="00495D84" w14:paraId="7C9C7B8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495D84" w:rsidRDefault="00A97727" w:rsidP="00A97727">
            <w:pPr>
              <w:pStyle w:val="TAL"/>
              <w:spacing w:line="256" w:lineRule="auto"/>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14A4717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0" w14:textId="4E11C84A"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495D84" w:rsidRDefault="00A97727" w:rsidP="00A97727">
            <w:pPr>
              <w:pStyle w:val="TAC"/>
              <w:spacing w:line="256" w:lineRule="auto"/>
              <w:rPr>
                <w:rFonts w:cs="Arial"/>
              </w:rPr>
            </w:pPr>
          </w:p>
        </w:tc>
      </w:tr>
      <w:tr w:rsidR="00A97727" w:rsidRPr="00495D84" w14:paraId="7C9C7B88"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495D84" w:rsidRDefault="00A97727" w:rsidP="00A97727">
            <w:pPr>
              <w:pStyle w:val="TAL"/>
              <w:spacing w:line="256" w:lineRule="auto"/>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273AEA4F"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6" w14:textId="7CD045BC"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495D84" w:rsidRDefault="00A97727" w:rsidP="00A97727">
            <w:pPr>
              <w:pStyle w:val="TAC"/>
              <w:spacing w:line="256" w:lineRule="auto"/>
              <w:rPr>
                <w:rFonts w:cs="Arial"/>
              </w:rPr>
            </w:pPr>
          </w:p>
        </w:tc>
      </w:tr>
      <w:tr w:rsidR="00A97727" w:rsidRPr="00495D84" w14:paraId="7C9C7B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495D84" w:rsidRDefault="00A97727" w:rsidP="00A97727">
            <w:pPr>
              <w:pStyle w:val="TAL"/>
              <w:spacing w:line="256" w:lineRule="auto"/>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495D84"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542DDC92" w:rsidR="00A97727" w:rsidRPr="00495D84" w:rsidRDefault="00A97727" w:rsidP="00A97727">
            <w:pPr>
              <w:pStyle w:val="TAC"/>
              <w:spacing w:line="256" w:lineRule="auto"/>
              <w:rPr>
                <w:rFonts w:cs="Arial"/>
              </w:rPr>
            </w:pPr>
            <w:r w:rsidRPr="00495D84">
              <w:rPr>
                <w:rFonts w:cs="Arial"/>
              </w:rPr>
              <w:t>Not</w:t>
            </w:r>
            <w:r w:rsidR="00B27C84">
              <w:rPr>
                <w:rFonts w:cs="Arial"/>
              </w:rPr>
              <w:t xml:space="preserve"> </w:t>
            </w:r>
            <w:r w:rsidRPr="00495D84">
              <w:rPr>
                <w:rFonts w:cs="Arial"/>
              </w:rPr>
              <w:t>configured</w:t>
            </w:r>
          </w:p>
        </w:tc>
        <w:tc>
          <w:tcPr>
            <w:tcW w:w="1916" w:type="dxa"/>
            <w:tcBorders>
              <w:top w:val="single" w:sz="4" w:space="0" w:color="auto"/>
              <w:left w:val="single" w:sz="4" w:space="0" w:color="auto"/>
              <w:bottom w:val="single" w:sz="4" w:space="0" w:color="auto"/>
              <w:right w:val="single" w:sz="4" w:space="0" w:color="auto"/>
            </w:tcBorders>
          </w:tcPr>
          <w:p w14:paraId="7C9C7B8C" w14:textId="39878CDD" w:rsidR="00A97727" w:rsidRPr="00495D84" w:rsidRDefault="00A97727" w:rsidP="00A97727">
            <w:pPr>
              <w:pStyle w:val="TAC"/>
            </w:pPr>
            <w:r w:rsidRPr="00495D84">
              <w:t>Not</w:t>
            </w:r>
            <w:r w:rsidR="00B27C84">
              <w:t xml:space="preserve"> </w:t>
            </w:r>
            <w:r w:rsidRPr="00495D84">
              <w:t>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495D84" w:rsidRDefault="00A97727" w:rsidP="00A97727">
            <w:pPr>
              <w:pStyle w:val="TAC"/>
              <w:spacing w:line="256" w:lineRule="auto"/>
              <w:rPr>
                <w:rFonts w:cs="Arial"/>
              </w:rPr>
            </w:pPr>
          </w:p>
        </w:tc>
      </w:tr>
      <w:tr w:rsidR="001268B4" w:rsidRPr="00495D84" w14:paraId="7C9C7B91"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ACEE67F" w:rsidR="001268B4" w:rsidRPr="00495D84" w:rsidRDefault="00E94096" w:rsidP="000B5C74">
            <w:pPr>
              <w:pStyle w:val="TAN"/>
              <w:spacing w:line="256" w:lineRule="auto"/>
            </w:pPr>
            <w:r>
              <w:t xml:space="preserve">NOTE </w:t>
            </w:r>
            <w:r w:rsidRPr="00495D84">
              <w:t>1</w:t>
            </w:r>
            <w:r>
              <w:t>:</w:t>
            </w:r>
            <w:r w:rsidR="001268B4" w:rsidRPr="00495D84">
              <w:tab/>
              <w:t>As</w:t>
            </w:r>
            <w:r w:rsidR="00B27C84">
              <w:t xml:space="preserve"> </w:t>
            </w:r>
            <w:r w:rsidR="001268B4" w:rsidRPr="00495D84">
              <w:t>specified</w:t>
            </w:r>
            <w:r w:rsidR="00B27C84">
              <w:t xml:space="preserve"> </w:t>
            </w:r>
            <w:r w:rsidR="001268B4" w:rsidRPr="00495D84">
              <w:t>in</w:t>
            </w:r>
            <w:r w:rsidR="00B27C84">
              <w:t xml:space="preserve"> </w:t>
            </w:r>
            <w:r w:rsidR="001268B4" w:rsidRPr="00495D84">
              <w:t>TS</w:t>
            </w:r>
            <w:r w:rsidR="00B27C84">
              <w:t xml:space="preserve"> </w:t>
            </w:r>
            <w:r w:rsidR="001268B4" w:rsidRPr="00495D84">
              <w:t>38.213</w:t>
            </w:r>
            <w:r w:rsidR="00B27C84">
              <w:t xml:space="preserve"> </w:t>
            </w:r>
            <w:r w:rsidR="001268B4" w:rsidRPr="00495D84">
              <w:t>[3]</w:t>
            </w:r>
            <w:r w:rsidR="00B27C84">
              <w:t xml:space="preserve"> </w:t>
            </w:r>
            <w:r w:rsidR="001268B4" w:rsidRPr="00495D84">
              <w:t>and</w:t>
            </w:r>
            <w:r w:rsidR="00B27C84">
              <w:t xml:space="preserve"> </w:t>
            </w:r>
            <w:r w:rsidR="001268B4" w:rsidRPr="00495D84">
              <w:t>TS</w:t>
            </w:r>
            <w:r w:rsidR="00B27C84">
              <w:t xml:space="preserve"> </w:t>
            </w:r>
            <w:r w:rsidR="001268B4" w:rsidRPr="00495D84">
              <w:t>38.331</w:t>
            </w:r>
            <w:r w:rsidR="00B27C84">
              <w:t xml:space="preserve"> </w:t>
            </w:r>
            <w:r w:rsidR="001268B4" w:rsidRPr="00495D84">
              <w:t>[2].</w:t>
            </w:r>
          </w:p>
          <w:p w14:paraId="7C9C7B90" w14:textId="35A7185C" w:rsidR="001268B4" w:rsidRPr="00495D84" w:rsidRDefault="00E94096" w:rsidP="000B5C74">
            <w:pPr>
              <w:pStyle w:val="TAN"/>
              <w:spacing w:line="256" w:lineRule="auto"/>
            </w:pPr>
            <w:r>
              <w:t xml:space="preserve">NOTE </w:t>
            </w:r>
            <w:r w:rsidRPr="00495D84">
              <w:t>2</w:t>
            </w:r>
            <w:r>
              <w:t>:</w:t>
            </w:r>
            <w:r w:rsidR="001268B4" w:rsidRPr="00495D84">
              <w:tab/>
              <w:t>For</w:t>
            </w:r>
            <w:r w:rsidR="00B27C84">
              <w:t xml:space="preserve"> </w:t>
            </w:r>
            <w:r w:rsidR="001268B4" w:rsidRPr="00495D84">
              <w:t>information</w:t>
            </w:r>
            <w:r w:rsidR="00B27C84">
              <w:t xml:space="preserve"> </w:t>
            </w:r>
          </w:p>
        </w:tc>
      </w:tr>
    </w:tbl>
    <w:p w14:paraId="7C9C7B92" w14:textId="77777777" w:rsidR="001268B4" w:rsidRPr="00495D84" w:rsidRDefault="001268B4" w:rsidP="001268B4"/>
    <w:p w14:paraId="1E0BAAE2" w14:textId="77777777" w:rsidR="003E714E" w:rsidRPr="00495D84" w:rsidRDefault="003E714E" w:rsidP="003E714E">
      <w:pPr>
        <w:pStyle w:val="Heading2"/>
      </w:pPr>
      <w:r w:rsidRPr="00495D84">
        <w:lastRenderedPageBreak/>
        <w:t>A.3.1A</w:t>
      </w:r>
      <w:r w:rsidRPr="00495D84">
        <w:tab/>
        <w:t>Reference measurement channels under CCA</w:t>
      </w:r>
    </w:p>
    <w:p w14:paraId="40A77020" w14:textId="237BAA7D" w:rsidR="003E714E" w:rsidRPr="00495D84" w:rsidRDefault="003E714E" w:rsidP="003E714E">
      <w:pPr>
        <w:pStyle w:val="Heading3"/>
        <w:rPr>
          <w:snapToGrid w:val="0"/>
        </w:rPr>
      </w:pPr>
      <w:r w:rsidRPr="00495D84">
        <w:rPr>
          <w:snapToGrid w:val="0"/>
        </w:rPr>
        <w:t>A.3.1A.1</w:t>
      </w:r>
      <w:r w:rsidRPr="00495D84">
        <w:rPr>
          <w:snapToGrid w:val="0"/>
        </w:rPr>
        <w:tab/>
        <w:t>PDSCH</w:t>
      </w:r>
    </w:p>
    <w:p w14:paraId="72855529" w14:textId="77777777" w:rsidR="003E714E" w:rsidRPr="00495D84" w:rsidRDefault="003E714E" w:rsidP="003E714E">
      <w:pPr>
        <w:pStyle w:val="Heading4"/>
        <w:rPr>
          <w:snapToGrid w:val="0"/>
        </w:rPr>
      </w:pPr>
      <w:r w:rsidRPr="00495D84">
        <w:rPr>
          <w:snapToGrid w:val="0"/>
        </w:rPr>
        <w:t>A.3.1A.1.1</w:t>
      </w:r>
      <w:r w:rsidRPr="00495D84">
        <w:rPr>
          <w:snapToGrid w:val="0"/>
        </w:rPr>
        <w:tab/>
        <w:t>TDD</w:t>
      </w:r>
    </w:p>
    <w:p w14:paraId="0021086D" w14:textId="318B3D63" w:rsidR="003E714E" w:rsidRPr="00495D84" w:rsidRDefault="003E714E" w:rsidP="003E714E">
      <w:pPr>
        <w:pStyle w:val="TH"/>
      </w:pPr>
      <w:r w:rsidRPr="00495D84">
        <w:t>Table A.3.1A.1.1-1: PDSCH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5"/>
        <w:gridCol w:w="708"/>
        <w:gridCol w:w="1048"/>
        <w:gridCol w:w="915"/>
        <w:gridCol w:w="915"/>
        <w:gridCol w:w="915"/>
        <w:gridCol w:w="915"/>
        <w:gridCol w:w="915"/>
        <w:gridCol w:w="913"/>
      </w:tblGrid>
      <w:tr w:rsidR="003E714E" w:rsidRPr="00495D84" w14:paraId="02983C2D"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0E4CDAE6" w14:textId="77777777" w:rsidR="003E714E" w:rsidRPr="00495D84" w:rsidRDefault="003E714E" w:rsidP="003943C3">
            <w:pPr>
              <w:pStyle w:val="TAH"/>
              <w:rPr>
                <w:rFonts w:cs="Arial"/>
              </w:rPr>
            </w:pPr>
            <w:r w:rsidRPr="00495D84">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495D84" w:rsidRDefault="003E714E" w:rsidP="003943C3">
            <w:pPr>
              <w:pStyle w:val="TAH"/>
              <w:rPr>
                <w:rFonts w:cs="Arial"/>
              </w:rPr>
            </w:pPr>
            <w:r w:rsidRPr="00495D84">
              <w:rPr>
                <w:rFonts w:cs="Arial"/>
              </w:rPr>
              <w:t>Unit</w:t>
            </w:r>
          </w:p>
        </w:tc>
        <w:tc>
          <w:tcPr>
            <w:tcW w:w="3393"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495D84" w:rsidRDefault="003E714E" w:rsidP="003943C3">
            <w:pPr>
              <w:pStyle w:val="TAH"/>
              <w:rPr>
                <w:rFonts w:cs="Arial"/>
              </w:rPr>
            </w:pPr>
            <w:r w:rsidRPr="00495D84">
              <w:rPr>
                <w:rFonts w:cs="Arial"/>
              </w:rPr>
              <w:t>Value</w:t>
            </w:r>
          </w:p>
        </w:tc>
      </w:tr>
      <w:tr w:rsidR="003E714E" w:rsidRPr="00495D84" w14:paraId="7676356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549477E" w14:textId="0F78805B"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C2AEE0E" w:rsidR="003E714E" w:rsidRPr="00495D84" w:rsidRDefault="003E714E" w:rsidP="003943C3">
            <w:pPr>
              <w:pStyle w:val="TAC"/>
              <w:rPr>
                <w:rFonts w:cs="Arial"/>
              </w:rPr>
            </w:pPr>
            <w:r w:rsidRPr="00495D84">
              <w:rPr>
                <w:rFonts w:cs="Arial"/>
              </w:rPr>
              <w:t>SR.1.1</w:t>
            </w:r>
            <w:r w:rsidR="00B27C84">
              <w:rPr>
                <w:rFonts w:cs="Arial"/>
              </w:rPr>
              <w:t xml:space="preserve"> </w:t>
            </w:r>
            <w:r w:rsidRPr="00495D84">
              <w:rPr>
                <w:rFonts w:cs="Arial"/>
              </w:rPr>
              <w:t>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951E977" w14:textId="77777777" w:rsidR="003E714E" w:rsidRPr="00495D84" w:rsidRDefault="003E714E" w:rsidP="003943C3">
            <w:pPr>
              <w:pStyle w:val="TAC"/>
              <w:rPr>
                <w:rFonts w:cs="Arial"/>
              </w:rPr>
            </w:pPr>
          </w:p>
        </w:tc>
      </w:tr>
      <w:tr w:rsidR="003E714E" w:rsidRPr="00495D84" w14:paraId="53FB71D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EC5D1B" w14:textId="6C7BB53C"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495D84" w:rsidRDefault="003E714E" w:rsidP="003943C3">
            <w:pPr>
              <w:pStyle w:val="TAC"/>
              <w:rPr>
                <w:rFonts w:cs="Arial"/>
              </w:rPr>
            </w:pPr>
            <w:r w:rsidRPr="00495D84">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495D84" w:rsidRDefault="003E714E" w:rsidP="003943C3">
            <w:pPr>
              <w:pStyle w:val="TAC"/>
              <w:rPr>
                <w:rFonts w:cs="Arial"/>
                <w:lang w:eastAsia="zh-CN"/>
              </w:rPr>
            </w:pPr>
            <w:r w:rsidRPr="00495D84">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5829BB18" w14:textId="77777777" w:rsidR="003E714E" w:rsidRPr="00495D84" w:rsidRDefault="003E714E" w:rsidP="003943C3">
            <w:pPr>
              <w:pStyle w:val="TAC"/>
              <w:rPr>
                <w:rFonts w:cs="Arial"/>
              </w:rPr>
            </w:pPr>
          </w:p>
        </w:tc>
      </w:tr>
      <w:tr w:rsidR="003E714E" w:rsidRPr="00495D84" w14:paraId="5DFB97D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04A408E" w14:textId="34BFC5D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495D84" w:rsidRDefault="003E714E" w:rsidP="003943C3">
            <w:pPr>
              <w:pStyle w:val="TAC"/>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90EF5E1" w14:textId="77777777" w:rsidR="003E714E" w:rsidRPr="00495D84" w:rsidRDefault="003E714E" w:rsidP="003943C3">
            <w:pPr>
              <w:pStyle w:val="TAC"/>
              <w:rPr>
                <w:rFonts w:cs="Arial"/>
              </w:rPr>
            </w:pPr>
          </w:p>
        </w:tc>
      </w:tr>
      <w:tr w:rsidR="003E714E" w:rsidRPr="00495D84" w14:paraId="1D6C0FC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7FC4063" w14:textId="6EAECF9E" w:rsidR="003E714E" w:rsidRPr="00495D84" w:rsidRDefault="003E714E" w:rsidP="003943C3">
            <w:pPr>
              <w:pStyle w:val="TAL"/>
              <w:tabs>
                <w:tab w:val="center" w:pos="2174"/>
              </w:tabs>
              <w:rPr>
                <w:rFonts w:cs="Arial"/>
              </w:rPr>
            </w:pPr>
            <w:r w:rsidRPr="00495D84">
              <w:rPr>
                <w:rFonts w:cs="Arial"/>
              </w:rPr>
              <w:t>Allocated</w:t>
            </w:r>
            <w:r w:rsidR="00B27C84">
              <w:rPr>
                <w:rFonts w:cs="Arial"/>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rPr>
              <w:t>for</w:t>
            </w:r>
            <w:r w:rsidR="00B27C84">
              <w:rPr>
                <w:rFonts w:cs="Arial"/>
              </w:rPr>
              <w:t xml:space="preserve"> </w:t>
            </w:r>
            <w:r w:rsidRPr="00495D84">
              <w:rPr>
                <w:rFonts w:cs="Arial"/>
              </w:rPr>
              <w:t>PDSCH</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495D84" w:rsidRDefault="003E714E" w:rsidP="003943C3">
            <w:pPr>
              <w:pStyle w:val="TAC"/>
              <w:rPr>
                <w:rFonts w:cs="Arial"/>
                <w:strike/>
              </w:rPr>
            </w:pPr>
            <w:r w:rsidRPr="00495D84">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6E786FF6" w14:textId="77777777" w:rsidR="003E714E" w:rsidRPr="00495D84" w:rsidRDefault="003E714E" w:rsidP="003943C3">
            <w:pPr>
              <w:pStyle w:val="TAC"/>
              <w:rPr>
                <w:rFonts w:cs="Arial"/>
              </w:rPr>
            </w:pPr>
          </w:p>
        </w:tc>
      </w:tr>
      <w:tr w:rsidR="003E714E" w:rsidRPr="00495D84" w14:paraId="66CF5081"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5A51B6E" w14:textId="2EE80056" w:rsidR="003E714E" w:rsidRPr="00495D84" w:rsidRDefault="003E714E" w:rsidP="003943C3">
            <w:pPr>
              <w:pStyle w:val="TAL"/>
              <w:rPr>
                <w:rFonts w:cs="Arial"/>
              </w:rPr>
            </w:pPr>
            <w:r w:rsidRPr="00495D84">
              <w:rPr>
                <w:rFonts w:cs="Arial"/>
              </w:rPr>
              <w:t>Allocated</w:t>
            </w:r>
            <w:r w:rsidR="00B27C84">
              <w:rPr>
                <w:rFonts w:cs="Arial"/>
              </w:rPr>
              <w:t xml:space="preserve"> </w:t>
            </w:r>
            <w:r w:rsidRPr="00495D84">
              <w:rPr>
                <w:rFonts w:cs="Arial"/>
              </w:rPr>
              <w:t>slots</w:t>
            </w:r>
            <w:r w:rsidR="00B27C84">
              <w:rPr>
                <w:rFonts w:cs="Arial"/>
              </w:rPr>
              <w:t xml:space="preserve"> </w:t>
            </w:r>
            <w:r w:rsidRPr="00495D84">
              <w:rPr>
                <w:rFonts w:cs="Arial"/>
              </w:rPr>
              <w:t>per</w:t>
            </w:r>
            <w:r w:rsidR="00B27C84">
              <w:rPr>
                <w:rFonts w:cs="Arial"/>
              </w:rPr>
              <w:t xml:space="preserve"> </w:t>
            </w:r>
            <w:r w:rsidRPr="00495D84">
              <w:rPr>
                <w:rFonts w:cs="Arial"/>
              </w:rPr>
              <w:t>Radio</w:t>
            </w:r>
            <w:r w:rsidR="00B27C84">
              <w:rPr>
                <w:rFonts w:cs="Arial"/>
              </w:rPr>
              <w:t xml:space="preserve"> </w:t>
            </w:r>
            <w:r w:rsidRPr="00495D84">
              <w:rPr>
                <w:rFonts w:cs="Arial"/>
              </w:rPr>
              <w:t>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DBC989" w14:textId="77777777" w:rsidR="003E714E" w:rsidRPr="00495D84" w:rsidRDefault="003E714E" w:rsidP="003943C3">
            <w:pPr>
              <w:pStyle w:val="TAC"/>
              <w:rPr>
                <w:rFonts w:cs="Arial"/>
              </w:rPr>
            </w:pPr>
          </w:p>
        </w:tc>
      </w:tr>
      <w:tr w:rsidR="003E714E" w:rsidRPr="00495D84" w14:paraId="2A8EE403"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50467F" w14:textId="7FFBC1D0"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5F49D532" w:rsidR="003E714E" w:rsidRPr="00495D84" w:rsidRDefault="003E714E" w:rsidP="003943C3">
            <w:pPr>
              <w:pStyle w:val="TAC"/>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DBB6E9A" w14:textId="77777777" w:rsidR="003E714E" w:rsidRPr="00495D84" w:rsidRDefault="003E714E" w:rsidP="003943C3">
            <w:pPr>
              <w:pStyle w:val="TAC"/>
              <w:rPr>
                <w:rFonts w:cs="Arial"/>
              </w:rPr>
            </w:pPr>
          </w:p>
        </w:tc>
      </w:tr>
      <w:tr w:rsidR="003E714E" w:rsidRPr="00495D84" w14:paraId="0F338957"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6CE074E" w14:textId="14046F42" w:rsidR="003E714E" w:rsidRPr="00495D84" w:rsidRDefault="00B27C84" w:rsidP="003943C3">
            <w:pPr>
              <w:pStyle w:val="TAL"/>
              <w:rPr>
                <w:rFonts w:cs="Arial"/>
              </w:rPr>
            </w:pPr>
            <w:r>
              <w:rPr>
                <w:rFonts w:cs="Arial"/>
              </w:rPr>
              <w:t xml:space="preserve">  </w:t>
            </w:r>
            <w:r w:rsidR="003E714E" w:rsidRPr="00495D84">
              <w:rPr>
                <w:rFonts w:cs="Arial"/>
              </w:rPr>
              <w:t>Radio</w:t>
            </w:r>
            <w:r>
              <w:rPr>
                <w:rFonts w:cs="Arial"/>
              </w:rPr>
              <w:t xml:space="preserve"> </w:t>
            </w:r>
            <w:r w:rsidR="003E714E" w:rsidRPr="00495D84">
              <w:rPr>
                <w:rFonts w:cs="Arial"/>
              </w:rPr>
              <w:t>frame</w:t>
            </w:r>
            <w:r>
              <w:rPr>
                <w:rFonts w:cs="Arial"/>
              </w:rPr>
              <w:t xml:space="preserve"> </w:t>
            </w:r>
            <w:r w:rsidR="003E714E" w:rsidRPr="00495D84">
              <w:rPr>
                <w:rFonts w:cs="Arial"/>
              </w:rPr>
              <w:t>not</w:t>
            </w:r>
            <w:r>
              <w:rPr>
                <w:rFonts w:cs="Arial"/>
              </w:rPr>
              <w:t xml:space="preserve"> </w:t>
            </w:r>
            <w:r w:rsidR="003E714E" w:rsidRPr="00495D84">
              <w:rPr>
                <w:rFonts w:cs="Arial"/>
              </w:rPr>
              <w:t>containing</w:t>
            </w:r>
            <w:r>
              <w:rPr>
                <w:rFonts w:cs="Arial"/>
              </w:rPr>
              <w:t xml:space="preserve"> </w:t>
            </w:r>
            <w:r w:rsidR="003E714E" w:rsidRPr="00495D84">
              <w:rPr>
                <w:rFonts w:cs="Arial"/>
              </w:rPr>
              <w:t>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495D84" w:rsidRDefault="003E714E" w:rsidP="003943C3">
            <w:pPr>
              <w:pStyle w:val="TAC"/>
              <w:rPr>
                <w:rFonts w:cs="Arial"/>
              </w:rPr>
            </w:pPr>
            <w:r w:rsidRPr="00495D84">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1B64B33A" w:rsidR="003E714E" w:rsidRPr="00495D84" w:rsidRDefault="003E714E" w:rsidP="003943C3">
            <w:pPr>
              <w:pStyle w:val="TAC"/>
              <w:spacing w:line="252" w:lineRule="auto"/>
              <w:rPr>
                <w:rFonts w:cs="Arial"/>
                <w:lang w:eastAsia="zh-CN"/>
              </w:rPr>
            </w:pPr>
            <w:r w:rsidRPr="00495D84">
              <w:rPr>
                <w:rFonts w:cs="Arial"/>
                <w:lang w:eastAsia="zh-CN"/>
              </w:rPr>
              <w:t>Note</w:t>
            </w:r>
            <w:r w:rsidR="00B27C84">
              <w:rPr>
                <w:rFonts w:cs="Arial"/>
                <w:lang w:eastAsia="zh-CN"/>
              </w:rPr>
              <w:t xml:space="preserve"> </w:t>
            </w:r>
            <w:r w:rsidRPr="00495D84">
              <w:rPr>
                <w:rFonts w:cs="Arial"/>
                <w:lang w:eastAsia="zh-CN"/>
              </w:rPr>
              <w:t>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D382D6E" w14:textId="77777777" w:rsidR="003E714E" w:rsidRPr="00495D84" w:rsidRDefault="003E714E" w:rsidP="003943C3">
            <w:pPr>
              <w:pStyle w:val="TAC"/>
              <w:rPr>
                <w:rFonts w:cs="Arial"/>
              </w:rPr>
            </w:pPr>
          </w:p>
        </w:tc>
      </w:tr>
      <w:tr w:rsidR="003E714E" w:rsidRPr="00495D84" w14:paraId="6C30BCD8"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72880CF" w14:textId="0ACAB3ED"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495D84" w:rsidRDefault="003E714E" w:rsidP="003943C3">
            <w:pPr>
              <w:pStyle w:val="TAC"/>
              <w:spacing w:line="252" w:lineRule="auto"/>
              <w:rPr>
                <w:rFonts w:cs="Arial"/>
                <w:lang w:eastAsia="zh-CN"/>
              </w:rPr>
            </w:pPr>
            <w:r w:rsidRPr="00495D84">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680913" w14:textId="77777777" w:rsidR="003E714E" w:rsidRPr="00495D84" w:rsidRDefault="003E714E" w:rsidP="003943C3">
            <w:pPr>
              <w:pStyle w:val="TAC"/>
              <w:rPr>
                <w:rFonts w:cs="Arial"/>
              </w:rPr>
            </w:pPr>
          </w:p>
        </w:tc>
      </w:tr>
      <w:tr w:rsidR="003E714E" w:rsidRPr="00495D84" w14:paraId="16CF74A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4C9AB5A" w14:textId="4EF37806" w:rsidR="003E714E" w:rsidRPr="00495D84" w:rsidRDefault="003E714E" w:rsidP="003943C3">
            <w:pPr>
              <w:pStyle w:val="TAL"/>
              <w:rPr>
                <w:rFonts w:cs="Arial"/>
              </w:rPr>
            </w:pPr>
            <w:r w:rsidRPr="00495D84">
              <w:rPr>
                <w:rFonts w:cs="Arial"/>
              </w:rPr>
              <w:t>MCS</w:t>
            </w:r>
            <w:r w:rsidR="00B27C84">
              <w:rPr>
                <w:rFonts w:cs="Arial"/>
              </w:rPr>
              <w:t xml:space="preserve"> </w:t>
            </w:r>
            <w:r w:rsidRPr="00495D84">
              <w:rPr>
                <w:rFonts w:cs="Arial"/>
              </w:rPr>
              <w:t>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495D84" w:rsidRDefault="003E714E" w:rsidP="003943C3">
            <w:pPr>
              <w:pStyle w:val="TAC"/>
              <w:spacing w:line="252" w:lineRule="auto"/>
              <w:rPr>
                <w:rFonts w:cs="Arial"/>
                <w:lang w:eastAsia="zh-CN"/>
              </w:rPr>
            </w:pPr>
            <w:r w:rsidRPr="00495D84">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CCC5B19" w14:textId="77777777" w:rsidR="003E714E" w:rsidRPr="00495D84" w:rsidRDefault="003E714E" w:rsidP="003943C3">
            <w:pPr>
              <w:pStyle w:val="TAC"/>
              <w:rPr>
                <w:rFonts w:cs="Arial"/>
              </w:rPr>
            </w:pPr>
          </w:p>
        </w:tc>
      </w:tr>
      <w:tr w:rsidR="003E714E" w:rsidRPr="00495D84" w14:paraId="7F22756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FBBB2DE" w14:textId="77777777" w:rsidR="003E714E" w:rsidRPr="00495D84" w:rsidRDefault="003E714E" w:rsidP="003943C3">
            <w:pPr>
              <w:pStyle w:val="TAL"/>
              <w:rPr>
                <w:rFonts w:cs="Arial"/>
              </w:rPr>
            </w:pPr>
            <w:r w:rsidRPr="00495D84">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495D84" w:rsidRDefault="003E714E" w:rsidP="003943C3">
            <w:pPr>
              <w:pStyle w:val="TAC"/>
              <w:spacing w:line="252" w:lineRule="auto"/>
              <w:rPr>
                <w:rFonts w:cs="Arial"/>
              </w:rPr>
            </w:pPr>
            <w:r w:rsidRPr="00495D84">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02151DBC" w14:textId="77777777" w:rsidR="003E714E" w:rsidRPr="00495D84" w:rsidRDefault="003E714E" w:rsidP="003943C3">
            <w:pPr>
              <w:pStyle w:val="TAC"/>
              <w:rPr>
                <w:rFonts w:cs="Arial"/>
              </w:rPr>
            </w:pPr>
          </w:p>
        </w:tc>
      </w:tr>
      <w:tr w:rsidR="003E714E" w:rsidRPr="00495D84" w14:paraId="6CE00E89"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8000FBF" w14:textId="1003C0A8" w:rsidR="003E714E" w:rsidRPr="00495D84" w:rsidRDefault="003E714E" w:rsidP="003943C3">
            <w:pPr>
              <w:pStyle w:val="TAL"/>
              <w:rPr>
                <w:rFonts w:cs="Arial"/>
              </w:rPr>
            </w:pPr>
            <w:r w:rsidRPr="00495D84">
              <w:rPr>
                <w:rFonts w:cs="Arial"/>
              </w:rPr>
              <w:t>Target</w:t>
            </w:r>
            <w:r w:rsidR="00B27C84">
              <w:rPr>
                <w:rFonts w:cs="Arial"/>
              </w:rPr>
              <w:t xml:space="preserve"> </w:t>
            </w:r>
            <w:r w:rsidRPr="00495D84">
              <w:rPr>
                <w:rFonts w:cs="Arial"/>
              </w:rPr>
              <w:t>Coding</w:t>
            </w:r>
            <w:r w:rsidR="00B27C84">
              <w:rPr>
                <w:rFonts w:cs="Arial"/>
              </w:rPr>
              <w:t xml:space="preserve"> </w:t>
            </w:r>
            <w:r w:rsidRPr="00495D84">
              <w:rPr>
                <w:rFonts w:cs="Arial"/>
              </w:rPr>
              <w:t>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495D84" w:rsidRDefault="003E714E" w:rsidP="003943C3">
            <w:pPr>
              <w:pStyle w:val="TAC"/>
              <w:spacing w:line="252" w:lineRule="auto"/>
              <w:rPr>
                <w:rFonts w:cs="Arial"/>
              </w:rPr>
            </w:pPr>
            <w:r w:rsidRPr="00495D84">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1A7C93E" w14:textId="77777777" w:rsidR="003E714E" w:rsidRPr="00495D84" w:rsidRDefault="003E714E" w:rsidP="003943C3">
            <w:pPr>
              <w:pStyle w:val="TAC"/>
              <w:rPr>
                <w:rFonts w:cs="Arial"/>
              </w:rPr>
            </w:pPr>
          </w:p>
        </w:tc>
      </w:tr>
      <w:tr w:rsidR="003E714E" w:rsidRPr="00495D84" w14:paraId="45462295"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A9A94C1" w14:textId="6CA8F987" w:rsidR="003E714E" w:rsidRPr="00495D84" w:rsidRDefault="003E714E" w:rsidP="003943C3">
            <w:pPr>
              <w:pStyle w:val="TAL"/>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control</w:t>
            </w:r>
            <w:r w:rsidR="00B27C84">
              <w:rPr>
                <w:rFonts w:cs="Arial"/>
                <w:lang w:eastAsia="zh-CN"/>
              </w:rPr>
              <w:t xml:space="preserve"> </w:t>
            </w:r>
            <w:r w:rsidRPr="00495D84">
              <w:rPr>
                <w:rFonts w:cs="Arial"/>
                <w:lang w:eastAsia="zh-CN"/>
              </w:rPr>
              <w:t>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495D84" w:rsidRDefault="003E714E" w:rsidP="003943C3">
            <w:pPr>
              <w:pStyle w:val="TAC"/>
              <w:spacing w:line="252" w:lineRule="auto"/>
              <w:rPr>
                <w:rFonts w:cs="Arial"/>
                <w:lang w:eastAsia="zh-CN"/>
              </w:rPr>
            </w:pPr>
            <w:r w:rsidRPr="00495D84">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B36ED9B" w14:textId="77777777" w:rsidR="003E714E" w:rsidRPr="00495D84" w:rsidRDefault="003E714E" w:rsidP="003943C3">
            <w:pPr>
              <w:pStyle w:val="TAC"/>
              <w:rPr>
                <w:rFonts w:cs="Arial"/>
              </w:rPr>
            </w:pPr>
          </w:p>
        </w:tc>
      </w:tr>
      <w:tr w:rsidR="003E714E" w:rsidRPr="00495D84" w14:paraId="448EF28F"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2EA98EB6" w14:textId="6822AFE6" w:rsidR="003E714E" w:rsidRPr="00495D84" w:rsidRDefault="003E714E" w:rsidP="003943C3">
            <w:pPr>
              <w:pStyle w:val="TAL"/>
              <w:rPr>
                <w:rFonts w:cs="Arial"/>
                <w:lang w:eastAsia="zh-CN"/>
              </w:rPr>
            </w:pPr>
            <w:r w:rsidRPr="00495D84">
              <w:rPr>
                <w:rFonts w:cs="Arial"/>
                <w:lang w:eastAsia="zh-CN"/>
              </w:rPr>
              <w:t>PDSCH</w:t>
            </w:r>
            <w:r w:rsidR="00B27C84">
              <w:rPr>
                <w:rFonts w:cs="Arial"/>
                <w:lang w:eastAsia="zh-CN"/>
              </w:rPr>
              <w:t xml:space="preserve"> </w:t>
            </w:r>
            <w:r w:rsidRPr="00495D84">
              <w:rPr>
                <w:rFonts w:cs="Arial"/>
                <w:lang w:eastAsia="zh-CN"/>
              </w:rPr>
              <w:t>mapping</w:t>
            </w:r>
            <w:r w:rsidR="00B27C84">
              <w:rPr>
                <w:rFonts w:cs="Arial"/>
                <w:lang w:eastAsia="zh-CN"/>
              </w:rPr>
              <w:t xml:space="preserve"> </w:t>
            </w:r>
            <w:r w:rsidRPr="00495D84">
              <w:rPr>
                <w:rFonts w:cs="Arial"/>
                <w:lang w:eastAsia="zh-CN"/>
              </w:rPr>
              <w:t>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43060C9" w:rsidR="003E714E" w:rsidRPr="00495D84" w:rsidRDefault="003E714E" w:rsidP="003943C3">
            <w:pPr>
              <w:pStyle w:val="TAC"/>
              <w:spacing w:line="252" w:lineRule="auto"/>
              <w:rPr>
                <w:rFonts w:cs="Arial"/>
                <w:lang w:eastAsia="zh-CN"/>
              </w:rPr>
            </w:pPr>
            <w:r w:rsidRPr="00495D84">
              <w:rPr>
                <w:rFonts w:cs="Arial"/>
                <w:lang w:eastAsia="zh-CN"/>
              </w:rPr>
              <w:t>Type</w:t>
            </w:r>
            <w:r w:rsidR="00B27C84">
              <w:rPr>
                <w:rFonts w:cs="Arial"/>
                <w:lang w:eastAsia="zh-CN"/>
              </w:rPr>
              <w:t xml:space="preserve"> </w:t>
            </w:r>
            <w:r w:rsidRPr="00495D84">
              <w:rPr>
                <w:rFonts w:cs="Arial"/>
                <w:lang w:eastAsia="zh-CN"/>
              </w:rPr>
              <w:t>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2F435134" w14:textId="77777777" w:rsidR="003E714E" w:rsidRPr="00495D84" w:rsidRDefault="003E714E" w:rsidP="003943C3">
            <w:pPr>
              <w:pStyle w:val="TAC"/>
              <w:rPr>
                <w:rFonts w:cs="Arial"/>
              </w:rPr>
            </w:pPr>
          </w:p>
        </w:tc>
      </w:tr>
      <w:tr w:rsidR="003E714E" w:rsidRPr="00495D84" w14:paraId="0ABFA0EA"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3AFC3A68" w14:textId="7CAED5B6" w:rsidR="003E714E" w:rsidRPr="00495D84" w:rsidRDefault="003E714E" w:rsidP="003943C3">
            <w:pPr>
              <w:pStyle w:val="TAL"/>
              <w:rPr>
                <w:rFonts w:cs="Arial"/>
              </w:rPr>
            </w:pPr>
            <w:r w:rsidRPr="00495D84">
              <w:rPr>
                <w:rFonts w:cs="Arial"/>
              </w:rPr>
              <w:t>Information</w:t>
            </w:r>
            <w:r w:rsidR="00B27C84">
              <w:rPr>
                <w:rFonts w:cs="Arial"/>
              </w:rPr>
              <w:t xml:space="preserve"> </w:t>
            </w:r>
            <w:r w:rsidRPr="00495D84">
              <w:rPr>
                <w:rFonts w:cs="Arial"/>
              </w:rPr>
              <w:t>Bit</w:t>
            </w:r>
            <w:r w:rsidR="00B27C84">
              <w:rPr>
                <w:rFonts w:cs="Arial"/>
              </w:rPr>
              <w:t xml:space="preserve"> </w:t>
            </w:r>
            <w:r w:rsidRPr="00495D84">
              <w:rPr>
                <w:rFonts w:cs="Arial"/>
              </w:rPr>
              <w:t>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653DFDA" w14:textId="77777777" w:rsidR="003E714E" w:rsidRPr="00495D84" w:rsidRDefault="003E714E" w:rsidP="003943C3">
            <w:pPr>
              <w:pStyle w:val="TAC"/>
              <w:rPr>
                <w:rFonts w:cs="Arial"/>
              </w:rPr>
            </w:pPr>
          </w:p>
        </w:tc>
      </w:tr>
      <w:tr w:rsidR="003E714E" w:rsidRPr="00495D84" w14:paraId="40613AA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48CF5B7" w14:textId="30129DA0"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495D84" w:rsidRDefault="003E714E" w:rsidP="003943C3">
            <w:pPr>
              <w:pStyle w:val="TAC"/>
              <w:spacing w:line="252" w:lineRule="auto"/>
              <w:rPr>
                <w:rFonts w:cs="Arial"/>
              </w:rPr>
            </w:pPr>
            <w:r w:rsidRPr="00495D84">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2018BE8" w14:textId="77777777" w:rsidR="003E714E" w:rsidRPr="00495D84" w:rsidRDefault="003E714E" w:rsidP="003943C3">
            <w:pPr>
              <w:pStyle w:val="TAC"/>
              <w:rPr>
                <w:rFonts w:cs="Arial"/>
              </w:rPr>
            </w:pPr>
          </w:p>
        </w:tc>
      </w:tr>
      <w:tr w:rsidR="003E714E" w:rsidRPr="00495D84" w14:paraId="7033F842"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6D138D0D" w14:textId="236626A9"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495D84" w:rsidRDefault="003E714E" w:rsidP="003943C3">
            <w:pPr>
              <w:pStyle w:val="TAC"/>
              <w:spacing w:line="252" w:lineRule="auto"/>
              <w:rPr>
                <w:rFonts w:cs="Arial"/>
                <w:lang w:eastAsia="zh-CN"/>
              </w:rPr>
            </w:pPr>
            <w:r w:rsidRPr="00495D84">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1B503CAA" w14:textId="77777777" w:rsidR="003E714E" w:rsidRPr="00495D84" w:rsidRDefault="003E714E" w:rsidP="003943C3">
            <w:pPr>
              <w:pStyle w:val="TAC"/>
              <w:rPr>
                <w:rFonts w:cs="Arial"/>
              </w:rPr>
            </w:pPr>
          </w:p>
        </w:tc>
      </w:tr>
      <w:tr w:rsidR="003E714E" w:rsidRPr="00495D84" w14:paraId="31E9D92B"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14C7E627" w14:textId="6AF32405" w:rsidR="003E714E" w:rsidRPr="00495D84" w:rsidRDefault="003E714E" w:rsidP="003943C3">
            <w:pPr>
              <w:pStyle w:val="TAL"/>
              <w:rPr>
                <w:rFonts w:cs="Arial"/>
                <w:szCs w:val="22"/>
              </w:rPr>
            </w:pPr>
            <w:r w:rsidRPr="00495D84">
              <w:rPr>
                <w:rFonts w:cs="Arial"/>
                <w:szCs w:val="22"/>
              </w:rPr>
              <w:t>Number</w:t>
            </w:r>
            <w:r w:rsidR="00B27C84">
              <w:rPr>
                <w:rFonts w:cs="Arial"/>
                <w:szCs w:val="22"/>
              </w:rPr>
              <w:t xml:space="preserve"> </w:t>
            </w:r>
            <w:r w:rsidRPr="00495D84">
              <w:rPr>
                <w:rFonts w:cs="Arial"/>
                <w:szCs w:val="22"/>
              </w:rPr>
              <w:t>of</w:t>
            </w:r>
            <w:r w:rsidR="00B27C84">
              <w:rPr>
                <w:rFonts w:cs="Arial"/>
                <w:szCs w:val="22"/>
              </w:rPr>
              <w:t xml:space="preserve"> </w:t>
            </w:r>
            <w:r w:rsidRPr="00495D84">
              <w:rPr>
                <w:rFonts w:cs="Arial"/>
                <w:szCs w:val="22"/>
              </w:rPr>
              <w:t>Code</w:t>
            </w:r>
            <w:r w:rsidR="00B27C84">
              <w:rPr>
                <w:rFonts w:cs="Arial"/>
                <w:szCs w:val="22"/>
              </w:rPr>
              <w:t xml:space="preserve"> </w:t>
            </w:r>
            <w:r w:rsidRPr="00495D84">
              <w:rPr>
                <w:rFonts w:cs="Arial"/>
                <w:szCs w:val="22"/>
              </w:rPr>
              <w:t>Blocks</w:t>
            </w:r>
            <w:r w:rsidR="00B27C84">
              <w:rPr>
                <w:rFonts w:cs="Arial"/>
                <w:szCs w:val="22"/>
              </w:rPr>
              <w:t xml:space="preserve"> </w:t>
            </w:r>
            <w:r w:rsidRPr="00495D84">
              <w:rPr>
                <w:rFonts w:cs="Arial"/>
                <w:szCs w:val="22"/>
              </w:rPr>
              <w:t>per</w:t>
            </w:r>
            <w:r w:rsidR="00B27C84">
              <w:rPr>
                <w:rFonts w:cs="Arial"/>
                <w:szCs w:val="22"/>
              </w:rPr>
              <w:t xml:space="preserve"> </w:t>
            </w:r>
            <w:r w:rsidRPr="00495D84">
              <w:rPr>
                <w:rFonts w:cs="Arial"/>
                <w:szCs w:val="22"/>
              </w:rPr>
              <w:t>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495D84" w:rsidRDefault="003E714E" w:rsidP="003943C3">
            <w:pPr>
              <w:pStyle w:val="TAC"/>
              <w:spacing w:line="252" w:lineRule="auto"/>
              <w:rPr>
                <w:rFonts w:cs="Arial"/>
                <w:lang w:eastAsia="zh-CN"/>
              </w:rPr>
            </w:pPr>
            <w:r w:rsidRPr="00495D84">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495D84"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AF4F1B7" w14:textId="77777777" w:rsidR="003E714E" w:rsidRPr="00495D84" w:rsidRDefault="003E714E" w:rsidP="003943C3">
            <w:pPr>
              <w:pStyle w:val="TAC"/>
              <w:rPr>
                <w:rFonts w:cs="Arial"/>
              </w:rPr>
            </w:pPr>
          </w:p>
        </w:tc>
      </w:tr>
      <w:tr w:rsidR="003E714E" w:rsidRPr="00495D84" w14:paraId="2E1A8A94"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733D03D6" w14:textId="2E3ADA81" w:rsidR="003E714E" w:rsidRPr="00495D84" w:rsidRDefault="003E714E" w:rsidP="003943C3">
            <w:pPr>
              <w:pStyle w:val="TAL"/>
              <w:rPr>
                <w:rFonts w:cs="Arial"/>
              </w:rPr>
            </w:pPr>
            <w:r w:rsidRPr="00495D84">
              <w:rPr>
                <w:rFonts w:cs="Arial"/>
              </w:rPr>
              <w:t>Binary</w:t>
            </w:r>
            <w:r w:rsidR="00B27C84">
              <w:rPr>
                <w:rFonts w:cs="Arial"/>
              </w:rPr>
              <w:t xml:space="preserve"> </w:t>
            </w:r>
            <w:r w:rsidRPr="00495D84">
              <w:rPr>
                <w:rFonts w:cs="Arial"/>
              </w:rPr>
              <w:t>Channel</w:t>
            </w:r>
            <w:r w:rsidR="00B27C84">
              <w:rPr>
                <w:rFonts w:cs="Arial"/>
              </w:rPr>
              <w:t xml:space="preserve"> </w:t>
            </w:r>
            <w:r w:rsidRPr="00495D84">
              <w:rPr>
                <w:rFonts w:cs="Arial"/>
              </w:rPr>
              <w:t>Bits</w:t>
            </w:r>
            <w:r w:rsidR="00B27C84">
              <w:rPr>
                <w:rFonts w:cs="Arial"/>
              </w:rPr>
              <w:t xml:space="preserve"> </w:t>
            </w:r>
            <w:r w:rsidRPr="00495D84">
              <w:rPr>
                <w:rFonts w:cs="Arial"/>
              </w:rPr>
              <w:t>Per</w:t>
            </w:r>
            <w:r w:rsidR="00B27C84">
              <w:rPr>
                <w:rFonts w:cs="Arial"/>
              </w:rPr>
              <w:t xml:space="preserve"> </w:t>
            </w:r>
            <w:r w:rsidRPr="00495D84">
              <w:rPr>
                <w:rFonts w:cs="Arial"/>
              </w:rPr>
              <w:t>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495D84"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495D84"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3349B7BD" w14:textId="77777777" w:rsidR="003E714E" w:rsidRPr="00495D84" w:rsidRDefault="003E714E" w:rsidP="003943C3">
            <w:pPr>
              <w:pStyle w:val="TAC"/>
              <w:rPr>
                <w:rFonts w:cs="Arial"/>
              </w:rPr>
            </w:pPr>
          </w:p>
        </w:tc>
      </w:tr>
      <w:tr w:rsidR="003E714E" w:rsidRPr="00495D84" w14:paraId="6B2729D6"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4B431D17" w14:textId="30AD6A64"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w:t>
            </w:r>
            <w:r>
              <w:rPr>
                <w:rFonts w:cs="Arial"/>
              </w:rPr>
              <w:t xml:space="preserve"> </w:t>
            </w:r>
            <w:r w:rsidR="003E714E" w:rsidRPr="00495D84">
              <w:rPr>
                <w:rFonts w:cs="Arial"/>
                <w:szCs w:val="16"/>
              </w:rPr>
              <w:t>RMSI</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2,</w:t>
            </w:r>
            <w:r>
              <w:rPr>
                <w:rFonts w:cs="Arial"/>
                <w:vertAlign w:val="superscript"/>
              </w:rPr>
              <w:t xml:space="preserve"> </w:t>
            </w:r>
            <w:r w:rsidR="003E714E" w:rsidRPr="00495D84">
              <w:rPr>
                <w:rFonts w:cs="Arial"/>
                <w:vertAlign w:val="superscript"/>
              </w:rPr>
              <w:t>Note</w:t>
            </w:r>
            <w:r>
              <w:rPr>
                <w:rFonts w:cs="Arial"/>
                <w:vertAlign w:val="superscript"/>
              </w:rPr>
              <w:t xml:space="preserve"> </w:t>
            </w:r>
            <w:r w:rsidR="003E714E" w:rsidRPr="00495D84">
              <w:rPr>
                <w:rFonts w:cs="Arial"/>
                <w:vertAlign w:val="superscript"/>
              </w:rPr>
              <w:t>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495D84" w:rsidRDefault="003E714E" w:rsidP="003943C3">
            <w:pPr>
              <w:pStyle w:val="TAC"/>
              <w:spacing w:line="252" w:lineRule="auto"/>
              <w:rPr>
                <w:rFonts w:cs="Arial"/>
              </w:rPr>
            </w:pPr>
            <w:r w:rsidRPr="00495D84">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45ABCEBE" w14:textId="77777777" w:rsidR="003E714E" w:rsidRPr="00495D84" w:rsidRDefault="003E714E" w:rsidP="003943C3">
            <w:pPr>
              <w:pStyle w:val="TAC"/>
              <w:rPr>
                <w:rFonts w:cs="Arial"/>
              </w:rPr>
            </w:pPr>
          </w:p>
        </w:tc>
      </w:tr>
      <w:tr w:rsidR="003E714E" w:rsidRPr="00495D84" w14:paraId="4FAD3F5C" w14:textId="77777777" w:rsidTr="00E94096">
        <w:trPr>
          <w:jc w:val="center"/>
        </w:trPr>
        <w:tc>
          <w:tcPr>
            <w:tcW w:w="1239" w:type="pct"/>
            <w:tcBorders>
              <w:top w:val="single" w:sz="4" w:space="0" w:color="auto"/>
              <w:left w:val="single" w:sz="4" w:space="0" w:color="auto"/>
              <w:bottom w:val="single" w:sz="4" w:space="0" w:color="auto"/>
              <w:right w:val="single" w:sz="4" w:space="0" w:color="auto"/>
            </w:tcBorders>
            <w:hideMark/>
          </w:tcPr>
          <w:p w14:paraId="587CD646" w14:textId="32E0CF85" w:rsidR="003E714E" w:rsidRPr="00495D84" w:rsidRDefault="00B27C84" w:rsidP="003943C3">
            <w:pPr>
              <w:pStyle w:val="TAL"/>
              <w:rPr>
                <w:rFonts w:cs="Arial"/>
              </w:rPr>
            </w:pPr>
            <w:r>
              <w:rPr>
                <w:rFonts w:cs="Arial"/>
              </w:rPr>
              <w:t xml:space="preserve">  </w:t>
            </w:r>
            <w:r w:rsidR="003E714E" w:rsidRPr="00495D84">
              <w:rPr>
                <w:rFonts w:cs="Arial"/>
              </w:rPr>
              <w:t>For</w:t>
            </w:r>
            <w:r>
              <w:rPr>
                <w:rFonts w:cs="Arial"/>
              </w:rPr>
              <w:t xml:space="preserve"> </w:t>
            </w:r>
            <w:r w:rsidR="003E714E" w:rsidRPr="00495D84">
              <w:rPr>
                <w:rFonts w:cs="Arial"/>
              </w:rPr>
              <w:t>slots</w:t>
            </w:r>
            <w:r>
              <w:rPr>
                <w:rFonts w:cs="Arial"/>
              </w:rPr>
              <w:t xml:space="preserve"> </w:t>
            </w:r>
            <w:r w:rsidR="003E714E" w:rsidRPr="00495D84">
              <w:rPr>
                <w:rFonts w:cs="Arial"/>
              </w:rPr>
              <w:t>without</w:t>
            </w:r>
            <w:r>
              <w:rPr>
                <w:rFonts w:cs="Arial"/>
              </w:rPr>
              <w:t xml:space="preserve"> </w:t>
            </w:r>
            <w:r w:rsidR="003E714E" w:rsidRPr="00495D84">
              <w:rPr>
                <w:rFonts w:cs="Arial"/>
                <w:szCs w:val="16"/>
              </w:rPr>
              <w:t>RMSI</w:t>
            </w:r>
            <w:r>
              <w:rPr>
                <w:rFonts w:cs="Arial"/>
                <w:szCs w:val="16"/>
                <w:vertAlign w:val="superscript"/>
              </w:rPr>
              <w:t xml:space="preserve"> </w:t>
            </w:r>
            <w:r w:rsidR="003E714E" w:rsidRPr="00495D84">
              <w:rPr>
                <w:rFonts w:cs="Arial"/>
                <w:szCs w:val="16"/>
                <w:vertAlign w:val="superscript"/>
              </w:rPr>
              <w:t>Note</w:t>
            </w:r>
            <w:r>
              <w:rPr>
                <w:rFonts w:cs="Arial"/>
                <w:szCs w:val="16"/>
                <w:vertAlign w:val="superscript"/>
              </w:rPr>
              <w:t xml:space="preserve"> </w:t>
            </w:r>
            <w:r w:rsidR="003E714E" w:rsidRPr="00495D84">
              <w:rPr>
                <w:rFonts w:cs="Arial"/>
                <w:szCs w:val="16"/>
                <w:vertAlign w:val="superscript"/>
              </w:rPr>
              <w:t>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495D84" w:rsidRDefault="003E714E" w:rsidP="003943C3">
            <w:pPr>
              <w:pStyle w:val="TAC"/>
              <w:rPr>
                <w:rFonts w:cs="Arial"/>
              </w:rPr>
            </w:pPr>
            <w:r w:rsidRPr="00495D84">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495D84" w:rsidRDefault="003E714E" w:rsidP="003943C3">
            <w:pPr>
              <w:pStyle w:val="TAC"/>
              <w:spacing w:line="252" w:lineRule="auto"/>
              <w:rPr>
                <w:rFonts w:cs="Arial"/>
                <w:lang w:eastAsia="zh-CN"/>
              </w:rPr>
            </w:pPr>
            <w:r w:rsidRPr="00495D84">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495D84"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495D84" w:rsidRDefault="003E714E" w:rsidP="003943C3">
            <w:pPr>
              <w:pStyle w:val="TAC"/>
              <w:rPr>
                <w:rFonts w:cs="Arial"/>
              </w:rPr>
            </w:pPr>
          </w:p>
        </w:tc>
        <w:tc>
          <w:tcPr>
            <w:tcW w:w="473" w:type="pct"/>
            <w:tcBorders>
              <w:top w:val="single" w:sz="4" w:space="0" w:color="auto"/>
              <w:left w:val="single" w:sz="4" w:space="0" w:color="auto"/>
              <w:bottom w:val="single" w:sz="4" w:space="0" w:color="auto"/>
              <w:right w:val="single" w:sz="4" w:space="0" w:color="auto"/>
            </w:tcBorders>
          </w:tcPr>
          <w:p w14:paraId="79F88FB0" w14:textId="77777777" w:rsidR="003E714E" w:rsidRPr="00495D84" w:rsidRDefault="003E714E" w:rsidP="003943C3">
            <w:pPr>
              <w:pStyle w:val="TAC"/>
              <w:rPr>
                <w:rFonts w:cs="Arial"/>
              </w:rPr>
            </w:pPr>
          </w:p>
        </w:tc>
      </w:tr>
      <w:tr w:rsidR="003E714E" w:rsidRPr="00495D84" w14:paraId="25426A20"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33585AB9" w:rsidR="003E714E" w:rsidRPr="00495D84" w:rsidRDefault="00E94096" w:rsidP="003943C3">
            <w:pPr>
              <w:pStyle w:val="TAN"/>
              <w:rPr>
                <w:rFonts w:cs="Arial"/>
                <w:lang w:eastAsia="zh-CN"/>
              </w:rPr>
            </w:pPr>
            <w:r>
              <w:rPr>
                <w:rFonts w:cs="Arial"/>
              </w:rPr>
              <w:t xml:space="preserve">NOTE </w:t>
            </w:r>
            <w:r w:rsidRPr="00495D84">
              <w:rPr>
                <w:rFonts w:cs="Arial"/>
              </w:rPr>
              <w:t>1</w:t>
            </w:r>
            <w:r>
              <w:rPr>
                <w:rFonts w:cs="Arial"/>
              </w:rPr>
              <w:t>:</w:t>
            </w:r>
            <w:r w:rsidR="003E714E" w:rsidRPr="00495D84">
              <w:rPr>
                <w:rFonts w:cs="Arial"/>
              </w:rPr>
              <w:tab/>
            </w:r>
            <w:r w:rsidR="003E714E" w:rsidRPr="00495D84">
              <w:rPr>
                <w:rFonts w:cs="Arial"/>
                <w:szCs w:val="16"/>
              </w:rPr>
              <w:t>Allocated</w:t>
            </w:r>
            <w:r w:rsidR="00B27C84">
              <w:rPr>
                <w:rFonts w:cs="Arial"/>
                <w:szCs w:val="16"/>
              </w:rPr>
              <w:t xml:space="preserve"> </w:t>
            </w:r>
            <w:r w:rsidR="003E714E" w:rsidRPr="00495D84">
              <w:rPr>
                <w:rFonts w:cs="Arial"/>
                <w:szCs w:val="16"/>
              </w:rPr>
              <w:t>outside</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discovery</w:t>
            </w:r>
            <w:r w:rsidR="00B27C84">
              <w:rPr>
                <w:rFonts w:cs="Arial"/>
                <w:szCs w:val="16"/>
              </w:rPr>
              <w:t xml:space="preserve"> </w:t>
            </w:r>
            <w:r w:rsidR="003E714E" w:rsidRPr="00495D84">
              <w:rPr>
                <w:rFonts w:cs="Arial"/>
                <w:szCs w:val="16"/>
              </w:rPr>
              <w:t>burst</w:t>
            </w:r>
            <w:r w:rsidR="00B27C84">
              <w:rPr>
                <w:rFonts w:cs="Arial"/>
                <w:szCs w:val="16"/>
              </w:rPr>
              <w:t xml:space="preserve"> </w:t>
            </w:r>
            <w:r w:rsidR="003E714E" w:rsidRPr="00495D84">
              <w:rPr>
                <w:rFonts w:cs="Arial"/>
                <w:szCs w:val="16"/>
              </w:rPr>
              <w:t>transmission</w:t>
            </w:r>
            <w:r w:rsidR="00B27C84">
              <w:rPr>
                <w:rFonts w:cs="Arial"/>
                <w:szCs w:val="16"/>
              </w:rPr>
              <w:t xml:space="preserve"> </w:t>
            </w:r>
            <w:r w:rsidR="003E714E" w:rsidRPr="00495D84">
              <w:rPr>
                <w:rFonts w:cs="Arial"/>
                <w:szCs w:val="16"/>
              </w:rPr>
              <w:t>window</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time</w:t>
            </w:r>
            <w:r w:rsidR="00B27C84">
              <w:rPr>
                <w:rFonts w:cs="Arial"/>
                <w:szCs w:val="16"/>
              </w:rPr>
              <w:t xml:space="preserve"> </w:t>
            </w:r>
            <w:r w:rsidR="003E714E" w:rsidRPr="00495D84">
              <w:rPr>
                <w:rFonts w:cs="Arial"/>
                <w:szCs w:val="16"/>
              </w:rPr>
              <w:t>and</w:t>
            </w:r>
            <w:r w:rsidR="00B27C84">
              <w:rPr>
                <w:rFonts w:cs="Arial"/>
                <w:szCs w:val="16"/>
              </w:rPr>
              <w:t xml:space="preserve"> </w:t>
            </w:r>
            <w:r w:rsidR="003E714E" w:rsidRPr="00495D84">
              <w:rPr>
                <w:rFonts w:cs="Arial"/>
                <w:szCs w:val="16"/>
              </w:rPr>
              <w:t>in</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which</w:t>
            </w:r>
            <w:r w:rsidR="00B27C84">
              <w:rPr>
                <w:rFonts w:cs="Arial"/>
                <w:szCs w:val="16"/>
              </w:rPr>
              <w:t xml:space="preserve"> </w:t>
            </w:r>
            <w:r w:rsidR="003E714E" w:rsidRPr="00495D84">
              <w:rPr>
                <w:rFonts w:cs="Arial"/>
                <w:szCs w:val="16"/>
              </w:rPr>
              <w:t>do</w:t>
            </w:r>
            <w:r w:rsidR="00B27C84">
              <w:rPr>
                <w:rFonts w:cs="Arial"/>
                <w:szCs w:val="16"/>
              </w:rPr>
              <w:t xml:space="preserve"> </w:t>
            </w:r>
            <w:r w:rsidR="003E714E" w:rsidRPr="00495D84">
              <w:rPr>
                <w:rFonts w:cs="Arial"/>
                <w:szCs w:val="16"/>
              </w:rPr>
              <w:t>not</w:t>
            </w:r>
            <w:r w:rsidR="00B27C84">
              <w:rPr>
                <w:rFonts w:cs="Arial"/>
                <w:szCs w:val="16"/>
              </w:rPr>
              <w:t xml:space="preserve"> </w:t>
            </w:r>
            <w:r w:rsidR="003E714E" w:rsidRPr="00495D84">
              <w:rPr>
                <w:rFonts w:cs="Arial"/>
                <w:szCs w:val="16"/>
              </w:rPr>
              <w:t>overlap</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resource</w:t>
            </w:r>
            <w:r w:rsidR="00B27C84">
              <w:rPr>
                <w:rFonts w:cs="Arial"/>
                <w:szCs w:val="16"/>
              </w:rPr>
              <w:t xml:space="preserve"> </w:t>
            </w:r>
            <w:r w:rsidR="003E714E" w:rsidRPr="00495D84">
              <w:rPr>
                <w:rFonts w:cs="Arial"/>
                <w:szCs w:val="16"/>
              </w:rPr>
              <w:t>blocks</w:t>
            </w:r>
            <w:r w:rsidR="00B27C84">
              <w:rPr>
                <w:rFonts w:cs="Arial"/>
                <w:szCs w:val="16"/>
              </w:rPr>
              <w:t xml:space="preserve"> </w:t>
            </w:r>
            <w:r w:rsidR="003E714E" w:rsidRPr="00495D84">
              <w:rPr>
                <w:rFonts w:cs="Arial"/>
                <w:szCs w:val="16"/>
              </w:rPr>
              <w:t>allocated</w:t>
            </w:r>
            <w:r w:rsidR="00B27C84">
              <w:rPr>
                <w:rFonts w:cs="Arial"/>
                <w:szCs w:val="16"/>
              </w:rPr>
              <w:t xml:space="preserve"> </w:t>
            </w:r>
            <w:r w:rsidR="003E714E" w:rsidRPr="00495D84">
              <w:rPr>
                <w:rFonts w:cs="Arial"/>
                <w:szCs w:val="16"/>
              </w:rPr>
              <w:t>for</w:t>
            </w:r>
            <w:r w:rsidR="00B27C84">
              <w:rPr>
                <w:rFonts w:cs="Arial"/>
                <w:szCs w:val="16"/>
              </w:rPr>
              <w:t xml:space="preserve"> </w:t>
            </w:r>
            <w:r w:rsidR="003E714E" w:rsidRPr="00495D84">
              <w:rPr>
                <w:rFonts w:cs="Arial"/>
                <w:szCs w:val="16"/>
              </w:rPr>
              <w:t>SS/PBCH</w:t>
            </w:r>
            <w:r w:rsidR="00B27C84">
              <w:rPr>
                <w:rFonts w:cs="Arial"/>
                <w:szCs w:val="16"/>
              </w:rPr>
              <w:t xml:space="preserve"> </w:t>
            </w:r>
            <w:r w:rsidR="003E714E" w:rsidRPr="00495D84">
              <w:rPr>
                <w:rFonts w:cs="Arial"/>
                <w:szCs w:val="16"/>
              </w:rPr>
              <w:t>block.</w:t>
            </w:r>
          </w:p>
          <w:p w14:paraId="5E8E14E0" w14:textId="468E67D5"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r>
            <w:r w:rsidR="003E714E" w:rsidRPr="00495D84">
              <w:rPr>
                <w:rFonts w:cs="Arial"/>
                <w:szCs w:val="16"/>
              </w:rPr>
              <w:t>PDSCH</w:t>
            </w:r>
            <w:r w:rsidR="00B27C84">
              <w:rPr>
                <w:rFonts w:cs="Arial"/>
                <w:szCs w:val="16"/>
              </w:rPr>
              <w:t xml:space="preserve"> </w:t>
            </w:r>
            <w:r w:rsidR="003E714E" w:rsidRPr="00495D84">
              <w:rPr>
                <w:rFonts w:cs="Arial"/>
                <w:szCs w:val="16"/>
              </w:rPr>
              <w:t>is</w:t>
            </w:r>
            <w:r w:rsidR="00B27C84">
              <w:rPr>
                <w:rFonts w:cs="Arial"/>
                <w:szCs w:val="16"/>
              </w:rPr>
              <w:t xml:space="preserve"> </w:t>
            </w:r>
            <w:r w:rsidR="003E714E" w:rsidRPr="00495D84">
              <w:rPr>
                <w:rFonts w:cs="Arial"/>
                <w:szCs w:val="16"/>
              </w:rPr>
              <w:t>scheduled</w:t>
            </w:r>
            <w:r w:rsidR="00B27C84">
              <w:rPr>
                <w:rFonts w:cs="Arial"/>
                <w:szCs w:val="16"/>
              </w:rPr>
              <w:t xml:space="preserve"> </w:t>
            </w:r>
            <w:r w:rsidR="003E714E" w:rsidRPr="00495D84">
              <w:rPr>
                <w:rFonts w:cs="Arial"/>
                <w:szCs w:val="16"/>
              </w:rPr>
              <w:t>on</w:t>
            </w:r>
            <w:r w:rsidR="00B27C84">
              <w:rPr>
                <w:rFonts w:cs="Arial"/>
                <w:szCs w:val="16"/>
              </w:rPr>
              <w:t xml:space="preserve"> </w:t>
            </w:r>
            <w:r w:rsidR="003E714E" w:rsidRPr="00495D84">
              <w:rPr>
                <w:rFonts w:cs="Arial"/>
                <w:szCs w:val="16"/>
              </w:rPr>
              <w:t>the</w:t>
            </w:r>
            <w:r w:rsidR="00B27C84">
              <w:rPr>
                <w:rFonts w:cs="Arial"/>
                <w:szCs w:val="16"/>
              </w:rPr>
              <w:t xml:space="preserve"> </w:t>
            </w:r>
            <w:r w:rsidR="003E714E" w:rsidRPr="00495D84">
              <w:rPr>
                <w:rFonts w:cs="Arial"/>
                <w:szCs w:val="16"/>
              </w:rPr>
              <w:t>slots</w:t>
            </w:r>
            <w:r w:rsidR="00B27C84">
              <w:rPr>
                <w:rFonts w:cs="Arial"/>
                <w:szCs w:val="16"/>
              </w:rPr>
              <w:t xml:space="preserve"> </w:t>
            </w:r>
            <w:r w:rsidR="003E714E" w:rsidRPr="00495D84">
              <w:rPr>
                <w:rFonts w:cs="Arial"/>
                <w:szCs w:val="16"/>
              </w:rPr>
              <w:t>with</w:t>
            </w:r>
            <w:r w:rsidR="00B27C84">
              <w:rPr>
                <w:rFonts w:cs="Arial"/>
                <w:szCs w:val="16"/>
              </w:rPr>
              <w:t xml:space="preserve"> </w:t>
            </w:r>
            <w:r w:rsidR="003E714E" w:rsidRPr="00495D84">
              <w:rPr>
                <w:rFonts w:cs="Arial"/>
                <w:szCs w:val="16"/>
              </w:rPr>
              <w:t>RMSI</w:t>
            </w:r>
            <w:r w:rsidR="003E714E" w:rsidRPr="00495D84">
              <w:rPr>
                <w:rFonts w:cs="Arial"/>
              </w:rPr>
              <w:t>.</w:t>
            </w:r>
          </w:p>
          <w:p w14:paraId="0BC3AFAB" w14:textId="5DAA1314" w:rsidR="003E714E" w:rsidRPr="00495D84" w:rsidRDefault="00E94096" w:rsidP="003943C3">
            <w:pPr>
              <w:pStyle w:val="TAN"/>
              <w:rPr>
                <w:rFonts w:cs="Arial"/>
              </w:rPr>
            </w:pPr>
            <w:r>
              <w:rPr>
                <w:rFonts w:cs="Arial"/>
                <w:szCs w:val="16"/>
              </w:rPr>
              <w:t xml:space="preserve">NOTE </w:t>
            </w:r>
            <w:r w:rsidRPr="00495D84">
              <w:rPr>
                <w:rFonts w:cs="Arial"/>
                <w:szCs w:val="16"/>
              </w:rPr>
              <w:t>3</w:t>
            </w:r>
            <w:r>
              <w:rPr>
                <w:rFonts w:cs="Arial"/>
                <w:szCs w:val="16"/>
              </w:rPr>
              <w:t>:</w:t>
            </w:r>
            <w:r w:rsidR="003E714E" w:rsidRPr="00495D84">
              <w:rPr>
                <w:rFonts w:cs="Arial"/>
                <w:szCs w:val="16"/>
              </w:rPr>
              <w:tab/>
            </w:r>
            <w:r w:rsidR="003E714E" w:rsidRPr="00495D84">
              <w:rPr>
                <w:rFonts w:cs="Arial"/>
              </w:rPr>
              <w:t>If</w:t>
            </w:r>
            <w:r w:rsidR="00B27C84">
              <w:rPr>
                <w:rFonts w:cs="Arial"/>
              </w:rPr>
              <w:t xml:space="preserve"> </w:t>
            </w:r>
            <w:r w:rsidR="003E714E" w:rsidRPr="00495D84">
              <w:rPr>
                <w:rFonts w:cs="Arial"/>
              </w:rPr>
              <w:t>necessary</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information</w:t>
            </w:r>
            <w:r w:rsidR="00B27C84">
              <w:rPr>
                <w:rFonts w:cs="Arial"/>
              </w:rPr>
              <w:t xml:space="preserve"> </w:t>
            </w:r>
            <w:r w:rsidR="003E714E" w:rsidRPr="00495D84">
              <w:rPr>
                <w:rFonts w:cs="Arial"/>
              </w:rPr>
              <w:t>bit</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can</w:t>
            </w:r>
            <w:r w:rsidR="00B27C84">
              <w:rPr>
                <w:rFonts w:cs="Arial"/>
              </w:rPr>
              <w:t xml:space="preserve"> </w:t>
            </w:r>
            <w:r w:rsidR="003E714E" w:rsidRPr="00495D84">
              <w:rPr>
                <w:rFonts w:cs="Arial"/>
              </w:rPr>
              <w:t>be</w:t>
            </w:r>
            <w:r w:rsidR="00B27C84">
              <w:rPr>
                <w:rFonts w:cs="Arial"/>
              </w:rPr>
              <w:t xml:space="preserve"> </w:t>
            </w:r>
            <w:r w:rsidR="003E714E" w:rsidRPr="00495D84">
              <w:rPr>
                <w:rFonts w:cs="Arial"/>
              </w:rPr>
              <w:t>adjusted</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facilitate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implementation.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payload</w:t>
            </w:r>
            <w:r w:rsidR="00B27C84">
              <w:rPr>
                <w:rFonts w:cs="Arial"/>
              </w:rPr>
              <w:t xml:space="preserve"> </w:t>
            </w:r>
            <w:r w:rsidR="003E714E" w:rsidRPr="00495D84">
              <w:rPr>
                <w:rFonts w:cs="Arial"/>
              </w:rPr>
              <w:t>sizes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6D36E1E0" w14:textId="167F2EDB"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2.</w:t>
            </w:r>
          </w:p>
          <w:p w14:paraId="6D843566" w14:textId="74F9D453"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not</w:t>
            </w:r>
            <w:r w:rsidR="00B27C84">
              <w:rPr>
                <w:rFonts w:cs="Arial"/>
              </w:rPr>
              <w:t xml:space="preserve"> </w:t>
            </w:r>
            <w:r w:rsidR="003E714E" w:rsidRPr="00495D84">
              <w:rPr>
                <w:rFonts w:cs="Arial"/>
              </w:rPr>
              <w:t>scheduled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slots</w:t>
            </w:r>
            <w:r w:rsidR="00B27C84">
              <w:rPr>
                <w:rFonts w:cs="Arial"/>
              </w:rPr>
              <w:t xml:space="preserve"> </w:t>
            </w:r>
            <w:r w:rsidR="003E714E" w:rsidRPr="00495D84">
              <w:rPr>
                <w:rFonts w:cs="Arial"/>
              </w:rPr>
              <w:t>containing</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according</w:t>
            </w:r>
            <w:r w:rsidR="00B27C84">
              <w:rPr>
                <w:rFonts w:cs="Arial"/>
              </w:rPr>
              <w:t xml:space="preserve"> </w:t>
            </w:r>
            <w:r w:rsidR="003E714E" w:rsidRPr="00495D84">
              <w:rPr>
                <w:rFonts w:cs="Arial"/>
              </w:rPr>
              <w:t>to</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w:t>
            </w:r>
            <w:r w:rsidR="00B27C84">
              <w:rPr>
                <w:rFonts w:cs="Arial"/>
              </w:rPr>
              <w:t xml:space="preserve"> </w:t>
            </w:r>
            <w:r w:rsidR="003E714E" w:rsidRPr="00495D84">
              <w:rPr>
                <w:rFonts w:cs="Arial"/>
              </w:rPr>
              <w:t>used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SSB</w:t>
            </w:r>
            <w:r w:rsidR="00B27C84">
              <w:rPr>
                <w:rFonts w:cs="Arial"/>
              </w:rPr>
              <w:t xml:space="preserve"> </w:t>
            </w:r>
            <w:r w:rsidR="003E714E" w:rsidRPr="00495D84">
              <w:rPr>
                <w:rFonts w:cs="Arial"/>
              </w:rPr>
              <w:t>configurations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clause</w:t>
            </w:r>
            <w:r w:rsidR="00B27C84">
              <w:rPr>
                <w:rFonts w:cs="Arial"/>
              </w:rPr>
              <w:t xml:space="preserve"> </w:t>
            </w:r>
            <w:r w:rsidR="003E714E" w:rsidRPr="00495D84">
              <w:rPr>
                <w:rFonts w:cs="Arial"/>
              </w:rPr>
              <w:t>A.3.10A.</w:t>
            </w:r>
          </w:p>
          <w:p w14:paraId="040180F8" w14:textId="1F93422D" w:rsidR="003E714E" w:rsidRPr="00495D84" w:rsidRDefault="00E94096" w:rsidP="003943C3">
            <w:pPr>
              <w:pStyle w:val="TAN"/>
              <w:rPr>
                <w:rFonts w:cs="Arial"/>
              </w:rPr>
            </w:pPr>
            <w:r>
              <w:t xml:space="preserve">NOTE </w:t>
            </w:r>
            <w:r w:rsidRPr="00495D84">
              <w:t>6</w:t>
            </w:r>
            <w:r>
              <w:t>:</w:t>
            </w:r>
            <w:r w:rsidR="003E714E" w:rsidRPr="00495D84">
              <w:tab/>
            </w:r>
            <w:r w:rsidR="003E714E" w:rsidRPr="00495D84">
              <w:rPr>
                <w:rFonts w:cs="Arial"/>
              </w:rPr>
              <w:t>Derived</w:t>
            </w:r>
            <w:r w:rsidR="00B27C84">
              <w:rPr>
                <w:rFonts w:cs="Arial"/>
              </w:rPr>
              <w:t xml:space="preserve"> </w:t>
            </w:r>
            <w:r w:rsidR="003E714E" w:rsidRPr="00495D84">
              <w:rPr>
                <w:rFonts w:cs="Arial"/>
              </w:rPr>
              <w:t>based</w:t>
            </w:r>
            <w:r w:rsidR="00B27C84">
              <w:rPr>
                <w:rFonts w:cs="Arial"/>
              </w:rPr>
              <w:t xml:space="preserve"> </w:t>
            </w:r>
            <w:r w:rsidR="003E714E" w:rsidRPr="00495D84">
              <w:rPr>
                <w:rFonts w:cs="Arial"/>
              </w:rPr>
              <w:t>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assumption:</w:t>
            </w:r>
            <w:r w:rsidR="00B27C84">
              <w:rPr>
                <w:rFonts w:cs="Arial"/>
              </w:rPr>
              <w:t xml:space="preserve"> </w:t>
            </w:r>
            <w:r w:rsidR="003E714E" w:rsidRPr="00495D84">
              <w:rPr>
                <w:rFonts w:cs="Arial"/>
              </w:rPr>
              <w:t>dmrs-TypeA-Position=2,</w:t>
            </w:r>
            <w:r w:rsidR="00B27C84">
              <w:rPr>
                <w:rFonts w:cs="Arial"/>
              </w:rPr>
              <w:t xml:space="preserve"> </w:t>
            </w:r>
            <w:r w:rsidR="003E714E" w:rsidRPr="00495D84">
              <w:rPr>
                <w:rFonts w:cs="Arial"/>
              </w:rPr>
              <w:t>dmrs-Type=1,</w:t>
            </w:r>
            <w:r w:rsidR="00B27C84">
              <w:rPr>
                <w:rFonts w:cs="Arial"/>
              </w:rPr>
              <w:t xml:space="preserve"> </w:t>
            </w:r>
            <w:r w:rsidR="003E714E" w:rsidRPr="00495D84">
              <w:rPr>
                <w:rFonts w:cs="Arial"/>
              </w:rPr>
              <w:t>dmrs-AdditonalPositions=2,</w:t>
            </w:r>
            <w:r w:rsidR="00B27C84">
              <w:rPr>
                <w:rFonts w:cs="Arial"/>
              </w:rPr>
              <w:t xml:space="preserve"> </w:t>
            </w:r>
            <w:r w:rsidR="003E714E" w:rsidRPr="00495D84">
              <w:rPr>
                <w:rFonts w:cs="Arial"/>
              </w:rPr>
              <w:t>maxLength=1,</w:t>
            </w:r>
            <w:r w:rsidR="00B27C84">
              <w:rPr>
                <w:rFonts w:cs="Arial"/>
              </w:rPr>
              <w:t xml:space="preserve"> </w:t>
            </w:r>
            <w:r w:rsidR="003E714E" w:rsidRPr="00495D84">
              <w:rPr>
                <w:rFonts w:cs="Arial"/>
              </w:rPr>
              <w:t>Antenna</w:t>
            </w:r>
            <w:r w:rsidR="00B27C84">
              <w:rPr>
                <w:rFonts w:cs="Arial"/>
              </w:rPr>
              <w:t xml:space="preserve"> </w:t>
            </w:r>
            <w:r w:rsidR="003E714E" w:rsidRPr="00495D84">
              <w:rPr>
                <w:rFonts w:cs="Arial"/>
              </w:rPr>
              <w:t>port</w:t>
            </w:r>
            <w:r w:rsidR="00B27C84">
              <w:rPr>
                <w:rFonts w:cs="Arial"/>
              </w:rPr>
              <w:t xml:space="preserve"> </w:t>
            </w:r>
            <w:r w:rsidR="003E714E" w:rsidRPr="00495D84">
              <w:rPr>
                <w:rFonts w:cs="Arial"/>
              </w:rPr>
              <w:t>index:</w:t>
            </w:r>
            <w:r w:rsidR="00B27C84">
              <w:rPr>
                <w:rFonts w:cs="Arial"/>
              </w:rPr>
              <w:t xml:space="preserve"> </w:t>
            </w:r>
            <w:r w:rsidR="003E714E" w:rsidRPr="00495D84">
              <w:rPr>
                <w:rFonts w:cs="Arial"/>
              </w:rPr>
              <w:t>1000,</w:t>
            </w:r>
            <w:r w:rsidR="00B27C84">
              <w:rPr>
                <w:rFonts w:cs="Arial"/>
              </w:rPr>
              <w:t xml:space="preserve"> </w:t>
            </w:r>
            <w:r w:rsidR="003E714E" w:rsidRPr="00495D84">
              <w:rPr>
                <w:rFonts w:cs="Arial"/>
              </w:rPr>
              <w:t>and</w:t>
            </w:r>
            <w:r w:rsidR="00B27C84">
              <w:rPr>
                <w:rFonts w:cs="Arial"/>
              </w:rPr>
              <w:t xml:space="preserve"> </w:t>
            </w:r>
            <w:r w:rsidR="003E714E" w:rsidRPr="00495D84">
              <w:rPr>
                <w:rFonts w:cs="Arial"/>
              </w:rPr>
              <w:t>Number</w:t>
            </w:r>
            <w:r w:rsidR="00B27C84">
              <w:rPr>
                <w:rFonts w:cs="Arial"/>
              </w:rPr>
              <w:t xml:space="preserve"> </w:t>
            </w:r>
            <w:r w:rsidR="003E714E" w:rsidRPr="00495D84">
              <w:rPr>
                <w:rFonts w:cs="Arial"/>
              </w:rPr>
              <w:t>of</w:t>
            </w:r>
            <w:r w:rsidR="00B27C84">
              <w:rPr>
                <w:rFonts w:cs="Arial"/>
              </w:rPr>
              <w:t xml:space="preserve"> </w:t>
            </w:r>
            <w:r w:rsidR="003E714E" w:rsidRPr="00495D84">
              <w:rPr>
                <w:rFonts w:cs="Arial"/>
              </w:rPr>
              <w:t>PDSCH</w:t>
            </w:r>
            <w:r w:rsidR="00B27C84">
              <w:rPr>
                <w:rFonts w:cs="Arial"/>
              </w:rPr>
              <w:t xml:space="preserve"> </w:t>
            </w:r>
            <w:r w:rsidR="003E714E" w:rsidRPr="00495D84">
              <w:rPr>
                <w:rFonts w:cs="Arial"/>
              </w:rPr>
              <w:t>DMRS</w:t>
            </w:r>
            <w:r w:rsidR="00B27C84">
              <w:rPr>
                <w:rFonts w:cs="Arial"/>
              </w:rPr>
              <w:t xml:space="preserve"> </w:t>
            </w:r>
            <w:r w:rsidR="003E714E" w:rsidRPr="00495D84">
              <w:rPr>
                <w:rFonts w:cs="Arial"/>
              </w:rPr>
              <w:t>CDM</w:t>
            </w:r>
            <w:r w:rsidR="00B27C84">
              <w:rPr>
                <w:rFonts w:cs="Arial"/>
              </w:rPr>
              <w:t xml:space="preserve"> </w:t>
            </w:r>
            <w:r w:rsidR="003E714E" w:rsidRPr="00495D84">
              <w:rPr>
                <w:rFonts w:cs="Arial"/>
              </w:rPr>
              <w:t>group(s)</w:t>
            </w:r>
            <w:r w:rsidR="00B27C84">
              <w:rPr>
                <w:rFonts w:cs="Arial"/>
              </w:rPr>
              <w:t xml:space="preserve"> </w:t>
            </w:r>
            <w:r w:rsidR="003E714E" w:rsidRPr="00495D84">
              <w:rPr>
                <w:rFonts w:cs="Arial"/>
              </w:rPr>
              <w:t>without</w:t>
            </w:r>
            <w:r w:rsidR="00B27C84">
              <w:rPr>
                <w:rFonts w:cs="Arial"/>
              </w:rPr>
              <w:t xml:space="preserve"> </w:t>
            </w:r>
            <w:r w:rsidR="003E714E" w:rsidRPr="00495D84">
              <w:rPr>
                <w:rFonts w:cs="Arial"/>
              </w:rPr>
              <w:t>data:</w:t>
            </w:r>
            <w:r w:rsidR="00B27C84">
              <w:rPr>
                <w:rFonts w:cs="Arial"/>
              </w:rPr>
              <w:t xml:space="preserve"> </w:t>
            </w:r>
            <w:r w:rsidR="003E714E" w:rsidRPr="00495D84">
              <w:rPr>
                <w:rFonts w:cs="Arial"/>
              </w:rPr>
              <w:t>1.</w:t>
            </w:r>
          </w:p>
          <w:p w14:paraId="48BD67C2" w14:textId="43050A9B" w:rsidR="003E714E" w:rsidRPr="00495D84" w:rsidRDefault="00E94096" w:rsidP="003943C3">
            <w:pPr>
              <w:pStyle w:val="TAN"/>
              <w:rPr>
                <w:rFonts w:cs="Arial"/>
              </w:rPr>
            </w:pPr>
            <w:r>
              <w:t xml:space="preserve">NOTE </w:t>
            </w:r>
            <w:r w:rsidRPr="00495D84">
              <w:t>7</w:t>
            </w:r>
            <w:r>
              <w:t>:</w:t>
            </w:r>
            <w:r w:rsidR="003E714E" w:rsidRPr="00495D84">
              <w:rPr>
                <w:rFonts w:cs="Arial"/>
              </w:rPr>
              <w:tab/>
              <w:t>PDSCH</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transmitted</w:t>
            </w:r>
            <w:r w:rsidR="00B27C84">
              <w:rPr>
                <w:rFonts w:cs="Arial"/>
              </w:rPr>
              <w:t xml:space="preserve"> </w:t>
            </w:r>
            <w:r w:rsidR="003E714E" w:rsidRPr="00495D84">
              <w:rPr>
                <w:rFonts w:cs="Arial"/>
              </w:rPr>
              <w:t>during</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burst</w:t>
            </w:r>
            <w:r w:rsidR="00B27C84">
              <w:rPr>
                <w:rFonts w:cs="Arial"/>
              </w:rPr>
              <w:t xml:space="preserve"> </w:t>
            </w:r>
            <w:r w:rsidR="003E714E" w:rsidRPr="00495D84">
              <w:rPr>
                <w:rFonts w:cs="Arial"/>
              </w:rPr>
              <w:t>as</w:t>
            </w:r>
            <w:r w:rsidR="00B27C84">
              <w:rPr>
                <w:rFonts w:cs="Arial"/>
              </w:rPr>
              <w:t xml:space="preserve"> </w:t>
            </w:r>
            <w:r w:rsidR="003E714E" w:rsidRPr="00495D84">
              <w:rPr>
                <w:rFonts w:cs="Arial"/>
              </w:rPr>
              <w:t>specified</w:t>
            </w:r>
            <w:r w:rsidR="00B27C84">
              <w:rPr>
                <w:rFonts w:cs="Arial"/>
              </w:rPr>
              <w:t xml:space="preserve"> </w:t>
            </w:r>
            <w:r w:rsidR="003E714E" w:rsidRPr="00495D84">
              <w:rPr>
                <w:rFonts w:cs="Arial"/>
              </w:rPr>
              <w:t>in</w:t>
            </w:r>
            <w:r w:rsidR="00B27C84">
              <w:rPr>
                <w:rFonts w:cs="Arial"/>
              </w:rPr>
              <w:t xml:space="preserve"> </w:t>
            </w:r>
            <w:r w:rsidR="00E410C2">
              <w:rPr>
                <w:rFonts w:cs="Arial"/>
              </w:rPr>
              <w:t xml:space="preserve">clause </w:t>
            </w:r>
            <w:r w:rsidR="003E714E" w:rsidRPr="00495D84">
              <w:rPr>
                <w:rFonts w:cs="Arial"/>
              </w:rPr>
              <w:t>A.3.1A.5.</w:t>
            </w:r>
            <w:r w:rsidR="00B27C84">
              <w:rPr>
                <w:rFonts w:cs="Arial"/>
              </w:rPr>
              <w:t xml:space="preserve"> </w:t>
            </w:r>
          </w:p>
        </w:tc>
      </w:tr>
    </w:tbl>
    <w:p w14:paraId="6ADABB07" w14:textId="77777777" w:rsidR="003E714E" w:rsidRPr="00495D84" w:rsidRDefault="003E714E" w:rsidP="003E714E">
      <w:pPr>
        <w:rPr>
          <w:rFonts w:eastAsia="MS Mincho"/>
        </w:rPr>
      </w:pPr>
    </w:p>
    <w:p w14:paraId="6445DB13" w14:textId="77777777" w:rsidR="003E714E" w:rsidRPr="00495D84" w:rsidRDefault="003E714E" w:rsidP="003E714E">
      <w:pPr>
        <w:pStyle w:val="Heading3"/>
        <w:rPr>
          <w:snapToGrid w:val="0"/>
          <w:lang w:eastAsia="zh-CN"/>
        </w:rPr>
      </w:pPr>
      <w:r w:rsidRPr="00495D84">
        <w:rPr>
          <w:snapToGrid w:val="0"/>
        </w:rPr>
        <w:lastRenderedPageBreak/>
        <w:t>A.3.1A.2</w:t>
      </w:r>
      <w:r w:rsidRPr="00495D84">
        <w:rPr>
          <w:snapToGrid w:val="0"/>
        </w:rPr>
        <w:tab/>
        <w:t>CORESET</w:t>
      </w:r>
      <w:r w:rsidRPr="00495D84">
        <w:rPr>
          <w:snapToGrid w:val="0"/>
          <w:lang w:eastAsia="zh-CN"/>
        </w:rPr>
        <w:t xml:space="preserve"> for RMSI scheduling</w:t>
      </w:r>
    </w:p>
    <w:p w14:paraId="66F25884" w14:textId="77777777" w:rsidR="003E714E" w:rsidRPr="00495D84" w:rsidRDefault="003E714E" w:rsidP="003E714E">
      <w:pPr>
        <w:pStyle w:val="Heading4"/>
        <w:rPr>
          <w:snapToGrid w:val="0"/>
        </w:rPr>
      </w:pPr>
      <w:r w:rsidRPr="00495D84">
        <w:rPr>
          <w:snapToGrid w:val="0"/>
        </w:rPr>
        <w:t>A.3.1A.2.1</w:t>
      </w:r>
      <w:r w:rsidRPr="00495D84">
        <w:rPr>
          <w:snapToGrid w:val="0"/>
        </w:rPr>
        <w:tab/>
        <w:t>TDD</w:t>
      </w:r>
    </w:p>
    <w:p w14:paraId="7A3AC061" w14:textId="77777777" w:rsidR="003E714E" w:rsidRPr="00495D84" w:rsidRDefault="003E714E" w:rsidP="003E714E">
      <w:pPr>
        <w:pStyle w:val="TH"/>
      </w:pPr>
      <w:r w:rsidRPr="00495D84">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49"/>
        <w:gridCol w:w="903"/>
        <w:gridCol w:w="1109"/>
        <w:gridCol w:w="878"/>
        <w:gridCol w:w="878"/>
        <w:gridCol w:w="878"/>
        <w:gridCol w:w="878"/>
        <w:gridCol w:w="880"/>
        <w:gridCol w:w="876"/>
      </w:tblGrid>
      <w:tr w:rsidR="003E714E" w:rsidRPr="00495D84" w14:paraId="68C4375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495D84" w:rsidRDefault="003E714E" w:rsidP="003943C3">
            <w:pPr>
              <w:pStyle w:val="TAH"/>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495D84" w:rsidRDefault="003E714E" w:rsidP="003943C3">
            <w:pPr>
              <w:pStyle w:val="TAH"/>
              <w:rPr>
                <w:rFonts w:cs="Arial"/>
              </w:rPr>
            </w:pPr>
            <w:r w:rsidRPr="00495D84">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495D84" w:rsidRDefault="003E714E" w:rsidP="003943C3">
            <w:pPr>
              <w:pStyle w:val="TAH"/>
              <w:rPr>
                <w:rFonts w:cs="Arial"/>
              </w:rPr>
            </w:pPr>
            <w:r w:rsidRPr="00495D84">
              <w:rPr>
                <w:rFonts w:cs="Arial"/>
              </w:rPr>
              <w:t>Value</w:t>
            </w:r>
          </w:p>
        </w:tc>
      </w:tr>
      <w:tr w:rsidR="003E714E" w:rsidRPr="00495D84" w14:paraId="38B7E5C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67B33513" w:rsidR="003E714E" w:rsidRPr="00495D84" w:rsidRDefault="003E714E" w:rsidP="003943C3">
            <w:pPr>
              <w:pStyle w:val="TAL"/>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1C546BE6" w:rsidR="003E714E" w:rsidRPr="00495D84" w:rsidRDefault="003E714E" w:rsidP="003943C3">
            <w:pPr>
              <w:pStyle w:val="TAC"/>
              <w:rPr>
                <w:rFonts w:cs="Arial"/>
              </w:rPr>
            </w:pPr>
            <w:r w:rsidRPr="00495D84">
              <w:rPr>
                <w:rFonts w:cs="Arial"/>
              </w:rPr>
              <w:t>CR.1.1</w:t>
            </w:r>
            <w:r w:rsidR="00B27C84">
              <w:rPr>
                <w:rFonts w:cs="Arial"/>
              </w:rPr>
              <w:t xml:space="preserve"> </w:t>
            </w:r>
            <w:r w:rsidRPr="00495D84">
              <w:rPr>
                <w:rFonts w:cs="Arial"/>
              </w:rPr>
              <w:t>CCA</w:t>
            </w:r>
            <w:r w:rsidR="00B27C84">
              <w:rPr>
                <w:rFonts w:cs="Arial"/>
              </w:rPr>
              <w:t xml:space="preserve">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495D84" w:rsidRDefault="003E714E" w:rsidP="003943C3">
            <w:pPr>
              <w:pStyle w:val="TAC"/>
              <w:rPr>
                <w:rFonts w:cs="Arial"/>
              </w:rPr>
            </w:pPr>
          </w:p>
        </w:tc>
      </w:tr>
      <w:tr w:rsidR="003E714E" w:rsidRPr="00495D84" w14:paraId="69A39AC2"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649FA6A2" w:rsidR="003E714E" w:rsidRPr="00495D84" w:rsidRDefault="003E714E" w:rsidP="003943C3">
            <w:pPr>
              <w:pStyle w:val="TAL"/>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495D84" w:rsidRDefault="003E714E" w:rsidP="003943C3">
            <w:pPr>
              <w:pStyle w:val="TAC"/>
              <w:rPr>
                <w:rFonts w:cs="Arial"/>
              </w:rPr>
            </w:pPr>
            <w:r w:rsidRPr="00495D84">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495D84" w:rsidRDefault="003E714E" w:rsidP="003943C3">
            <w:pPr>
              <w:pStyle w:val="TAC"/>
              <w:rPr>
                <w:rFonts w:cs="Arial"/>
                <w:lang w:eastAsia="zh-CN"/>
              </w:rPr>
            </w:pPr>
            <w:r w:rsidRPr="00495D84">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495D84" w:rsidRDefault="003E714E" w:rsidP="003943C3">
            <w:pPr>
              <w:pStyle w:val="TAC"/>
              <w:rPr>
                <w:rFonts w:cs="Arial"/>
              </w:rPr>
            </w:pPr>
          </w:p>
        </w:tc>
      </w:tr>
      <w:tr w:rsidR="003E714E" w:rsidRPr="00495D84" w14:paraId="6DF9E2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35EBEFB6" w:rsidR="003E714E" w:rsidRPr="00495D84" w:rsidRDefault="003E714E" w:rsidP="003943C3">
            <w:pPr>
              <w:pStyle w:val="TAL"/>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495D84" w:rsidRDefault="003E714E" w:rsidP="003943C3">
            <w:pPr>
              <w:pStyle w:val="TAC"/>
              <w:rPr>
                <w:rFonts w:cs="Arial"/>
                <w:lang w:eastAsia="zh-CN"/>
              </w:rPr>
            </w:pPr>
            <w:r w:rsidRPr="00495D84">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495D84" w:rsidRDefault="003E714E" w:rsidP="003943C3">
            <w:pPr>
              <w:pStyle w:val="TAC"/>
              <w:rPr>
                <w:rFonts w:cs="Arial"/>
                <w:lang w:eastAsia="zh-CN"/>
              </w:rPr>
            </w:pPr>
            <w:r w:rsidRPr="00495D84">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495D84" w:rsidRDefault="003E714E" w:rsidP="003943C3">
            <w:pPr>
              <w:pStyle w:val="TAC"/>
              <w:rPr>
                <w:rFonts w:cs="Arial"/>
              </w:rPr>
            </w:pPr>
          </w:p>
        </w:tc>
      </w:tr>
      <w:tr w:rsidR="003E714E" w:rsidRPr="00495D84" w14:paraId="02FCD326"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D1DD69" w:rsidR="003E714E" w:rsidRPr="00495D84" w:rsidRDefault="003E714E" w:rsidP="003943C3">
            <w:pPr>
              <w:pStyle w:val="TAL"/>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495D84" w:rsidRDefault="003E714E" w:rsidP="003943C3">
            <w:pPr>
              <w:pStyle w:val="TAC"/>
              <w:rPr>
                <w:rFonts w:cs="Arial"/>
                <w:lang w:eastAsia="zh-CN"/>
              </w:rPr>
            </w:pPr>
            <w:r w:rsidRPr="00495D84">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495D84" w:rsidRDefault="003E714E" w:rsidP="003943C3">
            <w:pPr>
              <w:pStyle w:val="TAC"/>
              <w:rPr>
                <w:rFonts w:cs="Arial"/>
              </w:rPr>
            </w:pPr>
          </w:p>
        </w:tc>
      </w:tr>
      <w:tr w:rsidR="003E714E" w:rsidRPr="00495D84" w14:paraId="7185F319"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495D84"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495D84"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495D84" w:rsidRDefault="003E714E" w:rsidP="003943C3">
            <w:pPr>
              <w:pStyle w:val="TAC"/>
              <w:rPr>
                <w:rFonts w:cs="Arial"/>
              </w:rPr>
            </w:pPr>
          </w:p>
        </w:tc>
      </w:tr>
      <w:tr w:rsidR="003E714E" w:rsidRPr="00495D84" w14:paraId="60A8EF57"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3FF42159" w:rsidR="003E714E" w:rsidRPr="00495D84" w:rsidRDefault="003E714E" w:rsidP="003943C3">
            <w:pPr>
              <w:pStyle w:val="TAL"/>
              <w:rPr>
                <w:rFonts w:cs="Arial"/>
                <w:lang w:eastAsia="zh-CN"/>
              </w:rPr>
            </w:pP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lang w:eastAsia="zh-CN"/>
              </w:rPr>
              <w:t xml:space="preserve"> </w:t>
            </w:r>
            <w:r w:rsidRPr="00495D84">
              <w:rPr>
                <w:rFonts w:cs="Arial"/>
                <w:lang w:eastAsia="zh-CN"/>
              </w:rPr>
              <w:t>multiplexing</w:t>
            </w:r>
            <w:r w:rsidR="00B27C84">
              <w:rPr>
                <w:rFonts w:cs="Arial"/>
                <w:lang w:eastAsia="zh-CN"/>
              </w:rPr>
              <w:t xml:space="preserve"> </w:t>
            </w:r>
            <w:r w:rsidRPr="00495D84">
              <w:rPr>
                <w:rFonts w:cs="Arial"/>
                <w:lang w:eastAsia="zh-CN"/>
              </w:rPr>
              <w:t>configuration</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68D02202" w:rsidR="003E714E" w:rsidRPr="00495D84" w:rsidRDefault="003E714E" w:rsidP="003943C3">
            <w:pPr>
              <w:pStyle w:val="TAC"/>
              <w:rPr>
                <w:rFonts w:cs="Arial"/>
                <w:lang w:eastAsia="zh-CN"/>
              </w:rPr>
            </w:pPr>
            <w:r w:rsidRPr="00495D84">
              <w:rPr>
                <w:rFonts w:cs="Arial"/>
                <w:lang w:eastAsia="zh-CN"/>
              </w:rPr>
              <w:t>Pattern</w:t>
            </w:r>
            <w:r w:rsidR="00B27C84">
              <w:rPr>
                <w:rFonts w:cs="Arial"/>
                <w:lang w:eastAsia="zh-CN"/>
              </w:rPr>
              <w:t xml:space="preserve"> </w:t>
            </w:r>
            <w:r w:rsidRPr="00495D84">
              <w:rPr>
                <w:rFonts w:cs="Arial"/>
                <w:lang w:eastAsia="zh-CN"/>
              </w:rPr>
              <w:t>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495D84" w:rsidRDefault="003E714E" w:rsidP="003943C3">
            <w:pPr>
              <w:pStyle w:val="TAC"/>
              <w:rPr>
                <w:rFonts w:cs="Arial"/>
              </w:rPr>
            </w:pPr>
          </w:p>
        </w:tc>
      </w:tr>
      <w:tr w:rsidR="003E714E" w:rsidRPr="00495D84" w14:paraId="223C4EBF"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0628992E" w:rsidR="003E714E" w:rsidRPr="00495D84" w:rsidRDefault="003E714E" w:rsidP="003943C3">
            <w:pPr>
              <w:pStyle w:val="TAL"/>
              <w:rPr>
                <w:rFonts w:cs="Arial"/>
                <w:lang w:eastAsia="zh-CN"/>
              </w:rPr>
            </w:pPr>
            <w:r w:rsidRPr="00495D84">
              <w:rPr>
                <w:rFonts w:cs="Arial"/>
                <w:lang w:eastAsia="zh-CN"/>
              </w:rPr>
              <w:t>Offset</w:t>
            </w:r>
            <w:r w:rsidR="00B27C84">
              <w:rPr>
                <w:rFonts w:cs="Arial"/>
                <w:lang w:eastAsia="zh-CN"/>
              </w:rPr>
              <w:t xml:space="preserve"> </w:t>
            </w:r>
            <w:r w:rsidRPr="00495D84">
              <w:rPr>
                <w:rFonts w:cs="Arial"/>
                <w:lang w:eastAsia="zh-CN"/>
              </w:rPr>
              <w:t>between</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3,</w:t>
            </w:r>
            <w:r w:rsidR="00B27C84">
              <w:rPr>
                <w:rFonts w:cs="Arial"/>
                <w:vertAlign w:val="superscript"/>
              </w:rPr>
              <w:t xml:space="preserve"> </w:t>
            </w:r>
            <w:r w:rsidRPr="00495D84">
              <w:rPr>
                <w:rFonts w:cs="Arial"/>
                <w:vertAlign w:val="superscript"/>
              </w:rPr>
              <w:t>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495D84" w:rsidRDefault="003E714E" w:rsidP="003943C3">
            <w:pPr>
              <w:pStyle w:val="TAC"/>
              <w:rPr>
                <w:rFonts w:cs="Arial"/>
                <w:lang w:eastAsia="zh-CN"/>
              </w:rPr>
            </w:pPr>
            <w:r w:rsidRPr="00495D84">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3199DA5A" w:rsidR="003E714E" w:rsidRPr="00495D84" w:rsidRDefault="003E714E" w:rsidP="003943C3">
            <w:pPr>
              <w:pStyle w:val="TAC"/>
              <w:rPr>
                <w:rFonts w:cs="Arial"/>
                <w:lang w:eastAsia="zh-CN"/>
              </w:rPr>
            </w:pPr>
            <w:r w:rsidRPr="00495D84">
              <w:rPr>
                <w:rFonts w:cs="Arial"/>
                <w:lang w:eastAsia="zh-CN"/>
              </w:rPr>
              <w:t>0</w:t>
            </w:r>
            <w:r w:rsidR="00B27C84">
              <w:rPr>
                <w:rFonts w:cs="Arial"/>
                <w:lang w:eastAsia="zh-CN"/>
              </w:rPr>
              <w:t xml:space="preserve"> </w:t>
            </w:r>
            <w:r w:rsidRPr="00495D84">
              <w:rPr>
                <w:rFonts w:cs="Arial"/>
                <w:lang w:eastAsia="zh-CN"/>
              </w:rPr>
              <w:t>(Note</w:t>
            </w:r>
            <w:r w:rsidR="00B27C84">
              <w:rPr>
                <w:rFonts w:cs="Arial"/>
                <w:lang w:eastAsia="zh-CN"/>
              </w:rPr>
              <w:t xml:space="preserve"> </w:t>
            </w:r>
            <w:r w:rsidRPr="00495D84">
              <w:rPr>
                <w:rFonts w:cs="Arial"/>
                <w:lang w:eastAsia="zh-CN"/>
              </w:rPr>
              <w:t>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495D84" w:rsidRDefault="003E714E" w:rsidP="003943C3">
            <w:pPr>
              <w:pStyle w:val="TAC"/>
              <w:rPr>
                <w:rFonts w:cs="Arial"/>
              </w:rPr>
            </w:pPr>
          </w:p>
        </w:tc>
      </w:tr>
      <w:tr w:rsidR="003E714E" w:rsidRPr="00495D84" w14:paraId="78462AF1"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34EDEA89" w:rsidR="003E714E" w:rsidRPr="00495D84" w:rsidRDefault="003E714E" w:rsidP="003943C3">
            <w:pPr>
              <w:pStyle w:val="TAL"/>
              <w:rPr>
                <w:rFonts w:cs="Arial"/>
                <w:lang w:eastAsia="zh-CN"/>
              </w:rPr>
            </w:pPr>
            <w:r w:rsidRPr="00495D84">
              <w:t>Configuration</w:t>
            </w:r>
            <w:r w:rsidR="00B27C84">
              <w:t xml:space="preserve"> </w:t>
            </w:r>
            <w:r w:rsidRPr="00495D84">
              <w:t>of</w:t>
            </w:r>
            <w:r w:rsidR="00B27C84">
              <w:t xml:space="preserve"> </w:t>
            </w:r>
            <w:r w:rsidRPr="00495D84">
              <w:t>PDCCH</w:t>
            </w:r>
            <w:r w:rsidR="00B27C84">
              <w:t xml:space="preserve"> </w:t>
            </w:r>
            <w:r w:rsidRPr="00495D84">
              <w:t>monitoring</w:t>
            </w:r>
            <w:r w:rsidR="00B27C84">
              <w:t xml:space="preserve"> </w:t>
            </w:r>
            <w:r w:rsidRPr="00495D84">
              <w:t>occasions</w:t>
            </w:r>
            <w:r w:rsidR="00B27C84">
              <w:t xml:space="preserve"> </w:t>
            </w:r>
            <w:r w:rsidRPr="00495D84">
              <w:t>for</w:t>
            </w:r>
            <w:r w:rsidR="00B27C84">
              <w:t xml:space="preserve"> </w:t>
            </w:r>
            <w:r w:rsidRPr="00495D84">
              <w:rPr>
                <w:rFonts w:cs="Arial"/>
                <w:lang w:eastAsia="zh-CN"/>
              </w:rPr>
              <w:t>RMSI</w:t>
            </w:r>
            <w:r w:rsidR="00B27C84">
              <w:rPr>
                <w:rFonts w:cs="Arial"/>
                <w:lang w:eastAsia="zh-CN"/>
              </w:rPr>
              <w:t xml:space="preserve"> </w:t>
            </w:r>
            <w:r w:rsidRPr="00495D84">
              <w:rPr>
                <w:rFonts w:cs="Arial"/>
                <w:lang w:eastAsia="zh-CN"/>
              </w:rPr>
              <w:t>CORESET</w:t>
            </w:r>
            <w:r w:rsidR="00B27C84">
              <w:rPr>
                <w:rFonts w:cs="Arial"/>
                <w:vertAlign w:val="superscript"/>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495D84"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33D4B962" w:rsidR="003E714E" w:rsidRPr="00495D84" w:rsidRDefault="003E714E" w:rsidP="003943C3">
            <w:pPr>
              <w:pStyle w:val="TAC"/>
              <w:rPr>
                <w:rFonts w:cs="Arial"/>
                <w:lang w:eastAsia="zh-CN"/>
              </w:rPr>
            </w:pPr>
            <w:r w:rsidRPr="00495D84">
              <w:rPr>
                <w:rFonts w:cs="Arial"/>
                <w:lang w:eastAsia="zh-CN"/>
              </w:rPr>
              <w:t>Index</w:t>
            </w:r>
            <w:r w:rsidR="00B27C84">
              <w:rPr>
                <w:rFonts w:cs="Arial"/>
                <w:lang w:eastAsia="zh-CN"/>
              </w:rPr>
              <w:t xml:space="preserve"> </w:t>
            </w:r>
            <w:r w:rsidRPr="00495D84">
              <w:rPr>
                <w:rFonts w:cs="Arial"/>
                <w:lang w:eastAsia="zh-CN"/>
              </w:rPr>
              <w:t>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495D84" w:rsidRDefault="003E714E" w:rsidP="003943C3">
            <w:pPr>
              <w:pStyle w:val="TAC"/>
              <w:rPr>
                <w:rFonts w:cs="Arial"/>
              </w:rPr>
            </w:pPr>
          </w:p>
        </w:tc>
      </w:tr>
      <w:tr w:rsidR="003E714E" w:rsidRPr="00495D84" w14:paraId="66A2C700"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6EB5B72B" w:rsidR="003E714E" w:rsidRPr="00495D84" w:rsidRDefault="003E714E" w:rsidP="003943C3">
            <w:pPr>
              <w:pStyle w:val="TAL"/>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495D84" w:rsidRDefault="003E714E" w:rsidP="003943C3">
            <w:pPr>
              <w:pStyle w:val="TAC"/>
              <w:rPr>
                <w:rFonts w:cs="Arial"/>
              </w:rPr>
            </w:pPr>
            <w:r w:rsidRPr="00495D84">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495D84" w:rsidRDefault="003E714E" w:rsidP="003943C3">
            <w:pPr>
              <w:pStyle w:val="TAC"/>
              <w:rPr>
                <w:rFonts w:cs="Arial"/>
              </w:rPr>
            </w:pPr>
          </w:p>
        </w:tc>
      </w:tr>
      <w:tr w:rsidR="003E714E" w:rsidRPr="00495D84" w14:paraId="7DB4FD44"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A6E869C" w:rsidR="003E714E" w:rsidRPr="00495D84" w:rsidRDefault="003E714E" w:rsidP="003943C3">
            <w:pPr>
              <w:pStyle w:val="TAL"/>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RMSI</w:t>
            </w:r>
            <w:r w:rsidR="00B27C84">
              <w:rPr>
                <w:rFonts w:cs="Arial"/>
              </w:rPr>
              <w:t xml:space="preserve"> </w:t>
            </w:r>
            <w:r w:rsidRPr="00495D84">
              <w:rPr>
                <w:rFonts w:cs="Arial"/>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495D84" w:rsidRDefault="003E714E" w:rsidP="003943C3">
            <w:pPr>
              <w:pStyle w:val="TAC"/>
              <w:rPr>
                <w:rFonts w:cs="Arial"/>
              </w:rPr>
            </w:pPr>
            <w:r w:rsidRPr="00495D84">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495D84" w:rsidRDefault="003E714E" w:rsidP="003943C3">
            <w:pPr>
              <w:pStyle w:val="TAC"/>
              <w:rPr>
                <w:rFonts w:cs="Arial"/>
              </w:rPr>
            </w:pP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495D84" w:rsidRDefault="003E714E" w:rsidP="003943C3">
            <w:pPr>
              <w:pStyle w:val="TAC"/>
              <w:rPr>
                <w:rFonts w:cs="Arial"/>
              </w:rPr>
            </w:pPr>
          </w:p>
        </w:tc>
      </w:tr>
      <w:tr w:rsidR="003E714E" w:rsidRPr="00495D84" w14:paraId="0249B9AA"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3E318A9A" w:rsidR="003E714E" w:rsidRPr="00495D84" w:rsidRDefault="003E714E" w:rsidP="003943C3">
            <w:pPr>
              <w:pStyle w:val="TAL"/>
              <w:rPr>
                <w:rFonts w:cs="Arial"/>
              </w:rPr>
            </w:pPr>
            <w:r w:rsidRPr="00495D84">
              <w:rPr>
                <w:rFonts w:cs="Arial"/>
              </w:rPr>
              <w:t>DCI</w:t>
            </w:r>
            <w:r w:rsidR="00B27C84">
              <w:rPr>
                <w:rFonts w:cs="Arial"/>
              </w:rPr>
              <w:t xml:space="preserve"> </w:t>
            </w:r>
            <w:r w:rsidRPr="00495D84">
              <w:rPr>
                <w:rFonts w:cs="Arial"/>
              </w:rPr>
              <w:t>Format</w:t>
            </w:r>
            <w:r w:rsidR="00B27C84">
              <w:rPr>
                <w:rFonts w:cs="Arial"/>
              </w:rPr>
              <w:t xml:space="preserve"> </w:t>
            </w:r>
            <w:r w:rsidRPr="00495D84">
              <w:rPr>
                <w:rFonts w:cs="Arial"/>
                <w:vertAlign w:val="superscript"/>
              </w:rPr>
              <w:t>Note</w:t>
            </w:r>
            <w:r w:rsidR="00B27C84">
              <w:rPr>
                <w:rFonts w:cs="Arial"/>
                <w:vertAlign w:val="superscript"/>
              </w:rPr>
              <w:t xml:space="preserve"> </w:t>
            </w:r>
            <w:r w:rsidRPr="00495D84">
              <w:rPr>
                <w:rFonts w:cs="Arial"/>
                <w:vertAlign w:val="superscript"/>
              </w:rPr>
              <w:t>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27B22BBD"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495D84" w:rsidRDefault="003E714E" w:rsidP="003943C3">
            <w:pPr>
              <w:pStyle w:val="TAC"/>
              <w:rPr>
                <w:rFonts w:cs="Arial"/>
              </w:rPr>
            </w:pPr>
          </w:p>
        </w:tc>
      </w:tr>
      <w:tr w:rsidR="003E714E" w:rsidRPr="00495D84" w14:paraId="19C1FAF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5C7C9EFC" w:rsidR="003E714E" w:rsidRPr="00495D84" w:rsidRDefault="003E714E" w:rsidP="003943C3">
            <w:pPr>
              <w:pStyle w:val="TAL"/>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495D84" w:rsidRDefault="003E714E" w:rsidP="003943C3">
            <w:pPr>
              <w:pStyle w:val="TAC"/>
              <w:rPr>
                <w:rFonts w:cs="Arial"/>
              </w:rPr>
            </w:pPr>
            <w:r w:rsidRPr="00495D84">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495D84" w:rsidRDefault="003E714E" w:rsidP="003943C3">
            <w:pPr>
              <w:pStyle w:val="TAC"/>
              <w:rPr>
                <w:rFonts w:cs="Arial"/>
              </w:rPr>
            </w:pPr>
            <w:r w:rsidRPr="00495D84">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495D84" w:rsidRDefault="003E714E" w:rsidP="003943C3">
            <w:pPr>
              <w:pStyle w:val="TAC"/>
              <w:rPr>
                <w:rFonts w:cs="Arial"/>
              </w:rPr>
            </w:pPr>
          </w:p>
        </w:tc>
      </w:tr>
      <w:tr w:rsidR="003E714E" w:rsidRPr="00495D84" w14:paraId="51FC951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663A0F85" w:rsidR="003E714E" w:rsidRPr="00495D84" w:rsidRDefault="003E714E" w:rsidP="003943C3">
            <w:pPr>
              <w:pStyle w:val="TAL"/>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495D84" w:rsidRDefault="003E714E" w:rsidP="003943C3">
            <w:pPr>
              <w:pStyle w:val="TAC"/>
              <w:rPr>
                <w:rFonts w:cs="Arial"/>
              </w:rPr>
            </w:pPr>
          </w:p>
        </w:tc>
      </w:tr>
      <w:tr w:rsidR="003E714E" w:rsidRPr="00495D84" w14:paraId="66CB282C"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1B57637A" w:rsidR="003E714E" w:rsidRPr="00495D84" w:rsidRDefault="003E714E" w:rsidP="003943C3">
            <w:pPr>
              <w:pStyle w:val="TAL"/>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495D84" w:rsidRDefault="003E714E" w:rsidP="003943C3">
            <w:pPr>
              <w:pStyle w:val="TAC"/>
              <w:rPr>
                <w:rFonts w:cs="Arial"/>
                <w:lang w:eastAsia="zh-CN"/>
              </w:rPr>
            </w:pPr>
            <w:r w:rsidRPr="00495D84">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495D84"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495D84" w:rsidRDefault="003E714E" w:rsidP="003943C3">
            <w:pPr>
              <w:pStyle w:val="TAC"/>
              <w:rPr>
                <w:rFonts w:cs="Arial"/>
              </w:rPr>
            </w:pPr>
          </w:p>
        </w:tc>
      </w:tr>
      <w:tr w:rsidR="003E714E" w:rsidRPr="00495D84" w14:paraId="73FD4FAB"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6F89A07E" w:rsidR="003E714E" w:rsidRPr="00495D84" w:rsidRDefault="003E714E" w:rsidP="003943C3">
            <w:pPr>
              <w:pStyle w:val="TAL"/>
              <w:rPr>
                <w:rFonts w:cs="Arial"/>
              </w:rPr>
            </w:pPr>
            <w:r w:rsidRPr="00495D84">
              <w:rPr>
                <w:rFonts w:cs="Arial"/>
              </w:rPr>
              <w:t>Mapping</w:t>
            </w:r>
            <w:r w:rsidR="00B27C84">
              <w:rPr>
                <w:rFonts w:cs="Arial"/>
              </w:rPr>
              <w:t xml:space="preserve"> </w:t>
            </w:r>
            <w:r w:rsidRPr="00495D84">
              <w:rPr>
                <w:rFonts w:cs="Arial"/>
              </w:rPr>
              <w:t>from</w:t>
            </w:r>
            <w:r w:rsidR="00B27C84">
              <w:rPr>
                <w:rFonts w:cs="Arial"/>
              </w:rPr>
              <w:t xml:space="preserve"> </w:t>
            </w:r>
            <w:r w:rsidRPr="00495D84">
              <w:rPr>
                <w:rFonts w:cs="Arial"/>
              </w:rPr>
              <w:t>REG</w:t>
            </w:r>
            <w:r w:rsidR="00B27C84">
              <w:rPr>
                <w:rFonts w:cs="Arial"/>
              </w:rPr>
              <w:t xml:space="preserve"> </w:t>
            </w:r>
            <w:r w:rsidRPr="00495D84">
              <w:rPr>
                <w:rFonts w:cs="Arial"/>
              </w:rPr>
              <w:t>to</w:t>
            </w:r>
            <w:r w:rsidR="00B27C84">
              <w:rPr>
                <w:rFonts w:cs="Arial"/>
              </w:rPr>
              <w:t xml:space="preserve"> </w:t>
            </w:r>
            <w:r w:rsidRPr="00495D84">
              <w:rPr>
                <w:rFonts w:cs="Arial"/>
              </w:rPr>
              <w:t>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495D84"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495D84" w:rsidRDefault="003E714E" w:rsidP="003943C3">
            <w:pPr>
              <w:pStyle w:val="TAC"/>
              <w:jc w:val="left"/>
              <w:rPr>
                <w:rFonts w:cs="Arial"/>
              </w:rPr>
            </w:pPr>
            <w:r w:rsidRPr="00495D84">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495D84"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495D84" w:rsidRDefault="003E714E" w:rsidP="003943C3">
            <w:pPr>
              <w:pStyle w:val="TAC"/>
              <w:rPr>
                <w:rFonts w:cs="Arial"/>
              </w:rPr>
            </w:pPr>
          </w:p>
        </w:tc>
      </w:tr>
      <w:tr w:rsidR="003E714E" w:rsidRPr="00495D84" w14:paraId="4AB06C6D"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3F222827" w:rsidR="003E714E" w:rsidRPr="00495D84" w:rsidRDefault="003E714E" w:rsidP="003943C3">
            <w:pPr>
              <w:pStyle w:val="TAL"/>
              <w:rPr>
                <w:rFonts w:cs="Arial"/>
              </w:rPr>
            </w:pPr>
            <w:r w:rsidRPr="00495D84">
              <w:rPr>
                <w:rFonts w:cs="Arial"/>
              </w:rPr>
              <w:t>Cell</w:t>
            </w:r>
            <w:r w:rsidR="00B27C84">
              <w:rPr>
                <w:rFonts w:cs="Arial"/>
              </w:rPr>
              <w:t xml:space="preserve"> </w:t>
            </w:r>
            <w:r w:rsidRPr="00495D84">
              <w:rPr>
                <w:rFonts w:cs="Arial"/>
              </w:rPr>
              <w:t>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495D84"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5A71BB51"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495D84" w:rsidRDefault="003E714E" w:rsidP="003943C3">
            <w:pPr>
              <w:pStyle w:val="TAC"/>
              <w:rPr>
                <w:rFonts w:cs="Arial"/>
              </w:rPr>
            </w:pPr>
          </w:p>
        </w:tc>
      </w:tr>
      <w:tr w:rsidR="003E714E" w:rsidRPr="00495D84" w14:paraId="451A8C95" w14:textId="77777777" w:rsidTr="00B27C84">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3B2BA9A" w:rsidR="003E714E" w:rsidRPr="00495D84" w:rsidRDefault="003E714E" w:rsidP="003943C3">
            <w:pPr>
              <w:pStyle w:val="TAL"/>
              <w:rPr>
                <w:rFonts w:cs="Arial"/>
              </w:rPr>
            </w:pPr>
            <w:r w:rsidRPr="00495D84">
              <w:rPr>
                <w:rFonts w:cs="Arial"/>
              </w:rPr>
              <w:t>Payload</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495D84" w:rsidRDefault="003E714E" w:rsidP="003943C3">
            <w:pPr>
              <w:pStyle w:val="TAC"/>
              <w:rPr>
                <w:rFonts w:cs="Arial"/>
              </w:rPr>
            </w:pPr>
            <w:r w:rsidRPr="00495D84">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639DA809" w:rsidR="003E714E" w:rsidRPr="00495D84" w:rsidRDefault="003E714E" w:rsidP="003943C3">
            <w:pPr>
              <w:pStyle w:val="TAC"/>
              <w:rPr>
                <w:rFonts w:cs="Arial"/>
              </w:rPr>
            </w:pPr>
            <w:r w:rsidRPr="00495D84">
              <w:rPr>
                <w:rFonts w:cs="Arial"/>
              </w:rPr>
              <w:t>Note</w:t>
            </w:r>
            <w:r w:rsidR="00B27C84">
              <w:rPr>
                <w:rFonts w:cs="Arial"/>
              </w:rPr>
              <w:t xml:space="preserve"> </w:t>
            </w:r>
            <w:r w:rsidRPr="00495D84">
              <w:rPr>
                <w:rFonts w:cs="Arial"/>
              </w:rPr>
              <w:t>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495D84"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495D84"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495D84"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495D84" w:rsidRDefault="003E714E" w:rsidP="003943C3">
            <w:pPr>
              <w:pStyle w:val="TAC"/>
              <w:rPr>
                <w:rFonts w:cs="Arial"/>
              </w:rPr>
            </w:pPr>
          </w:p>
        </w:tc>
      </w:tr>
      <w:tr w:rsidR="003E714E" w:rsidRPr="00495D84" w14:paraId="799C7C06"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0A1E005D" w:rsidR="003E714E" w:rsidRPr="00495D84" w:rsidRDefault="00E94096" w:rsidP="003943C3">
            <w:pPr>
              <w:pStyle w:val="TAN"/>
              <w:rPr>
                <w:rFonts w:cs="Arial"/>
              </w:rPr>
            </w:pPr>
            <w:r>
              <w:rPr>
                <w:rFonts w:cs="Arial"/>
              </w:rPr>
              <w:t xml:space="preserve">NOTE </w:t>
            </w:r>
            <w:r w:rsidRPr="00495D84">
              <w:rPr>
                <w:rFonts w:cs="Arial"/>
              </w:rPr>
              <w:t>1</w:t>
            </w:r>
            <w:r>
              <w:rPr>
                <w:rFonts w:cs="Arial"/>
              </w:rPr>
              <w:t>:</w:t>
            </w:r>
            <w:r w:rsidR="003E714E" w:rsidRPr="00495D84">
              <w:rPr>
                <w:rFonts w:cs="Arial"/>
              </w:rPr>
              <w:tab/>
              <w:t>DCI</w:t>
            </w:r>
            <w:r w:rsidR="00B27C84">
              <w:rPr>
                <w:rFonts w:cs="Arial"/>
              </w:rPr>
              <w:t xml:space="preserve"> </w:t>
            </w:r>
            <w:r w:rsidR="003E714E" w:rsidRPr="00495D84">
              <w:rPr>
                <w:rFonts w:cs="Arial"/>
              </w:rPr>
              <w:t>formats</w:t>
            </w:r>
            <w:r w:rsidR="00B27C84">
              <w:rPr>
                <w:rFonts w:cs="Arial"/>
              </w:rPr>
              <w:t xml:space="preserve"> </w:t>
            </w:r>
            <w:r w:rsidR="003E714E" w:rsidRPr="00495D84">
              <w:rPr>
                <w:rFonts w:cs="Arial"/>
              </w:rPr>
              <w:t>are</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38.212</w:t>
            </w:r>
            <w:r w:rsidR="00DD3D40">
              <w:rPr>
                <w:rFonts w:cs="Arial"/>
              </w:rPr>
              <w:t xml:space="preserve"> [8]</w:t>
            </w:r>
            <w:r w:rsidR="003E714E" w:rsidRPr="00495D84">
              <w:rPr>
                <w:rFonts w:cs="Arial"/>
              </w:rPr>
              <w:t>.</w:t>
            </w:r>
          </w:p>
          <w:p w14:paraId="7E348843" w14:textId="5EBF0788" w:rsidR="003E714E" w:rsidRPr="00495D84" w:rsidRDefault="00E94096" w:rsidP="003943C3">
            <w:pPr>
              <w:pStyle w:val="TAN"/>
              <w:rPr>
                <w:rFonts w:cs="Arial"/>
              </w:rPr>
            </w:pPr>
            <w:r>
              <w:rPr>
                <w:rFonts w:cs="Arial"/>
              </w:rPr>
              <w:t xml:space="preserve">NOTE </w:t>
            </w:r>
            <w:r w:rsidRPr="00495D84">
              <w:rPr>
                <w:rFonts w:cs="Arial"/>
              </w:rPr>
              <w:t>2</w:t>
            </w:r>
            <w:r>
              <w:rPr>
                <w:rFonts w:cs="Arial"/>
              </w:rPr>
              <w:t>:</w:t>
            </w:r>
            <w:r w:rsidR="003E714E" w:rsidRPr="00495D84">
              <w:rPr>
                <w:rFonts w:cs="Arial"/>
              </w:rPr>
              <w:tab/>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405C7AEF" w14:textId="502C9EC8" w:rsidR="003E714E" w:rsidRPr="00495D84" w:rsidRDefault="00E94096" w:rsidP="003943C3">
            <w:pPr>
              <w:pStyle w:val="TAN"/>
              <w:rPr>
                <w:rFonts w:cs="Arial"/>
              </w:rPr>
            </w:pPr>
            <w:r>
              <w:rPr>
                <w:rFonts w:cs="Arial"/>
              </w:rPr>
              <w:t xml:space="preserve">NOTE </w:t>
            </w:r>
            <w:r w:rsidRPr="00495D84">
              <w:rPr>
                <w:rFonts w:cs="Arial"/>
              </w:rPr>
              <w:t>3</w:t>
            </w:r>
            <w:r>
              <w:rPr>
                <w:rFonts w:cs="Arial"/>
              </w:rPr>
              <w:t>:</w:t>
            </w:r>
            <w:r w:rsidR="003E714E" w:rsidRPr="00495D84">
              <w:rPr>
                <w:rFonts w:cs="Arial"/>
              </w:rPr>
              <w:tab/>
            </w:r>
            <w:r w:rsidR="003E714E" w:rsidRPr="00495D84">
              <w:t>The</w:t>
            </w:r>
            <w:r w:rsidR="00B27C84">
              <w:t xml:space="preserve"> </w:t>
            </w:r>
            <w:r w:rsidR="003E714E" w:rsidRPr="00495D84">
              <w:t>offset</w:t>
            </w:r>
            <w:r w:rsidR="00B27C84">
              <w:t xml:space="preserve"> </w:t>
            </w:r>
            <w:r w:rsidR="003E714E" w:rsidRPr="00495D84">
              <w:t>is</w:t>
            </w:r>
            <w:r w:rsidR="00B27C84">
              <w:t xml:space="preserve"> </w:t>
            </w:r>
            <w:r w:rsidR="003E714E" w:rsidRPr="00495D84">
              <w:t>defined</w:t>
            </w:r>
            <w:r w:rsidR="00B27C84">
              <w:t xml:space="preserve"> </w:t>
            </w:r>
            <w:r w:rsidR="003E714E" w:rsidRPr="00495D84">
              <w:t>with</w:t>
            </w:r>
            <w:r w:rsidR="00B27C84">
              <w:t xml:space="preserve"> </w:t>
            </w:r>
            <w:r w:rsidR="003E714E" w:rsidRPr="00495D84">
              <w:t>respect</w:t>
            </w:r>
            <w:r w:rsidR="00B27C84">
              <w:t xml:space="preserve"> </w:t>
            </w:r>
            <w:r w:rsidR="003E714E" w:rsidRPr="00495D84">
              <w:t>to</w:t>
            </w:r>
            <w:r w:rsidR="00B27C84">
              <w:t xml:space="preserve"> </w:t>
            </w:r>
            <w:r w:rsidR="003E714E" w:rsidRPr="00495D84">
              <w:t>the</w:t>
            </w:r>
            <w:r w:rsidR="00B27C84">
              <w:t xml:space="preserve"> </w:t>
            </w:r>
            <w:r w:rsidR="003E714E" w:rsidRPr="00495D84">
              <w:t>subcarrier</w:t>
            </w:r>
            <w:r w:rsidR="00B27C84">
              <w:t xml:space="preserve"> </w:t>
            </w:r>
            <w:r w:rsidR="003E714E" w:rsidRPr="00495D84">
              <w:t>spacing</w:t>
            </w:r>
            <w:r w:rsidR="00B27C84">
              <w:t xml:space="preserve"> </w:t>
            </w:r>
            <w:r w:rsidR="003E714E" w:rsidRPr="00495D84">
              <w:t>of</w:t>
            </w:r>
            <w:r w:rsidR="00B27C84">
              <w:t xml:space="preserve"> </w:t>
            </w:r>
            <w:r w:rsidR="003E714E" w:rsidRPr="00495D84">
              <w:t>the</w:t>
            </w:r>
            <w:r w:rsidR="00B27C84">
              <w:t xml:space="preserve"> </w:t>
            </w:r>
            <w:r w:rsidR="003E714E" w:rsidRPr="00495D84">
              <w:t>CORESET</w:t>
            </w:r>
            <w:r w:rsidR="00B27C84">
              <w:t xml:space="preserve"> </w:t>
            </w:r>
            <w:r w:rsidR="003E714E" w:rsidRPr="00495D84">
              <w:t>from</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RMSI</w:t>
            </w:r>
            <w:r w:rsidR="00B27C84">
              <w:t xml:space="preserve"> </w:t>
            </w:r>
            <w:r w:rsidR="003E714E" w:rsidRPr="00495D84">
              <w:t>CORESET</w:t>
            </w:r>
            <w:r w:rsidR="00B27C84">
              <w:t xml:space="preserve"> </w:t>
            </w:r>
            <w:r w:rsidR="003E714E" w:rsidRPr="00495D84">
              <w:t>to</w:t>
            </w:r>
            <w:r w:rsidR="00B27C84">
              <w:t xml:space="preserve"> </w:t>
            </w:r>
            <w:r w:rsidR="003E714E" w:rsidRPr="00495D84">
              <w:t>the</w:t>
            </w:r>
            <w:r w:rsidR="00B27C84">
              <w:t xml:space="preserve"> </w:t>
            </w:r>
            <w:r w:rsidR="003E714E" w:rsidRPr="00495D84">
              <w:t>smallest</w:t>
            </w:r>
            <w:r>
              <w:t xml:space="preserve"> PRB</w:t>
            </w:r>
            <w:r w:rsidR="00B27C84">
              <w:t xml:space="preserve"> </w:t>
            </w:r>
            <w:r w:rsidR="003E714E" w:rsidRPr="00495D84">
              <w:t>index</w:t>
            </w:r>
            <w:r w:rsidR="00B27C84">
              <w:t xml:space="preserve"> </w:t>
            </w:r>
            <w:r w:rsidR="003E714E" w:rsidRPr="00495D84">
              <w:t>of</w:t>
            </w:r>
            <w:r w:rsidR="00B27C84">
              <w:t xml:space="preserve"> </w:t>
            </w:r>
            <w:r w:rsidR="003E714E" w:rsidRPr="00495D84">
              <w:t>the</w:t>
            </w:r>
            <w:r w:rsidR="00B27C84">
              <w:t xml:space="preserve"> </w:t>
            </w:r>
            <w:r w:rsidR="003E714E" w:rsidRPr="00495D84">
              <w:t>common</w:t>
            </w:r>
            <w:r>
              <w:t xml:space="preserve"> PRB</w:t>
            </w:r>
            <w:r w:rsidR="00B27C84">
              <w:t xml:space="preserve"> </w:t>
            </w:r>
            <w:r w:rsidR="003E714E" w:rsidRPr="00495D84">
              <w:t>overlapping</w:t>
            </w:r>
            <w:r w:rsidR="00B27C84">
              <w:t xml:space="preserve"> </w:t>
            </w:r>
            <w:r w:rsidR="003E714E" w:rsidRPr="00495D84">
              <w:t>with</w:t>
            </w:r>
            <w:r w:rsidR="00B27C84">
              <w:t xml:space="preserve"> </w:t>
            </w:r>
            <w:r w:rsidR="003E714E" w:rsidRPr="00495D84">
              <w:t>the</w:t>
            </w:r>
            <w:r w:rsidR="00B27C84">
              <w:t xml:space="preserve"> </w:t>
            </w:r>
            <w:r w:rsidR="003E714E" w:rsidRPr="00495D84">
              <w:t>first</w:t>
            </w:r>
            <w:r>
              <w:t xml:space="preserve"> PRB</w:t>
            </w:r>
            <w:r w:rsidR="00B27C84">
              <w:t xml:space="preserve"> </w:t>
            </w:r>
            <w:r w:rsidR="003E714E" w:rsidRPr="00495D84">
              <w:t>of</w:t>
            </w:r>
            <w:r w:rsidR="00B27C84">
              <w:t xml:space="preserve"> </w:t>
            </w:r>
            <w:r w:rsidR="003E714E" w:rsidRPr="00495D84">
              <w:t>the</w:t>
            </w:r>
            <w:r w:rsidR="00B27C84">
              <w:t xml:space="preserve"> </w:t>
            </w:r>
            <w:r w:rsidR="003E714E" w:rsidRPr="00495D84">
              <w:t>SS/PBCH</w:t>
            </w:r>
            <w:r w:rsidR="00B27C84">
              <w:t xml:space="preserve"> </w:t>
            </w:r>
            <w:r w:rsidR="003E714E" w:rsidRPr="00495D84">
              <w:t>block.</w:t>
            </w:r>
          </w:p>
          <w:p w14:paraId="36E501C2" w14:textId="26EB8BDE" w:rsidR="003E714E" w:rsidRPr="00495D84" w:rsidRDefault="00E94096" w:rsidP="003943C3">
            <w:pPr>
              <w:pStyle w:val="TAN"/>
              <w:rPr>
                <w:rFonts w:cs="Arial"/>
              </w:rPr>
            </w:pPr>
            <w:r>
              <w:rPr>
                <w:rFonts w:cs="Arial"/>
              </w:rPr>
              <w:t xml:space="preserve">NOTE </w:t>
            </w:r>
            <w:r w:rsidRPr="00495D84">
              <w:rPr>
                <w:rFonts w:cs="Arial"/>
              </w:rPr>
              <w:t>4</w:t>
            </w:r>
            <w:r>
              <w:rPr>
                <w:rFonts w:cs="Arial"/>
              </w:rPr>
              <w:t>:</w:t>
            </w:r>
            <w:r w:rsidR="003E714E" w:rsidRPr="00495D84">
              <w:rPr>
                <w:rFonts w:cs="Arial"/>
              </w:rPr>
              <w:tab/>
              <w:t>The</w:t>
            </w:r>
            <w:r w:rsidR="00B27C84">
              <w:rPr>
                <w:rFonts w:cs="Arial"/>
              </w:rPr>
              <w:t xml:space="preserve"> </w:t>
            </w:r>
            <w:r w:rsidR="003E714E" w:rsidRPr="00495D84">
              <w:rPr>
                <w:rFonts w:cs="Arial"/>
              </w:rPr>
              <w:t>c</w:t>
            </w:r>
            <w:r w:rsidR="003E714E" w:rsidRPr="00495D84">
              <w:t>onfiguration</w:t>
            </w:r>
            <w:r w:rsidR="00B27C84">
              <w:t xml:space="preserve"> </w:t>
            </w:r>
            <w:r w:rsidR="003E714E" w:rsidRPr="00495D84">
              <w:t>of</w:t>
            </w:r>
            <w:r w:rsidR="00B27C84">
              <w:t xml:space="preserve"> </w:t>
            </w:r>
            <w:r w:rsidR="003E714E" w:rsidRPr="00495D84">
              <w:t>PDCCH</w:t>
            </w:r>
            <w:r w:rsidR="00B27C84">
              <w:t xml:space="preserve"> </w:t>
            </w:r>
            <w:r w:rsidR="003E714E" w:rsidRPr="00495D84">
              <w:t>monitoring</w:t>
            </w:r>
            <w:r w:rsidR="00B27C84">
              <w:t xml:space="preserve"> </w:t>
            </w:r>
            <w:r w:rsidR="003E714E" w:rsidRPr="00495D84">
              <w:t>occasions</w:t>
            </w:r>
            <w:r w:rsidR="00B27C84">
              <w:t xml:space="preserve"> </w:t>
            </w:r>
            <w:r w:rsidR="003E714E" w:rsidRPr="00495D84">
              <w:t>for</w:t>
            </w:r>
            <w:r w:rsidR="00B27C84">
              <w:t xml:space="preserve"> </w:t>
            </w:r>
            <w:r w:rsidR="003E714E" w:rsidRPr="00495D84">
              <w:rPr>
                <w:rFonts w:cs="Arial"/>
                <w:lang w:eastAsia="zh-CN"/>
              </w:rPr>
              <w:t>RMSI</w:t>
            </w:r>
            <w:r w:rsidR="00B27C84">
              <w:rPr>
                <w:rFonts w:cs="Arial"/>
                <w:lang w:eastAsia="zh-CN"/>
              </w:rPr>
              <w:t xml:space="preserve"> </w:t>
            </w:r>
            <w:r w:rsidR="003E714E" w:rsidRPr="00495D84">
              <w:rPr>
                <w:rFonts w:cs="Arial"/>
                <w:lang w:eastAsia="zh-CN"/>
              </w:rPr>
              <w:t>CORESET</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defined</w:t>
            </w:r>
            <w:r w:rsidR="00B27C84">
              <w:rPr>
                <w:rFonts w:cs="Arial"/>
              </w:rPr>
              <w:t xml:space="preserve"> </w:t>
            </w:r>
            <w:r w:rsidR="003E714E" w:rsidRPr="00495D84">
              <w:rPr>
                <w:rFonts w:cs="Arial"/>
              </w:rPr>
              <w:t>in</w:t>
            </w:r>
            <w:r w:rsidR="00B27C84">
              <w:rPr>
                <w:rFonts w:cs="Arial"/>
              </w:rPr>
              <w:t xml:space="preserve"> </w:t>
            </w:r>
            <w:r>
              <w:rPr>
                <w:rFonts w:cs="Arial"/>
              </w:rPr>
              <w:t>table</w:t>
            </w:r>
            <w:r w:rsidR="00B27C84">
              <w:rPr>
                <w:rFonts w:cs="Arial"/>
              </w:rPr>
              <w:t xml:space="preserve"> </w:t>
            </w:r>
            <w:r w:rsidR="003E714E" w:rsidRPr="00495D84">
              <w:rPr>
                <w:rFonts w:cs="Arial"/>
              </w:rPr>
              <w:t>13-11</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TS</w:t>
            </w:r>
            <w:r w:rsidR="00B27C84">
              <w:rPr>
                <w:rFonts w:cs="Arial"/>
              </w:rPr>
              <w:t xml:space="preserve"> </w:t>
            </w:r>
            <w:r w:rsidR="003E714E" w:rsidRPr="00495D84">
              <w:rPr>
                <w:rFonts w:cs="Arial"/>
              </w:rPr>
              <w:t>38.213</w:t>
            </w:r>
            <w:r w:rsidR="00B27C84">
              <w:rPr>
                <w:rFonts w:cs="Arial"/>
              </w:rPr>
              <w:t xml:space="preserve"> </w:t>
            </w:r>
            <w:r w:rsidR="003E714E" w:rsidRPr="00495D84">
              <w:rPr>
                <w:rFonts w:cs="Arial"/>
              </w:rPr>
              <w:t>[3].</w:t>
            </w:r>
          </w:p>
          <w:p w14:paraId="0A814EA4" w14:textId="19DFA96E" w:rsidR="003E714E" w:rsidRPr="00495D84" w:rsidRDefault="00E94096" w:rsidP="003943C3">
            <w:pPr>
              <w:pStyle w:val="TAN"/>
              <w:rPr>
                <w:rFonts w:cs="Arial"/>
              </w:rPr>
            </w:pPr>
            <w:r>
              <w:rPr>
                <w:rFonts w:cs="Arial"/>
              </w:rPr>
              <w:t xml:space="preserve">NOTE </w:t>
            </w:r>
            <w:r w:rsidRPr="00495D84">
              <w:rPr>
                <w:rFonts w:cs="Arial"/>
              </w:rPr>
              <w:t>5</w:t>
            </w:r>
            <w:r>
              <w:rPr>
                <w:rFonts w:cs="Arial"/>
              </w:rPr>
              <w:t>:</w:t>
            </w:r>
            <w:r w:rsidR="003E714E" w:rsidRPr="00495D84">
              <w:rPr>
                <w:rFonts w:cs="Arial"/>
              </w:rPr>
              <w:tab/>
              <w:t>Cell</w:t>
            </w:r>
            <w:r w:rsidR="00B27C84">
              <w:rPr>
                <w:rFonts w:cs="Arial"/>
              </w:rPr>
              <w:t xml:space="preserve"> </w:t>
            </w:r>
            <w:r w:rsidR="003E714E" w:rsidRPr="00495D84">
              <w:rPr>
                <w:rFonts w:cs="Arial"/>
              </w:rPr>
              <w:t>ID</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1DB290EB" w14:textId="3ABBF057" w:rsidR="003E714E" w:rsidRPr="00495D84" w:rsidRDefault="00E94096" w:rsidP="003943C3">
            <w:pPr>
              <w:pStyle w:val="TAN"/>
              <w:rPr>
                <w:rFonts w:cs="Arial"/>
              </w:rPr>
            </w:pPr>
            <w:r>
              <w:rPr>
                <w:rFonts w:cs="Arial"/>
              </w:rPr>
              <w:t xml:space="preserve">NOTE </w:t>
            </w:r>
            <w:r w:rsidRPr="00495D84">
              <w:rPr>
                <w:rFonts w:cs="Arial"/>
              </w:rPr>
              <w:t>6</w:t>
            </w:r>
            <w:r>
              <w:rPr>
                <w:rFonts w:cs="Arial"/>
              </w:rPr>
              <w:t>:</w:t>
            </w:r>
            <w:r w:rsidR="003E714E" w:rsidRPr="00495D84">
              <w:rPr>
                <w:rFonts w:cs="Arial"/>
              </w:rPr>
              <w:tab/>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66E48B5" w14:textId="7586219A" w:rsidR="003E714E" w:rsidRPr="00495D84" w:rsidRDefault="00E94096" w:rsidP="003943C3">
            <w:pPr>
              <w:pStyle w:val="TAN"/>
              <w:rPr>
                <w:lang w:eastAsia="ja-JP"/>
              </w:rPr>
            </w:pPr>
            <w:r>
              <w:rPr>
                <w:rFonts w:cs="Arial"/>
              </w:rPr>
              <w:t xml:space="preserve">NOTE </w:t>
            </w:r>
            <w:r w:rsidRPr="00495D84">
              <w:rPr>
                <w:rFonts w:cs="Arial"/>
              </w:rPr>
              <w:t>7</w:t>
            </w:r>
            <w:r>
              <w:rPr>
                <w:rFonts w:cs="Arial"/>
              </w:rPr>
              <w:t>:</w:t>
            </w:r>
            <w:r w:rsidR="00B27C84">
              <w:rPr>
                <w:rFonts w:cs="Arial"/>
              </w:rPr>
              <w:t xml:space="preserve"> </w:t>
            </w:r>
            <w:r w:rsidR="003E714E" w:rsidRPr="00495D84">
              <w:rPr>
                <w:rFonts w:cs="Arial"/>
              </w:rPr>
              <w:tab/>
            </w:r>
            <w:r w:rsidR="003E714E" w:rsidRPr="00495D84">
              <w:rPr>
                <w:lang w:eastAsia="ja-JP"/>
              </w:rPr>
              <w:t>The</w:t>
            </w:r>
            <w:r w:rsidR="00B27C84">
              <w:rPr>
                <w:lang w:eastAsia="ja-JP"/>
              </w:rPr>
              <w:t xml:space="preserve"> </w:t>
            </w:r>
            <w:r w:rsidR="003E714E" w:rsidRPr="00495D84">
              <w:rPr>
                <w:lang w:eastAsia="ja-JP"/>
              </w:rPr>
              <w:t>configuration</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blocks</w:t>
            </w:r>
            <w:r w:rsidR="00B27C84">
              <w:rPr>
                <w:lang w:eastAsia="ja-JP"/>
              </w:rPr>
              <w:t xml:space="preserve"> </w:t>
            </w:r>
            <w:r w:rsidR="003E714E" w:rsidRPr="00495D84">
              <w:rPr>
                <w:lang w:eastAsia="ja-JP"/>
              </w:rPr>
              <w:t>and</w:t>
            </w:r>
            <w:r w:rsidR="00B27C84">
              <w:rPr>
                <w:lang w:eastAsia="ja-JP"/>
              </w:rPr>
              <w:t xml:space="preserve"> </w:t>
            </w:r>
            <w:r w:rsidR="003E714E" w:rsidRPr="00495D84">
              <w:rPr>
                <w:lang w:eastAsia="ja-JP"/>
              </w:rPr>
              <w:t>slot</w:t>
            </w:r>
            <w:r w:rsidR="00B27C84">
              <w:rPr>
                <w:lang w:eastAsia="ja-JP"/>
              </w:rPr>
              <w:t xml:space="preserve"> </w:t>
            </w:r>
            <w:r w:rsidR="003E714E" w:rsidRPr="00495D84">
              <w:rPr>
                <w:lang w:eastAsia="ja-JP"/>
              </w:rPr>
              <w:t>symbols</w:t>
            </w:r>
            <w:r w:rsidR="00B27C84">
              <w:rPr>
                <w:lang w:eastAsia="ja-JP"/>
              </w:rPr>
              <w:t xml:space="preserve"> </w:t>
            </w:r>
            <w:r w:rsidR="003E714E" w:rsidRPr="00495D84">
              <w:rPr>
                <w:lang w:eastAsia="ja-JP"/>
              </w:rPr>
              <w:t>of</w:t>
            </w:r>
            <w:r w:rsidR="00B27C84">
              <w:rPr>
                <w:lang w:eastAsia="ja-JP"/>
              </w:rPr>
              <w:t xml:space="preserve"> </w:t>
            </w:r>
            <w:r w:rsidR="003E714E" w:rsidRPr="00495D84">
              <w:rPr>
                <w:lang w:eastAsia="ja-JP"/>
              </w:rPr>
              <w:t>control</w:t>
            </w:r>
            <w:r w:rsidR="00B27C84">
              <w:rPr>
                <w:lang w:eastAsia="ja-JP"/>
              </w:rPr>
              <w:t xml:space="preserve"> </w:t>
            </w:r>
            <w:r w:rsidR="003E714E" w:rsidRPr="00495D84">
              <w:rPr>
                <w:lang w:eastAsia="ja-JP"/>
              </w:rPr>
              <w:t>resource</w:t>
            </w:r>
            <w:r w:rsidR="00B27C84">
              <w:rPr>
                <w:lang w:eastAsia="ja-JP"/>
              </w:rPr>
              <w:t xml:space="preserve"> </w:t>
            </w:r>
            <w:r w:rsidR="003E714E" w:rsidRPr="00495D84">
              <w:rPr>
                <w:lang w:eastAsia="ja-JP"/>
              </w:rPr>
              <w:t>set</w:t>
            </w:r>
            <w:r w:rsidR="00B27C84">
              <w:rPr>
                <w:lang w:eastAsia="ja-JP"/>
              </w:rPr>
              <w:t xml:space="preserve"> </w:t>
            </w:r>
            <w:r w:rsidR="003E714E" w:rsidRPr="00495D84">
              <w:rPr>
                <w:lang w:eastAsia="ja-JP"/>
              </w:rPr>
              <w:t>for</w:t>
            </w:r>
            <w:r w:rsidR="00B27C84">
              <w:rPr>
                <w:lang w:eastAsia="ja-JP"/>
              </w:rPr>
              <w:t xml:space="preserve"> </w:t>
            </w:r>
            <w:r w:rsidR="003E714E" w:rsidRPr="00495D84">
              <w:rPr>
                <w:lang w:eastAsia="ja-JP"/>
              </w:rPr>
              <w:t>Type0-PDCCH</w:t>
            </w:r>
            <w:r w:rsidR="00B27C84">
              <w:rPr>
                <w:lang w:eastAsia="ja-JP"/>
              </w:rPr>
              <w:t xml:space="preserve"> </w:t>
            </w:r>
            <w:r w:rsidR="003E714E" w:rsidRPr="00495D84">
              <w:rPr>
                <w:lang w:eastAsia="ja-JP"/>
              </w:rPr>
              <w:t>search</w:t>
            </w:r>
            <w:r w:rsidR="00B27C84">
              <w:rPr>
                <w:lang w:eastAsia="ja-JP"/>
              </w:rPr>
              <w:t xml:space="preserve"> </w:t>
            </w:r>
            <w:r w:rsidR="003E714E" w:rsidRPr="00495D84">
              <w:rPr>
                <w:lang w:eastAsia="ja-JP"/>
              </w:rPr>
              <w:t>space</w:t>
            </w:r>
            <w:r w:rsidR="00B27C84">
              <w:rPr>
                <w:lang w:eastAsia="ja-JP"/>
              </w:rPr>
              <w:t xml:space="preserve"> </w:t>
            </w:r>
            <w:r w:rsidR="003E714E" w:rsidRPr="00495D84">
              <w:rPr>
                <w:lang w:eastAsia="ja-JP"/>
              </w:rPr>
              <w:t>corresponds</w:t>
            </w:r>
            <w:r w:rsidR="00B27C84">
              <w:rPr>
                <w:lang w:eastAsia="ja-JP"/>
              </w:rPr>
              <w:t xml:space="preserve"> </w:t>
            </w:r>
            <w:r w:rsidR="003E714E" w:rsidRPr="00495D84">
              <w:rPr>
                <w:lang w:eastAsia="ja-JP"/>
              </w:rPr>
              <w:t>to</w:t>
            </w:r>
            <w:r w:rsidR="00B27C84">
              <w:rPr>
                <w:lang w:eastAsia="ja-JP"/>
              </w:rPr>
              <w:t xml:space="preserve"> </w:t>
            </w:r>
            <w:r w:rsidR="003E714E" w:rsidRPr="00495D84">
              <w:rPr>
                <w:lang w:eastAsia="ja-JP"/>
              </w:rPr>
              <w:t>index</w:t>
            </w:r>
            <w:r w:rsidR="00B27C84">
              <w:rPr>
                <w:lang w:eastAsia="ja-JP"/>
              </w:rPr>
              <w:t xml:space="preserve"> </w:t>
            </w:r>
            <w:r w:rsidR="003E714E" w:rsidRPr="00495D84">
              <w:rPr>
                <w:lang w:eastAsia="ja-JP"/>
              </w:rPr>
              <w:t>4</w:t>
            </w:r>
            <w:r w:rsidR="00B27C84">
              <w:rPr>
                <w:lang w:eastAsia="ja-JP"/>
              </w:rPr>
              <w:t xml:space="preserve"> </w:t>
            </w:r>
            <w:r w:rsidR="003E714E" w:rsidRPr="00495D84">
              <w:rPr>
                <w:lang w:eastAsia="ja-JP"/>
              </w:rPr>
              <w:t>in</w:t>
            </w:r>
            <w:r w:rsidR="00B27C84">
              <w:rPr>
                <w:lang w:eastAsia="ja-JP"/>
              </w:rPr>
              <w:t xml:space="preserve"> </w:t>
            </w:r>
            <w:r>
              <w:rPr>
                <w:lang w:eastAsia="ja-JP"/>
              </w:rPr>
              <w:t>table</w:t>
            </w:r>
            <w:r w:rsidR="00B27C84">
              <w:rPr>
                <w:lang w:eastAsia="ja-JP"/>
              </w:rPr>
              <w:t xml:space="preserve"> </w:t>
            </w:r>
            <w:r w:rsidR="003E714E" w:rsidRPr="00495D84">
              <w:rPr>
                <w:lang w:eastAsia="ja-JP"/>
              </w:rPr>
              <w:t>13-4A</w:t>
            </w:r>
            <w:r w:rsidR="00B27C84">
              <w:rPr>
                <w:lang w:eastAsia="ja-JP"/>
              </w:rPr>
              <w:t xml:space="preserve"> </w:t>
            </w:r>
            <w:r w:rsidR="003E714E" w:rsidRPr="00495D84">
              <w:rPr>
                <w:lang w:eastAsia="ja-JP"/>
              </w:rPr>
              <w:t>in</w:t>
            </w:r>
            <w:r w:rsidR="00B27C84">
              <w:rPr>
                <w:lang w:eastAsia="ja-JP"/>
              </w:rPr>
              <w:t xml:space="preserve"> </w:t>
            </w:r>
            <w:r w:rsidR="003E714E" w:rsidRPr="00495D84">
              <w:rPr>
                <w:lang w:eastAsia="ja-JP"/>
              </w:rPr>
              <w:t>TS</w:t>
            </w:r>
            <w:r w:rsidR="00B27C84">
              <w:rPr>
                <w:lang w:eastAsia="ja-JP"/>
              </w:rPr>
              <w:t xml:space="preserve"> </w:t>
            </w:r>
            <w:r w:rsidR="003E714E" w:rsidRPr="00495D84">
              <w:rPr>
                <w:lang w:eastAsia="ja-JP"/>
              </w:rPr>
              <w:t>38.213</w:t>
            </w:r>
            <w:r w:rsidR="00B27C84">
              <w:rPr>
                <w:lang w:eastAsia="ja-JP"/>
              </w:rPr>
              <w:t xml:space="preserve"> </w:t>
            </w:r>
            <w:r w:rsidR="003E714E" w:rsidRPr="00495D84">
              <w:rPr>
                <w:lang w:eastAsia="ja-JP"/>
              </w:rPr>
              <w:t>[3].</w:t>
            </w:r>
          </w:p>
          <w:p w14:paraId="2FE83094" w14:textId="4433BE3F" w:rsidR="003E714E" w:rsidRPr="00495D84" w:rsidRDefault="00E94096" w:rsidP="003943C3">
            <w:pPr>
              <w:pStyle w:val="TAN"/>
              <w:rPr>
                <w:rFonts w:cs="Arial"/>
              </w:rPr>
            </w:pPr>
            <w:r>
              <w:t xml:space="preserve">NOTE </w:t>
            </w:r>
            <w:r w:rsidRPr="00495D84">
              <w:t>8</w:t>
            </w:r>
            <w:r>
              <w:t>:</w:t>
            </w:r>
            <w:r w:rsidR="003E714E" w:rsidRPr="00495D84">
              <w:tab/>
              <w:t>Other</w:t>
            </w:r>
            <w:r w:rsidR="00B27C84">
              <w:t xml:space="preserve"> </w:t>
            </w:r>
            <w:r w:rsidR="003E714E" w:rsidRPr="00495D84">
              <w:t>values</w:t>
            </w:r>
            <w:r w:rsidR="00B27C84">
              <w:t xml:space="preserve"> </w:t>
            </w:r>
            <w:r w:rsidR="003E714E" w:rsidRPr="00495D84">
              <w:t>can</w:t>
            </w:r>
            <w:r w:rsidR="00B27C84">
              <w:t xml:space="preserve"> </w:t>
            </w:r>
            <w:r w:rsidR="003E714E" w:rsidRPr="00495D84">
              <w:t>be</w:t>
            </w:r>
            <w:r w:rsidR="00B27C84">
              <w:t xml:space="preserve"> </w:t>
            </w:r>
            <w:r w:rsidR="003E714E" w:rsidRPr="00495D84">
              <w:t>used</w:t>
            </w:r>
            <w:r w:rsidR="00B27C84">
              <w:t xml:space="preserve"> </w:t>
            </w:r>
            <w:r w:rsidR="003E714E" w:rsidRPr="00495D84">
              <w:t>to</w:t>
            </w:r>
            <w:r w:rsidR="00B27C84">
              <w:t xml:space="preserve"> </w:t>
            </w:r>
            <w:r w:rsidR="003E714E" w:rsidRPr="00495D84">
              <w:t>align</w:t>
            </w:r>
            <w:r w:rsidR="00B27C84">
              <w:t xml:space="preserve"> </w:t>
            </w:r>
            <w:r w:rsidR="003E714E" w:rsidRPr="00495D84">
              <w:t>with</w:t>
            </w:r>
            <w:r w:rsidR="00B27C84">
              <w:t xml:space="preserve"> </w:t>
            </w:r>
            <w:r w:rsidR="003E714E" w:rsidRPr="00495D84">
              <w:t>GSCN</w:t>
            </w:r>
            <w:r w:rsidR="00B27C84">
              <w:t xml:space="preserve"> </w:t>
            </w:r>
            <w:r w:rsidR="003E714E" w:rsidRPr="00495D84">
              <w:t>[13]</w:t>
            </w:r>
            <w:r w:rsidR="00B27C84">
              <w:t xml:space="preserve"> </w:t>
            </w:r>
            <w:r w:rsidR="003E714E" w:rsidRPr="00495D84">
              <w:t>as</w:t>
            </w:r>
            <w:r w:rsidR="00B27C84">
              <w:t xml:space="preserve"> </w:t>
            </w:r>
            <w:r w:rsidR="003E714E" w:rsidRPr="00495D84">
              <w:t>long</w:t>
            </w:r>
            <w:r w:rsidR="00B27C84">
              <w:t xml:space="preserve"> </w:t>
            </w:r>
            <w:r w:rsidR="003E714E" w:rsidRPr="00495D84">
              <w:t>as</w:t>
            </w:r>
            <w:r w:rsidR="00B27C84">
              <w:t xml:space="preserve"> </w:t>
            </w:r>
            <w:r w:rsidR="003E714E" w:rsidRPr="00495D84">
              <w:t>SSB</w:t>
            </w:r>
            <w:r w:rsidR="00B27C84">
              <w:t xml:space="preserve"> </w:t>
            </w:r>
            <w:r w:rsidR="003E714E" w:rsidRPr="00495D84">
              <w:t>does</w:t>
            </w:r>
            <w:r w:rsidR="00B27C84">
              <w:t xml:space="preserve"> </w:t>
            </w:r>
            <w:r w:rsidR="003E714E" w:rsidRPr="00495D84">
              <w:t>not</w:t>
            </w:r>
            <w:r w:rsidR="00B27C84">
              <w:t xml:space="preserve"> </w:t>
            </w:r>
            <w:r w:rsidR="003E714E" w:rsidRPr="00495D84">
              <w:t>overlap</w:t>
            </w:r>
            <w:r w:rsidR="00B27C84">
              <w:t xml:space="preserve"> </w:t>
            </w:r>
            <w:r w:rsidR="003E714E" w:rsidRPr="00495D84">
              <w:t>the</w:t>
            </w:r>
            <w:r w:rsidR="00B27C84">
              <w:t xml:space="preserve"> </w:t>
            </w:r>
            <w:r w:rsidR="003E714E" w:rsidRPr="00495D84">
              <w:t>RMC.</w:t>
            </w:r>
          </w:p>
        </w:tc>
      </w:tr>
    </w:tbl>
    <w:p w14:paraId="03DB4C33" w14:textId="77777777" w:rsidR="003E714E" w:rsidRPr="00495D84" w:rsidRDefault="003E714E" w:rsidP="003E714E">
      <w:pPr>
        <w:rPr>
          <w:rFonts w:eastAsia="MS Mincho"/>
        </w:rPr>
      </w:pPr>
    </w:p>
    <w:p w14:paraId="0F070578" w14:textId="77777777" w:rsidR="003E714E" w:rsidRPr="00495D84" w:rsidRDefault="003E714E" w:rsidP="003E714E">
      <w:pPr>
        <w:pStyle w:val="Heading3"/>
        <w:rPr>
          <w:snapToGrid w:val="0"/>
        </w:rPr>
      </w:pPr>
      <w:r w:rsidRPr="00495D84">
        <w:rPr>
          <w:snapToGrid w:val="0"/>
        </w:rPr>
        <w:lastRenderedPageBreak/>
        <w:t>A.3.1A.3</w:t>
      </w:r>
      <w:r w:rsidRPr="00495D84">
        <w:rPr>
          <w:snapToGrid w:val="0"/>
        </w:rPr>
        <w:tab/>
        <w:t>CORESET for RMC scheduling</w:t>
      </w:r>
    </w:p>
    <w:p w14:paraId="1B6974E6" w14:textId="77777777" w:rsidR="003E714E" w:rsidRPr="00495D84" w:rsidRDefault="003E714E" w:rsidP="003E714E">
      <w:pPr>
        <w:pStyle w:val="Heading4"/>
        <w:rPr>
          <w:snapToGrid w:val="0"/>
        </w:rPr>
      </w:pPr>
      <w:r w:rsidRPr="00495D84">
        <w:rPr>
          <w:snapToGrid w:val="0"/>
        </w:rPr>
        <w:t>A.3.1A.3.1</w:t>
      </w:r>
      <w:r w:rsidRPr="00495D84">
        <w:rPr>
          <w:snapToGrid w:val="0"/>
        </w:rPr>
        <w:tab/>
        <w:t>TDD</w:t>
      </w:r>
    </w:p>
    <w:p w14:paraId="37B65B82" w14:textId="77777777" w:rsidR="003E714E" w:rsidRPr="00495D84" w:rsidRDefault="003E714E" w:rsidP="003E714E">
      <w:pPr>
        <w:pStyle w:val="TH"/>
        <w:rPr>
          <w:rFonts w:cs="v5.0.0"/>
        </w:rPr>
      </w:pPr>
      <w:r w:rsidRPr="00495D84">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00"/>
        <w:gridCol w:w="903"/>
        <w:gridCol w:w="1317"/>
        <w:gridCol w:w="1169"/>
        <w:gridCol w:w="730"/>
        <w:gridCol w:w="722"/>
        <w:gridCol w:w="830"/>
        <w:gridCol w:w="830"/>
        <w:gridCol w:w="828"/>
      </w:tblGrid>
      <w:tr w:rsidR="003E714E" w:rsidRPr="00495D84" w14:paraId="21B6541D"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495D84" w:rsidRDefault="003E714E" w:rsidP="003943C3">
            <w:pPr>
              <w:pStyle w:val="TAH"/>
              <w:spacing w:line="252" w:lineRule="auto"/>
              <w:rPr>
                <w:rFonts w:cs="Arial"/>
              </w:rPr>
            </w:pPr>
            <w:r w:rsidRPr="00495D84">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495D84" w:rsidRDefault="003E714E" w:rsidP="003943C3">
            <w:pPr>
              <w:pStyle w:val="TAH"/>
              <w:spacing w:line="252" w:lineRule="auto"/>
              <w:rPr>
                <w:rFonts w:cs="Arial"/>
              </w:rPr>
            </w:pPr>
            <w:r w:rsidRPr="00495D84">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495D84" w:rsidRDefault="003E714E" w:rsidP="003943C3">
            <w:pPr>
              <w:pStyle w:val="TAH"/>
              <w:spacing w:line="252" w:lineRule="auto"/>
              <w:rPr>
                <w:rFonts w:cs="Arial"/>
              </w:rPr>
            </w:pPr>
            <w:r w:rsidRPr="00495D84">
              <w:rPr>
                <w:rFonts w:cs="Arial"/>
              </w:rPr>
              <w:t>Value</w:t>
            </w:r>
          </w:p>
        </w:tc>
      </w:tr>
      <w:tr w:rsidR="00C40AE3" w:rsidRPr="00495D84" w14:paraId="2DFD2E0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4CEC308B" w:rsidR="00C40AE3" w:rsidRPr="00495D84" w:rsidRDefault="00C40AE3" w:rsidP="00C40AE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0A25A544" w:rsidR="00C40AE3" w:rsidRPr="00495D84" w:rsidRDefault="00C40AE3" w:rsidP="00C40AE3">
            <w:pPr>
              <w:pStyle w:val="TAC"/>
              <w:spacing w:line="252" w:lineRule="auto"/>
            </w:pPr>
            <w:r w:rsidRPr="00495D84">
              <w:t>CCR.1.1</w:t>
            </w:r>
            <w:r w:rsidR="00B27C84">
              <w:t xml:space="preserve"> </w:t>
            </w:r>
            <w:r w:rsidRPr="00495D84">
              <w:t>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3334F30F" w:rsidR="00C40AE3" w:rsidRPr="00495D84" w:rsidRDefault="00C40AE3" w:rsidP="00C40AE3">
            <w:pPr>
              <w:pStyle w:val="TAC"/>
              <w:rPr>
                <w:rFonts w:cs="Arial"/>
              </w:rPr>
            </w:pPr>
            <w:r w:rsidRPr="00495D84">
              <w:t>CCR.1.2</w:t>
            </w:r>
            <w:r w:rsidR="00B27C84">
              <w:t xml:space="preserve"> </w:t>
            </w:r>
            <w:r w:rsidRPr="00495D84">
              <w:t>CCA</w:t>
            </w:r>
          </w:p>
        </w:tc>
        <w:tc>
          <w:tcPr>
            <w:tcW w:w="379" w:type="pct"/>
            <w:tcBorders>
              <w:top w:val="single" w:sz="4" w:space="0" w:color="auto"/>
              <w:left w:val="single" w:sz="4" w:space="0" w:color="auto"/>
              <w:bottom w:val="single" w:sz="4" w:space="0" w:color="auto"/>
              <w:right w:val="single" w:sz="4" w:space="0" w:color="auto"/>
            </w:tcBorders>
          </w:tcPr>
          <w:p w14:paraId="0C63FF34" w14:textId="46214A1B" w:rsidR="00C40AE3" w:rsidRPr="00495D84" w:rsidRDefault="00C40AE3" w:rsidP="00C40AE3">
            <w:pPr>
              <w:pStyle w:val="TAC"/>
              <w:spacing w:line="252" w:lineRule="auto"/>
              <w:rPr>
                <w:rFonts w:cs="Arial"/>
              </w:rPr>
            </w:pPr>
            <w:r w:rsidRPr="00495D84">
              <w:t>CCR.1.3</w:t>
            </w:r>
            <w:r w:rsidR="00B27C84">
              <w:t xml:space="preserve"> </w:t>
            </w:r>
            <w:r w:rsidRPr="00495D84">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495D84" w:rsidRDefault="00C40AE3" w:rsidP="00C40AE3">
            <w:pPr>
              <w:pStyle w:val="TAC"/>
              <w:spacing w:line="252" w:lineRule="auto"/>
              <w:rPr>
                <w:rFonts w:cs="Arial"/>
              </w:rPr>
            </w:pPr>
          </w:p>
        </w:tc>
      </w:tr>
      <w:tr w:rsidR="00C40AE3" w:rsidRPr="00495D84" w14:paraId="7DDA1B9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4DA42A9D" w:rsidR="00C40AE3" w:rsidRPr="00495D84" w:rsidRDefault="00C40AE3" w:rsidP="00C40AE3">
            <w:pPr>
              <w:pStyle w:val="TAL"/>
              <w:spacing w:line="252" w:lineRule="auto"/>
              <w:rPr>
                <w:rFonts w:cs="Arial"/>
              </w:rPr>
            </w:pPr>
            <w:r w:rsidRPr="00495D84">
              <w:rPr>
                <w:rFonts w:cs="Arial"/>
              </w:rPr>
              <w:t>Channel</w:t>
            </w:r>
            <w:r w:rsidR="00B27C84">
              <w:rPr>
                <w:rFonts w:cs="Arial"/>
              </w:rPr>
              <w:t xml:space="preserve"> </w:t>
            </w:r>
            <w:r w:rsidRPr="00495D84">
              <w:rPr>
                <w:rFonts w:cs="Arial"/>
              </w:rPr>
              <w:t>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495D84" w:rsidRDefault="00C40AE3" w:rsidP="00C40AE3">
            <w:pPr>
              <w:pStyle w:val="TAC"/>
              <w:spacing w:line="252" w:lineRule="auto"/>
              <w:rPr>
                <w:rFonts w:cs="Arial"/>
              </w:rPr>
            </w:pPr>
            <w:r w:rsidRPr="00495D84">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495D84" w:rsidRDefault="00C40AE3" w:rsidP="00C40AE3">
            <w:pPr>
              <w:pStyle w:val="TAC"/>
              <w:spacing w:line="252" w:lineRule="auto"/>
            </w:pPr>
            <w:r w:rsidRPr="00495D84">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495D84" w:rsidRDefault="00C40AE3" w:rsidP="00C40AE3">
            <w:pPr>
              <w:pStyle w:val="TAC"/>
              <w:rPr>
                <w:rFonts w:cs="Arial"/>
                <w:lang w:eastAsia="zh-CN"/>
              </w:rPr>
            </w:pPr>
            <w:r w:rsidRPr="00495D84">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495D84" w:rsidRDefault="00C40AE3" w:rsidP="00C40AE3">
            <w:pPr>
              <w:pStyle w:val="TAC"/>
              <w:spacing w:line="252" w:lineRule="auto"/>
              <w:rPr>
                <w:rFonts w:cs="Arial"/>
              </w:rPr>
            </w:pPr>
            <w:r w:rsidRPr="00495D84">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495D84" w:rsidRDefault="00C40AE3" w:rsidP="00C40AE3">
            <w:pPr>
              <w:pStyle w:val="TAC"/>
              <w:spacing w:line="252" w:lineRule="auto"/>
              <w:rPr>
                <w:rFonts w:cs="Arial"/>
              </w:rPr>
            </w:pPr>
          </w:p>
        </w:tc>
      </w:tr>
      <w:tr w:rsidR="00C40AE3" w:rsidRPr="00495D84" w14:paraId="67266E07"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5B054EA2" w:rsidR="00C40AE3" w:rsidRPr="00495D84" w:rsidRDefault="00C40AE3" w:rsidP="00C40AE3">
            <w:pPr>
              <w:pStyle w:val="TAL"/>
              <w:spacing w:line="252" w:lineRule="auto"/>
              <w:rPr>
                <w:rFonts w:cs="Arial"/>
                <w:lang w:eastAsia="zh-CN"/>
              </w:rPr>
            </w:pPr>
            <w:r w:rsidRPr="00495D84">
              <w:rPr>
                <w:rFonts w:cs="Arial"/>
                <w:lang w:eastAsia="zh-CN"/>
              </w:rPr>
              <w:t>Subcarrier</w:t>
            </w:r>
            <w:r w:rsidR="00B27C84">
              <w:rPr>
                <w:rFonts w:cs="Arial"/>
                <w:lang w:eastAsia="zh-CN"/>
              </w:rPr>
              <w:t xml:space="preserve"> </w:t>
            </w:r>
            <w:r w:rsidRPr="00495D84">
              <w:rPr>
                <w:rFonts w:cs="Arial"/>
                <w:lang w:eastAsia="zh-CN"/>
              </w:rPr>
              <w:t>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495D84" w:rsidRDefault="00C40AE3" w:rsidP="00C40AE3">
            <w:pPr>
              <w:pStyle w:val="TAC"/>
              <w:spacing w:line="252" w:lineRule="auto"/>
              <w:rPr>
                <w:rFonts w:cs="Arial"/>
                <w:lang w:eastAsia="zh-CN"/>
              </w:rPr>
            </w:pPr>
            <w:r w:rsidRPr="00495D84">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495D84" w:rsidRDefault="00C40AE3" w:rsidP="00C40AE3">
            <w:pPr>
              <w:pStyle w:val="TAC"/>
              <w:spacing w:line="252" w:lineRule="auto"/>
              <w:rPr>
                <w:lang w:eastAsia="zh-CN"/>
              </w:rPr>
            </w:pPr>
            <w:r w:rsidRPr="00495D84">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495D84" w:rsidRDefault="00C40AE3" w:rsidP="00C40AE3">
            <w:pPr>
              <w:pStyle w:val="TAC"/>
              <w:rPr>
                <w:rFonts w:cs="Arial"/>
                <w:lang w:eastAsia="zh-CN"/>
              </w:rPr>
            </w:pPr>
            <w:r w:rsidRPr="00495D84">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495D84" w:rsidRDefault="00C40AE3" w:rsidP="00C40AE3">
            <w:pPr>
              <w:pStyle w:val="TAC"/>
              <w:spacing w:line="252" w:lineRule="auto"/>
              <w:rPr>
                <w:rFonts w:cs="Arial"/>
              </w:rPr>
            </w:pPr>
            <w:r w:rsidRPr="00495D84">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495D84" w:rsidRDefault="00C40AE3" w:rsidP="00C40AE3">
            <w:pPr>
              <w:pStyle w:val="TAC"/>
              <w:spacing w:line="252" w:lineRule="auto"/>
              <w:rPr>
                <w:rFonts w:cs="Arial"/>
              </w:rPr>
            </w:pPr>
          </w:p>
        </w:tc>
      </w:tr>
      <w:tr w:rsidR="00C40AE3" w:rsidRPr="00495D84" w14:paraId="1202126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17F71AF1" w:rsidR="00C40AE3" w:rsidRPr="00495D84" w:rsidRDefault="00C40AE3" w:rsidP="00C40AE3">
            <w:pPr>
              <w:pStyle w:val="TAL"/>
              <w:spacing w:line="252" w:lineRule="auto"/>
              <w:rPr>
                <w:rFonts w:cs="Arial"/>
                <w:lang w:eastAsia="zh-CN"/>
              </w:rPr>
            </w:pPr>
            <w:r w:rsidRPr="00495D84">
              <w:rPr>
                <w:rFonts w:cs="Arial"/>
                <w:lang w:eastAsia="zh-CN"/>
              </w:rPr>
              <w:t>Allocated</w:t>
            </w:r>
            <w:r w:rsidR="00B27C84">
              <w:rPr>
                <w:rFonts w:cs="Arial"/>
                <w:lang w:eastAsia="zh-CN"/>
              </w:rPr>
              <w:t xml:space="preserve"> </w:t>
            </w:r>
            <w:r w:rsidRPr="00495D84">
              <w:rPr>
                <w:rFonts w:cs="Arial"/>
              </w:rPr>
              <w:t>resource</w:t>
            </w:r>
            <w:r w:rsidR="00B27C84">
              <w:rPr>
                <w:rFonts w:cs="Arial"/>
              </w:rPr>
              <w:t xml:space="preserve"> </w:t>
            </w:r>
            <w:r w:rsidRPr="00495D84">
              <w:rPr>
                <w:rFonts w:cs="Arial"/>
              </w:rPr>
              <w:t>blocks</w:t>
            </w:r>
            <w:r w:rsidR="00B27C84">
              <w:rPr>
                <w:rFonts w:cs="Arial"/>
              </w:rPr>
              <w:t xml:space="preserve"> </w:t>
            </w:r>
            <w:r w:rsidRPr="00495D84">
              <w:rPr>
                <w:rFonts w:cs="Arial"/>
                <w:lang w:eastAsia="zh-CN"/>
              </w:rPr>
              <w:t>for</w:t>
            </w:r>
            <w:r w:rsidR="00B27C84">
              <w:rPr>
                <w:rFonts w:cs="Arial"/>
                <w:lang w:eastAsia="zh-CN"/>
              </w:rPr>
              <w:t xml:space="preserve"> </w:t>
            </w:r>
            <w:r w:rsidRPr="00495D84">
              <w:rPr>
                <w:rFonts w:cs="Arial"/>
                <w:lang w:eastAsia="zh-CN"/>
              </w:rPr>
              <w:t>CORESET</w:t>
            </w:r>
            <w:r w:rsidR="00B27C84">
              <w:rPr>
                <w:rFonts w:cs="Arial"/>
                <w:vertAlign w:val="superscript"/>
                <w:lang w:eastAsia="zh-CN"/>
              </w:rPr>
              <w:t xml:space="preserve"> </w:t>
            </w:r>
            <w:r w:rsidRPr="00495D84">
              <w:rPr>
                <w:rFonts w:cs="Arial"/>
                <w:vertAlign w:val="superscript"/>
                <w:lang w:eastAsia="zh-CN"/>
              </w:rPr>
              <w:t>Note</w:t>
            </w:r>
            <w:r w:rsidR="00B27C84">
              <w:rPr>
                <w:rFonts w:cs="Arial"/>
                <w:vertAlign w:val="superscript"/>
                <w:lang w:eastAsia="zh-CN"/>
              </w:rPr>
              <w:t xml:space="preserve"> </w:t>
            </w:r>
            <w:r w:rsidRPr="00495D84">
              <w:rPr>
                <w:rFonts w:cs="Arial"/>
                <w:vertAlign w:val="superscript"/>
                <w:lang w:eastAsia="zh-CN"/>
              </w:rPr>
              <w:t>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495D84"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495D84" w:rsidRDefault="00C40AE3" w:rsidP="00C40AE3">
            <w:pPr>
              <w:pStyle w:val="TAC"/>
              <w:spacing w:line="252" w:lineRule="auto"/>
              <w:rPr>
                <w:lang w:eastAsia="zh-CN"/>
              </w:rPr>
            </w:pPr>
            <w:r w:rsidRPr="00495D84">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495D84" w:rsidRDefault="00C40AE3" w:rsidP="00C40AE3">
            <w:pPr>
              <w:pStyle w:val="TAC"/>
              <w:rPr>
                <w:rFonts w:cs="Arial"/>
                <w:lang w:eastAsia="zh-CN"/>
              </w:rPr>
            </w:pPr>
            <w:r w:rsidRPr="00495D84">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495D84" w:rsidRDefault="00C40AE3" w:rsidP="00C40AE3">
            <w:pPr>
              <w:pStyle w:val="TAC"/>
              <w:spacing w:line="252" w:lineRule="auto"/>
              <w:rPr>
                <w:rFonts w:cs="Arial"/>
              </w:rPr>
            </w:pPr>
            <w:r w:rsidRPr="00495D84">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495D84" w:rsidRDefault="00C40AE3" w:rsidP="00C40AE3">
            <w:pPr>
              <w:pStyle w:val="TAC"/>
              <w:spacing w:line="252" w:lineRule="auto"/>
              <w:rPr>
                <w:rFonts w:cs="Arial"/>
              </w:rPr>
            </w:pPr>
          </w:p>
        </w:tc>
      </w:tr>
      <w:tr w:rsidR="00C40AE3" w:rsidRPr="00495D84" w14:paraId="59D34342"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63DC1A6D" w:rsidR="00C40AE3" w:rsidRPr="00495D84" w:rsidRDefault="00C40AE3" w:rsidP="00C40AE3">
            <w:pPr>
              <w:pStyle w:val="TAL"/>
              <w:spacing w:line="252" w:lineRule="auto"/>
              <w:rPr>
                <w:rFonts w:cs="Arial"/>
              </w:rPr>
            </w:pP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transmitter</w:t>
            </w:r>
            <w:r w:rsidR="00B27C84">
              <w:rPr>
                <w:rFonts w:cs="Arial"/>
              </w:rPr>
              <w:t xml:space="preserve"> </w:t>
            </w:r>
            <w:r w:rsidRPr="00495D84">
              <w:rPr>
                <w:rFonts w:cs="Arial"/>
              </w:rPr>
              <w:t>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495D84"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495D84" w:rsidRDefault="00C40AE3" w:rsidP="00C40AE3">
            <w:pPr>
              <w:pStyle w:val="TAC"/>
              <w:spacing w:line="252" w:lineRule="auto"/>
            </w:pPr>
            <w:r w:rsidRPr="00495D84">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495D84" w:rsidRDefault="00C40AE3" w:rsidP="00C40AE3">
            <w:pPr>
              <w:pStyle w:val="TAC"/>
              <w:rPr>
                <w:rFonts w:cs="Arial"/>
              </w:rPr>
            </w:pPr>
            <w:r w:rsidRPr="00495D84">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495D84" w:rsidRDefault="00C40AE3" w:rsidP="00C40AE3">
            <w:pPr>
              <w:pStyle w:val="TAC"/>
              <w:spacing w:line="252" w:lineRule="auto"/>
              <w:rPr>
                <w:rFonts w:cs="Arial"/>
              </w:rPr>
            </w:pPr>
            <w:r w:rsidRPr="00495D84">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495D84" w:rsidRDefault="00C40AE3" w:rsidP="00C40AE3">
            <w:pPr>
              <w:pStyle w:val="TAC"/>
              <w:spacing w:line="252" w:lineRule="auto"/>
              <w:rPr>
                <w:rFonts w:cs="Arial"/>
              </w:rPr>
            </w:pPr>
          </w:p>
        </w:tc>
      </w:tr>
      <w:tr w:rsidR="00C40AE3" w:rsidRPr="00495D84" w14:paraId="7275E08F"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52AD4262" w:rsidR="00C40AE3" w:rsidRPr="00495D84" w:rsidRDefault="00C40AE3" w:rsidP="00C40AE3">
            <w:pPr>
              <w:pStyle w:val="TAL"/>
              <w:spacing w:line="252" w:lineRule="auto"/>
              <w:rPr>
                <w:rFonts w:cs="Arial"/>
              </w:rPr>
            </w:pPr>
            <w:r w:rsidRPr="00495D84">
              <w:rPr>
                <w:rFonts w:cs="Arial"/>
              </w:rPr>
              <w:t>Duration</w:t>
            </w:r>
            <w:r w:rsidR="00B27C84">
              <w:rPr>
                <w:rFonts w:cs="Arial"/>
              </w:rPr>
              <w:t xml:space="preserve"> </w:t>
            </w:r>
            <w:r w:rsidRPr="00495D84">
              <w:rPr>
                <w:rFonts w:cs="Arial"/>
              </w:rPr>
              <w:t>of</w:t>
            </w:r>
            <w:r w:rsidR="00B27C84">
              <w:rPr>
                <w:rFonts w:cs="Arial"/>
              </w:rPr>
              <w:t xml:space="preserve"> </w:t>
            </w:r>
            <w:r w:rsidRPr="00495D84">
              <w:rPr>
                <w:rFonts w:cs="Arial"/>
              </w:rPr>
              <w:t>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495D84" w:rsidRDefault="00C40AE3" w:rsidP="00C40AE3">
            <w:pPr>
              <w:pStyle w:val="TAC"/>
              <w:spacing w:line="252" w:lineRule="auto"/>
              <w:rPr>
                <w:rFonts w:cs="Arial"/>
              </w:rPr>
            </w:pPr>
            <w:r w:rsidRPr="00495D84">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495D84" w:rsidRDefault="00C40AE3" w:rsidP="00C40AE3">
            <w:pPr>
              <w:pStyle w:val="TAC"/>
              <w:spacing w:line="252" w:lineRule="auto"/>
              <w:rPr>
                <w:rFonts w:cs="Arial"/>
              </w:rPr>
            </w:pPr>
          </w:p>
        </w:tc>
      </w:tr>
      <w:tr w:rsidR="00C40AE3" w:rsidRPr="00495D84" w14:paraId="79EAD00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3435A1C0" w:rsidR="00C40AE3" w:rsidRPr="00495D84" w:rsidRDefault="00C40AE3" w:rsidP="00C40AE3">
            <w:pPr>
              <w:pStyle w:val="TAL"/>
              <w:spacing w:line="252" w:lineRule="auto"/>
              <w:rPr>
                <w:rFonts w:cs="Arial"/>
              </w:rPr>
            </w:pPr>
            <w:r w:rsidRPr="00495D84">
              <w:rPr>
                <w:rFonts w:cs="Arial"/>
              </w:rPr>
              <w:t>REG</w:t>
            </w:r>
            <w:r w:rsidR="00B27C84">
              <w:rPr>
                <w:rFonts w:cs="Arial"/>
              </w:rPr>
              <w:t xml:space="preserve"> </w:t>
            </w:r>
            <w:r w:rsidRPr="00495D84">
              <w:rPr>
                <w:rFonts w:cs="Arial"/>
              </w:rPr>
              <w:t>bundle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495D84" w:rsidRDefault="00C40AE3" w:rsidP="00C40AE3">
            <w:pPr>
              <w:pStyle w:val="TAC"/>
              <w:spacing w:line="252" w:lineRule="auto"/>
              <w:rPr>
                <w:lang w:eastAsia="zh-CN"/>
              </w:rPr>
            </w:pPr>
            <w:r w:rsidRPr="00495D84">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495D84" w:rsidRDefault="00C40AE3" w:rsidP="00C40AE3">
            <w:pPr>
              <w:pStyle w:val="TAC"/>
              <w:rPr>
                <w:rFonts w:cs="Arial"/>
                <w:lang w:eastAsia="zh-CN"/>
              </w:rPr>
            </w:pPr>
            <w:r w:rsidRPr="00495D84">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495D84" w:rsidRDefault="00C40AE3" w:rsidP="00C40AE3">
            <w:pPr>
              <w:pStyle w:val="TAC"/>
              <w:spacing w:line="252" w:lineRule="auto"/>
              <w:rPr>
                <w:rFonts w:cs="Arial"/>
              </w:rPr>
            </w:pPr>
            <w:r w:rsidRPr="00495D84">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495D84" w:rsidRDefault="00C40AE3" w:rsidP="00C40AE3">
            <w:pPr>
              <w:pStyle w:val="TAC"/>
              <w:spacing w:line="252" w:lineRule="auto"/>
              <w:rPr>
                <w:rFonts w:cs="Arial"/>
              </w:rPr>
            </w:pPr>
          </w:p>
        </w:tc>
      </w:tr>
      <w:tr w:rsidR="00C40AE3" w:rsidRPr="00495D84" w14:paraId="2F4D0448"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50155E7" w:rsidR="00C40AE3" w:rsidRPr="00495D84" w:rsidRDefault="00C40AE3" w:rsidP="00C40AE3">
            <w:pPr>
              <w:pStyle w:val="TAL"/>
              <w:spacing w:line="252" w:lineRule="auto"/>
              <w:rPr>
                <w:rFonts w:cs="Arial"/>
              </w:rPr>
            </w:pPr>
            <w:r w:rsidRPr="00495D84">
              <w:rPr>
                <w:rFonts w:cs="Arial"/>
              </w:rPr>
              <w:t>DMRS</w:t>
            </w:r>
            <w:r w:rsidR="00B27C84">
              <w:rPr>
                <w:rFonts w:cs="Arial"/>
              </w:rPr>
              <w:t xml:space="preserve"> </w:t>
            </w:r>
            <w:r w:rsidRPr="00495D84">
              <w:rPr>
                <w:rFonts w:cs="Arial"/>
              </w:rPr>
              <w:t>precoder</w:t>
            </w:r>
            <w:r w:rsidR="00B27C84">
              <w:rPr>
                <w:rFonts w:cs="Arial"/>
              </w:rPr>
              <w:t xml:space="preserve"> </w:t>
            </w:r>
            <w:r w:rsidRPr="00495D84">
              <w:rPr>
                <w:rFonts w:cs="Arial"/>
              </w:rPr>
              <w:t>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4727F859" w:rsidR="00C40AE3" w:rsidRPr="00495D84" w:rsidRDefault="00C40AE3" w:rsidP="00C40AE3">
            <w:pPr>
              <w:pStyle w:val="TAC"/>
              <w:spacing w:line="252"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3FAE97C5" w:rsidR="00C40AE3" w:rsidRPr="00495D84" w:rsidRDefault="00C40AE3" w:rsidP="00C40AE3">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9" w:type="pct"/>
            <w:tcBorders>
              <w:top w:val="single" w:sz="4" w:space="0" w:color="auto"/>
              <w:left w:val="single" w:sz="4" w:space="0" w:color="auto"/>
              <w:bottom w:val="single" w:sz="4" w:space="0" w:color="auto"/>
              <w:right w:val="single" w:sz="4" w:space="0" w:color="auto"/>
            </w:tcBorders>
          </w:tcPr>
          <w:p w14:paraId="71219D68" w14:textId="7D2F1BD8" w:rsidR="00C40AE3" w:rsidRPr="00495D84" w:rsidRDefault="00C40AE3" w:rsidP="00C40AE3">
            <w:pPr>
              <w:pStyle w:val="TAC"/>
              <w:spacing w:line="252" w:lineRule="auto"/>
              <w:rPr>
                <w:rFonts w:cs="Arial"/>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REG</w:t>
            </w:r>
            <w:r w:rsidR="00B27C84">
              <w:rPr>
                <w:lang w:eastAsia="zh-CN"/>
              </w:rPr>
              <w:t xml:space="preserve"> </w:t>
            </w:r>
            <w:r w:rsidRPr="00495D84">
              <w:rPr>
                <w:lang w:eastAsia="zh-CN"/>
              </w:rPr>
              <w:t>bundle</w:t>
            </w:r>
            <w:r w:rsidR="00B27C84">
              <w:rPr>
                <w:lang w:eastAsia="zh-CN"/>
              </w:rPr>
              <w:t xml:space="preserve"> </w:t>
            </w:r>
            <w:r w:rsidRPr="00495D84">
              <w:rPr>
                <w:lang w:eastAsia="zh-CN"/>
              </w:rPr>
              <w:t>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495D84" w:rsidRDefault="00C40AE3" w:rsidP="00C40AE3">
            <w:pPr>
              <w:pStyle w:val="TAC"/>
              <w:spacing w:line="252" w:lineRule="auto"/>
              <w:rPr>
                <w:rFonts w:cs="Arial"/>
              </w:rPr>
            </w:pPr>
          </w:p>
        </w:tc>
      </w:tr>
      <w:tr w:rsidR="00C40AE3" w:rsidRPr="00495D84" w14:paraId="5BA82CA3"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1E046355" w:rsidR="00C40AE3" w:rsidRPr="00495D84" w:rsidRDefault="00C40AE3" w:rsidP="00C40AE3">
            <w:pPr>
              <w:pStyle w:val="TAL"/>
              <w:spacing w:line="252" w:lineRule="auto"/>
              <w:rPr>
                <w:rFonts w:cs="Arial"/>
              </w:rPr>
            </w:pPr>
            <w:r w:rsidRPr="00495D84">
              <w:rPr>
                <w:rFonts w:cs="Arial"/>
              </w:rPr>
              <w:t>CCE</w:t>
            </w:r>
            <w:r w:rsidR="00B27C84">
              <w:rPr>
                <w:rFonts w:cs="Arial"/>
              </w:rPr>
              <w:t xml:space="preserve"> </w:t>
            </w:r>
            <w:r w:rsidRPr="00495D84">
              <w:rPr>
                <w:rFonts w:cs="Arial"/>
              </w:rPr>
              <w:t>to</w:t>
            </w:r>
            <w:r w:rsidR="00B27C84">
              <w:rPr>
                <w:rFonts w:cs="Arial"/>
              </w:rPr>
              <w:t xml:space="preserve"> </w:t>
            </w:r>
            <w:r w:rsidRPr="00495D84">
              <w:rPr>
                <w:rFonts w:cs="Arial"/>
              </w:rPr>
              <w:t>REG</w:t>
            </w:r>
            <w:r w:rsidR="00B27C84">
              <w:rPr>
                <w:rFonts w:cs="Arial"/>
              </w:rPr>
              <w:t xml:space="preserve"> </w:t>
            </w:r>
            <w:r w:rsidRPr="00495D84">
              <w:rPr>
                <w:rFonts w:cs="Arial"/>
              </w:rPr>
              <w:t>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495D84" w:rsidRDefault="00C40AE3" w:rsidP="00C40AE3">
            <w:pPr>
              <w:pStyle w:val="TAC"/>
              <w:spacing w:line="252" w:lineRule="auto"/>
            </w:pPr>
            <w:r w:rsidRPr="00495D84">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495D84" w:rsidRDefault="00C40AE3" w:rsidP="00C40AE3">
            <w:pPr>
              <w:pStyle w:val="TAC"/>
              <w:rPr>
                <w:rFonts w:cs="Arial"/>
              </w:rPr>
            </w:pPr>
            <w:r w:rsidRPr="00495D84">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495D84" w:rsidRDefault="00C40AE3" w:rsidP="00C40AE3">
            <w:pPr>
              <w:pStyle w:val="TAC"/>
              <w:spacing w:line="252" w:lineRule="auto"/>
              <w:rPr>
                <w:rFonts w:cs="Arial"/>
              </w:rPr>
            </w:pPr>
            <w:r w:rsidRPr="00495D84">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495D84" w:rsidRDefault="00C40AE3" w:rsidP="00C40AE3">
            <w:pPr>
              <w:pStyle w:val="TAC"/>
              <w:spacing w:line="252" w:lineRule="auto"/>
              <w:rPr>
                <w:rFonts w:cs="Arial"/>
              </w:rPr>
            </w:pPr>
          </w:p>
        </w:tc>
      </w:tr>
      <w:tr w:rsidR="00C40AE3" w:rsidRPr="00495D84" w14:paraId="76DC1E60"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6A0D16DA"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495D84" w:rsidRDefault="00C40AE3" w:rsidP="00C40AE3">
            <w:pPr>
              <w:pStyle w:val="TAC"/>
              <w:spacing w:line="252" w:lineRule="auto"/>
            </w:pPr>
            <w:r w:rsidRPr="00495D84">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495D84" w:rsidRDefault="00C40AE3" w:rsidP="00C40AE3">
            <w:pPr>
              <w:pStyle w:val="TAC"/>
              <w:rPr>
                <w:rFonts w:cs="Arial"/>
              </w:rPr>
            </w:pPr>
            <w:r w:rsidRPr="00495D84">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495D84" w:rsidRDefault="00C40AE3" w:rsidP="00C40AE3">
            <w:pPr>
              <w:pStyle w:val="TAC"/>
              <w:spacing w:line="252" w:lineRule="auto"/>
              <w:rPr>
                <w:rFonts w:cs="Arial"/>
              </w:rPr>
            </w:pPr>
            <w:r w:rsidRPr="00495D84">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495D84" w:rsidRDefault="00C40AE3" w:rsidP="00C40AE3">
            <w:pPr>
              <w:pStyle w:val="TAC"/>
              <w:spacing w:line="252" w:lineRule="auto"/>
              <w:rPr>
                <w:rFonts w:cs="Arial"/>
              </w:rPr>
            </w:pPr>
          </w:p>
        </w:tc>
      </w:tr>
      <w:tr w:rsidR="00C40AE3" w:rsidRPr="00495D84" w14:paraId="3C8B1A11"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18D1B8AE" w:rsidR="00C40AE3" w:rsidRPr="00495D84" w:rsidRDefault="00C40AE3" w:rsidP="00C40AE3">
            <w:pPr>
              <w:pStyle w:val="TAL"/>
              <w:spacing w:line="252" w:lineRule="auto"/>
              <w:rPr>
                <w:rFonts w:cs="Arial"/>
              </w:rPr>
            </w:pPr>
            <w:r w:rsidRPr="00495D84">
              <w:rPr>
                <w:rFonts w:cs="Arial"/>
              </w:rPr>
              <w:t>Interleave</w:t>
            </w:r>
            <w:r w:rsidR="00B27C84">
              <w:rPr>
                <w:rFonts w:cs="Arial"/>
              </w:rPr>
              <w:t xml:space="preserve"> </w:t>
            </w:r>
            <w:r w:rsidRPr="00495D84">
              <w:rPr>
                <w:rFonts w:cs="Arial"/>
              </w:rPr>
              <w:t>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495D84" w:rsidRDefault="00C40AE3" w:rsidP="00C40AE3">
            <w:pPr>
              <w:pStyle w:val="TAC"/>
              <w:spacing w:line="252" w:lineRule="auto"/>
            </w:pP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495D84" w:rsidRDefault="00C40AE3" w:rsidP="00C40AE3">
            <w:pPr>
              <w:pStyle w:val="TAC"/>
              <w:rPr>
                <w:rFonts w:cs="Arial"/>
              </w:rPr>
            </w:pPr>
            <w:r w:rsidRPr="00495D84">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495D84" w:rsidRDefault="00C40AE3" w:rsidP="00C40AE3">
            <w:pPr>
              <w:pStyle w:val="TAC"/>
              <w:spacing w:line="252" w:lineRule="auto"/>
              <w:rPr>
                <w:rFonts w:cs="Arial"/>
              </w:rPr>
            </w:pPr>
            <w:r w:rsidRPr="00495D84">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495D84" w:rsidRDefault="00C40AE3" w:rsidP="00C40AE3">
            <w:pPr>
              <w:pStyle w:val="TAC"/>
              <w:spacing w:line="252" w:lineRule="auto"/>
              <w:rPr>
                <w:rFonts w:cs="Arial"/>
              </w:rPr>
            </w:pPr>
          </w:p>
        </w:tc>
      </w:tr>
      <w:tr w:rsidR="00C40AE3" w:rsidRPr="00495D84" w14:paraId="18B87726"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55393F8E" w:rsidR="00C40AE3" w:rsidRPr="00495D84" w:rsidRDefault="00C40AE3" w:rsidP="00C40AE3">
            <w:pPr>
              <w:pStyle w:val="TAL"/>
              <w:spacing w:line="252" w:lineRule="auto"/>
              <w:rPr>
                <w:rFonts w:cs="Arial"/>
              </w:rPr>
            </w:pPr>
            <w:r w:rsidRPr="00495D84">
              <w:rPr>
                <w:rFonts w:cs="Arial"/>
              </w:rPr>
              <w:t>Beamforming</w:t>
            </w:r>
            <w:r w:rsidR="00B27C84">
              <w:rPr>
                <w:rFonts w:cs="Arial"/>
              </w:rPr>
              <w:t xml:space="preserve"> </w:t>
            </w:r>
            <w:r w:rsidRPr="00495D84">
              <w:rPr>
                <w:rFonts w:cs="Arial"/>
              </w:rPr>
              <w:t>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495D84" w:rsidRDefault="00C40AE3" w:rsidP="00C40AE3">
            <w:pPr>
              <w:pStyle w:val="TAC"/>
              <w:spacing w:line="252" w:lineRule="auto"/>
            </w:pPr>
            <w:r w:rsidRPr="00495D84">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495D84" w:rsidRDefault="00C40AE3" w:rsidP="00C40AE3">
            <w:pPr>
              <w:pStyle w:val="TAC"/>
              <w:rPr>
                <w:rFonts w:cs="Arial"/>
              </w:rPr>
            </w:pPr>
            <w:r w:rsidRPr="00495D84">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495D84" w:rsidRDefault="00C40AE3" w:rsidP="00C40AE3">
            <w:pPr>
              <w:pStyle w:val="TAC"/>
              <w:spacing w:line="252" w:lineRule="auto"/>
              <w:rPr>
                <w:rFonts w:cs="Arial"/>
              </w:rPr>
            </w:pPr>
            <w:r w:rsidRPr="00495D84">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495D84" w:rsidRDefault="00C40AE3" w:rsidP="00C40AE3">
            <w:pPr>
              <w:pStyle w:val="TAC"/>
              <w:spacing w:line="252" w:lineRule="auto"/>
              <w:rPr>
                <w:rFonts w:cs="Arial"/>
              </w:rPr>
            </w:pPr>
          </w:p>
        </w:tc>
      </w:tr>
      <w:tr w:rsidR="00C40AE3" w:rsidRPr="00495D84" w14:paraId="3B1D2CFA"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35EA1AC1" w:rsidR="00C40AE3" w:rsidRPr="00495D84" w:rsidRDefault="00C40AE3" w:rsidP="00C40AE3">
            <w:pPr>
              <w:pStyle w:val="TAL"/>
              <w:spacing w:line="252" w:lineRule="auto"/>
              <w:rPr>
                <w:rFonts w:cs="Arial"/>
              </w:rPr>
            </w:pPr>
            <w:r w:rsidRPr="00495D84">
              <w:rPr>
                <w:rFonts w:cs="Arial"/>
              </w:rPr>
              <w:t>Aggregation</w:t>
            </w:r>
            <w:r w:rsidR="00B27C84">
              <w:rPr>
                <w:rFonts w:cs="Arial"/>
              </w:rPr>
              <w:t xml:space="preserve"> </w:t>
            </w:r>
            <w:r w:rsidRPr="00495D84">
              <w:rPr>
                <w:rFonts w:cs="Arial"/>
              </w:rPr>
              <w:t>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495D84" w:rsidRDefault="00C40AE3" w:rsidP="00C40AE3">
            <w:pPr>
              <w:pStyle w:val="TAC"/>
              <w:spacing w:line="252" w:lineRule="auto"/>
              <w:rPr>
                <w:rFonts w:cs="Arial"/>
              </w:rPr>
            </w:pPr>
            <w:r w:rsidRPr="00495D84">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495D84" w:rsidRDefault="00C40AE3" w:rsidP="00C40AE3">
            <w:pPr>
              <w:pStyle w:val="TAC"/>
              <w:spacing w:line="252" w:lineRule="auto"/>
            </w:pPr>
            <w:r w:rsidRPr="00495D84">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495D84" w:rsidRDefault="00C40AE3" w:rsidP="00C40AE3">
            <w:pPr>
              <w:pStyle w:val="TAC"/>
              <w:rPr>
                <w:rFonts w:cs="Arial"/>
              </w:rPr>
            </w:pPr>
            <w:r w:rsidRPr="00495D84">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495D84" w:rsidRDefault="00C40AE3" w:rsidP="00C40AE3">
            <w:pPr>
              <w:pStyle w:val="TAC"/>
              <w:spacing w:line="252" w:lineRule="auto"/>
              <w:rPr>
                <w:rFonts w:cs="Arial"/>
              </w:rPr>
            </w:pPr>
            <w:r w:rsidRPr="00495D84">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495D84" w:rsidRDefault="00C40AE3" w:rsidP="00C40AE3">
            <w:pPr>
              <w:pStyle w:val="TAC"/>
              <w:spacing w:line="252" w:lineRule="auto"/>
              <w:rPr>
                <w:rFonts w:cs="Arial"/>
              </w:rPr>
            </w:pPr>
          </w:p>
        </w:tc>
      </w:tr>
      <w:tr w:rsidR="00C40AE3" w:rsidRPr="00495D84" w14:paraId="3B73CA75"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3A12BA8A" w:rsidR="00C40AE3" w:rsidRPr="00495D84" w:rsidRDefault="00C40AE3" w:rsidP="00C40AE3">
            <w:pPr>
              <w:pStyle w:val="TAL"/>
              <w:spacing w:line="252" w:lineRule="auto"/>
              <w:rPr>
                <w:rFonts w:cs="Arial"/>
              </w:rPr>
            </w:pPr>
            <w:r w:rsidRPr="00495D84">
              <w:rPr>
                <w:rFonts w:cs="Arial"/>
              </w:rPr>
              <w:t>DCI</w:t>
            </w:r>
            <w:r w:rsidR="00B27C84">
              <w:rPr>
                <w:rFonts w:cs="Arial"/>
              </w:rPr>
              <w:t xml:space="preserve"> </w:t>
            </w:r>
            <w:r w:rsidRPr="00495D84">
              <w:rPr>
                <w:rFonts w:cs="Arial"/>
              </w:rPr>
              <w:t>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495D84"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40FAA0C8" w:rsidR="00C40AE3" w:rsidRPr="00495D84" w:rsidRDefault="00C40AE3" w:rsidP="00C40AE3">
            <w:pPr>
              <w:pStyle w:val="TAC"/>
              <w:spacing w:line="252" w:lineRule="auto"/>
            </w:pPr>
            <w:r w:rsidRPr="00495D84">
              <w:t>Note</w:t>
            </w:r>
            <w:r w:rsidR="00B27C84">
              <w:t xml:space="preserve"> </w:t>
            </w:r>
            <w:r w:rsidRPr="00495D84">
              <w:t>1</w:t>
            </w:r>
            <w:r w:rsidR="00B27C84">
              <w:t xml:space="preserve"> </w:t>
            </w:r>
          </w:p>
        </w:tc>
        <w:tc>
          <w:tcPr>
            <w:tcW w:w="607" w:type="pct"/>
            <w:tcBorders>
              <w:top w:val="single" w:sz="4" w:space="0" w:color="auto"/>
              <w:left w:val="single" w:sz="4" w:space="0" w:color="auto"/>
              <w:bottom w:val="single" w:sz="4" w:space="0" w:color="auto"/>
              <w:right w:val="single" w:sz="4" w:space="0" w:color="auto"/>
            </w:tcBorders>
            <w:hideMark/>
          </w:tcPr>
          <w:p w14:paraId="401D455A" w14:textId="41600835" w:rsidR="00C40AE3" w:rsidRPr="00495D84" w:rsidRDefault="00C40AE3" w:rsidP="00C40AE3">
            <w:pPr>
              <w:pStyle w:val="TAC"/>
              <w:rPr>
                <w:rFonts w:cs="Arial"/>
              </w:rPr>
            </w:pPr>
            <w:r w:rsidRPr="00495D84">
              <w:t>Note</w:t>
            </w:r>
            <w:r w:rsidR="00B27C84">
              <w:t xml:space="preserve"> </w:t>
            </w:r>
            <w:r w:rsidRPr="00495D84">
              <w:t>1</w:t>
            </w:r>
          </w:p>
        </w:tc>
        <w:tc>
          <w:tcPr>
            <w:tcW w:w="379" w:type="pct"/>
            <w:tcBorders>
              <w:top w:val="single" w:sz="4" w:space="0" w:color="auto"/>
              <w:left w:val="single" w:sz="4" w:space="0" w:color="auto"/>
              <w:bottom w:val="single" w:sz="4" w:space="0" w:color="auto"/>
              <w:right w:val="single" w:sz="4" w:space="0" w:color="auto"/>
            </w:tcBorders>
          </w:tcPr>
          <w:p w14:paraId="3DFA7240" w14:textId="44CCD5C3" w:rsidR="00C40AE3" w:rsidRPr="00495D84" w:rsidRDefault="00C40AE3" w:rsidP="00C40AE3">
            <w:pPr>
              <w:pStyle w:val="TAC"/>
              <w:spacing w:line="252" w:lineRule="auto"/>
              <w:rPr>
                <w:rFonts w:cs="Arial"/>
              </w:rPr>
            </w:pPr>
            <w:r w:rsidRPr="00495D84">
              <w:t>Note</w:t>
            </w:r>
            <w:r w:rsidR="00B27C84">
              <w:t xml:space="preserve"> </w:t>
            </w:r>
            <w:r w:rsidRPr="00495D84">
              <w:t>1</w:t>
            </w:r>
            <w:r w:rsidR="00B27C84">
              <w:t xml:space="preserve">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495D84" w:rsidRDefault="00C40AE3" w:rsidP="00C40AE3">
            <w:pPr>
              <w:pStyle w:val="TAC"/>
              <w:spacing w:line="252" w:lineRule="auto"/>
              <w:rPr>
                <w:rFonts w:cs="Arial"/>
              </w:rPr>
            </w:pPr>
          </w:p>
        </w:tc>
      </w:tr>
      <w:tr w:rsidR="00C40AE3" w:rsidRPr="00495D84" w14:paraId="2D57580E" w14:textId="77777777" w:rsidTr="00B27C84">
        <w:trPr>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DF95930" w:rsidR="00C40AE3" w:rsidRPr="00495D84" w:rsidRDefault="00C40AE3" w:rsidP="00C40AE3">
            <w:pPr>
              <w:pStyle w:val="TAL"/>
              <w:spacing w:line="252" w:lineRule="auto"/>
              <w:rPr>
                <w:rFonts w:cs="Arial"/>
              </w:rPr>
            </w:pPr>
            <w:r w:rsidRPr="00495D84">
              <w:rPr>
                <w:rFonts w:cs="Arial"/>
              </w:rPr>
              <w:t>Payload</w:t>
            </w:r>
            <w:r w:rsidR="00B27C84">
              <w:rPr>
                <w:rFonts w:cs="Arial"/>
              </w:rPr>
              <w:t xml:space="preserve"> </w:t>
            </w:r>
            <w:r w:rsidRPr="00495D84">
              <w:rPr>
                <w:rFonts w:cs="Arial"/>
              </w:rPr>
              <w:t>size</w:t>
            </w:r>
            <w:r w:rsidR="00B27C84">
              <w:rPr>
                <w:rFonts w:cs="Arial"/>
              </w:rPr>
              <w:t xml:space="preserve"> </w:t>
            </w:r>
            <w:r w:rsidRPr="00495D84">
              <w:rPr>
                <w:rFonts w:cs="Arial"/>
              </w:rPr>
              <w:t>(without</w:t>
            </w:r>
            <w:r w:rsidR="00B27C84">
              <w:rPr>
                <w:rFonts w:cs="Arial"/>
              </w:rPr>
              <w:t xml:space="preserve"> </w:t>
            </w:r>
            <w:r w:rsidRPr="00495D84">
              <w:rPr>
                <w:rFonts w:cs="Arial"/>
              </w:rPr>
              <w:t>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495D84" w:rsidRDefault="00C40AE3" w:rsidP="00C40AE3">
            <w:pPr>
              <w:pStyle w:val="TAC"/>
              <w:spacing w:line="252" w:lineRule="auto"/>
              <w:rPr>
                <w:rFonts w:cs="Arial"/>
              </w:rPr>
            </w:pPr>
            <w:r w:rsidRPr="00495D84">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55E1430C" w:rsidR="00C40AE3" w:rsidRPr="00495D84" w:rsidRDefault="00C40AE3" w:rsidP="00C40AE3">
            <w:pPr>
              <w:pStyle w:val="TAC"/>
              <w:spacing w:line="252" w:lineRule="auto"/>
            </w:pPr>
            <w:r w:rsidRPr="00495D84">
              <w:t>Note</w:t>
            </w:r>
            <w:r w:rsidR="00B27C84">
              <w:t xml:space="preserve"> </w:t>
            </w:r>
            <w:r w:rsidRPr="00495D84">
              <w:t>2</w:t>
            </w:r>
          </w:p>
        </w:tc>
        <w:tc>
          <w:tcPr>
            <w:tcW w:w="607" w:type="pct"/>
            <w:tcBorders>
              <w:top w:val="single" w:sz="4" w:space="0" w:color="auto"/>
              <w:left w:val="single" w:sz="4" w:space="0" w:color="auto"/>
              <w:bottom w:val="single" w:sz="4" w:space="0" w:color="auto"/>
              <w:right w:val="single" w:sz="4" w:space="0" w:color="auto"/>
            </w:tcBorders>
            <w:hideMark/>
          </w:tcPr>
          <w:p w14:paraId="4146728E" w14:textId="5761E80C" w:rsidR="00C40AE3" w:rsidRPr="00495D84" w:rsidRDefault="00C40AE3" w:rsidP="00C40AE3">
            <w:pPr>
              <w:pStyle w:val="TAC"/>
              <w:rPr>
                <w:rFonts w:cs="Arial"/>
              </w:rPr>
            </w:pPr>
            <w:r w:rsidRPr="00495D84">
              <w:t>Note</w:t>
            </w:r>
            <w:r w:rsidR="00B27C84">
              <w:t xml:space="preserve"> </w:t>
            </w:r>
            <w:r w:rsidRPr="00495D84">
              <w:t>2</w:t>
            </w:r>
          </w:p>
        </w:tc>
        <w:tc>
          <w:tcPr>
            <w:tcW w:w="379" w:type="pct"/>
            <w:tcBorders>
              <w:top w:val="single" w:sz="4" w:space="0" w:color="auto"/>
              <w:left w:val="single" w:sz="4" w:space="0" w:color="auto"/>
              <w:bottom w:val="single" w:sz="4" w:space="0" w:color="auto"/>
              <w:right w:val="single" w:sz="4" w:space="0" w:color="auto"/>
            </w:tcBorders>
          </w:tcPr>
          <w:p w14:paraId="46A584E8" w14:textId="1C9019E5" w:rsidR="00C40AE3" w:rsidRPr="00495D84" w:rsidRDefault="00C40AE3" w:rsidP="00C40AE3">
            <w:pPr>
              <w:pStyle w:val="TAC"/>
              <w:spacing w:line="252" w:lineRule="auto"/>
              <w:rPr>
                <w:rFonts w:cs="Arial"/>
              </w:rPr>
            </w:pPr>
            <w:r w:rsidRPr="00495D84">
              <w:t>Note</w:t>
            </w:r>
            <w:r w:rsidR="00B27C84">
              <w:t xml:space="preserve"> </w:t>
            </w:r>
            <w:r w:rsidRPr="00495D84">
              <w:t>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495D84"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495D84"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495D84" w:rsidRDefault="00C40AE3" w:rsidP="00C40AE3">
            <w:pPr>
              <w:pStyle w:val="TAC"/>
              <w:spacing w:line="252" w:lineRule="auto"/>
              <w:rPr>
                <w:rFonts w:cs="Arial"/>
              </w:rPr>
            </w:pPr>
          </w:p>
        </w:tc>
      </w:tr>
      <w:tr w:rsidR="003E714E" w:rsidRPr="00495D84" w14:paraId="1C78A38A" w14:textId="77777777" w:rsidTr="00B27C8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381B2D73" w:rsidR="003E714E" w:rsidRPr="00495D84" w:rsidRDefault="00E94096" w:rsidP="003943C3">
            <w:pPr>
              <w:pStyle w:val="TAN"/>
              <w:spacing w:line="252" w:lineRule="auto"/>
              <w:rPr>
                <w:rFonts w:cs="Arial"/>
              </w:rPr>
            </w:pPr>
            <w:r>
              <w:t xml:space="preserve">NOTE </w:t>
            </w:r>
            <w:r w:rsidRPr="00495D84">
              <w:t>1</w:t>
            </w:r>
            <w:r>
              <w:t>:</w:t>
            </w:r>
            <w:r w:rsidR="003E714E" w:rsidRPr="00495D84">
              <w:tab/>
            </w:r>
            <w:r w:rsidR="003E714E" w:rsidRPr="00495D84">
              <w:rPr>
                <w:rFonts w:cs="Arial"/>
              </w:rPr>
              <w:t>DCI</w:t>
            </w:r>
            <w:r w:rsidR="00B27C84">
              <w:rPr>
                <w:rFonts w:cs="Arial"/>
              </w:rPr>
              <w:t xml:space="preserve"> </w:t>
            </w:r>
            <w:r w:rsidR="003E714E" w:rsidRPr="00495D84">
              <w:rPr>
                <w:rFonts w:cs="Arial"/>
              </w:rPr>
              <w:t>format</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4B77C09" w14:textId="384C0F0A" w:rsidR="003E714E" w:rsidRPr="00495D84" w:rsidRDefault="00E94096" w:rsidP="003943C3">
            <w:pPr>
              <w:pStyle w:val="TAN"/>
              <w:spacing w:line="252" w:lineRule="auto"/>
              <w:rPr>
                <w:rFonts w:cs="Arial"/>
              </w:rPr>
            </w:pPr>
            <w:r>
              <w:t xml:space="preserve">NOTE </w:t>
            </w:r>
            <w:r w:rsidRPr="00495D84">
              <w:t>2</w:t>
            </w:r>
            <w:r>
              <w:t>:</w:t>
            </w:r>
            <w:r w:rsidR="003E714E" w:rsidRPr="00495D84">
              <w:tab/>
            </w:r>
            <w:r w:rsidR="003E714E" w:rsidRPr="00495D84">
              <w:rPr>
                <w:rFonts w:cs="Arial"/>
              </w:rPr>
              <w:t>Payload</w:t>
            </w:r>
            <w:r w:rsidR="00B27C84">
              <w:rPr>
                <w:rFonts w:cs="Arial"/>
              </w:rPr>
              <w:t xml:space="preserve"> </w:t>
            </w:r>
            <w:r w:rsidR="003E714E" w:rsidRPr="00495D84">
              <w:rPr>
                <w:rFonts w:cs="Arial"/>
              </w:rPr>
              <w:t>size</w:t>
            </w:r>
            <w:r w:rsidR="00B27C84">
              <w:rPr>
                <w:rFonts w:cs="Arial"/>
              </w:rPr>
              <w:t xml:space="preserve"> </w:t>
            </w:r>
            <w:r w:rsidR="003E714E" w:rsidRPr="00495D84">
              <w:rPr>
                <w:rFonts w:cs="Arial"/>
              </w:rPr>
              <w:t>shall</w:t>
            </w:r>
            <w:r w:rsidR="00B27C84">
              <w:rPr>
                <w:rFonts w:cs="Arial"/>
              </w:rPr>
              <w:t xml:space="preserve"> </w:t>
            </w:r>
            <w:r w:rsidR="003E714E" w:rsidRPr="00495D84">
              <w:rPr>
                <w:rFonts w:cs="Arial"/>
              </w:rPr>
              <w:t>depend</w:t>
            </w:r>
            <w:r w:rsidR="00B27C84">
              <w:rPr>
                <w:rFonts w:cs="Arial"/>
              </w:rPr>
              <w:t xml:space="preserve"> </w:t>
            </w:r>
            <w:r w:rsidR="003E714E" w:rsidRPr="00495D84">
              <w:rPr>
                <w:rFonts w:cs="Arial"/>
              </w:rPr>
              <w:t>upon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test</w:t>
            </w:r>
            <w:r w:rsidR="00B27C84">
              <w:rPr>
                <w:rFonts w:cs="Arial"/>
              </w:rPr>
              <w:t xml:space="preserve"> </w:t>
            </w:r>
            <w:r w:rsidR="003E714E" w:rsidRPr="00495D84">
              <w:rPr>
                <w:rFonts w:cs="Arial"/>
              </w:rPr>
              <w:t>configuration.</w:t>
            </w:r>
          </w:p>
          <w:p w14:paraId="6E1E5390" w14:textId="004848FA" w:rsidR="003E714E" w:rsidRPr="00495D84" w:rsidRDefault="00E94096" w:rsidP="003943C3">
            <w:pPr>
              <w:pStyle w:val="TAN"/>
              <w:spacing w:line="252" w:lineRule="auto"/>
            </w:pPr>
            <w:r>
              <w:rPr>
                <w:rFonts w:cs="Arial"/>
              </w:rPr>
              <w:t xml:space="preserve">NOTE </w:t>
            </w:r>
            <w:r w:rsidRPr="00495D84">
              <w:rPr>
                <w:rFonts w:cs="Arial"/>
              </w:rPr>
              <w:t>3</w:t>
            </w:r>
            <w:r>
              <w:rPr>
                <w:rFonts w:cs="Arial"/>
              </w:rPr>
              <w:t>:</w:t>
            </w:r>
            <w:r w:rsidR="003E714E" w:rsidRPr="00495D84">
              <w:rPr>
                <w:rFonts w:cs="Arial"/>
              </w:rPr>
              <w:tab/>
              <w:t>Allocated</w:t>
            </w:r>
            <w:r w:rsidR="00B27C84">
              <w:rPr>
                <w:rFonts w:cs="Arial"/>
              </w:rPr>
              <w:t xml:space="preserve"> </w:t>
            </w:r>
            <w:r w:rsidR="003E714E" w:rsidRPr="00495D84">
              <w:rPr>
                <w:rFonts w:cs="Arial"/>
              </w:rPr>
              <w:t>in</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same</w:t>
            </w:r>
            <w:r w:rsidR="00B27C84">
              <w:rPr>
                <w:rFonts w:cs="Arial"/>
              </w:rPr>
              <w:t xml:space="preserve"> </w:t>
            </w:r>
            <w:r w:rsidR="003E714E" w:rsidRPr="00495D84">
              <w:rPr>
                <w:rFonts w:cs="Arial"/>
              </w:rPr>
              <w:t>resource</w:t>
            </w:r>
            <w:r w:rsidR="00B27C84">
              <w:rPr>
                <w:rFonts w:cs="Arial"/>
              </w:rPr>
              <w:t xml:space="preserve"> </w:t>
            </w:r>
            <w:r w:rsidR="003E714E" w:rsidRPr="00495D84">
              <w:rPr>
                <w:rFonts w:cs="Arial"/>
              </w:rPr>
              <w:t>blocks</w:t>
            </w:r>
            <w:r w:rsidR="00B27C84">
              <w:rPr>
                <w:rFonts w:cs="Arial"/>
              </w:rPr>
              <w:t xml:space="preserve"> </w:t>
            </w:r>
            <w:r w:rsidR="003E714E" w:rsidRPr="00495D84">
              <w:rPr>
                <w:rFonts w:cs="Arial"/>
              </w:rPr>
              <w:t>where</w:t>
            </w:r>
            <w:r w:rsidR="00B27C84">
              <w:rPr>
                <w:rFonts w:cs="Arial"/>
              </w:rPr>
              <w:t xml:space="preserve"> </w:t>
            </w:r>
            <w:r w:rsidR="003E714E" w:rsidRPr="00495D84">
              <w:rPr>
                <w:rFonts w:cs="Arial"/>
              </w:rPr>
              <w:t>the</w:t>
            </w:r>
            <w:r w:rsidR="00B27C84">
              <w:rPr>
                <w:rFonts w:cs="Arial"/>
              </w:rPr>
              <w:t xml:space="preserve"> </w:t>
            </w:r>
            <w:r w:rsidR="003E714E" w:rsidRPr="00495D84">
              <w:rPr>
                <w:rFonts w:cs="Arial"/>
              </w:rPr>
              <w:t>associated</w:t>
            </w:r>
            <w:r w:rsidR="00B27C84">
              <w:rPr>
                <w:rFonts w:cs="Arial"/>
              </w:rPr>
              <w:t xml:space="preserve"> </w:t>
            </w:r>
            <w:r w:rsidR="003E714E" w:rsidRPr="00495D84">
              <w:rPr>
                <w:rFonts w:cs="Arial"/>
              </w:rPr>
              <w:t>RMC</w:t>
            </w:r>
            <w:r w:rsidR="00B27C84">
              <w:rPr>
                <w:rFonts w:cs="Arial"/>
              </w:rPr>
              <w:t xml:space="preserve"> </w:t>
            </w:r>
            <w:r w:rsidR="003E714E" w:rsidRPr="00495D84">
              <w:rPr>
                <w:rFonts w:cs="Arial"/>
              </w:rPr>
              <w:t>is</w:t>
            </w:r>
            <w:r w:rsidR="00B27C84">
              <w:rPr>
                <w:rFonts w:cs="Arial"/>
              </w:rPr>
              <w:t xml:space="preserve"> </w:t>
            </w:r>
            <w:r w:rsidR="003E714E" w:rsidRPr="00495D84">
              <w:rPr>
                <w:rFonts w:cs="Arial"/>
              </w:rPr>
              <w:t>scheduled.</w:t>
            </w:r>
          </w:p>
        </w:tc>
      </w:tr>
    </w:tbl>
    <w:p w14:paraId="768ABE5F" w14:textId="77777777" w:rsidR="003E714E" w:rsidRPr="00495D84" w:rsidRDefault="003E714E" w:rsidP="003E714E"/>
    <w:p w14:paraId="43B62E2F" w14:textId="77777777" w:rsidR="003E714E" w:rsidRPr="00495D84" w:rsidRDefault="003E714E" w:rsidP="003E714E">
      <w:pPr>
        <w:pStyle w:val="Heading3"/>
      </w:pPr>
      <w:r w:rsidRPr="00495D84">
        <w:t>A.3.1A.4</w:t>
      </w:r>
      <w:r w:rsidRPr="00495D84">
        <w:tab/>
        <w:t>TDD UL/DL configuration</w:t>
      </w:r>
    </w:p>
    <w:p w14:paraId="3F169BAA" w14:textId="6654F7CB" w:rsidR="003E714E" w:rsidRPr="00495D84" w:rsidRDefault="003E714E" w:rsidP="003E714E">
      <w:pPr>
        <w:pStyle w:val="TH"/>
      </w:pPr>
      <w:r w:rsidRPr="00495D84">
        <w:t>Table A.3.1A.4-1: TDD UL/DL configuration for SCS=3</w:t>
      </w:r>
      <w:r w:rsidR="00E94096" w:rsidRPr="00495D84">
        <w:t>0</w:t>
      </w:r>
      <w:r w:rsidR="00E94096">
        <w:t xml:space="preserve"> 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31"/>
        <w:gridCol w:w="900"/>
        <w:gridCol w:w="1916"/>
        <w:gridCol w:w="1916"/>
        <w:gridCol w:w="1917"/>
      </w:tblGrid>
      <w:tr w:rsidR="003E714E" w:rsidRPr="00495D84" w14:paraId="3EA5576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495D84" w:rsidRDefault="003E714E" w:rsidP="003943C3">
            <w:pPr>
              <w:pStyle w:val="TAH"/>
              <w:spacing w:line="252" w:lineRule="auto"/>
              <w:rPr>
                <w:rFonts w:cs="Arial"/>
              </w:rPr>
            </w:pPr>
            <w:r w:rsidRPr="00495D84">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495D84" w:rsidRDefault="003E714E" w:rsidP="003943C3">
            <w:pPr>
              <w:pStyle w:val="TAH"/>
              <w:spacing w:line="252" w:lineRule="auto"/>
              <w:rPr>
                <w:rFonts w:cs="Arial"/>
              </w:rPr>
            </w:pPr>
            <w:r w:rsidRPr="00495D84">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495D84" w:rsidRDefault="003E714E" w:rsidP="003943C3">
            <w:pPr>
              <w:pStyle w:val="TAH"/>
              <w:spacing w:line="252" w:lineRule="auto"/>
              <w:rPr>
                <w:rFonts w:cs="Arial"/>
              </w:rPr>
            </w:pPr>
            <w:r w:rsidRPr="00495D84">
              <w:rPr>
                <w:rFonts w:cs="Arial"/>
              </w:rPr>
              <w:t>Value</w:t>
            </w:r>
          </w:p>
        </w:tc>
      </w:tr>
      <w:tr w:rsidR="003E714E" w:rsidRPr="00495D84" w14:paraId="5C0F1D0C"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2765E49A" w:rsidR="003E714E" w:rsidRPr="00495D84" w:rsidRDefault="003E714E" w:rsidP="003943C3">
            <w:pPr>
              <w:pStyle w:val="TAL"/>
              <w:spacing w:line="252" w:lineRule="auto"/>
              <w:rPr>
                <w:rFonts w:cs="Arial"/>
              </w:rPr>
            </w:pPr>
            <w:r w:rsidRPr="00495D84">
              <w:rPr>
                <w:rFonts w:cs="Arial"/>
              </w:rPr>
              <w:t>Reference</w:t>
            </w:r>
            <w:r w:rsidR="00B27C84">
              <w:rPr>
                <w:rFonts w:cs="Arial"/>
              </w:rPr>
              <w:t xml:space="preserve"> </w:t>
            </w:r>
            <w:r w:rsidRPr="00495D84">
              <w:rPr>
                <w:rFonts w:cs="Arial"/>
              </w:rPr>
              <w:t>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0C1CA2D9" w:rsidR="003E714E" w:rsidRPr="00495D84" w:rsidRDefault="003E714E" w:rsidP="003943C3">
            <w:pPr>
              <w:pStyle w:val="TAC"/>
            </w:pPr>
            <w:r w:rsidRPr="00495D84">
              <w:t>TDDConf.1.1</w:t>
            </w:r>
            <w:r w:rsidR="00B27C84">
              <w:t xml:space="preserve"> </w:t>
            </w:r>
            <w:r w:rsidRPr="00495D84">
              <w:t>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495D84" w:rsidRDefault="003E714E" w:rsidP="003943C3">
            <w:pPr>
              <w:pStyle w:val="TAC"/>
              <w:spacing w:line="252" w:lineRule="auto"/>
              <w:rPr>
                <w:rFonts w:cs="Arial"/>
              </w:rPr>
            </w:pPr>
          </w:p>
        </w:tc>
      </w:tr>
      <w:tr w:rsidR="003E714E" w:rsidRPr="00495D84" w14:paraId="01ADCC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495D84" w:rsidRDefault="003E714E" w:rsidP="003943C3">
            <w:pPr>
              <w:pStyle w:val="TAL"/>
              <w:spacing w:line="252" w:lineRule="auto"/>
              <w:rPr>
                <w:rFonts w:cs="Arial"/>
              </w:rPr>
            </w:pPr>
            <w:r w:rsidRPr="00495D84">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495D84" w:rsidRDefault="003E714E" w:rsidP="003943C3">
            <w:pPr>
              <w:pStyle w:val="TAC"/>
              <w:spacing w:line="252" w:lineRule="auto"/>
              <w:rPr>
                <w:rFonts w:cs="Arial"/>
              </w:rPr>
            </w:pPr>
            <w:r w:rsidRPr="00495D84">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495D84" w:rsidRDefault="003E714E" w:rsidP="003943C3">
            <w:pPr>
              <w:pStyle w:val="TAC"/>
              <w:spacing w:line="252" w:lineRule="auto"/>
              <w:rPr>
                <w:rFonts w:cs="Arial"/>
              </w:rPr>
            </w:pPr>
          </w:p>
        </w:tc>
      </w:tr>
      <w:tr w:rsidR="003E714E" w:rsidRPr="00495D84" w14:paraId="61F1CAF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4A63D682" w:rsidR="003E714E" w:rsidRPr="00495D84" w:rsidRDefault="003E714E" w:rsidP="003943C3">
            <w:pPr>
              <w:pStyle w:val="TAL"/>
              <w:tabs>
                <w:tab w:val="center" w:pos="2174"/>
              </w:tabs>
              <w:spacing w:line="252" w:lineRule="auto"/>
              <w:rPr>
                <w:rFonts w:cs="Arial"/>
              </w:rPr>
            </w:pPr>
            <w:r w:rsidRPr="00495D84">
              <w:t>TDD</w:t>
            </w:r>
            <w:r w:rsidR="00B27C84">
              <w:t xml:space="preserve"> </w:t>
            </w:r>
            <w:r w:rsidRPr="00495D84">
              <w:t>UL/DL</w:t>
            </w:r>
            <w:r w:rsidR="00B27C84">
              <w:t xml:space="preserve"> </w:t>
            </w:r>
            <w:r w:rsidRPr="00495D84">
              <w:t>pattern</w:t>
            </w:r>
            <w:r w:rsidR="00B27C84">
              <w:t xml:space="preserve"> </w:t>
            </w:r>
            <w:r w:rsidRPr="00495D84">
              <w:t>1</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495D84" w:rsidRDefault="003E714E" w:rsidP="003943C3">
            <w:pPr>
              <w:pStyle w:val="TAC"/>
            </w:pPr>
            <w:r w:rsidRPr="00495D84">
              <w:t>‘3D1S4U’</w:t>
            </w:r>
          </w:p>
          <w:p w14:paraId="6C87754C" w14:textId="77777777" w:rsidR="003E714E" w:rsidRPr="00495D84" w:rsidRDefault="003E714E" w:rsidP="003943C3">
            <w:pPr>
              <w:pStyle w:val="TAC"/>
            </w:pPr>
            <w:r w:rsidRPr="00495D84">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495D84" w:rsidRDefault="003E714E" w:rsidP="003943C3">
            <w:pPr>
              <w:pStyle w:val="TAC"/>
              <w:spacing w:line="252" w:lineRule="auto"/>
              <w:rPr>
                <w:rFonts w:cs="Arial"/>
              </w:rPr>
            </w:pPr>
          </w:p>
        </w:tc>
      </w:tr>
      <w:tr w:rsidR="003E714E" w:rsidRPr="00495D84" w14:paraId="6D8AF56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495D84" w:rsidRDefault="003E714E" w:rsidP="003943C3">
            <w:pPr>
              <w:pStyle w:val="TAL"/>
              <w:spacing w:line="252" w:lineRule="auto"/>
              <w:rPr>
                <w:rFonts w:cs="Arial"/>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495D84" w:rsidRDefault="003E714E" w:rsidP="003943C3">
            <w:pPr>
              <w:pStyle w:val="TAC"/>
              <w:spacing w:line="252" w:lineRule="auto"/>
            </w:pPr>
          </w:p>
        </w:tc>
      </w:tr>
      <w:tr w:rsidR="003E714E" w:rsidRPr="00495D84" w14:paraId="0C0916C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495D84" w:rsidRDefault="003E714E" w:rsidP="003943C3">
            <w:pPr>
              <w:pStyle w:val="TAL"/>
              <w:spacing w:line="252" w:lineRule="auto"/>
              <w:rPr>
                <w:rFonts w:cs="Arial"/>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495D84" w:rsidRDefault="003E714E" w:rsidP="003943C3">
            <w:pPr>
              <w:pStyle w:val="TAC"/>
              <w:spacing w:line="252" w:lineRule="auto"/>
              <w:rPr>
                <w:rFonts w:cs="Arial"/>
              </w:rPr>
            </w:pPr>
          </w:p>
        </w:tc>
      </w:tr>
      <w:tr w:rsidR="003E714E" w:rsidRPr="00495D84" w14:paraId="77F281D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495D84" w:rsidRDefault="003E714E" w:rsidP="003943C3">
            <w:pPr>
              <w:pStyle w:val="TAL"/>
              <w:spacing w:line="252" w:lineRule="auto"/>
              <w:rPr>
                <w:rFonts w:cs="Arial"/>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495D84" w:rsidRDefault="003E714E" w:rsidP="003943C3">
            <w:pPr>
              <w:pStyle w:val="TAC"/>
              <w:spacing w:line="252" w:lineRule="auto"/>
              <w:rPr>
                <w:rFonts w:cs="Arial"/>
              </w:rPr>
            </w:pPr>
          </w:p>
        </w:tc>
      </w:tr>
      <w:tr w:rsidR="003E714E" w:rsidRPr="00495D84" w14:paraId="005EDE8E"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495D84" w:rsidRDefault="003E714E" w:rsidP="003943C3">
            <w:pPr>
              <w:pStyle w:val="TAL"/>
              <w:spacing w:line="252" w:lineRule="auto"/>
              <w:rPr>
                <w:rFonts w:cs="Arial"/>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495D84" w:rsidRDefault="003E714E" w:rsidP="003943C3">
            <w:pPr>
              <w:pStyle w:val="TAC"/>
              <w:spacing w:line="252" w:lineRule="auto"/>
              <w:rPr>
                <w:rFonts w:cs="Arial"/>
              </w:rPr>
            </w:pPr>
          </w:p>
        </w:tc>
      </w:tr>
      <w:tr w:rsidR="003E714E" w:rsidRPr="00495D84" w14:paraId="7BBA48F2"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495D84" w:rsidRDefault="003E714E" w:rsidP="003943C3">
            <w:pPr>
              <w:pStyle w:val="TAL"/>
              <w:spacing w:line="252" w:lineRule="auto"/>
              <w:rPr>
                <w:rFonts w:cs="Arial"/>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495D84" w:rsidRDefault="003E714E" w:rsidP="003943C3">
            <w:pPr>
              <w:pStyle w:val="TAC"/>
              <w:spacing w:line="252" w:lineRule="auto"/>
              <w:rPr>
                <w:rFonts w:cs="Arial"/>
              </w:rPr>
            </w:pPr>
          </w:p>
        </w:tc>
      </w:tr>
      <w:tr w:rsidR="003E714E" w:rsidRPr="00495D84" w14:paraId="3BD5783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23B9C4C3" w:rsidR="003E714E" w:rsidRPr="00495D84" w:rsidRDefault="003E714E" w:rsidP="003943C3">
            <w:pPr>
              <w:pStyle w:val="TAL"/>
              <w:spacing w:line="252" w:lineRule="auto"/>
              <w:rPr>
                <w:i/>
              </w:rPr>
            </w:pPr>
            <w:r w:rsidRPr="00495D84">
              <w:t>TDD</w:t>
            </w:r>
            <w:r w:rsidR="00B27C84">
              <w:t xml:space="preserve"> </w:t>
            </w:r>
            <w:r w:rsidRPr="00495D84">
              <w:t>UL/DL</w:t>
            </w:r>
            <w:r w:rsidR="00B27C84">
              <w:t xml:space="preserve"> </w:t>
            </w:r>
            <w:r w:rsidRPr="00495D84">
              <w:t>pattern</w:t>
            </w:r>
            <w:r w:rsidR="00B27C84">
              <w:t xml:space="preserve"> </w:t>
            </w:r>
            <w:r w:rsidRPr="00495D84">
              <w:t>2</w:t>
            </w:r>
            <w:r w:rsidR="00B27C84">
              <w:t xml:space="preserve"> </w:t>
            </w:r>
            <w:r w:rsidRPr="00495D84">
              <w:rPr>
                <w:vertAlign w:val="superscript"/>
              </w:rPr>
              <w:t>Note</w:t>
            </w:r>
            <w:r w:rsidR="00B27C84">
              <w:rPr>
                <w:vertAlign w:val="superscript"/>
              </w:rPr>
              <w:t xml:space="preserve"> </w:t>
            </w:r>
            <w:r w:rsidRPr="00495D84">
              <w:rPr>
                <w:vertAlign w:val="superscript"/>
              </w:rPr>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495D84" w:rsidRDefault="003E714E" w:rsidP="003943C3">
            <w:pPr>
              <w:pStyle w:val="TAC"/>
            </w:pPr>
            <w:r w:rsidRPr="00495D84">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495D84" w:rsidRDefault="003E714E" w:rsidP="003943C3">
            <w:pPr>
              <w:pStyle w:val="TAC"/>
              <w:spacing w:line="252" w:lineRule="auto"/>
              <w:rPr>
                <w:rFonts w:cs="Arial"/>
              </w:rPr>
            </w:pPr>
          </w:p>
        </w:tc>
      </w:tr>
      <w:tr w:rsidR="003E714E" w:rsidRPr="00495D84" w14:paraId="2C3D3E01"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495D84" w:rsidRDefault="003E714E" w:rsidP="003943C3">
            <w:pPr>
              <w:pStyle w:val="TAL"/>
              <w:spacing w:line="252" w:lineRule="auto"/>
              <w:rPr>
                <w:i/>
              </w:rPr>
            </w:pPr>
            <w:r w:rsidRPr="00495D84">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495D84" w:rsidRDefault="003E714E" w:rsidP="003943C3">
            <w:pPr>
              <w:pStyle w:val="TAC"/>
              <w:spacing w:line="252" w:lineRule="auto"/>
              <w:rPr>
                <w:rFonts w:cs="Arial"/>
              </w:rPr>
            </w:pPr>
            <w:r w:rsidRPr="00495D84">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495D84" w:rsidRDefault="003E714E" w:rsidP="003943C3">
            <w:pPr>
              <w:pStyle w:val="TAC"/>
              <w:spacing w:line="252" w:lineRule="auto"/>
              <w:rPr>
                <w:rFonts w:cs="Arial"/>
              </w:rPr>
            </w:pPr>
          </w:p>
        </w:tc>
      </w:tr>
      <w:tr w:rsidR="003E714E" w:rsidRPr="00495D84" w14:paraId="78A98BD3"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495D84" w:rsidRDefault="003E714E" w:rsidP="003943C3">
            <w:pPr>
              <w:pStyle w:val="TAL"/>
              <w:spacing w:line="252" w:lineRule="auto"/>
              <w:rPr>
                <w:i/>
              </w:rPr>
            </w:pPr>
            <w:r w:rsidRPr="00495D84">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495D84" w:rsidRDefault="003E714E" w:rsidP="003943C3">
            <w:pPr>
              <w:pStyle w:val="TAC"/>
              <w:spacing w:line="252" w:lineRule="auto"/>
              <w:rPr>
                <w:rFonts w:cs="Arial"/>
              </w:rPr>
            </w:pPr>
          </w:p>
        </w:tc>
      </w:tr>
      <w:tr w:rsidR="003E714E" w:rsidRPr="00495D84" w14:paraId="713E02D7"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495D84" w:rsidRDefault="003E714E" w:rsidP="003943C3">
            <w:pPr>
              <w:pStyle w:val="TAL"/>
              <w:spacing w:line="252" w:lineRule="auto"/>
              <w:rPr>
                <w:i/>
              </w:rPr>
            </w:pPr>
            <w:r w:rsidRPr="00495D84">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495D84" w:rsidRDefault="003E714E" w:rsidP="003943C3">
            <w:pPr>
              <w:pStyle w:val="TAC"/>
              <w:spacing w:line="252" w:lineRule="auto"/>
              <w:rPr>
                <w:rFonts w:cs="Arial"/>
              </w:rPr>
            </w:pPr>
          </w:p>
        </w:tc>
      </w:tr>
      <w:tr w:rsidR="003E714E" w:rsidRPr="00495D84" w14:paraId="11FC02D5"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495D84" w:rsidRDefault="003E714E" w:rsidP="003943C3">
            <w:pPr>
              <w:pStyle w:val="TAL"/>
              <w:spacing w:line="252" w:lineRule="auto"/>
              <w:rPr>
                <w:i/>
              </w:rPr>
            </w:pPr>
            <w:r w:rsidRPr="00495D84">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495D84" w:rsidRDefault="003E714E" w:rsidP="003943C3">
            <w:pPr>
              <w:pStyle w:val="TAC"/>
              <w:spacing w:line="252" w:lineRule="auto"/>
              <w:rPr>
                <w:rFonts w:cs="Arial"/>
              </w:rPr>
            </w:pPr>
          </w:p>
        </w:tc>
      </w:tr>
      <w:tr w:rsidR="003E714E" w:rsidRPr="00495D84" w14:paraId="29DC179D" w14:textId="77777777" w:rsidTr="00B27C84">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495D84" w:rsidRDefault="003E714E" w:rsidP="003943C3">
            <w:pPr>
              <w:pStyle w:val="TAL"/>
              <w:spacing w:line="252" w:lineRule="auto"/>
              <w:rPr>
                <w:i/>
              </w:rPr>
            </w:pPr>
            <w:r w:rsidRPr="00495D84">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495D84"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495D84" w:rsidRDefault="003E714E" w:rsidP="003943C3">
            <w:pPr>
              <w:pStyle w:val="TAC"/>
            </w:pPr>
            <w:r w:rsidRPr="00495D84">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495D84"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495D84" w:rsidRDefault="003E714E" w:rsidP="003943C3">
            <w:pPr>
              <w:pStyle w:val="TAC"/>
              <w:spacing w:line="252" w:lineRule="auto"/>
              <w:rPr>
                <w:rFonts w:cs="Arial"/>
              </w:rPr>
            </w:pPr>
          </w:p>
        </w:tc>
      </w:tr>
      <w:tr w:rsidR="003E714E" w:rsidRPr="00495D84" w14:paraId="34A507D3" w14:textId="77777777" w:rsidTr="00B27C84">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64C9C2C1" w:rsidR="003E714E" w:rsidRPr="00495D84" w:rsidRDefault="00E94096" w:rsidP="003943C3">
            <w:pPr>
              <w:pStyle w:val="TAN"/>
              <w:spacing w:line="252" w:lineRule="auto"/>
            </w:pPr>
            <w:r>
              <w:t xml:space="preserve">NOTE </w:t>
            </w:r>
            <w:r w:rsidRPr="00495D84">
              <w:t>1</w:t>
            </w:r>
            <w:r>
              <w:t>:</w:t>
            </w:r>
            <w:r w:rsidR="003E714E" w:rsidRPr="00495D84">
              <w:tab/>
              <w:t>As</w:t>
            </w:r>
            <w:r w:rsidR="00B27C84">
              <w:t xml:space="preserve"> </w:t>
            </w:r>
            <w:r w:rsidR="003E714E" w:rsidRPr="00495D84">
              <w:t>specified</w:t>
            </w:r>
            <w:r w:rsidR="00B27C84">
              <w:t xml:space="preserve"> </w:t>
            </w:r>
            <w:r w:rsidR="003E714E" w:rsidRPr="00495D84">
              <w:t>in</w:t>
            </w:r>
            <w:r w:rsidR="00B27C84">
              <w:t xml:space="preserve"> </w:t>
            </w:r>
            <w:r w:rsidR="003E714E" w:rsidRPr="00495D84">
              <w:t>TS</w:t>
            </w:r>
            <w:r w:rsidR="00B27C84">
              <w:t xml:space="preserve"> </w:t>
            </w:r>
            <w:r w:rsidR="003E714E" w:rsidRPr="00495D84">
              <w:t>38.213</w:t>
            </w:r>
            <w:r w:rsidR="00B27C84">
              <w:t xml:space="preserve"> </w:t>
            </w:r>
            <w:r w:rsidR="003E714E" w:rsidRPr="00495D84">
              <w:t>[3]</w:t>
            </w:r>
            <w:r w:rsidR="00B27C84">
              <w:t xml:space="preserve"> </w:t>
            </w:r>
            <w:r w:rsidR="003E714E" w:rsidRPr="00495D84">
              <w:t>and</w:t>
            </w:r>
            <w:r w:rsidR="00B27C84">
              <w:t xml:space="preserve"> </w:t>
            </w:r>
            <w:r w:rsidR="003E714E" w:rsidRPr="00495D84">
              <w:t>TS</w:t>
            </w:r>
            <w:r w:rsidR="00B27C84">
              <w:t xml:space="preserve"> </w:t>
            </w:r>
            <w:r w:rsidR="003E714E" w:rsidRPr="00495D84">
              <w:t>38.331</w:t>
            </w:r>
            <w:r w:rsidR="00B27C84">
              <w:t xml:space="preserve"> </w:t>
            </w:r>
            <w:r w:rsidR="003E714E" w:rsidRPr="00495D84">
              <w:t>[2].</w:t>
            </w:r>
          </w:p>
          <w:p w14:paraId="5C2D0E92" w14:textId="6D415AE6" w:rsidR="003E714E" w:rsidRPr="00495D84" w:rsidRDefault="00E94096" w:rsidP="003943C3">
            <w:pPr>
              <w:pStyle w:val="TAN"/>
              <w:spacing w:line="252" w:lineRule="auto"/>
            </w:pPr>
            <w:r>
              <w:t xml:space="preserve">NOTE </w:t>
            </w:r>
            <w:r w:rsidRPr="00495D84">
              <w:t>2</w:t>
            </w:r>
            <w:r>
              <w:t>:</w:t>
            </w:r>
            <w:r w:rsidR="003E714E" w:rsidRPr="00495D84">
              <w:tab/>
              <w:t>Do</w:t>
            </w:r>
            <w:r w:rsidR="00B27C84">
              <w:t xml:space="preserve"> </w:t>
            </w:r>
            <w:r w:rsidR="003E714E" w:rsidRPr="00495D84">
              <w:t>not</w:t>
            </w:r>
            <w:r w:rsidR="00B27C84">
              <w:t xml:space="preserve"> </w:t>
            </w:r>
            <w:r w:rsidR="003E714E" w:rsidRPr="00495D84">
              <w:t>configure</w:t>
            </w:r>
            <w:r w:rsidR="00B27C84">
              <w:t xml:space="preserve"> </w:t>
            </w:r>
            <w:r w:rsidR="003E714E" w:rsidRPr="00495D84">
              <w:rPr>
                <w:i/>
                <w:iCs/>
              </w:rPr>
              <w:t>tdd-UL-DL-ConfigurationCommon</w:t>
            </w:r>
            <w:r w:rsidR="00B27C84">
              <w:t xml:space="preserve"> </w:t>
            </w:r>
            <w:r w:rsidR="003E714E" w:rsidRPr="00495D84">
              <w:t>using</w:t>
            </w:r>
            <w:r w:rsidR="00B27C84">
              <w:t xml:space="preserve"> </w:t>
            </w:r>
            <w:r w:rsidR="003E714E" w:rsidRPr="00495D84">
              <w:t>RRC</w:t>
            </w:r>
            <w:r w:rsidR="00B27C84">
              <w:t xml:space="preserve"> </w:t>
            </w:r>
            <w:r w:rsidR="003E714E" w:rsidRPr="00495D84">
              <w:t>configuration</w:t>
            </w:r>
          </w:p>
          <w:p w14:paraId="4794DB11" w14:textId="6CA1F818" w:rsidR="003E714E" w:rsidRPr="00495D84" w:rsidRDefault="00E94096" w:rsidP="003943C3">
            <w:pPr>
              <w:pStyle w:val="TAN"/>
            </w:pPr>
            <w:r>
              <w:t xml:space="preserve">NOTE </w:t>
            </w:r>
            <w:r w:rsidRPr="00495D84">
              <w:t>3</w:t>
            </w:r>
            <w:r>
              <w:t>:</w:t>
            </w:r>
            <w:r w:rsidR="003E714E" w:rsidRPr="00495D84">
              <w:tab/>
              <w:t>The</w:t>
            </w:r>
            <w:r w:rsidR="00B27C84">
              <w:t xml:space="preserve"> </w:t>
            </w:r>
            <w:r w:rsidR="003E714E" w:rsidRPr="00495D84">
              <w:t>UE</w:t>
            </w:r>
            <w:r w:rsidR="00B27C84">
              <w:t xml:space="preserve"> </w:t>
            </w:r>
            <w:r w:rsidR="003E714E" w:rsidRPr="00495D84">
              <w:t>will</w:t>
            </w:r>
            <w:r w:rsidR="00B27C84">
              <w:t xml:space="preserve"> </w:t>
            </w:r>
            <w:r w:rsidR="003E714E" w:rsidRPr="00495D84">
              <w:t>be</w:t>
            </w:r>
            <w:r w:rsidR="00B27C84">
              <w:t xml:space="preserve"> </w:t>
            </w:r>
            <w:r w:rsidR="003E714E" w:rsidRPr="00495D84">
              <w:t>scheduled</w:t>
            </w:r>
            <w:r w:rsidR="00B27C84">
              <w:t xml:space="preserve"> </w:t>
            </w:r>
            <w:r w:rsidR="003E714E" w:rsidRPr="00495D84">
              <w:t>via</w:t>
            </w:r>
            <w:r w:rsidR="00B27C84">
              <w:t xml:space="preserve"> </w:t>
            </w:r>
            <w:r w:rsidR="003E714E" w:rsidRPr="00495D84">
              <w:t>DCI</w:t>
            </w:r>
            <w:r w:rsidR="00B27C84">
              <w:t xml:space="preserve"> </w:t>
            </w:r>
            <w:r w:rsidR="003E714E" w:rsidRPr="00495D84">
              <w:t>according</w:t>
            </w:r>
            <w:r w:rsidR="00B27C84">
              <w:t xml:space="preserve"> </w:t>
            </w:r>
            <w:r w:rsidR="003E714E" w:rsidRPr="00495D84">
              <w:t>to</w:t>
            </w:r>
            <w:r w:rsidR="00B27C84">
              <w:t xml:space="preserve"> </w:t>
            </w:r>
            <w:r w:rsidR="003E714E" w:rsidRPr="00495D84">
              <w:t>the</w:t>
            </w:r>
            <w:r w:rsidR="00B27C84">
              <w:t xml:space="preserve"> </w:t>
            </w:r>
            <w:r w:rsidR="003E714E" w:rsidRPr="00495D84">
              <w:t>TDD</w:t>
            </w:r>
            <w:r w:rsidR="00B27C84">
              <w:t xml:space="preserve"> </w:t>
            </w:r>
            <w:r w:rsidR="003E714E" w:rsidRPr="00495D84">
              <w:t>pattern</w:t>
            </w:r>
            <w:r w:rsidR="00B27C84">
              <w:t xml:space="preserve"> </w:t>
            </w:r>
            <w:r w:rsidR="003E714E" w:rsidRPr="00495D84">
              <w:t>defined</w:t>
            </w:r>
            <w:r w:rsidR="00B27C84">
              <w:t xml:space="preserve"> </w:t>
            </w:r>
            <w:r w:rsidR="003E714E" w:rsidRPr="00495D84">
              <w:t>in</w:t>
            </w:r>
            <w:r w:rsidR="00B27C84">
              <w:t xml:space="preserve"> </w:t>
            </w:r>
            <w:r w:rsidR="003E714E" w:rsidRPr="00495D84">
              <w:t>the</w:t>
            </w:r>
            <w:r w:rsidR="00B27C84">
              <w:t xml:space="preserve"> </w:t>
            </w:r>
            <w:r w:rsidR="003E714E" w:rsidRPr="00495D84">
              <w:t>table.</w:t>
            </w:r>
          </w:p>
        </w:tc>
      </w:tr>
    </w:tbl>
    <w:p w14:paraId="3A29EBAA" w14:textId="77777777" w:rsidR="003E714E" w:rsidRPr="00495D84" w:rsidRDefault="003E714E" w:rsidP="003E714E"/>
    <w:p w14:paraId="7542B391" w14:textId="77777777" w:rsidR="003E714E" w:rsidRPr="00495D84" w:rsidRDefault="003E714E" w:rsidP="003E714E">
      <w:pPr>
        <w:pStyle w:val="Heading3"/>
      </w:pPr>
      <w:r w:rsidRPr="00495D84">
        <w:lastRenderedPageBreak/>
        <w:t>A.3.1A.5</w:t>
      </w:r>
      <w:r w:rsidRPr="00495D84">
        <w:tab/>
        <w:t>RMC burst transmission model</w:t>
      </w:r>
    </w:p>
    <w:p w14:paraId="4D038D51" w14:textId="77777777" w:rsidR="003943C3" w:rsidRPr="00495D84" w:rsidRDefault="003E714E" w:rsidP="003E714E">
      <w:r w:rsidRPr="00495D84">
        <w:t xml:space="preserve">RMC not conveying </w:t>
      </w:r>
      <w:r w:rsidRPr="00495D84">
        <w:rPr>
          <w:rFonts w:cs="Arial"/>
          <w:szCs w:val="16"/>
        </w:rPr>
        <w:t>RMSI</w:t>
      </w:r>
      <w:r w:rsidRPr="00495D84">
        <w:t xml:space="preserve"> is scheduled during the RMC burst. The length of the transmission burst in slots is defined as N. The burst transmission format is determined according to the steps below:</w:t>
      </w:r>
    </w:p>
    <w:p w14:paraId="68531D24" w14:textId="3F4EAD52" w:rsidR="003943C3" w:rsidRPr="00495D84" w:rsidRDefault="00693D98" w:rsidP="00693D98">
      <w:pPr>
        <w:pStyle w:val="B10"/>
      </w:pPr>
      <w:r w:rsidRPr="00495D84">
        <w:t>1.</w:t>
      </w:r>
      <w:r w:rsidRPr="00495D84">
        <w:tab/>
      </w:r>
      <w:r w:rsidR="003943C3" w:rsidRPr="00495D84">
        <w:t>Select N randomly from a given set of the number of slots S</w:t>
      </w:r>
      <w:r w:rsidR="003943C3" w:rsidRPr="00495D84">
        <w:rPr>
          <w:vertAlign w:val="subscript"/>
        </w:rPr>
        <w:t>1</w:t>
      </w:r>
      <w:r w:rsidR="003943C3" w:rsidRPr="00495D84">
        <w:t xml:space="preserve"> = {1,3,5} with equal probability as the total length of RMC burst transmission format.</w:t>
      </w:r>
    </w:p>
    <w:p w14:paraId="5791DDA5" w14:textId="2A9ACFD9" w:rsidR="003943C3" w:rsidRPr="00495D84" w:rsidRDefault="00693D98" w:rsidP="00693D98">
      <w:pPr>
        <w:pStyle w:val="B10"/>
      </w:pPr>
      <w:r w:rsidRPr="00495D84">
        <w:t>2.</w:t>
      </w:r>
      <w:r w:rsidRPr="00495D84">
        <w:tab/>
      </w:r>
      <w:r w:rsidR="003943C3" w:rsidRPr="00495D84">
        <w:t>A uniform random variable from 0 to 1 is generated. If the random variable is less than P</w:t>
      </w:r>
      <w:r w:rsidR="003943C3" w:rsidRPr="00495D84">
        <w:rPr>
          <w:vertAlign w:val="subscript"/>
        </w:rPr>
        <w:t>CCA_DL</w:t>
      </w:r>
      <w:r w:rsidR="003943C3" w:rsidRPr="00495D84">
        <w:t>, a burst of N fully occupied slots is transmitted. Otherwise, the RMC burst transmission is muted and the muting duration is the same as the number N of slots for determined burst format.</w:t>
      </w:r>
    </w:p>
    <w:p w14:paraId="7C9C7B93" w14:textId="47B6EC99" w:rsidR="001268B4" w:rsidRPr="00495D84" w:rsidRDefault="003E714E" w:rsidP="002B778E">
      <w:r w:rsidRPr="00495D84">
        <w:t xml:space="preserve">RMC burst transmission is scheduled outside discovery burst transmission window. If transmission occurred in the previous slot, transmission is muted for a duration of one slot. </w:t>
      </w:r>
      <w:r w:rsidR="00A96225" w:rsidRPr="00495D84">
        <w:t>Additionally</w:t>
      </w:r>
      <w:r w:rsidRPr="00495D84">
        <w:t>, if the start time of the candidate RMC burst transmission is within 5 slots of the start of the discovery burst transmission window, RMC transmission is not performed.</w:t>
      </w:r>
      <w:r w:rsidR="001268B4" w:rsidRPr="00495D84">
        <w:t>A.3.2</w:t>
      </w:r>
      <w:r w:rsidR="001268B4" w:rsidRPr="00495D84">
        <w:tab/>
        <w:t>OFDMA channel noise generator (OCNG)</w:t>
      </w:r>
      <w:r w:rsidR="002B778E" w:rsidRPr="00495D84">
        <w:t>.</w:t>
      </w:r>
    </w:p>
    <w:p w14:paraId="7C9C7B94" w14:textId="77777777" w:rsidR="001268B4" w:rsidRPr="00495D84" w:rsidRDefault="001268B4" w:rsidP="001268B4">
      <w:pPr>
        <w:pStyle w:val="Heading3"/>
      </w:pPr>
      <w:r w:rsidRPr="00495D84">
        <w:t>A.3.2.1</w:t>
      </w:r>
      <w:r w:rsidRPr="00495D84">
        <w:tab/>
        <w:t>Generic OFDMA Channel Noise Generator (OCNG)</w:t>
      </w:r>
    </w:p>
    <w:p w14:paraId="7C9C7B95" w14:textId="031528B1" w:rsidR="001268B4" w:rsidRPr="00495D84" w:rsidRDefault="00B723BD" w:rsidP="001268B4">
      <w:r w:rsidRPr="00495D84">
        <w:t xml:space="preserve">The OCNG pattern is used in a test for modelling allocations of unused resources in the channel bandwidth to virtual UEs (which are not under test). The OCNG pattern comprises PDCCH and PDSCH transmissions to the virtual UEs. </w:t>
      </w:r>
      <w:r w:rsidRPr="00495D84">
        <w:rPr>
          <w:lang w:eastAsia="ja-JP"/>
        </w:rPr>
        <w:t>For the cells operating under CCA, OCNG is transmitted only in slots with RMC burst transmission and is not transmitted during the slots for which CCA attempt is unsuccessful or during DBT windows</w:t>
      </w:r>
      <w:r w:rsidRPr="00495D84">
        <w:rPr>
          <w:color w:val="00B050"/>
          <w:lang w:eastAsia="ja-JP"/>
        </w:rPr>
        <w:t>.</w:t>
      </w:r>
    </w:p>
    <w:p w14:paraId="7C9C7B96" w14:textId="77777777" w:rsidR="001268B4" w:rsidRPr="00495D84" w:rsidRDefault="001268B4" w:rsidP="001268B4">
      <w:pPr>
        <w:pStyle w:val="Heading4"/>
        <w:rPr>
          <w:snapToGrid w:val="0"/>
        </w:rPr>
      </w:pPr>
      <w:r w:rsidRPr="00495D84">
        <w:rPr>
          <w:snapToGrid w:val="0"/>
        </w:rPr>
        <w:t>A.3.2.1.1</w:t>
      </w:r>
      <w:r w:rsidRPr="00495D84">
        <w:rPr>
          <w:snapToGrid w:val="0"/>
        </w:rPr>
        <w:tab/>
        <w:t>OCNG pattern 1: Generic OCNG pattern for all unused REs</w:t>
      </w:r>
    </w:p>
    <w:p w14:paraId="7C9C7B97" w14:textId="77777777" w:rsidR="001268B4" w:rsidRPr="00495D84" w:rsidRDefault="001268B4" w:rsidP="0094339A">
      <w:pPr>
        <w:pStyle w:val="TH"/>
      </w:pPr>
      <w:r w:rsidRPr="00495D84">
        <w:t>Table A.3.2.1.1-1: OP.1: Generic OCNG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9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8" w14:textId="1BF66785"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07958097"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0B5F3A80"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9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9C" w14:textId="32CF0EFA"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7C9C7B9D" w14:textId="475C0A9B"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C9C7B9E" w14:textId="44DB5B26"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1268B4" w:rsidRPr="00495D84" w14:paraId="7C9C7BA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495D84" w:rsidRDefault="001268B4" w:rsidP="000B5C74">
            <w:pPr>
              <w:pStyle w:val="TAL"/>
              <w:spacing w:line="256" w:lineRule="auto"/>
            </w:pPr>
            <w:r w:rsidRPr="00495D84">
              <w:t>PDSCH</w:t>
            </w:r>
          </w:p>
        </w:tc>
      </w:tr>
      <w:tr w:rsidR="001268B4" w:rsidRPr="00495D84" w14:paraId="7C9C7BA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08F460BC"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380EFBA8"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A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8" w14:textId="4FBD780D"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14A8A8B3"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A" w14:textId="4F20FD4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AC" w14:textId="440CC79F"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56CCFD1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AE" w14:textId="6AC9B96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0" w14:textId="7494D6DC"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42DBC39"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B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4" w14:textId="654D2DB7"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B67981F"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2DD63870"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B"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8" w14:textId="44DD1CD9"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2FFE14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A" w14:textId="51FDCC5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B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BC" w14:textId="1FC792C7"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1B91094E"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BE" w14:textId="4E94EC16"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C2"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2525E2FE" w:rsidR="001268B4" w:rsidRPr="00495D84" w:rsidRDefault="00E94096" w:rsidP="000B5C74">
            <w:pPr>
              <w:pStyle w:val="TAN"/>
              <w:spacing w:line="256" w:lineRule="auto"/>
            </w:pPr>
            <w:r>
              <w:t xml:space="preserve">NOTE </w:t>
            </w:r>
            <w:r w:rsidRPr="00495D84">
              <w:t>1</w:t>
            </w:r>
            <w:r>
              <w:t>:</w:t>
            </w:r>
            <w:r w:rsidR="001268B4" w:rsidRPr="00495D84">
              <w:tab/>
              <w:t>REs</w:t>
            </w:r>
            <w:r w:rsidR="00B27C84">
              <w:t xml:space="preserve"> </w:t>
            </w:r>
            <w:r w:rsidR="001268B4" w:rsidRPr="00495D84">
              <w:t>not</w:t>
            </w:r>
            <w:r w:rsidR="00B27C84">
              <w:t xml:space="preserve"> </w:t>
            </w:r>
            <w:r w:rsidR="001268B4" w:rsidRPr="00495D84">
              <w:t>used</w:t>
            </w:r>
            <w:r w:rsidR="00B27C84">
              <w:t xml:space="preserve"> </w:t>
            </w:r>
            <w:r w:rsidR="001268B4" w:rsidRPr="00495D84">
              <w:t>in</w:t>
            </w:r>
            <w:r w:rsidR="00B27C84">
              <w:t xml:space="preserve"> </w:t>
            </w:r>
            <w:r w:rsidR="001268B4" w:rsidRPr="00495D84">
              <w:t>the</w:t>
            </w:r>
            <w:r w:rsidR="00B27C84">
              <w:t xml:space="preserve"> </w:t>
            </w:r>
            <w:r w:rsidR="001268B4" w:rsidRPr="00495D84">
              <w:t>active</w:t>
            </w:r>
            <w:r w:rsidR="00B27C84">
              <w:t xml:space="preserve"> </w:t>
            </w:r>
            <w:r w:rsidR="001268B4" w:rsidRPr="00495D84">
              <w:t>CORESETs</w:t>
            </w:r>
            <w:r w:rsidR="00B27C84">
              <w:t xml:space="preserve"> </w:t>
            </w:r>
            <w:r w:rsidR="001268B4" w:rsidRPr="00495D84">
              <w:t>where</w:t>
            </w:r>
            <w:r w:rsidR="00B27C84">
              <w:t xml:space="preserve"> </w:t>
            </w:r>
            <w:r w:rsidR="001268B4" w:rsidRPr="00495D84">
              <w:t>PDCCH</w:t>
            </w:r>
            <w:r w:rsidR="00B27C84">
              <w:t xml:space="preserve"> </w:t>
            </w:r>
            <w:r w:rsidR="001268B4" w:rsidRPr="00495D84">
              <w:t>is</w:t>
            </w:r>
            <w:r w:rsidR="00B27C84">
              <w:t xml:space="preserve"> </w:t>
            </w:r>
            <w:r w:rsidR="001268B4" w:rsidRPr="00495D84">
              <w:t>scheduled</w:t>
            </w:r>
            <w:r w:rsidR="00B27C84">
              <w:t xml:space="preserve"> </w:t>
            </w:r>
            <w:r w:rsidR="001268B4" w:rsidRPr="00495D84">
              <w:t>for</w:t>
            </w:r>
            <w:r w:rsidR="00B27C84">
              <w:t xml:space="preserve"> </w:t>
            </w:r>
            <w:r w:rsidR="001268B4" w:rsidRPr="00495D84">
              <w:t>the</w:t>
            </w:r>
            <w:r w:rsidR="00B27C84">
              <w:t xml:space="preserve"> </w:t>
            </w:r>
            <w:r w:rsidR="001268B4" w:rsidRPr="00495D84">
              <w:t>UE</w:t>
            </w:r>
            <w:r w:rsidR="00B27C84">
              <w:t xml:space="preserve"> </w:t>
            </w:r>
            <w:r w:rsidR="001268B4" w:rsidRPr="00495D84">
              <w:t>under</w:t>
            </w:r>
            <w:r w:rsidR="00B27C84">
              <w:t xml:space="preserve"> </w:t>
            </w:r>
            <w:r w:rsidR="001268B4" w:rsidRPr="00495D84">
              <w:t>test.</w:t>
            </w:r>
          </w:p>
          <w:p w14:paraId="7C9C7BC1" w14:textId="59266991" w:rsidR="001268B4" w:rsidRPr="00495D84" w:rsidRDefault="00E94096" w:rsidP="000B5C74">
            <w:pPr>
              <w:pStyle w:val="TAN"/>
              <w:spacing w:line="256" w:lineRule="auto"/>
              <w:rPr>
                <w:rFonts w:cs="Arial"/>
              </w:rPr>
            </w:pPr>
            <w:r>
              <w:t xml:space="preserve">NOTE </w:t>
            </w:r>
            <w:r w:rsidRPr="00495D84">
              <w:t>2</w:t>
            </w:r>
            <w:r>
              <w:t>:</w:t>
            </w:r>
            <w:r w:rsidR="001268B4" w:rsidRPr="00495D84">
              <w:tab/>
              <w:t>REs</w:t>
            </w:r>
            <w:r w:rsidR="00B27C84">
              <w:t xml:space="preserve"> </w:t>
            </w:r>
            <w:r w:rsidR="001268B4" w:rsidRPr="00495D84">
              <w:t>not</w:t>
            </w:r>
            <w:r w:rsidR="00B27C84">
              <w:t xml:space="preserve"> </w:t>
            </w:r>
            <w:r w:rsidR="001268B4" w:rsidRPr="00495D84">
              <w:t>allocated</w:t>
            </w:r>
            <w:r w:rsidR="00B27C84">
              <w:t xml:space="preserve"> </w:t>
            </w:r>
            <w:r w:rsidR="001268B4" w:rsidRPr="00495D84">
              <w:t>to</w:t>
            </w:r>
            <w:r w:rsidR="00B27C84">
              <w:t xml:space="preserve"> </w:t>
            </w:r>
            <w:r w:rsidR="001268B4" w:rsidRPr="00495D84">
              <w:t>any</w:t>
            </w:r>
            <w:r w:rsidR="00B27C84">
              <w:t xml:space="preserve"> </w:t>
            </w:r>
            <w:r w:rsidR="001268B4" w:rsidRPr="00495D84">
              <w:t>physical</w:t>
            </w:r>
            <w:r w:rsidR="00B27C84">
              <w:t xml:space="preserve"> </w:t>
            </w:r>
            <w:r w:rsidR="001268B4" w:rsidRPr="00495D84">
              <w:t>channels,</w:t>
            </w:r>
            <w:r w:rsidR="00B27C84">
              <w:t xml:space="preserve"> </w:t>
            </w:r>
            <w:r w:rsidR="001268B4" w:rsidRPr="00495D84">
              <w:t>CORESET,</w:t>
            </w:r>
            <w:r w:rsidR="00B27C84">
              <w:t xml:space="preserve"> </w:t>
            </w:r>
            <w:r w:rsidR="001268B4" w:rsidRPr="00495D84">
              <w:t>SSB</w:t>
            </w:r>
            <w:r w:rsidR="00B27C84">
              <w:t xml:space="preserve"> </w:t>
            </w:r>
            <w:r w:rsidR="001268B4" w:rsidRPr="00495D84">
              <w:t>or</w:t>
            </w:r>
            <w:r w:rsidR="00B27C84">
              <w:t xml:space="preserve"> </w:t>
            </w:r>
            <w:r w:rsidR="001268B4" w:rsidRPr="00495D84">
              <w:t>any</w:t>
            </w:r>
            <w:r w:rsidR="00B27C84">
              <w:t xml:space="preserve"> </w:t>
            </w:r>
            <w:r w:rsidR="001268B4" w:rsidRPr="00495D84">
              <w:t>other</w:t>
            </w:r>
            <w:r w:rsidR="00B27C84">
              <w:t xml:space="preserve"> </w:t>
            </w:r>
            <w:r w:rsidR="001268B4" w:rsidRPr="00495D84">
              <w:t>reference</w:t>
            </w:r>
            <w:r w:rsidR="00B27C84">
              <w:t xml:space="preserve"> </w:t>
            </w:r>
            <w:r w:rsidR="001268B4" w:rsidRPr="00495D84">
              <w:t>signal</w:t>
            </w:r>
            <w:r w:rsidR="00B27C84">
              <w:t xml:space="preserve"> </w:t>
            </w:r>
            <w:r w:rsidR="001268B4" w:rsidRPr="00495D84">
              <w:t>within</w:t>
            </w:r>
            <w:r w:rsidR="00B27C84">
              <w:t xml:space="preserve"> </w:t>
            </w:r>
            <w:r w:rsidR="001268B4" w:rsidRPr="00495D84">
              <w:t>the</w:t>
            </w:r>
            <w:r w:rsidR="00B27C84">
              <w:t xml:space="preserve"> </w:t>
            </w:r>
            <w:r w:rsidR="001268B4" w:rsidRPr="00495D84">
              <w:t>channel</w:t>
            </w:r>
            <w:r w:rsidR="00B27C84">
              <w:t xml:space="preserve"> </w:t>
            </w:r>
            <w:r w:rsidR="001268B4" w:rsidRPr="00495D84">
              <w:t>bandwidth</w:t>
            </w:r>
            <w:r w:rsidR="00B27C84">
              <w:t xml:space="preserve"> </w:t>
            </w:r>
            <w:r w:rsidR="001268B4" w:rsidRPr="00495D84">
              <w:t>of</w:t>
            </w:r>
            <w:r w:rsidR="00B27C84">
              <w:t xml:space="preserve"> </w:t>
            </w:r>
            <w:r w:rsidR="001268B4" w:rsidRPr="00495D84">
              <w:t>the</w:t>
            </w:r>
            <w:r w:rsidR="00B27C84">
              <w:t xml:space="preserve"> </w:t>
            </w:r>
            <w:r w:rsidR="001268B4" w:rsidRPr="00495D84">
              <w:t>cell</w:t>
            </w:r>
            <w:r w:rsidR="0089747A" w:rsidRPr="00495D84">
              <w:t>,</w:t>
            </w:r>
            <w:r w:rsidR="00B27C84">
              <w:t xml:space="preserve"> </w:t>
            </w:r>
            <w:r w:rsidR="0089747A" w:rsidRPr="00495D84">
              <w:t>confined</w:t>
            </w:r>
            <w:r w:rsidR="00B27C84">
              <w:t xml:space="preserve"> </w:t>
            </w:r>
            <w:r w:rsidR="0089747A" w:rsidRPr="00495D84">
              <w:t>to</w:t>
            </w:r>
            <w:r w:rsidR="00B27C84">
              <w:t xml:space="preserve"> </w:t>
            </w:r>
            <w:r w:rsidR="0089747A" w:rsidRPr="00495D84">
              <w:t>BW</w:t>
            </w:r>
            <w:r w:rsidR="0089747A" w:rsidRPr="00495D84">
              <w:rPr>
                <w:vertAlign w:val="subscript"/>
              </w:rPr>
              <w:t>occupied</w:t>
            </w:r>
            <w:r w:rsidR="00B27C84">
              <w:rPr>
                <w:vertAlign w:val="subscript"/>
              </w:rPr>
              <w:t xml:space="preserve"> </w:t>
            </w:r>
            <w:r w:rsidR="0089747A" w:rsidRPr="00495D84">
              <w:rPr>
                <w:lang w:eastAsia="ja-JP"/>
              </w:rPr>
              <w:t>where</w:t>
            </w:r>
            <w:r w:rsidR="00B27C84">
              <w:rPr>
                <w:lang w:eastAsia="ja-JP"/>
              </w:rPr>
              <w:t xml:space="preserve"> </w:t>
            </w:r>
            <w:r w:rsidR="0089747A" w:rsidRPr="00495D84">
              <w:rPr>
                <w:lang w:eastAsia="ja-JP"/>
              </w:rPr>
              <w:t>specified</w:t>
            </w:r>
            <w:r w:rsidR="00B27C84">
              <w:rPr>
                <w:lang w:eastAsia="ja-JP"/>
              </w:rPr>
              <w:t xml:space="preserve"> </w:t>
            </w:r>
            <w:r w:rsidR="0089747A" w:rsidRPr="00495D84">
              <w:rPr>
                <w:lang w:eastAsia="ja-JP"/>
              </w:rPr>
              <w:t>in</w:t>
            </w:r>
            <w:r w:rsidR="00B27C84">
              <w:rPr>
                <w:lang w:eastAsia="ja-JP"/>
              </w:rPr>
              <w:t xml:space="preserve"> </w:t>
            </w:r>
            <w:r w:rsidR="0089747A" w:rsidRPr="00495D84">
              <w:rPr>
                <w:lang w:eastAsia="ja-JP"/>
              </w:rPr>
              <w:t>the</w:t>
            </w:r>
            <w:r w:rsidR="00B27C84">
              <w:rPr>
                <w:lang w:eastAsia="ja-JP"/>
              </w:rPr>
              <w:t xml:space="preserve"> </w:t>
            </w:r>
            <w:r w:rsidR="0089747A" w:rsidRPr="00495D84">
              <w:rPr>
                <w:lang w:eastAsia="ja-JP"/>
              </w:rPr>
              <w:t>test</w:t>
            </w:r>
            <w:r w:rsidR="00B27C84">
              <w:rPr>
                <w:lang w:eastAsia="ja-JP"/>
              </w:rPr>
              <w:t xml:space="preserve"> </w:t>
            </w:r>
            <w:r w:rsidR="0089747A" w:rsidRPr="00495D84">
              <w:rPr>
                <w:lang w:eastAsia="ja-JP"/>
              </w:rPr>
              <w:t>case</w:t>
            </w:r>
            <w:r w:rsidR="001268B4" w:rsidRPr="00495D84">
              <w:t>.</w:t>
            </w:r>
          </w:p>
        </w:tc>
      </w:tr>
    </w:tbl>
    <w:p w14:paraId="7C9C7BC3" w14:textId="77777777" w:rsidR="001268B4" w:rsidRPr="00495D84" w:rsidRDefault="001268B4" w:rsidP="001268B4"/>
    <w:p w14:paraId="7C9C7BC4" w14:textId="77777777" w:rsidR="001268B4" w:rsidRPr="00495D84" w:rsidRDefault="001268B4" w:rsidP="001268B4">
      <w:pPr>
        <w:pStyle w:val="Heading4"/>
        <w:rPr>
          <w:snapToGrid w:val="0"/>
        </w:rPr>
      </w:pPr>
      <w:r w:rsidRPr="00495D84">
        <w:rPr>
          <w:snapToGrid w:val="0"/>
        </w:rPr>
        <w:lastRenderedPageBreak/>
        <w:t>A.3.2.1.2</w:t>
      </w:r>
      <w:r w:rsidRPr="00495D84">
        <w:rPr>
          <w:snapToGrid w:val="0"/>
        </w:rPr>
        <w:tab/>
        <w:t>OCNG pattern 2: Generic OCNG pattern for all unused REs for 2AoA setup</w:t>
      </w:r>
    </w:p>
    <w:p w14:paraId="7C9C7BC5" w14:textId="77777777" w:rsidR="001268B4" w:rsidRPr="00495D84" w:rsidRDefault="001268B4" w:rsidP="001268B4">
      <w:pPr>
        <w:pStyle w:val="TH"/>
      </w:pPr>
      <w:r w:rsidRPr="00495D84">
        <w:t>Table A.3.2.1.2-2: OP.2: Generic OCNG pattern for all unused REs 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1268B4" w:rsidRPr="00495D84" w14:paraId="7C9C7BC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6" w14:textId="5EE4BEBC" w:rsidR="001268B4" w:rsidRPr="00495D84" w:rsidRDefault="001268B4" w:rsidP="000B5C74">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33663044" w:rsidR="001268B4" w:rsidRPr="00495D84" w:rsidRDefault="001268B4" w:rsidP="000B5C74">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BDE6A33" w:rsidR="001268B4" w:rsidRPr="00495D84" w:rsidRDefault="001268B4" w:rsidP="000B5C74">
            <w:pPr>
              <w:pStyle w:val="TAH"/>
              <w:spacing w:line="256" w:lineRule="auto"/>
            </w:pPr>
            <w:r w:rsidRPr="00495D84">
              <w:t>Data</w:t>
            </w:r>
            <w:r w:rsidR="00B27C84">
              <w:t xml:space="preserve"> </w:t>
            </w:r>
            <w:r w:rsidRPr="00495D84">
              <w:t>Region</w:t>
            </w:r>
          </w:p>
        </w:tc>
      </w:tr>
      <w:tr w:rsidR="001268B4" w:rsidRPr="00495D84" w14:paraId="7C9C7BC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495D84" w:rsidRDefault="001268B4" w:rsidP="000B5C74">
            <w:pPr>
              <w:pStyle w:val="TAL"/>
              <w:spacing w:line="256" w:lineRule="auto"/>
            </w:pPr>
            <w:r w:rsidRPr="00495D84">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356370B0" w:rsidR="001268B4" w:rsidRPr="00495D84" w:rsidRDefault="001268B4" w:rsidP="000B5C74">
            <w:pPr>
              <w:pStyle w:val="TAL"/>
              <w:spacing w:line="256" w:lineRule="auto"/>
              <w:rPr>
                <w:rFonts w:cs="Arial"/>
              </w:rPr>
            </w:pPr>
            <w:r w:rsidRPr="00495D84">
              <w:rPr>
                <w:rFonts w:cs="Arial"/>
              </w:rPr>
              <w:t>Transmitting</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p>
        </w:tc>
      </w:tr>
      <w:tr w:rsidR="001268B4" w:rsidRPr="00495D84" w14:paraId="7C9C7BD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CD" w14:textId="2C420FE5" w:rsidR="001268B4" w:rsidRPr="00495D84" w:rsidRDefault="001268B4" w:rsidP="000B5C74">
            <w:pPr>
              <w:pStyle w:val="TAL"/>
              <w:spacing w:line="256" w:lineRule="auto"/>
            </w:pPr>
            <w:r w:rsidRPr="00495D84">
              <w:t>Resource</w:t>
            </w:r>
            <w:r w:rsidR="00B27C84">
              <w:t xml:space="preserve"> </w:t>
            </w:r>
            <w:r w:rsidRPr="00495D84">
              <w:t>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2AC7FDA0"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D718D5E" w:rsidR="001268B4" w:rsidRPr="00495D84" w:rsidRDefault="001268B4" w:rsidP="000B5C74">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r w:rsidR="00B27C84">
              <w:rPr>
                <w:rFonts w:cs="Arial"/>
              </w:rPr>
              <w:t xml:space="preserve"> </w:t>
            </w:r>
            <w:r w:rsidRPr="00495D84">
              <w:rPr>
                <w:rFonts w:cs="Arial"/>
              </w:rPr>
              <w:t>in</w:t>
            </w:r>
            <w:r w:rsidR="00B27C84">
              <w:rPr>
                <w:rFonts w:cs="Arial"/>
              </w:rPr>
              <w:t xml:space="preserve"> </w:t>
            </w:r>
            <w:r w:rsidRPr="00495D84">
              <w:rPr>
                <w:rFonts w:cs="Arial"/>
              </w:rPr>
              <w:t>the</w:t>
            </w:r>
            <w:r w:rsidR="00B27C84">
              <w:rPr>
                <w:rFonts w:cs="Arial"/>
              </w:rPr>
              <w:t xml:space="preserve"> </w:t>
            </w:r>
            <w:r w:rsidRPr="00495D84">
              <w:rPr>
                <w:rFonts w:cs="Arial"/>
              </w:rPr>
              <w:t>symbols</w:t>
            </w:r>
            <w:r w:rsidR="00B27C84">
              <w:rPr>
                <w:rFonts w:cs="Arial"/>
              </w:rPr>
              <w:t xml:space="preserve"> </w:t>
            </w:r>
            <w:r w:rsidRPr="00495D84">
              <w:rPr>
                <w:rFonts w:cs="Arial"/>
              </w:rPr>
              <w:t>where</w:t>
            </w:r>
            <w:r w:rsidR="00B27C84">
              <w:rPr>
                <w:rFonts w:cs="Arial"/>
              </w:rPr>
              <w:t xml:space="preserve"> </w:t>
            </w:r>
            <w:r w:rsidRPr="00495D84">
              <w:rPr>
                <w:rFonts w:cs="Arial"/>
              </w:rPr>
              <w:t>SSB/CSI-RS</w:t>
            </w:r>
            <w:r w:rsidR="00B27C84">
              <w:rPr>
                <w:rFonts w:cs="Arial"/>
              </w:rPr>
              <w:t xml:space="preserve"> </w:t>
            </w:r>
            <w:r w:rsidRPr="00495D84">
              <w:rPr>
                <w:rFonts w:cs="Arial"/>
              </w:rPr>
              <w:t>are</w:t>
            </w:r>
            <w:r w:rsidR="00B27C84">
              <w:rPr>
                <w:rFonts w:cs="Arial"/>
              </w:rPr>
              <w:t xml:space="preserve"> </w:t>
            </w:r>
            <w:r w:rsidRPr="00495D84">
              <w:rPr>
                <w:rFonts w:cs="Arial"/>
              </w:rPr>
              <w:t>not</w:t>
            </w:r>
            <w:r w:rsidR="00B27C84">
              <w:rPr>
                <w:rFonts w:cs="Arial"/>
              </w:rPr>
              <w:t xml:space="preserve"> </w:t>
            </w:r>
            <w:r w:rsidRPr="00495D84">
              <w:rPr>
                <w:rFonts w:cs="Arial"/>
              </w:rPr>
              <w:t>transmitted</w:t>
            </w:r>
            <w:r w:rsidR="00B27C84">
              <w:rPr>
                <w:rFonts w:cs="Arial"/>
              </w:rPr>
              <w:t xml:space="preserve"> </w:t>
            </w:r>
            <w:r w:rsidRPr="00495D84">
              <w:rPr>
                <w:rFonts w:cs="Arial"/>
              </w:rPr>
              <w:t>from</w:t>
            </w:r>
            <w:r w:rsidR="00B27C84">
              <w:rPr>
                <w:rFonts w:cs="Arial"/>
              </w:rPr>
              <w:t xml:space="preserve"> </w:t>
            </w:r>
            <w:r w:rsidRPr="00495D84">
              <w:rPr>
                <w:rFonts w:cs="Arial"/>
              </w:rPr>
              <w:t>both</w:t>
            </w:r>
            <w:r w:rsidR="00B27C84">
              <w:rPr>
                <w:rFonts w:cs="Arial"/>
              </w:rPr>
              <w:t xml:space="preserve"> </w:t>
            </w:r>
            <w:r w:rsidRPr="00495D84">
              <w:rPr>
                <w:rFonts w:cs="Arial"/>
              </w:rPr>
              <w:t>the</w:t>
            </w:r>
            <w:r w:rsidR="00B27C84">
              <w:rPr>
                <w:rFonts w:cs="Arial"/>
              </w:rPr>
              <w:t xml:space="preserve"> </w:t>
            </w:r>
            <w:r w:rsidRPr="00495D84">
              <w:rPr>
                <w:rFonts w:cs="Arial"/>
              </w:rPr>
              <w:t>serving</w:t>
            </w:r>
            <w:r w:rsidR="00B27C84">
              <w:rPr>
                <w:rFonts w:cs="Arial"/>
              </w:rPr>
              <w:t xml:space="preserve"> </w:t>
            </w:r>
            <w:r w:rsidRPr="00495D84">
              <w:rPr>
                <w:rFonts w:cs="Arial"/>
              </w:rPr>
              <w:t>beam</w:t>
            </w:r>
            <w:r w:rsidR="00B27C84">
              <w:rPr>
                <w:rFonts w:cs="Arial"/>
              </w:rPr>
              <w:t xml:space="preserve"> </w:t>
            </w:r>
            <w:r w:rsidRPr="00495D84">
              <w:rPr>
                <w:rFonts w:cs="Arial"/>
              </w:rPr>
              <w:t>probe</w:t>
            </w:r>
            <w:r w:rsidR="00B27C84">
              <w:rPr>
                <w:rFonts w:cs="Arial"/>
              </w:rPr>
              <w:t xml:space="preserve"> </w:t>
            </w:r>
            <w:r w:rsidRPr="00495D84">
              <w:rPr>
                <w:rFonts w:cs="Arial"/>
              </w:rPr>
              <w:t>and</w:t>
            </w:r>
            <w:r w:rsidR="00B27C84">
              <w:rPr>
                <w:rFonts w:cs="Arial"/>
              </w:rPr>
              <w:t xml:space="preserve"> </w:t>
            </w:r>
            <w:r w:rsidRPr="00495D84">
              <w:rPr>
                <w:rFonts w:cs="Arial"/>
              </w:rPr>
              <w:t>non-serving</w:t>
            </w:r>
            <w:r w:rsidR="00B27C84">
              <w:rPr>
                <w:rFonts w:cs="Arial"/>
              </w:rPr>
              <w:t xml:space="preserve"> </w:t>
            </w:r>
            <w:r w:rsidRPr="00495D84">
              <w:rPr>
                <w:rFonts w:cs="Arial"/>
              </w:rPr>
              <w:t>beam</w:t>
            </w:r>
            <w:r w:rsidR="00B27C84">
              <w:rPr>
                <w:rFonts w:cs="Arial"/>
              </w:rPr>
              <w:t xml:space="preserve"> </w:t>
            </w:r>
            <w:r w:rsidRPr="00495D84">
              <w:rPr>
                <w:rFonts w:cs="Arial"/>
              </w:rPr>
              <w:t>probe.</w:t>
            </w:r>
          </w:p>
        </w:tc>
      </w:tr>
      <w:tr w:rsidR="001268B4" w:rsidRPr="00495D84" w14:paraId="7C9C7BD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495D84" w:rsidRDefault="001268B4" w:rsidP="000B5C74">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495D84" w:rsidRDefault="001268B4" w:rsidP="000B5C74">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495D84" w:rsidRDefault="001268B4" w:rsidP="000B5C74">
            <w:pPr>
              <w:pStyle w:val="TAL"/>
              <w:spacing w:line="256" w:lineRule="auto"/>
            </w:pPr>
            <w:r w:rsidRPr="00495D84">
              <w:t>PDSCH</w:t>
            </w:r>
          </w:p>
        </w:tc>
      </w:tr>
      <w:tr w:rsidR="001268B4" w:rsidRPr="00495D84" w14:paraId="7C9C7BD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495D84" w:rsidRDefault="001268B4" w:rsidP="000B5C74">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9917865" w:rsidR="001268B4" w:rsidRPr="00495D84" w:rsidRDefault="001268B4" w:rsidP="000B5C74">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5BC5712C" w:rsidR="001268B4" w:rsidRPr="00495D84" w:rsidRDefault="001268B4" w:rsidP="000B5C74">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1268B4" w:rsidRPr="00495D84" w14:paraId="7C9C7BD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9" w14:textId="0AF1193B" w:rsidR="001268B4" w:rsidRPr="00495D84" w:rsidRDefault="001268B4" w:rsidP="000B5C74">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1E6AEB3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B" w14:textId="4E2D909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DD" w14:textId="37894C46" w:rsidR="001268B4" w:rsidRPr="00495D84" w:rsidRDefault="001268B4" w:rsidP="000B5C74">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4D553A21"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DF" w14:textId="10FB97CC"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4"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1" w14:textId="21719F70" w:rsidR="001268B4" w:rsidRPr="00495D84" w:rsidRDefault="001268B4" w:rsidP="000B5C74">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4A7EB6C2"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495D84" w:rsidRDefault="001268B4" w:rsidP="000B5C74">
            <w:pPr>
              <w:pStyle w:val="TAL"/>
              <w:spacing w:line="256" w:lineRule="auto"/>
              <w:rPr>
                <w:rFonts w:cs="Arial"/>
              </w:rPr>
            </w:pPr>
            <w:r w:rsidRPr="00495D84">
              <w:rPr>
                <w:rFonts w:cs="Arial"/>
              </w:rPr>
              <w:t>N/A</w:t>
            </w:r>
          </w:p>
        </w:tc>
      </w:tr>
      <w:tr w:rsidR="001268B4" w:rsidRPr="00495D84" w14:paraId="7C9C7BE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5" w14:textId="0592BE79" w:rsidR="001268B4" w:rsidRPr="00495D84" w:rsidRDefault="001268B4" w:rsidP="000B5C74">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06E3F1BB" w:rsidR="001268B4" w:rsidRPr="00495D84" w:rsidRDefault="001268B4" w:rsidP="000B5C74">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0096D324"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EC"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9" w14:textId="5C6388AC" w:rsidR="001268B4" w:rsidRPr="00495D84" w:rsidRDefault="001268B4" w:rsidP="000B5C74">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1A787A12"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B" w14:textId="512FF458"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0"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C9C7BED" w14:textId="04D577F3" w:rsidR="001268B4" w:rsidRPr="00495D84" w:rsidRDefault="001268B4" w:rsidP="000B5C74">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4C1DAADF"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C9C7BEF" w14:textId="20FBF57B" w:rsidR="001268B4" w:rsidRPr="00495D84" w:rsidRDefault="001268B4" w:rsidP="000B5C74">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1268B4" w:rsidRPr="00495D84" w14:paraId="7C9C7BF4"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3190FFA0" w:rsidR="00B367B9" w:rsidRPr="00495D84" w:rsidRDefault="00E94096" w:rsidP="00B367B9">
            <w:pPr>
              <w:pStyle w:val="TAN"/>
              <w:spacing w:line="256" w:lineRule="auto"/>
            </w:pPr>
            <w:r>
              <w:t xml:space="preserve">NOTE </w:t>
            </w:r>
            <w:r w:rsidRPr="00495D84">
              <w:t>1</w:t>
            </w:r>
            <w:r>
              <w:t>:</w:t>
            </w:r>
            <w:r w:rsidR="00B367B9" w:rsidRPr="00495D84">
              <w:tab/>
              <w:t>REs</w:t>
            </w:r>
            <w:r w:rsidR="00B27C84">
              <w:t xml:space="preserve"> </w:t>
            </w:r>
            <w:r w:rsidR="00B367B9" w:rsidRPr="00495D84">
              <w:t>not</w:t>
            </w:r>
            <w:r w:rsidR="00B27C84">
              <w:t xml:space="preserve"> </w:t>
            </w:r>
            <w:r w:rsidR="00B367B9" w:rsidRPr="00495D84">
              <w:t>used</w:t>
            </w:r>
            <w:r w:rsidR="00B27C84">
              <w:t xml:space="preserve"> </w:t>
            </w:r>
            <w:r w:rsidR="00B367B9" w:rsidRPr="00495D84">
              <w:t>in</w:t>
            </w:r>
            <w:r w:rsidR="00B27C84">
              <w:t xml:space="preserve"> </w:t>
            </w:r>
            <w:r w:rsidR="00B367B9" w:rsidRPr="00495D84">
              <w:t>the</w:t>
            </w:r>
            <w:r w:rsidR="00B27C84">
              <w:t xml:space="preserve"> </w:t>
            </w:r>
            <w:r w:rsidR="00B367B9" w:rsidRPr="00495D84">
              <w:t>active</w:t>
            </w:r>
            <w:r w:rsidR="00B27C84">
              <w:t xml:space="preserve"> </w:t>
            </w:r>
            <w:r w:rsidR="00B367B9" w:rsidRPr="00495D84">
              <w:t>CORESETs</w:t>
            </w:r>
            <w:r w:rsidR="00B27C84">
              <w:t xml:space="preserve"> </w:t>
            </w:r>
            <w:r w:rsidR="00B367B9" w:rsidRPr="00495D84">
              <w:t>where</w:t>
            </w:r>
            <w:r w:rsidR="00B27C84">
              <w:t xml:space="preserve"> </w:t>
            </w:r>
            <w:r w:rsidR="00B367B9" w:rsidRPr="00495D84">
              <w:t>PDCCH</w:t>
            </w:r>
            <w:r w:rsidR="00B27C84">
              <w:t xml:space="preserve"> </w:t>
            </w:r>
            <w:r w:rsidR="00B367B9" w:rsidRPr="00495D84">
              <w:t>is</w:t>
            </w:r>
            <w:r w:rsidR="00B27C84">
              <w:t xml:space="preserve"> </w:t>
            </w:r>
            <w:r w:rsidR="00B367B9" w:rsidRPr="00495D84">
              <w:t>scheduled</w:t>
            </w:r>
            <w:r w:rsidR="00B27C84">
              <w:t xml:space="preserve"> </w:t>
            </w:r>
            <w:r w:rsidR="00B367B9" w:rsidRPr="00495D84">
              <w:t>for</w:t>
            </w:r>
            <w:r w:rsidR="00B27C84">
              <w:t xml:space="preserve"> </w:t>
            </w:r>
            <w:r w:rsidR="00B367B9" w:rsidRPr="00495D84">
              <w:t>the</w:t>
            </w:r>
            <w:r w:rsidR="00B27C84">
              <w:t xml:space="preserve"> </w:t>
            </w:r>
            <w:r w:rsidR="00B367B9" w:rsidRPr="00495D84">
              <w:t>UE</w:t>
            </w:r>
            <w:r w:rsidR="00B27C84">
              <w:t xml:space="preserve"> </w:t>
            </w:r>
            <w:r w:rsidR="00B367B9" w:rsidRPr="00495D84">
              <w:t>under</w:t>
            </w:r>
            <w:r w:rsidR="00B27C84">
              <w:t xml:space="preserve"> </w:t>
            </w:r>
            <w:r w:rsidR="00B367B9" w:rsidRPr="00495D84">
              <w:t>test.</w:t>
            </w:r>
          </w:p>
          <w:p w14:paraId="4E73254C" w14:textId="78BF7A19" w:rsidR="00B367B9" w:rsidRPr="00495D84" w:rsidRDefault="00E94096" w:rsidP="00B367B9">
            <w:pPr>
              <w:pStyle w:val="TAN"/>
              <w:spacing w:line="256" w:lineRule="auto"/>
            </w:pPr>
            <w:r>
              <w:t xml:space="preserve">NOTE </w:t>
            </w:r>
            <w:r w:rsidRPr="00495D84">
              <w:t>2</w:t>
            </w:r>
            <w:r>
              <w:t>:</w:t>
            </w:r>
            <w:r w:rsidR="00B367B9" w:rsidRPr="00495D84">
              <w:tab/>
              <w:t>REs</w:t>
            </w:r>
            <w:r w:rsidR="00B27C84">
              <w:t xml:space="preserve"> </w:t>
            </w:r>
            <w:r w:rsidR="00B367B9" w:rsidRPr="00495D84">
              <w:t>not</w:t>
            </w:r>
            <w:r w:rsidR="00B27C84">
              <w:t xml:space="preserve"> </w:t>
            </w:r>
            <w:r w:rsidR="00B367B9" w:rsidRPr="00495D84">
              <w:t>allocated</w:t>
            </w:r>
            <w:r w:rsidR="00B27C84">
              <w:t xml:space="preserve"> </w:t>
            </w:r>
            <w:r w:rsidR="00B367B9" w:rsidRPr="00495D84">
              <w:t>to</w:t>
            </w:r>
            <w:r w:rsidR="00B27C84">
              <w:t xml:space="preserve"> </w:t>
            </w:r>
            <w:r w:rsidR="00B367B9" w:rsidRPr="00495D84">
              <w:t>any</w:t>
            </w:r>
            <w:r w:rsidR="00B27C84">
              <w:t xml:space="preserve"> </w:t>
            </w:r>
            <w:r w:rsidR="00B367B9" w:rsidRPr="00495D84">
              <w:t>physical</w:t>
            </w:r>
            <w:r w:rsidR="00B27C84">
              <w:t xml:space="preserve"> </w:t>
            </w:r>
            <w:r w:rsidR="00B367B9" w:rsidRPr="00495D84">
              <w:t>channels,</w:t>
            </w:r>
            <w:r w:rsidR="00B27C84">
              <w:t xml:space="preserve"> </w:t>
            </w:r>
            <w:r w:rsidR="00B367B9" w:rsidRPr="00495D84">
              <w:t>CORESET,</w:t>
            </w:r>
            <w:r w:rsidR="00B27C84">
              <w:t xml:space="preserve"> </w:t>
            </w:r>
            <w:r w:rsidR="00B367B9" w:rsidRPr="00495D84">
              <w:t>SSB</w:t>
            </w:r>
            <w:r w:rsidR="00B27C84">
              <w:t xml:space="preserve"> </w:t>
            </w:r>
            <w:r w:rsidR="00B367B9" w:rsidRPr="00495D84">
              <w:t>or</w:t>
            </w:r>
            <w:r w:rsidR="00B27C84">
              <w:t xml:space="preserve"> </w:t>
            </w:r>
            <w:r w:rsidR="00B367B9" w:rsidRPr="00495D84">
              <w:t>any</w:t>
            </w:r>
            <w:r w:rsidR="00B27C84">
              <w:t xml:space="preserve"> </w:t>
            </w:r>
            <w:r w:rsidR="00B367B9" w:rsidRPr="00495D84">
              <w:t>other</w:t>
            </w:r>
            <w:r w:rsidR="00B27C84">
              <w:t xml:space="preserve"> </w:t>
            </w:r>
            <w:r w:rsidR="00B367B9" w:rsidRPr="00495D84">
              <w:t>reference</w:t>
            </w:r>
            <w:r w:rsidR="00B27C84">
              <w:t xml:space="preserve"> </w:t>
            </w:r>
            <w:r w:rsidR="00B367B9" w:rsidRPr="00495D84">
              <w:t>signal</w:t>
            </w:r>
            <w:r w:rsidR="00B27C84">
              <w:t xml:space="preserve"> </w:t>
            </w:r>
            <w:r w:rsidR="00B367B9" w:rsidRPr="00495D84">
              <w:t>within</w:t>
            </w:r>
            <w:r w:rsidR="00B27C84">
              <w:t xml:space="preserve"> </w:t>
            </w:r>
            <w:r w:rsidR="00B367B9" w:rsidRPr="00495D84">
              <w:t>the</w:t>
            </w:r>
            <w:r w:rsidR="00B27C84">
              <w:t xml:space="preserve"> </w:t>
            </w:r>
            <w:r w:rsidR="00B367B9" w:rsidRPr="00495D84">
              <w:t>channel</w:t>
            </w:r>
            <w:r w:rsidR="00B27C84">
              <w:t xml:space="preserve"> </w:t>
            </w:r>
            <w:r w:rsidR="00B367B9" w:rsidRPr="00495D84">
              <w:t>bandwidth</w:t>
            </w:r>
            <w:r w:rsidR="00B27C84">
              <w:t xml:space="preserve"> </w:t>
            </w:r>
            <w:r w:rsidR="00B367B9" w:rsidRPr="00495D84">
              <w:t>of</w:t>
            </w:r>
            <w:r w:rsidR="00B27C84">
              <w:t xml:space="preserve"> </w:t>
            </w:r>
            <w:r w:rsidR="00B367B9" w:rsidRPr="00495D84">
              <w:t>the</w:t>
            </w:r>
            <w:r w:rsidR="00B27C84">
              <w:t xml:space="preserve"> </w:t>
            </w:r>
            <w:r w:rsidR="00B367B9" w:rsidRPr="00495D84">
              <w:t>cell,</w:t>
            </w:r>
            <w:r w:rsidR="00B27C84">
              <w:t xml:space="preserve"> </w:t>
            </w:r>
            <w:r w:rsidR="00B367B9" w:rsidRPr="00495D84">
              <w:t>confined</w:t>
            </w:r>
            <w:r w:rsidR="00B27C84">
              <w:t xml:space="preserve"> </w:t>
            </w:r>
            <w:r w:rsidR="00B367B9" w:rsidRPr="00495D84">
              <w:t>to</w:t>
            </w:r>
            <w:r w:rsidR="00B27C84">
              <w:t xml:space="preserve"> </w:t>
            </w:r>
            <w:r w:rsidR="00B367B9" w:rsidRPr="00495D84">
              <w:t>BW</w:t>
            </w:r>
            <w:r w:rsidR="00B367B9" w:rsidRPr="00495D84">
              <w:rPr>
                <w:vertAlign w:val="subscript"/>
              </w:rPr>
              <w:t>occupied</w:t>
            </w:r>
            <w:r w:rsidR="00B27C84">
              <w:t xml:space="preserve"> </w:t>
            </w:r>
            <w:r w:rsidR="00B367B9" w:rsidRPr="00495D84">
              <w:t>where</w:t>
            </w:r>
            <w:r w:rsidR="00B27C84">
              <w:t xml:space="preserve"> </w:t>
            </w:r>
            <w:r w:rsidR="00B367B9" w:rsidRPr="00495D84">
              <w:t>specified</w:t>
            </w:r>
            <w:r w:rsidR="00B27C84">
              <w:t xml:space="preserve"> </w:t>
            </w:r>
            <w:r w:rsidR="00B367B9" w:rsidRPr="00495D84">
              <w:t>in</w:t>
            </w:r>
            <w:r w:rsidR="00B27C84">
              <w:t xml:space="preserve"> </w:t>
            </w:r>
            <w:r w:rsidR="00B367B9" w:rsidRPr="00495D84">
              <w:t>the</w:t>
            </w:r>
            <w:r w:rsidR="00B27C84">
              <w:t xml:space="preserve"> </w:t>
            </w:r>
            <w:r w:rsidR="00B367B9" w:rsidRPr="00495D84">
              <w:t>test</w:t>
            </w:r>
            <w:r w:rsidR="00B27C84">
              <w:t xml:space="preserve"> </w:t>
            </w:r>
            <w:r w:rsidR="00B367B9" w:rsidRPr="00495D84">
              <w:t>case.</w:t>
            </w:r>
          </w:p>
          <w:p w14:paraId="7C9C7BF3" w14:textId="33AB2978" w:rsidR="001268B4" w:rsidRPr="00495D84" w:rsidRDefault="00E94096" w:rsidP="00B367B9">
            <w:pPr>
              <w:pStyle w:val="TAN"/>
              <w:spacing w:line="256" w:lineRule="auto"/>
            </w:pPr>
            <w:r>
              <w:t xml:space="preserve">NOTE </w:t>
            </w:r>
            <w:r w:rsidRPr="00495D84">
              <w:t>3</w:t>
            </w:r>
            <w:r>
              <w:t>:</w:t>
            </w:r>
            <w:r w:rsidR="00B367B9" w:rsidRPr="00495D84">
              <w:tab/>
              <w:t>No</w:t>
            </w:r>
            <w:r w:rsidR="00B27C84">
              <w:t xml:space="preserve"> </w:t>
            </w:r>
            <w:r w:rsidR="00B367B9" w:rsidRPr="00495D84">
              <w:t>OCNG</w:t>
            </w:r>
            <w:r w:rsidR="00B27C84">
              <w:t xml:space="preserve"> </w:t>
            </w:r>
            <w:r w:rsidR="00B367B9" w:rsidRPr="00495D84">
              <w:t>is</w:t>
            </w:r>
            <w:r w:rsidR="00B27C84">
              <w:t xml:space="preserve"> </w:t>
            </w:r>
            <w:r w:rsidR="00B367B9" w:rsidRPr="00495D84">
              <w:t>transmitted</w:t>
            </w:r>
            <w:r w:rsidR="00B27C84">
              <w:t xml:space="preserve"> </w:t>
            </w:r>
            <w:r w:rsidR="00B367B9" w:rsidRPr="00495D84">
              <w:t>from</w:t>
            </w:r>
            <w:r w:rsidR="00B27C84">
              <w:t xml:space="preserve"> </w:t>
            </w:r>
            <w:r w:rsidR="00B367B9" w:rsidRPr="00495D84">
              <w:t>the</w:t>
            </w:r>
            <w:r w:rsidR="00B27C84">
              <w:t xml:space="preserve"> </w:t>
            </w:r>
            <w:r w:rsidR="00B367B9" w:rsidRPr="00495D84">
              <w:t>probe</w:t>
            </w:r>
            <w:r w:rsidR="00B27C84">
              <w:t xml:space="preserve"> </w:t>
            </w:r>
            <w:r w:rsidR="00B367B9" w:rsidRPr="00495D84">
              <w:t>transmitting</w:t>
            </w:r>
            <w:r w:rsidR="00B27C84">
              <w:t xml:space="preserve"> </w:t>
            </w:r>
            <w:r w:rsidR="00B367B9" w:rsidRPr="00495D84">
              <w:t>non-serving</w:t>
            </w:r>
            <w:r w:rsidR="00B27C84">
              <w:t xml:space="preserve"> </w:t>
            </w:r>
            <w:r w:rsidR="00B367B9" w:rsidRPr="00495D84">
              <w:t>beam.</w:t>
            </w:r>
          </w:p>
        </w:tc>
      </w:tr>
    </w:tbl>
    <w:p w14:paraId="7C9C7BF5" w14:textId="77777777" w:rsidR="001268B4" w:rsidRPr="00495D84" w:rsidRDefault="001268B4" w:rsidP="001268B4"/>
    <w:p w14:paraId="307D66D7" w14:textId="7AEDD8DE" w:rsidR="007C6BF0" w:rsidRPr="00495D84" w:rsidRDefault="007C6BF0" w:rsidP="007C6BF0">
      <w:pPr>
        <w:pStyle w:val="Heading4"/>
        <w:rPr>
          <w:snapToGrid w:val="0"/>
        </w:rPr>
      </w:pPr>
      <w:r w:rsidRPr="00495D84">
        <w:rPr>
          <w:snapToGrid w:val="0"/>
        </w:rPr>
        <w:t>A.3.2.1.3</w:t>
      </w:r>
      <w:r w:rsidRPr="00495D84">
        <w:rPr>
          <w:snapToGrid w:val="0"/>
        </w:rPr>
        <w:tab/>
        <w:t xml:space="preserve">OCNG pattern 3: Generic OCNG pattern for unused REs in the same bandwidth as </w:t>
      </w:r>
      <w:r w:rsidR="00A20E5B" w:rsidRPr="00495D84">
        <w:rPr>
          <w:snapToGrid w:val="0"/>
        </w:rPr>
        <w:t>CORESET</w:t>
      </w:r>
    </w:p>
    <w:p w14:paraId="55DF1408" w14:textId="11A5C0E6" w:rsidR="007C6BF0" w:rsidRPr="00495D84" w:rsidRDefault="007C6BF0" w:rsidP="0094339A">
      <w:pPr>
        <w:pStyle w:val="TH"/>
      </w:pPr>
      <w:r w:rsidRPr="00495D84">
        <w:t xml:space="preserve">Table A.3.2.1.3-1: OP.3: Generic OCNG pattern for unused REs in the same BW as </w:t>
      </w:r>
      <w:r w:rsidR="00EA2940" w:rsidRPr="00495D84">
        <w:t>CORESET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7C6BF0" w:rsidRPr="00495D84" w14:paraId="0AB1FD9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A104D25" w14:textId="3F722217" w:rsidR="007C6BF0" w:rsidRPr="00495D84" w:rsidRDefault="007C6BF0" w:rsidP="007C6BF0">
            <w:pPr>
              <w:pStyle w:val="TAH"/>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4EBC29CA" w:rsidR="007C6BF0" w:rsidRPr="00495D84" w:rsidRDefault="007C6BF0" w:rsidP="007C6BF0">
            <w:pPr>
              <w:pStyle w:val="TAH"/>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354C1A02" w:rsidR="007C6BF0" w:rsidRPr="00495D84" w:rsidRDefault="007C6BF0" w:rsidP="007C6BF0">
            <w:pPr>
              <w:pStyle w:val="TAH"/>
            </w:pPr>
            <w:r w:rsidRPr="00495D84">
              <w:t>Data</w:t>
            </w:r>
            <w:r w:rsidR="00B27C84">
              <w:t xml:space="preserve"> </w:t>
            </w:r>
            <w:r w:rsidRPr="00495D84">
              <w:t>Region</w:t>
            </w:r>
          </w:p>
        </w:tc>
      </w:tr>
      <w:tr w:rsidR="007C6BF0" w:rsidRPr="00495D84" w14:paraId="79C151C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5AB1EB" w14:textId="4D130BCB" w:rsidR="007C6BF0" w:rsidRPr="00495D84" w:rsidRDefault="007C6BF0" w:rsidP="007C6BF0">
            <w:pPr>
              <w:pStyle w:val="TAL"/>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57686E52" w14:textId="7CD6BAF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5C5D137C" w14:textId="35CAEB74" w:rsidR="007C6BF0" w:rsidRPr="00495D84" w:rsidRDefault="007C6BF0" w:rsidP="007C6BF0">
            <w:pPr>
              <w:pStyle w:val="TAL"/>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7C6BF0" w:rsidRPr="00495D84" w14:paraId="4851E6C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495D84" w:rsidRDefault="007C6BF0" w:rsidP="007C6BF0">
            <w:pPr>
              <w:pStyle w:val="TAL"/>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495D84" w:rsidRDefault="007C6BF0" w:rsidP="007C6BF0">
            <w:pPr>
              <w:pStyle w:val="TAL"/>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495D84" w:rsidRDefault="007C6BF0" w:rsidP="007C6BF0">
            <w:pPr>
              <w:pStyle w:val="TAL"/>
            </w:pPr>
            <w:r w:rsidRPr="00495D84">
              <w:t>PDSCH</w:t>
            </w:r>
          </w:p>
        </w:tc>
      </w:tr>
      <w:tr w:rsidR="007C6BF0" w:rsidRPr="00495D84" w14:paraId="49B1B066"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495D84" w:rsidRDefault="007C6BF0" w:rsidP="007C6BF0">
            <w:pPr>
              <w:pStyle w:val="TAL"/>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55E9063A" w:rsidR="007C6BF0" w:rsidRPr="00495D84" w:rsidRDefault="007C6BF0" w:rsidP="007C6BF0">
            <w:pPr>
              <w:pStyle w:val="TAL"/>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44B948CE" w:rsidR="007C6BF0" w:rsidRPr="00495D84" w:rsidRDefault="007C6BF0" w:rsidP="007C6BF0">
            <w:pPr>
              <w:pStyle w:val="TAL"/>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7C6BF0" w:rsidRPr="00495D84" w14:paraId="3576BC7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40C92879" w14:textId="166C87E8" w:rsidR="007C6BF0" w:rsidRPr="00495D84" w:rsidRDefault="007C6BF0" w:rsidP="007C6BF0">
            <w:pPr>
              <w:pStyle w:val="TAL"/>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5144CC1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47B9942F" w14:textId="0D78FAC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41A2160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293750" w14:textId="0EDDFCE3" w:rsidR="007C6BF0" w:rsidRPr="00495D84" w:rsidRDefault="007C6BF0" w:rsidP="007C6BF0">
            <w:pPr>
              <w:pStyle w:val="TAL"/>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6FFD03CA"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7F08819" w14:textId="1553DC2F"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64A3586D"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234CAF1" w14:textId="2E1B99FF" w:rsidR="007C6BF0" w:rsidRPr="00495D84" w:rsidRDefault="007C6BF0" w:rsidP="007C6BF0">
            <w:pPr>
              <w:pStyle w:val="TAL"/>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DD32B8"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495D84" w:rsidRDefault="007C6BF0" w:rsidP="007C6BF0">
            <w:pPr>
              <w:pStyle w:val="TAL"/>
              <w:rPr>
                <w:rFonts w:cs="Arial"/>
              </w:rPr>
            </w:pPr>
            <w:r w:rsidRPr="00495D84">
              <w:rPr>
                <w:rFonts w:cs="Arial"/>
              </w:rPr>
              <w:t>N/A</w:t>
            </w:r>
          </w:p>
        </w:tc>
      </w:tr>
      <w:tr w:rsidR="007C6BF0" w:rsidRPr="00495D84" w14:paraId="14F7E21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9844B66" w14:textId="355CDC51" w:rsidR="007C6BF0" w:rsidRPr="00495D84" w:rsidRDefault="007C6BF0" w:rsidP="007C6BF0">
            <w:pPr>
              <w:pStyle w:val="TAL"/>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3FCE5789" w:rsidR="007C6BF0" w:rsidRPr="00495D84" w:rsidRDefault="007C6BF0" w:rsidP="007C6BF0">
            <w:pPr>
              <w:pStyle w:val="TAL"/>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4D66EC2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2F5734A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4AA6242" w14:textId="1384ACE2" w:rsidR="007C6BF0" w:rsidRPr="00495D84" w:rsidRDefault="007C6BF0" w:rsidP="007C6BF0">
            <w:pPr>
              <w:pStyle w:val="TAL"/>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3E47B3E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5DDE2C52" w14:textId="41765A12"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775B4ED3"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F8CF0D2" w14:textId="28ABDAA6" w:rsidR="007C6BF0" w:rsidRPr="00495D84" w:rsidRDefault="007C6BF0" w:rsidP="007C6BF0">
            <w:pPr>
              <w:pStyle w:val="TAL"/>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52ABE4C8"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00DAABA" w14:textId="2C335E30" w:rsidR="007C6BF0" w:rsidRPr="00495D84" w:rsidRDefault="007C6BF0" w:rsidP="007C6BF0">
            <w:pPr>
              <w:pStyle w:val="TAL"/>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7C6BF0" w:rsidRPr="00495D84" w14:paraId="1C9023E1"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24D8072F" w:rsidR="007C6BF0" w:rsidRPr="00495D84" w:rsidRDefault="00E94096" w:rsidP="007C6BF0">
            <w:pPr>
              <w:pStyle w:val="TAN"/>
            </w:pPr>
            <w:r>
              <w:t xml:space="preserve">NOTE </w:t>
            </w:r>
            <w:r w:rsidRPr="00495D84">
              <w:t>1</w:t>
            </w:r>
            <w:r>
              <w:t>:</w:t>
            </w:r>
            <w:r w:rsidR="007C6BF0" w:rsidRPr="00495D84">
              <w:tab/>
              <w:t>REs</w:t>
            </w:r>
            <w:r w:rsidR="00B27C84">
              <w:t xml:space="preserve"> </w:t>
            </w:r>
            <w:r w:rsidR="007C6BF0" w:rsidRPr="00495D84">
              <w:t>not</w:t>
            </w:r>
            <w:r w:rsidR="00B27C84">
              <w:t xml:space="preserve"> </w:t>
            </w:r>
            <w:r w:rsidR="007C6BF0" w:rsidRPr="00495D84">
              <w:t>used</w:t>
            </w:r>
            <w:r w:rsidR="00B27C84">
              <w:t xml:space="preserve"> </w:t>
            </w:r>
            <w:r w:rsidR="007C6BF0" w:rsidRPr="00495D84">
              <w:t>in</w:t>
            </w:r>
            <w:r w:rsidR="00B27C84">
              <w:t xml:space="preserve"> </w:t>
            </w:r>
            <w:r w:rsidR="007C6BF0" w:rsidRPr="00495D84">
              <w:t>the</w:t>
            </w:r>
            <w:r w:rsidR="00B27C84">
              <w:t xml:space="preserve"> </w:t>
            </w:r>
            <w:r w:rsidR="007C6BF0" w:rsidRPr="00495D84">
              <w:t>active</w:t>
            </w:r>
            <w:r w:rsidR="00B27C84">
              <w:t xml:space="preserve"> </w:t>
            </w:r>
            <w:r w:rsidR="007C6BF0" w:rsidRPr="00495D84">
              <w:t>CORESETs</w:t>
            </w:r>
            <w:r w:rsidR="00B27C84">
              <w:t xml:space="preserve"> </w:t>
            </w:r>
            <w:r w:rsidR="007C6BF0" w:rsidRPr="00495D84">
              <w:t>where</w:t>
            </w:r>
            <w:r w:rsidR="00B27C84">
              <w:t xml:space="preserve"> </w:t>
            </w:r>
            <w:r w:rsidR="007C6BF0" w:rsidRPr="00495D84">
              <w:t>PDCCH</w:t>
            </w:r>
            <w:r w:rsidR="00B27C84">
              <w:t xml:space="preserve"> </w:t>
            </w:r>
            <w:r w:rsidR="007C6BF0" w:rsidRPr="00495D84">
              <w:t>is</w:t>
            </w:r>
            <w:r w:rsidR="00B27C84">
              <w:t xml:space="preserve"> </w:t>
            </w:r>
            <w:r w:rsidR="007C6BF0" w:rsidRPr="00495D84">
              <w:t>scheduled</w:t>
            </w:r>
            <w:r w:rsidR="00B27C84">
              <w:t xml:space="preserve"> </w:t>
            </w:r>
            <w:r w:rsidR="007C6BF0" w:rsidRPr="00495D84">
              <w:t>for</w:t>
            </w:r>
            <w:r w:rsidR="00B27C84">
              <w:t xml:space="preserve"> </w:t>
            </w:r>
            <w:r w:rsidR="007C6BF0" w:rsidRPr="00495D84">
              <w:t>the</w:t>
            </w:r>
            <w:r w:rsidR="00B27C84">
              <w:t xml:space="preserve"> </w:t>
            </w:r>
            <w:r w:rsidR="007C6BF0" w:rsidRPr="00495D84">
              <w:t>UE</w:t>
            </w:r>
            <w:r w:rsidR="00B27C84">
              <w:t xml:space="preserve"> </w:t>
            </w:r>
            <w:r w:rsidR="007C6BF0" w:rsidRPr="00495D84">
              <w:t>under</w:t>
            </w:r>
            <w:r w:rsidR="00B27C84">
              <w:t xml:space="preserve"> </w:t>
            </w:r>
            <w:r w:rsidR="007C6BF0" w:rsidRPr="00495D84">
              <w:t>test.</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EA2940"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p w14:paraId="6973DA72" w14:textId="0667406B" w:rsidR="007C6BF0" w:rsidRPr="00495D84" w:rsidRDefault="00E94096" w:rsidP="007C6BF0">
            <w:pPr>
              <w:pStyle w:val="TAN"/>
              <w:rPr>
                <w:rFonts w:cs="Arial"/>
              </w:rPr>
            </w:pPr>
            <w:r>
              <w:t xml:space="preserve">NOTE </w:t>
            </w:r>
            <w:r w:rsidRPr="00495D84">
              <w:t>2</w:t>
            </w:r>
            <w:r>
              <w:t>:</w:t>
            </w:r>
            <w:r w:rsidR="007C6BF0" w:rsidRPr="00495D84">
              <w:tab/>
              <w:t>REs</w:t>
            </w:r>
            <w:r w:rsidR="00B27C84">
              <w:t xml:space="preserve"> </w:t>
            </w:r>
            <w:r w:rsidR="007C6BF0" w:rsidRPr="00495D84">
              <w:t>not</w:t>
            </w:r>
            <w:r w:rsidR="00B27C84">
              <w:t xml:space="preserve"> </w:t>
            </w:r>
            <w:r w:rsidR="007C6BF0" w:rsidRPr="00495D84">
              <w:t>allocated</w:t>
            </w:r>
            <w:r w:rsidR="00B27C84">
              <w:t xml:space="preserve"> </w:t>
            </w:r>
            <w:r w:rsidR="007C6BF0" w:rsidRPr="00495D84">
              <w:t>to</w:t>
            </w:r>
            <w:r w:rsidR="00B27C84">
              <w:t xml:space="preserve"> </w:t>
            </w:r>
            <w:r w:rsidR="007C6BF0" w:rsidRPr="00495D84">
              <w:t>any</w:t>
            </w:r>
            <w:r w:rsidR="00B27C84">
              <w:t xml:space="preserve"> </w:t>
            </w:r>
            <w:r w:rsidR="007C6BF0" w:rsidRPr="00495D84">
              <w:t>physical</w:t>
            </w:r>
            <w:r w:rsidR="00B27C84">
              <w:t xml:space="preserve"> </w:t>
            </w:r>
            <w:r w:rsidR="007C6BF0" w:rsidRPr="00495D84">
              <w:t>channels,</w:t>
            </w:r>
            <w:r w:rsidR="00B27C84">
              <w:t xml:space="preserve"> </w:t>
            </w:r>
            <w:r w:rsidR="007C6BF0" w:rsidRPr="00495D84">
              <w:t>CORESET,</w:t>
            </w:r>
            <w:r w:rsidR="00B27C84">
              <w:t xml:space="preserve"> </w:t>
            </w:r>
            <w:r w:rsidR="007C6BF0" w:rsidRPr="00495D84">
              <w:t>SSB</w:t>
            </w:r>
            <w:r w:rsidR="00B27C84">
              <w:t xml:space="preserve"> </w:t>
            </w:r>
            <w:r w:rsidR="007C6BF0" w:rsidRPr="00495D84">
              <w:t>or</w:t>
            </w:r>
            <w:r w:rsidR="00B27C84">
              <w:t xml:space="preserve"> </w:t>
            </w:r>
            <w:r w:rsidR="007C6BF0" w:rsidRPr="00495D84">
              <w:t>any</w:t>
            </w:r>
            <w:r w:rsidR="00B27C84">
              <w:t xml:space="preserve"> </w:t>
            </w:r>
            <w:r w:rsidR="007C6BF0" w:rsidRPr="00495D84">
              <w:t>other</w:t>
            </w:r>
            <w:r w:rsidR="00B27C84">
              <w:t xml:space="preserve"> </w:t>
            </w:r>
            <w:r w:rsidR="007C6BF0" w:rsidRPr="00495D84">
              <w:t>reference</w:t>
            </w:r>
            <w:r w:rsidR="00B27C84">
              <w:t xml:space="preserve"> </w:t>
            </w:r>
            <w:r w:rsidR="007C6BF0" w:rsidRPr="00495D84">
              <w:t>signal</w:t>
            </w:r>
            <w:r w:rsidR="00B27C84">
              <w:t xml:space="preserve"> </w:t>
            </w:r>
            <w:r w:rsidR="007C6BF0" w:rsidRPr="00495D84">
              <w:t>within</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r w:rsidR="00B27C84">
              <w:t xml:space="preserve"> </w:t>
            </w:r>
            <w:r w:rsidR="007C6BF0" w:rsidRPr="00495D84">
              <w:t>REs</w:t>
            </w:r>
            <w:r w:rsidR="00B27C84">
              <w:t xml:space="preserve"> </w:t>
            </w:r>
            <w:r w:rsidR="007C6BF0" w:rsidRPr="00495D84">
              <w:t>for</w:t>
            </w:r>
            <w:r w:rsidR="00B27C84">
              <w:t xml:space="preserve"> </w:t>
            </w:r>
            <w:r w:rsidR="007C6BF0" w:rsidRPr="00495D84">
              <w:t>OCNG</w:t>
            </w:r>
            <w:r w:rsidR="00B27C84">
              <w:t xml:space="preserve"> </w:t>
            </w:r>
            <w:r w:rsidR="007C6BF0" w:rsidRPr="00495D84">
              <w:t>shall</w:t>
            </w:r>
            <w:r w:rsidR="00B27C84">
              <w:t xml:space="preserve"> </w:t>
            </w:r>
            <w:r w:rsidR="007C6BF0" w:rsidRPr="00495D84">
              <w:t>not</w:t>
            </w:r>
            <w:r w:rsidR="00B27C84">
              <w:t xml:space="preserve"> </w:t>
            </w:r>
            <w:r w:rsidR="007C6BF0" w:rsidRPr="00495D84">
              <w:t>be</w:t>
            </w:r>
            <w:r w:rsidR="00B27C84">
              <w:t xml:space="preserve"> </w:t>
            </w:r>
            <w:r w:rsidR="007C6BF0" w:rsidRPr="00495D84">
              <w:t>allocated</w:t>
            </w:r>
            <w:r w:rsidR="00B27C84">
              <w:t xml:space="preserve"> </w:t>
            </w:r>
            <w:r w:rsidR="007C6BF0" w:rsidRPr="00495D84">
              <w:t>outside</w:t>
            </w:r>
            <w:r w:rsidR="00B27C84">
              <w:t xml:space="preserve"> </w:t>
            </w:r>
            <w:r w:rsidR="007C6BF0" w:rsidRPr="00495D84">
              <w:t>the</w:t>
            </w:r>
            <w:r w:rsidR="00B27C84">
              <w:t xml:space="preserve"> </w:t>
            </w:r>
            <w:r w:rsidR="007C6BF0" w:rsidRPr="00495D84">
              <w:t>allocated</w:t>
            </w:r>
            <w:r w:rsidR="00B27C84">
              <w:t xml:space="preserve"> </w:t>
            </w:r>
            <w:r w:rsidR="007C6BF0" w:rsidRPr="00495D84">
              <w:t>bandwidth</w:t>
            </w:r>
            <w:r w:rsidR="00B27C84">
              <w:t xml:space="preserve"> </w:t>
            </w:r>
            <w:r w:rsidR="007C6BF0" w:rsidRPr="00495D84">
              <w:t>of</w:t>
            </w:r>
            <w:r w:rsidR="00B27C84">
              <w:t xml:space="preserve"> </w:t>
            </w:r>
            <w:r w:rsidR="007C6BF0" w:rsidRPr="00495D84">
              <w:t>the</w:t>
            </w:r>
            <w:r w:rsidR="00B27C84">
              <w:t xml:space="preserve"> </w:t>
            </w:r>
            <w:r w:rsidR="008C15BB" w:rsidRPr="00495D84">
              <w:t>CORESET</w:t>
            </w:r>
            <w:r w:rsidR="00B27C84">
              <w:t xml:space="preserve"> </w:t>
            </w:r>
            <w:r w:rsidR="007C6BF0" w:rsidRPr="00495D84">
              <w:t>of</w:t>
            </w:r>
            <w:r w:rsidR="00B27C84">
              <w:t xml:space="preserve"> </w:t>
            </w:r>
            <w:r w:rsidR="007C6BF0" w:rsidRPr="00495D84">
              <w:t>the</w:t>
            </w:r>
            <w:r w:rsidR="00B27C84">
              <w:t xml:space="preserve"> </w:t>
            </w:r>
            <w:r w:rsidR="007C6BF0" w:rsidRPr="00495D84">
              <w:t>serving</w:t>
            </w:r>
            <w:r w:rsidR="00B27C84">
              <w:t xml:space="preserve"> </w:t>
            </w:r>
            <w:r w:rsidR="007C6BF0" w:rsidRPr="00495D84">
              <w:t>cell.</w:t>
            </w:r>
          </w:p>
        </w:tc>
      </w:tr>
    </w:tbl>
    <w:p w14:paraId="37FE0DAE" w14:textId="77777777" w:rsidR="007C6BF0" w:rsidRPr="00495D84" w:rsidRDefault="007C6BF0" w:rsidP="007C6BF0"/>
    <w:p w14:paraId="6D367D7C" w14:textId="77777777" w:rsidR="003D3222" w:rsidRPr="00495D84" w:rsidRDefault="003D3222" w:rsidP="003D3222">
      <w:pPr>
        <w:pStyle w:val="Heading4"/>
        <w:rPr>
          <w:snapToGrid w:val="0"/>
        </w:rPr>
      </w:pPr>
      <w:r w:rsidRPr="00495D84">
        <w:rPr>
          <w:snapToGrid w:val="0"/>
        </w:rPr>
        <w:lastRenderedPageBreak/>
        <w:t>A.3.2.1.4</w:t>
      </w:r>
      <w:r w:rsidRPr="00495D84">
        <w:rPr>
          <w:snapToGrid w:val="0"/>
        </w:rPr>
        <w:tab/>
        <w:t>OCNG pattern 4: Generic OCNG pattern for all unused REs outside SSB slot(s)</w:t>
      </w:r>
    </w:p>
    <w:p w14:paraId="5E78FA34" w14:textId="77777777" w:rsidR="003D3222" w:rsidRPr="00495D84" w:rsidRDefault="003D3222" w:rsidP="0094339A">
      <w:pPr>
        <w:pStyle w:val="TH"/>
      </w:pPr>
      <w:r w:rsidRPr="00495D84">
        <w:t>Table A.3.2.1.4-1: OP.4: Generic OCNG pattern for all unused REs</w:t>
      </w:r>
      <w:r w:rsidRPr="00495D84">
        <w:rPr>
          <w:snapToGrid w:val="0"/>
        </w:rPr>
        <w:t xml:space="preserve"> </w:t>
      </w:r>
      <w:r w:rsidRPr="00495D84">
        <w:t>outside SSB slot(s)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3260"/>
        <w:gridCol w:w="4001"/>
      </w:tblGrid>
      <w:tr w:rsidR="003D3222" w:rsidRPr="00495D84" w14:paraId="74C68339"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22375FB" w14:textId="3BB9B8E5" w:rsidR="003D3222" w:rsidRPr="00495D84" w:rsidRDefault="003D3222" w:rsidP="0057493B">
            <w:pPr>
              <w:pStyle w:val="TAH"/>
              <w:spacing w:line="256" w:lineRule="auto"/>
            </w:pPr>
            <w:r w:rsidRPr="00495D84">
              <w:t>OCNG</w:t>
            </w:r>
            <w:r w:rsidR="00B27C84">
              <w:t xml:space="preserve"> </w:t>
            </w:r>
            <w:r w:rsidRPr="00495D84">
              <w:t>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426D7BE9" w:rsidR="003D3222" w:rsidRPr="00495D84" w:rsidRDefault="003D3222" w:rsidP="0057493B">
            <w:pPr>
              <w:pStyle w:val="TAH"/>
              <w:spacing w:line="256" w:lineRule="auto"/>
            </w:pPr>
            <w:r w:rsidRPr="00495D84">
              <w:t>Control</w:t>
            </w:r>
            <w:r w:rsidR="00B27C84">
              <w:t xml:space="preserve"> </w:t>
            </w:r>
            <w:r w:rsidRPr="00495D84">
              <w:t>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52703810" w:rsidR="003D3222" w:rsidRPr="00495D84" w:rsidRDefault="003D3222" w:rsidP="0057493B">
            <w:pPr>
              <w:pStyle w:val="TAH"/>
              <w:spacing w:line="256" w:lineRule="auto"/>
            </w:pPr>
            <w:r w:rsidRPr="00495D84">
              <w:t>Data</w:t>
            </w:r>
            <w:r w:rsidR="00B27C84">
              <w:t xml:space="preserve"> </w:t>
            </w:r>
            <w:r w:rsidRPr="00495D84">
              <w:t>Region</w:t>
            </w:r>
          </w:p>
        </w:tc>
      </w:tr>
      <w:tr w:rsidR="003D3222" w:rsidRPr="00495D84" w14:paraId="0EB87061"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7EA510AC" w14:textId="11DC0C8C" w:rsidR="003D3222" w:rsidRPr="00495D84" w:rsidRDefault="003D3222" w:rsidP="0057493B">
            <w:pPr>
              <w:pStyle w:val="TAL"/>
              <w:spacing w:line="256" w:lineRule="auto"/>
            </w:pPr>
            <w:r w:rsidRPr="00495D84">
              <w:t>Resource</w:t>
            </w:r>
            <w:r w:rsidR="00B27C84">
              <w:t xml:space="preserve"> </w:t>
            </w:r>
            <w:r w:rsidRPr="00495D84">
              <w:t>allocation</w:t>
            </w:r>
          </w:p>
        </w:tc>
        <w:tc>
          <w:tcPr>
            <w:tcW w:w="3260" w:type="dxa"/>
            <w:tcBorders>
              <w:top w:val="nil"/>
              <w:left w:val="nil"/>
              <w:bottom w:val="single" w:sz="8" w:space="0" w:color="auto"/>
              <w:right w:val="single" w:sz="8" w:space="0" w:color="auto"/>
            </w:tcBorders>
            <w:hideMark/>
          </w:tcPr>
          <w:p w14:paraId="1D7DA4C7" w14:textId="4F86CC1C"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1)</w:t>
            </w:r>
          </w:p>
        </w:tc>
        <w:tc>
          <w:tcPr>
            <w:tcW w:w="4001" w:type="dxa"/>
            <w:tcBorders>
              <w:top w:val="nil"/>
              <w:left w:val="nil"/>
              <w:bottom w:val="single" w:sz="8" w:space="0" w:color="auto"/>
              <w:right w:val="single" w:sz="8" w:space="0" w:color="auto"/>
            </w:tcBorders>
            <w:hideMark/>
          </w:tcPr>
          <w:p w14:paraId="7827175E" w14:textId="2705945A" w:rsidR="003D3222" w:rsidRPr="00495D84" w:rsidRDefault="003D3222" w:rsidP="0057493B">
            <w:pPr>
              <w:pStyle w:val="TAL"/>
              <w:spacing w:line="256" w:lineRule="auto"/>
              <w:rPr>
                <w:rFonts w:cs="Arial"/>
              </w:rPr>
            </w:pPr>
            <w:r w:rsidRPr="00495D84">
              <w:rPr>
                <w:rFonts w:cs="Arial"/>
              </w:rPr>
              <w:t>Unused</w:t>
            </w:r>
            <w:r w:rsidR="00B27C84">
              <w:rPr>
                <w:rFonts w:cs="Arial"/>
              </w:rPr>
              <w:t xml:space="preserve"> </w:t>
            </w:r>
            <w:r w:rsidRPr="00495D84">
              <w:rPr>
                <w:rFonts w:cs="Arial"/>
              </w:rPr>
              <w:t>REs</w:t>
            </w:r>
            <w:r w:rsidR="00B27C84">
              <w:rPr>
                <w:rFonts w:cs="Arial"/>
              </w:rPr>
              <w:t xml:space="preserve"> </w:t>
            </w:r>
            <w:r w:rsidRPr="00495D84">
              <w:rPr>
                <w:rFonts w:cs="Arial"/>
              </w:rPr>
              <w:t>(Note</w:t>
            </w:r>
            <w:r w:rsidR="00B27C84">
              <w:rPr>
                <w:rFonts w:cs="Arial"/>
              </w:rPr>
              <w:t xml:space="preserve"> </w:t>
            </w:r>
            <w:r w:rsidRPr="00495D84">
              <w:rPr>
                <w:rFonts w:cs="Arial"/>
              </w:rPr>
              <w:t>2)</w:t>
            </w:r>
          </w:p>
        </w:tc>
      </w:tr>
      <w:tr w:rsidR="003D3222" w:rsidRPr="00495D84" w14:paraId="5331BFC8"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495D84" w:rsidRDefault="003D3222" w:rsidP="0057493B">
            <w:pPr>
              <w:pStyle w:val="TAL"/>
              <w:spacing w:line="256" w:lineRule="auto"/>
            </w:pPr>
            <w:r w:rsidRPr="00495D84">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495D84" w:rsidRDefault="003D3222" w:rsidP="0057493B">
            <w:pPr>
              <w:pStyle w:val="TAL"/>
              <w:spacing w:line="256" w:lineRule="auto"/>
            </w:pPr>
            <w:r w:rsidRPr="00495D84">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495D84" w:rsidRDefault="003D3222" w:rsidP="0057493B">
            <w:pPr>
              <w:pStyle w:val="TAL"/>
              <w:spacing w:line="256" w:lineRule="auto"/>
            </w:pPr>
            <w:r w:rsidRPr="00495D84">
              <w:t>PDSCH</w:t>
            </w:r>
          </w:p>
        </w:tc>
      </w:tr>
      <w:tr w:rsidR="003D3222" w:rsidRPr="00495D84" w14:paraId="775FAC7F"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495D84" w:rsidRDefault="003D3222" w:rsidP="0057493B">
            <w:pPr>
              <w:pStyle w:val="TAL"/>
              <w:spacing w:line="256" w:lineRule="auto"/>
            </w:pPr>
            <w:r w:rsidRPr="00495D84">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1F2099B0" w:rsidR="003D3222" w:rsidRPr="00495D84" w:rsidRDefault="003D3222" w:rsidP="0057493B">
            <w:pPr>
              <w:pStyle w:val="TAL"/>
              <w:spacing w:line="256" w:lineRule="auto"/>
            </w:pPr>
            <w:r w:rsidRPr="00495D84">
              <w:t>Virtual</w:t>
            </w:r>
            <w:r w:rsidR="00B27C84">
              <w:t xml:space="preserve"> </w:t>
            </w:r>
            <w:r w:rsidRPr="00495D84">
              <w:t>UE</w:t>
            </w:r>
            <w:r w:rsidR="00B27C84">
              <w:t xml:space="preserve"> </w:t>
            </w:r>
            <w:r w:rsidRPr="00495D84">
              <w:t>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1ED4FD94" w:rsidR="003D3222" w:rsidRPr="00495D84" w:rsidRDefault="003D3222" w:rsidP="0057493B">
            <w:pPr>
              <w:pStyle w:val="TAL"/>
              <w:spacing w:line="256" w:lineRule="auto"/>
            </w:pPr>
            <w:r w:rsidRPr="00495D84">
              <w:t>Uncorrelated</w:t>
            </w:r>
            <w:r w:rsidR="00B27C84">
              <w:t xml:space="preserve"> </w:t>
            </w:r>
            <w:r w:rsidRPr="00495D84">
              <w:t>pseudo</w:t>
            </w:r>
            <w:r w:rsidR="00B27C84">
              <w:t xml:space="preserve"> </w:t>
            </w:r>
            <w:r w:rsidRPr="00495D84">
              <w:t>random</w:t>
            </w:r>
            <w:r w:rsidR="00B27C84">
              <w:t xml:space="preserve"> </w:t>
            </w:r>
            <w:r w:rsidRPr="00495D84">
              <w:t>QPSK</w:t>
            </w:r>
            <w:r w:rsidR="00B27C84">
              <w:t xml:space="preserve"> </w:t>
            </w:r>
            <w:r w:rsidRPr="00495D84">
              <w:t>modulated</w:t>
            </w:r>
            <w:r w:rsidR="00B27C84">
              <w:t xml:space="preserve"> </w:t>
            </w:r>
            <w:r w:rsidRPr="00495D84">
              <w:t>data</w:t>
            </w:r>
          </w:p>
        </w:tc>
      </w:tr>
      <w:tr w:rsidR="003D3222" w:rsidRPr="00495D84" w14:paraId="30577A7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C69870A" w14:textId="27929E4C" w:rsidR="003D3222" w:rsidRPr="00495D84" w:rsidRDefault="003D3222" w:rsidP="0057493B">
            <w:pPr>
              <w:pStyle w:val="TAL"/>
              <w:spacing w:line="256" w:lineRule="auto"/>
            </w:pPr>
            <w:r w:rsidRPr="00495D84">
              <w:t>Antenna</w:t>
            </w:r>
            <w:r w:rsidR="00B27C84">
              <w:t xml:space="preserve"> </w:t>
            </w:r>
            <w:r w:rsidRPr="00495D84">
              <w:t>transmission</w:t>
            </w:r>
            <w:r w:rsidR="00B27C84">
              <w:t xml:space="preserve"> </w:t>
            </w:r>
            <w:r w:rsidRPr="00495D84">
              <w:t>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21C1FDC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0D34741F" w14:textId="5975FF56"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3237F2EE"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02F437" w14:textId="64C9AFFC" w:rsidR="003D3222" w:rsidRPr="00495D84" w:rsidRDefault="003D3222" w:rsidP="0057493B">
            <w:pPr>
              <w:pStyle w:val="TAL"/>
              <w:spacing w:line="256" w:lineRule="auto"/>
            </w:pPr>
            <w:r w:rsidRPr="00495D84">
              <w:t>Subcarrier</w:t>
            </w:r>
            <w:r w:rsidR="00B27C84">
              <w:t xml:space="preserve"> </w:t>
            </w:r>
            <w:r w:rsidRPr="00495D84">
              <w:t>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037FD48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FB1408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0C21C182"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276F64C9" w14:textId="1DCC81E6" w:rsidR="003D3222" w:rsidRPr="00495D84" w:rsidRDefault="003D3222" w:rsidP="0057493B">
            <w:pPr>
              <w:pStyle w:val="TAL"/>
              <w:spacing w:line="256" w:lineRule="auto"/>
            </w:pPr>
            <w:r w:rsidRPr="00495D84">
              <w:t>Aggregation</w:t>
            </w:r>
            <w:r w:rsidR="00B27C84">
              <w:t xml:space="preserve"> </w:t>
            </w:r>
            <w:r w:rsidRPr="00495D84">
              <w:t>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5AFA1F37"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495D84" w:rsidRDefault="003D3222" w:rsidP="0057493B">
            <w:pPr>
              <w:pStyle w:val="TAL"/>
              <w:spacing w:line="256" w:lineRule="auto"/>
              <w:rPr>
                <w:rFonts w:cs="Arial"/>
              </w:rPr>
            </w:pPr>
            <w:r w:rsidRPr="00495D84">
              <w:rPr>
                <w:rFonts w:cs="Arial"/>
              </w:rPr>
              <w:t>N/A</w:t>
            </w:r>
          </w:p>
        </w:tc>
      </w:tr>
      <w:tr w:rsidR="003D3222" w:rsidRPr="00495D84" w14:paraId="4518E23A"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06093E72" w14:textId="501F86F0" w:rsidR="003D3222" w:rsidRPr="00495D84" w:rsidRDefault="003D3222" w:rsidP="0057493B">
            <w:pPr>
              <w:pStyle w:val="TAL"/>
              <w:spacing w:line="256" w:lineRule="auto"/>
            </w:pPr>
            <w:r w:rsidRPr="00495D84">
              <w:t>Code</w:t>
            </w:r>
            <w:r w:rsidR="00B27C84">
              <w:t xml:space="preserve"> </w:t>
            </w:r>
            <w:r w:rsidRPr="00495D84">
              <w:t>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344BD1B1" w:rsidR="003D3222" w:rsidRPr="00495D84" w:rsidRDefault="003D3222" w:rsidP="0057493B">
            <w:pPr>
              <w:pStyle w:val="TAL"/>
              <w:spacing w:line="256" w:lineRule="auto"/>
              <w:rPr>
                <w:rFonts w:cs="Arial"/>
              </w:rPr>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05D00B18"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7F395FC7"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66ABA056" w14:textId="3B071495" w:rsidR="003D3222" w:rsidRPr="00495D84" w:rsidRDefault="003D3222" w:rsidP="0057493B">
            <w:pPr>
              <w:pStyle w:val="TAL"/>
              <w:spacing w:line="256" w:lineRule="auto"/>
            </w:pPr>
            <w:r w:rsidRPr="00495D84">
              <w:t>Transmit</w:t>
            </w:r>
            <w:r w:rsidR="00B27C84">
              <w:t xml:space="preserve"> </w:t>
            </w:r>
            <w:r w:rsidRPr="00495D84">
              <w:t>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4228F563"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7B68D17B" w14:textId="4996735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123F2175" w14:textId="77777777" w:rsidTr="00B27C84">
        <w:trPr>
          <w:jc w:val="center"/>
        </w:trPr>
        <w:tc>
          <w:tcPr>
            <w:tcW w:w="2518" w:type="dxa"/>
            <w:tcBorders>
              <w:top w:val="single" w:sz="4" w:space="0" w:color="auto"/>
              <w:left w:val="single" w:sz="4" w:space="0" w:color="auto"/>
              <w:bottom w:val="single" w:sz="4" w:space="0" w:color="auto"/>
              <w:right w:val="single" w:sz="4" w:space="0" w:color="auto"/>
            </w:tcBorders>
            <w:hideMark/>
          </w:tcPr>
          <w:p w14:paraId="571C5E7C" w14:textId="69A7AC05" w:rsidR="003D3222" w:rsidRPr="00495D84" w:rsidRDefault="003D3222" w:rsidP="0057493B">
            <w:pPr>
              <w:pStyle w:val="TAL"/>
              <w:spacing w:line="256" w:lineRule="auto"/>
            </w:pPr>
            <w:r w:rsidRPr="00495D84">
              <w:t>CP</w:t>
            </w:r>
            <w:r w:rsidR="00B27C84">
              <w:t xml:space="preserve"> </w:t>
            </w:r>
            <w:r w:rsidRPr="00495D84">
              <w:t>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152BB0E5"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PDCCH</w:t>
            </w:r>
            <w:r w:rsidR="00B27C84">
              <w:rPr>
                <w:rFonts w:cs="Arial"/>
              </w:rPr>
              <w:t xml:space="preserve"> </w:t>
            </w:r>
            <w:r w:rsidRPr="00495D84">
              <w:rPr>
                <w:rFonts w:cs="Arial"/>
              </w:rPr>
              <w:t>RMC</w:t>
            </w:r>
            <w:r w:rsidR="00B27C84">
              <w:rPr>
                <w:rFonts w:cs="Arial"/>
              </w:rPr>
              <w:t xml:space="preserve"> </w:t>
            </w:r>
          </w:p>
        </w:tc>
        <w:tc>
          <w:tcPr>
            <w:tcW w:w="4001" w:type="dxa"/>
            <w:tcBorders>
              <w:top w:val="single" w:sz="4" w:space="0" w:color="auto"/>
              <w:left w:val="single" w:sz="4" w:space="0" w:color="auto"/>
              <w:bottom w:val="single" w:sz="4" w:space="0" w:color="auto"/>
              <w:right w:val="single" w:sz="4" w:space="0" w:color="auto"/>
            </w:tcBorders>
            <w:hideMark/>
          </w:tcPr>
          <w:p w14:paraId="1BF7F357" w14:textId="66835261" w:rsidR="003D3222" w:rsidRPr="00495D84" w:rsidRDefault="003D3222" w:rsidP="0057493B">
            <w:pPr>
              <w:pStyle w:val="TAL"/>
              <w:spacing w:line="256" w:lineRule="auto"/>
            </w:pPr>
            <w:r w:rsidRPr="00495D84">
              <w:rPr>
                <w:rFonts w:cs="Arial"/>
              </w:rPr>
              <w:t>Same</w:t>
            </w:r>
            <w:r w:rsidR="00B27C84">
              <w:rPr>
                <w:rFonts w:cs="Arial"/>
              </w:rPr>
              <w:t xml:space="preserve"> </w:t>
            </w:r>
            <w:r w:rsidRPr="00495D84">
              <w:rPr>
                <w:rFonts w:cs="Arial"/>
              </w:rPr>
              <w:t>as</w:t>
            </w:r>
            <w:r w:rsidR="00B27C84">
              <w:rPr>
                <w:rFonts w:cs="Arial"/>
              </w:rPr>
              <w:t xml:space="preserve"> </w:t>
            </w:r>
            <w:r w:rsidRPr="00495D84">
              <w:rPr>
                <w:rFonts w:cs="Arial"/>
              </w:rPr>
              <w:t>used</w:t>
            </w:r>
            <w:r w:rsidR="00B27C84">
              <w:rPr>
                <w:rFonts w:cs="Arial"/>
              </w:rPr>
              <w:t xml:space="preserve"> </w:t>
            </w:r>
            <w:r w:rsidRPr="00495D84">
              <w:rPr>
                <w:rFonts w:cs="Arial"/>
              </w:rPr>
              <w:t>in</w:t>
            </w:r>
            <w:r w:rsidR="00B27C84">
              <w:rPr>
                <w:rFonts w:cs="Arial"/>
              </w:rPr>
              <w:t xml:space="preserve"> </w:t>
            </w:r>
            <w:r w:rsidRPr="00495D84">
              <w:rPr>
                <w:rFonts w:cs="Arial"/>
              </w:rPr>
              <w:t>PDSCH</w:t>
            </w:r>
            <w:r w:rsidR="00B27C84">
              <w:rPr>
                <w:rFonts w:cs="Arial"/>
              </w:rPr>
              <w:t xml:space="preserve"> </w:t>
            </w:r>
            <w:r w:rsidRPr="00495D84">
              <w:rPr>
                <w:rFonts w:cs="Arial"/>
              </w:rPr>
              <w:t>RMC</w:t>
            </w:r>
            <w:r w:rsidR="00B27C84">
              <w:rPr>
                <w:rFonts w:cs="Arial"/>
              </w:rPr>
              <w:t xml:space="preserve"> </w:t>
            </w:r>
          </w:p>
        </w:tc>
      </w:tr>
      <w:tr w:rsidR="003D3222" w:rsidRPr="00495D84" w14:paraId="52C2877E" w14:textId="77777777" w:rsidTr="00B27C84">
        <w:trPr>
          <w:jc w:val="center"/>
        </w:trPr>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66D3B9A7" w:rsidR="003D3222" w:rsidRPr="00495D84" w:rsidRDefault="00E94096" w:rsidP="0057493B">
            <w:pPr>
              <w:pStyle w:val="TAN"/>
              <w:spacing w:line="256" w:lineRule="auto"/>
            </w:pPr>
            <w:r>
              <w:t xml:space="preserve">NOTE </w:t>
            </w:r>
            <w:r w:rsidRPr="00495D84">
              <w:t>1</w:t>
            </w:r>
            <w:r>
              <w:t>:</w:t>
            </w:r>
            <w:r w:rsidR="003D3222" w:rsidRPr="00495D84">
              <w:tab/>
              <w:t>REs</w:t>
            </w:r>
            <w:r w:rsidR="00B27C84">
              <w:t xml:space="preserve"> </w:t>
            </w:r>
            <w:r w:rsidR="003D3222" w:rsidRPr="00495D84">
              <w:t>not</w:t>
            </w:r>
            <w:r w:rsidR="00B27C84">
              <w:t xml:space="preserve"> </w:t>
            </w:r>
            <w:r w:rsidR="003D3222" w:rsidRPr="00495D84">
              <w:t>used</w:t>
            </w:r>
            <w:r w:rsidR="00B27C84">
              <w:t xml:space="preserve"> </w:t>
            </w:r>
            <w:r w:rsidR="003D3222" w:rsidRPr="00495D84">
              <w:t>in</w:t>
            </w:r>
            <w:r w:rsidR="00B27C84">
              <w:t xml:space="preserve"> </w:t>
            </w:r>
            <w:r w:rsidR="003D3222" w:rsidRPr="00495D84">
              <w:t>the</w:t>
            </w:r>
            <w:r w:rsidR="00B27C84">
              <w:t xml:space="preserve"> </w:t>
            </w:r>
            <w:r w:rsidR="003D3222" w:rsidRPr="00495D84">
              <w:t>active</w:t>
            </w:r>
            <w:r w:rsidR="00B27C84">
              <w:t xml:space="preserve"> </w:t>
            </w:r>
            <w:r w:rsidR="003D3222" w:rsidRPr="00495D84">
              <w:t>CORESETs</w:t>
            </w:r>
            <w:r w:rsidR="00B27C84">
              <w:t xml:space="preserve"> </w:t>
            </w:r>
            <w:r w:rsidR="003D3222" w:rsidRPr="00495D84">
              <w:t>where</w:t>
            </w:r>
            <w:r w:rsidR="00B27C84">
              <w:t xml:space="preserve"> </w:t>
            </w:r>
            <w:r w:rsidR="003D3222" w:rsidRPr="00495D84">
              <w:t>PDCCH</w:t>
            </w:r>
            <w:r w:rsidR="00B27C84">
              <w:t xml:space="preserve"> </w:t>
            </w:r>
            <w:r w:rsidR="003D3222" w:rsidRPr="00495D84">
              <w:t>is</w:t>
            </w:r>
            <w:r w:rsidR="00B27C84">
              <w:t xml:space="preserve"> </w:t>
            </w:r>
            <w:r w:rsidR="003D3222" w:rsidRPr="00495D84">
              <w:t>scheduled</w:t>
            </w:r>
            <w:r w:rsidR="00B27C84">
              <w:t xml:space="preserve"> </w:t>
            </w:r>
            <w:r w:rsidR="003D3222" w:rsidRPr="00495D84">
              <w:t>for</w:t>
            </w:r>
            <w:r w:rsidR="00B27C84">
              <w:t xml:space="preserve"> </w:t>
            </w:r>
            <w:r w:rsidR="003D3222" w:rsidRPr="00495D84">
              <w:t>the</w:t>
            </w:r>
            <w:r w:rsidR="00B27C84">
              <w:t xml:space="preserve"> </w:t>
            </w:r>
            <w:r w:rsidR="003D3222" w:rsidRPr="00495D84">
              <w:t>UE</w:t>
            </w:r>
            <w:r w:rsidR="00B27C84">
              <w:t xml:space="preserve"> </w:t>
            </w:r>
            <w:r w:rsidR="003D3222" w:rsidRPr="00495D84">
              <w:t>under</w:t>
            </w:r>
            <w:r w:rsidR="00B27C84">
              <w:t xml:space="preserve"> </w:t>
            </w:r>
            <w:r w:rsidR="003D3222" w:rsidRPr="00495D84">
              <w:t>test.</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p w14:paraId="7FCF6780" w14:textId="2E6EAF2F" w:rsidR="003D3222" w:rsidRPr="00495D84" w:rsidRDefault="00E94096" w:rsidP="0057493B">
            <w:pPr>
              <w:pStyle w:val="TAN"/>
              <w:spacing w:line="256" w:lineRule="auto"/>
              <w:rPr>
                <w:rFonts w:cs="Arial"/>
              </w:rPr>
            </w:pPr>
            <w:r>
              <w:t xml:space="preserve">NOTE </w:t>
            </w:r>
            <w:r w:rsidRPr="00495D84">
              <w:t>2</w:t>
            </w:r>
            <w:r>
              <w:t>:</w:t>
            </w:r>
            <w:r w:rsidR="003D3222" w:rsidRPr="00495D84">
              <w:tab/>
              <w:t>REs</w:t>
            </w:r>
            <w:r w:rsidR="00B27C84">
              <w:t xml:space="preserve"> </w:t>
            </w:r>
            <w:r w:rsidR="003D3222" w:rsidRPr="00495D84">
              <w:t>not</w:t>
            </w:r>
            <w:r w:rsidR="00B27C84">
              <w:t xml:space="preserve"> </w:t>
            </w:r>
            <w:r w:rsidR="003D3222" w:rsidRPr="00495D84">
              <w:t>allocated</w:t>
            </w:r>
            <w:r w:rsidR="00B27C84">
              <w:t xml:space="preserve"> </w:t>
            </w:r>
            <w:r w:rsidR="003D3222" w:rsidRPr="00495D84">
              <w:t>to</w:t>
            </w:r>
            <w:r w:rsidR="00B27C84">
              <w:t xml:space="preserve"> </w:t>
            </w:r>
            <w:r w:rsidR="003D3222" w:rsidRPr="00495D84">
              <w:t>any</w:t>
            </w:r>
            <w:r w:rsidR="00B27C84">
              <w:t xml:space="preserve"> </w:t>
            </w:r>
            <w:r w:rsidR="003D3222" w:rsidRPr="00495D84">
              <w:t>physical</w:t>
            </w:r>
            <w:r w:rsidR="00B27C84">
              <w:t xml:space="preserve"> </w:t>
            </w:r>
            <w:r w:rsidR="003D3222" w:rsidRPr="00495D84">
              <w:t>channels,</w:t>
            </w:r>
            <w:r w:rsidR="00B27C84">
              <w:t xml:space="preserve"> </w:t>
            </w:r>
            <w:r w:rsidR="003D3222" w:rsidRPr="00495D84">
              <w:t>CORESET,</w:t>
            </w:r>
            <w:r w:rsidR="00B27C84">
              <w:t xml:space="preserve"> </w:t>
            </w:r>
            <w:r w:rsidR="003D3222" w:rsidRPr="00495D84">
              <w:t>SSB</w:t>
            </w:r>
            <w:r w:rsidR="00B27C84">
              <w:t xml:space="preserve"> </w:t>
            </w:r>
            <w:r w:rsidR="003D3222" w:rsidRPr="00495D84">
              <w:t>or</w:t>
            </w:r>
            <w:r w:rsidR="00B27C84">
              <w:t xml:space="preserve"> </w:t>
            </w:r>
            <w:r w:rsidR="003D3222" w:rsidRPr="00495D84">
              <w:t>any</w:t>
            </w:r>
            <w:r w:rsidR="00B27C84">
              <w:t xml:space="preserve"> </w:t>
            </w:r>
            <w:r w:rsidR="003D3222" w:rsidRPr="00495D84">
              <w:t>other</w:t>
            </w:r>
            <w:r w:rsidR="00B27C84">
              <w:t xml:space="preserve"> </w:t>
            </w:r>
            <w:r w:rsidR="003D3222" w:rsidRPr="00495D84">
              <w:t>reference</w:t>
            </w:r>
            <w:r w:rsidR="00B27C84">
              <w:t xml:space="preserve"> </w:t>
            </w:r>
            <w:r w:rsidR="003D3222" w:rsidRPr="00495D84">
              <w:t>signal</w:t>
            </w:r>
            <w:r w:rsidR="00B27C84">
              <w:t xml:space="preserve"> </w:t>
            </w:r>
            <w:r w:rsidR="003D3222" w:rsidRPr="00495D84">
              <w:t>within</w:t>
            </w:r>
            <w:r w:rsidR="00B27C84">
              <w:t xml:space="preserve"> </w:t>
            </w:r>
            <w:r w:rsidR="003D3222" w:rsidRPr="00495D84">
              <w:t>the</w:t>
            </w:r>
            <w:r w:rsidR="00B27C84">
              <w:t xml:space="preserve"> </w:t>
            </w:r>
            <w:r w:rsidR="003D3222" w:rsidRPr="00495D84">
              <w:t>channel</w:t>
            </w:r>
            <w:r w:rsidR="00B27C84">
              <w:t xml:space="preserve"> </w:t>
            </w:r>
            <w:r w:rsidR="003D3222" w:rsidRPr="00495D84">
              <w:t>bandwidth</w:t>
            </w:r>
            <w:r w:rsidR="00B27C84">
              <w:t xml:space="preserve"> </w:t>
            </w:r>
            <w:r w:rsidR="003D3222" w:rsidRPr="00495D84">
              <w:t>of</w:t>
            </w:r>
            <w:r w:rsidR="00B27C84">
              <w:t xml:space="preserve"> </w:t>
            </w:r>
            <w:r w:rsidR="003D3222" w:rsidRPr="00495D84">
              <w:t>the</w:t>
            </w:r>
            <w:r w:rsidR="00B27C84">
              <w:t xml:space="preserve"> </w:t>
            </w:r>
            <w:r w:rsidR="003D3222" w:rsidRPr="00495D84">
              <w:t>cell.</w:t>
            </w:r>
            <w:r w:rsidR="00B27C84">
              <w:t xml:space="preserve"> </w:t>
            </w:r>
            <w:r w:rsidR="003D3222" w:rsidRPr="00495D84">
              <w:t>REs</w:t>
            </w:r>
            <w:r w:rsidR="00B27C84">
              <w:t xml:space="preserve"> </w:t>
            </w:r>
            <w:r w:rsidR="003D3222" w:rsidRPr="00495D84">
              <w:t>for</w:t>
            </w:r>
            <w:r w:rsidR="00B27C84">
              <w:t xml:space="preserve"> </w:t>
            </w:r>
            <w:r w:rsidR="003D3222" w:rsidRPr="00495D84">
              <w:t>OCNG</w:t>
            </w:r>
            <w:r w:rsidR="00B27C84">
              <w:t xml:space="preserve"> </w:t>
            </w:r>
            <w:r w:rsidR="003D3222" w:rsidRPr="00495D84">
              <w:t>shall</w:t>
            </w:r>
            <w:r w:rsidR="00B27C84">
              <w:t xml:space="preserve"> </w:t>
            </w:r>
            <w:r w:rsidR="003D3222" w:rsidRPr="00495D84">
              <w:t>not</w:t>
            </w:r>
            <w:r w:rsidR="00B27C84">
              <w:t xml:space="preserve"> </w:t>
            </w:r>
            <w:r w:rsidR="003D3222" w:rsidRPr="00495D84">
              <w:t>be</w:t>
            </w:r>
            <w:r w:rsidR="00B27C84">
              <w:t xml:space="preserve"> </w:t>
            </w:r>
            <w:r w:rsidR="003D3222" w:rsidRPr="00495D84">
              <w:t>allocated</w:t>
            </w:r>
            <w:r w:rsidR="00B27C84">
              <w:t xml:space="preserve"> </w:t>
            </w:r>
            <w:r w:rsidR="003D3222" w:rsidRPr="00495D84">
              <w:t>in</w:t>
            </w:r>
            <w:r w:rsidR="00B27C84">
              <w:t xml:space="preserve"> </w:t>
            </w:r>
            <w:r w:rsidR="003D3222" w:rsidRPr="00495D84">
              <w:t>the</w:t>
            </w:r>
            <w:r w:rsidR="00B27C84">
              <w:t xml:space="preserve"> </w:t>
            </w:r>
            <w:r w:rsidR="003D3222" w:rsidRPr="00495D84">
              <w:t>slot(s)</w:t>
            </w:r>
            <w:r w:rsidR="00B27C84">
              <w:t xml:space="preserve"> </w:t>
            </w:r>
            <w:r w:rsidR="003D3222" w:rsidRPr="00495D84">
              <w:t>containing</w:t>
            </w:r>
            <w:r w:rsidR="00B27C84">
              <w:t xml:space="preserve"> </w:t>
            </w:r>
            <w:r w:rsidR="003D3222" w:rsidRPr="00495D84">
              <w:t>SSB</w:t>
            </w:r>
            <w:r w:rsidR="00B27C84">
              <w:t xml:space="preserve"> </w:t>
            </w:r>
            <w:r w:rsidR="003D3222" w:rsidRPr="00495D84">
              <w:t>of</w:t>
            </w:r>
            <w:r w:rsidR="00B27C84">
              <w:t xml:space="preserve"> </w:t>
            </w:r>
            <w:r w:rsidR="003D3222" w:rsidRPr="00495D84">
              <w:t>the</w:t>
            </w:r>
            <w:r w:rsidR="00B27C84">
              <w:t xml:space="preserve"> </w:t>
            </w:r>
            <w:r w:rsidR="003D3222" w:rsidRPr="00495D84">
              <w:t>respective</w:t>
            </w:r>
            <w:r w:rsidR="00B27C84">
              <w:t xml:space="preserve"> </w:t>
            </w:r>
            <w:r w:rsidR="003D3222" w:rsidRPr="00495D84">
              <w:t>cell.</w:t>
            </w:r>
          </w:p>
        </w:tc>
      </w:tr>
    </w:tbl>
    <w:p w14:paraId="69089B4B" w14:textId="77777777" w:rsidR="00EB2F1E" w:rsidRPr="00495D84" w:rsidRDefault="00EB2F1E" w:rsidP="00EB2F1E">
      <w:pPr>
        <w:rPr>
          <w:lang w:eastAsia="zh-CN"/>
        </w:rPr>
      </w:pPr>
    </w:p>
    <w:p w14:paraId="0A3A8542" w14:textId="77777777" w:rsidR="00EB2F1E" w:rsidRPr="00495D84" w:rsidRDefault="00EB2F1E" w:rsidP="00EB2F1E">
      <w:pPr>
        <w:keepNext/>
        <w:keepLines/>
        <w:spacing w:before="120"/>
        <w:ind w:left="1418" w:hanging="1418"/>
        <w:outlineLvl w:val="3"/>
        <w:rPr>
          <w:rFonts w:ascii="Arial" w:hAnsi="Arial"/>
          <w:snapToGrid w:val="0"/>
          <w:sz w:val="24"/>
        </w:rPr>
      </w:pPr>
      <w:r w:rsidRPr="00495D84">
        <w:rPr>
          <w:rFonts w:ascii="Arial" w:hAnsi="Arial"/>
          <w:snapToGrid w:val="0"/>
          <w:sz w:val="24"/>
        </w:rPr>
        <w:t>A.3.2.1.5</w:t>
      </w:r>
      <w:r w:rsidRPr="00495D84">
        <w:rPr>
          <w:rFonts w:ascii="Arial" w:hAnsi="Arial"/>
          <w:snapToGrid w:val="0"/>
          <w:sz w:val="24"/>
        </w:rPr>
        <w:tab/>
        <w:t>OCNG pattern 5: Generic OCNG pattern for unused REs in the same bandwidth as CORESET for 2AoA setup</w:t>
      </w:r>
    </w:p>
    <w:p w14:paraId="0216F5DE" w14:textId="77777777" w:rsidR="00EB2F1E" w:rsidRPr="00495D84" w:rsidRDefault="00EB2F1E" w:rsidP="00EB2F1E">
      <w:pPr>
        <w:keepNext/>
        <w:keepLines/>
        <w:spacing w:before="60"/>
        <w:jc w:val="center"/>
        <w:rPr>
          <w:rFonts w:ascii="Arial" w:hAnsi="Arial"/>
          <w:b/>
        </w:rPr>
      </w:pPr>
      <w:r w:rsidRPr="00495D84">
        <w:rPr>
          <w:rFonts w:ascii="Arial" w:hAnsi="Arial"/>
          <w:b/>
        </w:rPr>
        <w:t>Table A.3.2.1.5-1: OP.5: Generic OCNG pattern for unused REs in the same BW as CORESET</w:t>
      </w:r>
      <w:r w:rsidRPr="00495D84">
        <w:t xml:space="preserve"> </w:t>
      </w:r>
      <w:r w:rsidRPr="00495D84">
        <w:rPr>
          <w:rFonts w:ascii="Arial" w:hAnsi="Arial"/>
          <w:b/>
        </w:rPr>
        <w:t>for 2AoA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8"/>
        <w:gridCol w:w="3204"/>
        <w:gridCol w:w="3937"/>
      </w:tblGrid>
      <w:tr w:rsidR="00EB2F1E" w:rsidRPr="00495D84" w14:paraId="5AF7D0BF"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5E304AA" w14:textId="5674C715"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OCNG</w:t>
            </w:r>
            <w:r w:rsidR="00B27C84">
              <w:rPr>
                <w:rFonts w:ascii="Arial" w:hAnsi="Arial"/>
                <w:b/>
                <w:sz w:val="18"/>
              </w:rPr>
              <w:t xml:space="preserve"> </w:t>
            </w:r>
            <w:r w:rsidRPr="00495D84">
              <w:rPr>
                <w:rFonts w:ascii="Arial" w:hAnsi="Arial"/>
                <w:b/>
                <w:sz w:val="18"/>
              </w:rPr>
              <w:t>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62BC9FBF"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Control</w:t>
            </w:r>
            <w:r w:rsidR="00B27C84">
              <w:rPr>
                <w:rFonts w:ascii="Arial" w:hAnsi="Arial"/>
                <w:b/>
                <w:sz w:val="18"/>
              </w:rPr>
              <w:t xml:space="preserve"> </w:t>
            </w:r>
            <w:r w:rsidRPr="00495D84">
              <w:rPr>
                <w:rFonts w:ascii="Arial" w:hAnsi="Arial"/>
                <w:b/>
                <w:sz w:val="18"/>
              </w:rPr>
              <w:t>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0A280848" w:rsidR="00EB2F1E" w:rsidRPr="00495D84" w:rsidRDefault="00EB2F1E" w:rsidP="008F295B">
            <w:pPr>
              <w:keepNext/>
              <w:keepLines/>
              <w:spacing w:after="0" w:line="254" w:lineRule="auto"/>
              <w:jc w:val="center"/>
              <w:rPr>
                <w:rFonts w:ascii="Arial" w:hAnsi="Arial"/>
                <w:b/>
                <w:sz w:val="18"/>
              </w:rPr>
            </w:pPr>
            <w:r w:rsidRPr="00495D84">
              <w:rPr>
                <w:rFonts w:ascii="Arial" w:hAnsi="Arial"/>
                <w:b/>
                <w:sz w:val="18"/>
              </w:rPr>
              <w:t>Data</w:t>
            </w:r>
            <w:r w:rsidR="00B27C84">
              <w:rPr>
                <w:rFonts w:ascii="Arial" w:hAnsi="Arial"/>
                <w:b/>
                <w:sz w:val="18"/>
              </w:rPr>
              <w:t xml:space="preserve"> </w:t>
            </w:r>
            <w:r w:rsidRPr="00495D84">
              <w:rPr>
                <w:rFonts w:ascii="Arial" w:hAnsi="Arial"/>
                <w:b/>
                <w:sz w:val="18"/>
              </w:rPr>
              <w:t>Region</w:t>
            </w:r>
          </w:p>
        </w:tc>
      </w:tr>
      <w:tr w:rsidR="00EB2F1E" w:rsidRPr="00495D84" w14:paraId="54653A83"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64E11414"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Transmitting</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p>
        </w:tc>
      </w:tr>
      <w:tr w:rsidR="00EB2F1E" w:rsidRPr="00495D84" w14:paraId="1720CF36"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A829F56" w14:textId="197C4457" w:rsidR="00EB2F1E" w:rsidRPr="00495D84" w:rsidRDefault="00EB2F1E" w:rsidP="008F295B">
            <w:pPr>
              <w:keepNext/>
              <w:keepLines/>
              <w:spacing w:after="0" w:line="254" w:lineRule="auto"/>
              <w:rPr>
                <w:rFonts w:ascii="Arial" w:hAnsi="Arial"/>
                <w:sz w:val="18"/>
              </w:rPr>
            </w:pPr>
            <w:r w:rsidRPr="00495D84">
              <w:rPr>
                <w:rFonts w:ascii="Arial" w:hAnsi="Arial"/>
                <w:sz w:val="18"/>
              </w:rPr>
              <w:t>Resource</w:t>
            </w:r>
            <w:r w:rsidR="00B27C84">
              <w:rPr>
                <w:rFonts w:ascii="Arial" w:hAnsi="Arial"/>
                <w:sz w:val="18"/>
              </w:rPr>
              <w:t xml:space="preserve"> </w:t>
            </w:r>
            <w:r w:rsidRPr="00495D84">
              <w:rPr>
                <w:rFonts w:ascii="Arial" w:hAnsi="Arial"/>
                <w:sz w:val="18"/>
              </w:rPr>
              <w:t>allocation</w:t>
            </w:r>
          </w:p>
        </w:tc>
        <w:tc>
          <w:tcPr>
            <w:tcW w:w="3204" w:type="dxa"/>
            <w:tcBorders>
              <w:top w:val="nil"/>
              <w:left w:val="nil"/>
              <w:bottom w:val="single" w:sz="8" w:space="0" w:color="auto"/>
              <w:right w:val="single" w:sz="8" w:space="0" w:color="auto"/>
            </w:tcBorders>
            <w:hideMark/>
          </w:tcPr>
          <w:p w14:paraId="102787BA" w14:textId="10D39FC3"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1)</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c>
          <w:tcPr>
            <w:tcW w:w="3937" w:type="dxa"/>
            <w:tcBorders>
              <w:top w:val="nil"/>
              <w:left w:val="nil"/>
              <w:bottom w:val="single" w:sz="8" w:space="0" w:color="auto"/>
              <w:right w:val="single" w:sz="8" w:space="0" w:color="auto"/>
            </w:tcBorders>
            <w:hideMark/>
          </w:tcPr>
          <w:p w14:paraId="578EAA1C" w14:textId="78711A92"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Unused</w:t>
            </w:r>
            <w:r w:rsidR="00B27C84">
              <w:rPr>
                <w:rFonts w:ascii="Arial" w:hAnsi="Arial" w:cs="Arial"/>
                <w:sz w:val="18"/>
              </w:rPr>
              <w:t xml:space="preserve"> </w:t>
            </w:r>
            <w:r w:rsidRPr="00495D84">
              <w:rPr>
                <w:rFonts w:ascii="Arial" w:hAnsi="Arial" w:cs="Arial"/>
                <w:sz w:val="18"/>
              </w:rPr>
              <w:t>REs</w:t>
            </w:r>
            <w:r w:rsidR="00B27C84">
              <w:rPr>
                <w:rFonts w:ascii="Arial" w:hAnsi="Arial" w:cs="Arial"/>
                <w:sz w:val="18"/>
              </w:rPr>
              <w:t xml:space="preserve"> </w:t>
            </w:r>
            <w:r w:rsidRPr="00495D84">
              <w:rPr>
                <w:rFonts w:ascii="Arial" w:hAnsi="Arial" w:cs="Arial"/>
                <w:sz w:val="18"/>
              </w:rPr>
              <w:t>(Note</w:t>
            </w:r>
            <w:r w:rsidR="00B27C84">
              <w:rPr>
                <w:rFonts w:ascii="Arial" w:hAnsi="Arial" w:cs="Arial"/>
                <w:sz w:val="18"/>
              </w:rPr>
              <w:t xml:space="preserve"> </w:t>
            </w:r>
            <w:r w:rsidRPr="00495D84">
              <w:rPr>
                <w:rFonts w:ascii="Arial" w:hAnsi="Arial" w:cs="Arial"/>
                <w:sz w:val="18"/>
              </w:rPr>
              <w:t>2)</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symbols</w:t>
            </w:r>
            <w:r w:rsidR="00B27C84">
              <w:rPr>
                <w:rFonts w:ascii="Arial" w:hAnsi="Arial" w:cs="Arial"/>
                <w:sz w:val="18"/>
              </w:rPr>
              <w:t xml:space="preserve"> </w:t>
            </w:r>
            <w:r w:rsidRPr="00495D84">
              <w:rPr>
                <w:rFonts w:ascii="Arial" w:hAnsi="Arial" w:cs="Arial"/>
                <w:sz w:val="18"/>
              </w:rPr>
              <w:t>where</w:t>
            </w:r>
            <w:r w:rsidR="00B27C84">
              <w:rPr>
                <w:rFonts w:ascii="Arial" w:hAnsi="Arial" w:cs="Arial"/>
                <w:sz w:val="18"/>
              </w:rPr>
              <w:t xml:space="preserve"> </w:t>
            </w:r>
            <w:r w:rsidRPr="00495D84">
              <w:rPr>
                <w:rFonts w:ascii="Arial" w:hAnsi="Arial" w:cs="Arial"/>
                <w:sz w:val="18"/>
              </w:rPr>
              <w:t>SSB/CSI-RS</w:t>
            </w:r>
            <w:r w:rsidR="00B27C84">
              <w:rPr>
                <w:rFonts w:ascii="Arial" w:hAnsi="Arial" w:cs="Arial"/>
                <w:sz w:val="18"/>
              </w:rPr>
              <w:t xml:space="preserve"> </w:t>
            </w:r>
            <w:r w:rsidRPr="00495D84">
              <w:rPr>
                <w:rFonts w:ascii="Arial" w:hAnsi="Arial" w:cs="Arial"/>
                <w:sz w:val="18"/>
              </w:rPr>
              <w:t>are</w:t>
            </w:r>
            <w:r w:rsidR="00B27C84">
              <w:rPr>
                <w:rFonts w:ascii="Arial" w:hAnsi="Arial" w:cs="Arial"/>
                <w:sz w:val="18"/>
              </w:rPr>
              <w:t xml:space="preserve"> </w:t>
            </w:r>
            <w:r w:rsidRPr="00495D84">
              <w:rPr>
                <w:rFonts w:ascii="Arial" w:hAnsi="Arial" w:cs="Arial"/>
                <w:sz w:val="18"/>
              </w:rPr>
              <w:t>not</w:t>
            </w:r>
            <w:r w:rsidR="00B27C84">
              <w:rPr>
                <w:rFonts w:ascii="Arial" w:hAnsi="Arial" w:cs="Arial"/>
                <w:sz w:val="18"/>
              </w:rPr>
              <w:t xml:space="preserve"> </w:t>
            </w:r>
            <w:r w:rsidRPr="00495D84">
              <w:rPr>
                <w:rFonts w:ascii="Arial" w:hAnsi="Arial" w:cs="Arial"/>
                <w:sz w:val="18"/>
              </w:rPr>
              <w:t>transmitted</w:t>
            </w:r>
            <w:r w:rsidR="00B27C84">
              <w:rPr>
                <w:rFonts w:ascii="Arial" w:hAnsi="Arial" w:cs="Arial"/>
                <w:sz w:val="18"/>
              </w:rPr>
              <w:t xml:space="preserve"> </w:t>
            </w:r>
            <w:r w:rsidRPr="00495D84">
              <w:rPr>
                <w:rFonts w:ascii="Arial" w:hAnsi="Arial" w:cs="Arial"/>
                <w:sz w:val="18"/>
              </w:rPr>
              <w:t>from</w:t>
            </w:r>
            <w:r w:rsidR="00B27C84">
              <w:rPr>
                <w:rFonts w:ascii="Arial" w:hAnsi="Arial" w:cs="Arial"/>
                <w:sz w:val="18"/>
              </w:rPr>
              <w:t xml:space="preserve"> </w:t>
            </w:r>
            <w:r w:rsidRPr="00495D84">
              <w:rPr>
                <w:rFonts w:ascii="Arial" w:hAnsi="Arial" w:cs="Arial"/>
                <w:sz w:val="18"/>
              </w:rPr>
              <w:t>both</w:t>
            </w:r>
            <w:r w:rsidR="00B27C84">
              <w:rPr>
                <w:rFonts w:ascii="Arial" w:hAnsi="Arial" w:cs="Arial"/>
                <w:sz w:val="18"/>
              </w:rPr>
              <w:t xml:space="preserve"> </w:t>
            </w:r>
            <w:r w:rsidRPr="00495D84">
              <w:rPr>
                <w:rFonts w:ascii="Arial" w:hAnsi="Arial" w:cs="Arial"/>
                <w:sz w:val="18"/>
              </w:rPr>
              <w:t>the</w:t>
            </w:r>
            <w:r w:rsidR="00B27C84">
              <w:rPr>
                <w:rFonts w:ascii="Arial" w:hAnsi="Arial" w:cs="Arial"/>
                <w:sz w:val="18"/>
              </w:rPr>
              <w:t xml:space="preserve"> </w:t>
            </w:r>
            <w:r w:rsidRPr="00495D84">
              <w:rPr>
                <w:rFonts w:ascii="Arial" w:hAnsi="Arial" w:cs="Arial"/>
                <w:sz w:val="18"/>
              </w:rPr>
              <w:t>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r w:rsidR="00B27C84">
              <w:rPr>
                <w:rFonts w:ascii="Arial" w:hAnsi="Arial" w:cs="Arial"/>
                <w:sz w:val="18"/>
              </w:rPr>
              <w:t xml:space="preserve"> </w:t>
            </w:r>
            <w:r w:rsidRPr="00495D84">
              <w:rPr>
                <w:rFonts w:ascii="Arial" w:hAnsi="Arial" w:cs="Arial"/>
                <w:sz w:val="18"/>
              </w:rPr>
              <w:t>and</w:t>
            </w:r>
            <w:r w:rsidR="00B27C84">
              <w:rPr>
                <w:rFonts w:ascii="Arial" w:hAnsi="Arial" w:cs="Arial"/>
                <w:sz w:val="18"/>
              </w:rPr>
              <w:t xml:space="preserve"> </w:t>
            </w:r>
            <w:r w:rsidRPr="00495D84">
              <w:rPr>
                <w:rFonts w:ascii="Arial" w:hAnsi="Arial" w:cs="Arial"/>
                <w:sz w:val="18"/>
              </w:rPr>
              <w:t>non-serving</w:t>
            </w:r>
            <w:r w:rsidR="00B27C84">
              <w:rPr>
                <w:rFonts w:ascii="Arial" w:hAnsi="Arial" w:cs="Arial"/>
                <w:sz w:val="18"/>
              </w:rPr>
              <w:t xml:space="preserve"> </w:t>
            </w:r>
            <w:r w:rsidRPr="00495D84">
              <w:rPr>
                <w:rFonts w:ascii="Arial" w:hAnsi="Arial" w:cs="Arial"/>
                <w:sz w:val="18"/>
              </w:rPr>
              <w:t>beam</w:t>
            </w:r>
            <w:r w:rsidR="00B27C84">
              <w:rPr>
                <w:rFonts w:ascii="Arial" w:hAnsi="Arial" w:cs="Arial"/>
                <w:sz w:val="18"/>
              </w:rPr>
              <w:t xml:space="preserve"> </w:t>
            </w:r>
            <w:r w:rsidRPr="00495D84">
              <w:rPr>
                <w:rFonts w:ascii="Arial" w:hAnsi="Arial" w:cs="Arial"/>
                <w:sz w:val="18"/>
              </w:rPr>
              <w:t>probe.</w:t>
            </w:r>
          </w:p>
        </w:tc>
      </w:tr>
      <w:tr w:rsidR="00EB2F1E" w:rsidRPr="00495D84" w14:paraId="28ED2A0D"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PDSCH</w:t>
            </w:r>
          </w:p>
        </w:tc>
      </w:tr>
      <w:tr w:rsidR="00EB2F1E" w:rsidRPr="00495D84" w14:paraId="2958391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495D84" w:rsidRDefault="00EB2F1E" w:rsidP="008F295B">
            <w:pPr>
              <w:keepNext/>
              <w:keepLines/>
              <w:spacing w:after="0" w:line="254" w:lineRule="auto"/>
              <w:rPr>
                <w:rFonts w:ascii="Arial" w:hAnsi="Arial"/>
                <w:sz w:val="18"/>
              </w:rPr>
            </w:pPr>
            <w:r w:rsidRPr="00495D84">
              <w:rPr>
                <w:rFonts w:ascii="Arial" w:hAnsi="Arial"/>
                <w:sz w:val="18"/>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01D452DE" w:rsidR="00EB2F1E" w:rsidRPr="00495D84" w:rsidRDefault="00EB2F1E" w:rsidP="008F295B">
            <w:pPr>
              <w:keepNext/>
              <w:keepLines/>
              <w:spacing w:after="0" w:line="254" w:lineRule="auto"/>
              <w:rPr>
                <w:rFonts w:ascii="Arial" w:hAnsi="Arial"/>
                <w:sz w:val="18"/>
              </w:rPr>
            </w:pPr>
            <w:r w:rsidRPr="00495D84">
              <w:rPr>
                <w:rFonts w:ascii="Arial" w:hAnsi="Arial"/>
                <w:sz w:val="18"/>
              </w:rPr>
              <w:t>Virtual</w:t>
            </w:r>
            <w:r w:rsidR="00B27C84">
              <w:rPr>
                <w:rFonts w:ascii="Arial" w:hAnsi="Arial"/>
                <w:sz w:val="18"/>
              </w:rPr>
              <w:t xml:space="preserve"> </w:t>
            </w:r>
            <w:r w:rsidRPr="00495D84">
              <w:rPr>
                <w:rFonts w:ascii="Arial" w:hAnsi="Arial"/>
                <w:sz w:val="18"/>
              </w:rPr>
              <w:t>UE</w:t>
            </w:r>
            <w:r w:rsidR="00B27C84">
              <w:rPr>
                <w:rFonts w:ascii="Arial" w:hAnsi="Arial"/>
                <w:sz w:val="18"/>
              </w:rPr>
              <w:t xml:space="preserve"> </w:t>
            </w:r>
            <w:r w:rsidRPr="00495D84">
              <w:rPr>
                <w:rFonts w:ascii="Arial" w:hAnsi="Arial"/>
                <w:sz w:val="18"/>
              </w:rPr>
              <w:t>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06A44D4A" w:rsidR="00EB2F1E" w:rsidRPr="00495D84" w:rsidRDefault="00EB2F1E" w:rsidP="008F295B">
            <w:pPr>
              <w:keepNext/>
              <w:keepLines/>
              <w:spacing w:after="0" w:line="254" w:lineRule="auto"/>
              <w:rPr>
                <w:rFonts w:ascii="Arial" w:hAnsi="Arial"/>
                <w:sz w:val="18"/>
              </w:rPr>
            </w:pPr>
            <w:r w:rsidRPr="00495D84">
              <w:rPr>
                <w:rFonts w:ascii="Arial" w:hAnsi="Arial"/>
                <w:sz w:val="18"/>
              </w:rPr>
              <w:t>Uncorrelated</w:t>
            </w:r>
            <w:r w:rsidR="00B27C84">
              <w:rPr>
                <w:rFonts w:ascii="Arial" w:hAnsi="Arial"/>
                <w:sz w:val="18"/>
              </w:rPr>
              <w:t xml:space="preserve"> </w:t>
            </w:r>
            <w:r w:rsidRPr="00495D84">
              <w:rPr>
                <w:rFonts w:ascii="Arial" w:hAnsi="Arial"/>
                <w:sz w:val="18"/>
              </w:rPr>
              <w:t>pseudo</w:t>
            </w:r>
            <w:r w:rsidR="00B27C84">
              <w:rPr>
                <w:rFonts w:ascii="Arial" w:hAnsi="Arial"/>
                <w:sz w:val="18"/>
              </w:rPr>
              <w:t xml:space="preserve"> </w:t>
            </w:r>
            <w:r w:rsidRPr="00495D84">
              <w:rPr>
                <w:rFonts w:ascii="Arial" w:hAnsi="Arial"/>
                <w:sz w:val="18"/>
              </w:rPr>
              <w:t>random</w:t>
            </w:r>
            <w:r w:rsidR="00B27C84">
              <w:rPr>
                <w:rFonts w:ascii="Arial" w:hAnsi="Arial"/>
                <w:sz w:val="18"/>
              </w:rPr>
              <w:t xml:space="preserve"> </w:t>
            </w:r>
            <w:r w:rsidRPr="00495D84">
              <w:rPr>
                <w:rFonts w:ascii="Arial" w:hAnsi="Arial"/>
                <w:sz w:val="18"/>
              </w:rPr>
              <w:t>QPSK</w:t>
            </w:r>
            <w:r w:rsidR="00B27C84">
              <w:rPr>
                <w:rFonts w:ascii="Arial" w:hAnsi="Arial"/>
                <w:sz w:val="18"/>
              </w:rPr>
              <w:t xml:space="preserve"> </w:t>
            </w:r>
            <w:r w:rsidRPr="00495D84">
              <w:rPr>
                <w:rFonts w:ascii="Arial" w:hAnsi="Arial"/>
                <w:sz w:val="18"/>
              </w:rPr>
              <w:t>modulated</w:t>
            </w:r>
            <w:r w:rsidR="00B27C84">
              <w:rPr>
                <w:rFonts w:ascii="Arial" w:hAnsi="Arial"/>
                <w:sz w:val="18"/>
              </w:rPr>
              <w:t xml:space="preserve"> </w:t>
            </w:r>
            <w:r w:rsidRPr="00495D84">
              <w:rPr>
                <w:rFonts w:ascii="Arial" w:hAnsi="Arial"/>
                <w:sz w:val="18"/>
              </w:rPr>
              <w:t>data</w:t>
            </w:r>
          </w:p>
        </w:tc>
      </w:tr>
      <w:tr w:rsidR="00EB2F1E" w:rsidRPr="00495D84" w14:paraId="2C475874"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38927BBF" w14:textId="4BC41DD1" w:rsidR="00EB2F1E" w:rsidRPr="00495D84" w:rsidRDefault="00EB2F1E" w:rsidP="008F295B">
            <w:pPr>
              <w:keepNext/>
              <w:keepLines/>
              <w:spacing w:after="0" w:line="254" w:lineRule="auto"/>
              <w:rPr>
                <w:rFonts w:ascii="Arial" w:hAnsi="Arial"/>
                <w:sz w:val="18"/>
              </w:rPr>
            </w:pPr>
            <w:r w:rsidRPr="00495D84">
              <w:rPr>
                <w:rFonts w:ascii="Arial" w:hAnsi="Arial"/>
                <w:sz w:val="18"/>
              </w:rPr>
              <w:t>Antenna</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05C6306A"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7791B7DC" w14:textId="4A14C229"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459BFCAA"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48191269" w14:textId="7E8BB2FE" w:rsidR="00EB2F1E" w:rsidRPr="00495D84" w:rsidRDefault="00EB2F1E" w:rsidP="008F295B">
            <w:pPr>
              <w:keepNext/>
              <w:keepLines/>
              <w:spacing w:after="0" w:line="254" w:lineRule="auto"/>
              <w:rPr>
                <w:rFonts w:ascii="Arial" w:hAnsi="Arial"/>
                <w:sz w:val="18"/>
              </w:rPr>
            </w:pPr>
            <w:r w:rsidRPr="00495D84">
              <w:rPr>
                <w:rFonts w:ascii="Arial" w:hAnsi="Arial"/>
                <w:sz w:val="18"/>
              </w:rPr>
              <w:t>Subcarrier</w:t>
            </w:r>
            <w:r w:rsidR="00B27C84">
              <w:rPr>
                <w:rFonts w:ascii="Arial" w:hAnsi="Arial"/>
                <w:sz w:val="18"/>
              </w:rPr>
              <w:t xml:space="preserve"> </w:t>
            </w:r>
            <w:r w:rsidRPr="00495D84">
              <w:rPr>
                <w:rFonts w:ascii="Arial" w:hAnsi="Arial"/>
                <w:sz w:val="18"/>
              </w:rPr>
              <w:t>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2F77AC8B"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10A5CEE" w14:textId="01A837AF"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601D4885"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0C38D64F" w14:textId="4531B65B" w:rsidR="00EB2F1E" w:rsidRPr="00495D84" w:rsidRDefault="00EB2F1E" w:rsidP="008F295B">
            <w:pPr>
              <w:keepNext/>
              <w:keepLines/>
              <w:spacing w:after="0" w:line="254" w:lineRule="auto"/>
              <w:rPr>
                <w:rFonts w:ascii="Arial" w:hAnsi="Arial"/>
                <w:sz w:val="18"/>
              </w:rPr>
            </w:pPr>
            <w:r w:rsidRPr="00495D84">
              <w:rPr>
                <w:rFonts w:ascii="Arial" w:hAnsi="Arial"/>
                <w:sz w:val="18"/>
              </w:rPr>
              <w:t>Aggregation</w:t>
            </w:r>
            <w:r w:rsidR="00B27C84">
              <w:rPr>
                <w:rFonts w:ascii="Arial" w:hAnsi="Arial"/>
                <w:sz w:val="18"/>
              </w:rPr>
              <w:t xml:space="preserve"> </w:t>
            </w:r>
            <w:r w:rsidRPr="00495D84">
              <w:rPr>
                <w:rFonts w:ascii="Arial" w:hAnsi="Arial"/>
                <w:sz w:val="18"/>
              </w:rPr>
              <w:t>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237276E1"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N/A</w:t>
            </w:r>
          </w:p>
        </w:tc>
      </w:tr>
      <w:tr w:rsidR="00EB2F1E" w:rsidRPr="00495D84" w14:paraId="6023D0DC"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E73F7B9" w14:textId="4109BB0C" w:rsidR="00EB2F1E" w:rsidRPr="00495D84" w:rsidRDefault="00EB2F1E" w:rsidP="008F295B">
            <w:pPr>
              <w:keepNext/>
              <w:keepLines/>
              <w:spacing w:after="0" w:line="254" w:lineRule="auto"/>
              <w:rPr>
                <w:rFonts w:ascii="Arial" w:hAnsi="Arial"/>
                <w:sz w:val="18"/>
              </w:rPr>
            </w:pPr>
            <w:r w:rsidRPr="00495D84">
              <w:rPr>
                <w:rFonts w:ascii="Arial" w:hAnsi="Arial"/>
                <w:sz w:val="18"/>
              </w:rPr>
              <w:t>Code</w:t>
            </w:r>
            <w:r w:rsidR="00B27C84">
              <w:rPr>
                <w:rFonts w:ascii="Arial" w:hAnsi="Arial"/>
                <w:sz w:val="18"/>
              </w:rPr>
              <w:t xml:space="preserve"> </w:t>
            </w:r>
            <w:r w:rsidRPr="00495D84">
              <w:rPr>
                <w:rFonts w:ascii="Arial" w:hAnsi="Arial"/>
                <w:sz w:val="18"/>
              </w:rPr>
              <w:t>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08D91287" w:rsidR="00EB2F1E" w:rsidRPr="00495D84" w:rsidRDefault="00EB2F1E" w:rsidP="008F295B">
            <w:pPr>
              <w:keepNext/>
              <w:keepLines/>
              <w:spacing w:after="0" w:line="254" w:lineRule="auto"/>
              <w:rPr>
                <w:rFonts w:ascii="Arial" w:hAnsi="Arial" w:cs="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236E6511"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79BE71EB"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59106F9F" w14:textId="63C6001E" w:rsidR="00EB2F1E" w:rsidRPr="00495D84" w:rsidRDefault="00EB2F1E" w:rsidP="008F295B">
            <w:pPr>
              <w:keepNext/>
              <w:keepLines/>
              <w:spacing w:after="0" w:line="254" w:lineRule="auto"/>
              <w:rPr>
                <w:rFonts w:ascii="Arial" w:hAnsi="Arial"/>
                <w:sz w:val="18"/>
              </w:rPr>
            </w:pPr>
            <w:r w:rsidRPr="00495D84">
              <w:rPr>
                <w:rFonts w:ascii="Arial" w:hAnsi="Arial"/>
                <w:sz w:val="18"/>
              </w:rPr>
              <w:t>Transmit</w:t>
            </w:r>
            <w:r w:rsidR="00B27C84">
              <w:rPr>
                <w:rFonts w:ascii="Arial" w:hAnsi="Arial"/>
                <w:sz w:val="18"/>
              </w:rPr>
              <w:t xml:space="preserve"> </w:t>
            </w:r>
            <w:r w:rsidRPr="00495D84">
              <w:rPr>
                <w:rFonts w:ascii="Arial" w:hAnsi="Arial"/>
                <w:sz w:val="18"/>
              </w:rPr>
              <w:t>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31E474E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C3DCBC0" w14:textId="4D48922C"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1147562E" w14:textId="77777777" w:rsidTr="00B27C84">
        <w:trPr>
          <w:jc w:val="center"/>
        </w:trPr>
        <w:tc>
          <w:tcPr>
            <w:tcW w:w="2488" w:type="dxa"/>
            <w:tcBorders>
              <w:top w:val="single" w:sz="4" w:space="0" w:color="auto"/>
              <w:left w:val="single" w:sz="4" w:space="0" w:color="auto"/>
              <w:bottom w:val="single" w:sz="4" w:space="0" w:color="auto"/>
              <w:right w:val="single" w:sz="4" w:space="0" w:color="auto"/>
            </w:tcBorders>
            <w:hideMark/>
          </w:tcPr>
          <w:p w14:paraId="1A25372A" w14:textId="0622C42B" w:rsidR="00EB2F1E" w:rsidRPr="00495D84" w:rsidRDefault="00EB2F1E" w:rsidP="008F295B">
            <w:pPr>
              <w:keepNext/>
              <w:keepLines/>
              <w:spacing w:after="0" w:line="254" w:lineRule="auto"/>
              <w:rPr>
                <w:rFonts w:ascii="Arial" w:hAnsi="Arial"/>
                <w:sz w:val="18"/>
              </w:rPr>
            </w:pPr>
            <w:r w:rsidRPr="00495D84">
              <w:rPr>
                <w:rFonts w:ascii="Arial" w:hAnsi="Arial"/>
                <w:sz w:val="18"/>
              </w:rPr>
              <w:t>CP</w:t>
            </w:r>
            <w:r w:rsidR="00B27C84">
              <w:rPr>
                <w:rFonts w:ascii="Arial" w:hAnsi="Arial"/>
                <w:sz w:val="18"/>
              </w:rPr>
              <w:t xml:space="preserve"> </w:t>
            </w:r>
            <w:r w:rsidRPr="00495D84">
              <w:rPr>
                <w:rFonts w:ascii="Arial" w:hAnsi="Arial"/>
                <w:sz w:val="18"/>
              </w:rPr>
              <w:t>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0D113D46"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PDCCH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c>
          <w:tcPr>
            <w:tcW w:w="3937" w:type="dxa"/>
            <w:tcBorders>
              <w:top w:val="single" w:sz="4" w:space="0" w:color="auto"/>
              <w:left w:val="single" w:sz="4" w:space="0" w:color="auto"/>
              <w:bottom w:val="single" w:sz="4" w:space="0" w:color="auto"/>
              <w:right w:val="single" w:sz="4" w:space="0" w:color="auto"/>
            </w:tcBorders>
            <w:hideMark/>
          </w:tcPr>
          <w:p w14:paraId="4E28E0DD" w14:textId="3FB764BD" w:rsidR="00EB2F1E" w:rsidRPr="00495D84" w:rsidRDefault="00EB2F1E" w:rsidP="008F295B">
            <w:pPr>
              <w:keepNext/>
              <w:keepLines/>
              <w:spacing w:after="0" w:line="254" w:lineRule="auto"/>
              <w:rPr>
                <w:rFonts w:ascii="Arial" w:hAnsi="Arial"/>
                <w:sz w:val="18"/>
              </w:rPr>
            </w:pPr>
            <w:r w:rsidRPr="00495D84">
              <w:rPr>
                <w:rFonts w:ascii="Arial" w:hAnsi="Arial" w:cs="Arial"/>
                <w:sz w:val="18"/>
              </w:rPr>
              <w:t>Same</w:t>
            </w:r>
            <w:r w:rsidR="00B27C84">
              <w:rPr>
                <w:rFonts w:ascii="Arial" w:hAnsi="Arial" w:cs="Arial"/>
                <w:sz w:val="18"/>
              </w:rPr>
              <w:t xml:space="preserve"> </w:t>
            </w:r>
            <w:r w:rsidRPr="00495D84">
              <w:rPr>
                <w:rFonts w:ascii="Arial" w:hAnsi="Arial" w:cs="Arial"/>
                <w:sz w:val="18"/>
              </w:rPr>
              <w:t>as</w:t>
            </w:r>
            <w:r w:rsidR="00B27C84">
              <w:rPr>
                <w:rFonts w:ascii="Arial" w:hAnsi="Arial" w:cs="Arial"/>
                <w:sz w:val="18"/>
              </w:rPr>
              <w:t xml:space="preserve"> </w:t>
            </w:r>
            <w:r w:rsidRPr="00495D84">
              <w:rPr>
                <w:rFonts w:ascii="Arial" w:hAnsi="Arial" w:cs="Arial"/>
                <w:sz w:val="18"/>
              </w:rPr>
              <w:t>used</w:t>
            </w:r>
            <w:r w:rsidR="00B27C84">
              <w:rPr>
                <w:rFonts w:ascii="Arial" w:hAnsi="Arial" w:cs="Arial"/>
                <w:sz w:val="18"/>
              </w:rPr>
              <w:t xml:space="preserve"> </w:t>
            </w:r>
            <w:r w:rsidRPr="00495D84">
              <w:rPr>
                <w:rFonts w:ascii="Arial" w:hAnsi="Arial" w:cs="Arial"/>
                <w:sz w:val="18"/>
              </w:rPr>
              <w:t>in</w:t>
            </w:r>
            <w:r w:rsidR="00B27C84">
              <w:rPr>
                <w:rFonts w:ascii="Arial" w:hAnsi="Arial" w:cs="Arial"/>
                <w:sz w:val="18"/>
              </w:rPr>
              <w:t xml:space="preserve"> </w:t>
            </w:r>
            <w:r w:rsidRPr="00495D84">
              <w:rPr>
                <w:rFonts w:ascii="Arial" w:hAnsi="Arial" w:cs="Arial"/>
                <w:sz w:val="18"/>
              </w:rPr>
              <w:t>PDSCH</w:t>
            </w:r>
            <w:r w:rsidR="00B27C84">
              <w:rPr>
                <w:rFonts w:ascii="Arial" w:hAnsi="Arial" w:cs="Arial"/>
                <w:sz w:val="18"/>
              </w:rPr>
              <w:t xml:space="preserve"> </w:t>
            </w:r>
            <w:r w:rsidRPr="00495D84">
              <w:rPr>
                <w:rFonts w:ascii="Arial" w:hAnsi="Arial" w:cs="Arial"/>
                <w:sz w:val="18"/>
              </w:rPr>
              <w:t>RMC</w:t>
            </w:r>
            <w:r w:rsidR="00B27C84">
              <w:rPr>
                <w:rFonts w:ascii="Arial" w:hAnsi="Arial" w:cs="Arial"/>
                <w:sz w:val="18"/>
              </w:rPr>
              <w:t xml:space="preserve"> </w:t>
            </w:r>
          </w:p>
        </w:tc>
      </w:tr>
      <w:tr w:rsidR="00EB2F1E" w:rsidRPr="00495D84" w14:paraId="57B52119" w14:textId="77777777" w:rsidTr="00B27C84">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17CA315E"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1</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used</w:t>
            </w:r>
            <w:r w:rsidR="00B27C84">
              <w:rPr>
                <w:rFonts w:ascii="Arial" w:hAnsi="Arial"/>
                <w:sz w:val="18"/>
              </w:rPr>
              <w:t xml:space="preserve"> </w:t>
            </w:r>
            <w:r w:rsidR="00EB2F1E" w:rsidRPr="00495D84">
              <w:rPr>
                <w:rFonts w:ascii="Arial" w:hAnsi="Arial"/>
                <w:sz w:val="18"/>
              </w:rPr>
              <w:t>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active</w:t>
            </w:r>
            <w:r w:rsidR="00B27C84">
              <w:rPr>
                <w:rFonts w:ascii="Arial" w:hAnsi="Arial"/>
                <w:sz w:val="18"/>
              </w:rPr>
              <w:t xml:space="preserve"> </w:t>
            </w:r>
            <w:r w:rsidR="00EB2F1E" w:rsidRPr="00495D84">
              <w:rPr>
                <w:rFonts w:ascii="Arial" w:hAnsi="Arial"/>
                <w:sz w:val="18"/>
              </w:rPr>
              <w:t>CORESETs</w:t>
            </w:r>
            <w:r w:rsidR="00B27C84">
              <w:rPr>
                <w:rFonts w:ascii="Arial" w:hAnsi="Arial"/>
                <w:sz w:val="18"/>
              </w:rPr>
              <w:t xml:space="preserve"> </w:t>
            </w:r>
            <w:r w:rsidR="00EB2F1E" w:rsidRPr="00495D84">
              <w:rPr>
                <w:rFonts w:ascii="Arial" w:hAnsi="Arial"/>
                <w:sz w:val="18"/>
              </w:rPr>
              <w:t>where</w:t>
            </w:r>
            <w:r w:rsidR="00B27C84">
              <w:rPr>
                <w:rFonts w:ascii="Arial" w:hAnsi="Arial"/>
                <w:sz w:val="18"/>
              </w:rPr>
              <w:t xml:space="preserve"> </w:t>
            </w:r>
            <w:r w:rsidR="00EB2F1E" w:rsidRPr="00495D84">
              <w:rPr>
                <w:rFonts w:ascii="Arial" w:hAnsi="Arial"/>
                <w:sz w:val="18"/>
              </w:rPr>
              <w:t>PDCCH</w:t>
            </w:r>
            <w:r w:rsidR="00B27C84">
              <w:rPr>
                <w:rFonts w:ascii="Arial" w:hAnsi="Arial"/>
                <w:sz w:val="18"/>
              </w:rPr>
              <w:t xml:space="preserve"> </w:t>
            </w:r>
            <w:r w:rsidR="00EB2F1E" w:rsidRPr="00495D84">
              <w:rPr>
                <w:rFonts w:ascii="Arial" w:hAnsi="Arial"/>
                <w:sz w:val="18"/>
              </w:rPr>
              <w:t>is</w:t>
            </w:r>
            <w:r w:rsidR="00B27C84">
              <w:rPr>
                <w:rFonts w:ascii="Arial" w:hAnsi="Arial"/>
                <w:sz w:val="18"/>
              </w:rPr>
              <w:t xml:space="preserve"> </w:t>
            </w:r>
            <w:r w:rsidR="00EB2F1E" w:rsidRPr="00495D84">
              <w:rPr>
                <w:rFonts w:ascii="Arial" w:hAnsi="Arial"/>
                <w:sz w:val="18"/>
              </w:rPr>
              <w:t>scheduled</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UE</w:t>
            </w:r>
            <w:r w:rsidR="00B27C84">
              <w:rPr>
                <w:rFonts w:ascii="Arial" w:hAnsi="Arial"/>
                <w:sz w:val="18"/>
              </w:rPr>
              <w:t xml:space="preserve"> </w:t>
            </w:r>
            <w:r w:rsidR="00EB2F1E" w:rsidRPr="00495D84">
              <w:rPr>
                <w:rFonts w:ascii="Arial" w:hAnsi="Arial"/>
                <w:sz w:val="18"/>
              </w:rPr>
              <w:t>under</w:t>
            </w:r>
            <w:r w:rsidR="00B27C84">
              <w:rPr>
                <w:rFonts w:ascii="Arial" w:hAnsi="Arial"/>
                <w:sz w:val="18"/>
              </w:rPr>
              <w:t xml:space="preserve"> </w:t>
            </w:r>
            <w:r w:rsidR="00EB2F1E" w:rsidRPr="00495D84">
              <w:rPr>
                <w:rFonts w:ascii="Arial" w:hAnsi="Arial"/>
                <w:sz w:val="18"/>
              </w:rPr>
              <w:t>test.</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FA19CD8" w14:textId="0B0A5FCD" w:rsidR="00EB2F1E" w:rsidRPr="00495D84" w:rsidRDefault="00E94096" w:rsidP="008F295B">
            <w:pPr>
              <w:keepNext/>
              <w:keepLines/>
              <w:spacing w:after="0" w:line="254" w:lineRule="auto"/>
              <w:ind w:left="851" w:hanging="851"/>
              <w:rPr>
                <w:rFonts w:ascii="Arial" w:hAnsi="Arial"/>
                <w:sz w:val="18"/>
              </w:rPr>
            </w:pPr>
            <w:r>
              <w:rPr>
                <w:rFonts w:ascii="Arial" w:hAnsi="Arial"/>
                <w:sz w:val="18"/>
              </w:rPr>
              <w:t xml:space="preserve">NOTE </w:t>
            </w:r>
            <w:r w:rsidRPr="00495D84">
              <w:rPr>
                <w:rFonts w:ascii="Arial" w:hAnsi="Arial"/>
                <w:sz w:val="18"/>
              </w:rPr>
              <w:t>2</w:t>
            </w:r>
            <w:r>
              <w:rPr>
                <w:rFonts w:ascii="Arial" w:hAnsi="Arial"/>
                <w:sz w:val="18"/>
              </w:rPr>
              <w:t>:</w:t>
            </w:r>
            <w:r w:rsidR="00EB2F1E" w:rsidRPr="00495D84">
              <w:rPr>
                <w:rFonts w:ascii="Arial" w:hAnsi="Arial"/>
                <w:sz w:val="18"/>
              </w:rPr>
              <w:tab/>
              <w:t>REs</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to</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physical</w:t>
            </w:r>
            <w:r w:rsidR="00B27C84">
              <w:rPr>
                <w:rFonts w:ascii="Arial" w:hAnsi="Arial"/>
                <w:sz w:val="18"/>
              </w:rPr>
              <w:t xml:space="preserve"> </w:t>
            </w:r>
            <w:r w:rsidR="00EB2F1E" w:rsidRPr="00495D84">
              <w:rPr>
                <w:rFonts w:ascii="Arial" w:hAnsi="Arial"/>
                <w:sz w:val="18"/>
              </w:rPr>
              <w:t>channels,</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SSB</w:t>
            </w:r>
            <w:r w:rsidR="00B27C84">
              <w:rPr>
                <w:rFonts w:ascii="Arial" w:hAnsi="Arial"/>
                <w:sz w:val="18"/>
              </w:rPr>
              <w:t xml:space="preserve"> </w:t>
            </w:r>
            <w:r w:rsidR="00EB2F1E" w:rsidRPr="00495D84">
              <w:rPr>
                <w:rFonts w:ascii="Arial" w:hAnsi="Arial"/>
                <w:sz w:val="18"/>
              </w:rPr>
              <w:t>or</w:t>
            </w:r>
            <w:r w:rsidR="00B27C84">
              <w:rPr>
                <w:rFonts w:ascii="Arial" w:hAnsi="Arial"/>
                <w:sz w:val="18"/>
              </w:rPr>
              <w:t xml:space="preserve"> </w:t>
            </w:r>
            <w:r w:rsidR="00EB2F1E" w:rsidRPr="00495D84">
              <w:rPr>
                <w:rFonts w:ascii="Arial" w:hAnsi="Arial"/>
                <w:sz w:val="18"/>
              </w:rPr>
              <w:t>any</w:t>
            </w:r>
            <w:r w:rsidR="00B27C84">
              <w:rPr>
                <w:rFonts w:ascii="Arial" w:hAnsi="Arial"/>
                <w:sz w:val="18"/>
              </w:rPr>
              <w:t xml:space="preserve"> </w:t>
            </w:r>
            <w:r w:rsidR="00EB2F1E" w:rsidRPr="00495D84">
              <w:rPr>
                <w:rFonts w:ascii="Arial" w:hAnsi="Arial"/>
                <w:sz w:val="18"/>
              </w:rPr>
              <w:t>other</w:t>
            </w:r>
            <w:r w:rsidR="00B27C84">
              <w:rPr>
                <w:rFonts w:ascii="Arial" w:hAnsi="Arial"/>
                <w:sz w:val="18"/>
              </w:rPr>
              <w:t xml:space="preserve"> </w:t>
            </w:r>
            <w:r w:rsidR="00EB2F1E" w:rsidRPr="00495D84">
              <w:rPr>
                <w:rFonts w:ascii="Arial" w:hAnsi="Arial"/>
                <w:sz w:val="18"/>
              </w:rPr>
              <w:t>reference</w:t>
            </w:r>
            <w:r w:rsidR="00B27C84">
              <w:rPr>
                <w:rFonts w:ascii="Arial" w:hAnsi="Arial"/>
                <w:sz w:val="18"/>
              </w:rPr>
              <w:t xml:space="preserve"> </w:t>
            </w:r>
            <w:r w:rsidR="00EB2F1E" w:rsidRPr="00495D84">
              <w:rPr>
                <w:rFonts w:ascii="Arial" w:hAnsi="Arial"/>
                <w:sz w:val="18"/>
              </w:rPr>
              <w:t>signal</w:t>
            </w:r>
            <w:r w:rsidR="00B27C84">
              <w:rPr>
                <w:rFonts w:ascii="Arial" w:hAnsi="Arial"/>
                <w:sz w:val="18"/>
              </w:rPr>
              <w:t xml:space="preserve"> </w:t>
            </w:r>
            <w:r w:rsidR="00EB2F1E" w:rsidRPr="00495D84">
              <w:rPr>
                <w:rFonts w:ascii="Arial" w:hAnsi="Arial"/>
                <w:sz w:val="18"/>
              </w:rPr>
              <w:t>within</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r w:rsidR="00B27C84">
              <w:rPr>
                <w:rFonts w:ascii="Arial" w:hAnsi="Arial"/>
                <w:sz w:val="18"/>
              </w:rPr>
              <w:t xml:space="preserve"> </w:t>
            </w:r>
            <w:r w:rsidR="00EB2F1E" w:rsidRPr="00495D84">
              <w:rPr>
                <w:rFonts w:ascii="Arial" w:hAnsi="Arial"/>
                <w:sz w:val="18"/>
              </w:rPr>
              <w:t>REs</w:t>
            </w:r>
            <w:r w:rsidR="00B27C84">
              <w:rPr>
                <w:rFonts w:ascii="Arial" w:hAnsi="Arial"/>
                <w:sz w:val="18"/>
              </w:rPr>
              <w:t xml:space="preserve"> </w:t>
            </w:r>
            <w:r w:rsidR="00EB2F1E" w:rsidRPr="00495D84">
              <w:rPr>
                <w:rFonts w:ascii="Arial" w:hAnsi="Arial"/>
                <w:sz w:val="18"/>
              </w:rPr>
              <w:t>for</w:t>
            </w:r>
            <w:r w:rsidR="00B27C84">
              <w:rPr>
                <w:rFonts w:ascii="Arial" w:hAnsi="Arial"/>
                <w:sz w:val="18"/>
              </w:rPr>
              <w:t xml:space="preserve"> </w:t>
            </w:r>
            <w:r w:rsidR="00EB2F1E" w:rsidRPr="00495D84">
              <w:rPr>
                <w:rFonts w:ascii="Arial" w:hAnsi="Arial"/>
                <w:sz w:val="18"/>
              </w:rPr>
              <w:t>OCNG</w:t>
            </w:r>
            <w:r w:rsidR="00B27C84">
              <w:rPr>
                <w:rFonts w:ascii="Arial" w:hAnsi="Arial"/>
                <w:sz w:val="18"/>
              </w:rPr>
              <w:t xml:space="preserve"> </w:t>
            </w:r>
            <w:r w:rsidR="00EB2F1E" w:rsidRPr="00495D84">
              <w:rPr>
                <w:rFonts w:ascii="Arial" w:hAnsi="Arial"/>
                <w:sz w:val="18"/>
              </w:rPr>
              <w:t>shall</w:t>
            </w:r>
            <w:r w:rsidR="00B27C84">
              <w:rPr>
                <w:rFonts w:ascii="Arial" w:hAnsi="Arial"/>
                <w:sz w:val="18"/>
              </w:rPr>
              <w:t xml:space="preserve"> </w:t>
            </w:r>
            <w:r w:rsidR="00EB2F1E" w:rsidRPr="00495D84">
              <w:rPr>
                <w:rFonts w:ascii="Arial" w:hAnsi="Arial"/>
                <w:sz w:val="18"/>
              </w:rPr>
              <w:t>not</w:t>
            </w:r>
            <w:r w:rsidR="00B27C84">
              <w:rPr>
                <w:rFonts w:ascii="Arial" w:hAnsi="Arial"/>
                <w:sz w:val="18"/>
              </w:rPr>
              <w:t xml:space="preserve"> </w:t>
            </w:r>
            <w:r w:rsidR="00EB2F1E" w:rsidRPr="00495D84">
              <w:rPr>
                <w:rFonts w:ascii="Arial" w:hAnsi="Arial"/>
                <w:sz w:val="18"/>
              </w:rPr>
              <w:t>be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outside</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allocated</w:t>
            </w:r>
            <w:r w:rsidR="00B27C84">
              <w:rPr>
                <w:rFonts w:ascii="Arial" w:hAnsi="Arial"/>
                <w:sz w:val="18"/>
              </w:rPr>
              <w:t xml:space="preserve"> </w:t>
            </w:r>
            <w:r w:rsidR="00EB2F1E" w:rsidRPr="00495D84">
              <w:rPr>
                <w:rFonts w:ascii="Arial" w:hAnsi="Arial"/>
                <w:sz w:val="18"/>
              </w:rPr>
              <w:t>bandwidth</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CORESET</w:t>
            </w:r>
            <w:r w:rsidR="00B27C84">
              <w:rPr>
                <w:rFonts w:ascii="Arial" w:hAnsi="Arial"/>
                <w:sz w:val="18"/>
              </w:rPr>
              <w:t xml:space="preserve"> </w:t>
            </w:r>
            <w:r w:rsidR="00EB2F1E" w:rsidRPr="00495D84">
              <w:rPr>
                <w:rFonts w:ascii="Arial" w:hAnsi="Arial"/>
                <w:sz w:val="18"/>
              </w:rPr>
              <w:t>of</w:t>
            </w:r>
            <w:r w:rsidR="00B27C84">
              <w:rPr>
                <w:rFonts w:ascii="Arial" w:hAnsi="Arial"/>
                <w:sz w:val="18"/>
              </w:rPr>
              <w:t xml:space="preserve"> </w:t>
            </w:r>
            <w:r w:rsidR="00EB2F1E" w:rsidRPr="00495D84">
              <w:rPr>
                <w:rFonts w:ascii="Arial" w:hAnsi="Arial"/>
                <w:sz w:val="18"/>
              </w:rPr>
              <w:t>the</w:t>
            </w:r>
            <w:r w:rsidR="00B27C84">
              <w:rPr>
                <w:rFonts w:ascii="Arial" w:hAnsi="Arial"/>
                <w:sz w:val="18"/>
              </w:rPr>
              <w:t xml:space="preserve"> </w:t>
            </w:r>
            <w:r w:rsidR="00EB2F1E" w:rsidRPr="00495D84">
              <w:rPr>
                <w:rFonts w:ascii="Arial" w:hAnsi="Arial"/>
                <w:sz w:val="18"/>
              </w:rPr>
              <w:t>serving</w:t>
            </w:r>
            <w:r w:rsidR="00B27C84">
              <w:rPr>
                <w:rFonts w:ascii="Arial" w:hAnsi="Arial"/>
                <w:sz w:val="18"/>
              </w:rPr>
              <w:t xml:space="preserve"> </w:t>
            </w:r>
            <w:r w:rsidR="00EB2F1E" w:rsidRPr="00495D84">
              <w:rPr>
                <w:rFonts w:ascii="Arial" w:hAnsi="Arial"/>
                <w:sz w:val="18"/>
              </w:rPr>
              <w:t>cell.</w:t>
            </w:r>
          </w:p>
          <w:p w14:paraId="360ACF07" w14:textId="58A0072F" w:rsidR="00EB2F1E" w:rsidRPr="00495D84" w:rsidRDefault="00E94096" w:rsidP="008F295B">
            <w:pPr>
              <w:keepNext/>
              <w:keepLines/>
              <w:spacing w:after="0" w:line="254" w:lineRule="auto"/>
              <w:ind w:left="851" w:hanging="851"/>
              <w:rPr>
                <w:rFonts w:ascii="Arial" w:hAnsi="Arial" w:cs="Arial"/>
                <w:sz w:val="18"/>
              </w:rPr>
            </w:pPr>
            <w:r>
              <w:rPr>
                <w:rFonts w:ascii="Arial" w:hAnsi="Arial" w:cs="Arial"/>
                <w:sz w:val="18"/>
              </w:rPr>
              <w:t xml:space="preserve">NOTE </w:t>
            </w:r>
            <w:r w:rsidRPr="00495D84">
              <w:rPr>
                <w:rFonts w:ascii="Arial" w:hAnsi="Arial" w:cs="Arial"/>
                <w:sz w:val="18"/>
              </w:rPr>
              <w:t>3</w:t>
            </w:r>
            <w:r>
              <w:rPr>
                <w:rFonts w:ascii="Arial" w:hAnsi="Arial" w:cs="Arial"/>
                <w:sz w:val="18"/>
              </w:rPr>
              <w:t>:</w:t>
            </w:r>
            <w:r w:rsidR="00EB2F1E" w:rsidRPr="00495D84">
              <w:rPr>
                <w:rFonts w:ascii="Arial" w:hAnsi="Arial" w:cs="Arial"/>
                <w:sz w:val="18"/>
              </w:rPr>
              <w:tab/>
              <w:t>No</w:t>
            </w:r>
            <w:r w:rsidR="00B27C84">
              <w:rPr>
                <w:rFonts w:ascii="Arial" w:hAnsi="Arial" w:cs="Arial"/>
                <w:sz w:val="18"/>
              </w:rPr>
              <w:t xml:space="preserve"> </w:t>
            </w:r>
            <w:r w:rsidR="00EB2F1E" w:rsidRPr="00495D84">
              <w:rPr>
                <w:rFonts w:ascii="Arial" w:hAnsi="Arial" w:cs="Arial"/>
                <w:sz w:val="18"/>
              </w:rPr>
              <w:t>OCNG</w:t>
            </w:r>
            <w:r w:rsidR="00B27C84">
              <w:rPr>
                <w:rFonts w:ascii="Arial" w:hAnsi="Arial" w:cs="Arial"/>
                <w:sz w:val="18"/>
              </w:rPr>
              <w:t xml:space="preserve"> </w:t>
            </w:r>
            <w:r w:rsidR="00EB2F1E" w:rsidRPr="00495D84">
              <w:rPr>
                <w:rFonts w:ascii="Arial" w:hAnsi="Arial" w:cs="Arial"/>
                <w:sz w:val="18"/>
              </w:rPr>
              <w:t>is</w:t>
            </w:r>
            <w:r w:rsidR="00B27C84">
              <w:rPr>
                <w:rFonts w:ascii="Arial" w:hAnsi="Arial" w:cs="Arial"/>
                <w:sz w:val="18"/>
              </w:rPr>
              <w:t xml:space="preserve"> </w:t>
            </w:r>
            <w:r w:rsidR="00EB2F1E" w:rsidRPr="00495D84">
              <w:rPr>
                <w:rFonts w:ascii="Arial" w:hAnsi="Arial" w:cs="Arial"/>
                <w:sz w:val="18"/>
              </w:rPr>
              <w:t>transmitted</w:t>
            </w:r>
            <w:r w:rsidR="00B27C84">
              <w:rPr>
                <w:rFonts w:ascii="Arial" w:hAnsi="Arial" w:cs="Arial"/>
                <w:sz w:val="18"/>
              </w:rPr>
              <w:t xml:space="preserve"> </w:t>
            </w:r>
            <w:r w:rsidR="00EB2F1E" w:rsidRPr="00495D84">
              <w:rPr>
                <w:rFonts w:ascii="Arial" w:hAnsi="Arial" w:cs="Arial"/>
                <w:sz w:val="18"/>
              </w:rPr>
              <w:t>from</w:t>
            </w:r>
            <w:r w:rsidR="00B27C84">
              <w:rPr>
                <w:rFonts w:ascii="Arial" w:hAnsi="Arial" w:cs="Arial"/>
                <w:sz w:val="18"/>
              </w:rPr>
              <w:t xml:space="preserve"> </w:t>
            </w:r>
            <w:r w:rsidR="00EB2F1E" w:rsidRPr="00495D84">
              <w:rPr>
                <w:rFonts w:ascii="Arial" w:hAnsi="Arial" w:cs="Arial"/>
                <w:sz w:val="18"/>
              </w:rPr>
              <w:t>the</w:t>
            </w:r>
            <w:r w:rsidR="00B27C84">
              <w:rPr>
                <w:rFonts w:ascii="Arial" w:hAnsi="Arial" w:cs="Arial"/>
                <w:sz w:val="18"/>
              </w:rPr>
              <w:t xml:space="preserve"> </w:t>
            </w:r>
            <w:r w:rsidR="00EB2F1E" w:rsidRPr="00495D84">
              <w:rPr>
                <w:rFonts w:ascii="Arial" w:hAnsi="Arial" w:cs="Arial"/>
                <w:sz w:val="18"/>
              </w:rPr>
              <w:t>probe</w:t>
            </w:r>
            <w:r w:rsidR="00B27C84">
              <w:rPr>
                <w:rFonts w:ascii="Arial" w:hAnsi="Arial" w:cs="Arial"/>
                <w:sz w:val="18"/>
              </w:rPr>
              <w:t xml:space="preserve"> </w:t>
            </w:r>
            <w:r w:rsidR="00EB2F1E" w:rsidRPr="00495D84">
              <w:rPr>
                <w:rFonts w:ascii="Arial" w:hAnsi="Arial" w:cs="Arial"/>
                <w:sz w:val="18"/>
              </w:rPr>
              <w:t>transmitting</w:t>
            </w:r>
            <w:r w:rsidR="00B27C84">
              <w:rPr>
                <w:rFonts w:ascii="Arial" w:hAnsi="Arial" w:cs="Arial"/>
                <w:sz w:val="18"/>
              </w:rPr>
              <w:t xml:space="preserve"> </w:t>
            </w:r>
            <w:r w:rsidR="00EB2F1E" w:rsidRPr="00495D84">
              <w:rPr>
                <w:rFonts w:ascii="Arial" w:hAnsi="Arial" w:cs="Arial"/>
                <w:sz w:val="18"/>
              </w:rPr>
              <w:t>non-serving</w:t>
            </w:r>
            <w:r w:rsidR="00B27C84">
              <w:rPr>
                <w:rFonts w:ascii="Arial" w:hAnsi="Arial" w:cs="Arial"/>
                <w:sz w:val="18"/>
              </w:rPr>
              <w:t xml:space="preserve"> </w:t>
            </w:r>
            <w:r w:rsidR="00EB2F1E" w:rsidRPr="00495D84">
              <w:rPr>
                <w:rFonts w:ascii="Arial" w:hAnsi="Arial" w:cs="Arial"/>
                <w:sz w:val="18"/>
              </w:rPr>
              <w:t>beam.</w:t>
            </w:r>
          </w:p>
        </w:tc>
      </w:tr>
    </w:tbl>
    <w:p w14:paraId="4D46C09D" w14:textId="77777777" w:rsidR="00E94096" w:rsidRDefault="00E94096" w:rsidP="00E94096"/>
    <w:p w14:paraId="7C9C7BF6" w14:textId="027B3FAF" w:rsidR="001268B4" w:rsidRPr="00495D84" w:rsidRDefault="001268B4" w:rsidP="001268B4">
      <w:pPr>
        <w:pStyle w:val="Heading3"/>
      </w:pPr>
      <w:r w:rsidRPr="00495D84">
        <w:lastRenderedPageBreak/>
        <w:t>A.3.2.2</w:t>
      </w:r>
      <w:r w:rsidRPr="00495D84">
        <w:tab/>
        <w:t>Void</w:t>
      </w:r>
    </w:p>
    <w:p w14:paraId="7C9C7BF7" w14:textId="77777777" w:rsidR="001268B4" w:rsidRPr="00495D84" w:rsidRDefault="001268B4" w:rsidP="001268B4">
      <w:pPr>
        <w:pStyle w:val="Heading2"/>
      </w:pPr>
      <w:r w:rsidRPr="00495D84">
        <w:t>A.3.3</w:t>
      </w:r>
      <w:r w:rsidRPr="00495D84">
        <w:tab/>
        <w:t>Reference DRX configurations</w:t>
      </w:r>
    </w:p>
    <w:p w14:paraId="7C9C7BF8" w14:textId="77777777" w:rsidR="001268B4" w:rsidRPr="00495D84" w:rsidRDefault="001268B4" w:rsidP="001268B4">
      <w:pPr>
        <w:pStyle w:val="Heading3"/>
      </w:pPr>
      <w:r w:rsidRPr="00495D84">
        <w:t>A.3.3.1</w:t>
      </w:r>
      <w:r w:rsidRPr="00495D84">
        <w:tab/>
        <w:t>DRX Configuration 1: DRX cycle = 40 ms and TAT = 500 ms</w:t>
      </w:r>
    </w:p>
    <w:p w14:paraId="7C9C7BF9" w14:textId="77777777" w:rsidR="001268B4" w:rsidRPr="00495D84" w:rsidRDefault="001268B4" w:rsidP="001268B4">
      <w:pPr>
        <w:pStyle w:val="TH"/>
      </w:pPr>
      <w:r w:rsidRPr="00495D84">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BF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BF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2427426F"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6BEFDDCA"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0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1BDC6198"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2E55F32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36B6AB8D"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1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6865E8B5"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1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6032B865"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14" w14:textId="77777777" w:rsidR="001268B4" w:rsidRPr="00495D84" w:rsidRDefault="001268B4" w:rsidP="001268B4"/>
    <w:p w14:paraId="7C9C7C15" w14:textId="77777777" w:rsidR="001268B4" w:rsidRPr="00495D84" w:rsidRDefault="001268B4" w:rsidP="001268B4">
      <w:pPr>
        <w:pStyle w:val="Heading3"/>
      </w:pPr>
      <w:r w:rsidRPr="00495D84">
        <w:t>A.3.3.2</w:t>
      </w:r>
      <w:r w:rsidRPr="00495D84">
        <w:tab/>
        <w:t>DRX Configuration 2: DRX cycle = 640 ms and TAT = 500 ms</w:t>
      </w:r>
    </w:p>
    <w:p w14:paraId="7C9C7C16" w14:textId="77777777" w:rsidR="001268B4" w:rsidRPr="00495D84" w:rsidRDefault="001268B4" w:rsidP="001268B4">
      <w:pPr>
        <w:pStyle w:val="TH"/>
        <w:rPr>
          <w:rFonts w:cs="v4.2.0"/>
        </w:rPr>
      </w:pPr>
      <w:r w:rsidRPr="00495D84">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1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6874165C"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1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0A228FF6"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2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03F5A81B"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3EA67F3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2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E7514ED"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2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2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52074611"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30"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5DB75311"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31" w14:textId="77777777" w:rsidR="001268B4" w:rsidRPr="00495D84" w:rsidRDefault="001268B4" w:rsidP="001268B4"/>
    <w:p w14:paraId="7C9C7C32" w14:textId="77777777" w:rsidR="001268B4" w:rsidRPr="00495D84" w:rsidRDefault="001268B4" w:rsidP="001268B4">
      <w:pPr>
        <w:pStyle w:val="Heading3"/>
      </w:pPr>
      <w:r w:rsidRPr="00495D84">
        <w:t>A.3.3.3</w:t>
      </w:r>
      <w:r w:rsidRPr="00495D84">
        <w:tab/>
        <w:t>DRX Configuration 3: DRX cycle = 40 ms and TAT = Infinity</w:t>
      </w:r>
    </w:p>
    <w:p w14:paraId="7C9C7C33" w14:textId="77777777" w:rsidR="001268B4" w:rsidRPr="00495D84" w:rsidRDefault="001268B4" w:rsidP="001268B4">
      <w:pPr>
        <w:pStyle w:val="TH"/>
      </w:pPr>
      <w:r w:rsidRPr="00495D84">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495D84" w:rsidRDefault="001268B4" w:rsidP="000B5C74">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495D84" w:rsidRDefault="001268B4" w:rsidP="000B5C74">
            <w:pPr>
              <w:pStyle w:val="TAC"/>
              <w:spacing w:line="256" w:lineRule="auto"/>
              <w:rPr>
                <w:rFonts w:cs="Arial"/>
              </w:rPr>
            </w:pPr>
            <w:r w:rsidRPr="00495D84">
              <w:rPr>
                <w:rFonts w:cs="Arial"/>
                <w:b/>
              </w:rPr>
              <w:t>Value</w:t>
            </w:r>
          </w:p>
        </w:tc>
      </w:tr>
      <w:tr w:rsidR="001268B4" w:rsidRPr="00495D84" w14:paraId="7C9C7C3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3A0838BA"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3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6BCE15F9"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3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6701D025"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1347B6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4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052EFF8A" w:rsidR="001268B4" w:rsidRPr="00495D84" w:rsidRDefault="001268B4" w:rsidP="000B5C74">
            <w:pPr>
              <w:pStyle w:val="TAC"/>
              <w:spacing w:line="256" w:lineRule="auto"/>
              <w:rPr>
                <w:rFonts w:cs="Arial"/>
              </w:rPr>
            </w:pPr>
            <w:r w:rsidRPr="00495D84">
              <w:rPr>
                <w:rFonts w:cs="Arial"/>
              </w:rPr>
              <w:t>40</w:t>
            </w:r>
            <w:r w:rsidR="00B27C84">
              <w:rPr>
                <w:rFonts w:cs="Arial"/>
              </w:rPr>
              <w:t xml:space="preserve"> </w:t>
            </w:r>
            <w:r w:rsidRPr="00495D84">
              <w:rPr>
                <w:rFonts w:cs="Arial"/>
              </w:rPr>
              <w:t>ms</w:t>
            </w:r>
          </w:p>
        </w:tc>
      </w:tr>
      <w:tr w:rsidR="001268B4" w:rsidRPr="00495D84" w14:paraId="7C9C7C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4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4D"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16C9588C"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4E" w14:textId="77777777" w:rsidR="001268B4" w:rsidRPr="00495D84" w:rsidRDefault="001268B4" w:rsidP="001268B4"/>
    <w:p w14:paraId="7C9C7C4F" w14:textId="77777777" w:rsidR="001268B4" w:rsidRPr="00495D84" w:rsidRDefault="001268B4" w:rsidP="001268B4">
      <w:pPr>
        <w:pStyle w:val="Heading3"/>
      </w:pPr>
      <w:r w:rsidRPr="00495D84">
        <w:lastRenderedPageBreak/>
        <w:t>A.3.3.4</w:t>
      </w:r>
      <w:r w:rsidRPr="00495D84">
        <w:tab/>
        <w:t>DRX Configuration 4: DRX cycle = 160 ms and TAT = Infinity</w:t>
      </w:r>
    </w:p>
    <w:p w14:paraId="7C9C7C50" w14:textId="77777777" w:rsidR="001268B4" w:rsidRPr="00495D84" w:rsidRDefault="001268B4" w:rsidP="001268B4">
      <w:pPr>
        <w:pStyle w:val="TH"/>
      </w:pPr>
      <w:r w:rsidRPr="00495D84">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5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495D84" w:rsidRDefault="001268B4" w:rsidP="000B5C74">
            <w:pPr>
              <w:pStyle w:val="TAH"/>
              <w:spacing w:line="256" w:lineRule="auto"/>
            </w:pPr>
            <w:r w:rsidRPr="00495D84">
              <w:t>Value</w:t>
            </w:r>
          </w:p>
        </w:tc>
      </w:tr>
      <w:tr w:rsidR="001268B4" w:rsidRPr="00495D84" w14:paraId="7C9C7C5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495D84" w:rsidRDefault="001268B4" w:rsidP="000B5C74">
            <w:pPr>
              <w:pStyle w:val="TAC"/>
              <w:spacing w:line="256" w:lineRule="auto"/>
              <w:rPr>
                <w:rFonts w:cs="Arial"/>
              </w:rPr>
            </w:pPr>
            <w:r w:rsidRPr="00495D84">
              <w:t>psf2</w:t>
            </w:r>
          </w:p>
        </w:tc>
      </w:tr>
      <w:tr w:rsidR="001268B4" w:rsidRPr="00495D84" w14:paraId="7C9C7C5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495D84" w:rsidRDefault="001268B4" w:rsidP="000B5C74">
            <w:pPr>
              <w:pStyle w:val="TAC"/>
              <w:spacing w:line="256" w:lineRule="auto"/>
              <w:rPr>
                <w:rFonts w:cs="Arial"/>
              </w:rPr>
            </w:pPr>
            <w:r w:rsidRPr="00495D84">
              <w:rPr>
                <w:rFonts w:cs="Arial"/>
              </w:rPr>
              <w:t>psf2</w:t>
            </w:r>
          </w:p>
        </w:tc>
      </w:tr>
      <w:tr w:rsidR="001268B4" w:rsidRPr="00495D84" w14:paraId="7C9C7C5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C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626A0A23" w:rsidR="001268B4" w:rsidRPr="00495D84" w:rsidRDefault="001268B4" w:rsidP="000B5C74">
            <w:pPr>
              <w:pStyle w:val="TAC"/>
              <w:spacing w:line="256" w:lineRule="auto"/>
              <w:rPr>
                <w:rFonts w:cs="Arial"/>
              </w:rPr>
            </w:pPr>
            <w:r w:rsidRPr="00495D84">
              <w:t>sf160,</w:t>
            </w:r>
            <w:r w:rsidR="00B27C84">
              <w:t xml:space="preserve"> </w:t>
            </w:r>
            <w:r w:rsidRPr="00495D84">
              <w:t>0</w:t>
            </w:r>
          </w:p>
        </w:tc>
      </w:tr>
      <w:tr w:rsidR="001268B4" w:rsidRPr="00495D84" w14:paraId="7C9C7C6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6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6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26FEB10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68" w14:textId="77777777" w:rsidR="001268B4" w:rsidRPr="00495D84" w:rsidRDefault="001268B4" w:rsidP="001268B4"/>
    <w:p w14:paraId="7C9C7C69" w14:textId="47F29D63" w:rsidR="001268B4" w:rsidRPr="00495D84" w:rsidRDefault="001268B4" w:rsidP="002D3390">
      <w:pPr>
        <w:pStyle w:val="Heading3"/>
      </w:pPr>
      <w:r w:rsidRPr="00495D84">
        <w:t>A.</w:t>
      </w:r>
      <w:r w:rsidR="002D3390" w:rsidRPr="00495D84">
        <w:t>3.3.5</w:t>
      </w:r>
      <w:r w:rsidRPr="00495D84">
        <w:tab/>
        <w:t>DRX Configuration 5: DRX cycle = 320 ms and TAT = Infinity</w:t>
      </w:r>
    </w:p>
    <w:p w14:paraId="7C9C7C6A" w14:textId="77777777" w:rsidR="001268B4" w:rsidRPr="00495D84" w:rsidRDefault="001268B4" w:rsidP="0094339A">
      <w:pPr>
        <w:pStyle w:val="TH"/>
      </w:pPr>
      <w:r w:rsidRPr="00495D84">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495D84" w:rsidRDefault="001268B4" w:rsidP="0094339A">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495D84" w:rsidRDefault="001268B4" w:rsidP="0094339A">
            <w:pPr>
              <w:pStyle w:val="TAH"/>
            </w:pPr>
            <w:r w:rsidRPr="00495D84">
              <w:t>Value</w:t>
            </w:r>
          </w:p>
        </w:tc>
      </w:tr>
      <w:tr w:rsidR="001268B4" w:rsidRPr="00495D84" w14:paraId="7C9C7C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495D84" w:rsidRDefault="001268B4" w:rsidP="0094339A">
            <w:pPr>
              <w:pStyle w:val="TAC"/>
              <w:rPr>
                <w:rFonts w:cs="Arial"/>
              </w:rPr>
            </w:pPr>
            <w:r w:rsidRPr="00495D84">
              <w:t>psf6</w:t>
            </w:r>
          </w:p>
        </w:tc>
      </w:tr>
      <w:tr w:rsidR="001268B4" w:rsidRPr="00495D84" w14:paraId="7C9C7C7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495D84" w:rsidRDefault="001268B4" w:rsidP="0094339A">
            <w:pPr>
              <w:pStyle w:val="TAC"/>
              <w:rPr>
                <w:rFonts w:cs="Arial"/>
              </w:rPr>
            </w:pPr>
            <w:r w:rsidRPr="00495D84">
              <w:rPr>
                <w:rFonts w:cs="Arial"/>
              </w:rPr>
              <w:t>psf1920</w:t>
            </w:r>
          </w:p>
        </w:tc>
      </w:tr>
      <w:tr w:rsidR="001268B4" w:rsidRPr="00495D84" w14:paraId="7C9C7C7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495D84" w:rsidRDefault="001268B4" w:rsidP="0094339A">
            <w:pPr>
              <w:pStyle w:val="TAL"/>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495D84" w:rsidRDefault="001268B4" w:rsidP="0094339A">
            <w:pPr>
              <w:pStyle w:val="TAC"/>
              <w:rPr>
                <w:rFonts w:cs="Arial"/>
              </w:rPr>
            </w:pPr>
            <w:r w:rsidRPr="00495D84">
              <w:rPr>
                <w:rFonts w:cs="Arial"/>
                <w:lang w:eastAsia="zh-CN"/>
              </w:rPr>
              <w:t>psf16</w:t>
            </w:r>
          </w:p>
        </w:tc>
      </w:tr>
      <w:tr w:rsidR="001268B4" w:rsidRPr="00495D84" w14:paraId="7C9C7C7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495D84" w:rsidRDefault="001268B4" w:rsidP="0094339A">
            <w:pPr>
              <w:pStyle w:val="TAL"/>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278A7D1" w:rsidR="001268B4" w:rsidRPr="00495D84" w:rsidRDefault="001268B4" w:rsidP="0094339A">
            <w:pPr>
              <w:pStyle w:val="TAC"/>
              <w:rPr>
                <w:rFonts w:cs="Arial"/>
              </w:rPr>
            </w:pPr>
            <w:r w:rsidRPr="00495D84">
              <w:t>sf320,</w:t>
            </w:r>
            <w:r w:rsidR="00B27C84">
              <w:t xml:space="preserve"> </w:t>
            </w:r>
            <w:r w:rsidRPr="00495D84">
              <w:t>0</w:t>
            </w:r>
          </w:p>
        </w:tc>
      </w:tr>
      <w:tr w:rsidR="001268B4" w:rsidRPr="00495D84" w14:paraId="7C9C7C7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495D84" w:rsidRDefault="001268B4" w:rsidP="0094339A">
            <w:pPr>
              <w:pStyle w:val="TAL"/>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495D84" w:rsidRDefault="001268B4" w:rsidP="0094339A">
            <w:pPr>
              <w:pStyle w:val="TAC"/>
              <w:rPr>
                <w:rFonts w:cs="Arial"/>
              </w:rPr>
            </w:pPr>
            <w:r w:rsidRPr="00495D84">
              <w:rPr>
                <w:rFonts w:cs="Arial"/>
              </w:rPr>
              <w:t>disable</w:t>
            </w:r>
          </w:p>
        </w:tc>
      </w:tr>
      <w:tr w:rsidR="001268B4" w:rsidRPr="00495D84" w14:paraId="7C9C7C7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495D84" w:rsidRDefault="001268B4" w:rsidP="0094339A">
            <w:pPr>
              <w:pStyle w:val="TAL"/>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495D84" w:rsidRDefault="001268B4" w:rsidP="0094339A">
            <w:pPr>
              <w:pStyle w:val="TAC"/>
              <w:rPr>
                <w:rFonts w:cs="Arial"/>
              </w:rPr>
            </w:pPr>
            <w:r w:rsidRPr="00495D84">
              <w:rPr>
                <w:rFonts w:cs="Arial"/>
              </w:rPr>
              <w:t>Infinity</w:t>
            </w:r>
          </w:p>
        </w:tc>
      </w:tr>
      <w:tr w:rsidR="001268B4" w:rsidRPr="00495D84" w14:paraId="7C9C7C81"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1C35852E"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82" w14:textId="77777777" w:rsidR="001268B4" w:rsidRPr="00495D84" w:rsidRDefault="001268B4" w:rsidP="001268B4">
      <w:pPr>
        <w:rPr>
          <w:rFonts w:eastAsia="MS Mincho"/>
        </w:rPr>
      </w:pPr>
    </w:p>
    <w:p w14:paraId="7C9C7C83" w14:textId="21F69FD2" w:rsidR="001268B4" w:rsidRPr="00495D84" w:rsidRDefault="001268B4" w:rsidP="002D3390">
      <w:pPr>
        <w:pStyle w:val="Heading3"/>
      </w:pPr>
      <w:r w:rsidRPr="00495D84">
        <w:t>A.</w:t>
      </w:r>
      <w:r w:rsidR="002D3390" w:rsidRPr="00495D84">
        <w:t>3.3.6</w:t>
      </w:r>
      <w:r w:rsidRPr="00495D84">
        <w:tab/>
        <w:t>DRX Configuration 6: DRX cycle = 320 ms and TAT = 500 ms</w:t>
      </w:r>
    </w:p>
    <w:p w14:paraId="7C9C7C84" w14:textId="77777777" w:rsidR="001268B4" w:rsidRPr="00495D84" w:rsidRDefault="001268B4" w:rsidP="0094339A">
      <w:pPr>
        <w:pStyle w:val="TH"/>
      </w:pPr>
      <w:r w:rsidRPr="00495D84">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8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495D84" w:rsidRDefault="001268B4" w:rsidP="000B5C74">
            <w:pPr>
              <w:keepNext/>
              <w:keepLines/>
              <w:spacing w:after="0" w:line="256" w:lineRule="auto"/>
              <w:jc w:val="center"/>
              <w:rPr>
                <w:rFonts w:ascii="Arial" w:hAnsi="Arial"/>
                <w:b/>
                <w:sz w:val="18"/>
              </w:rPr>
            </w:pPr>
            <w:r w:rsidRPr="00495D84">
              <w:rPr>
                <w:rFonts w:ascii="Arial" w:hAnsi="Arial"/>
                <w:b/>
                <w:sz w:val="18"/>
              </w:rPr>
              <w:t>Value</w:t>
            </w:r>
          </w:p>
        </w:tc>
      </w:tr>
      <w:tr w:rsidR="001268B4" w:rsidRPr="00495D84" w14:paraId="7C9C7C8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495D84" w:rsidRDefault="001268B4" w:rsidP="0094339A">
            <w:pPr>
              <w:pStyle w:val="TAL"/>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5F926FD8" w:rsidR="001268B4" w:rsidRPr="00495D84" w:rsidRDefault="001268B4" w:rsidP="0094339A">
            <w:pPr>
              <w:pStyle w:val="TAC"/>
            </w:pPr>
            <w:r w:rsidRPr="00495D84">
              <w:t>1</w:t>
            </w:r>
            <w:r w:rsidR="00B27C84">
              <w:t xml:space="preserve"> </w:t>
            </w:r>
            <w:r w:rsidRPr="00495D84">
              <w:t>ms</w:t>
            </w:r>
          </w:p>
        </w:tc>
      </w:tr>
      <w:tr w:rsidR="001268B4" w:rsidRPr="00495D84" w14:paraId="7C9C7C8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495D84" w:rsidRDefault="001268B4" w:rsidP="0094339A">
            <w:pPr>
              <w:pStyle w:val="TAL"/>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27A568AB" w:rsidR="001268B4" w:rsidRPr="00495D84" w:rsidRDefault="001268B4" w:rsidP="0094339A">
            <w:pPr>
              <w:pStyle w:val="TAC"/>
            </w:pPr>
            <w:r w:rsidRPr="00495D84">
              <w:t>1</w:t>
            </w:r>
            <w:r w:rsidR="00B27C84">
              <w:t xml:space="preserve"> </w:t>
            </w:r>
            <w:r w:rsidRPr="00495D84">
              <w:t>ms</w:t>
            </w:r>
          </w:p>
        </w:tc>
      </w:tr>
      <w:tr w:rsidR="001268B4" w:rsidRPr="00495D84" w14:paraId="7C9C7C9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495D84" w:rsidRDefault="001268B4" w:rsidP="0094339A">
            <w:pPr>
              <w:pStyle w:val="TAL"/>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F648A1D"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495D84" w:rsidRDefault="001268B4" w:rsidP="0094339A">
            <w:pPr>
              <w:pStyle w:val="TAL"/>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36C35427" w:rsidR="001268B4" w:rsidRPr="00495D84" w:rsidRDefault="001268B4" w:rsidP="0094339A">
            <w:pPr>
              <w:pStyle w:val="TAC"/>
            </w:pPr>
            <w:r w:rsidRPr="00495D84">
              <w:rPr>
                <w:lang w:eastAsia="zh-CN"/>
              </w:rPr>
              <w:t>1</w:t>
            </w:r>
            <w:r w:rsidR="00B27C84">
              <w:rPr>
                <w:lang w:eastAsia="zh-CN"/>
              </w:rPr>
              <w:t xml:space="preserve"> </w:t>
            </w:r>
            <w:r w:rsidRPr="00495D84">
              <w:rPr>
                <w:lang w:eastAsia="zh-CN"/>
              </w:rPr>
              <w:t>slot</w:t>
            </w:r>
          </w:p>
        </w:tc>
      </w:tr>
      <w:tr w:rsidR="001268B4" w:rsidRPr="00495D84" w14:paraId="7C9C7C9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495D84" w:rsidRDefault="001268B4" w:rsidP="0094339A">
            <w:pPr>
              <w:pStyle w:val="TAL"/>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16EFA48C" w:rsidR="001268B4" w:rsidRPr="00495D84" w:rsidRDefault="001268B4" w:rsidP="0094339A">
            <w:pPr>
              <w:pStyle w:val="TAC"/>
            </w:pPr>
            <w:r w:rsidRPr="00495D84">
              <w:t>320</w:t>
            </w:r>
            <w:r w:rsidR="00B27C84">
              <w:t xml:space="preserve"> </w:t>
            </w:r>
            <w:r w:rsidRPr="00495D84">
              <w:t>ms</w:t>
            </w:r>
          </w:p>
        </w:tc>
      </w:tr>
      <w:tr w:rsidR="001268B4" w:rsidRPr="00495D84" w14:paraId="7C9C7C9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495D84" w:rsidRDefault="001268B4" w:rsidP="0094339A">
            <w:pPr>
              <w:pStyle w:val="TAL"/>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495D84" w:rsidRDefault="001268B4" w:rsidP="0094339A">
            <w:pPr>
              <w:pStyle w:val="TAC"/>
            </w:pPr>
            <w:r w:rsidRPr="00495D84">
              <w:t>disable</w:t>
            </w:r>
          </w:p>
        </w:tc>
      </w:tr>
      <w:tr w:rsidR="001268B4" w:rsidRPr="00495D84" w14:paraId="7C9C7C9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495D84" w:rsidRDefault="001268B4" w:rsidP="0094339A">
            <w:pPr>
              <w:pStyle w:val="TAL"/>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44C0FCBC" w:rsidR="001268B4" w:rsidRPr="00495D84" w:rsidRDefault="001268B4" w:rsidP="0094339A">
            <w:pPr>
              <w:pStyle w:val="TAC"/>
            </w:pPr>
            <w:r w:rsidRPr="00495D84">
              <w:t>500</w:t>
            </w:r>
            <w:r w:rsidR="00B27C84">
              <w:t xml:space="preserve"> </w:t>
            </w:r>
            <w:r w:rsidRPr="00495D84">
              <w:t>ms</w:t>
            </w:r>
          </w:p>
        </w:tc>
      </w:tr>
      <w:tr w:rsidR="001268B4" w:rsidRPr="00495D84" w14:paraId="7C9C7C9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41A49DD2" w:rsidR="001268B4" w:rsidRPr="00495D84" w:rsidRDefault="00E94096" w:rsidP="0094339A">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9F" w14:textId="77777777" w:rsidR="001268B4" w:rsidRPr="00495D84" w:rsidRDefault="001268B4" w:rsidP="001268B4"/>
    <w:p w14:paraId="7C9C7CA0" w14:textId="77777777" w:rsidR="001268B4" w:rsidRPr="00495D84" w:rsidRDefault="001268B4" w:rsidP="001268B4">
      <w:pPr>
        <w:pStyle w:val="Heading3"/>
      </w:pPr>
      <w:r w:rsidRPr="00495D84">
        <w:t>A.3.3.7</w:t>
      </w:r>
      <w:r w:rsidRPr="00495D84">
        <w:tab/>
        <w:t>DRX Configuration 7: DRX cycle = 640 ms and TAT = Infinity</w:t>
      </w:r>
    </w:p>
    <w:p w14:paraId="7C9C7CA1" w14:textId="77777777" w:rsidR="001268B4" w:rsidRPr="00495D84" w:rsidRDefault="001268B4" w:rsidP="001268B4">
      <w:pPr>
        <w:pStyle w:val="TH"/>
      </w:pPr>
      <w:r w:rsidRPr="00495D84">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A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495D84" w:rsidRDefault="001268B4" w:rsidP="000B5C74">
            <w:pPr>
              <w:pStyle w:val="TAH"/>
              <w:spacing w:line="256" w:lineRule="auto"/>
            </w:pPr>
            <w:r w:rsidRPr="00495D84">
              <w:t>Value</w:t>
            </w:r>
          </w:p>
        </w:tc>
      </w:tr>
      <w:tr w:rsidR="001268B4" w:rsidRPr="00495D84" w14:paraId="7C9C7CA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008D5B16"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A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009D7BA4"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A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044D8C20"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1EFC10C1"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B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02C15387" w:rsidR="001268B4" w:rsidRPr="00495D84" w:rsidRDefault="001268B4" w:rsidP="000B5C74">
            <w:pPr>
              <w:pStyle w:val="TAC"/>
              <w:spacing w:line="256" w:lineRule="auto"/>
              <w:rPr>
                <w:rFonts w:cs="Arial"/>
              </w:rPr>
            </w:pPr>
            <w:r w:rsidRPr="00495D84">
              <w:rPr>
                <w:rFonts w:cs="Arial"/>
              </w:rPr>
              <w:t>640</w:t>
            </w:r>
            <w:r w:rsidR="00B27C84">
              <w:rPr>
                <w:rFonts w:cs="Arial"/>
              </w:rPr>
              <w:t xml:space="preserve"> </w:t>
            </w:r>
            <w:r w:rsidRPr="00495D84">
              <w:rPr>
                <w:rFonts w:cs="Arial"/>
              </w:rPr>
              <w:t>ms</w:t>
            </w:r>
          </w:p>
        </w:tc>
      </w:tr>
      <w:tr w:rsidR="001268B4" w:rsidRPr="00495D84" w14:paraId="7C9C7CB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B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BB"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42B3BBD8"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BC" w14:textId="77777777" w:rsidR="001268B4" w:rsidRPr="00495D84" w:rsidRDefault="001268B4" w:rsidP="001268B4"/>
    <w:p w14:paraId="7C9C7CBD" w14:textId="77777777" w:rsidR="001268B4" w:rsidRPr="00495D84" w:rsidRDefault="001268B4" w:rsidP="001268B4">
      <w:pPr>
        <w:pStyle w:val="Heading3"/>
      </w:pPr>
      <w:r w:rsidRPr="00495D84">
        <w:lastRenderedPageBreak/>
        <w:t>A.3.3.8</w:t>
      </w:r>
      <w:r w:rsidRPr="00495D84">
        <w:tab/>
        <w:t>DRX Configuration 8: DRX cycle = 320 ms and TAT = Infinity</w:t>
      </w:r>
    </w:p>
    <w:p w14:paraId="7C9C7CBE" w14:textId="77777777" w:rsidR="001268B4" w:rsidRPr="00495D84" w:rsidRDefault="001268B4" w:rsidP="001268B4">
      <w:pPr>
        <w:pStyle w:val="TH"/>
      </w:pPr>
      <w:r w:rsidRPr="00495D84">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C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495D84" w:rsidRDefault="001268B4" w:rsidP="000B5C74">
            <w:pPr>
              <w:pStyle w:val="TAH"/>
              <w:spacing w:line="256" w:lineRule="auto"/>
            </w:pPr>
            <w:r w:rsidRPr="00495D84">
              <w:t>Value</w:t>
            </w:r>
          </w:p>
        </w:tc>
      </w:tr>
      <w:tr w:rsidR="001268B4" w:rsidRPr="00495D84" w14:paraId="7C9C7CC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31AD6443" w:rsidR="001268B4" w:rsidRPr="00495D84" w:rsidRDefault="001268B4" w:rsidP="000B5C74">
            <w:pPr>
              <w:pStyle w:val="TAC"/>
              <w:spacing w:line="256" w:lineRule="auto"/>
              <w:rPr>
                <w:rFonts w:cs="Arial"/>
              </w:rPr>
            </w:pPr>
            <w:r w:rsidRPr="00495D84">
              <w:rPr>
                <w:rFonts w:cs="Arial"/>
              </w:rPr>
              <w:t>6</w:t>
            </w:r>
            <w:r w:rsidR="00B27C84">
              <w:rPr>
                <w:rFonts w:cs="Arial"/>
              </w:rPr>
              <w:t xml:space="preserve"> </w:t>
            </w:r>
            <w:r w:rsidRPr="00495D84">
              <w:rPr>
                <w:rFonts w:cs="Arial"/>
              </w:rPr>
              <w:t>ms</w:t>
            </w:r>
          </w:p>
        </w:tc>
      </w:tr>
      <w:tr w:rsidR="001268B4" w:rsidRPr="00495D84" w14:paraId="7C9C7C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6B5BF95" w:rsidR="001268B4" w:rsidRPr="00495D84" w:rsidRDefault="001268B4" w:rsidP="000B5C74">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1268B4" w:rsidRPr="00495D84" w14:paraId="7C9C7CC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495D84" w:rsidRDefault="001268B4" w:rsidP="000B5C74">
            <w:pPr>
              <w:pStyle w:val="TAC"/>
              <w:spacing w:line="256" w:lineRule="auto"/>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14F2998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C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495D84" w:rsidRDefault="001268B4" w:rsidP="000B5C74">
            <w:pPr>
              <w:pStyle w:val="TAC"/>
              <w:spacing w:line="256" w:lineRule="auto"/>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1870FD09" w:rsidR="001268B4" w:rsidRPr="00495D84" w:rsidRDefault="001268B4" w:rsidP="000B5C74">
            <w:pPr>
              <w:pStyle w:val="TAC"/>
              <w:spacing w:line="256" w:lineRule="auto"/>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CD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495D84" w:rsidRDefault="001268B4" w:rsidP="000B5C74">
            <w:pPr>
              <w:pStyle w:val="TAC"/>
              <w:spacing w:line="256" w:lineRule="auto"/>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67822468" w:rsidR="001268B4" w:rsidRPr="00495D84" w:rsidRDefault="001268B4" w:rsidP="000B5C74">
            <w:pPr>
              <w:pStyle w:val="TAC"/>
              <w:spacing w:line="256" w:lineRule="auto"/>
              <w:rPr>
                <w:rFonts w:cs="Arial"/>
              </w:rPr>
            </w:pPr>
            <w:r w:rsidRPr="00495D84">
              <w:rPr>
                <w:rFonts w:cs="Arial"/>
              </w:rPr>
              <w:t>320</w:t>
            </w:r>
            <w:r w:rsidR="00B27C84">
              <w:rPr>
                <w:rFonts w:cs="Arial"/>
              </w:rPr>
              <w:t xml:space="preserve"> </w:t>
            </w:r>
            <w:r w:rsidRPr="00495D84">
              <w:rPr>
                <w:rFonts w:cs="Arial"/>
              </w:rPr>
              <w:t>ms</w:t>
            </w:r>
          </w:p>
        </w:tc>
      </w:tr>
      <w:tr w:rsidR="001268B4" w:rsidRPr="00495D84" w14:paraId="7C9C7CD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495D84" w:rsidRDefault="001268B4" w:rsidP="000B5C74">
            <w:pPr>
              <w:pStyle w:val="TAC"/>
              <w:spacing w:line="256" w:lineRule="auto"/>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CD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495D84" w:rsidRDefault="001268B4" w:rsidP="000B5C74">
            <w:pPr>
              <w:pStyle w:val="TAC"/>
              <w:spacing w:line="256" w:lineRule="auto"/>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495D84" w:rsidRDefault="001268B4" w:rsidP="000B5C74">
            <w:pPr>
              <w:pStyle w:val="TAC"/>
              <w:spacing w:line="256" w:lineRule="auto"/>
              <w:rPr>
                <w:rFonts w:cs="Arial"/>
              </w:rPr>
            </w:pPr>
            <w:r w:rsidRPr="00495D84">
              <w:rPr>
                <w:rFonts w:cs="Arial"/>
              </w:rPr>
              <w:t>Infinity</w:t>
            </w:r>
          </w:p>
        </w:tc>
      </w:tr>
      <w:tr w:rsidR="001268B4" w:rsidRPr="00495D84" w14:paraId="7C9C7CD8"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43CC8CD9"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CD9" w14:textId="77777777" w:rsidR="001268B4" w:rsidRPr="00495D84" w:rsidRDefault="001268B4" w:rsidP="001268B4"/>
    <w:p w14:paraId="7C9C7CDA" w14:textId="77777777" w:rsidR="001268B4" w:rsidRPr="00495D84" w:rsidRDefault="001268B4" w:rsidP="001268B4">
      <w:pPr>
        <w:pStyle w:val="Heading3"/>
      </w:pPr>
      <w:r w:rsidRPr="00495D84">
        <w:t>A.3.3.9</w:t>
      </w:r>
      <w:r w:rsidRPr="00495D84">
        <w:tab/>
        <w:t>DRX Configuration 9: DRX cycle = 40 ms and TAT = 500 ms</w:t>
      </w:r>
    </w:p>
    <w:p w14:paraId="7C9C7CDB" w14:textId="77777777" w:rsidR="001268B4" w:rsidRPr="00495D84" w:rsidRDefault="001268B4" w:rsidP="001268B4">
      <w:pPr>
        <w:pStyle w:val="TH"/>
      </w:pPr>
      <w:r w:rsidRPr="00495D84">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D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495D84" w:rsidRDefault="001268B4" w:rsidP="000B5C74">
            <w:pPr>
              <w:pStyle w:val="TAH"/>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495D84" w:rsidRDefault="001268B4" w:rsidP="000B5C74">
            <w:pPr>
              <w:pStyle w:val="TAH"/>
            </w:pPr>
            <w:r w:rsidRPr="00495D84">
              <w:t>Value</w:t>
            </w:r>
          </w:p>
        </w:tc>
      </w:tr>
      <w:tr w:rsidR="001268B4" w:rsidRPr="00495D84" w14:paraId="7C9C7CE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495D84" w:rsidRDefault="001268B4" w:rsidP="000B5C74">
            <w:pPr>
              <w:pStyle w:val="TAC"/>
              <w:rPr>
                <w:rFonts w:cs="Arial"/>
              </w:rPr>
            </w:pPr>
            <w:r w:rsidRPr="00495D84">
              <w:t>psf2</w:t>
            </w:r>
          </w:p>
        </w:tc>
      </w:tr>
      <w:tr w:rsidR="001268B4" w:rsidRPr="00495D84" w14:paraId="7C9C7CE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495D84" w:rsidRDefault="008F295B" w:rsidP="000B5C74">
            <w:pPr>
              <w:pStyle w:val="TAC"/>
              <w:rPr>
                <w:rFonts w:cs="Arial"/>
              </w:rPr>
            </w:pPr>
            <w:r w:rsidRPr="00495D84">
              <w:rPr>
                <w:rFonts w:cs="Arial"/>
              </w:rPr>
              <w:t>psf2</w:t>
            </w:r>
          </w:p>
        </w:tc>
      </w:tr>
      <w:tr w:rsidR="001268B4" w:rsidRPr="00495D84" w14:paraId="7C9C7C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495D84" w:rsidRDefault="001268B4" w:rsidP="000B5C74">
            <w:pPr>
              <w:pStyle w:val="TAC"/>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495D84" w:rsidRDefault="001268B4" w:rsidP="000B5C74">
            <w:pPr>
              <w:pStyle w:val="TAC"/>
              <w:rPr>
                <w:rFonts w:cs="Arial"/>
              </w:rPr>
            </w:pPr>
            <w:r w:rsidRPr="00495D84">
              <w:rPr>
                <w:rFonts w:cs="Arial"/>
                <w:lang w:eastAsia="zh-CN"/>
              </w:rPr>
              <w:t>psf16</w:t>
            </w:r>
          </w:p>
        </w:tc>
      </w:tr>
      <w:tr w:rsidR="001268B4" w:rsidRPr="00495D84" w14:paraId="7C9C7CE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495D84" w:rsidRDefault="001268B4" w:rsidP="000B5C74">
            <w:pPr>
              <w:pStyle w:val="TAC"/>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3928158A" w:rsidR="001268B4" w:rsidRPr="00495D84" w:rsidRDefault="001268B4" w:rsidP="000B5C74">
            <w:pPr>
              <w:pStyle w:val="TAC"/>
              <w:rPr>
                <w:rFonts w:cs="Arial"/>
              </w:rPr>
            </w:pPr>
            <w:r w:rsidRPr="00495D84">
              <w:t>sf40,</w:t>
            </w:r>
            <w:r w:rsidR="00B27C84">
              <w:t xml:space="preserve"> </w:t>
            </w:r>
            <w:r w:rsidRPr="00495D84">
              <w:t>0</w:t>
            </w:r>
          </w:p>
        </w:tc>
      </w:tr>
      <w:tr w:rsidR="001268B4" w:rsidRPr="00495D84" w14:paraId="7C9C7CE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495D84" w:rsidRDefault="001268B4" w:rsidP="000B5C74">
            <w:pPr>
              <w:pStyle w:val="TAC"/>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495D84" w:rsidRDefault="001268B4" w:rsidP="000B5C74">
            <w:pPr>
              <w:pStyle w:val="TAC"/>
              <w:rPr>
                <w:rFonts w:cs="Arial"/>
              </w:rPr>
            </w:pPr>
            <w:r w:rsidRPr="00495D84">
              <w:rPr>
                <w:rFonts w:cs="Arial"/>
              </w:rPr>
              <w:t>disable</w:t>
            </w:r>
          </w:p>
        </w:tc>
      </w:tr>
      <w:tr w:rsidR="001268B4" w:rsidRPr="00495D84" w14:paraId="7C9C7CF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495D84" w:rsidRDefault="001268B4" w:rsidP="000B5C74">
            <w:pPr>
              <w:pStyle w:val="TAC"/>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13218D1B" w:rsidR="001268B4" w:rsidRPr="00495D84" w:rsidRDefault="001268B4" w:rsidP="000B5C74">
            <w:pPr>
              <w:pStyle w:val="TAC"/>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CF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6A690032"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CF3" w14:textId="77777777" w:rsidR="001268B4" w:rsidRPr="00495D84" w:rsidRDefault="001268B4" w:rsidP="001268B4"/>
    <w:p w14:paraId="7C9C7CF4" w14:textId="51CB19C6" w:rsidR="001268B4" w:rsidRPr="00495D84" w:rsidRDefault="001268B4" w:rsidP="001268B4">
      <w:pPr>
        <w:pStyle w:val="Heading3"/>
      </w:pPr>
      <w:r w:rsidRPr="00495D84">
        <w:t>A.3.3.10</w:t>
      </w:r>
      <w:r w:rsidRPr="00495D84">
        <w:tab/>
        <w:t>DRX Configuration 10: DRX cycle = 640 ms</w:t>
      </w:r>
      <w:r w:rsidR="008F295B" w:rsidRPr="00495D84">
        <w:t xml:space="preserve"> and TAT = 500 ms</w:t>
      </w:r>
    </w:p>
    <w:p w14:paraId="7C9C7CF5" w14:textId="77777777" w:rsidR="001268B4" w:rsidRPr="00495D84" w:rsidRDefault="001268B4" w:rsidP="001268B4">
      <w:pPr>
        <w:pStyle w:val="TH"/>
      </w:pPr>
      <w:r w:rsidRPr="00495D84">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CF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495D84" w:rsidRDefault="001268B4" w:rsidP="000B5C74">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495D84" w:rsidRDefault="001268B4" w:rsidP="000B5C74">
            <w:pPr>
              <w:pStyle w:val="TAH"/>
              <w:spacing w:line="256" w:lineRule="auto"/>
            </w:pPr>
            <w:r w:rsidRPr="00495D84">
              <w:t>Value</w:t>
            </w:r>
          </w:p>
        </w:tc>
      </w:tr>
      <w:tr w:rsidR="001268B4" w:rsidRPr="00495D84" w14:paraId="7C9C7CF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495D84" w:rsidRDefault="001268B4" w:rsidP="000B5C74">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495D84" w:rsidRDefault="001268B4" w:rsidP="000B5C74">
            <w:pPr>
              <w:pStyle w:val="TAC"/>
              <w:spacing w:line="256" w:lineRule="auto"/>
              <w:rPr>
                <w:rFonts w:cs="Arial"/>
              </w:rPr>
            </w:pPr>
            <w:r w:rsidRPr="00495D84">
              <w:t>psf6</w:t>
            </w:r>
          </w:p>
        </w:tc>
      </w:tr>
      <w:tr w:rsidR="001268B4" w:rsidRPr="00495D84" w14:paraId="7C9C7CF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495D84" w:rsidRDefault="001268B4" w:rsidP="000B5C74">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495D84" w:rsidRDefault="008F295B" w:rsidP="000B5C74">
            <w:pPr>
              <w:pStyle w:val="TAC"/>
              <w:spacing w:line="256" w:lineRule="auto"/>
              <w:rPr>
                <w:rFonts w:cs="Arial"/>
              </w:rPr>
            </w:pPr>
            <w:r w:rsidRPr="00495D84">
              <w:rPr>
                <w:rFonts w:cs="Arial"/>
              </w:rPr>
              <w:t>psf2</w:t>
            </w:r>
          </w:p>
        </w:tc>
      </w:tr>
      <w:tr w:rsidR="001268B4" w:rsidRPr="00495D84" w14:paraId="7C9C7D0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495D84" w:rsidRDefault="001268B4" w:rsidP="000B5C74">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495D84" w:rsidRDefault="001268B4" w:rsidP="000B5C74">
            <w:pPr>
              <w:pStyle w:val="TAC"/>
              <w:spacing w:line="256" w:lineRule="auto"/>
              <w:rPr>
                <w:rFonts w:cs="Arial"/>
              </w:rPr>
            </w:pPr>
            <w:r w:rsidRPr="00495D84">
              <w:rPr>
                <w:rFonts w:cs="Arial"/>
                <w:lang w:eastAsia="zh-CN"/>
              </w:rPr>
              <w:t>psf16</w:t>
            </w:r>
          </w:p>
        </w:tc>
      </w:tr>
      <w:tr w:rsidR="001268B4" w:rsidRPr="00495D84" w14:paraId="7C9C7D0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495D84" w:rsidRDefault="001268B4" w:rsidP="000B5C74">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2E8E21B" w:rsidR="001268B4" w:rsidRPr="00495D84" w:rsidRDefault="001268B4" w:rsidP="000B5C74">
            <w:pPr>
              <w:pStyle w:val="TAC"/>
              <w:spacing w:line="256" w:lineRule="auto"/>
              <w:rPr>
                <w:rFonts w:cs="Arial"/>
              </w:rPr>
            </w:pPr>
            <w:r w:rsidRPr="00495D84">
              <w:t>sf640,</w:t>
            </w:r>
            <w:r w:rsidR="00B27C84">
              <w:t xml:space="preserve"> </w:t>
            </w:r>
            <w:r w:rsidRPr="00495D84">
              <w:t>0</w:t>
            </w:r>
          </w:p>
        </w:tc>
      </w:tr>
      <w:tr w:rsidR="001268B4" w:rsidRPr="00495D84" w14:paraId="7C9C7D0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495D84" w:rsidRDefault="001268B4" w:rsidP="000B5C74">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495D84" w:rsidRDefault="001268B4" w:rsidP="000B5C74">
            <w:pPr>
              <w:pStyle w:val="TAC"/>
              <w:spacing w:line="256" w:lineRule="auto"/>
              <w:rPr>
                <w:rFonts w:cs="Arial"/>
              </w:rPr>
            </w:pPr>
            <w:r w:rsidRPr="00495D84">
              <w:rPr>
                <w:rFonts w:cs="Arial"/>
              </w:rPr>
              <w:t>disable</w:t>
            </w:r>
          </w:p>
        </w:tc>
      </w:tr>
      <w:tr w:rsidR="001268B4" w:rsidRPr="00495D84" w14:paraId="7C9C7D0A"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495D84" w:rsidRDefault="001268B4" w:rsidP="000B5C74">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3BA36AE4" w:rsidR="001268B4" w:rsidRPr="00495D84" w:rsidRDefault="001268B4" w:rsidP="000B5C74">
            <w:pPr>
              <w:pStyle w:val="TAC"/>
              <w:spacing w:line="256" w:lineRule="auto"/>
              <w:rPr>
                <w:rFonts w:cs="Arial"/>
              </w:rPr>
            </w:pPr>
            <w:r w:rsidRPr="00495D84">
              <w:rPr>
                <w:rFonts w:cs="Arial"/>
              </w:rPr>
              <w:t>500</w:t>
            </w:r>
            <w:r w:rsidR="00B27C84">
              <w:rPr>
                <w:rFonts w:cs="Arial"/>
              </w:rPr>
              <w:t xml:space="preserve"> </w:t>
            </w:r>
            <w:r w:rsidRPr="00495D84">
              <w:rPr>
                <w:rFonts w:cs="Arial"/>
              </w:rPr>
              <w:t>ms</w:t>
            </w:r>
          </w:p>
        </w:tc>
      </w:tr>
      <w:tr w:rsidR="001268B4" w:rsidRPr="00495D84" w14:paraId="7C9C7D0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0C10E093" w:rsidR="001268B4" w:rsidRPr="00495D84" w:rsidRDefault="00E94096" w:rsidP="000B5C74">
            <w:pPr>
              <w:pStyle w:val="TAN"/>
              <w:spacing w:line="256" w:lineRule="auto"/>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E-UTRA</w:t>
            </w:r>
            <w:r w:rsidR="00B27C84">
              <w:t xml:space="preserve"> </w:t>
            </w:r>
            <w:r w:rsidR="001268B4" w:rsidRPr="00495D84">
              <w:t>serving</w:t>
            </w:r>
            <w:r w:rsidR="00B27C84">
              <w:t xml:space="preserve"> </w:t>
            </w:r>
            <w:r w:rsidR="001268B4" w:rsidRPr="00495D84">
              <w:t>cell.</w:t>
            </w:r>
            <w:r w:rsidR="00B27C84">
              <w:t xml:space="preserve"> </w:t>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36.331</w:t>
            </w:r>
            <w:r w:rsidR="00B27C84">
              <w:t xml:space="preserve"> </w:t>
            </w:r>
            <w:r w:rsidR="001268B4" w:rsidRPr="00495D84">
              <w:t>[16].</w:t>
            </w:r>
          </w:p>
        </w:tc>
      </w:tr>
    </w:tbl>
    <w:p w14:paraId="7C9C7D0D" w14:textId="77777777" w:rsidR="001268B4" w:rsidRPr="00495D84" w:rsidRDefault="001268B4" w:rsidP="001268B4"/>
    <w:p w14:paraId="7C9C7D0E" w14:textId="77777777" w:rsidR="001268B4" w:rsidRPr="00495D84" w:rsidRDefault="001268B4" w:rsidP="001268B4">
      <w:pPr>
        <w:pStyle w:val="Heading3"/>
      </w:pPr>
      <w:r w:rsidRPr="00495D84">
        <w:t>A.3.3.11</w:t>
      </w:r>
      <w:r w:rsidRPr="00495D84">
        <w:tab/>
        <w:t>DRX Configuration 11: DRX cycle = 20 ms and TAT =</w:t>
      </w:r>
      <w:r w:rsidRPr="00495D84">
        <w:rPr>
          <w:rFonts w:cs="Arial"/>
        </w:rPr>
        <w:t xml:space="preserve"> Infinity</w:t>
      </w:r>
    </w:p>
    <w:p w14:paraId="7C9C7D0F" w14:textId="77777777" w:rsidR="001268B4" w:rsidRPr="00495D84" w:rsidRDefault="001268B4" w:rsidP="001268B4">
      <w:pPr>
        <w:pStyle w:val="TH"/>
      </w:pPr>
      <w:r w:rsidRPr="00495D84">
        <w:rPr>
          <w:rFonts w:cs="v4.2.0"/>
        </w:rPr>
        <w:t xml:space="preserve">Table A.3.3.11-1: DRX.11: DRX cycle = 20 ms and time alignment timer (TAT) = </w:t>
      </w:r>
      <w:r w:rsidRPr="00495D84">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268B4" w:rsidRPr="00495D84" w14:paraId="7C9C7D1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495D84" w:rsidRDefault="001268B4" w:rsidP="000B5C74">
            <w:pPr>
              <w:pStyle w:val="TAC"/>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495D84" w:rsidRDefault="001268B4" w:rsidP="000B5C74">
            <w:pPr>
              <w:pStyle w:val="TAC"/>
              <w:rPr>
                <w:rFonts w:cs="Arial"/>
              </w:rPr>
            </w:pPr>
            <w:r w:rsidRPr="00495D84">
              <w:rPr>
                <w:rFonts w:cs="Arial"/>
                <w:b/>
              </w:rPr>
              <w:t>Value</w:t>
            </w:r>
          </w:p>
        </w:tc>
      </w:tr>
      <w:tr w:rsidR="001268B4" w:rsidRPr="00495D84" w14:paraId="7C9C7D15"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495D84" w:rsidRDefault="001268B4" w:rsidP="000B5C74">
            <w:pPr>
              <w:pStyle w:val="TAC"/>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5D4FD69B" w:rsidR="001268B4" w:rsidRPr="00495D84" w:rsidRDefault="001268B4" w:rsidP="000B5C74">
            <w:pPr>
              <w:pStyle w:val="TAC"/>
              <w:rPr>
                <w:rFonts w:cs="Arial"/>
              </w:rPr>
            </w:pPr>
            <w:r w:rsidRPr="00495D84">
              <w:rPr>
                <w:rFonts w:cs="Arial"/>
              </w:rPr>
              <w:t>6</w:t>
            </w:r>
            <w:r w:rsidR="00B27C84">
              <w:rPr>
                <w:rFonts w:cs="Arial"/>
              </w:rPr>
              <w:t xml:space="preserve"> </w:t>
            </w:r>
            <w:r w:rsidRPr="00495D84">
              <w:rPr>
                <w:rFonts w:cs="Arial"/>
              </w:rPr>
              <w:t>ms</w:t>
            </w:r>
          </w:p>
        </w:tc>
      </w:tr>
      <w:tr w:rsidR="001268B4" w:rsidRPr="00495D84" w14:paraId="7C9C7D1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495D84" w:rsidRDefault="001268B4" w:rsidP="000B5C74">
            <w:pPr>
              <w:pStyle w:val="TAC"/>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33E66A0B" w:rsidR="001268B4" w:rsidRPr="00495D84" w:rsidRDefault="001268B4" w:rsidP="000B5C74">
            <w:pPr>
              <w:pStyle w:val="TAC"/>
              <w:rPr>
                <w:rFonts w:cs="Arial"/>
              </w:rPr>
            </w:pPr>
            <w:r w:rsidRPr="00495D84">
              <w:rPr>
                <w:rFonts w:cs="Arial"/>
              </w:rPr>
              <w:t>1</w:t>
            </w:r>
            <w:r w:rsidR="00B27C84">
              <w:rPr>
                <w:rFonts w:cs="Arial"/>
              </w:rPr>
              <w:t xml:space="preserve"> </w:t>
            </w:r>
            <w:r w:rsidRPr="00495D84">
              <w:rPr>
                <w:rFonts w:cs="Arial"/>
              </w:rPr>
              <w:t>ms</w:t>
            </w:r>
          </w:p>
        </w:tc>
      </w:tr>
      <w:tr w:rsidR="001268B4" w:rsidRPr="00495D84" w14:paraId="7C9C7D1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495D84" w:rsidRDefault="001268B4" w:rsidP="000B5C74">
            <w:pPr>
              <w:pStyle w:val="TAC"/>
              <w:jc w:val="left"/>
              <w:rPr>
                <w:rFonts w:cs="Arial"/>
              </w:rPr>
            </w:pPr>
            <w:r w:rsidRPr="00495D84">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05E6DDE7"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1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495D84" w:rsidRDefault="001268B4" w:rsidP="000B5C74">
            <w:pPr>
              <w:pStyle w:val="TAC"/>
              <w:jc w:val="left"/>
              <w:rPr>
                <w:rFonts w:cs="Arial"/>
              </w:rPr>
            </w:pPr>
            <w:r w:rsidRPr="00495D84">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A82068C" w:rsidR="001268B4" w:rsidRPr="00495D84" w:rsidRDefault="001268B4" w:rsidP="000B5C74">
            <w:pPr>
              <w:pStyle w:val="TAC"/>
              <w:rPr>
                <w:rFonts w:cs="Arial"/>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7D2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495D84" w:rsidRDefault="001268B4" w:rsidP="000B5C74">
            <w:pPr>
              <w:pStyle w:val="TAC"/>
              <w:jc w:val="left"/>
              <w:rPr>
                <w:rFonts w:cs="Arial"/>
                <w:vertAlign w:val="superscript"/>
              </w:rPr>
            </w:pPr>
            <w:r w:rsidRPr="00495D84">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27AA3988" w:rsidR="001268B4" w:rsidRPr="00495D84" w:rsidRDefault="001268B4" w:rsidP="000B5C74">
            <w:pPr>
              <w:pStyle w:val="TAC"/>
              <w:rPr>
                <w:rFonts w:cs="Arial"/>
              </w:rPr>
            </w:pPr>
            <w:r w:rsidRPr="00495D84">
              <w:rPr>
                <w:rFonts w:cs="Arial"/>
              </w:rPr>
              <w:t>20</w:t>
            </w:r>
            <w:r w:rsidR="00B27C84">
              <w:rPr>
                <w:rFonts w:cs="Arial"/>
              </w:rPr>
              <w:t xml:space="preserve"> </w:t>
            </w:r>
            <w:r w:rsidRPr="00495D84">
              <w:rPr>
                <w:rFonts w:cs="Arial"/>
              </w:rPr>
              <w:t>ms</w:t>
            </w:r>
          </w:p>
        </w:tc>
      </w:tr>
      <w:tr w:rsidR="001268B4" w:rsidRPr="00495D84" w14:paraId="7C9C7D2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495D84" w:rsidRDefault="001268B4" w:rsidP="000B5C74">
            <w:pPr>
              <w:pStyle w:val="TAC"/>
              <w:jc w:val="left"/>
              <w:rPr>
                <w:rFonts w:cs="Arial"/>
              </w:rPr>
            </w:pPr>
            <w:r w:rsidRPr="00495D84">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495D84" w:rsidRDefault="001268B4" w:rsidP="000B5C74">
            <w:pPr>
              <w:pStyle w:val="TAC"/>
              <w:rPr>
                <w:rFonts w:cs="Arial"/>
              </w:rPr>
            </w:pPr>
            <w:r w:rsidRPr="00495D84">
              <w:rPr>
                <w:rFonts w:cs="Arial"/>
              </w:rPr>
              <w:t>disable</w:t>
            </w:r>
          </w:p>
        </w:tc>
      </w:tr>
      <w:tr w:rsidR="001268B4" w:rsidRPr="00495D84" w14:paraId="7C9C7D2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495D84" w:rsidRDefault="001268B4" w:rsidP="000B5C74">
            <w:pPr>
              <w:pStyle w:val="TAC"/>
              <w:jc w:val="left"/>
              <w:rPr>
                <w:rFonts w:cs="Arial"/>
              </w:rPr>
            </w:pPr>
            <w:r w:rsidRPr="00495D84">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495D84" w:rsidRDefault="001268B4" w:rsidP="000B5C74">
            <w:pPr>
              <w:pStyle w:val="TAC"/>
              <w:rPr>
                <w:rFonts w:cs="Arial"/>
              </w:rPr>
            </w:pPr>
            <w:r w:rsidRPr="00495D84">
              <w:rPr>
                <w:rFonts w:cs="Arial"/>
              </w:rPr>
              <w:t>Infinity</w:t>
            </w:r>
          </w:p>
        </w:tc>
      </w:tr>
      <w:tr w:rsidR="001268B4" w:rsidRPr="00495D84" w14:paraId="7C9C7D29"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3046B609" w:rsidR="001268B4" w:rsidRPr="00495D84" w:rsidRDefault="00E94096" w:rsidP="000B5C74">
            <w:pPr>
              <w:pStyle w:val="TAN"/>
            </w:pPr>
            <w:r>
              <w:t>NOTE:</w:t>
            </w:r>
            <w:r w:rsidR="001268B4" w:rsidRPr="00495D84">
              <w:tab/>
              <w:t>This</w:t>
            </w:r>
            <w:r w:rsidR="00B27C84">
              <w:t xml:space="preserve"> </w:t>
            </w:r>
            <w:r w:rsidR="001268B4" w:rsidRPr="00495D84">
              <w:t>DRX</w:t>
            </w:r>
            <w:r w:rsidR="00B27C84">
              <w:t xml:space="preserve"> </w:t>
            </w:r>
            <w:r w:rsidR="001268B4" w:rsidRPr="00495D84">
              <w:t>configuration</w:t>
            </w:r>
            <w:r w:rsidR="00B27C84">
              <w:t xml:space="preserve"> </w:t>
            </w:r>
            <w:r w:rsidR="001268B4" w:rsidRPr="00495D84">
              <w:t>is</w:t>
            </w:r>
            <w:r w:rsidR="00B27C84">
              <w:t xml:space="preserve"> </w:t>
            </w:r>
            <w:r w:rsidR="001268B4" w:rsidRPr="00495D84">
              <w:t>applicable</w:t>
            </w:r>
            <w:r w:rsidR="00B27C84">
              <w:t xml:space="preserve"> </w:t>
            </w:r>
            <w:r w:rsidR="001268B4" w:rsidRPr="00495D84">
              <w:t>for</w:t>
            </w:r>
            <w:r w:rsidR="00B27C84">
              <w:t xml:space="preserve"> </w:t>
            </w:r>
            <w:r w:rsidR="001268B4" w:rsidRPr="00495D84">
              <w:t>NR</w:t>
            </w:r>
            <w:r w:rsidR="00B27C84">
              <w:t xml:space="preserve"> </w:t>
            </w:r>
            <w:r w:rsidR="001268B4" w:rsidRPr="00495D84">
              <w:t>serving</w:t>
            </w:r>
            <w:r w:rsidR="00B27C84">
              <w:t xml:space="preserve"> </w:t>
            </w:r>
            <w:r w:rsidR="001268B4" w:rsidRPr="00495D84">
              <w:t>cell.</w:t>
            </w:r>
            <w:r w:rsidR="00B27C84">
              <w:t xml:space="preserve"> </w:t>
            </w:r>
            <w:r w:rsidR="001268B4" w:rsidRPr="00495D84">
              <w:t>The</w:t>
            </w:r>
            <w:r w:rsidR="00B27C84">
              <w:t xml:space="preserve"> </w:t>
            </w:r>
            <w:r w:rsidR="001268B4" w:rsidRPr="00495D84">
              <w:t>DRX</w:t>
            </w:r>
            <w:r w:rsidR="00B27C84">
              <w:t xml:space="preserve"> </w:t>
            </w:r>
            <w:r w:rsidR="001268B4" w:rsidRPr="00495D84">
              <w:t>cycle</w:t>
            </w:r>
            <w:r w:rsidR="00B27C84">
              <w:t xml:space="preserve"> </w:t>
            </w:r>
            <w:r w:rsidR="001268B4" w:rsidRPr="00495D84">
              <w:t>and</w:t>
            </w:r>
            <w:r w:rsidR="00B27C84">
              <w:t xml:space="preserve"> </w:t>
            </w:r>
            <w:r w:rsidR="001268B4" w:rsidRPr="00495D84">
              <w:t>time</w:t>
            </w:r>
            <w:r w:rsidR="00B27C84">
              <w:t xml:space="preserve"> </w:t>
            </w:r>
            <w:r w:rsidR="001268B4" w:rsidRPr="00495D84">
              <w:t>alignment</w:t>
            </w:r>
            <w:r w:rsidR="00B27C84">
              <w:t xml:space="preserve"> </w:t>
            </w:r>
            <w:r w:rsidR="001268B4" w:rsidRPr="00495D84">
              <w:t>timer</w:t>
            </w:r>
            <w:r w:rsidR="00B27C84">
              <w:t xml:space="preserve"> </w:t>
            </w:r>
            <w:r w:rsidR="001268B4" w:rsidRPr="00495D84">
              <w:t>parameters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0C82975C" w14:textId="77777777" w:rsidR="008F295B" w:rsidRPr="00495D84" w:rsidRDefault="008F295B" w:rsidP="008F295B"/>
    <w:p w14:paraId="414091F2" w14:textId="77777777" w:rsidR="008F295B" w:rsidRPr="00495D84" w:rsidRDefault="008F295B" w:rsidP="008F295B">
      <w:pPr>
        <w:pStyle w:val="Heading3"/>
      </w:pPr>
      <w:r w:rsidRPr="00495D84">
        <w:lastRenderedPageBreak/>
        <w:t>A.3.3.12</w:t>
      </w:r>
      <w:r w:rsidRPr="00495D84">
        <w:tab/>
        <w:t>DRX Configuration 12: DRX cycle = 640 ms and TAT = Infinity</w:t>
      </w:r>
    </w:p>
    <w:p w14:paraId="652BBC5D" w14:textId="77777777" w:rsidR="008F295B" w:rsidRPr="00495D84" w:rsidRDefault="008F295B" w:rsidP="008F295B">
      <w:pPr>
        <w:pStyle w:val="TH"/>
      </w:pPr>
      <w:r w:rsidRPr="00495D84">
        <w:rPr>
          <w:rFonts w:cs="v4.2.0"/>
        </w:rPr>
        <w:t>Table A.3.3.12-1: DRX.12: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8F295B" w:rsidRPr="00495D84" w14:paraId="3645D2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495D84" w:rsidRDefault="008F295B" w:rsidP="008F295B">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495D84" w:rsidRDefault="008F295B" w:rsidP="008F295B">
            <w:pPr>
              <w:pStyle w:val="TAH"/>
              <w:spacing w:line="256" w:lineRule="auto"/>
            </w:pPr>
            <w:r w:rsidRPr="00495D84">
              <w:t>Value</w:t>
            </w:r>
          </w:p>
        </w:tc>
      </w:tr>
      <w:tr w:rsidR="008F295B" w:rsidRPr="00495D84" w14:paraId="748B876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495D84" w:rsidRDefault="008F295B" w:rsidP="008F295B">
            <w:pPr>
              <w:pStyle w:val="TAC"/>
              <w:spacing w:line="256" w:lineRule="auto"/>
              <w:jc w:val="left"/>
              <w:rPr>
                <w:rFonts w:cs="Arial"/>
              </w:rPr>
            </w:pPr>
            <w:r w:rsidRPr="00495D84">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495D84" w:rsidRDefault="008F295B" w:rsidP="008F295B">
            <w:pPr>
              <w:pStyle w:val="TAC"/>
              <w:spacing w:line="256" w:lineRule="auto"/>
              <w:rPr>
                <w:rFonts w:cs="Arial"/>
              </w:rPr>
            </w:pPr>
            <w:r w:rsidRPr="00495D84">
              <w:t>psf6</w:t>
            </w:r>
          </w:p>
        </w:tc>
      </w:tr>
      <w:tr w:rsidR="008F295B" w:rsidRPr="00495D84" w14:paraId="701491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495D84" w:rsidRDefault="008F295B" w:rsidP="008F295B">
            <w:pPr>
              <w:pStyle w:val="TAC"/>
              <w:spacing w:line="256" w:lineRule="auto"/>
              <w:jc w:val="left"/>
              <w:rPr>
                <w:rFonts w:cs="Arial"/>
              </w:rPr>
            </w:pPr>
            <w:r w:rsidRPr="00495D84">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495D84" w:rsidRDefault="008F295B" w:rsidP="008F295B">
            <w:pPr>
              <w:pStyle w:val="TAC"/>
              <w:spacing w:line="256" w:lineRule="auto"/>
              <w:rPr>
                <w:rFonts w:cs="Arial"/>
              </w:rPr>
            </w:pPr>
            <w:r w:rsidRPr="00495D84">
              <w:rPr>
                <w:rFonts w:cs="Arial"/>
              </w:rPr>
              <w:t>psf2</w:t>
            </w:r>
          </w:p>
        </w:tc>
      </w:tr>
      <w:tr w:rsidR="008F295B" w:rsidRPr="00495D84" w14:paraId="616FCA8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495D84" w:rsidRDefault="008F295B" w:rsidP="008F295B">
            <w:pPr>
              <w:pStyle w:val="TAC"/>
              <w:spacing w:line="256" w:lineRule="auto"/>
              <w:jc w:val="left"/>
            </w:pPr>
            <w:r w:rsidRPr="00495D84">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495D84" w:rsidRDefault="008F295B" w:rsidP="008F295B">
            <w:pPr>
              <w:pStyle w:val="TAC"/>
              <w:spacing w:line="256" w:lineRule="auto"/>
              <w:rPr>
                <w:rFonts w:cs="Arial"/>
              </w:rPr>
            </w:pPr>
            <w:r w:rsidRPr="00495D84">
              <w:rPr>
                <w:rFonts w:cs="Arial"/>
                <w:lang w:eastAsia="zh-CN"/>
              </w:rPr>
              <w:t>psf16</w:t>
            </w:r>
          </w:p>
        </w:tc>
      </w:tr>
      <w:tr w:rsidR="008F295B" w:rsidRPr="00495D84" w14:paraId="001E5D1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495D84" w:rsidRDefault="008F295B" w:rsidP="008F295B">
            <w:pPr>
              <w:pStyle w:val="TAC"/>
              <w:spacing w:line="256" w:lineRule="auto"/>
              <w:jc w:val="left"/>
            </w:pPr>
            <w:r w:rsidRPr="00495D84">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31FC8992" w:rsidR="008F295B" w:rsidRPr="00495D84" w:rsidRDefault="008F295B" w:rsidP="008F295B">
            <w:pPr>
              <w:pStyle w:val="TAC"/>
              <w:spacing w:line="256" w:lineRule="auto"/>
              <w:rPr>
                <w:rFonts w:cs="Arial"/>
              </w:rPr>
            </w:pPr>
            <w:r w:rsidRPr="00495D84">
              <w:t>sf640,</w:t>
            </w:r>
            <w:r w:rsidR="00B27C84">
              <w:t xml:space="preserve"> </w:t>
            </w:r>
            <w:r w:rsidRPr="00495D84">
              <w:t>0</w:t>
            </w:r>
          </w:p>
        </w:tc>
      </w:tr>
      <w:tr w:rsidR="008F295B" w:rsidRPr="00495D84" w14:paraId="7B8E3EF3"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495D84" w:rsidRDefault="008F295B" w:rsidP="008F295B">
            <w:pPr>
              <w:pStyle w:val="TAC"/>
              <w:spacing w:line="256" w:lineRule="auto"/>
              <w:jc w:val="left"/>
            </w:pPr>
            <w:r w:rsidRPr="00495D84">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495D84" w:rsidRDefault="008F295B" w:rsidP="008F295B">
            <w:pPr>
              <w:pStyle w:val="TAC"/>
              <w:spacing w:line="256" w:lineRule="auto"/>
              <w:rPr>
                <w:rFonts w:cs="Arial"/>
              </w:rPr>
            </w:pPr>
            <w:r w:rsidRPr="00495D84">
              <w:rPr>
                <w:rFonts w:cs="Arial"/>
              </w:rPr>
              <w:t>disable</w:t>
            </w:r>
          </w:p>
        </w:tc>
      </w:tr>
      <w:tr w:rsidR="008F295B" w:rsidRPr="00495D84" w14:paraId="4A45C8E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495D84" w:rsidRDefault="008F295B" w:rsidP="008F295B">
            <w:pPr>
              <w:pStyle w:val="TAC"/>
              <w:spacing w:line="256" w:lineRule="auto"/>
              <w:jc w:val="left"/>
            </w:pPr>
            <w:r w:rsidRPr="00495D84">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495D84" w:rsidRDefault="008F295B" w:rsidP="008F295B">
            <w:pPr>
              <w:pStyle w:val="TAC"/>
              <w:spacing w:line="256" w:lineRule="auto"/>
              <w:rPr>
                <w:rFonts w:cs="Arial"/>
              </w:rPr>
            </w:pPr>
            <w:r w:rsidRPr="00495D84">
              <w:rPr>
                <w:rFonts w:cs="Arial"/>
              </w:rPr>
              <w:t>Infinity</w:t>
            </w:r>
          </w:p>
        </w:tc>
      </w:tr>
      <w:tr w:rsidR="008F295B" w:rsidRPr="00495D84" w14:paraId="12ACBC5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05DF476" w:rsidR="008F295B" w:rsidRPr="00495D84" w:rsidRDefault="00E94096" w:rsidP="008F295B">
            <w:pPr>
              <w:pStyle w:val="TAN"/>
              <w:spacing w:line="256" w:lineRule="auto"/>
            </w:pPr>
            <w:r>
              <w:t>NOTE:</w:t>
            </w:r>
            <w:r w:rsidR="008F295B" w:rsidRPr="00495D84">
              <w:tab/>
              <w:t>This</w:t>
            </w:r>
            <w:r w:rsidR="00B27C84">
              <w:t xml:space="preserve"> </w:t>
            </w:r>
            <w:r w:rsidR="008F295B" w:rsidRPr="00495D84">
              <w:t>DRX</w:t>
            </w:r>
            <w:r w:rsidR="00B27C84">
              <w:t xml:space="preserve"> </w:t>
            </w:r>
            <w:r w:rsidR="008F295B" w:rsidRPr="00495D84">
              <w:t>configuration</w:t>
            </w:r>
            <w:r w:rsidR="00B27C84">
              <w:t xml:space="preserve"> </w:t>
            </w:r>
            <w:r w:rsidR="008F295B" w:rsidRPr="00495D84">
              <w:t>is</w:t>
            </w:r>
            <w:r w:rsidR="00B27C84">
              <w:t xml:space="preserve"> </w:t>
            </w:r>
            <w:r w:rsidR="008F295B" w:rsidRPr="00495D84">
              <w:t>applicable</w:t>
            </w:r>
            <w:r w:rsidR="00B27C84">
              <w:t xml:space="preserve"> </w:t>
            </w:r>
            <w:r w:rsidR="008F295B" w:rsidRPr="00495D84">
              <w:t>for</w:t>
            </w:r>
            <w:r w:rsidR="00B27C84">
              <w:t xml:space="preserve"> </w:t>
            </w:r>
            <w:r w:rsidR="008F295B" w:rsidRPr="00495D84">
              <w:t>E-UTRA</w:t>
            </w:r>
            <w:r w:rsidR="00B27C84">
              <w:t xml:space="preserve"> </w:t>
            </w:r>
            <w:r w:rsidR="008F295B" w:rsidRPr="00495D84">
              <w:t>serving</w:t>
            </w:r>
            <w:r w:rsidR="00B27C84">
              <w:t xml:space="preserve"> </w:t>
            </w:r>
            <w:r w:rsidR="008F295B" w:rsidRPr="00495D84">
              <w:t>cell.</w:t>
            </w:r>
            <w:r w:rsidR="00B27C84">
              <w:t xml:space="preserve"> </w:t>
            </w:r>
            <w:r w:rsidR="008F295B" w:rsidRPr="00495D84">
              <w:t>For</w:t>
            </w:r>
            <w:r w:rsidR="00B27C84">
              <w:t xml:space="preserve"> </w:t>
            </w:r>
            <w:r w:rsidR="008F295B" w:rsidRPr="00495D84">
              <w:t>further</w:t>
            </w:r>
            <w:r w:rsidR="00B27C84">
              <w:t xml:space="preserve"> </w:t>
            </w:r>
            <w:r w:rsidR="008F295B" w:rsidRPr="00495D84">
              <w:t>information</w:t>
            </w:r>
            <w:r w:rsidR="00B27C84">
              <w:t xml:space="preserve"> </w:t>
            </w:r>
            <w:r w:rsidR="008F295B" w:rsidRPr="00495D84">
              <w:t>see</w:t>
            </w:r>
            <w:r w:rsidR="00B27C84">
              <w:t xml:space="preserve"> </w:t>
            </w:r>
            <w:r w:rsidR="008F295B" w:rsidRPr="00495D84">
              <w:t>clause</w:t>
            </w:r>
            <w:r w:rsidR="00B27C84">
              <w:t xml:space="preserve"> </w:t>
            </w:r>
            <w:r w:rsidR="008F295B" w:rsidRPr="00495D84">
              <w:t>6.3.2</w:t>
            </w:r>
            <w:r w:rsidR="00B27C84">
              <w:t xml:space="preserve"> </w:t>
            </w:r>
            <w:r w:rsidR="008F295B" w:rsidRPr="00495D84">
              <w:t>in</w:t>
            </w:r>
            <w:r w:rsidR="00B27C84">
              <w:t xml:space="preserve"> </w:t>
            </w:r>
            <w:r w:rsidR="008F295B" w:rsidRPr="00495D84">
              <w:t>TS</w:t>
            </w:r>
            <w:r w:rsidR="00B27C84">
              <w:t xml:space="preserve"> </w:t>
            </w:r>
            <w:r w:rsidR="008F295B" w:rsidRPr="00495D84">
              <w:t>36.331</w:t>
            </w:r>
            <w:r w:rsidR="00B27C84">
              <w:t xml:space="preserve"> </w:t>
            </w:r>
            <w:r w:rsidR="008F295B" w:rsidRPr="00495D84">
              <w:t>[16].</w:t>
            </w:r>
          </w:p>
        </w:tc>
      </w:tr>
    </w:tbl>
    <w:p w14:paraId="4036A417" w14:textId="0B41D496" w:rsidR="00B74688" w:rsidRPr="00495D84" w:rsidRDefault="00B74688" w:rsidP="00B74688"/>
    <w:p w14:paraId="212A0C8E" w14:textId="719BC77A" w:rsidR="00B74688" w:rsidRPr="00495D84" w:rsidRDefault="00610D90" w:rsidP="008D55C7">
      <w:pPr>
        <w:pStyle w:val="Heading3"/>
        <w:rPr>
          <w:lang w:eastAsia="zh-CN"/>
        </w:rPr>
      </w:pPr>
      <w:r w:rsidRPr="00495D84">
        <w:rPr>
          <w:lang w:eastAsia="zh-CN"/>
        </w:rPr>
        <w:t>A</w:t>
      </w:r>
      <w:r w:rsidR="00B74688" w:rsidRPr="00495D84">
        <w:rPr>
          <w:lang w:eastAsia="zh-CN"/>
        </w:rPr>
        <w:t>.3.3.13</w:t>
      </w:r>
      <w:r w:rsidR="00B74688" w:rsidRPr="00495D84">
        <w:rPr>
          <w:lang w:eastAsia="zh-CN"/>
        </w:rPr>
        <w:tab/>
        <w:t>DRX Configuration X1: DRX cycle = 80 ms and TAT = Infinity</w:t>
      </w:r>
    </w:p>
    <w:p w14:paraId="653054A9" w14:textId="2995BA1C" w:rsidR="00B74688" w:rsidRPr="00495D84" w:rsidRDefault="00B74688" w:rsidP="008D55C7">
      <w:pPr>
        <w:pStyle w:val="TH"/>
        <w:rPr>
          <w:lang w:eastAsia="zh-CN"/>
        </w:rPr>
      </w:pPr>
      <w:r w:rsidRPr="00495D84">
        <w:rPr>
          <w:lang w:eastAsia="zh-CN"/>
        </w:rPr>
        <w:t>Table A.3.3.</w:t>
      </w:r>
      <w:r w:rsidR="00714300" w:rsidRPr="00495D84">
        <w:rPr>
          <w:lang w:eastAsia="zh-CN"/>
        </w:rPr>
        <w:t>13</w:t>
      </w:r>
      <w:r w:rsidRPr="00495D84">
        <w:rPr>
          <w:lang w:eastAsia="zh-CN"/>
        </w:rPr>
        <w:t>-1: DRX.X1: DRX cycle = 80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B74688" w:rsidRPr="00495D84" w14:paraId="2CC9686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495D84" w:rsidRDefault="00B74688"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495D84" w:rsidRDefault="00B74688" w:rsidP="00E94096">
            <w:pPr>
              <w:pStyle w:val="TAH"/>
              <w:rPr>
                <w:lang w:eastAsia="zh-CN"/>
              </w:rPr>
            </w:pPr>
            <w:r w:rsidRPr="00495D84">
              <w:rPr>
                <w:lang w:eastAsia="zh-CN"/>
              </w:rPr>
              <w:t>Value</w:t>
            </w:r>
          </w:p>
        </w:tc>
      </w:tr>
      <w:tr w:rsidR="00B74688" w:rsidRPr="00495D84" w14:paraId="6D0083D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495D84" w:rsidRDefault="00B74688"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287B3045" w:rsidR="00B74688" w:rsidRPr="00495D84" w:rsidRDefault="00B74688" w:rsidP="00E94096">
            <w:pPr>
              <w:pStyle w:val="TAC"/>
              <w:rPr>
                <w:rFonts w:cs="Arial"/>
                <w:lang w:eastAsia="zh-CN"/>
              </w:rPr>
            </w:pPr>
            <w:r w:rsidRPr="00495D84">
              <w:rPr>
                <w:rFonts w:cs="Arial"/>
                <w:lang w:eastAsia="zh-CN"/>
              </w:rPr>
              <w:t>6</w:t>
            </w:r>
            <w:r w:rsidR="00B27C84">
              <w:rPr>
                <w:rFonts w:cs="Arial"/>
                <w:lang w:eastAsia="zh-CN"/>
              </w:rPr>
              <w:t xml:space="preserve"> </w:t>
            </w:r>
            <w:r w:rsidRPr="00495D84">
              <w:rPr>
                <w:rFonts w:cs="Arial"/>
                <w:lang w:eastAsia="zh-CN"/>
              </w:rPr>
              <w:t>ms</w:t>
            </w:r>
          </w:p>
        </w:tc>
      </w:tr>
      <w:tr w:rsidR="00B74688" w:rsidRPr="00495D84" w14:paraId="68A0C84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495D84" w:rsidRDefault="00B74688"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6BEAF839"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ms</w:t>
            </w:r>
          </w:p>
        </w:tc>
      </w:tr>
      <w:tr w:rsidR="00B74688" w:rsidRPr="00495D84" w14:paraId="259E665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495D84" w:rsidRDefault="00B74688"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5DF19A66"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06B56EA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495D84" w:rsidRDefault="00B74688"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289B0995" w:rsidR="00B74688" w:rsidRPr="00495D84" w:rsidRDefault="00B74688" w:rsidP="00E94096">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B74688" w:rsidRPr="00495D84" w14:paraId="4B02A81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495D84" w:rsidRDefault="00B74688"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39ADF7D1" w:rsidR="00B74688" w:rsidRPr="00495D84" w:rsidRDefault="00B74688" w:rsidP="00E94096">
            <w:pPr>
              <w:pStyle w:val="TAC"/>
              <w:rPr>
                <w:rFonts w:cs="Arial"/>
                <w:lang w:eastAsia="zh-CN"/>
              </w:rPr>
            </w:pPr>
            <w:r w:rsidRPr="00495D84">
              <w:rPr>
                <w:rFonts w:cs="Arial"/>
                <w:lang w:eastAsia="zh-CN"/>
              </w:rPr>
              <w:t>80</w:t>
            </w:r>
            <w:r w:rsidR="00B27C84">
              <w:rPr>
                <w:rFonts w:cs="Arial"/>
                <w:lang w:eastAsia="zh-CN"/>
              </w:rPr>
              <w:t xml:space="preserve"> </w:t>
            </w:r>
            <w:r w:rsidRPr="00495D84">
              <w:rPr>
                <w:rFonts w:cs="Arial"/>
                <w:lang w:eastAsia="zh-CN"/>
              </w:rPr>
              <w:t>ms</w:t>
            </w:r>
          </w:p>
        </w:tc>
      </w:tr>
      <w:tr w:rsidR="00B74688" w:rsidRPr="00495D84" w14:paraId="70A6070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495D84" w:rsidRDefault="00B74688"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495D84" w:rsidRDefault="00B74688" w:rsidP="00E94096">
            <w:pPr>
              <w:pStyle w:val="TAC"/>
              <w:rPr>
                <w:rFonts w:cs="Arial"/>
                <w:lang w:eastAsia="zh-CN"/>
              </w:rPr>
            </w:pPr>
            <w:r w:rsidRPr="00495D84">
              <w:rPr>
                <w:rFonts w:cs="Arial"/>
                <w:lang w:eastAsia="zh-CN"/>
              </w:rPr>
              <w:t>disable</w:t>
            </w:r>
          </w:p>
        </w:tc>
      </w:tr>
      <w:tr w:rsidR="00B74688" w:rsidRPr="00495D84" w14:paraId="3E2A6FA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495D84" w:rsidRDefault="00B74688"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495D84" w:rsidRDefault="00B74688" w:rsidP="00E94096">
            <w:pPr>
              <w:pStyle w:val="TAC"/>
              <w:rPr>
                <w:rFonts w:cs="Arial"/>
                <w:lang w:eastAsia="zh-CN"/>
              </w:rPr>
            </w:pPr>
            <w:r w:rsidRPr="00495D84">
              <w:rPr>
                <w:rFonts w:cs="Arial"/>
                <w:lang w:eastAsia="zh-CN"/>
              </w:rPr>
              <w:t>Infinity</w:t>
            </w:r>
          </w:p>
        </w:tc>
      </w:tr>
      <w:tr w:rsidR="00B74688" w:rsidRPr="00495D84" w14:paraId="60EF7D02"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2611EB8C" w:rsidR="00B74688" w:rsidRPr="00495D84" w:rsidRDefault="00E94096" w:rsidP="00E94096">
            <w:pPr>
              <w:pStyle w:val="TAN"/>
              <w:rPr>
                <w:lang w:eastAsia="zh-CN"/>
              </w:rPr>
            </w:pPr>
            <w:r>
              <w:rPr>
                <w:lang w:eastAsia="zh-CN"/>
              </w:rPr>
              <w:t>NOTE:</w:t>
            </w:r>
            <w:r w:rsidR="00B74688" w:rsidRPr="00495D84">
              <w:rPr>
                <w:lang w:eastAsia="zh-CN"/>
              </w:rPr>
              <w:tab/>
              <w:t>This</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configuration</w:t>
            </w:r>
            <w:r w:rsidR="00B27C84">
              <w:rPr>
                <w:lang w:eastAsia="zh-CN"/>
              </w:rPr>
              <w:t xml:space="preserve"> </w:t>
            </w:r>
            <w:r w:rsidR="00B74688" w:rsidRPr="00495D84">
              <w:rPr>
                <w:lang w:eastAsia="zh-CN"/>
              </w:rPr>
              <w:t>is</w:t>
            </w:r>
            <w:r w:rsidR="00B27C84">
              <w:rPr>
                <w:lang w:eastAsia="zh-CN"/>
              </w:rPr>
              <w:t xml:space="preserve"> </w:t>
            </w:r>
            <w:r w:rsidR="00B74688" w:rsidRPr="00495D84">
              <w:rPr>
                <w:lang w:eastAsia="zh-CN"/>
              </w:rPr>
              <w:t>applicable</w:t>
            </w:r>
            <w:r w:rsidR="00B27C84">
              <w:rPr>
                <w:lang w:eastAsia="zh-CN"/>
              </w:rPr>
              <w:t xml:space="preserve"> </w:t>
            </w:r>
            <w:r w:rsidR="00B74688" w:rsidRPr="00495D84">
              <w:rPr>
                <w:lang w:eastAsia="zh-CN"/>
              </w:rPr>
              <w:t>for</w:t>
            </w:r>
            <w:r w:rsidR="00B27C84">
              <w:rPr>
                <w:lang w:eastAsia="zh-CN"/>
              </w:rPr>
              <w:t xml:space="preserve"> </w:t>
            </w:r>
            <w:r w:rsidR="00B74688" w:rsidRPr="00495D84">
              <w:rPr>
                <w:lang w:eastAsia="zh-CN"/>
              </w:rPr>
              <w:t>NR</w:t>
            </w:r>
            <w:r w:rsidR="00B27C84">
              <w:rPr>
                <w:lang w:eastAsia="zh-CN"/>
              </w:rPr>
              <w:t xml:space="preserve"> </w:t>
            </w:r>
            <w:r w:rsidR="00B74688" w:rsidRPr="00495D84">
              <w:rPr>
                <w:lang w:eastAsia="zh-CN"/>
              </w:rPr>
              <w:t>serving</w:t>
            </w:r>
            <w:r w:rsidR="00B27C84">
              <w:rPr>
                <w:lang w:eastAsia="zh-CN"/>
              </w:rPr>
              <w:t xml:space="preserve"> </w:t>
            </w:r>
            <w:r w:rsidR="00B74688" w:rsidRPr="00495D84">
              <w:rPr>
                <w:lang w:eastAsia="zh-CN"/>
              </w:rPr>
              <w:t>cell.</w:t>
            </w:r>
            <w:r w:rsidR="00B27C84">
              <w:rPr>
                <w:lang w:eastAsia="zh-CN"/>
              </w:rPr>
              <w:t xml:space="preserve"> </w:t>
            </w:r>
            <w:r w:rsidR="00B74688" w:rsidRPr="00495D84">
              <w:rPr>
                <w:lang w:eastAsia="zh-CN"/>
              </w:rPr>
              <w:t>The</w:t>
            </w:r>
            <w:r w:rsidR="00B27C84">
              <w:rPr>
                <w:lang w:eastAsia="zh-CN"/>
              </w:rPr>
              <w:t xml:space="preserve"> </w:t>
            </w:r>
            <w:r w:rsidR="00B74688" w:rsidRPr="00495D84">
              <w:rPr>
                <w:lang w:eastAsia="zh-CN"/>
              </w:rPr>
              <w:t>DRX</w:t>
            </w:r>
            <w:r w:rsidR="00B27C84">
              <w:rPr>
                <w:lang w:eastAsia="zh-CN"/>
              </w:rPr>
              <w:t xml:space="preserve"> </w:t>
            </w:r>
            <w:r w:rsidR="00B74688" w:rsidRPr="00495D84">
              <w:rPr>
                <w:lang w:eastAsia="zh-CN"/>
              </w:rPr>
              <w:t>cycle</w:t>
            </w:r>
            <w:r w:rsidR="00B27C84">
              <w:rPr>
                <w:lang w:eastAsia="zh-CN"/>
              </w:rPr>
              <w:t xml:space="preserve"> </w:t>
            </w:r>
            <w:r w:rsidR="00B74688" w:rsidRPr="00495D84">
              <w:rPr>
                <w:lang w:eastAsia="zh-CN"/>
              </w:rPr>
              <w:t>and</w:t>
            </w:r>
            <w:r w:rsidR="00B27C84">
              <w:rPr>
                <w:lang w:eastAsia="zh-CN"/>
              </w:rPr>
              <w:t xml:space="preserve"> </w:t>
            </w:r>
            <w:r w:rsidR="00B74688" w:rsidRPr="00495D84">
              <w:rPr>
                <w:lang w:eastAsia="zh-CN"/>
              </w:rPr>
              <w:t>time</w:t>
            </w:r>
            <w:r w:rsidR="00B27C84">
              <w:rPr>
                <w:lang w:eastAsia="zh-CN"/>
              </w:rPr>
              <w:t xml:space="preserve"> </w:t>
            </w:r>
            <w:r w:rsidR="00B74688" w:rsidRPr="00495D84">
              <w:rPr>
                <w:lang w:eastAsia="zh-CN"/>
              </w:rPr>
              <w:t>alignment</w:t>
            </w:r>
            <w:r w:rsidR="00B27C84">
              <w:rPr>
                <w:lang w:eastAsia="zh-CN"/>
              </w:rPr>
              <w:t xml:space="preserve"> </w:t>
            </w:r>
            <w:r w:rsidR="00B74688" w:rsidRPr="00495D84">
              <w:rPr>
                <w:lang w:eastAsia="zh-CN"/>
              </w:rPr>
              <w:t>timer</w:t>
            </w:r>
            <w:r w:rsidR="00B27C84">
              <w:rPr>
                <w:lang w:eastAsia="zh-CN"/>
              </w:rPr>
              <w:t xml:space="preserve"> </w:t>
            </w:r>
            <w:r w:rsidR="00B74688" w:rsidRPr="00495D84">
              <w:rPr>
                <w:lang w:eastAsia="zh-CN"/>
              </w:rPr>
              <w:t>parameters</w:t>
            </w:r>
            <w:r w:rsidR="00B27C84">
              <w:rPr>
                <w:lang w:eastAsia="zh-CN"/>
              </w:rPr>
              <w:t xml:space="preserve"> </w:t>
            </w:r>
            <w:r w:rsidR="00B74688" w:rsidRPr="00495D84">
              <w:rPr>
                <w:lang w:eastAsia="zh-CN"/>
              </w:rPr>
              <w:t>are</w:t>
            </w:r>
            <w:r w:rsidR="00B27C84">
              <w:rPr>
                <w:lang w:eastAsia="zh-CN"/>
              </w:rPr>
              <w:t xml:space="preserve"> </w:t>
            </w:r>
            <w:r w:rsidR="00B74688" w:rsidRPr="00495D84">
              <w:rPr>
                <w:lang w:eastAsia="zh-CN"/>
              </w:rPr>
              <w:t>specified</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clause</w:t>
            </w:r>
            <w:r w:rsidR="00B27C84">
              <w:rPr>
                <w:lang w:eastAsia="zh-CN"/>
              </w:rPr>
              <w:t xml:space="preserve"> </w:t>
            </w:r>
            <w:r w:rsidR="00B74688" w:rsidRPr="00495D84">
              <w:rPr>
                <w:lang w:eastAsia="zh-CN"/>
              </w:rPr>
              <w:t>6.3.2</w:t>
            </w:r>
            <w:r w:rsidR="00B27C84">
              <w:rPr>
                <w:lang w:eastAsia="zh-CN"/>
              </w:rPr>
              <w:t xml:space="preserve"> </w:t>
            </w:r>
            <w:r w:rsidR="00B74688" w:rsidRPr="00495D84">
              <w:rPr>
                <w:lang w:eastAsia="zh-CN"/>
              </w:rPr>
              <w:t>in</w:t>
            </w:r>
            <w:r w:rsidR="00B27C84">
              <w:rPr>
                <w:lang w:eastAsia="zh-CN"/>
              </w:rPr>
              <w:t xml:space="preserve"> </w:t>
            </w:r>
            <w:r w:rsidR="00B74688" w:rsidRPr="00495D84">
              <w:rPr>
                <w:lang w:eastAsia="zh-CN"/>
              </w:rPr>
              <w:t>TS</w:t>
            </w:r>
            <w:r w:rsidR="00B27C84">
              <w:rPr>
                <w:lang w:eastAsia="zh-CN"/>
              </w:rPr>
              <w:t xml:space="preserve"> </w:t>
            </w:r>
            <w:r w:rsidR="00B74688" w:rsidRPr="00495D84">
              <w:rPr>
                <w:lang w:eastAsia="zh-CN"/>
              </w:rPr>
              <w:t>38.331</w:t>
            </w:r>
            <w:r w:rsidR="00B27C84">
              <w:rPr>
                <w:lang w:eastAsia="zh-CN"/>
              </w:rPr>
              <w:t xml:space="preserve"> </w:t>
            </w:r>
            <w:r w:rsidR="00B74688" w:rsidRPr="00495D84">
              <w:rPr>
                <w:lang w:eastAsia="zh-CN"/>
              </w:rPr>
              <w:t>[2]</w:t>
            </w:r>
          </w:p>
        </w:tc>
      </w:tr>
    </w:tbl>
    <w:p w14:paraId="778523E1" w14:textId="77777777" w:rsidR="00B74688" w:rsidRPr="00495D84" w:rsidRDefault="00B74688" w:rsidP="00B74688"/>
    <w:p w14:paraId="5EEBDF61" w14:textId="77777777" w:rsidR="0017129C" w:rsidRPr="00495D84" w:rsidRDefault="0017129C" w:rsidP="0017129C">
      <w:pPr>
        <w:pStyle w:val="Heading3"/>
        <w:rPr>
          <w:lang w:eastAsia="zh-CN"/>
        </w:rPr>
      </w:pPr>
      <w:r w:rsidRPr="00495D84">
        <w:rPr>
          <w:lang w:eastAsia="zh-CN"/>
        </w:rPr>
        <w:t>A.3.3.14</w:t>
      </w:r>
      <w:r w:rsidRPr="00495D84">
        <w:rPr>
          <w:lang w:eastAsia="zh-CN"/>
        </w:rPr>
        <w:tab/>
        <w:t>DRX Configuration 14: DRX cycle = 160 ms and TAT = Infinity</w:t>
      </w:r>
    </w:p>
    <w:p w14:paraId="19E57092" w14:textId="77777777" w:rsidR="0017129C" w:rsidRPr="00495D84" w:rsidRDefault="0017129C" w:rsidP="0017129C">
      <w:pPr>
        <w:pStyle w:val="TH"/>
        <w:rPr>
          <w:lang w:eastAsia="zh-CN"/>
        </w:rPr>
      </w:pPr>
      <w:r w:rsidRPr="00495D84">
        <w:rPr>
          <w:lang w:eastAsia="zh-CN"/>
        </w:rPr>
        <w:t>Table A.3.3.13-1: DRX.14: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17129C" w:rsidRPr="00495D84" w14:paraId="6F9FB66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21C4CD6" w14:textId="77777777" w:rsidR="0017129C" w:rsidRPr="00495D84" w:rsidRDefault="0017129C" w:rsidP="00E94096">
            <w:pPr>
              <w:pStyle w:val="TAH"/>
              <w:rPr>
                <w:lang w:eastAsia="zh-CN"/>
              </w:rPr>
            </w:pPr>
            <w:r w:rsidRPr="00495D84">
              <w:rPr>
                <w:lang w:eastAsia="zh-CN"/>
              </w:rPr>
              <w:t>Field</w:t>
            </w:r>
          </w:p>
        </w:tc>
        <w:tc>
          <w:tcPr>
            <w:tcW w:w="4110" w:type="dxa"/>
            <w:tcBorders>
              <w:top w:val="single" w:sz="4" w:space="0" w:color="auto"/>
              <w:left w:val="nil"/>
              <w:bottom w:val="single" w:sz="4" w:space="0" w:color="auto"/>
              <w:right w:val="single" w:sz="4" w:space="0" w:color="auto"/>
            </w:tcBorders>
            <w:vAlign w:val="center"/>
            <w:hideMark/>
          </w:tcPr>
          <w:p w14:paraId="62BC5F45" w14:textId="77777777" w:rsidR="0017129C" w:rsidRPr="00495D84" w:rsidRDefault="0017129C" w:rsidP="00E94096">
            <w:pPr>
              <w:pStyle w:val="TAH"/>
              <w:rPr>
                <w:lang w:eastAsia="zh-CN"/>
              </w:rPr>
            </w:pPr>
            <w:r w:rsidRPr="00495D84">
              <w:rPr>
                <w:lang w:eastAsia="zh-CN"/>
              </w:rPr>
              <w:t>Value</w:t>
            </w:r>
          </w:p>
        </w:tc>
      </w:tr>
      <w:tr w:rsidR="0017129C" w:rsidRPr="00495D84" w14:paraId="5DEA35B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D2478AF" w14:textId="77777777" w:rsidR="0017129C" w:rsidRPr="00495D84" w:rsidRDefault="0017129C" w:rsidP="00E94096">
            <w:pPr>
              <w:pStyle w:val="TAL"/>
              <w:rPr>
                <w:rFonts w:cs="Arial"/>
                <w:lang w:eastAsia="zh-CN"/>
              </w:rPr>
            </w:pPr>
            <w:r w:rsidRPr="00495D84">
              <w:rPr>
                <w:lang w:eastAsia="zh-CN"/>
              </w:rPr>
              <w:t>drx-onDurationTimer</w:t>
            </w:r>
          </w:p>
        </w:tc>
        <w:tc>
          <w:tcPr>
            <w:tcW w:w="4110" w:type="dxa"/>
            <w:tcBorders>
              <w:top w:val="single" w:sz="4" w:space="0" w:color="auto"/>
              <w:left w:val="nil"/>
              <w:bottom w:val="single" w:sz="4" w:space="0" w:color="auto"/>
              <w:right w:val="single" w:sz="4" w:space="0" w:color="auto"/>
            </w:tcBorders>
            <w:hideMark/>
          </w:tcPr>
          <w:p w14:paraId="5B36BC7F" w14:textId="53D61038" w:rsidR="0017129C" w:rsidRPr="00495D84" w:rsidRDefault="0017129C" w:rsidP="00E94096">
            <w:pPr>
              <w:pStyle w:val="TAC"/>
              <w:rPr>
                <w:lang w:eastAsia="zh-CN"/>
              </w:rPr>
            </w:pPr>
            <w:r w:rsidRPr="00495D84">
              <w:rPr>
                <w:lang w:eastAsia="zh-CN"/>
              </w:rPr>
              <w:t>6</w:t>
            </w:r>
            <w:r w:rsidR="00B27C84">
              <w:rPr>
                <w:lang w:eastAsia="zh-CN"/>
              </w:rPr>
              <w:t xml:space="preserve"> </w:t>
            </w:r>
            <w:r w:rsidRPr="00495D84">
              <w:rPr>
                <w:lang w:eastAsia="zh-CN"/>
              </w:rPr>
              <w:t>ms</w:t>
            </w:r>
          </w:p>
        </w:tc>
      </w:tr>
      <w:tr w:rsidR="0017129C" w:rsidRPr="00495D84" w14:paraId="106DB65F"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D1AB42B" w14:textId="77777777" w:rsidR="0017129C" w:rsidRPr="00495D84" w:rsidRDefault="0017129C" w:rsidP="00E94096">
            <w:pPr>
              <w:pStyle w:val="TAL"/>
              <w:rPr>
                <w:rFonts w:cs="Arial"/>
                <w:lang w:eastAsia="zh-CN"/>
              </w:rPr>
            </w:pPr>
            <w:r w:rsidRPr="00495D84">
              <w:rPr>
                <w:rFonts w:cs="Arial"/>
                <w:lang w:eastAsia="zh-CN"/>
              </w:rPr>
              <w:t>drx-InactivityTimer</w:t>
            </w:r>
          </w:p>
        </w:tc>
        <w:tc>
          <w:tcPr>
            <w:tcW w:w="4110" w:type="dxa"/>
            <w:tcBorders>
              <w:top w:val="single" w:sz="4" w:space="0" w:color="auto"/>
              <w:left w:val="nil"/>
              <w:bottom w:val="single" w:sz="4" w:space="0" w:color="auto"/>
              <w:right w:val="single" w:sz="4" w:space="0" w:color="auto"/>
            </w:tcBorders>
            <w:hideMark/>
          </w:tcPr>
          <w:p w14:paraId="047ED2E8" w14:textId="66496E17"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ms</w:t>
            </w:r>
          </w:p>
        </w:tc>
      </w:tr>
      <w:tr w:rsidR="0017129C" w:rsidRPr="00495D84" w14:paraId="3D47F59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BFA14CE" w14:textId="77777777" w:rsidR="0017129C" w:rsidRPr="00495D84" w:rsidRDefault="0017129C" w:rsidP="00E94096">
            <w:pPr>
              <w:pStyle w:val="TAL"/>
              <w:rPr>
                <w:rFonts w:cs="Arial"/>
                <w:lang w:eastAsia="zh-CN"/>
              </w:rPr>
            </w:pPr>
            <w:r w:rsidRPr="00495D84">
              <w:rPr>
                <w:rFonts w:cs="Arial"/>
                <w:lang w:eastAsia="zh-CN"/>
              </w:rPr>
              <w:t>drx-RetransmissionTimerDL</w:t>
            </w:r>
          </w:p>
        </w:tc>
        <w:tc>
          <w:tcPr>
            <w:tcW w:w="4110" w:type="dxa"/>
            <w:tcBorders>
              <w:top w:val="single" w:sz="4" w:space="0" w:color="auto"/>
              <w:left w:val="nil"/>
              <w:bottom w:val="single" w:sz="4" w:space="0" w:color="auto"/>
              <w:right w:val="single" w:sz="4" w:space="0" w:color="auto"/>
            </w:tcBorders>
            <w:hideMark/>
          </w:tcPr>
          <w:p w14:paraId="23FD08D1" w14:textId="73D781D1"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21707CB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CA4ABFF" w14:textId="77777777" w:rsidR="0017129C" w:rsidRPr="00495D84" w:rsidRDefault="0017129C" w:rsidP="00E94096">
            <w:pPr>
              <w:pStyle w:val="TAL"/>
              <w:rPr>
                <w:rFonts w:cs="Arial"/>
                <w:lang w:eastAsia="zh-CN"/>
              </w:rPr>
            </w:pPr>
            <w:r w:rsidRPr="00495D84">
              <w:rPr>
                <w:rFonts w:cs="Arial"/>
                <w:lang w:eastAsia="zh-CN"/>
              </w:rPr>
              <w:t>drx-RetransmissionTimerUL</w:t>
            </w:r>
          </w:p>
        </w:tc>
        <w:tc>
          <w:tcPr>
            <w:tcW w:w="4110" w:type="dxa"/>
            <w:tcBorders>
              <w:top w:val="single" w:sz="4" w:space="0" w:color="auto"/>
              <w:left w:val="nil"/>
              <w:bottom w:val="single" w:sz="4" w:space="0" w:color="auto"/>
              <w:right w:val="single" w:sz="4" w:space="0" w:color="auto"/>
            </w:tcBorders>
            <w:hideMark/>
          </w:tcPr>
          <w:p w14:paraId="246713D4" w14:textId="57EC0339" w:rsidR="0017129C" w:rsidRPr="00495D84" w:rsidRDefault="0017129C" w:rsidP="00E94096">
            <w:pPr>
              <w:pStyle w:val="TAC"/>
              <w:rPr>
                <w:lang w:eastAsia="zh-CN"/>
              </w:rPr>
            </w:pPr>
            <w:r w:rsidRPr="00495D84">
              <w:rPr>
                <w:lang w:eastAsia="zh-CN"/>
              </w:rPr>
              <w:t>1</w:t>
            </w:r>
            <w:r w:rsidR="00B27C84">
              <w:rPr>
                <w:lang w:eastAsia="zh-CN"/>
              </w:rPr>
              <w:t xml:space="preserve"> </w:t>
            </w:r>
            <w:r w:rsidRPr="00495D84">
              <w:rPr>
                <w:lang w:eastAsia="zh-CN"/>
              </w:rPr>
              <w:t>slot</w:t>
            </w:r>
          </w:p>
        </w:tc>
      </w:tr>
      <w:tr w:rsidR="0017129C" w:rsidRPr="00495D84" w14:paraId="6B15B836"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36D4401" w14:textId="77777777" w:rsidR="0017129C" w:rsidRPr="00495D84" w:rsidRDefault="0017129C" w:rsidP="00E94096">
            <w:pPr>
              <w:pStyle w:val="TAL"/>
              <w:rPr>
                <w:rFonts w:cs="Arial"/>
                <w:vertAlign w:val="superscript"/>
                <w:lang w:eastAsia="zh-CN"/>
              </w:rPr>
            </w:pPr>
            <w:r w:rsidRPr="00495D84">
              <w:rPr>
                <w:lang w:eastAsia="zh-CN"/>
              </w:rPr>
              <w:t>drx-LongCycleStartOffset</w:t>
            </w:r>
          </w:p>
        </w:tc>
        <w:tc>
          <w:tcPr>
            <w:tcW w:w="4110" w:type="dxa"/>
            <w:tcBorders>
              <w:top w:val="single" w:sz="4" w:space="0" w:color="auto"/>
              <w:left w:val="nil"/>
              <w:bottom w:val="single" w:sz="4" w:space="0" w:color="auto"/>
              <w:right w:val="single" w:sz="4" w:space="0" w:color="auto"/>
            </w:tcBorders>
            <w:hideMark/>
          </w:tcPr>
          <w:p w14:paraId="41D6DE2A" w14:textId="22F99363" w:rsidR="0017129C" w:rsidRPr="00495D84" w:rsidRDefault="0017129C" w:rsidP="00E94096">
            <w:pPr>
              <w:pStyle w:val="TAC"/>
              <w:rPr>
                <w:lang w:eastAsia="zh-CN"/>
              </w:rPr>
            </w:pPr>
            <w:r w:rsidRPr="00495D84">
              <w:rPr>
                <w:lang w:eastAsia="zh-CN"/>
              </w:rPr>
              <w:t>160</w:t>
            </w:r>
            <w:r w:rsidR="00B27C84">
              <w:rPr>
                <w:lang w:eastAsia="zh-CN"/>
              </w:rPr>
              <w:t xml:space="preserve"> </w:t>
            </w:r>
            <w:r w:rsidRPr="00495D84">
              <w:rPr>
                <w:lang w:eastAsia="zh-CN"/>
              </w:rPr>
              <w:t>ms</w:t>
            </w:r>
          </w:p>
        </w:tc>
      </w:tr>
      <w:tr w:rsidR="0017129C" w:rsidRPr="00495D84" w14:paraId="46C787B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B48F058" w14:textId="77777777" w:rsidR="0017129C" w:rsidRPr="00495D84" w:rsidRDefault="0017129C" w:rsidP="00E94096">
            <w:pPr>
              <w:pStyle w:val="TAL"/>
              <w:rPr>
                <w:rFonts w:cs="Arial"/>
                <w:lang w:eastAsia="zh-CN"/>
              </w:rPr>
            </w:pPr>
            <w:r w:rsidRPr="00495D84">
              <w:rPr>
                <w:rFonts w:cs="Arial"/>
                <w:lang w:eastAsia="zh-CN"/>
              </w:rPr>
              <w:t>shortDRX</w:t>
            </w:r>
          </w:p>
        </w:tc>
        <w:tc>
          <w:tcPr>
            <w:tcW w:w="4110" w:type="dxa"/>
            <w:tcBorders>
              <w:top w:val="single" w:sz="4" w:space="0" w:color="auto"/>
              <w:left w:val="nil"/>
              <w:bottom w:val="single" w:sz="4" w:space="0" w:color="auto"/>
              <w:right w:val="single" w:sz="4" w:space="0" w:color="auto"/>
            </w:tcBorders>
            <w:hideMark/>
          </w:tcPr>
          <w:p w14:paraId="78393C34" w14:textId="77777777" w:rsidR="0017129C" w:rsidRPr="00495D84" w:rsidRDefault="0017129C" w:rsidP="00E94096">
            <w:pPr>
              <w:pStyle w:val="TAC"/>
              <w:rPr>
                <w:lang w:eastAsia="zh-CN"/>
              </w:rPr>
            </w:pPr>
            <w:r w:rsidRPr="00495D84">
              <w:rPr>
                <w:lang w:eastAsia="zh-CN"/>
              </w:rPr>
              <w:t>disable</w:t>
            </w:r>
          </w:p>
        </w:tc>
      </w:tr>
      <w:tr w:rsidR="0017129C" w:rsidRPr="00495D84" w14:paraId="0756897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FAF000D" w14:textId="77777777" w:rsidR="0017129C" w:rsidRPr="00495D84" w:rsidRDefault="0017129C" w:rsidP="00E94096">
            <w:pPr>
              <w:pStyle w:val="TAL"/>
              <w:rPr>
                <w:rFonts w:cs="Arial"/>
                <w:lang w:eastAsia="zh-CN"/>
              </w:rPr>
            </w:pPr>
            <w:r w:rsidRPr="00495D84">
              <w:rPr>
                <w:rFonts w:cs="Arial"/>
                <w:lang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27A1DAE0" w14:textId="77777777" w:rsidR="0017129C" w:rsidRPr="00495D84" w:rsidRDefault="0017129C" w:rsidP="00E94096">
            <w:pPr>
              <w:pStyle w:val="TAC"/>
              <w:rPr>
                <w:lang w:eastAsia="zh-CN"/>
              </w:rPr>
            </w:pPr>
            <w:r w:rsidRPr="00495D84">
              <w:rPr>
                <w:lang w:eastAsia="zh-CN"/>
              </w:rPr>
              <w:t>Infinity</w:t>
            </w:r>
          </w:p>
        </w:tc>
      </w:tr>
      <w:tr w:rsidR="0017129C" w:rsidRPr="00495D84" w14:paraId="315364E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DE33ACC" w14:textId="6BF0B46F" w:rsidR="0017129C" w:rsidRPr="00495D84" w:rsidRDefault="00E94096" w:rsidP="00E94096">
            <w:pPr>
              <w:pStyle w:val="TAN"/>
              <w:rPr>
                <w:lang w:eastAsia="zh-CN"/>
              </w:rPr>
            </w:pPr>
            <w:r>
              <w:rPr>
                <w:lang w:eastAsia="zh-CN"/>
              </w:rPr>
              <w:t>NOTE:</w:t>
            </w:r>
            <w:r w:rsidR="0017129C" w:rsidRPr="00495D84">
              <w:rPr>
                <w:lang w:eastAsia="zh-CN"/>
              </w:rPr>
              <w:tab/>
              <w:t>This</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configuration</w:t>
            </w:r>
            <w:r w:rsidR="00B27C84">
              <w:rPr>
                <w:lang w:eastAsia="zh-CN"/>
              </w:rPr>
              <w:t xml:space="preserve"> </w:t>
            </w:r>
            <w:r w:rsidR="0017129C" w:rsidRPr="00495D84">
              <w:rPr>
                <w:lang w:eastAsia="zh-CN"/>
              </w:rPr>
              <w:t>is</w:t>
            </w:r>
            <w:r w:rsidR="00B27C84">
              <w:rPr>
                <w:lang w:eastAsia="zh-CN"/>
              </w:rPr>
              <w:t xml:space="preserve"> </w:t>
            </w:r>
            <w:r w:rsidR="0017129C" w:rsidRPr="00495D84">
              <w:rPr>
                <w:lang w:eastAsia="zh-CN"/>
              </w:rPr>
              <w:t>applicable</w:t>
            </w:r>
            <w:r w:rsidR="00B27C84">
              <w:rPr>
                <w:lang w:eastAsia="zh-CN"/>
              </w:rPr>
              <w:t xml:space="preserve"> </w:t>
            </w:r>
            <w:r w:rsidR="0017129C" w:rsidRPr="00495D84">
              <w:rPr>
                <w:lang w:eastAsia="zh-CN"/>
              </w:rPr>
              <w:t>for</w:t>
            </w:r>
            <w:r w:rsidR="00B27C84">
              <w:rPr>
                <w:lang w:eastAsia="zh-CN"/>
              </w:rPr>
              <w:t xml:space="preserve"> </w:t>
            </w:r>
            <w:r w:rsidR="0017129C" w:rsidRPr="00495D84">
              <w:rPr>
                <w:lang w:eastAsia="zh-CN"/>
              </w:rPr>
              <w:t>NR</w:t>
            </w:r>
            <w:r w:rsidR="00B27C84">
              <w:rPr>
                <w:lang w:eastAsia="zh-CN"/>
              </w:rPr>
              <w:t xml:space="preserve"> </w:t>
            </w:r>
            <w:r w:rsidR="0017129C" w:rsidRPr="00495D84">
              <w:rPr>
                <w:lang w:eastAsia="zh-CN"/>
              </w:rPr>
              <w:t>serving</w:t>
            </w:r>
            <w:r w:rsidR="00B27C84">
              <w:rPr>
                <w:lang w:eastAsia="zh-CN"/>
              </w:rPr>
              <w:t xml:space="preserve"> </w:t>
            </w:r>
            <w:r w:rsidR="0017129C" w:rsidRPr="00495D84">
              <w:rPr>
                <w:lang w:eastAsia="zh-CN"/>
              </w:rPr>
              <w:t>cell.</w:t>
            </w:r>
            <w:r w:rsidR="00B27C84">
              <w:rPr>
                <w:lang w:eastAsia="zh-CN"/>
              </w:rPr>
              <w:t xml:space="preserve"> </w:t>
            </w:r>
            <w:r w:rsidR="0017129C" w:rsidRPr="00495D84">
              <w:rPr>
                <w:lang w:eastAsia="zh-CN"/>
              </w:rPr>
              <w:t>The</w:t>
            </w:r>
            <w:r w:rsidR="00B27C84">
              <w:rPr>
                <w:lang w:eastAsia="zh-CN"/>
              </w:rPr>
              <w:t xml:space="preserve"> </w:t>
            </w:r>
            <w:r w:rsidR="0017129C" w:rsidRPr="00495D84">
              <w:rPr>
                <w:lang w:eastAsia="zh-CN"/>
              </w:rPr>
              <w:t>DRX</w:t>
            </w:r>
            <w:r w:rsidR="00B27C84">
              <w:rPr>
                <w:lang w:eastAsia="zh-CN"/>
              </w:rPr>
              <w:t xml:space="preserve"> </w:t>
            </w:r>
            <w:r w:rsidR="0017129C" w:rsidRPr="00495D84">
              <w:rPr>
                <w:lang w:eastAsia="zh-CN"/>
              </w:rPr>
              <w:t>cycle</w:t>
            </w:r>
            <w:r w:rsidR="00B27C84">
              <w:rPr>
                <w:lang w:eastAsia="zh-CN"/>
              </w:rPr>
              <w:t xml:space="preserve"> </w:t>
            </w:r>
            <w:r w:rsidR="0017129C" w:rsidRPr="00495D84">
              <w:rPr>
                <w:lang w:eastAsia="zh-CN"/>
              </w:rPr>
              <w:t>and</w:t>
            </w:r>
            <w:r w:rsidR="00B27C84">
              <w:rPr>
                <w:lang w:eastAsia="zh-CN"/>
              </w:rPr>
              <w:t xml:space="preserve"> </w:t>
            </w:r>
            <w:r w:rsidR="0017129C" w:rsidRPr="00495D84">
              <w:rPr>
                <w:lang w:eastAsia="zh-CN"/>
              </w:rPr>
              <w:t>time</w:t>
            </w:r>
            <w:r w:rsidR="00B27C84">
              <w:rPr>
                <w:lang w:eastAsia="zh-CN"/>
              </w:rPr>
              <w:t xml:space="preserve"> </w:t>
            </w:r>
            <w:r w:rsidR="0017129C" w:rsidRPr="00495D84">
              <w:rPr>
                <w:lang w:eastAsia="zh-CN"/>
              </w:rPr>
              <w:t>alignment</w:t>
            </w:r>
            <w:r w:rsidR="00B27C84">
              <w:rPr>
                <w:lang w:eastAsia="zh-CN"/>
              </w:rPr>
              <w:t xml:space="preserve"> </w:t>
            </w:r>
            <w:r w:rsidR="0017129C" w:rsidRPr="00495D84">
              <w:rPr>
                <w:lang w:eastAsia="zh-CN"/>
              </w:rPr>
              <w:t>timer</w:t>
            </w:r>
            <w:r w:rsidR="00B27C84">
              <w:rPr>
                <w:lang w:eastAsia="zh-CN"/>
              </w:rPr>
              <w:t xml:space="preserve"> </w:t>
            </w:r>
            <w:r w:rsidR="0017129C" w:rsidRPr="00495D84">
              <w:rPr>
                <w:lang w:eastAsia="zh-CN"/>
              </w:rPr>
              <w:t>parameters</w:t>
            </w:r>
            <w:r w:rsidR="00B27C84">
              <w:rPr>
                <w:lang w:eastAsia="zh-CN"/>
              </w:rPr>
              <w:t xml:space="preserve"> </w:t>
            </w:r>
            <w:r w:rsidR="0017129C" w:rsidRPr="00495D84">
              <w:rPr>
                <w:lang w:eastAsia="zh-CN"/>
              </w:rPr>
              <w:t>are</w:t>
            </w:r>
            <w:r w:rsidR="00B27C84">
              <w:rPr>
                <w:lang w:eastAsia="zh-CN"/>
              </w:rPr>
              <w:t xml:space="preserve"> </w:t>
            </w:r>
            <w:r w:rsidR="0017129C" w:rsidRPr="00495D84">
              <w:rPr>
                <w:lang w:eastAsia="zh-CN"/>
              </w:rPr>
              <w:t>specified</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clause</w:t>
            </w:r>
            <w:r w:rsidR="00B27C84">
              <w:rPr>
                <w:lang w:eastAsia="zh-CN"/>
              </w:rPr>
              <w:t xml:space="preserve"> </w:t>
            </w:r>
            <w:r w:rsidR="0017129C" w:rsidRPr="00495D84">
              <w:rPr>
                <w:lang w:eastAsia="zh-CN"/>
              </w:rPr>
              <w:t>6.3.2</w:t>
            </w:r>
            <w:r w:rsidR="00B27C84">
              <w:rPr>
                <w:lang w:eastAsia="zh-CN"/>
              </w:rPr>
              <w:t xml:space="preserve"> </w:t>
            </w:r>
            <w:r w:rsidR="0017129C" w:rsidRPr="00495D84">
              <w:rPr>
                <w:lang w:eastAsia="zh-CN"/>
              </w:rPr>
              <w:t>in</w:t>
            </w:r>
            <w:r w:rsidR="00B27C84">
              <w:rPr>
                <w:lang w:eastAsia="zh-CN"/>
              </w:rPr>
              <w:t xml:space="preserve"> </w:t>
            </w:r>
            <w:r w:rsidR="0017129C" w:rsidRPr="00495D84">
              <w:rPr>
                <w:lang w:eastAsia="zh-CN"/>
              </w:rPr>
              <w:t>TS</w:t>
            </w:r>
            <w:r w:rsidR="00B27C84">
              <w:rPr>
                <w:lang w:eastAsia="zh-CN"/>
              </w:rPr>
              <w:t xml:space="preserve"> </w:t>
            </w:r>
            <w:r w:rsidR="0017129C" w:rsidRPr="00495D84">
              <w:rPr>
                <w:lang w:eastAsia="zh-CN"/>
              </w:rPr>
              <w:t>38.331</w:t>
            </w:r>
            <w:r w:rsidR="00B27C84">
              <w:rPr>
                <w:lang w:eastAsia="zh-CN"/>
              </w:rPr>
              <w:t xml:space="preserve"> </w:t>
            </w:r>
            <w:r w:rsidR="0017129C" w:rsidRPr="00495D84">
              <w:rPr>
                <w:lang w:eastAsia="zh-CN"/>
              </w:rPr>
              <w:t>[2]</w:t>
            </w:r>
          </w:p>
        </w:tc>
      </w:tr>
    </w:tbl>
    <w:p w14:paraId="0811619C" w14:textId="77777777" w:rsidR="00E94096" w:rsidRDefault="00E94096" w:rsidP="00E94096"/>
    <w:p w14:paraId="7C9C7D2A" w14:textId="2E582F0A" w:rsidR="001268B4" w:rsidRPr="00495D84" w:rsidRDefault="001268B4" w:rsidP="001268B4">
      <w:pPr>
        <w:pStyle w:val="Heading2"/>
      </w:pPr>
      <w:r w:rsidRPr="00495D84">
        <w:t>A.3.4</w:t>
      </w:r>
      <w:r w:rsidRPr="00495D84">
        <w:tab/>
        <w:t xml:space="preserve">Test Cases with Different Channel Bandwidths </w:t>
      </w:r>
    </w:p>
    <w:p w14:paraId="7C9C7D2B" w14:textId="77777777" w:rsidR="001268B4" w:rsidRPr="00495D84" w:rsidRDefault="001268B4" w:rsidP="001268B4">
      <w:pPr>
        <w:pStyle w:val="Heading3"/>
      </w:pPr>
      <w:r w:rsidRPr="00495D84">
        <w:t>A.3.4.1</w:t>
      </w:r>
      <w:r w:rsidRPr="00495D84">
        <w:tab/>
        <w:t>Test Cases with Different E-UTRA Channel Bandwidths</w:t>
      </w:r>
    </w:p>
    <w:p w14:paraId="7C9C7D2C" w14:textId="77777777" w:rsidR="001268B4" w:rsidRPr="00495D84" w:rsidRDefault="001268B4" w:rsidP="001268B4">
      <w:pPr>
        <w:pStyle w:val="Heading4"/>
      </w:pPr>
      <w:r w:rsidRPr="00495D84">
        <w:t>A.3.4.1.1</w:t>
      </w:r>
      <w:r w:rsidRPr="00495D84">
        <w:tab/>
        <w:t>Introduction</w:t>
      </w:r>
    </w:p>
    <w:p w14:paraId="7C9C7D2D" w14:textId="2DDD646E" w:rsidR="001268B4" w:rsidRPr="00495D84" w:rsidRDefault="001268B4" w:rsidP="001268B4">
      <w:r w:rsidRPr="00495D84">
        <w:t xml:space="preserve">In </w:t>
      </w:r>
      <w:r w:rsidR="00E94096">
        <w:t>annex</w:t>
      </w:r>
      <w:r w:rsidRPr="00495D84">
        <w:t xml:space="preserve"> A test cases involving E-UTRA cell(s) may be defined with different E-UTRA channel bandwidths to verify the same type of RRM requirement.</w:t>
      </w:r>
    </w:p>
    <w:p w14:paraId="7C9C7D2E" w14:textId="77777777" w:rsidR="001268B4" w:rsidRPr="00495D84" w:rsidRDefault="001268B4" w:rsidP="001268B4">
      <w:pPr>
        <w:pStyle w:val="Heading4"/>
      </w:pPr>
      <w:r w:rsidRPr="00495D84">
        <w:lastRenderedPageBreak/>
        <w:t>A.3.4.1.2</w:t>
      </w:r>
      <w:r w:rsidRPr="00495D84">
        <w:tab/>
        <w:t>Principle of testing</w:t>
      </w:r>
    </w:p>
    <w:p w14:paraId="7C9C7D2F" w14:textId="77777777" w:rsidR="001268B4" w:rsidRPr="00495D84" w:rsidRDefault="001268B4" w:rsidP="001268B4">
      <w:r w:rsidRPr="00495D84">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495D84" w:rsidRDefault="001268B4" w:rsidP="001268B4">
      <w:pPr>
        <w:pStyle w:val="Heading2"/>
      </w:pPr>
      <w:r w:rsidRPr="00495D84">
        <w:t>A.3.5</w:t>
      </w:r>
      <w:r w:rsidRPr="00495D84">
        <w:tab/>
        <w:t xml:space="preserve">Test Cases for Synchronous and Asynchronous DC Operations </w:t>
      </w:r>
    </w:p>
    <w:p w14:paraId="7C9C7D31" w14:textId="77777777" w:rsidR="001268B4" w:rsidRPr="00495D84" w:rsidRDefault="001268B4" w:rsidP="001268B4">
      <w:pPr>
        <w:pStyle w:val="Heading3"/>
        <w:rPr>
          <w:szCs w:val="28"/>
        </w:rPr>
      </w:pPr>
      <w:r w:rsidRPr="00495D84">
        <w:rPr>
          <w:szCs w:val="28"/>
        </w:rPr>
        <w:t>A.3.5.1</w:t>
      </w:r>
      <w:r w:rsidRPr="00495D84">
        <w:rPr>
          <w:szCs w:val="28"/>
        </w:rPr>
        <w:tab/>
        <w:t>EN-DC Test Cases for Synchronous and Asynchronous EN-DC Operations</w:t>
      </w:r>
    </w:p>
    <w:p w14:paraId="7C9C7D32" w14:textId="77777777" w:rsidR="001268B4" w:rsidRPr="00495D84" w:rsidRDefault="001268B4" w:rsidP="001268B4">
      <w:pPr>
        <w:pStyle w:val="Heading4"/>
      </w:pPr>
      <w:r w:rsidRPr="00495D84">
        <w:t>A.3.5.1.1</w:t>
      </w:r>
      <w:r w:rsidRPr="00495D84">
        <w:tab/>
        <w:t>Introduction</w:t>
      </w:r>
    </w:p>
    <w:p w14:paraId="7C9C7D33" w14:textId="77777777" w:rsidR="001268B4" w:rsidRPr="00495D84" w:rsidRDefault="001268B4" w:rsidP="001268B4">
      <w:r w:rsidRPr="00495D84">
        <w:t>This clause defines a principle which is applicable to test cases verifying RRM requirements for EN-DC operation in synchronous and asynchronous scenarios.</w:t>
      </w:r>
    </w:p>
    <w:p w14:paraId="7C9C7D34" w14:textId="60ABB40F" w:rsidR="001268B4" w:rsidRPr="00495D84" w:rsidRDefault="001268B4" w:rsidP="001268B4">
      <w:r w:rsidRPr="00495D84">
        <w:t xml:space="preserve">In </w:t>
      </w:r>
      <w:r w:rsidR="00E94096">
        <w:t>annex</w:t>
      </w:r>
      <w:r w:rsidRPr="00495D84">
        <w:t xml:space="preserve"> A test cases may be defined in both synchronous EN-DC and asynchronous EN-DC scenarios to verify the same type of RRM requirement.</w:t>
      </w:r>
    </w:p>
    <w:p w14:paraId="7C9C7D35" w14:textId="77777777" w:rsidR="001268B4" w:rsidRPr="00495D84" w:rsidRDefault="001268B4" w:rsidP="001268B4">
      <w:pPr>
        <w:pStyle w:val="Heading4"/>
      </w:pPr>
      <w:r w:rsidRPr="00495D84">
        <w:t>A.3.5.1.2</w:t>
      </w:r>
      <w:r w:rsidRPr="00495D84">
        <w:tab/>
        <w:t>Principle of Testing</w:t>
      </w:r>
    </w:p>
    <w:p w14:paraId="7C9C7D36" w14:textId="77777777" w:rsidR="001268B4" w:rsidRPr="00495D84" w:rsidRDefault="001268B4" w:rsidP="001268B4">
      <w:r w:rsidRPr="00495D84">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495D84" w:rsidRDefault="001268B4" w:rsidP="001268B4">
      <w:pPr>
        <w:pStyle w:val="Heading2"/>
        <w:rPr>
          <w:lang w:eastAsia="zh-CN"/>
        </w:rPr>
      </w:pPr>
      <w:r w:rsidRPr="00495D84">
        <w:t>A.3.6</w:t>
      </w:r>
      <w:r w:rsidRPr="00495D84">
        <w:tab/>
        <w:t>Antenna configurations</w:t>
      </w:r>
    </w:p>
    <w:p w14:paraId="7C9C7D38" w14:textId="20BB3156" w:rsidR="001268B4" w:rsidRPr="00495D84" w:rsidRDefault="001268B4" w:rsidP="002D3390">
      <w:pPr>
        <w:pStyle w:val="Heading3"/>
        <w:rPr>
          <w:snapToGrid w:val="0"/>
        </w:rPr>
      </w:pPr>
      <w:r w:rsidRPr="00495D84">
        <w:rPr>
          <w:snapToGrid w:val="0"/>
        </w:rPr>
        <w:t>A.</w:t>
      </w:r>
      <w:r w:rsidR="002D3390" w:rsidRPr="00495D84">
        <w:rPr>
          <w:snapToGrid w:val="0"/>
        </w:rPr>
        <w:t>3.6.1</w:t>
      </w:r>
      <w:r w:rsidRPr="00495D84">
        <w:rPr>
          <w:snapToGrid w:val="0"/>
        </w:rPr>
        <w:tab/>
        <w:t>Antenna configurations for FR1</w:t>
      </w:r>
    </w:p>
    <w:p w14:paraId="7C9C7D39" w14:textId="77777777" w:rsidR="001268B4" w:rsidRPr="00495D84" w:rsidRDefault="001268B4" w:rsidP="001268B4">
      <w:pPr>
        <w:rPr>
          <w:lang w:eastAsia="zh-CN"/>
        </w:rPr>
      </w:pPr>
      <w:r w:rsidRPr="00495D84">
        <w:t xml:space="preserve">Unless otherwise specified, NR FDD or NR TDD cells in all RRM Test cases in AWGN propagation condition are configured with </w:t>
      </w:r>
      <w:r w:rsidRPr="00495D84">
        <w:rPr>
          <w:bCs/>
        </w:rPr>
        <w:t>Antenna Configuration 1x2</w:t>
      </w:r>
      <w:r w:rsidRPr="00495D84">
        <w:t>.</w:t>
      </w:r>
    </w:p>
    <w:p w14:paraId="7C9C7D3A" w14:textId="413E63FD" w:rsidR="001268B4" w:rsidRPr="00495D84" w:rsidRDefault="001268B4" w:rsidP="002D3390">
      <w:pPr>
        <w:pStyle w:val="Heading4"/>
        <w:rPr>
          <w:snapToGrid w:val="0"/>
          <w:lang w:eastAsia="zh-CN"/>
        </w:rPr>
      </w:pPr>
      <w:r w:rsidRPr="00495D84">
        <w:rPr>
          <w:snapToGrid w:val="0"/>
        </w:rPr>
        <w:t>A.</w:t>
      </w:r>
      <w:r w:rsidR="002D3390" w:rsidRPr="00495D84">
        <w:rPr>
          <w:snapToGrid w:val="0"/>
        </w:rPr>
        <w:t>3.6.1.1</w:t>
      </w:r>
      <w:r w:rsidRPr="00495D84">
        <w:rPr>
          <w:snapToGrid w:val="0"/>
        </w:rPr>
        <w:tab/>
        <w:t>Antenna connection</w:t>
      </w:r>
      <w:r w:rsidRPr="00495D84">
        <w:rPr>
          <w:snapToGrid w:val="0"/>
          <w:lang w:eastAsia="zh-CN"/>
        </w:rPr>
        <w:t xml:space="preserve"> for 4 Rx capable UEs</w:t>
      </w:r>
    </w:p>
    <w:p w14:paraId="7C9C7D3B" w14:textId="7838C071" w:rsidR="001268B4" w:rsidRPr="00495D84" w:rsidRDefault="001268B4" w:rsidP="002D3390">
      <w:pPr>
        <w:pStyle w:val="Heading5"/>
      </w:pPr>
      <w:r w:rsidRPr="00495D84">
        <w:t>A.</w:t>
      </w:r>
      <w:r w:rsidR="002D3390" w:rsidRPr="00495D84">
        <w:t>3.6.1.1.1</w:t>
      </w:r>
      <w:r w:rsidRPr="00495D84">
        <w:rPr>
          <w:lang w:eastAsia="zh-CN"/>
        </w:rPr>
        <w:tab/>
      </w:r>
      <w:r w:rsidRPr="00495D84">
        <w:t>Introduction</w:t>
      </w:r>
    </w:p>
    <w:p w14:paraId="7C9C7D3C" w14:textId="440FD322" w:rsidR="001268B4" w:rsidRPr="00495D84" w:rsidRDefault="001268B4" w:rsidP="001268B4">
      <w:pPr>
        <w:rPr>
          <w:lang w:eastAsia="zh-CN"/>
        </w:rPr>
      </w:pPr>
      <w:r w:rsidRPr="00495D84">
        <w:rPr>
          <w:lang w:eastAsia="zh-CN"/>
        </w:rPr>
        <w:t xml:space="preserve">All tests in </w:t>
      </w:r>
      <w:r w:rsidR="00E833B2" w:rsidRPr="00495D84">
        <w:rPr>
          <w:lang w:eastAsia="zh-CN"/>
        </w:rPr>
        <w:t>clause</w:t>
      </w:r>
      <w:r w:rsidRPr="00495D84">
        <w:rPr>
          <w:lang w:eastAsia="zh-CN"/>
        </w:rPr>
        <w:t xml:space="preserve"> A.4 and A.6 are specified for UEs supporting 2RX. In this </w:t>
      </w:r>
      <w:r w:rsidR="00E833B2" w:rsidRPr="00495D84">
        <w:rPr>
          <w:lang w:eastAsia="zh-CN"/>
        </w:rPr>
        <w:t>clause</w:t>
      </w:r>
      <w:r w:rsidRPr="00495D84">
        <w:rPr>
          <w:lang w:eastAsia="zh-CN"/>
        </w:rPr>
        <w:t xml:space="preserve">, the antenna connection method for applying 2RX tests to UEs supporting 4RX antenna ports is specified. No tests are currently specified in </w:t>
      </w:r>
      <w:r w:rsidR="00E833B2" w:rsidRPr="00495D84">
        <w:rPr>
          <w:lang w:eastAsia="zh-CN"/>
        </w:rPr>
        <w:t>clause</w:t>
      </w:r>
      <w:r w:rsidRPr="00495D84">
        <w:rPr>
          <w:lang w:eastAsia="zh-CN"/>
        </w:rPr>
        <w:t xml:space="preserve"> A.4 or A.6 which are applicable only to 4RX antenna ports, so 4RX capable UEs are always tested by reusing tests which were originally specified for 2RX UEs.</w:t>
      </w:r>
    </w:p>
    <w:p w14:paraId="7C9C7D3D" w14:textId="32DC1121" w:rsidR="001268B4" w:rsidRPr="00495D84" w:rsidRDefault="001268B4" w:rsidP="002D3390">
      <w:pPr>
        <w:pStyle w:val="Heading5"/>
      </w:pPr>
      <w:r w:rsidRPr="00495D84">
        <w:t>A.</w:t>
      </w:r>
      <w:r w:rsidR="002D3390" w:rsidRPr="00495D84">
        <w:t>3.6.1.1.2</w:t>
      </w:r>
      <w:r w:rsidRPr="00495D84">
        <w:rPr>
          <w:lang w:eastAsia="zh-CN"/>
        </w:rPr>
        <w:tab/>
      </w:r>
      <w:r w:rsidRPr="00495D84">
        <w:t>Principle of testing</w:t>
      </w:r>
    </w:p>
    <w:p w14:paraId="7C9C7D3E" w14:textId="7F48F10E" w:rsidR="001268B4" w:rsidRPr="00495D84" w:rsidRDefault="001268B4" w:rsidP="002D3390">
      <w:pPr>
        <w:pStyle w:val="H6"/>
        <w:rPr>
          <w:lang w:eastAsia="zh-CN"/>
        </w:rPr>
      </w:pPr>
      <w:r w:rsidRPr="00495D84">
        <w:rPr>
          <w:lang w:eastAsia="zh-CN"/>
        </w:rPr>
        <w:t>A.</w:t>
      </w:r>
      <w:r w:rsidR="002D3390" w:rsidRPr="00495D84">
        <w:rPr>
          <w:lang w:eastAsia="zh-CN"/>
        </w:rPr>
        <w:t>3.6.1.1.2.1</w:t>
      </w:r>
      <w:r w:rsidRPr="00495D84">
        <w:rPr>
          <w:lang w:eastAsia="zh-CN"/>
        </w:rPr>
        <w:tab/>
        <w:t>Single carrier tests</w:t>
      </w:r>
    </w:p>
    <w:p w14:paraId="7C9C7D3F" w14:textId="46A63E2C" w:rsidR="001268B4" w:rsidRPr="00495D84" w:rsidRDefault="00DD3D40" w:rsidP="001268B4">
      <w:r>
        <w:t xml:space="preserve">For 4RX capable UEs supporting at least one band where 2RX is supported and 4RX is not supported, the, all single carrier tests specified in clause A.4 and A.6 except those in clauses A.4.7 and A.6.7 shall be tested on any band where 2RX is supported and 4RX is not supported with the antenna connection specified in </w:t>
      </w:r>
      <w:bookmarkStart w:id="0" w:name="OLE_LINK459"/>
      <w:r>
        <w:t>clause A.3.6.1.1.2.4</w:t>
      </w:r>
      <w:bookmarkEnd w:id="0"/>
      <w:r>
        <w:t xml:space="preserve">. For single carrier tests specified in clause A.4.7 or A.6.7, all tests shall be tested with the antenna connection specified in clause A.3.6.1.1.2.4 for bands where 2RX is supported </w:t>
      </w:r>
      <w:bookmarkStart w:id="1" w:name="OLE_LINK457"/>
      <w:r>
        <w:t>and 4RX is not supported</w:t>
      </w:r>
      <w:bookmarkEnd w:id="1"/>
      <w:r>
        <w:t>, and the antenna connection specified in clause A.3.6.1.1.2.5 for bands where 4RX is supported.</w:t>
      </w:r>
    </w:p>
    <w:p w14:paraId="7C9C7D40" w14:textId="77535E56" w:rsidR="001268B4" w:rsidRPr="00495D84" w:rsidRDefault="00EF2F66" w:rsidP="00E94096">
      <w:pPr>
        <w:keepNext/>
        <w:keepLines/>
      </w:pPr>
      <w:r w:rsidRPr="00495D84">
        <w:lastRenderedPageBreak/>
        <w:t>For 4RX capable UEs which do not support any band where 2RX is supported and 4RX is not supported, all tests specified in clauses A.4 and A.6 shall be tested using the antenna connection specified in clause A.3.6.1.1.2.5. For radio link monitoring tests, the SNR levels are modified according to table A.3.6.1.1.2.1-1 and table A.3.6.1.1.2.1-2. For beam failure detection and link recovery tests, the SNR levels are modified according to table A.3.6.1.1.2.1-3.</w:t>
      </w:r>
    </w:p>
    <w:p w14:paraId="7C9C7D41" w14:textId="77777777" w:rsidR="001268B4" w:rsidRPr="00495D84" w:rsidRDefault="001268B4" w:rsidP="0094339A">
      <w:pPr>
        <w:pStyle w:val="TH"/>
      </w:pPr>
      <w:r w:rsidRPr="00495D84">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1268B4" w:rsidRPr="00495D84" w14:paraId="7C9C7D44"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42" w14:textId="28694153"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37793771"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1268B4" w:rsidRPr="00495D84" w14:paraId="7C9C7D4A"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495D84"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32A8E02" w:rsidR="001268B4" w:rsidRPr="00495D84" w:rsidRDefault="001268B4" w:rsidP="0094339A">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7C9C7D47" w14:textId="319AF57D" w:rsidR="001268B4" w:rsidRPr="00495D84" w:rsidRDefault="001268B4" w:rsidP="0094339A">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7C9C7D48" w14:textId="47112B43" w:rsidR="001268B4" w:rsidRPr="00495D84" w:rsidRDefault="001268B4" w:rsidP="0094339A">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7C9C7D49" w14:textId="677621DF" w:rsidR="001268B4" w:rsidRPr="00495D84" w:rsidRDefault="001268B4" w:rsidP="0094339A">
            <w:pPr>
              <w:pStyle w:val="TAH"/>
            </w:pPr>
            <w:r w:rsidRPr="00495D84">
              <w:t>Test</w:t>
            </w:r>
            <w:r w:rsidR="00B27C84">
              <w:t xml:space="preserve"> </w:t>
            </w:r>
            <w:r w:rsidRPr="00495D84">
              <w:t>4</w:t>
            </w:r>
          </w:p>
        </w:tc>
      </w:tr>
      <w:tr w:rsidR="001268B4" w:rsidRPr="00495D84" w14:paraId="7C9C7D5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495D84" w:rsidRDefault="001268B4" w:rsidP="0094339A">
            <w:pPr>
              <w:pStyle w:val="TAL"/>
              <w:rPr>
                <w:lang w:eastAsia="zh-CN"/>
              </w:rPr>
            </w:pPr>
            <w:r w:rsidRPr="00495D84">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495D84" w:rsidRDefault="001268B4" w:rsidP="0094339A">
            <w:pPr>
              <w:pStyle w:val="TAC"/>
            </w:pPr>
            <w:r w:rsidRPr="00495D84">
              <w:rPr>
                <w:lang w:eastAsia="zh-CN"/>
              </w:rPr>
              <w:t>N/A</w:t>
            </w:r>
          </w:p>
        </w:tc>
      </w:tr>
      <w:tr w:rsidR="001268B4" w:rsidRPr="00495D84" w14:paraId="7C9C7D5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495D84" w:rsidRDefault="001268B4" w:rsidP="0094339A">
            <w:pPr>
              <w:pStyle w:val="TAL"/>
              <w:rPr>
                <w:rFonts w:eastAsia="MS Mincho"/>
                <w:lang w:eastAsia="zh-CN"/>
              </w:rPr>
            </w:pPr>
            <w:r w:rsidRPr="00495D84">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495D84" w:rsidRDefault="001268B4" w:rsidP="0094339A">
            <w:pPr>
              <w:pStyle w:val="TAC"/>
            </w:pPr>
            <w:r w:rsidRPr="00495D84">
              <w:rPr>
                <w:lang w:eastAsia="zh-CN"/>
              </w:rPr>
              <w:t>N/A</w:t>
            </w:r>
          </w:p>
        </w:tc>
      </w:tr>
      <w:tr w:rsidR="001268B4" w:rsidRPr="00495D84" w14:paraId="7C9C7D5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495D84" w:rsidRDefault="001268B4" w:rsidP="0094339A">
            <w:pPr>
              <w:pStyle w:val="TAL"/>
              <w:rPr>
                <w:rFonts w:eastAsia="MS Mincho"/>
                <w:lang w:eastAsia="zh-CN"/>
              </w:rPr>
            </w:pPr>
            <w:r w:rsidRPr="00495D84">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495D84" w:rsidRDefault="001268B4" w:rsidP="0094339A">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495D84" w:rsidRDefault="001268B4" w:rsidP="0094339A">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495D84" w:rsidRDefault="001268B4" w:rsidP="0094339A">
            <w:pPr>
              <w:pStyle w:val="TAC"/>
            </w:pPr>
            <w:r w:rsidRPr="00495D84">
              <w:rPr>
                <w:lang w:eastAsia="zh-CN"/>
              </w:rPr>
              <w:t>N/A</w:t>
            </w:r>
          </w:p>
        </w:tc>
      </w:tr>
      <w:tr w:rsidR="001268B4" w:rsidRPr="00495D84" w14:paraId="7C9C7D6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495D84" w:rsidRDefault="001268B4" w:rsidP="0094339A">
            <w:pPr>
              <w:pStyle w:val="TAL"/>
              <w:rPr>
                <w:rFonts w:eastAsia="MS Mincho"/>
                <w:lang w:eastAsia="zh-CN"/>
              </w:rPr>
            </w:pPr>
            <w:r w:rsidRPr="00495D84">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495D84" w:rsidRDefault="001268B4" w:rsidP="0094339A">
            <w:pPr>
              <w:pStyle w:val="TAC"/>
            </w:pPr>
            <w:r w:rsidRPr="00495D84">
              <w:rPr>
                <w:lang w:eastAsia="zh-CN"/>
              </w:rPr>
              <w:t>N/A</w:t>
            </w:r>
          </w:p>
        </w:tc>
      </w:tr>
      <w:tr w:rsidR="001268B4" w:rsidRPr="00495D84" w14:paraId="7C9C7D6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495D84" w:rsidRDefault="001268B4" w:rsidP="0094339A">
            <w:pPr>
              <w:pStyle w:val="TAL"/>
              <w:rPr>
                <w:rFonts w:eastAsia="MS Mincho"/>
                <w:lang w:eastAsia="zh-CN"/>
              </w:rPr>
            </w:pPr>
            <w:r w:rsidRPr="00495D84">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495D84" w:rsidRDefault="001268B4" w:rsidP="0094339A">
            <w:pPr>
              <w:pStyle w:val="TAC"/>
            </w:pPr>
            <w:r w:rsidRPr="00495D84">
              <w:rPr>
                <w:lang w:eastAsia="zh-CN"/>
              </w:rPr>
              <w:t>N/A</w:t>
            </w:r>
          </w:p>
        </w:tc>
      </w:tr>
      <w:tr w:rsidR="001268B4" w:rsidRPr="00495D84" w14:paraId="7C9C7D6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495D84" w:rsidRDefault="001268B4" w:rsidP="0094339A">
            <w:pPr>
              <w:pStyle w:val="TAL"/>
              <w:rPr>
                <w:rFonts w:eastAsia="MS Mincho"/>
                <w:lang w:eastAsia="zh-CN"/>
              </w:rPr>
            </w:pPr>
            <w:r w:rsidRPr="00495D84">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495D84" w:rsidRDefault="001268B4" w:rsidP="0094339A">
            <w:pPr>
              <w:pStyle w:val="TAC"/>
            </w:pPr>
            <w:r w:rsidRPr="00495D84">
              <w:rPr>
                <w:lang w:eastAsia="zh-CN"/>
              </w:rPr>
              <w:t>N/A</w:t>
            </w:r>
          </w:p>
        </w:tc>
      </w:tr>
      <w:tr w:rsidR="001268B4" w:rsidRPr="00495D84" w14:paraId="7C9C7D7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495D84" w:rsidRDefault="001268B4" w:rsidP="0094339A">
            <w:pPr>
              <w:pStyle w:val="TAL"/>
              <w:rPr>
                <w:rFonts w:eastAsia="MS Mincho"/>
                <w:lang w:eastAsia="zh-CN"/>
              </w:rPr>
            </w:pPr>
            <w:r w:rsidRPr="00495D84">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495D84" w:rsidRDefault="001268B4" w:rsidP="0094339A">
            <w:pPr>
              <w:pStyle w:val="TAC"/>
            </w:pPr>
            <w:r w:rsidRPr="00495D84">
              <w:rPr>
                <w:lang w:eastAsia="zh-CN"/>
              </w:rPr>
              <w:t>N/A</w:t>
            </w:r>
          </w:p>
        </w:tc>
      </w:tr>
      <w:tr w:rsidR="001268B4" w:rsidRPr="00495D84" w14:paraId="7C9C7D7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495D84" w:rsidRDefault="001268B4" w:rsidP="0094339A">
            <w:pPr>
              <w:pStyle w:val="TAL"/>
              <w:rPr>
                <w:rFonts w:eastAsia="MS Mincho"/>
                <w:lang w:eastAsia="zh-CN"/>
              </w:rPr>
            </w:pPr>
            <w:r w:rsidRPr="00495D84">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495D84" w:rsidRDefault="001268B4" w:rsidP="0094339A">
            <w:pPr>
              <w:pStyle w:val="TAC"/>
            </w:pPr>
            <w:r w:rsidRPr="00495D84">
              <w:rPr>
                <w:lang w:eastAsia="zh-CN"/>
              </w:rPr>
              <w:t>N/A</w:t>
            </w:r>
          </w:p>
        </w:tc>
      </w:tr>
      <w:tr w:rsidR="001268B4" w:rsidRPr="00495D84" w14:paraId="7C9C7D8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495D84" w:rsidRDefault="001268B4" w:rsidP="0094339A">
            <w:pPr>
              <w:pStyle w:val="TAL"/>
              <w:rPr>
                <w:rFonts w:eastAsia="MS Mincho"/>
                <w:lang w:eastAsia="zh-CN"/>
              </w:rPr>
            </w:pPr>
            <w:r w:rsidRPr="00495D84">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495D84" w:rsidRDefault="001268B4" w:rsidP="0094339A">
            <w:pPr>
              <w:pStyle w:val="TAC"/>
            </w:pPr>
            <w:r w:rsidRPr="00495D84">
              <w:rPr>
                <w:lang w:eastAsia="zh-CN"/>
              </w:rPr>
              <w:t>N/A</w:t>
            </w:r>
          </w:p>
        </w:tc>
      </w:tr>
      <w:tr w:rsidR="001268B4" w:rsidRPr="00495D84" w14:paraId="7C9C7D8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495D84" w:rsidRDefault="001268B4" w:rsidP="0094339A">
            <w:pPr>
              <w:pStyle w:val="TAL"/>
              <w:rPr>
                <w:rFonts w:eastAsia="MS Mincho"/>
                <w:lang w:eastAsia="zh-CN"/>
              </w:rPr>
            </w:pPr>
            <w:r w:rsidRPr="00495D84">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495D84" w:rsidRDefault="001268B4" w:rsidP="0094339A">
            <w:pPr>
              <w:pStyle w:val="TAC"/>
            </w:pPr>
            <w:r w:rsidRPr="00495D84">
              <w:rPr>
                <w:lang w:eastAsia="zh-CN"/>
              </w:rPr>
              <w:t>N/A</w:t>
            </w:r>
          </w:p>
        </w:tc>
      </w:tr>
      <w:tr w:rsidR="001268B4" w:rsidRPr="00495D84" w14:paraId="7C9C7D8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495D84" w:rsidRDefault="001268B4" w:rsidP="0094339A">
            <w:pPr>
              <w:pStyle w:val="TAL"/>
              <w:rPr>
                <w:rFonts w:eastAsia="MS Mincho"/>
                <w:lang w:eastAsia="zh-CN"/>
              </w:rPr>
            </w:pPr>
            <w:r w:rsidRPr="00495D84">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495D84" w:rsidRDefault="001268B4" w:rsidP="0094339A">
            <w:pPr>
              <w:pStyle w:val="TAC"/>
            </w:pPr>
            <w:r w:rsidRPr="00495D84">
              <w:rPr>
                <w:lang w:eastAsia="zh-CN"/>
              </w:rPr>
              <w:t>N/A</w:t>
            </w:r>
          </w:p>
        </w:tc>
      </w:tr>
      <w:tr w:rsidR="001268B4" w:rsidRPr="00495D84" w14:paraId="7C9C7D9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495D84" w:rsidRDefault="001268B4" w:rsidP="0094339A">
            <w:pPr>
              <w:pStyle w:val="TAL"/>
              <w:rPr>
                <w:lang w:eastAsia="zh-CN"/>
              </w:rPr>
            </w:pPr>
            <w:r w:rsidRPr="00495D84">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495D84" w:rsidRDefault="001268B4" w:rsidP="0094339A">
            <w:pPr>
              <w:pStyle w:val="TAC"/>
            </w:pPr>
            <w:r w:rsidRPr="00495D84">
              <w:rPr>
                <w:lang w:eastAsia="zh-CN"/>
              </w:rPr>
              <w:t>N/A</w:t>
            </w:r>
          </w:p>
        </w:tc>
      </w:tr>
      <w:tr w:rsidR="001268B4" w:rsidRPr="00495D84" w14:paraId="7C9C7D9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495D84" w:rsidRDefault="001268B4" w:rsidP="0094339A">
            <w:pPr>
              <w:pStyle w:val="TAL"/>
              <w:rPr>
                <w:lang w:eastAsia="zh-CN"/>
              </w:rPr>
            </w:pPr>
            <w:r w:rsidRPr="00495D84">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495D84" w:rsidRDefault="001268B4" w:rsidP="0094339A">
            <w:pPr>
              <w:pStyle w:val="TAC"/>
            </w:pPr>
            <w:r w:rsidRPr="00495D84">
              <w:rPr>
                <w:lang w:eastAsia="zh-CN"/>
              </w:rPr>
              <w:t>N/A</w:t>
            </w:r>
          </w:p>
        </w:tc>
      </w:tr>
      <w:tr w:rsidR="001268B4" w:rsidRPr="00495D84" w14:paraId="7C9C7D9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495D84" w:rsidRDefault="001268B4" w:rsidP="0094339A">
            <w:pPr>
              <w:pStyle w:val="TAL"/>
              <w:rPr>
                <w:lang w:eastAsia="zh-CN"/>
              </w:rPr>
            </w:pPr>
            <w:r w:rsidRPr="00495D84">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495D84" w:rsidRDefault="001268B4" w:rsidP="0094339A">
            <w:pPr>
              <w:pStyle w:val="TAC"/>
            </w:pPr>
            <w:r w:rsidRPr="00495D84">
              <w:rPr>
                <w:lang w:eastAsia="zh-CN"/>
              </w:rPr>
              <w:t>N/A</w:t>
            </w:r>
          </w:p>
        </w:tc>
      </w:tr>
      <w:tr w:rsidR="001268B4" w:rsidRPr="00495D84" w14:paraId="7C9C7DA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495D84" w:rsidRDefault="001268B4" w:rsidP="0094339A">
            <w:pPr>
              <w:pStyle w:val="TAL"/>
              <w:rPr>
                <w:lang w:eastAsia="zh-CN"/>
              </w:rPr>
            </w:pPr>
            <w:r w:rsidRPr="00495D84">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495D84" w:rsidRDefault="001268B4" w:rsidP="0094339A">
            <w:pPr>
              <w:pStyle w:val="TAC"/>
            </w:pPr>
            <w:r w:rsidRPr="00495D84">
              <w:rPr>
                <w:lang w:eastAsia="zh-CN"/>
              </w:rPr>
              <w:t>N/A</w:t>
            </w:r>
          </w:p>
        </w:tc>
      </w:tr>
      <w:tr w:rsidR="001268B4" w:rsidRPr="00495D84" w14:paraId="7C9C7DA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495D84" w:rsidRDefault="001268B4" w:rsidP="0094339A">
            <w:pPr>
              <w:pStyle w:val="TAL"/>
              <w:rPr>
                <w:lang w:eastAsia="zh-CN"/>
              </w:rPr>
            </w:pPr>
            <w:r w:rsidRPr="00495D84">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495D84" w:rsidRDefault="001268B4" w:rsidP="0094339A">
            <w:pPr>
              <w:pStyle w:val="TAC"/>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495D84" w:rsidRDefault="001268B4" w:rsidP="0094339A">
            <w:pPr>
              <w:pStyle w:val="TAC"/>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495D84" w:rsidRDefault="001268B4" w:rsidP="0094339A">
            <w:pPr>
              <w:pStyle w:val="TAC"/>
            </w:pPr>
            <w:r w:rsidRPr="00495D84">
              <w:rPr>
                <w:lang w:eastAsia="zh-CN"/>
              </w:rPr>
              <w:t>N/A</w:t>
            </w:r>
          </w:p>
        </w:tc>
      </w:tr>
    </w:tbl>
    <w:p w14:paraId="7C9C7DAB" w14:textId="77777777" w:rsidR="001268B4" w:rsidRPr="00495D84" w:rsidRDefault="001268B4" w:rsidP="001268B4"/>
    <w:p w14:paraId="7C9C7DAC" w14:textId="77777777" w:rsidR="001268B4" w:rsidRPr="00495D84" w:rsidRDefault="001268B4" w:rsidP="0094339A">
      <w:pPr>
        <w:pStyle w:val="TH"/>
      </w:pPr>
      <w:r w:rsidRPr="00495D84">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076"/>
        <w:gridCol w:w="1276"/>
        <w:gridCol w:w="1559"/>
        <w:gridCol w:w="1417"/>
      </w:tblGrid>
      <w:tr w:rsidR="001268B4" w:rsidRPr="00495D84" w14:paraId="7C9C7DB0"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C9C7DAD" w14:textId="6CA97D6A" w:rsidR="001268B4" w:rsidRPr="00495D84" w:rsidRDefault="001268B4" w:rsidP="0094339A">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1374CBD" w:rsidR="001268B4" w:rsidRPr="00495D84" w:rsidRDefault="001268B4" w:rsidP="0094339A">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2EA83D2B" w:rsidR="001268B4" w:rsidRPr="00495D84" w:rsidRDefault="001268B4" w:rsidP="0094339A">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1268B4" w:rsidRPr="00495D84" w14:paraId="7C9C7DB6"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495D84"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2510CAD2" w:rsidR="001268B4" w:rsidRPr="00495D84" w:rsidRDefault="001268B4" w:rsidP="0094339A">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7C9C7DB3" w14:textId="426BF5E3" w:rsidR="001268B4" w:rsidRPr="00495D84" w:rsidRDefault="001268B4" w:rsidP="0094339A">
            <w:pPr>
              <w:pStyle w:val="TAH"/>
            </w:pPr>
            <w:r w:rsidRPr="00495D84">
              <w:t>Test</w:t>
            </w:r>
            <w:r w:rsidR="00B27C84">
              <w:t xml:space="preserve"> </w:t>
            </w:r>
            <w:r w:rsidRPr="00495D84">
              <w:t>2</w:t>
            </w:r>
          </w:p>
        </w:tc>
        <w:tc>
          <w:tcPr>
            <w:tcW w:w="1559" w:type="dxa"/>
            <w:tcBorders>
              <w:top w:val="single" w:sz="4" w:space="0" w:color="auto"/>
              <w:left w:val="single" w:sz="4" w:space="0" w:color="auto"/>
              <w:bottom w:val="single" w:sz="4" w:space="0" w:color="auto"/>
              <w:right w:val="single" w:sz="4" w:space="0" w:color="auto"/>
            </w:tcBorders>
            <w:hideMark/>
          </w:tcPr>
          <w:p w14:paraId="7C9C7DB4" w14:textId="149811F1" w:rsidR="001268B4" w:rsidRPr="00495D84" w:rsidRDefault="001268B4" w:rsidP="0094339A">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C9C7DB5" w14:textId="5DF533D8" w:rsidR="001268B4" w:rsidRPr="00495D84" w:rsidRDefault="001268B4" w:rsidP="0094339A">
            <w:pPr>
              <w:pStyle w:val="TAH"/>
            </w:pPr>
            <w:r w:rsidRPr="00495D84">
              <w:t>Test</w:t>
            </w:r>
            <w:r w:rsidR="00B27C84">
              <w:t xml:space="preserve"> </w:t>
            </w:r>
            <w:r w:rsidRPr="00495D84">
              <w:t>2</w:t>
            </w:r>
          </w:p>
        </w:tc>
      </w:tr>
      <w:tr w:rsidR="001268B4" w:rsidRPr="00495D84" w14:paraId="7C9C7DB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495D84" w:rsidRDefault="001268B4" w:rsidP="0094339A">
            <w:pPr>
              <w:pStyle w:val="TAL"/>
              <w:rPr>
                <w:rFonts w:eastAsia="MS Mincho"/>
                <w:lang w:eastAsia="zh-CN"/>
              </w:rPr>
            </w:pPr>
            <w:r w:rsidRPr="00495D84">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495D84" w:rsidRDefault="001268B4" w:rsidP="0094339A">
            <w:pPr>
              <w:pStyle w:val="TAC"/>
              <w:rPr>
                <w:lang w:eastAsia="zh-CN"/>
              </w:rPr>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495D84" w:rsidRDefault="001268B4" w:rsidP="0094339A">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495D84" w:rsidRDefault="001268B4" w:rsidP="0094339A">
            <w:pPr>
              <w:pStyle w:val="TAC"/>
              <w:rPr>
                <w:lang w:eastAsia="zh-CN"/>
              </w:rPr>
            </w:pPr>
            <w:r w:rsidRPr="00495D84">
              <w:rPr>
                <w:lang w:eastAsia="zh-CN"/>
              </w:rPr>
              <w:t>N/A</w:t>
            </w:r>
          </w:p>
        </w:tc>
      </w:tr>
      <w:tr w:rsidR="001268B4" w:rsidRPr="00495D84" w14:paraId="7C9C7DC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495D84" w:rsidRDefault="001268B4" w:rsidP="0094339A">
            <w:pPr>
              <w:pStyle w:val="TAL"/>
              <w:rPr>
                <w:rFonts w:eastAsia="MS Mincho"/>
                <w:lang w:eastAsia="zh-CN"/>
              </w:rPr>
            </w:pPr>
            <w:r w:rsidRPr="00495D84">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495D84" w:rsidRDefault="001268B4" w:rsidP="0094339A">
            <w:pPr>
              <w:pStyle w:val="TAC"/>
            </w:pPr>
            <w:r w:rsidRPr="00495D84">
              <w:rPr>
                <w:lang w:eastAsia="zh-CN"/>
              </w:rPr>
              <w:t>N/A</w:t>
            </w:r>
          </w:p>
        </w:tc>
      </w:tr>
      <w:tr w:rsidR="001268B4" w:rsidRPr="00495D84" w14:paraId="7C9C7DC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495D84" w:rsidRDefault="001268B4" w:rsidP="0094339A">
            <w:pPr>
              <w:pStyle w:val="TAL"/>
              <w:rPr>
                <w:rFonts w:eastAsia="MS Mincho"/>
                <w:lang w:eastAsia="zh-CN"/>
              </w:rPr>
            </w:pPr>
            <w:r w:rsidRPr="00495D84">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495D84" w:rsidRDefault="001268B4" w:rsidP="0094339A">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495D84" w:rsidRDefault="001268B4" w:rsidP="0094339A">
            <w:pPr>
              <w:pStyle w:val="TAC"/>
            </w:pPr>
            <w:r w:rsidRPr="00495D84">
              <w:rPr>
                <w:lang w:eastAsia="zh-CN"/>
              </w:rPr>
              <w:t>N/A</w:t>
            </w:r>
          </w:p>
        </w:tc>
      </w:tr>
      <w:tr w:rsidR="001268B4" w:rsidRPr="00495D84" w14:paraId="7C9C7DC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495D84" w:rsidRDefault="001268B4" w:rsidP="0094339A">
            <w:pPr>
              <w:pStyle w:val="TAL"/>
              <w:rPr>
                <w:rFonts w:eastAsia="MS Mincho"/>
                <w:lang w:eastAsia="zh-CN"/>
              </w:rPr>
            </w:pPr>
            <w:r w:rsidRPr="00495D84">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495D84" w:rsidRDefault="001268B4" w:rsidP="0094339A">
            <w:pPr>
              <w:pStyle w:val="TAC"/>
            </w:pPr>
            <w:r w:rsidRPr="00495D84">
              <w:rPr>
                <w:lang w:eastAsia="zh-CN"/>
              </w:rPr>
              <w:t>N/A</w:t>
            </w:r>
          </w:p>
        </w:tc>
      </w:tr>
      <w:tr w:rsidR="001268B4" w:rsidRPr="00495D84" w14:paraId="7C9C7DD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495D84" w:rsidRDefault="001268B4" w:rsidP="0094339A">
            <w:pPr>
              <w:pStyle w:val="TAL"/>
              <w:rPr>
                <w:rFonts w:eastAsia="MS Mincho"/>
                <w:lang w:eastAsia="zh-CN"/>
              </w:rPr>
            </w:pPr>
            <w:r w:rsidRPr="00495D84">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495D84" w:rsidRDefault="001268B4" w:rsidP="0094339A">
            <w:pPr>
              <w:pStyle w:val="TAC"/>
            </w:pPr>
            <w:r w:rsidRPr="00495D84">
              <w:rPr>
                <w:lang w:eastAsia="zh-CN"/>
              </w:rPr>
              <w:t>N/A</w:t>
            </w:r>
          </w:p>
        </w:tc>
      </w:tr>
      <w:tr w:rsidR="001268B4" w:rsidRPr="00495D84" w14:paraId="7C9C7DD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495D84" w:rsidRDefault="001268B4" w:rsidP="0094339A">
            <w:pPr>
              <w:pStyle w:val="TAL"/>
              <w:rPr>
                <w:rFonts w:eastAsia="MS Mincho"/>
                <w:b/>
                <w:lang w:eastAsia="zh-CN"/>
              </w:rPr>
            </w:pPr>
            <w:r w:rsidRPr="00495D84">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495D84" w:rsidRDefault="001268B4" w:rsidP="0094339A">
            <w:pPr>
              <w:pStyle w:val="TAC"/>
            </w:pPr>
            <w:r w:rsidRPr="00495D84">
              <w:rPr>
                <w:lang w:eastAsia="zh-CN"/>
              </w:rPr>
              <w:t>N/A</w:t>
            </w:r>
          </w:p>
        </w:tc>
      </w:tr>
      <w:tr w:rsidR="001268B4" w:rsidRPr="00495D84" w14:paraId="7C9C7DE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495D84" w:rsidRDefault="001268B4" w:rsidP="0094339A">
            <w:pPr>
              <w:pStyle w:val="TAL"/>
              <w:rPr>
                <w:rFonts w:eastAsia="MS Mincho"/>
                <w:b/>
                <w:lang w:eastAsia="zh-CN"/>
              </w:rPr>
            </w:pPr>
            <w:r w:rsidRPr="00495D84">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495D84" w:rsidRDefault="001268B4" w:rsidP="0094339A">
            <w:pPr>
              <w:pStyle w:val="TAC"/>
            </w:pPr>
            <w:r w:rsidRPr="00495D84">
              <w:rPr>
                <w:lang w:eastAsia="zh-CN"/>
              </w:rPr>
              <w:t>N/A</w:t>
            </w:r>
          </w:p>
        </w:tc>
      </w:tr>
      <w:tr w:rsidR="001268B4" w:rsidRPr="00495D84" w14:paraId="7C9C7DE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495D84" w:rsidRDefault="001268B4" w:rsidP="0094339A">
            <w:pPr>
              <w:pStyle w:val="TAL"/>
              <w:rPr>
                <w:rFonts w:eastAsia="MS Mincho"/>
                <w:b/>
                <w:lang w:eastAsia="zh-CN"/>
              </w:rPr>
            </w:pPr>
            <w:r w:rsidRPr="00495D84">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495D84" w:rsidRDefault="001268B4" w:rsidP="0094339A">
            <w:pPr>
              <w:pStyle w:val="TAC"/>
            </w:pPr>
            <w:r w:rsidRPr="00495D84">
              <w:rPr>
                <w:lang w:eastAsia="zh-CN"/>
              </w:rPr>
              <w:t>N/A</w:t>
            </w:r>
          </w:p>
        </w:tc>
      </w:tr>
      <w:tr w:rsidR="001268B4" w:rsidRPr="00495D84" w14:paraId="7C9C7DE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495D84" w:rsidRDefault="001268B4" w:rsidP="0094339A">
            <w:pPr>
              <w:pStyle w:val="TAL"/>
              <w:rPr>
                <w:rFonts w:eastAsia="MS Mincho"/>
                <w:b/>
                <w:lang w:eastAsia="zh-CN"/>
              </w:rPr>
            </w:pPr>
            <w:r w:rsidRPr="00495D84">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495D84" w:rsidRDefault="001268B4" w:rsidP="0094339A">
            <w:pPr>
              <w:pStyle w:val="TAC"/>
            </w:pPr>
            <w:r w:rsidRPr="00495D84">
              <w:rPr>
                <w:lang w:eastAsia="zh-CN"/>
              </w:rPr>
              <w:t>N/A</w:t>
            </w:r>
          </w:p>
        </w:tc>
      </w:tr>
      <w:tr w:rsidR="001268B4" w:rsidRPr="00495D84" w14:paraId="7C9C7DF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495D84" w:rsidRDefault="001268B4" w:rsidP="0094339A">
            <w:pPr>
              <w:pStyle w:val="TAL"/>
              <w:rPr>
                <w:rFonts w:eastAsia="MS Mincho"/>
                <w:b/>
                <w:lang w:eastAsia="zh-CN"/>
              </w:rPr>
            </w:pPr>
            <w:r w:rsidRPr="00495D84">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495D84" w:rsidRDefault="001268B4" w:rsidP="0094339A">
            <w:pPr>
              <w:pStyle w:val="TAC"/>
            </w:pPr>
            <w:r w:rsidRPr="00495D84">
              <w:rPr>
                <w:lang w:eastAsia="zh-CN"/>
              </w:rPr>
              <w:t>N/A</w:t>
            </w:r>
          </w:p>
        </w:tc>
      </w:tr>
      <w:tr w:rsidR="001268B4" w:rsidRPr="00495D84" w14:paraId="7C9C7DF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495D84" w:rsidRDefault="001268B4" w:rsidP="0094339A">
            <w:pPr>
              <w:pStyle w:val="TAL"/>
              <w:rPr>
                <w:rFonts w:eastAsia="MS Mincho"/>
                <w:b/>
                <w:lang w:eastAsia="zh-CN"/>
              </w:rPr>
            </w:pPr>
            <w:r w:rsidRPr="00495D84">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495D84" w:rsidRDefault="001268B4" w:rsidP="0094339A">
            <w:pPr>
              <w:pStyle w:val="TAC"/>
            </w:pPr>
            <w:r w:rsidRPr="00495D84">
              <w:rPr>
                <w:lang w:eastAsia="zh-CN"/>
              </w:rPr>
              <w:t>N/A</w:t>
            </w:r>
          </w:p>
        </w:tc>
      </w:tr>
      <w:tr w:rsidR="001268B4" w:rsidRPr="00495D84" w14:paraId="7C9C7DFE"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495D84" w:rsidRDefault="001268B4" w:rsidP="0094339A">
            <w:pPr>
              <w:pStyle w:val="TAL"/>
              <w:rPr>
                <w:rFonts w:eastAsia="MS Mincho"/>
                <w:b/>
                <w:lang w:eastAsia="zh-CN"/>
              </w:rPr>
            </w:pPr>
            <w:r w:rsidRPr="00495D84">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495D84" w:rsidRDefault="001268B4" w:rsidP="0094339A">
            <w:pPr>
              <w:pStyle w:val="TAC"/>
            </w:pPr>
            <w:r w:rsidRPr="00495D84">
              <w:rPr>
                <w:lang w:eastAsia="zh-CN"/>
              </w:rPr>
              <w:t>N/A</w:t>
            </w:r>
          </w:p>
        </w:tc>
      </w:tr>
      <w:tr w:rsidR="001268B4" w:rsidRPr="00495D84" w14:paraId="7C9C7E0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495D84" w:rsidRDefault="001268B4" w:rsidP="0094339A">
            <w:pPr>
              <w:pStyle w:val="TAL"/>
              <w:rPr>
                <w:rFonts w:eastAsia="MS Mincho"/>
                <w:b/>
                <w:lang w:eastAsia="zh-CN"/>
              </w:rPr>
            </w:pPr>
            <w:r w:rsidRPr="00495D84">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495D84" w:rsidRDefault="001268B4" w:rsidP="0094339A">
            <w:pPr>
              <w:pStyle w:val="TAC"/>
            </w:pPr>
            <w:r w:rsidRPr="00495D84">
              <w:rPr>
                <w:lang w:eastAsia="zh-CN"/>
              </w:rPr>
              <w:t>N/A</w:t>
            </w:r>
          </w:p>
        </w:tc>
      </w:tr>
      <w:tr w:rsidR="001268B4" w:rsidRPr="00495D84" w14:paraId="7C9C7E0A"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495D84" w:rsidRDefault="001268B4" w:rsidP="0094339A">
            <w:pPr>
              <w:pStyle w:val="TAL"/>
              <w:rPr>
                <w:rFonts w:eastAsia="MS Mincho"/>
                <w:b/>
                <w:lang w:eastAsia="zh-CN"/>
              </w:rPr>
            </w:pPr>
            <w:r w:rsidRPr="00495D84">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495D84" w:rsidRDefault="001268B4" w:rsidP="0094339A">
            <w:pPr>
              <w:pStyle w:val="TAC"/>
            </w:pPr>
            <w:r w:rsidRPr="00495D84">
              <w:rPr>
                <w:lang w:eastAsia="zh-CN"/>
              </w:rPr>
              <w:t>N/A</w:t>
            </w:r>
          </w:p>
        </w:tc>
      </w:tr>
      <w:tr w:rsidR="001268B4" w:rsidRPr="00495D84" w14:paraId="7C9C7E10"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495D84" w:rsidRDefault="001268B4" w:rsidP="0094339A">
            <w:pPr>
              <w:pStyle w:val="TAL"/>
              <w:rPr>
                <w:rFonts w:eastAsia="MS Mincho"/>
                <w:b/>
                <w:lang w:eastAsia="zh-CN"/>
              </w:rPr>
            </w:pPr>
            <w:r w:rsidRPr="00495D84">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495D84" w:rsidRDefault="001268B4" w:rsidP="0094339A">
            <w:pPr>
              <w:pStyle w:val="TAC"/>
            </w:pPr>
            <w:r w:rsidRPr="00495D84">
              <w:rPr>
                <w:lang w:eastAsia="zh-CN"/>
              </w:rPr>
              <w:t>N/A</w:t>
            </w:r>
          </w:p>
        </w:tc>
      </w:tr>
      <w:tr w:rsidR="001268B4" w:rsidRPr="00495D84" w14:paraId="7C9C7E16"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495D84" w:rsidRDefault="001268B4" w:rsidP="0094339A">
            <w:pPr>
              <w:pStyle w:val="TAL"/>
              <w:rPr>
                <w:lang w:eastAsia="zh-CN"/>
              </w:rPr>
            </w:pPr>
            <w:r w:rsidRPr="00495D84">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495D84" w:rsidRDefault="001268B4" w:rsidP="0094339A">
            <w:pPr>
              <w:pStyle w:val="TAC"/>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495D84" w:rsidRDefault="001268B4" w:rsidP="0094339A">
            <w:pPr>
              <w:pStyle w:val="TAC"/>
            </w:pPr>
            <w:r w:rsidRPr="00495D84">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495D84" w:rsidRDefault="001268B4" w:rsidP="0094339A">
            <w:pPr>
              <w:pStyle w:val="TAC"/>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495D84" w:rsidRDefault="001268B4" w:rsidP="0094339A">
            <w:pPr>
              <w:pStyle w:val="TAC"/>
            </w:pPr>
            <w:r w:rsidRPr="00495D84">
              <w:rPr>
                <w:lang w:eastAsia="zh-CN"/>
              </w:rPr>
              <w:t>N/A</w:t>
            </w:r>
          </w:p>
        </w:tc>
      </w:tr>
    </w:tbl>
    <w:p w14:paraId="7C9C7E17" w14:textId="77777777" w:rsidR="00BB546C" w:rsidRPr="00495D84" w:rsidRDefault="00BB546C" w:rsidP="00BB546C"/>
    <w:p w14:paraId="7C9C7E18" w14:textId="77777777" w:rsidR="001268B4" w:rsidRPr="00495D84" w:rsidRDefault="001268B4" w:rsidP="00E8727D">
      <w:pPr>
        <w:pStyle w:val="TH"/>
      </w:pPr>
      <w:r w:rsidRPr="00495D84">
        <w:lastRenderedPageBreak/>
        <w:t>Table A.3.6.1.1.2.1-3: Modified parameters for Beam Failure Detection and Link Recovery testing with 4 RX antenna connection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4223"/>
      </w:tblGrid>
      <w:tr w:rsidR="0017636F" w:rsidRPr="00495D84" w14:paraId="5F1A03C4" w14:textId="77777777" w:rsidTr="00E94096">
        <w:trPr>
          <w:jc w:val="center"/>
        </w:trPr>
        <w:tc>
          <w:tcPr>
            <w:tcW w:w="3285" w:type="dxa"/>
            <w:tcBorders>
              <w:top w:val="single" w:sz="4" w:space="0" w:color="auto"/>
              <w:left w:val="single" w:sz="4" w:space="0" w:color="auto"/>
              <w:bottom w:val="nil"/>
              <w:right w:val="single" w:sz="4" w:space="0" w:color="auto"/>
            </w:tcBorders>
          </w:tcPr>
          <w:p w14:paraId="174195D1" w14:textId="0EADD593" w:rsidR="0017636F" w:rsidRPr="00495D84" w:rsidRDefault="0017636F" w:rsidP="0017636F">
            <w:pPr>
              <w:pStyle w:val="TAH"/>
              <w:rPr>
                <w:lang w:eastAsia="zh-CN"/>
              </w:rPr>
            </w:pPr>
            <w:r w:rsidRPr="00495D84">
              <w:rPr>
                <w:lang w:eastAsia="zh-CN"/>
              </w:rPr>
              <w:t>Test</w:t>
            </w:r>
            <w:r w:rsidR="00B27C84">
              <w:rPr>
                <w:lang w:eastAsia="zh-CN"/>
              </w:rPr>
              <w:t xml:space="preserve"> </w:t>
            </w:r>
            <w:r w:rsidRPr="00495D84">
              <w:rPr>
                <w:lang w:eastAsia="zh-CN"/>
              </w:rPr>
              <w:t>case</w:t>
            </w:r>
          </w:p>
        </w:tc>
        <w:tc>
          <w:tcPr>
            <w:tcW w:w="4223" w:type="dxa"/>
            <w:tcBorders>
              <w:top w:val="single" w:sz="4" w:space="0" w:color="auto"/>
              <w:left w:val="single" w:sz="4" w:space="0" w:color="auto"/>
              <w:bottom w:val="single" w:sz="4" w:space="0" w:color="auto"/>
              <w:right w:val="single" w:sz="4" w:space="0" w:color="auto"/>
            </w:tcBorders>
          </w:tcPr>
          <w:p w14:paraId="4A1D3F81" w14:textId="68DBB5B9" w:rsidR="0017636F" w:rsidRPr="00495D84" w:rsidRDefault="0017636F" w:rsidP="0017636F">
            <w:pPr>
              <w:pStyle w:val="TAH"/>
              <w:rPr>
                <w:lang w:eastAsia="zh-CN"/>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17636F" w:rsidRPr="00495D84" w14:paraId="316DEE67" w14:textId="77777777" w:rsidTr="00E94096">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495D84" w:rsidRDefault="0017636F" w:rsidP="0017636F">
            <w:pPr>
              <w:pStyle w:val="TAH"/>
              <w:rPr>
                <w:lang w:eastAsia="zh-CN"/>
              </w:rPr>
            </w:pPr>
          </w:p>
        </w:tc>
        <w:tc>
          <w:tcPr>
            <w:tcW w:w="4223" w:type="dxa"/>
            <w:tcBorders>
              <w:top w:val="single" w:sz="4" w:space="0" w:color="auto"/>
              <w:left w:val="single" w:sz="4" w:space="0" w:color="auto"/>
              <w:bottom w:val="single" w:sz="4" w:space="0" w:color="auto"/>
              <w:right w:val="single" w:sz="4" w:space="0" w:color="auto"/>
            </w:tcBorders>
          </w:tcPr>
          <w:p w14:paraId="5A81678A" w14:textId="18C4DCB7" w:rsidR="0017636F" w:rsidRPr="00495D84" w:rsidRDefault="0017636F" w:rsidP="0017636F">
            <w:pPr>
              <w:pStyle w:val="TAH"/>
              <w:rPr>
                <w:lang w:eastAsia="zh-CN"/>
              </w:rPr>
            </w:pPr>
            <w:r w:rsidRPr="00495D84">
              <w:t>Test</w:t>
            </w:r>
            <w:r w:rsidR="00B27C84">
              <w:t xml:space="preserve"> </w:t>
            </w:r>
            <w:r w:rsidRPr="00495D84">
              <w:t>1</w:t>
            </w:r>
          </w:p>
        </w:tc>
      </w:tr>
      <w:tr w:rsidR="001268B4" w:rsidRPr="00495D84" w14:paraId="7C9C7E2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495D84" w:rsidRDefault="001268B4" w:rsidP="00E8727D">
            <w:pPr>
              <w:pStyle w:val="TAL"/>
              <w:rPr>
                <w:rFonts w:eastAsia="MS Mincho"/>
                <w:lang w:eastAsia="zh-CN"/>
              </w:rPr>
            </w:pPr>
            <w:r w:rsidRPr="00495D84">
              <w:rPr>
                <w:lang w:eastAsia="zh-CN"/>
              </w:rPr>
              <w:t>A.4.5.5.1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495D84" w:rsidRDefault="001268B4" w:rsidP="00E8727D">
            <w:pPr>
              <w:pStyle w:val="TAC"/>
              <w:rPr>
                <w:lang w:eastAsia="zh-CN"/>
              </w:rPr>
            </w:pPr>
            <w:r w:rsidRPr="00495D84">
              <w:rPr>
                <w:lang w:eastAsia="zh-CN"/>
              </w:rPr>
              <w:t>-15</w:t>
            </w:r>
          </w:p>
        </w:tc>
      </w:tr>
      <w:tr w:rsidR="001268B4" w:rsidRPr="00495D84" w14:paraId="7C9C7E24"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495D84" w:rsidRDefault="001268B4" w:rsidP="00E8727D">
            <w:pPr>
              <w:pStyle w:val="TAL"/>
              <w:rPr>
                <w:rFonts w:eastAsia="MS Mincho"/>
                <w:lang w:eastAsia="zh-CN"/>
              </w:rPr>
            </w:pPr>
            <w:r w:rsidRPr="00495D84">
              <w:rPr>
                <w:lang w:eastAsia="zh-CN"/>
              </w:rPr>
              <w:t>A.4.5.5.2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495D84" w:rsidRDefault="001268B4" w:rsidP="00E8727D">
            <w:pPr>
              <w:pStyle w:val="TAC"/>
            </w:pPr>
            <w:r w:rsidRPr="00495D84">
              <w:rPr>
                <w:lang w:eastAsia="zh-CN"/>
              </w:rPr>
              <w:t>-15</w:t>
            </w:r>
          </w:p>
        </w:tc>
      </w:tr>
      <w:tr w:rsidR="001268B4" w:rsidRPr="00495D84" w14:paraId="7C9C7E27"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495D84" w:rsidRDefault="001268B4" w:rsidP="00E8727D">
            <w:pPr>
              <w:pStyle w:val="TAL"/>
              <w:rPr>
                <w:rFonts w:eastAsia="MS Mincho"/>
                <w:lang w:eastAsia="zh-CN"/>
              </w:rPr>
            </w:pPr>
            <w:r w:rsidRPr="00495D84">
              <w:rPr>
                <w:lang w:eastAsia="zh-CN"/>
              </w:rPr>
              <w:t>A.4.5.5.3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495D84" w:rsidRDefault="001268B4" w:rsidP="00E8727D">
            <w:pPr>
              <w:pStyle w:val="TAC"/>
            </w:pPr>
            <w:r w:rsidRPr="00495D84">
              <w:rPr>
                <w:lang w:eastAsia="zh-CN"/>
              </w:rPr>
              <w:t>-15</w:t>
            </w:r>
          </w:p>
        </w:tc>
      </w:tr>
      <w:tr w:rsidR="001268B4" w:rsidRPr="00495D84" w14:paraId="7C9C7E2A"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495D84" w:rsidRDefault="001268B4" w:rsidP="00E8727D">
            <w:pPr>
              <w:pStyle w:val="TAL"/>
              <w:rPr>
                <w:rFonts w:eastAsia="MS Mincho"/>
                <w:lang w:eastAsia="zh-CN"/>
              </w:rPr>
            </w:pPr>
            <w:r w:rsidRPr="00495D84">
              <w:rPr>
                <w:lang w:eastAsia="zh-CN"/>
              </w:rPr>
              <w:t>A.4.5.5.4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495D84" w:rsidRDefault="001268B4" w:rsidP="00E8727D">
            <w:pPr>
              <w:pStyle w:val="TAC"/>
            </w:pPr>
            <w:r w:rsidRPr="00495D84">
              <w:rPr>
                <w:lang w:eastAsia="zh-CN"/>
              </w:rPr>
              <w:t>-15</w:t>
            </w:r>
          </w:p>
        </w:tc>
      </w:tr>
      <w:tr w:rsidR="005745DB" w:rsidRPr="00495D84" w14:paraId="22F7482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495D84" w:rsidRDefault="005745DB" w:rsidP="005745DB">
            <w:pPr>
              <w:pStyle w:val="TAL"/>
              <w:rPr>
                <w:lang w:eastAsia="zh-CN"/>
              </w:rPr>
            </w:pPr>
            <w:r w:rsidRPr="00495D84">
              <w:rPr>
                <w:lang w:eastAsia="zh-CN"/>
              </w:rPr>
              <w:t>A.4.5.5.5</w:t>
            </w:r>
          </w:p>
        </w:tc>
        <w:tc>
          <w:tcPr>
            <w:tcW w:w="4223"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495D84" w:rsidRDefault="005745DB" w:rsidP="005745DB">
            <w:pPr>
              <w:pStyle w:val="TAC"/>
              <w:rPr>
                <w:lang w:eastAsia="zh-CN"/>
              </w:rPr>
            </w:pPr>
            <w:r w:rsidRPr="00495D84">
              <w:rPr>
                <w:lang w:eastAsia="zh-CN"/>
              </w:rPr>
              <w:t>-15</w:t>
            </w:r>
          </w:p>
        </w:tc>
      </w:tr>
      <w:tr w:rsidR="005745DB" w:rsidRPr="00495D84" w14:paraId="3C40AAC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495D84" w:rsidRDefault="005745DB" w:rsidP="005745DB">
            <w:pPr>
              <w:pStyle w:val="TAL"/>
              <w:rPr>
                <w:lang w:eastAsia="zh-CN"/>
              </w:rPr>
            </w:pPr>
            <w:r w:rsidRPr="00495D84">
              <w:rPr>
                <w:lang w:eastAsia="zh-CN"/>
              </w:rPr>
              <w:t>A.4.5.5.6</w:t>
            </w:r>
          </w:p>
        </w:tc>
        <w:tc>
          <w:tcPr>
            <w:tcW w:w="4223"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495D84" w:rsidRDefault="005745DB" w:rsidP="005745DB">
            <w:pPr>
              <w:pStyle w:val="TAC"/>
              <w:rPr>
                <w:lang w:eastAsia="zh-CN"/>
              </w:rPr>
            </w:pPr>
            <w:r w:rsidRPr="00495D84">
              <w:rPr>
                <w:lang w:eastAsia="zh-CN"/>
              </w:rPr>
              <w:t>-15</w:t>
            </w:r>
          </w:p>
        </w:tc>
      </w:tr>
      <w:tr w:rsidR="001268B4" w:rsidRPr="00495D84" w14:paraId="7C9C7E2D"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495D84" w:rsidRDefault="001268B4" w:rsidP="00E8727D">
            <w:pPr>
              <w:pStyle w:val="TAL"/>
              <w:rPr>
                <w:rFonts w:eastAsia="MS Mincho"/>
                <w:lang w:eastAsia="zh-CN"/>
              </w:rPr>
            </w:pPr>
            <w:r w:rsidRPr="00495D84">
              <w:rPr>
                <w:lang w:eastAsia="zh-CN"/>
              </w:rPr>
              <w:t>A.5.5.5.1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495D84" w:rsidRDefault="001268B4" w:rsidP="00E8727D">
            <w:pPr>
              <w:pStyle w:val="TAC"/>
            </w:pPr>
            <w:r w:rsidRPr="00495D84">
              <w:rPr>
                <w:lang w:eastAsia="zh-CN"/>
              </w:rPr>
              <w:t>-15</w:t>
            </w:r>
          </w:p>
        </w:tc>
      </w:tr>
      <w:tr w:rsidR="001268B4" w:rsidRPr="00495D84" w14:paraId="7C9C7E3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495D84" w:rsidRDefault="001268B4" w:rsidP="00E8727D">
            <w:pPr>
              <w:pStyle w:val="TAL"/>
              <w:rPr>
                <w:rFonts w:eastAsia="MS Mincho"/>
                <w:b/>
                <w:lang w:eastAsia="zh-CN"/>
              </w:rPr>
            </w:pPr>
            <w:r w:rsidRPr="00495D84">
              <w:rPr>
                <w:lang w:eastAsia="zh-CN"/>
              </w:rPr>
              <w:t>A.5.5.5.2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495D84" w:rsidRDefault="001268B4" w:rsidP="00E8727D">
            <w:pPr>
              <w:pStyle w:val="TAC"/>
            </w:pPr>
            <w:r w:rsidRPr="00495D84">
              <w:rPr>
                <w:lang w:eastAsia="zh-CN"/>
              </w:rPr>
              <w:t>-15</w:t>
            </w:r>
          </w:p>
        </w:tc>
      </w:tr>
      <w:tr w:rsidR="001268B4" w:rsidRPr="00495D84" w14:paraId="7C9C7E3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495D84" w:rsidRDefault="001268B4" w:rsidP="00E8727D">
            <w:pPr>
              <w:pStyle w:val="TAL"/>
              <w:rPr>
                <w:rFonts w:eastAsia="MS Mincho"/>
                <w:b/>
                <w:lang w:eastAsia="zh-CN"/>
              </w:rPr>
            </w:pPr>
            <w:r w:rsidRPr="00495D84">
              <w:rPr>
                <w:lang w:eastAsia="zh-CN"/>
              </w:rPr>
              <w:t>A.5.5.5.3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495D84" w:rsidRDefault="001268B4" w:rsidP="00E8727D">
            <w:pPr>
              <w:pStyle w:val="TAC"/>
            </w:pPr>
            <w:r w:rsidRPr="00495D84">
              <w:rPr>
                <w:lang w:eastAsia="zh-CN"/>
              </w:rPr>
              <w:t>-15</w:t>
            </w:r>
          </w:p>
        </w:tc>
      </w:tr>
      <w:tr w:rsidR="001268B4" w:rsidRPr="00495D84" w14:paraId="7C9C7E36"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495D84" w:rsidRDefault="001268B4" w:rsidP="00E8727D">
            <w:pPr>
              <w:pStyle w:val="TAL"/>
              <w:rPr>
                <w:rFonts w:eastAsia="MS Mincho"/>
                <w:b/>
                <w:lang w:eastAsia="zh-CN"/>
              </w:rPr>
            </w:pPr>
            <w:r w:rsidRPr="00495D84">
              <w:rPr>
                <w:lang w:eastAsia="zh-CN"/>
              </w:rPr>
              <w:t>A.5.5.5.4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495D84" w:rsidRDefault="001268B4" w:rsidP="00E8727D">
            <w:pPr>
              <w:pStyle w:val="TAC"/>
            </w:pPr>
            <w:r w:rsidRPr="00495D84">
              <w:rPr>
                <w:lang w:eastAsia="zh-CN"/>
              </w:rPr>
              <w:t>-15</w:t>
            </w:r>
          </w:p>
        </w:tc>
      </w:tr>
      <w:tr w:rsidR="005745DB" w:rsidRPr="00495D84" w14:paraId="2FCBA83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495D84" w:rsidRDefault="005745DB" w:rsidP="005745DB">
            <w:pPr>
              <w:pStyle w:val="TAL"/>
              <w:rPr>
                <w:lang w:eastAsia="zh-CN"/>
              </w:rPr>
            </w:pPr>
            <w:r w:rsidRPr="00495D84">
              <w:rPr>
                <w:lang w:eastAsia="zh-CN"/>
              </w:rPr>
              <w:t>A.5.5.5.5</w:t>
            </w:r>
          </w:p>
        </w:tc>
        <w:tc>
          <w:tcPr>
            <w:tcW w:w="4223"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495D84" w:rsidRDefault="005745DB" w:rsidP="005745DB">
            <w:pPr>
              <w:pStyle w:val="TAC"/>
              <w:rPr>
                <w:lang w:eastAsia="zh-CN"/>
              </w:rPr>
            </w:pPr>
            <w:r w:rsidRPr="00495D84">
              <w:rPr>
                <w:lang w:eastAsia="zh-CN"/>
              </w:rPr>
              <w:t>-15</w:t>
            </w:r>
          </w:p>
        </w:tc>
      </w:tr>
      <w:tr w:rsidR="005745DB" w:rsidRPr="00495D84" w14:paraId="106C5EA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495D84" w:rsidRDefault="005745DB" w:rsidP="005745DB">
            <w:pPr>
              <w:pStyle w:val="TAL"/>
              <w:rPr>
                <w:lang w:eastAsia="zh-CN"/>
              </w:rPr>
            </w:pPr>
            <w:r w:rsidRPr="00495D84">
              <w:rPr>
                <w:lang w:eastAsia="zh-CN"/>
              </w:rPr>
              <w:t>A.5.5.5.6</w:t>
            </w:r>
          </w:p>
        </w:tc>
        <w:tc>
          <w:tcPr>
            <w:tcW w:w="4223"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495D84" w:rsidRDefault="005745DB" w:rsidP="005745DB">
            <w:pPr>
              <w:pStyle w:val="TAC"/>
              <w:rPr>
                <w:lang w:eastAsia="zh-CN"/>
              </w:rPr>
            </w:pPr>
            <w:r w:rsidRPr="00495D84">
              <w:rPr>
                <w:lang w:eastAsia="zh-CN"/>
              </w:rPr>
              <w:t>-15</w:t>
            </w:r>
          </w:p>
        </w:tc>
      </w:tr>
      <w:tr w:rsidR="005745DB" w:rsidRPr="00495D84" w14:paraId="468AA841"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495D84" w:rsidRDefault="005745DB" w:rsidP="005745DB">
            <w:pPr>
              <w:pStyle w:val="TAL"/>
              <w:rPr>
                <w:lang w:eastAsia="zh-CN"/>
              </w:rPr>
            </w:pPr>
            <w:r w:rsidRPr="00495D84">
              <w:rPr>
                <w:lang w:eastAsia="zh-CN"/>
              </w:rPr>
              <w:t>A.5.5.5.7</w:t>
            </w:r>
          </w:p>
        </w:tc>
        <w:tc>
          <w:tcPr>
            <w:tcW w:w="4223"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495D84" w:rsidRDefault="005745DB" w:rsidP="005745DB">
            <w:pPr>
              <w:pStyle w:val="TAC"/>
              <w:rPr>
                <w:lang w:eastAsia="zh-CN"/>
              </w:rPr>
            </w:pPr>
            <w:r w:rsidRPr="00495D84">
              <w:rPr>
                <w:lang w:eastAsia="zh-CN"/>
              </w:rPr>
              <w:t>-15</w:t>
            </w:r>
          </w:p>
        </w:tc>
      </w:tr>
      <w:tr w:rsidR="001268B4" w:rsidRPr="00495D84" w14:paraId="7C9C7E39"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495D84" w:rsidRDefault="001268B4" w:rsidP="00E8727D">
            <w:pPr>
              <w:pStyle w:val="TAL"/>
              <w:rPr>
                <w:rFonts w:eastAsia="MS Mincho"/>
                <w:b/>
                <w:lang w:eastAsia="zh-CN"/>
              </w:rPr>
            </w:pPr>
            <w:r w:rsidRPr="00495D84">
              <w:rPr>
                <w:lang w:eastAsia="zh-CN"/>
              </w:rPr>
              <w:t>A.6.5.5.1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495D84" w:rsidRDefault="001268B4" w:rsidP="00E8727D">
            <w:pPr>
              <w:pStyle w:val="TAC"/>
            </w:pPr>
            <w:r w:rsidRPr="00495D84">
              <w:rPr>
                <w:lang w:eastAsia="zh-CN"/>
              </w:rPr>
              <w:t>-15</w:t>
            </w:r>
          </w:p>
        </w:tc>
      </w:tr>
      <w:tr w:rsidR="001268B4" w:rsidRPr="00495D84" w14:paraId="7C9C7E3C"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495D84" w:rsidRDefault="001268B4" w:rsidP="00E8727D">
            <w:pPr>
              <w:pStyle w:val="TAL"/>
              <w:rPr>
                <w:rFonts w:eastAsia="MS Mincho"/>
                <w:b/>
                <w:lang w:eastAsia="zh-CN"/>
              </w:rPr>
            </w:pPr>
            <w:r w:rsidRPr="00495D84">
              <w:rPr>
                <w:lang w:eastAsia="zh-CN"/>
              </w:rPr>
              <w:t>A.6.5.5.2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495D84" w:rsidRDefault="001268B4" w:rsidP="00E8727D">
            <w:pPr>
              <w:pStyle w:val="TAC"/>
            </w:pPr>
            <w:r w:rsidRPr="00495D84">
              <w:rPr>
                <w:lang w:eastAsia="zh-CN"/>
              </w:rPr>
              <w:t>-15</w:t>
            </w:r>
          </w:p>
        </w:tc>
      </w:tr>
      <w:tr w:rsidR="001268B4" w:rsidRPr="00495D84" w14:paraId="7C9C7E3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495D84" w:rsidRDefault="001268B4" w:rsidP="00E8727D">
            <w:pPr>
              <w:pStyle w:val="TAL"/>
              <w:rPr>
                <w:rFonts w:eastAsia="MS Mincho"/>
                <w:b/>
                <w:lang w:eastAsia="zh-CN"/>
              </w:rPr>
            </w:pPr>
            <w:r w:rsidRPr="00495D84">
              <w:rPr>
                <w:lang w:eastAsia="zh-CN"/>
              </w:rPr>
              <w:t>A.6.5.5.3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495D84" w:rsidRDefault="001268B4" w:rsidP="00E8727D">
            <w:pPr>
              <w:pStyle w:val="TAC"/>
            </w:pPr>
            <w:r w:rsidRPr="00495D84">
              <w:rPr>
                <w:lang w:eastAsia="zh-CN"/>
              </w:rPr>
              <w:t>-15</w:t>
            </w:r>
          </w:p>
        </w:tc>
      </w:tr>
      <w:tr w:rsidR="001268B4" w:rsidRPr="00495D84" w14:paraId="7C9C7E42"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495D84" w:rsidRDefault="001268B4" w:rsidP="00E8727D">
            <w:pPr>
              <w:pStyle w:val="TAL"/>
              <w:rPr>
                <w:rFonts w:eastAsia="MS Mincho"/>
                <w:b/>
                <w:lang w:eastAsia="zh-CN"/>
              </w:rPr>
            </w:pPr>
            <w:r w:rsidRPr="00495D84">
              <w:rPr>
                <w:lang w:eastAsia="zh-CN"/>
              </w:rPr>
              <w:t>A.6.5.5.4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495D84" w:rsidRDefault="001268B4" w:rsidP="00E8727D">
            <w:pPr>
              <w:pStyle w:val="TAC"/>
            </w:pPr>
            <w:r w:rsidRPr="00495D84">
              <w:rPr>
                <w:lang w:eastAsia="zh-CN"/>
              </w:rPr>
              <w:t>-15</w:t>
            </w:r>
          </w:p>
        </w:tc>
      </w:tr>
      <w:tr w:rsidR="005745DB" w:rsidRPr="00495D84" w14:paraId="592F1E80"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495D84" w:rsidRDefault="005745DB" w:rsidP="005745DB">
            <w:pPr>
              <w:pStyle w:val="TAL"/>
              <w:rPr>
                <w:lang w:eastAsia="zh-CN"/>
              </w:rPr>
            </w:pPr>
            <w:r w:rsidRPr="00495D84">
              <w:rPr>
                <w:lang w:eastAsia="zh-CN"/>
              </w:rPr>
              <w:t>A.6.5.5.5</w:t>
            </w:r>
          </w:p>
        </w:tc>
        <w:tc>
          <w:tcPr>
            <w:tcW w:w="4223"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495D84" w:rsidRDefault="005745DB" w:rsidP="005745DB">
            <w:pPr>
              <w:pStyle w:val="TAC"/>
              <w:rPr>
                <w:lang w:eastAsia="zh-CN"/>
              </w:rPr>
            </w:pPr>
            <w:r w:rsidRPr="00495D84">
              <w:rPr>
                <w:lang w:eastAsia="zh-CN"/>
              </w:rPr>
              <w:t>-15</w:t>
            </w:r>
          </w:p>
        </w:tc>
      </w:tr>
      <w:tr w:rsidR="005745DB" w:rsidRPr="00495D84" w14:paraId="5E3D3BE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495D84" w:rsidRDefault="005745DB" w:rsidP="005745DB">
            <w:pPr>
              <w:pStyle w:val="TAL"/>
              <w:rPr>
                <w:lang w:eastAsia="zh-CN"/>
              </w:rPr>
            </w:pPr>
            <w:r w:rsidRPr="00495D84">
              <w:rPr>
                <w:lang w:eastAsia="zh-CN"/>
              </w:rPr>
              <w:t>A.6.5.5.6</w:t>
            </w:r>
          </w:p>
        </w:tc>
        <w:tc>
          <w:tcPr>
            <w:tcW w:w="4223"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495D84" w:rsidRDefault="005745DB" w:rsidP="005745DB">
            <w:pPr>
              <w:pStyle w:val="TAC"/>
              <w:rPr>
                <w:lang w:eastAsia="zh-CN"/>
              </w:rPr>
            </w:pPr>
            <w:r w:rsidRPr="00495D84">
              <w:rPr>
                <w:lang w:eastAsia="zh-CN"/>
              </w:rPr>
              <w:t>-15</w:t>
            </w:r>
          </w:p>
        </w:tc>
      </w:tr>
      <w:tr w:rsidR="001268B4" w:rsidRPr="00495D84" w14:paraId="7C9C7E4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495D84" w:rsidRDefault="001268B4" w:rsidP="00E8727D">
            <w:pPr>
              <w:pStyle w:val="TAL"/>
              <w:rPr>
                <w:rFonts w:eastAsia="MS Mincho"/>
                <w:b/>
                <w:lang w:eastAsia="zh-CN"/>
              </w:rPr>
            </w:pPr>
            <w:r w:rsidRPr="00495D84">
              <w:rPr>
                <w:lang w:eastAsia="zh-CN"/>
              </w:rPr>
              <w:t>A.7.5.5.1</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495D84" w:rsidRDefault="001268B4" w:rsidP="00E8727D">
            <w:pPr>
              <w:pStyle w:val="TAC"/>
            </w:pPr>
            <w:r w:rsidRPr="00495D84">
              <w:rPr>
                <w:lang w:eastAsia="zh-CN"/>
              </w:rPr>
              <w:t>-15</w:t>
            </w:r>
          </w:p>
        </w:tc>
      </w:tr>
      <w:tr w:rsidR="001268B4" w:rsidRPr="00495D84" w14:paraId="7C9C7E48"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495D84" w:rsidRDefault="001268B4" w:rsidP="00E8727D">
            <w:pPr>
              <w:pStyle w:val="TAL"/>
              <w:rPr>
                <w:rFonts w:eastAsia="MS Mincho"/>
                <w:b/>
                <w:lang w:eastAsia="zh-CN"/>
              </w:rPr>
            </w:pPr>
            <w:r w:rsidRPr="00495D84">
              <w:rPr>
                <w:lang w:eastAsia="zh-CN"/>
              </w:rPr>
              <w:t>A.7.5.5.2</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495D84" w:rsidRDefault="001268B4" w:rsidP="00E8727D">
            <w:pPr>
              <w:pStyle w:val="TAC"/>
            </w:pPr>
            <w:r w:rsidRPr="00495D84">
              <w:rPr>
                <w:lang w:eastAsia="zh-CN"/>
              </w:rPr>
              <w:t>-15</w:t>
            </w:r>
          </w:p>
        </w:tc>
      </w:tr>
      <w:tr w:rsidR="001268B4" w:rsidRPr="00495D84" w14:paraId="7C9C7E4B"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495D84" w:rsidRDefault="001268B4" w:rsidP="00E8727D">
            <w:pPr>
              <w:pStyle w:val="TAL"/>
              <w:rPr>
                <w:rFonts w:eastAsia="MS Mincho"/>
                <w:b/>
                <w:lang w:eastAsia="zh-CN"/>
              </w:rPr>
            </w:pPr>
            <w:r w:rsidRPr="00495D84">
              <w:rPr>
                <w:lang w:eastAsia="zh-CN"/>
              </w:rPr>
              <w:t>A.7.5.5.3</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495D84" w:rsidRDefault="001268B4" w:rsidP="00E8727D">
            <w:pPr>
              <w:pStyle w:val="TAC"/>
            </w:pPr>
            <w:r w:rsidRPr="00495D84">
              <w:rPr>
                <w:lang w:eastAsia="zh-CN"/>
              </w:rPr>
              <w:t>-15</w:t>
            </w:r>
          </w:p>
        </w:tc>
      </w:tr>
      <w:tr w:rsidR="001268B4" w:rsidRPr="00495D84" w14:paraId="7C9C7E4E"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495D84" w:rsidRDefault="001268B4" w:rsidP="00E8727D">
            <w:pPr>
              <w:pStyle w:val="TAL"/>
              <w:rPr>
                <w:lang w:eastAsia="zh-CN"/>
              </w:rPr>
            </w:pPr>
            <w:r w:rsidRPr="00495D84">
              <w:rPr>
                <w:lang w:eastAsia="zh-CN"/>
              </w:rPr>
              <w:t>A.7.5.5.4</w:t>
            </w:r>
          </w:p>
        </w:tc>
        <w:tc>
          <w:tcPr>
            <w:tcW w:w="4223"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495D84" w:rsidRDefault="001268B4" w:rsidP="00E8727D">
            <w:pPr>
              <w:pStyle w:val="TAC"/>
            </w:pPr>
            <w:r w:rsidRPr="00495D84">
              <w:rPr>
                <w:lang w:eastAsia="zh-CN"/>
              </w:rPr>
              <w:t>-15</w:t>
            </w:r>
          </w:p>
        </w:tc>
      </w:tr>
      <w:tr w:rsidR="005745DB" w:rsidRPr="00495D84" w14:paraId="2ACB9063"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495D84" w:rsidRDefault="005745DB" w:rsidP="005745DB">
            <w:pPr>
              <w:pStyle w:val="TAL"/>
              <w:rPr>
                <w:lang w:eastAsia="zh-CN"/>
              </w:rPr>
            </w:pPr>
            <w:r w:rsidRPr="00495D84">
              <w:rPr>
                <w:lang w:eastAsia="zh-CN"/>
              </w:rPr>
              <w:t>A.7.5.5.5</w:t>
            </w:r>
          </w:p>
        </w:tc>
        <w:tc>
          <w:tcPr>
            <w:tcW w:w="4223"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495D84" w:rsidRDefault="005745DB" w:rsidP="005745DB">
            <w:pPr>
              <w:pStyle w:val="TAC"/>
              <w:rPr>
                <w:lang w:eastAsia="zh-CN"/>
              </w:rPr>
            </w:pPr>
            <w:r w:rsidRPr="00495D84">
              <w:rPr>
                <w:lang w:eastAsia="zh-CN"/>
              </w:rPr>
              <w:t>-15</w:t>
            </w:r>
          </w:p>
        </w:tc>
      </w:tr>
      <w:tr w:rsidR="005745DB" w:rsidRPr="00495D84" w14:paraId="0C4B06E5"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495D84" w:rsidRDefault="005745DB" w:rsidP="005745DB">
            <w:pPr>
              <w:pStyle w:val="TAL"/>
              <w:rPr>
                <w:lang w:eastAsia="zh-CN"/>
              </w:rPr>
            </w:pPr>
            <w:r w:rsidRPr="00495D84">
              <w:rPr>
                <w:lang w:eastAsia="zh-CN"/>
              </w:rPr>
              <w:t>A.7.5.5.6</w:t>
            </w:r>
          </w:p>
        </w:tc>
        <w:tc>
          <w:tcPr>
            <w:tcW w:w="4223"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495D84" w:rsidRDefault="005745DB" w:rsidP="005745DB">
            <w:pPr>
              <w:pStyle w:val="TAC"/>
              <w:rPr>
                <w:lang w:eastAsia="zh-CN"/>
              </w:rPr>
            </w:pPr>
            <w:r w:rsidRPr="00495D84">
              <w:rPr>
                <w:lang w:eastAsia="zh-CN"/>
              </w:rPr>
              <w:t>-15</w:t>
            </w:r>
          </w:p>
        </w:tc>
      </w:tr>
      <w:tr w:rsidR="005745DB" w:rsidRPr="00495D84" w14:paraId="59A28D0F" w14:textId="77777777" w:rsidTr="00E94096">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495D84" w:rsidRDefault="005745DB" w:rsidP="005745DB">
            <w:pPr>
              <w:pStyle w:val="TAL"/>
              <w:rPr>
                <w:lang w:eastAsia="zh-CN"/>
              </w:rPr>
            </w:pPr>
            <w:r w:rsidRPr="00495D84">
              <w:rPr>
                <w:lang w:eastAsia="zh-CN"/>
              </w:rPr>
              <w:t>A.7.5.5.7</w:t>
            </w:r>
          </w:p>
        </w:tc>
        <w:tc>
          <w:tcPr>
            <w:tcW w:w="4223"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495D84" w:rsidRDefault="005745DB" w:rsidP="005745DB">
            <w:pPr>
              <w:pStyle w:val="TAC"/>
              <w:rPr>
                <w:lang w:eastAsia="zh-CN"/>
              </w:rPr>
            </w:pPr>
            <w:r w:rsidRPr="00495D84">
              <w:rPr>
                <w:lang w:eastAsia="zh-CN"/>
              </w:rPr>
              <w:t>-15</w:t>
            </w:r>
          </w:p>
        </w:tc>
      </w:tr>
    </w:tbl>
    <w:p w14:paraId="3635B278" w14:textId="77777777" w:rsidR="00E94096" w:rsidRDefault="00E94096" w:rsidP="00E94096">
      <w:pPr>
        <w:rPr>
          <w:lang w:eastAsia="zh-CN"/>
        </w:rPr>
      </w:pPr>
    </w:p>
    <w:p w14:paraId="7C9C7E4F" w14:textId="5F4D5EAB" w:rsidR="001268B4" w:rsidRPr="00495D84" w:rsidRDefault="001268B4" w:rsidP="002D3390">
      <w:pPr>
        <w:pStyle w:val="H6"/>
        <w:rPr>
          <w:lang w:eastAsia="zh-CN"/>
        </w:rPr>
      </w:pPr>
      <w:r w:rsidRPr="00495D84">
        <w:rPr>
          <w:lang w:eastAsia="zh-CN"/>
        </w:rPr>
        <w:t>A.</w:t>
      </w:r>
      <w:r w:rsidR="002D3390" w:rsidRPr="00495D84">
        <w:rPr>
          <w:lang w:eastAsia="zh-CN"/>
        </w:rPr>
        <w:t>3.6.1.1.2.2</w:t>
      </w:r>
      <w:r w:rsidRPr="00495D84">
        <w:rPr>
          <w:lang w:eastAsia="zh-CN"/>
        </w:rPr>
        <w:tab/>
        <w:t>Carrier aggregation tests</w:t>
      </w:r>
    </w:p>
    <w:p w14:paraId="7C9C7E50" w14:textId="6BFE6596"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PCell antenna connection if the PCell is on a band where 2RX is supported</w:t>
      </w:r>
      <w:r w:rsidR="000F2837" w:rsidRPr="00495D84">
        <w:t xml:space="preserve"> and 4RX is not supported,</w:t>
      </w:r>
      <w:r w:rsidRPr="00495D84">
        <w:rPr>
          <w:snapToGrid w:val="0"/>
          <w:kern w:val="2"/>
        </w:rPr>
        <w:t xml:space="preserve"> or </w:t>
      </w:r>
      <w:r w:rsidR="003E35BB"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A.3.6.1.1.2.5 for the PCell antenna connection if the PCell is on a band where 4RX is supported.</w:t>
      </w:r>
    </w:p>
    <w:p w14:paraId="7C9C7E51" w14:textId="31E7E1D1" w:rsidR="001268B4" w:rsidRPr="00495D84" w:rsidRDefault="001268B4" w:rsidP="001268B4">
      <w:pPr>
        <w:rPr>
          <w:snapToGrid w:val="0"/>
          <w:kern w:val="2"/>
        </w:rPr>
      </w:pPr>
      <w:r w:rsidRPr="00495D84">
        <w:t xml:space="preserve">All carrier aggregation tests are performed using the antenna connection in </w:t>
      </w:r>
      <w:r w:rsidR="00E833B2" w:rsidRPr="00495D84">
        <w:t>clause</w:t>
      </w:r>
      <w:r w:rsidRPr="00495D84">
        <w:t xml:space="preserve"> </w:t>
      </w:r>
      <w:r w:rsidRPr="00495D84">
        <w:rPr>
          <w:snapToGrid w:val="0"/>
          <w:kern w:val="2"/>
        </w:rPr>
        <w:t>A.3.6.1.1.2.4 for the SCell antenna connection if an SCell is on band where 2RX is supported</w:t>
      </w:r>
      <w:r w:rsidR="003E35BB" w:rsidRPr="00495D84">
        <w:t xml:space="preserve"> and 4RX is not supported</w:t>
      </w:r>
      <w:r w:rsidR="003E35BB" w:rsidRPr="00495D84">
        <w:rPr>
          <w:snapToGrid w:val="0"/>
          <w:kern w:val="2"/>
        </w:rPr>
        <w:t>,</w:t>
      </w:r>
      <w:r w:rsidRPr="00495D84">
        <w:rPr>
          <w:snapToGrid w:val="0"/>
          <w:kern w:val="2"/>
        </w:rPr>
        <w:t xml:space="preserve"> or </w:t>
      </w:r>
      <w:r w:rsidR="003E35BB" w:rsidRPr="00495D84">
        <w:t xml:space="preserve">using </w:t>
      </w:r>
      <w:r w:rsidRPr="00495D84">
        <w:rPr>
          <w:snapToGrid w:val="0"/>
          <w:kern w:val="2"/>
        </w:rPr>
        <w:t xml:space="preserve">the </w:t>
      </w:r>
      <w:r w:rsidR="00020569"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is on a band where 4RX is supported.</w:t>
      </w:r>
    </w:p>
    <w:p w14:paraId="7C9C7E52" w14:textId="61BE1289" w:rsidR="001268B4" w:rsidRPr="00495D84" w:rsidRDefault="001268B4" w:rsidP="002D3390">
      <w:pPr>
        <w:pStyle w:val="H6"/>
        <w:rPr>
          <w:lang w:eastAsia="zh-CN"/>
        </w:rPr>
      </w:pPr>
      <w:r w:rsidRPr="00495D84">
        <w:rPr>
          <w:lang w:eastAsia="zh-CN"/>
        </w:rPr>
        <w:t>A.</w:t>
      </w:r>
      <w:r w:rsidR="002D3390" w:rsidRPr="00495D84">
        <w:rPr>
          <w:lang w:eastAsia="zh-CN"/>
        </w:rPr>
        <w:t>3.6.1.1.2.3</w:t>
      </w:r>
      <w:r w:rsidRPr="00495D84">
        <w:rPr>
          <w:lang w:eastAsia="zh-CN"/>
        </w:rPr>
        <w:tab/>
        <w:t>EN-DC tests</w:t>
      </w:r>
    </w:p>
    <w:p w14:paraId="7C9C7E53" w14:textId="0737CF63" w:rsidR="001268B4" w:rsidRPr="00495D84" w:rsidRDefault="001268B4" w:rsidP="001268B4">
      <w:pPr>
        <w:rPr>
          <w:snapToGrid w:val="0"/>
          <w:kern w:val="2"/>
        </w:rPr>
      </w:pPr>
      <w:r w:rsidRPr="00495D84">
        <w:t xml:space="preserve">All </w:t>
      </w:r>
      <w:r w:rsidR="006E2DFC"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A.3.6.1.1.2.6 for the PCell antenna connection if the PCell is on a band where 2RX is supported</w:t>
      </w:r>
      <w:r w:rsidR="006E2DFC" w:rsidRPr="00495D84">
        <w:rPr>
          <w:snapToGrid w:val="0"/>
          <w:kern w:val="2"/>
        </w:rPr>
        <w:t xml:space="preserve"> </w:t>
      </w:r>
      <w:r w:rsidR="006E2DFC" w:rsidRPr="00495D84">
        <w:t>and 4RX is not supported</w:t>
      </w:r>
      <w:r w:rsidR="006E2DFC" w:rsidRPr="00495D84">
        <w:rPr>
          <w:snapToGrid w:val="0"/>
          <w:kern w:val="2"/>
        </w:rPr>
        <w:t>,</w:t>
      </w:r>
      <w:r w:rsidRPr="00495D84">
        <w:rPr>
          <w:snapToGrid w:val="0"/>
          <w:kern w:val="2"/>
        </w:rPr>
        <w:t xml:space="preserve"> or </w:t>
      </w:r>
      <w:r w:rsidR="00F84B9E" w:rsidRPr="00495D84">
        <w:t xml:space="preserve">using </w:t>
      </w:r>
      <w:r w:rsidRPr="00495D84">
        <w:rPr>
          <w:snapToGrid w:val="0"/>
          <w:kern w:val="2"/>
        </w:rPr>
        <w:t xml:space="preserve">the antenna connection in </w:t>
      </w:r>
      <w:r w:rsidR="00DD3D40">
        <w:rPr>
          <w:snapToGrid w:val="0"/>
          <w:kern w:val="2"/>
        </w:rPr>
        <w:t xml:space="preserve">clause </w:t>
      </w:r>
      <w:r w:rsidRPr="00495D84">
        <w:rPr>
          <w:snapToGrid w:val="0"/>
          <w:kern w:val="2"/>
        </w:rPr>
        <w:t>A.3.6.1.1.2.7 for the PCell antenna connection if the PCell is on a band where 4RX is supported.</w:t>
      </w:r>
    </w:p>
    <w:p w14:paraId="7C9C7E54" w14:textId="4E57AEC4" w:rsidR="001268B4" w:rsidRPr="00495D84" w:rsidRDefault="001268B4" w:rsidP="001268B4">
      <w:pPr>
        <w:rPr>
          <w:snapToGrid w:val="0"/>
          <w:kern w:val="2"/>
        </w:rPr>
      </w:pPr>
      <w:r w:rsidRPr="00495D84">
        <w:t xml:space="preserve">All </w:t>
      </w:r>
      <w:r w:rsidR="00F84B9E" w:rsidRPr="00495D84">
        <w:t>EN-DC</w:t>
      </w:r>
      <w:r w:rsidRPr="00495D84">
        <w:t xml:space="preserve"> tests are performed using the antenna connection in </w:t>
      </w:r>
      <w:r w:rsidR="00E833B2" w:rsidRPr="00495D84">
        <w:t>clause</w:t>
      </w:r>
      <w:r w:rsidRPr="00495D84">
        <w:t xml:space="preserve"> </w:t>
      </w:r>
      <w:r w:rsidRPr="00495D84">
        <w:rPr>
          <w:snapToGrid w:val="0"/>
          <w:kern w:val="2"/>
        </w:rPr>
        <w:t>A.3.6.1.1.2.4 for the PSCell or SCell antenna connection if an SCell is on band where 2RX is supported</w:t>
      </w:r>
      <w:r w:rsidR="005F4ADF" w:rsidRPr="00495D84">
        <w:rPr>
          <w:snapToGrid w:val="0"/>
          <w:kern w:val="2"/>
        </w:rPr>
        <w:t xml:space="preserve"> </w:t>
      </w:r>
      <w:r w:rsidR="005F4ADF" w:rsidRPr="00495D84">
        <w:t>and 4RX is not supported</w:t>
      </w:r>
      <w:r w:rsidR="005F4ADF" w:rsidRPr="00495D84">
        <w:rPr>
          <w:snapToGrid w:val="0"/>
          <w:kern w:val="2"/>
        </w:rPr>
        <w:t>,</w:t>
      </w:r>
      <w:r w:rsidRPr="00495D84">
        <w:rPr>
          <w:snapToGrid w:val="0"/>
          <w:kern w:val="2"/>
        </w:rPr>
        <w:t xml:space="preserve"> or </w:t>
      </w:r>
      <w:r w:rsidR="005F4ADF" w:rsidRPr="00495D84">
        <w:t xml:space="preserve">using </w:t>
      </w:r>
      <w:r w:rsidR="00860864" w:rsidRPr="00495D84">
        <w:rPr>
          <w:snapToGrid w:val="0"/>
          <w:kern w:val="2"/>
        </w:rPr>
        <w:t>antenna connection</w:t>
      </w:r>
      <w:r w:rsidRPr="00495D84">
        <w:rPr>
          <w:snapToGrid w:val="0"/>
          <w:kern w:val="2"/>
        </w:rPr>
        <w:t xml:space="preserve"> in </w:t>
      </w:r>
      <w:r w:rsidR="00DD3D40">
        <w:rPr>
          <w:snapToGrid w:val="0"/>
          <w:kern w:val="2"/>
        </w:rPr>
        <w:t xml:space="preserve">clause </w:t>
      </w:r>
      <w:r w:rsidRPr="00495D84">
        <w:rPr>
          <w:snapToGrid w:val="0"/>
          <w:kern w:val="2"/>
        </w:rPr>
        <w:t>A.3.6.1.1.2.5 for the SCell antenna connection if an SCell or PSCell is on a band where 4RX is supported.</w:t>
      </w:r>
    </w:p>
    <w:p w14:paraId="7C9C7E55" w14:textId="02385C67" w:rsidR="001268B4" w:rsidRPr="00495D84" w:rsidRDefault="001268B4" w:rsidP="002D3390">
      <w:pPr>
        <w:pStyle w:val="H6"/>
        <w:rPr>
          <w:lang w:eastAsia="zh-CN"/>
        </w:rPr>
      </w:pPr>
      <w:r w:rsidRPr="00495D84">
        <w:rPr>
          <w:lang w:eastAsia="zh-CN"/>
        </w:rPr>
        <w:t>A.</w:t>
      </w:r>
      <w:r w:rsidR="002D3390" w:rsidRPr="00495D84">
        <w:rPr>
          <w:lang w:eastAsia="zh-CN"/>
        </w:rPr>
        <w:t>3.6.1.1.2.4</w:t>
      </w:r>
      <w:r w:rsidRPr="00495D84">
        <w:rPr>
          <w:lang w:eastAsia="zh-CN"/>
        </w:rPr>
        <w:tab/>
        <w:t>Antenna connection for bands where 2RX is supported</w:t>
      </w:r>
    </w:p>
    <w:p w14:paraId="7C9C7E56" w14:textId="20994D73" w:rsidR="001268B4" w:rsidRPr="00495D84" w:rsidRDefault="001268B4" w:rsidP="001268B4">
      <w:pPr>
        <w:rPr>
          <w:b/>
        </w:rPr>
      </w:pPr>
      <w:r w:rsidRPr="00495D84">
        <w:t>For bands where 2RX is supported</w:t>
      </w:r>
      <w:r w:rsidR="008C2EC1" w:rsidRPr="00495D84">
        <w:rPr>
          <w:snapToGrid w:val="0"/>
          <w:kern w:val="2"/>
        </w:rPr>
        <w:t xml:space="preserve"> </w:t>
      </w:r>
      <w:r w:rsidR="008C2EC1" w:rsidRPr="00495D84">
        <w:t>and 4RX is not supported</w:t>
      </w:r>
      <w:r w:rsidRPr="00495D84">
        <w:t xml:space="preserve">, it is left to the UE declaration and </w:t>
      </w:r>
      <w:r w:rsidR="008C2EC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8C2EC1" w:rsidRPr="00495D84">
        <w:t>RX</w:t>
      </w:r>
      <w:r w:rsidRPr="00495D84">
        <w:t xml:space="preserve"> ports shall be connected with zero input</w:t>
      </w:r>
      <w:r w:rsidRPr="00495D84">
        <w:rPr>
          <w:b/>
        </w:rPr>
        <w:t>.</w:t>
      </w:r>
      <w:r w:rsidRPr="00495D84">
        <w:t xml:space="preserve"> No test parameters or requirements are modified.</w:t>
      </w:r>
    </w:p>
    <w:p w14:paraId="7C9C7E57" w14:textId="5FF9A283" w:rsidR="001268B4" w:rsidRPr="00495D84" w:rsidRDefault="001268B4" w:rsidP="00E94096">
      <w:pPr>
        <w:pStyle w:val="H6"/>
        <w:rPr>
          <w:lang w:eastAsia="zh-CN"/>
        </w:rPr>
      </w:pPr>
      <w:r w:rsidRPr="00495D84">
        <w:rPr>
          <w:lang w:eastAsia="zh-CN"/>
        </w:rPr>
        <w:lastRenderedPageBreak/>
        <w:t>A.</w:t>
      </w:r>
      <w:r w:rsidR="002D3390" w:rsidRPr="00495D84">
        <w:rPr>
          <w:lang w:eastAsia="zh-CN"/>
        </w:rPr>
        <w:t>3.6.1.1.2.5</w:t>
      </w:r>
      <w:r w:rsidRPr="00495D84">
        <w:rPr>
          <w:lang w:eastAsia="zh-CN"/>
        </w:rPr>
        <w:tab/>
        <w:t>Antenna connection for bands where 4RX is supported</w:t>
      </w:r>
    </w:p>
    <w:p w14:paraId="7C9C7E58" w14:textId="09D50B9F" w:rsidR="001268B4" w:rsidRPr="00495D84" w:rsidRDefault="00EF2F66" w:rsidP="00E94096">
      <w:pPr>
        <w:keepNext/>
        <w:keepLines/>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and beam failure detection thresholds described in clauses A.</w:t>
      </w:r>
      <w:r w:rsidRPr="00495D84">
        <w:rPr>
          <w:lang w:eastAsia="zh-CN"/>
        </w:rPr>
        <w:t>3.6.1.1.2.1</w:t>
      </w:r>
      <w:r w:rsidRPr="00495D84">
        <w:t>, no test parameters or requirements are modified.</w:t>
      </w:r>
    </w:p>
    <w:p w14:paraId="7C9C7E59" w14:textId="240231FF" w:rsidR="001268B4" w:rsidRPr="00495D84" w:rsidRDefault="001268B4" w:rsidP="002D3390">
      <w:pPr>
        <w:pStyle w:val="H6"/>
        <w:rPr>
          <w:lang w:eastAsia="zh-CN"/>
        </w:rPr>
      </w:pPr>
      <w:r w:rsidRPr="00495D84">
        <w:rPr>
          <w:lang w:eastAsia="zh-CN"/>
        </w:rPr>
        <w:t>A.</w:t>
      </w:r>
      <w:r w:rsidR="002D3390" w:rsidRPr="00495D84">
        <w:rPr>
          <w:lang w:eastAsia="zh-CN"/>
        </w:rPr>
        <w:t>3.6.1.1.2.6</w:t>
      </w:r>
      <w:r w:rsidRPr="00495D84">
        <w:rPr>
          <w:lang w:eastAsia="zh-CN"/>
        </w:rPr>
        <w:tab/>
        <w:t>EN-DC LTE Antenna connection for bands where 2RX is supported</w:t>
      </w:r>
    </w:p>
    <w:p w14:paraId="7C9C7E5A" w14:textId="6FBBE97B" w:rsidR="001268B4" w:rsidRPr="00495D84" w:rsidRDefault="001268B4" w:rsidP="001268B4">
      <w:pPr>
        <w:rPr>
          <w:b/>
        </w:rPr>
      </w:pPr>
      <w:r w:rsidRPr="00495D84">
        <w:t xml:space="preserve">For </w:t>
      </w:r>
      <w:r w:rsidR="003603A0" w:rsidRPr="00495D84">
        <w:t xml:space="preserve">E-UTRAN </w:t>
      </w:r>
      <w:r w:rsidRPr="00495D84">
        <w:t>bands where 2RX is supported</w:t>
      </w:r>
      <w:r w:rsidR="00DA0F11" w:rsidRPr="00495D84">
        <w:t xml:space="preserve"> and 4RX is not supported</w:t>
      </w:r>
      <w:r w:rsidRPr="00495D84">
        <w:t xml:space="preserve">, it is left to the UE declaration and </w:t>
      </w:r>
      <w:r w:rsidR="00DA0F11" w:rsidRPr="00495D84">
        <w:rPr>
          <w:lang w:eastAsia="zh-CN"/>
        </w:rPr>
        <w:t>antenna port</w:t>
      </w:r>
      <w:r w:rsidRPr="00495D84">
        <w:t xml:space="preserve"> configuration to decide which 2 of the 4 Rx ports are connected </w:t>
      </w:r>
      <w:r w:rsidRPr="00495D84">
        <w:rPr>
          <w:szCs w:val="21"/>
        </w:rPr>
        <w:t>with data source from system simulator</w:t>
      </w:r>
      <w:r w:rsidRPr="00495D84">
        <w:t xml:space="preserve">. The remaining 2 </w:t>
      </w:r>
      <w:r w:rsidR="002271C6" w:rsidRPr="00495D84">
        <w:t>RX</w:t>
      </w:r>
      <w:r w:rsidRPr="00495D84">
        <w:t xml:space="preserve"> ports shall be connected with zero input</w:t>
      </w:r>
      <w:r w:rsidRPr="00495D84">
        <w:rPr>
          <w:b/>
        </w:rPr>
        <w:t>.</w:t>
      </w:r>
      <w:r w:rsidRPr="00495D84">
        <w:t xml:space="preserve"> No test parameters or requirements are modified.</w:t>
      </w:r>
    </w:p>
    <w:p w14:paraId="7C9C7E5B" w14:textId="05797083" w:rsidR="001268B4" w:rsidRPr="00495D84" w:rsidRDefault="001268B4" w:rsidP="002D3390">
      <w:pPr>
        <w:pStyle w:val="H6"/>
        <w:rPr>
          <w:lang w:eastAsia="zh-CN"/>
        </w:rPr>
      </w:pPr>
      <w:r w:rsidRPr="00495D84">
        <w:rPr>
          <w:lang w:eastAsia="zh-CN"/>
        </w:rPr>
        <w:t>A.</w:t>
      </w:r>
      <w:r w:rsidR="002D3390" w:rsidRPr="00495D84">
        <w:rPr>
          <w:lang w:eastAsia="zh-CN"/>
        </w:rPr>
        <w:t>3.6.1.1.2.7</w:t>
      </w:r>
      <w:r w:rsidRPr="00495D84">
        <w:rPr>
          <w:lang w:eastAsia="zh-CN"/>
        </w:rPr>
        <w:tab/>
        <w:t>EN-DC LTE Antenna connection for bands where 4RX is supported</w:t>
      </w:r>
    </w:p>
    <w:p w14:paraId="7C9C7E5C" w14:textId="16F90E92" w:rsidR="001268B4" w:rsidRPr="00495D84" w:rsidRDefault="001268B4" w:rsidP="001268B4">
      <w:r w:rsidRPr="00495D84">
        <w:t xml:space="preserve">For bands </w:t>
      </w:r>
      <w:r w:rsidR="002271C6" w:rsidRPr="00495D84">
        <w:t xml:space="preserve">E-UTRAN </w:t>
      </w:r>
      <w:r w:rsidRPr="00495D84">
        <w:t xml:space="preserve">where 4RX is supported, all 4 RX antennas are connected </w:t>
      </w:r>
      <w:r w:rsidRPr="00495D84">
        <w:rPr>
          <w:szCs w:val="21"/>
        </w:rPr>
        <w:t>with data source from system simulator</w:t>
      </w:r>
      <w:r w:rsidRPr="00495D84">
        <w:rPr>
          <w:b/>
        </w:rPr>
        <w:t xml:space="preserve">. </w:t>
      </w:r>
      <w:r w:rsidRPr="00495D84">
        <w:t xml:space="preserve">The system simulator shall provide independent noise and fading (low correlation) for each antenna port. Except for the modifications to radio link monitoring thresholds described in </w:t>
      </w:r>
      <w:r w:rsidR="00E833B2" w:rsidRPr="00495D84">
        <w:t>clause</w:t>
      </w:r>
      <w:r w:rsidRPr="00495D84">
        <w:t>s A.3.8.1.2.1 and A.3.8.1.2.2</w:t>
      </w:r>
      <w:r w:rsidRPr="00495D84">
        <w:rPr>
          <w:lang w:eastAsia="zh-CN"/>
        </w:rPr>
        <w:t xml:space="preserve"> of TS 36.133 [15]</w:t>
      </w:r>
      <w:r w:rsidRPr="00495D84">
        <w:t>, no test parameters or requirements are modified.</w:t>
      </w:r>
    </w:p>
    <w:p w14:paraId="65F9EC34" w14:textId="77777777" w:rsidR="001F2D39" w:rsidRPr="00495D84" w:rsidRDefault="001F2D39" w:rsidP="001F2D39">
      <w:pPr>
        <w:pStyle w:val="Heading4"/>
        <w:rPr>
          <w:snapToGrid w:val="0"/>
          <w:lang w:eastAsia="zh-CN"/>
        </w:rPr>
      </w:pPr>
      <w:r w:rsidRPr="00495D84">
        <w:rPr>
          <w:snapToGrid w:val="0"/>
        </w:rPr>
        <w:t>A.3.6.1.2</w:t>
      </w:r>
      <w:r w:rsidRPr="00495D84">
        <w:rPr>
          <w:snapToGrid w:val="0"/>
        </w:rPr>
        <w:tab/>
        <w:t>Antenna connection</w:t>
      </w:r>
      <w:r w:rsidRPr="00495D84">
        <w:rPr>
          <w:snapToGrid w:val="0"/>
          <w:lang w:eastAsia="zh-CN"/>
        </w:rPr>
        <w:t xml:space="preserve"> for 8 Rx capable UEs</w:t>
      </w:r>
    </w:p>
    <w:p w14:paraId="3FE7720A" w14:textId="77777777" w:rsidR="001F2D39" w:rsidRPr="00495D84" w:rsidRDefault="001F2D39" w:rsidP="001F2D39">
      <w:pPr>
        <w:pStyle w:val="Heading5"/>
      </w:pPr>
      <w:r w:rsidRPr="00495D84">
        <w:t>A.3.6.1.2.1</w:t>
      </w:r>
      <w:r w:rsidRPr="00495D84">
        <w:rPr>
          <w:lang w:eastAsia="zh-CN"/>
        </w:rPr>
        <w:tab/>
      </w:r>
      <w:r w:rsidRPr="00495D84">
        <w:t>Introduction</w:t>
      </w:r>
    </w:p>
    <w:p w14:paraId="2D0EB9BC" w14:textId="77777777" w:rsidR="001F2D39" w:rsidRPr="00495D84" w:rsidRDefault="001F2D39" w:rsidP="001F2D39">
      <w:pPr>
        <w:rPr>
          <w:lang w:eastAsia="zh-CN"/>
        </w:rPr>
      </w:pPr>
      <w:r w:rsidRPr="00495D84">
        <w:rPr>
          <w:lang w:eastAsia="zh-CN"/>
        </w:rPr>
        <w:t>All tests in clause A.4 and A.6 are specified for UEs supporting 2RX. In this clause, the antenna connection method for applying 2RX tests or 4RX tests to UEs supporting 8RX antenna ports is specified. No tests are currently specified in clause A.4 or A.6 which are applicable only to 8RX antenna ports, so 8RX capable UEs are always tested by reusing tests which were originally specified for 2RX UEs or 4Rx UEs.</w:t>
      </w:r>
    </w:p>
    <w:p w14:paraId="28F81B71" w14:textId="77777777" w:rsidR="001F2D39" w:rsidRPr="00495D84" w:rsidRDefault="001F2D39" w:rsidP="001F2D39">
      <w:pPr>
        <w:pStyle w:val="Heading5"/>
      </w:pPr>
      <w:r w:rsidRPr="00495D84">
        <w:t>A.3.6.1.2.2</w:t>
      </w:r>
      <w:r w:rsidRPr="00495D84">
        <w:rPr>
          <w:lang w:eastAsia="zh-CN"/>
        </w:rPr>
        <w:tab/>
      </w:r>
      <w:r w:rsidRPr="00495D84">
        <w:t>Principle of testing</w:t>
      </w:r>
    </w:p>
    <w:p w14:paraId="51419617" w14:textId="77777777" w:rsidR="001F2D39" w:rsidRPr="00495D84" w:rsidRDefault="001F2D39" w:rsidP="001F2D39">
      <w:pPr>
        <w:pStyle w:val="H6"/>
        <w:rPr>
          <w:lang w:eastAsia="zh-CN"/>
        </w:rPr>
      </w:pPr>
      <w:r w:rsidRPr="00495D84">
        <w:rPr>
          <w:lang w:eastAsia="zh-CN"/>
        </w:rPr>
        <w:t>A.3.6.1.2.2.1</w:t>
      </w:r>
      <w:r w:rsidRPr="00495D84">
        <w:rPr>
          <w:lang w:eastAsia="zh-CN"/>
        </w:rPr>
        <w:tab/>
        <w:t>Single carrier tests</w:t>
      </w:r>
    </w:p>
    <w:p w14:paraId="34C5817F" w14:textId="77777777" w:rsidR="005C0B85" w:rsidRDefault="005C0B85" w:rsidP="005C0B85">
      <w:pPr>
        <w:rPr>
          <w:lang w:eastAsia="zh-CN"/>
        </w:rPr>
      </w:pPr>
      <w:r>
        <w:t>For 8RX capable UEs supporting at least one band where 2RX is supported and either 4RX, 6RX or 8RX is not supported, all single carrier tests specified in clauses A.4 and A.6 except those in clauses A.4.7 and A.6.7 shall be tested on any band where 2RX is supported and 8RX is not supported with the antenna connection specified in clause A.3.6.1.2.2.4. For single carrier tests specified in clauses A.4.7 or A.6.7, all tests shall be tested with the antenna connection specified in clause A.3.6.1.2.2.4 for bands where 2RX is supported and 8RX is n</w:t>
      </w:r>
      <w:r w:rsidRPr="00C4207E">
        <w:t>ot supported, and the</w:t>
      </w:r>
      <w:r>
        <w:t xml:space="preserve"> antenna connection specified in clause A.3.6.1.2.2.6 for bands where 8RX is supported. </w:t>
      </w:r>
    </w:p>
    <w:p w14:paraId="1805B264" w14:textId="77777777" w:rsidR="005C0B85" w:rsidRDefault="005C0B85" w:rsidP="005C0B85">
      <w:pPr>
        <w:rPr>
          <w:rFonts w:ascii="SimSun" w:eastAsia="SimSun" w:hAnsi="SimSun" w:cs="SimSun"/>
          <w:lang w:eastAsia="zh-CN"/>
        </w:rPr>
      </w:pPr>
      <w:r>
        <w:t xml:space="preserve">For 8RX capable UEs supporting at least one band where 4RX is supported and either 6RX or 8RX is not supported but </w:t>
      </w:r>
      <w:r w:rsidRPr="00C4207E">
        <w:t>without supporting any band where only 2RX is supported, all s</w:t>
      </w:r>
      <w:r>
        <w:t>ingle carrier tests specified in clauses A.4 and A.6 except those in clauses A.4.7 and A.6.7 shall be tested on any band where 4RX is supported and 8RX is not supported with the antenna connection specified in clause A.3.6.1.2.2.5. For single carrier tests specified in clauses A.4.7 or A.6.7, all tests shall be tested with the antenna connection specified in clause A.3.6.1.2.2.5 for bands where 4RX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7FFA3583" w14:textId="2D996438" w:rsidR="001F2D39" w:rsidRPr="00495D84" w:rsidRDefault="005C0B85" w:rsidP="005C0B85">
      <w:r w:rsidRPr="00DA3FF7">
        <w:t>For 8RX capable UEs supporting at least one band where 6RX is supported and 8RX is not supported but without supporting any band where only 2RX or only 4RX is supported, all single carrier tests specified in clauses A.4 and A.6 except those in clauses A.4.7 and A.6.7 shall be tested on any band where 6RX is supported and 8RX is not supported with the antenna connection specified in clause A.3.6.1.2.2.5A. For single carrier tests specified in clauses A.4.7 or A.6.7, all tests shall be tested with the antenna connection specified in clause A.3.6.1.2.2.5A for bands where 6RX is supported and 8RX is not supported, and the antenna connection specified in clause A.3.6.1.2.2.6 for bands where 8RX is supported. For radio link monitoring tests, the SNR levels are modified according to table A.3.6.1.1.2.1-1 and table A.3.6.1.1.2.1-2. For beam failure detection and link recovery tests, the SNR levels are modified according to table A.3.6.1.1.2.1-3.</w:t>
      </w:r>
    </w:p>
    <w:p w14:paraId="3CE3CE30" w14:textId="77777777" w:rsidR="001F2D39" w:rsidRPr="00495D84" w:rsidRDefault="001F2D39" w:rsidP="001F2D39">
      <w:r w:rsidRPr="00495D84">
        <w:lastRenderedPageBreak/>
        <w:t>For 8RX capable UEs which do not support any band where 8RX is not supported, all tests specified in clauses A.4 and A.6 shall be tested using the antenna connection specified in clause A.3.6.1.2.2.6. For radio link monitoring tests, the SNR levels are modified according to table A.3.6.1.1.2.1-1 and table A.3.6.1.1.2.1-2. For beam failure detection and link recovery tests, the SNR levels are modified according to table A.3.6.1.1.2.1-3.</w:t>
      </w:r>
    </w:p>
    <w:p w14:paraId="0A69DAFC" w14:textId="77777777" w:rsidR="001F2D39" w:rsidRPr="00495D84" w:rsidRDefault="001F2D39" w:rsidP="001F2D39">
      <w:pPr>
        <w:pStyle w:val="H6"/>
        <w:rPr>
          <w:lang w:eastAsia="zh-CN"/>
        </w:rPr>
      </w:pPr>
      <w:r w:rsidRPr="00495D84">
        <w:rPr>
          <w:lang w:eastAsia="zh-CN"/>
        </w:rPr>
        <w:t>A.3.6.1.2.2.2</w:t>
      </w:r>
      <w:r w:rsidRPr="00495D84">
        <w:rPr>
          <w:lang w:eastAsia="zh-CN"/>
        </w:rPr>
        <w:tab/>
        <w:t>Carrier aggregation tests</w:t>
      </w:r>
    </w:p>
    <w:p w14:paraId="4CCA8908" w14:textId="77777777" w:rsidR="00B92DBA" w:rsidRDefault="00B92DBA" w:rsidP="00B92DBA">
      <w:pPr>
        <w:rPr>
          <w:snapToGrid w:val="0"/>
          <w:kern w:val="2"/>
          <w:lang w:eastAsia="ko-KR"/>
        </w:rPr>
      </w:pPr>
      <w:r>
        <w:t xml:space="preserve">All carrier aggregation tests are performed using the antenna connection in clause </w:t>
      </w:r>
      <w:r>
        <w:rPr>
          <w:snapToGrid w:val="0"/>
          <w:kern w:val="2"/>
        </w:rPr>
        <w:t>A.3.6.1.2.2.4 for the PCell antenna connection if the PCell is on a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PCell antenna connection if the PCell is on a band where 4RX is supported</w:t>
      </w:r>
      <w:r>
        <w:t xml:space="preserve"> and 8RX is not supported</w:t>
      </w:r>
      <w:r>
        <w:rPr>
          <w:lang w:eastAsia="zh-CN"/>
        </w:rPr>
        <w:t>,</w:t>
      </w:r>
      <w:r>
        <w:rPr>
          <w:snapToGrid w:val="0"/>
          <w:kern w:val="2"/>
        </w:rPr>
        <w:t xml:space="preserve"> or </w:t>
      </w:r>
      <w:r>
        <w:t xml:space="preserve">using </w:t>
      </w:r>
      <w:r>
        <w:rPr>
          <w:snapToGrid w:val="0"/>
          <w:kern w:val="2"/>
        </w:rPr>
        <w:t xml:space="preserve">the antenna connection in clause A.3.6.1.2.2.6 for the PCell antenna connection if the PCell is on a band where </w:t>
      </w:r>
      <w:r>
        <w:t>8RX is supported</w:t>
      </w:r>
      <w:r>
        <w:rPr>
          <w:snapToGrid w:val="0"/>
          <w:kern w:val="2"/>
        </w:rPr>
        <w:t>.</w:t>
      </w:r>
    </w:p>
    <w:p w14:paraId="762619CD" w14:textId="10F7CFF3" w:rsidR="001F2D39" w:rsidRPr="00495D84" w:rsidRDefault="00B92DBA" w:rsidP="00B92DBA">
      <w:pPr>
        <w:rPr>
          <w:snapToGrid w:val="0"/>
          <w:kern w:val="2"/>
        </w:rPr>
      </w:pPr>
      <w:r>
        <w:t xml:space="preserve">All carrier aggregation tests are performed using the antenna connection in clause </w:t>
      </w:r>
      <w:r>
        <w:rPr>
          <w:snapToGrid w:val="0"/>
          <w:kern w:val="2"/>
        </w:rPr>
        <w:t>A.3.6.1.2.2.4 for the SCell antenna connection if an SCell is on band where 2RX is supported</w:t>
      </w:r>
      <w:r>
        <w:t xml:space="preserve"> and either 4RX or 8RX is not supported</w:t>
      </w:r>
      <w:r>
        <w:rPr>
          <w:snapToGrid w:val="0"/>
          <w:kern w:val="2"/>
        </w:rPr>
        <w:t xml:space="preserve">, or </w:t>
      </w:r>
      <w:r>
        <w:t xml:space="preserve">using </w:t>
      </w:r>
      <w:r>
        <w:rPr>
          <w:snapToGrid w:val="0"/>
          <w:kern w:val="2"/>
        </w:rPr>
        <w:t>the antenna connection in clause A.3.6.1.2.2.5 for the SCell antenna connection if an SCell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A.3.6.1.2.2.6 for the SCell antenna connection if an SCell is on a band where 8RX is supported.</w:t>
      </w:r>
    </w:p>
    <w:p w14:paraId="2EB8C8F5" w14:textId="77777777" w:rsidR="001F2D39" w:rsidRPr="00495D84" w:rsidRDefault="001F2D39" w:rsidP="001F2D39">
      <w:pPr>
        <w:pStyle w:val="H6"/>
        <w:rPr>
          <w:lang w:eastAsia="zh-CN"/>
        </w:rPr>
      </w:pPr>
      <w:r w:rsidRPr="00495D84">
        <w:rPr>
          <w:lang w:eastAsia="zh-CN"/>
        </w:rPr>
        <w:t>A.3.6.1.2.2.3</w:t>
      </w:r>
      <w:r w:rsidRPr="00495D84">
        <w:rPr>
          <w:lang w:eastAsia="zh-CN"/>
        </w:rPr>
        <w:tab/>
        <w:t>EN-DC tests</w:t>
      </w:r>
    </w:p>
    <w:p w14:paraId="644E6D43" w14:textId="77777777" w:rsidR="00B92DBA" w:rsidRDefault="00B92DBA" w:rsidP="00B92DBA">
      <w:pPr>
        <w:rPr>
          <w:snapToGrid w:val="0"/>
          <w:kern w:val="2"/>
          <w:lang w:eastAsia="ko-KR"/>
        </w:rPr>
      </w:pPr>
      <w:r>
        <w:t xml:space="preserve">All EN-DC tests are performed using the antenna connection in clause </w:t>
      </w:r>
      <w:r>
        <w:rPr>
          <w:snapToGrid w:val="0"/>
          <w:kern w:val="2"/>
        </w:rPr>
        <w:t xml:space="preserve">A.3.6.1.2.2.7 for the PCell antenna connection if the PCell is on a band where 2RX is supported </w:t>
      </w:r>
      <w:r>
        <w:t>and either 4RX or 8RX is not supported</w:t>
      </w:r>
      <w:r>
        <w:rPr>
          <w:snapToGrid w:val="0"/>
          <w:kern w:val="2"/>
        </w:rPr>
        <w:t xml:space="preserve">, or </w:t>
      </w:r>
      <w:r>
        <w:t xml:space="preserve">using </w:t>
      </w:r>
      <w:r>
        <w:rPr>
          <w:snapToGrid w:val="0"/>
          <w:kern w:val="2"/>
        </w:rPr>
        <w:t>the antenna connection in clause A.3.6.1.2.2.8 for the PCell antenna connection if the PCell is on a band where 4RX is supported</w:t>
      </w:r>
      <w:r>
        <w:t xml:space="preserve"> and 8RX is not supported</w:t>
      </w:r>
      <w:r>
        <w:rPr>
          <w:snapToGrid w:val="0"/>
          <w:kern w:val="2"/>
        </w:rPr>
        <w:t xml:space="preserve">, or </w:t>
      </w:r>
      <w:r>
        <w:t xml:space="preserve">using </w:t>
      </w:r>
      <w:r>
        <w:rPr>
          <w:snapToGrid w:val="0"/>
          <w:kern w:val="2"/>
        </w:rPr>
        <w:t>the antenna connection in clause A.3.6.1.2.2.9 for the PCell antenna connection if the PCell is on a band where 8RX is supported.</w:t>
      </w:r>
    </w:p>
    <w:p w14:paraId="2685B399" w14:textId="2FC29D66" w:rsidR="001F2D39" w:rsidRPr="00495D84" w:rsidRDefault="00B92DBA" w:rsidP="00B92DBA">
      <w:pPr>
        <w:rPr>
          <w:snapToGrid w:val="0"/>
          <w:kern w:val="2"/>
        </w:rPr>
      </w:pPr>
      <w:r>
        <w:t xml:space="preserve">All EN-DC tests are performed using the antenna connection in clause </w:t>
      </w:r>
      <w:r>
        <w:rPr>
          <w:snapToGrid w:val="0"/>
          <w:kern w:val="2"/>
        </w:rPr>
        <w:t xml:space="preserve">A.3.6.1.2.2.4 for the PSCell or SCell antenna connection if an SCell or PSCell is on band where 2RX is supported </w:t>
      </w:r>
      <w:r>
        <w:t>and either 4RX or 8RX is not supported</w:t>
      </w:r>
      <w:r>
        <w:rPr>
          <w:snapToGrid w:val="0"/>
          <w:kern w:val="2"/>
        </w:rPr>
        <w:t xml:space="preserve">, or </w:t>
      </w:r>
      <w:r>
        <w:t xml:space="preserve">using </w:t>
      </w:r>
      <w:r>
        <w:rPr>
          <w:snapToGrid w:val="0"/>
          <w:kern w:val="2"/>
        </w:rPr>
        <w:t>antenna connection in clause A.3.6.1.2.2.5 for the PSCell or SCell antenna connection if an SCell or PSCell is on a band where 4RX is supported</w:t>
      </w:r>
      <w:r>
        <w:t xml:space="preserve"> and 8RX is not supported</w:t>
      </w:r>
      <w:r>
        <w:rPr>
          <w:snapToGrid w:val="0"/>
          <w:kern w:val="2"/>
        </w:rPr>
        <w:t xml:space="preserve">, or </w:t>
      </w:r>
      <w:r>
        <w:t xml:space="preserve">using </w:t>
      </w:r>
      <w:r>
        <w:rPr>
          <w:snapToGrid w:val="0"/>
          <w:kern w:val="2"/>
        </w:rPr>
        <w:t>antenna connection in clause A.3.6.1.2.2.6 for the PSCell or SCell antenna connection if an SCell or PSCell is on a band where 8RX is supported.</w:t>
      </w:r>
    </w:p>
    <w:p w14:paraId="7247AB34" w14:textId="77777777" w:rsidR="001F2D39" w:rsidRPr="00495D84" w:rsidRDefault="001F2D39" w:rsidP="001F2D39">
      <w:pPr>
        <w:pStyle w:val="H6"/>
        <w:rPr>
          <w:lang w:eastAsia="zh-CN"/>
        </w:rPr>
      </w:pPr>
      <w:r w:rsidRPr="00495D84">
        <w:rPr>
          <w:lang w:eastAsia="zh-CN"/>
        </w:rPr>
        <w:t>A.3.6.1.2.2.4</w:t>
      </w:r>
      <w:r w:rsidRPr="00495D84">
        <w:rPr>
          <w:lang w:eastAsia="zh-CN"/>
        </w:rPr>
        <w:tab/>
        <w:t>Antenna connection for bands where 2RX is supported</w:t>
      </w:r>
    </w:p>
    <w:p w14:paraId="427FEAB1" w14:textId="30FC7D38" w:rsidR="001F2D39" w:rsidRPr="00495D84" w:rsidRDefault="005C0B85" w:rsidP="001F2D39">
      <w:pPr>
        <w:rPr>
          <w:b/>
        </w:rPr>
      </w:pPr>
      <w:r w:rsidRPr="00495D84">
        <w:t>For bands where 2RX is supported</w:t>
      </w:r>
      <w:r w:rsidRPr="00495D84">
        <w:rPr>
          <w:snapToGrid w:val="0"/>
          <w:kern w:val="2"/>
        </w:rPr>
        <w:t xml:space="preserve"> </w:t>
      </w:r>
      <w:r w:rsidRPr="00495D84">
        <w:t>and either 4RX</w:t>
      </w:r>
      <w:r>
        <w:t>, 6RX</w:t>
      </w:r>
      <w:r w:rsidRPr="00495D84">
        <w:t xml:space="preserve">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405B6B6E" w14:textId="77777777" w:rsidR="001F2D39" w:rsidRPr="00495D84" w:rsidRDefault="001F2D39" w:rsidP="001F2D39">
      <w:pPr>
        <w:pStyle w:val="H6"/>
        <w:rPr>
          <w:lang w:eastAsia="zh-CN"/>
        </w:rPr>
      </w:pPr>
      <w:r w:rsidRPr="00495D84">
        <w:rPr>
          <w:lang w:eastAsia="zh-CN"/>
        </w:rPr>
        <w:t>A.3.6.1.2.2.5</w:t>
      </w:r>
      <w:r w:rsidRPr="00495D84">
        <w:rPr>
          <w:lang w:eastAsia="zh-CN"/>
        </w:rPr>
        <w:tab/>
        <w:t>Antenna connection for bands where 4RX is supported</w:t>
      </w:r>
    </w:p>
    <w:p w14:paraId="29E78B6A" w14:textId="77777777" w:rsidR="005C0B85" w:rsidRDefault="005C0B85" w:rsidP="005C0B85">
      <w:r>
        <w:t xml:space="preserve">For bands where 4RX is supported and either 6RX or 8RX is not supported, it is left to the UE declaration and </w:t>
      </w:r>
      <w:r>
        <w:rPr>
          <w:lang w:eastAsia="zh-CN"/>
        </w:rPr>
        <w:t>antenna port</w:t>
      </w:r>
      <w:r>
        <w:t xml:space="preserve"> configuration to decide which 4 of the 8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32DC2372" w14:textId="77777777" w:rsidR="005C0B85" w:rsidRPr="00495D84" w:rsidRDefault="005C0B85" w:rsidP="005C0B85">
      <w:pPr>
        <w:pStyle w:val="H6"/>
        <w:rPr>
          <w:lang w:eastAsia="zh-CN"/>
        </w:rPr>
      </w:pPr>
      <w:r w:rsidRPr="00495D84">
        <w:rPr>
          <w:lang w:eastAsia="zh-CN"/>
        </w:rPr>
        <w:t>A.3.6.1.2.2.5</w:t>
      </w:r>
      <w:r>
        <w:rPr>
          <w:lang w:eastAsia="zh-CN"/>
        </w:rPr>
        <w:t>A</w:t>
      </w:r>
      <w:r w:rsidRPr="00495D84">
        <w:rPr>
          <w:lang w:eastAsia="zh-CN"/>
        </w:rPr>
        <w:tab/>
        <w:t xml:space="preserve">Antenna connection for bands where </w:t>
      </w:r>
      <w:r>
        <w:rPr>
          <w:lang w:eastAsia="zh-CN"/>
        </w:rPr>
        <w:t>6</w:t>
      </w:r>
      <w:r w:rsidRPr="00495D84">
        <w:rPr>
          <w:lang w:eastAsia="zh-CN"/>
        </w:rPr>
        <w:t>RX is supported</w:t>
      </w:r>
    </w:p>
    <w:p w14:paraId="0E3540B8" w14:textId="4248A042" w:rsidR="001F2D39" w:rsidRPr="00495D84" w:rsidRDefault="005C0B85" w:rsidP="005C0B85">
      <w:pPr>
        <w:rPr>
          <w:b/>
        </w:rPr>
      </w:pPr>
      <w:r>
        <w:t xml:space="preserve">For bands where 6RX is supported and 8RX is not supported, it is left to the UE declaration and </w:t>
      </w:r>
      <w:r>
        <w:rPr>
          <w:lang w:eastAsia="zh-CN"/>
        </w:rPr>
        <w:t>antenna port</w:t>
      </w:r>
      <w:r>
        <w:t xml:space="preserve"> configuration to decide which 6 of the 8 Rx ports are connected </w:t>
      </w:r>
      <w:r>
        <w:rPr>
          <w:szCs w:val="21"/>
        </w:rPr>
        <w:t>with data source from system simulator</w:t>
      </w:r>
      <w:r>
        <w:t>.</w:t>
      </w:r>
      <w:r>
        <w:rPr>
          <w:b/>
        </w:rPr>
        <w:t xml:space="preserve"> </w:t>
      </w:r>
      <w:r>
        <w:t>The remaining 2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2C007995" w14:textId="77777777" w:rsidR="001F2D39" w:rsidRPr="00495D84" w:rsidRDefault="001F2D39" w:rsidP="001F2D39">
      <w:pPr>
        <w:pStyle w:val="H6"/>
        <w:rPr>
          <w:lang w:eastAsia="zh-CN"/>
        </w:rPr>
      </w:pPr>
      <w:r w:rsidRPr="00495D84">
        <w:rPr>
          <w:lang w:eastAsia="zh-CN"/>
        </w:rPr>
        <w:t>A.3.6.1.2.2.6</w:t>
      </w:r>
      <w:r w:rsidRPr="00495D84">
        <w:rPr>
          <w:lang w:eastAsia="zh-CN"/>
        </w:rPr>
        <w:tab/>
        <w:t>Antenna connection for bands where 8RX is supported</w:t>
      </w:r>
    </w:p>
    <w:p w14:paraId="29451F73" w14:textId="68348E1D" w:rsidR="001F2D39" w:rsidRPr="00495D84" w:rsidRDefault="00390B49" w:rsidP="001F2D39">
      <w:pPr>
        <w:rPr>
          <w:b/>
        </w:rPr>
      </w:pPr>
      <w:r>
        <w:t xml:space="preserve">For bands where 8RX is supported, all 8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5BD43BD8" w14:textId="77777777" w:rsidR="001F2D39" w:rsidRPr="00495D84" w:rsidRDefault="001F2D39" w:rsidP="001F2D39">
      <w:pPr>
        <w:pStyle w:val="H6"/>
        <w:rPr>
          <w:lang w:eastAsia="zh-CN"/>
        </w:rPr>
      </w:pPr>
      <w:r w:rsidRPr="00495D84">
        <w:rPr>
          <w:lang w:eastAsia="zh-CN"/>
        </w:rPr>
        <w:lastRenderedPageBreak/>
        <w:t>A.3.6.1.2.2.7</w:t>
      </w:r>
      <w:r w:rsidRPr="00495D84">
        <w:rPr>
          <w:lang w:eastAsia="zh-CN"/>
        </w:rPr>
        <w:tab/>
        <w:t>EN-DC LTE Antenna connection for bands where 2RX is supported</w:t>
      </w:r>
    </w:p>
    <w:p w14:paraId="7808A8BA" w14:textId="77777777" w:rsidR="001F2D39" w:rsidRPr="00495D84" w:rsidRDefault="001F2D39" w:rsidP="001F2D39">
      <w:pPr>
        <w:rPr>
          <w:b/>
        </w:rPr>
      </w:pPr>
      <w:r w:rsidRPr="00495D84">
        <w:t xml:space="preserve">For E-UTRAN bands where 2RX is supported and 4RX or 8RX is not supported, it is left to the UE declaration and </w:t>
      </w:r>
      <w:r w:rsidRPr="00495D84">
        <w:rPr>
          <w:lang w:eastAsia="zh-CN"/>
        </w:rPr>
        <w:t>antenna port</w:t>
      </w:r>
      <w:r w:rsidRPr="00495D84">
        <w:t xml:space="preserve"> configuration to decide which 2 of the 8 Rx ports are connected </w:t>
      </w:r>
      <w:r w:rsidRPr="00495D84">
        <w:rPr>
          <w:szCs w:val="21"/>
        </w:rPr>
        <w:t>with data source from system simulator</w:t>
      </w:r>
      <w:r w:rsidRPr="00495D84">
        <w:t>. The remaining 6 RX ports shall be connected with zero input. No test parameters or requirements are modified.</w:t>
      </w:r>
    </w:p>
    <w:p w14:paraId="7F3DF0E9" w14:textId="77777777" w:rsidR="001F2D39" w:rsidRPr="00495D84" w:rsidRDefault="001F2D39" w:rsidP="001F2D39">
      <w:pPr>
        <w:pStyle w:val="H6"/>
        <w:rPr>
          <w:lang w:eastAsia="zh-CN"/>
        </w:rPr>
      </w:pPr>
      <w:r w:rsidRPr="00495D84">
        <w:rPr>
          <w:lang w:eastAsia="zh-CN"/>
        </w:rPr>
        <w:t>A.3.6.1.2.2.8</w:t>
      </w:r>
      <w:r w:rsidRPr="00495D84">
        <w:rPr>
          <w:lang w:eastAsia="zh-CN"/>
        </w:rPr>
        <w:tab/>
        <w:t>EN-DC LTE Antenna connection for bands where 4RX is supported</w:t>
      </w:r>
    </w:p>
    <w:p w14:paraId="065018E7" w14:textId="77777777" w:rsidR="001F2D39" w:rsidRPr="00495D84" w:rsidRDefault="001F2D39" w:rsidP="001F2D39">
      <w:r w:rsidRPr="00495D84">
        <w:t xml:space="preserve">For bands E-UTRAN where 4RX is supported and 8RX is not supported, it is left to the UE declaration and </w:t>
      </w:r>
      <w:r w:rsidRPr="00495D84">
        <w:rPr>
          <w:lang w:eastAsia="zh-CN"/>
        </w:rPr>
        <w:t>antenna port</w:t>
      </w:r>
      <w:r w:rsidRPr="00495D84">
        <w:t xml:space="preserve"> configuration to decide which 4 of the 8 Rx ports are connected </w:t>
      </w:r>
      <w:r w:rsidRPr="00495D84">
        <w:rPr>
          <w:szCs w:val="21"/>
        </w:rPr>
        <w:t>with data source from system simulator</w:t>
      </w:r>
      <w:r w:rsidRPr="00495D84">
        <w:t>. The remaining 4 RX ports shall be connected with zero input.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49D80BF1" w14:textId="77777777" w:rsidR="001F2D39" w:rsidRPr="00495D84" w:rsidRDefault="001F2D39" w:rsidP="001F2D39">
      <w:pPr>
        <w:pStyle w:val="H6"/>
        <w:rPr>
          <w:lang w:eastAsia="zh-CN"/>
        </w:rPr>
      </w:pPr>
      <w:r w:rsidRPr="00495D84">
        <w:rPr>
          <w:lang w:eastAsia="zh-CN"/>
        </w:rPr>
        <w:t>A.3.6.1.2.2.9</w:t>
      </w:r>
      <w:r w:rsidRPr="00495D84">
        <w:rPr>
          <w:lang w:eastAsia="zh-CN"/>
        </w:rPr>
        <w:tab/>
        <w:t>EN-DC LTE Antenna connection for bands where 8RX is supported</w:t>
      </w:r>
    </w:p>
    <w:p w14:paraId="004EF4F8" w14:textId="77777777" w:rsidR="001F2D39" w:rsidRDefault="001F2D39" w:rsidP="001F2D39">
      <w:r w:rsidRPr="00495D84">
        <w:t xml:space="preserve">For bands E-UTRAN where 8RX is supported, all 8 RX antennas are connected </w:t>
      </w:r>
      <w:r w:rsidRPr="00495D84">
        <w:rPr>
          <w:szCs w:val="21"/>
        </w:rPr>
        <w:t>with data source from system simulator</w:t>
      </w:r>
      <w:r w:rsidRPr="00495D84">
        <w:t>.</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4C9075C" w14:textId="77777777" w:rsidR="005C0B85" w:rsidRDefault="005C0B85" w:rsidP="001F2D39"/>
    <w:p w14:paraId="7194936F" w14:textId="77777777" w:rsidR="005C0B85" w:rsidRPr="00495D84" w:rsidRDefault="005C0B85" w:rsidP="005C0B85">
      <w:pPr>
        <w:pStyle w:val="Heading4"/>
        <w:rPr>
          <w:snapToGrid w:val="0"/>
          <w:lang w:eastAsia="zh-CN"/>
        </w:rPr>
      </w:pPr>
      <w:r>
        <w:rPr>
          <w:snapToGrid w:val="0"/>
        </w:rPr>
        <w:t>A.3.6.1.3</w:t>
      </w:r>
      <w:r w:rsidRPr="00495D84">
        <w:rPr>
          <w:snapToGrid w:val="0"/>
        </w:rPr>
        <w:tab/>
        <w:t>Antenna connection</w:t>
      </w:r>
      <w:r w:rsidRPr="00495D84">
        <w:rPr>
          <w:snapToGrid w:val="0"/>
          <w:lang w:eastAsia="zh-CN"/>
        </w:rPr>
        <w:t xml:space="preserve"> for </w:t>
      </w:r>
      <w:r>
        <w:rPr>
          <w:snapToGrid w:val="0"/>
          <w:lang w:eastAsia="zh-CN"/>
        </w:rPr>
        <w:t>6</w:t>
      </w:r>
      <w:r w:rsidRPr="00495D84">
        <w:rPr>
          <w:snapToGrid w:val="0"/>
          <w:lang w:eastAsia="zh-CN"/>
        </w:rPr>
        <w:t xml:space="preserve"> Rx capable UEs</w:t>
      </w:r>
    </w:p>
    <w:p w14:paraId="6BE908A0" w14:textId="77777777" w:rsidR="005C0B85" w:rsidRPr="00495D84" w:rsidRDefault="005C0B85" w:rsidP="005C0B85">
      <w:pPr>
        <w:pStyle w:val="Heading5"/>
      </w:pPr>
      <w:r>
        <w:t>A.3.6.1.3</w:t>
      </w:r>
      <w:r w:rsidRPr="00495D84">
        <w:t>.1</w:t>
      </w:r>
      <w:r w:rsidRPr="00495D84">
        <w:rPr>
          <w:lang w:eastAsia="zh-CN"/>
        </w:rPr>
        <w:tab/>
      </w:r>
      <w:r w:rsidRPr="00495D84">
        <w:t>Introduction</w:t>
      </w:r>
    </w:p>
    <w:p w14:paraId="65FCD357" w14:textId="77777777" w:rsidR="005C0B85" w:rsidRPr="00495D84" w:rsidRDefault="005C0B85" w:rsidP="005C0B85">
      <w:pPr>
        <w:rPr>
          <w:lang w:eastAsia="zh-CN"/>
        </w:rPr>
      </w:pPr>
      <w:r w:rsidRPr="00495D84">
        <w:rPr>
          <w:lang w:eastAsia="zh-CN"/>
        </w:rPr>
        <w:t xml:space="preserve">All tests in clause A.4 and A.6 are specified for UEs supporting 2RX. In this clause, the antenna connection method for applying 2RX tests or 4RX tests to UEs supporting </w:t>
      </w:r>
      <w:r>
        <w:rPr>
          <w:lang w:eastAsia="zh-CN"/>
        </w:rPr>
        <w:t>6Rx</w:t>
      </w:r>
      <w:r w:rsidRPr="00495D84">
        <w:rPr>
          <w:lang w:eastAsia="zh-CN"/>
        </w:rPr>
        <w:t xml:space="preserve"> antenna ports is specified. No tests are currently specified in clause A.4 or A.6 which are applicable only to </w:t>
      </w:r>
      <w:r>
        <w:rPr>
          <w:lang w:eastAsia="zh-CN"/>
        </w:rPr>
        <w:t>6Rx</w:t>
      </w:r>
      <w:r w:rsidRPr="00495D84">
        <w:rPr>
          <w:lang w:eastAsia="zh-CN"/>
        </w:rPr>
        <w:t xml:space="preserve"> antenna ports, so </w:t>
      </w:r>
      <w:r>
        <w:rPr>
          <w:lang w:eastAsia="zh-CN"/>
        </w:rPr>
        <w:t>6Rx</w:t>
      </w:r>
      <w:r w:rsidRPr="00495D84">
        <w:rPr>
          <w:lang w:eastAsia="zh-CN"/>
        </w:rPr>
        <w:t xml:space="preserve"> capable UEs are always tested by reusing tests which were originally specified for 2RX UEs or 4Rx UEs.</w:t>
      </w:r>
    </w:p>
    <w:p w14:paraId="2F449C21" w14:textId="77777777" w:rsidR="005C0B85" w:rsidRPr="00495D84" w:rsidRDefault="005C0B85" w:rsidP="005C0B85">
      <w:pPr>
        <w:pStyle w:val="Heading5"/>
      </w:pPr>
      <w:r>
        <w:t>A.3.6.1.3</w:t>
      </w:r>
      <w:r w:rsidRPr="00495D84">
        <w:t>.2</w:t>
      </w:r>
      <w:r w:rsidRPr="00495D84">
        <w:rPr>
          <w:lang w:eastAsia="zh-CN"/>
        </w:rPr>
        <w:tab/>
      </w:r>
      <w:r w:rsidRPr="00495D84">
        <w:t>Principle of testing</w:t>
      </w:r>
    </w:p>
    <w:p w14:paraId="76266A90" w14:textId="77777777" w:rsidR="005C0B85" w:rsidRPr="00495D84" w:rsidRDefault="005C0B85" w:rsidP="005C0B85">
      <w:pPr>
        <w:pStyle w:val="H6"/>
        <w:rPr>
          <w:lang w:eastAsia="zh-CN"/>
        </w:rPr>
      </w:pPr>
      <w:r>
        <w:rPr>
          <w:lang w:eastAsia="zh-CN"/>
        </w:rPr>
        <w:t>A.3.6.1.3</w:t>
      </w:r>
      <w:r w:rsidRPr="00495D84">
        <w:rPr>
          <w:lang w:eastAsia="zh-CN"/>
        </w:rPr>
        <w:t>.2.1</w:t>
      </w:r>
      <w:r w:rsidRPr="00495D84">
        <w:rPr>
          <w:lang w:eastAsia="zh-CN"/>
        </w:rPr>
        <w:tab/>
        <w:t>Single carrier tests</w:t>
      </w:r>
    </w:p>
    <w:p w14:paraId="3AD30894" w14:textId="77777777" w:rsidR="005C0B85" w:rsidRDefault="005C0B85" w:rsidP="005C0B85">
      <w:pPr>
        <w:rPr>
          <w:lang w:eastAsia="ko-KR"/>
        </w:rPr>
      </w:pPr>
      <w:r>
        <w:t>For 6Rx capable UEs supporting at least one band where 2RX is supported and either 4RX or 6Rx is not supported, all single carrier tests specified in clauses A.4 and A.6 except those in clauses A.4.7 and A.6.7 shall be tested on any band where 2RX is supported and 6Rx is not supported with the antenna connection specified in clause A.3.6.1.3.2.2. For single carrier tests specified in clauses A.4.7 or A.6.7, all tests shall be tested with the antenna connection specified in clause A.3.6.1.3.2.2 for bands where 2RX is supported and 6Rx is not supported, and the antenna connection specified in clause A.3.6.1.3.2.4 for bands where 6Rx is supported.</w:t>
      </w:r>
    </w:p>
    <w:p w14:paraId="4CFCEFC1" w14:textId="77777777" w:rsidR="005C0B85" w:rsidRPr="00495D84" w:rsidRDefault="005C0B85" w:rsidP="005C0B85">
      <w:r>
        <w:t>For 6Rx capable UEs supporting at least one band where 4RX is supported and 6Rx is not supported but without supporting any band where only 2RX is supported, all single carrier tests specified in clauses A.4 and A.6 except those in clauses A.4.7 and A.6.7 shall be tested on any band where 4RX is supported and 6Rx is not supported with the antenna connection specified in clause A.3.6.1.3.2.3. For single carrier tests specified in clauses A.4.7 or A.6.7, all tests shall be tested with the antenna connection specified in clause A.3.6.1.3.2.3 for bands where 4RX is supported and 6Rx is not supported, and the antenna connection specified in clause A.3.6.1.3.2.4 for bands where 6Rx is supported. For radio link monitoring tests, the SNR levels are modified according to table A.3.6.1.1.2.1-1 and table A.3.6.1.1.2.1-2. For beam failure detection and link recovery tests, the SNR levels are modified according to table A.3.6.1.1.2.1-3.</w:t>
      </w:r>
    </w:p>
    <w:p w14:paraId="1E869EB9" w14:textId="77777777" w:rsidR="005C0B85" w:rsidRPr="00495D84" w:rsidRDefault="005C0B85" w:rsidP="005C0B85">
      <w:r w:rsidRPr="00495D84">
        <w:t xml:space="preserve">For </w:t>
      </w:r>
      <w:r>
        <w:t>6Rx</w:t>
      </w:r>
      <w:r w:rsidRPr="00495D84">
        <w:t xml:space="preserve"> capable UEs which do not support any band where </w:t>
      </w:r>
      <w:r>
        <w:t>6Rx</w:t>
      </w:r>
      <w:r w:rsidRPr="00495D84">
        <w:t xml:space="preserve"> is not supported, all tests specified in clauses A.4 and A.6 shall be tested using the antenna connection specified in clause </w:t>
      </w:r>
      <w:r>
        <w:t>A.3.6.1.3.2.4</w:t>
      </w:r>
      <w:r w:rsidRPr="00495D84">
        <w:t>. For radio link monitoring tests, the SNR levels are modified according to table A.3.6.1.1.2.1-1 and table A.3.6.1.1.2.1-2. For beam failure detection and link recovery tests, the SNR levels are modified according to table A.3.6.1.1.2.1-3.</w:t>
      </w:r>
    </w:p>
    <w:p w14:paraId="2D83F05B" w14:textId="77777777" w:rsidR="005C0B85" w:rsidRPr="00495D84" w:rsidRDefault="005C0B85" w:rsidP="005C0B85">
      <w:pPr>
        <w:pStyle w:val="H6"/>
        <w:rPr>
          <w:lang w:eastAsia="zh-CN"/>
        </w:rPr>
      </w:pPr>
      <w:r>
        <w:rPr>
          <w:lang w:eastAsia="zh-CN"/>
        </w:rPr>
        <w:lastRenderedPageBreak/>
        <w:t>A.3.6.1.3.2.2</w:t>
      </w:r>
      <w:r w:rsidRPr="00495D84">
        <w:rPr>
          <w:lang w:eastAsia="zh-CN"/>
        </w:rPr>
        <w:tab/>
        <w:t>Antenna connection for bands where 2RX is supported</w:t>
      </w:r>
    </w:p>
    <w:p w14:paraId="39A8A209" w14:textId="77777777" w:rsidR="005C0B85" w:rsidRPr="00495D84" w:rsidRDefault="005C0B85" w:rsidP="005C0B85">
      <w:pPr>
        <w:rPr>
          <w:b/>
        </w:rPr>
      </w:pPr>
      <w:r w:rsidRPr="00495D84">
        <w:t>For bands where 2RX is supported</w:t>
      </w:r>
      <w:r w:rsidRPr="00495D84">
        <w:rPr>
          <w:snapToGrid w:val="0"/>
          <w:kern w:val="2"/>
        </w:rPr>
        <w:t xml:space="preserve"> </w:t>
      </w:r>
      <w:r w:rsidRPr="00495D84">
        <w:t xml:space="preserve">and either 4RX or </w:t>
      </w:r>
      <w:r>
        <w:t>6Rx</w:t>
      </w:r>
      <w:r w:rsidRPr="00495D84">
        <w:t xml:space="preserve"> is not supported, it is left to the UE declaration and </w:t>
      </w:r>
      <w:r w:rsidRPr="00495D84">
        <w:rPr>
          <w:lang w:eastAsia="zh-CN"/>
        </w:rPr>
        <w:t>antenna port</w:t>
      </w:r>
      <w:r w:rsidRPr="00495D84">
        <w:t xml:space="preserve"> configuration to decide which 2 of the </w:t>
      </w:r>
      <w:r>
        <w:t>6</w:t>
      </w:r>
      <w:r w:rsidRPr="00495D84">
        <w:t xml:space="preserve"> Rx ports are connected </w:t>
      </w:r>
      <w:r w:rsidRPr="00495D84">
        <w:rPr>
          <w:szCs w:val="21"/>
        </w:rPr>
        <w:t>with data source from system simulator</w:t>
      </w:r>
      <w:r w:rsidRPr="00495D84">
        <w:t>. The remaining 6 RX ports shall be connected with zero input</w:t>
      </w:r>
      <w:r w:rsidRPr="00495D84">
        <w:rPr>
          <w:b/>
        </w:rPr>
        <w:t>.</w:t>
      </w:r>
      <w:r w:rsidRPr="00495D84">
        <w:t xml:space="preserve"> No test parameters or requirements are modified.</w:t>
      </w:r>
    </w:p>
    <w:p w14:paraId="155CF7FB" w14:textId="77777777" w:rsidR="005C0B85" w:rsidRPr="00495D84" w:rsidRDefault="005C0B85" w:rsidP="005C0B85">
      <w:pPr>
        <w:pStyle w:val="H6"/>
        <w:rPr>
          <w:lang w:eastAsia="zh-CN"/>
        </w:rPr>
      </w:pPr>
      <w:r>
        <w:rPr>
          <w:lang w:eastAsia="zh-CN"/>
        </w:rPr>
        <w:t>A.3.6.1.3.2.3</w:t>
      </w:r>
      <w:r w:rsidRPr="00495D84">
        <w:rPr>
          <w:lang w:eastAsia="zh-CN"/>
        </w:rPr>
        <w:tab/>
        <w:t>Antenna connection for bands where 4RX is supported</w:t>
      </w:r>
    </w:p>
    <w:p w14:paraId="2AA22151" w14:textId="77777777" w:rsidR="005C0B85" w:rsidRPr="00495D84" w:rsidRDefault="005C0B85" w:rsidP="005C0B85">
      <w:pPr>
        <w:rPr>
          <w:b/>
        </w:rPr>
      </w:pPr>
      <w:r>
        <w:t xml:space="preserve">For bands where 4RX is supported and 6Rx is not supported, it is left to the UE declaration and </w:t>
      </w:r>
      <w:r>
        <w:rPr>
          <w:lang w:eastAsia="zh-CN"/>
        </w:rPr>
        <w:t>antenna port</w:t>
      </w:r>
      <w:r>
        <w:t xml:space="preserve"> configuration to decide which 4 of the 6 Rx ports are connected </w:t>
      </w:r>
      <w:r>
        <w:rPr>
          <w:szCs w:val="21"/>
        </w:rPr>
        <w:t>with data source from system simulator</w:t>
      </w:r>
      <w:r>
        <w:t>.</w:t>
      </w:r>
      <w:r>
        <w:rPr>
          <w:b/>
        </w:rPr>
        <w:t xml:space="preserve"> </w:t>
      </w:r>
      <w:r>
        <w:t>The remaining 4 RX ports shall be connected with zero input. Except for the modifications to radio link monitoring thresholds and beam failure detection thresholds described in clause A.3.6.1.1</w:t>
      </w:r>
      <w:r>
        <w:rPr>
          <w:lang w:eastAsia="zh-CN"/>
        </w:rPr>
        <w:t>.2.1</w:t>
      </w:r>
      <w:r>
        <w:t>, no test parameters or requirements are modified.</w:t>
      </w:r>
    </w:p>
    <w:p w14:paraId="28E4DEB1" w14:textId="77777777" w:rsidR="005C0B85" w:rsidRPr="00495D84" w:rsidRDefault="005C0B85" w:rsidP="005C0B85">
      <w:pPr>
        <w:pStyle w:val="H6"/>
        <w:rPr>
          <w:lang w:eastAsia="zh-CN"/>
        </w:rPr>
      </w:pPr>
      <w:r>
        <w:rPr>
          <w:lang w:eastAsia="zh-CN"/>
        </w:rPr>
        <w:t>A.3.6.1.3.2.4</w:t>
      </w:r>
      <w:r w:rsidRPr="00495D84">
        <w:rPr>
          <w:lang w:eastAsia="zh-CN"/>
        </w:rPr>
        <w:tab/>
        <w:t xml:space="preserve">Antenna connection for bands where </w:t>
      </w:r>
      <w:r>
        <w:rPr>
          <w:lang w:eastAsia="zh-CN"/>
        </w:rPr>
        <w:t>6Rx</w:t>
      </w:r>
      <w:r w:rsidRPr="00495D84">
        <w:rPr>
          <w:lang w:eastAsia="zh-CN"/>
        </w:rPr>
        <w:t xml:space="preserve"> is supported</w:t>
      </w:r>
    </w:p>
    <w:p w14:paraId="6F4003F7" w14:textId="77777777" w:rsidR="005C0B85" w:rsidRPr="00A67800" w:rsidRDefault="005C0B85" w:rsidP="005C0B85">
      <w:pPr>
        <w:rPr>
          <w:b/>
        </w:rPr>
      </w:pPr>
      <w:r>
        <w:t xml:space="preserve">For bands where 6Rx is supported, all 6 RX antennas are connected </w:t>
      </w:r>
      <w:r>
        <w:rPr>
          <w:szCs w:val="21"/>
        </w:rPr>
        <w:t>with data source from system simulator</w:t>
      </w:r>
      <w:r>
        <w:t>.</w:t>
      </w:r>
      <w:r>
        <w:rPr>
          <w:b/>
        </w:rPr>
        <w:t xml:space="preserve"> </w:t>
      </w:r>
      <w:r>
        <w:t>The system simulator shall provide independent noise and fading (low correlation) for each antenna port. Except for the modifications to radio link monitoring thresholds described in clause A.3.6.1.1</w:t>
      </w:r>
      <w:r>
        <w:rPr>
          <w:lang w:eastAsia="zh-CN"/>
        </w:rPr>
        <w:t>.2.1</w:t>
      </w:r>
      <w:r>
        <w:t>, no test parameters or requirements are modified.</w:t>
      </w:r>
    </w:p>
    <w:p w14:paraId="4169DEE0" w14:textId="77777777" w:rsidR="005C0B85" w:rsidRPr="00495D84" w:rsidRDefault="005C0B85" w:rsidP="001F2D39"/>
    <w:p w14:paraId="7C9C7E5D" w14:textId="77777777" w:rsidR="001268B4" w:rsidRPr="00495D84" w:rsidRDefault="001268B4" w:rsidP="001268B4">
      <w:pPr>
        <w:pStyle w:val="Heading3"/>
        <w:rPr>
          <w:snapToGrid w:val="0"/>
        </w:rPr>
      </w:pPr>
      <w:r w:rsidRPr="00495D84">
        <w:rPr>
          <w:snapToGrid w:val="0"/>
        </w:rPr>
        <w:t>A.3.6.2</w:t>
      </w:r>
      <w:r w:rsidRPr="00495D84">
        <w:rPr>
          <w:snapToGrid w:val="0"/>
        </w:rPr>
        <w:tab/>
        <w:t>Antenna configurations for FR2</w:t>
      </w:r>
    </w:p>
    <w:p w14:paraId="0B42FF79" w14:textId="77777777" w:rsidR="00822F25" w:rsidRPr="00495D84" w:rsidRDefault="00822F25" w:rsidP="00822F25">
      <w:pPr>
        <w:rPr>
          <w:bCs/>
        </w:rPr>
      </w:pPr>
      <w:r w:rsidRPr="00495D84">
        <w:t xml:space="preserve">Unless otherwise specified, the default Downlink </w:t>
      </w:r>
      <w:r w:rsidRPr="00495D84">
        <w:rPr>
          <w:bCs/>
        </w:rPr>
        <w:t>Antenna Configuration for NR FR2 cells is 1x2.</w:t>
      </w:r>
    </w:p>
    <w:p w14:paraId="52A32E6B" w14:textId="6F3271F6" w:rsidR="00822F25" w:rsidRPr="00495D84" w:rsidRDefault="00822F25" w:rsidP="00822F25">
      <w:r w:rsidRPr="00495D84">
        <w:t xml:space="preserve">In case of Downlink </w:t>
      </w:r>
      <w:r w:rsidRPr="00495D84">
        <w:rPr>
          <w:bCs/>
        </w:rPr>
        <w:t xml:space="preserve">Antenna Configuration 2x2 for NR FR2 cells, unless otherwise specified, </w:t>
      </w:r>
      <w:r w:rsidRPr="00495D84">
        <w:t>the downlink signal is transmitted over the two polarizations (V and H) of the dual polarized antenna of the test equipment.</w:t>
      </w:r>
    </w:p>
    <w:p w14:paraId="5938B16F" w14:textId="7D4AD98F" w:rsidR="00822F25" w:rsidRPr="00495D84" w:rsidRDefault="00822F25" w:rsidP="00822F25">
      <w:r w:rsidRPr="00495D84">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495D84" w:rsidRDefault="003943C3" w:rsidP="003943C3">
      <w:pPr>
        <w:pStyle w:val="Heading2"/>
        <w:rPr>
          <w:lang w:eastAsia="zh-CN"/>
        </w:rPr>
      </w:pPr>
      <w:r w:rsidRPr="00495D84">
        <w:t>A.3.6A</w:t>
      </w:r>
      <w:r w:rsidRPr="00495D84">
        <w:tab/>
        <w:t>Antenna configurations with unlicensed bands</w:t>
      </w:r>
    </w:p>
    <w:p w14:paraId="277AC7F9" w14:textId="77777777" w:rsidR="003943C3" w:rsidRPr="00495D84" w:rsidRDefault="003943C3" w:rsidP="003943C3">
      <w:pPr>
        <w:pStyle w:val="Heading3"/>
        <w:rPr>
          <w:snapToGrid w:val="0"/>
        </w:rPr>
      </w:pPr>
      <w:r w:rsidRPr="00495D84">
        <w:rPr>
          <w:snapToGrid w:val="0"/>
        </w:rPr>
        <w:t>A.3.6A.1</w:t>
      </w:r>
      <w:r w:rsidRPr="00495D84">
        <w:rPr>
          <w:snapToGrid w:val="0"/>
        </w:rPr>
        <w:tab/>
        <w:t>Antenna configurations for FR1</w:t>
      </w:r>
    </w:p>
    <w:p w14:paraId="2C5674EC" w14:textId="77777777" w:rsidR="003943C3" w:rsidRPr="00495D84" w:rsidRDefault="003943C3" w:rsidP="003943C3">
      <w:pPr>
        <w:rPr>
          <w:lang w:eastAsia="zh-CN"/>
        </w:rPr>
      </w:pPr>
      <w:r w:rsidRPr="00495D84">
        <w:t xml:space="preserve">Unless otherwise specified, NR unlicensed cells in all RRM Test cases in AWGN propagation condition are configured with </w:t>
      </w:r>
      <w:r w:rsidRPr="00495D84">
        <w:rPr>
          <w:bCs/>
        </w:rPr>
        <w:t>Antenna Configuration 1x2</w:t>
      </w:r>
      <w:r w:rsidRPr="00495D84">
        <w:t>.</w:t>
      </w:r>
    </w:p>
    <w:p w14:paraId="0BD056EE" w14:textId="77777777" w:rsidR="003943C3" w:rsidRPr="00495D84" w:rsidRDefault="003943C3" w:rsidP="003943C3">
      <w:pPr>
        <w:pStyle w:val="Heading4"/>
        <w:rPr>
          <w:snapToGrid w:val="0"/>
          <w:lang w:eastAsia="zh-CN"/>
        </w:rPr>
      </w:pPr>
      <w:r w:rsidRPr="00495D84">
        <w:rPr>
          <w:snapToGrid w:val="0"/>
        </w:rPr>
        <w:t>A.3.6A.1.1</w:t>
      </w:r>
      <w:r w:rsidRPr="00495D84">
        <w:rPr>
          <w:snapToGrid w:val="0"/>
        </w:rPr>
        <w:tab/>
        <w:t>Antenna connection</w:t>
      </w:r>
      <w:r w:rsidRPr="00495D84">
        <w:rPr>
          <w:snapToGrid w:val="0"/>
          <w:lang w:eastAsia="zh-CN"/>
        </w:rPr>
        <w:t xml:space="preserve"> for 4 Rx capable UEs</w:t>
      </w:r>
    </w:p>
    <w:p w14:paraId="52A3B017" w14:textId="77777777" w:rsidR="003943C3" w:rsidRPr="00495D84" w:rsidRDefault="003943C3" w:rsidP="003943C3">
      <w:pPr>
        <w:pStyle w:val="Heading5"/>
      </w:pPr>
      <w:r w:rsidRPr="00495D84">
        <w:t>A.3.6A.1.1.1</w:t>
      </w:r>
      <w:r w:rsidRPr="00495D84">
        <w:rPr>
          <w:lang w:eastAsia="zh-CN"/>
        </w:rPr>
        <w:tab/>
      </w:r>
      <w:r w:rsidRPr="00495D84">
        <w:t>Introduction</w:t>
      </w:r>
    </w:p>
    <w:p w14:paraId="6CA75511" w14:textId="77777777" w:rsidR="003943C3" w:rsidRPr="00495D84" w:rsidRDefault="003943C3" w:rsidP="003943C3">
      <w:pPr>
        <w:rPr>
          <w:lang w:eastAsia="zh-CN"/>
        </w:rPr>
      </w:pPr>
      <w:r w:rsidRPr="00495D84">
        <w:rPr>
          <w:lang w:eastAsia="zh-CN"/>
        </w:rPr>
        <w:t>All tests in clause A.13, A.10, A.11, and A.12 are specified for UEs supporting 2RX. In this clause, the antenna connection method for applying 2RX tests to UEs supporting 4RX antenna ports is specified. No tests are currently specified in clause A.13, A.10, A.11 or A.12 which are applicable only to 4RX antenna ports, so 4RX capable UEs are always tested by reusing tests which were originally specified for 2RX UEs.</w:t>
      </w:r>
    </w:p>
    <w:p w14:paraId="6A7770E6" w14:textId="77777777" w:rsidR="003943C3" w:rsidRPr="00495D84" w:rsidRDefault="003943C3" w:rsidP="003943C3">
      <w:pPr>
        <w:pStyle w:val="Heading5"/>
      </w:pPr>
      <w:r w:rsidRPr="00495D84">
        <w:t>A.3.6A.1.1.2</w:t>
      </w:r>
      <w:r w:rsidRPr="00495D84">
        <w:rPr>
          <w:lang w:eastAsia="zh-CN"/>
        </w:rPr>
        <w:tab/>
      </w:r>
      <w:r w:rsidRPr="00495D84">
        <w:t>Principle of testing</w:t>
      </w:r>
    </w:p>
    <w:p w14:paraId="03330DFC" w14:textId="77777777" w:rsidR="003943C3" w:rsidRPr="00495D84" w:rsidRDefault="003943C3" w:rsidP="003943C3">
      <w:pPr>
        <w:pStyle w:val="H6"/>
        <w:rPr>
          <w:rFonts w:eastAsiaTheme="minorEastAsia"/>
          <w:lang w:eastAsia="ja-JP"/>
        </w:rPr>
      </w:pPr>
      <w:r w:rsidRPr="00495D84">
        <w:rPr>
          <w:lang w:eastAsia="zh-CN"/>
        </w:rPr>
        <w:t>A.3.6A.1.1.2.1</w:t>
      </w:r>
      <w:r w:rsidRPr="00495D84">
        <w:rPr>
          <w:lang w:eastAsia="zh-CN"/>
        </w:rPr>
        <w:tab/>
        <w:t>Single carrier tests</w:t>
      </w:r>
    </w:p>
    <w:p w14:paraId="1A188C8E" w14:textId="4649D433" w:rsidR="00F5715E" w:rsidRDefault="00F5715E" w:rsidP="00F5715E">
      <w:pPr>
        <w:rPr>
          <w:lang w:eastAsia="ko-KR"/>
        </w:rPr>
      </w:pPr>
      <w:r>
        <w:t xml:space="preserve">For 4RX capable UEs supporting at least one 2RX band, the, all single carrier tests specified in clause A.13. A.10, A.11 and A.12 except those in clauses A.13.4, A.10.5, A.11.6 and A.12.5 shall be tested on any band where 2RX is supported with the antenna connection specified in clause </w:t>
      </w:r>
      <w:r>
        <w:rPr>
          <w:snapToGrid w:val="0"/>
          <w:kern w:val="2"/>
        </w:rPr>
        <w:t>A.3.6A.1.1.2.4</w:t>
      </w:r>
      <w:r>
        <w:t>. For single carrier tests specified in clauses A.13.4, A.10.5, A.11.6 or A.12.5, all tests shall be tested with the antenna connection specified in clause A.3.6A.1.1.2.4 for bands where 2RX is supported, and the antenna connection specified in clause A.3.6A.1.1.2.5 for bands where 4RX is supported.</w:t>
      </w:r>
    </w:p>
    <w:p w14:paraId="6278B3CE" w14:textId="3AD4E779" w:rsidR="003943C3" w:rsidRPr="00495D84" w:rsidRDefault="00F5715E" w:rsidP="00F5715E">
      <w:r>
        <w:lastRenderedPageBreak/>
        <w:t>For 4RX capable UEs which do not support any 2RX band, all tests specified in clauses A.13, A.10, A.11 and A.12 shall be tested using the antenna connection specified in clause A.3.6A.1.1.2.5. For radio link monitoring tests, the SNR levels are modified according to table A.3.6A.1.1.2.1-1 and table A.3.6A.1.1.2.1-2.</w:t>
      </w:r>
    </w:p>
    <w:p w14:paraId="4B96E3A4" w14:textId="77777777" w:rsidR="003943C3" w:rsidRPr="00495D84" w:rsidRDefault="003943C3" w:rsidP="003943C3">
      <w:pPr>
        <w:pStyle w:val="TH"/>
      </w:pPr>
      <w:r w:rsidRPr="00495D84">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503"/>
        <w:gridCol w:w="1503"/>
        <w:gridCol w:w="1503"/>
        <w:gridCol w:w="1503"/>
      </w:tblGrid>
      <w:tr w:rsidR="003943C3" w:rsidRPr="00495D84" w14:paraId="5C8B8361"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76A7E371" w14:textId="5CB72C84"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07A3DD5" w:rsidR="003943C3" w:rsidRPr="00495D84" w:rsidRDefault="003943C3" w:rsidP="003943C3">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r>
      <w:tr w:rsidR="003943C3" w:rsidRPr="00495D84" w14:paraId="447E8298" w14:textId="77777777" w:rsidTr="00B27C84">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495D84" w:rsidRDefault="003943C3" w:rsidP="00F5715E">
            <w:pPr>
              <w:pStyle w:val="TAH"/>
            </w:pPr>
          </w:p>
        </w:tc>
        <w:tc>
          <w:tcPr>
            <w:tcW w:w="1503" w:type="dxa"/>
            <w:tcBorders>
              <w:top w:val="single" w:sz="4" w:space="0" w:color="auto"/>
              <w:left w:val="single" w:sz="4" w:space="0" w:color="auto"/>
              <w:bottom w:val="single" w:sz="4" w:space="0" w:color="auto"/>
              <w:right w:val="single" w:sz="4" w:space="0" w:color="auto"/>
            </w:tcBorders>
            <w:hideMark/>
          </w:tcPr>
          <w:p w14:paraId="6F485125" w14:textId="36E94ED8" w:rsidR="003943C3" w:rsidRPr="00495D84" w:rsidRDefault="003943C3" w:rsidP="003943C3">
            <w:pPr>
              <w:pStyle w:val="TAH"/>
            </w:pPr>
            <w:r w:rsidRPr="00495D84">
              <w:t>Test</w:t>
            </w:r>
            <w:r w:rsidR="00B27C84">
              <w:t xml:space="preserve"> </w:t>
            </w:r>
            <w:r w:rsidRPr="00495D84">
              <w:t>1</w:t>
            </w:r>
          </w:p>
        </w:tc>
        <w:tc>
          <w:tcPr>
            <w:tcW w:w="1503" w:type="dxa"/>
            <w:tcBorders>
              <w:top w:val="single" w:sz="4" w:space="0" w:color="auto"/>
              <w:left w:val="single" w:sz="4" w:space="0" w:color="auto"/>
              <w:bottom w:val="single" w:sz="4" w:space="0" w:color="auto"/>
              <w:right w:val="single" w:sz="4" w:space="0" w:color="auto"/>
            </w:tcBorders>
            <w:hideMark/>
          </w:tcPr>
          <w:p w14:paraId="445DEA8F" w14:textId="3F9FD29A" w:rsidR="003943C3" w:rsidRPr="00495D84" w:rsidRDefault="003943C3" w:rsidP="003943C3">
            <w:pPr>
              <w:pStyle w:val="TAH"/>
            </w:pPr>
            <w:r w:rsidRPr="00495D84">
              <w:t>Test</w:t>
            </w:r>
            <w:r w:rsidR="00B27C84">
              <w:t xml:space="preserve"> </w:t>
            </w:r>
            <w:r w:rsidRPr="00495D84">
              <w:t>2</w:t>
            </w:r>
          </w:p>
        </w:tc>
        <w:tc>
          <w:tcPr>
            <w:tcW w:w="1503" w:type="dxa"/>
            <w:tcBorders>
              <w:top w:val="single" w:sz="4" w:space="0" w:color="auto"/>
              <w:left w:val="single" w:sz="4" w:space="0" w:color="auto"/>
              <w:bottom w:val="single" w:sz="4" w:space="0" w:color="auto"/>
              <w:right w:val="single" w:sz="4" w:space="0" w:color="auto"/>
            </w:tcBorders>
            <w:hideMark/>
          </w:tcPr>
          <w:p w14:paraId="61FC3C00" w14:textId="6E253D98" w:rsidR="003943C3" w:rsidRPr="00495D84" w:rsidRDefault="003943C3" w:rsidP="003943C3">
            <w:pPr>
              <w:pStyle w:val="TAH"/>
            </w:pPr>
            <w:r w:rsidRPr="00495D84">
              <w:t>Test</w:t>
            </w:r>
            <w:r w:rsidR="00B27C84">
              <w:t xml:space="preserve"> </w:t>
            </w:r>
            <w:r w:rsidRPr="00495D84">
              <w:t>3</w:t>
            </w:r>
          </w:p>
        </w:tc>
        <w:tc>
          <w:tcPr>
            <w:tcW w:w="1503" w:type="dxa"/>
            <w:tcBorders>
              <w:top w:val="single" w:sz="4" w:space="0" w:color="auto"/>
              <w:left w:val="single" w:sz="4" w:space="0" w:color="auto"/>
              <w:bottom w:val="single" w:sz="4" w:space="0" w:color="auto"/>
              <w:right w:val="single" w:sz="4" w:space="0" w:color="auto"/>
            </w:tcBorders>
            <w:hideMark/>
          </w:tcPr>
          <w:p w14:paraId="2496B3DA" w14:textId="3ECA6093" w:rsidR="003943C3" w:rsidRPr="00495D84" w:rsidRDefault="003943C3" w:rsidP="003943C3">
            <w:pPr>
              <w:pStyle w:val="TAH"/>
            </w:pPr>
            <w:r w:rsidRPr="00495D84">
              <w:t>Test</w:t>
            </w:r>
            <w:r w:rsidR="00B27C84">
              <w:t xml:space="preserve"> </w:t>
            </w:r>
            <w:r w:rsidRPr="00495D84">
              <w:t>4</w:t>
            </w:r>
          </w:p>
        </w:tc>
      </w:tr>
      <w:tr w:rsidR="003943C3" w:rsidRPr="00495D84" w14:paraId="62F94571"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495D84" w:rsidRDefault="003943C3" w:rsidP="003943C3">
            <w:pPr>
              <w:pStyle w:val="TAL"/>
              <w:rPr>
                <w:lang w:eastAsia="zh-CN"/>
              </w:rPr>
            </w:pPr>
            <w:r w:rsidRPr="00495D84">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495D84" w:rsidRDefault="003943C3" w:rsidP="003943C3">
            <w:pPr>
              <w:pStyle w:val="TAC"/>
            </w:pPr>
            <w:r w:rsidRPr="00495D84">
              <w:rPr>
                <w:lang w:eastAsia="zh-CN"/>
              </w:rPr>
              <w:t>N/A</w:t>
            </w:r>
          </w:p>
        </w:tc>
      </w:tr>
      <w:tr w:rsidR="003943C3" w:rsidRPr="00495D84" w14:paraId="4A452E42"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495D84" w:rsidRDefault="003943C3" w:rsidP="003943C3">
            <w:pPr>
              <w:pStyle w:val="TAL"/>
              <w:rPr>
                <w:lang w:eastAsia="zh-CN"/>
              </w:rPr>
            </w:pPr>
            <w:r w:rsidRPr="00495D84">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495D84" w:rsidRDefault="00A06CCB" w:rsidP="003943C3">
            <w:pPr>
              <w:pStyle w:val="TAC"/>
              <w:rPr>
                <w:lang w:eastAsia="zh-CN"/>
              </w:rPr>
            </w:pPr>
            <w:r w:rsidRPr="00495D84">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495D84" w:rsidRDefault="00A06CCB"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495D84" w:rsidRDefault="003943C3" w:rsidP="003943C3">
            <w:pPr>
              <w:pStyle w:val="TAC"/>
              <w:rPr>
                <w:lang w:eastAsia="zh-CN"/>
              </w:rPr>
            </w:pPr>
            <w:r w:rsidRPr="00495D84">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495D84" w:rsidRDefault="003943C3" w:rsidP="003943C3">
            <w:pPr>
              <w:pStyle w:val="TAC"/>
              <w:rPr>
                <w:lang w:eastAsia="zh-CN"/>
              </w:rPr>
            </w:pPr>
            <w:r w:rsidRPr="00495D84">
              <w:rPr>
                <w:lang w:eastAsia="zh-CN"/>
              </w:rPr>
              <w:t>N/A</w:t>
            </w:r>
          </w:p>
        </w:tc>
      </w:tr>
    </w:tbl>
    <w:p w14:paraId="69FF4F67" w14:textId="77777777" w:rsidR="003943C3" w:rsidRPr="00495D84" w:rsidRDefault="003943C3" w:rsidP="003943C3"/>
    <w:p w14:paraId="02961FA1" w14:textId="77777777" w:rsidR="003943C3" w:rsidRPr="00495D84" w:rsidRDefault="003943C3" w:rsidP="00E94096">
      <w:pPr>
        <w:pStyle w:val="TH"/>
      </w:pPr>
      <w:r w:rsidRPr="00495D84">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3"/>
        <w:gridCol w:w="1076"/>
        <w:gridCol w:w="1276"/>
        <w:gridCol w:w="1558"/>
        <w:gridCol w:w="1417"/>
      </w:tblGrid>
      <w:tr w:rsidR="003943C3" w:rsidRPr="00495D84" w14:paraId="2A855D0C" w14:textId="77777777" w:rsidTr="00B27C84">
        <w:trPr>
          <w:jc w:val="center"/>
        </w:trPr>
        <w:tc>
          <w:tcPr>
            <w:tcW w:w="3283" w:type="dxa"/>
            <w:tcBorders>
              <w:top w:val="single" w:sz="4" w:space="0" w:color="auto"/>
              <w:left w:val="single" w:sz="4" w:space="0" w:color="auto"/>
              <w:bottom w:val="nil"/>
              <w:right w:val="single" w:sz="4" w:space="0" w:color="auto"/>
            </w:tcBorders>
            <w:hideMark/>
          </w:tcPr>
          <w:p w14:paraId="5448049B" w14:textId="78356CFB" w:rsidR="003943C3" w:rsidRPr="00495D84" w:rsidRDefault="003943C3" w:rsidP="00E94096">
            <w:pPr>
              <w:pStyle w:val="TAH"/>
              <w:rPr>
                <w:lang w:eastAsia="zh-CN"/>
              </w:rPr>
            </w:pPr>
            <w:r w:rsidRPr="00495D84">
              <w:rPr>
                <w:lang w:eastAsia="zh-CN"/>
              </w:rPr>
              <w:t>Test</w:t>
            </w:r>
            <w:r w:rsidR="00B27C84">
              <w:rPr>
                <w:lang w:eastAsia="zh-CN"/>
              </w:rPr>
              <w:t xml:space="preserve"> </w:t>
            </w:r>
            <w:r w:rsidRPr="00495D84">
              <w:rPr>
                <w:lang w:eastAsia="zh-CN"/>
              </w:rPr>
              <w:t>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53DEA88" w:rsidR="003943C3" w:rsidRPr="00495D84" w:rsidRDefault="003943C3" w:rsidP="00E94096">
            <w:pPr>
              <w:pStyle w:val="TAH"/>
            </w:pPr>
            <w:r w:rsidRPr="00495D84">
              <w:t>SNR</w:t>
            </w:r>
            <w:r w:rsidR="00B27C84">
              <w:t xml:space="preserve"> </w:t>
            </w:r>
            <w:r w:rsidRPr="00495D84">
              <w:t>during</w:t>
            </w:r>
            <w:r w:rsidR="00B27C84">
              <w:t xml:space="preserve"> </w:t>
            </w:r>
            <w:r w:rsidRPr="00495D84">
              <w:t>T3</w:t>
            </w:r>
            <w:r w:rsidR="00B27C84">
              <w:t xml:space="preserve"> </w:t>
            </w:r>
            <w:r w:rsidRPr="00495D84">
              <w:t>(dB)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1D24DD64" w:rsidR="003943C3" w:rsidRPr="00495D84" w:rsidRDefault="003943C3" w:rsidP="00E94096">
            <w:pPr>
              <w:pStyle w:val="TAH"/>
            </w:pPr>
            <w:r w:rsidRPr="00495D84">
              <w:t>SNR</w:t>
            </w:r>
            <w:r w:rsidR="00B27C84">
              <w:t xml:space="preserve"> </w:t>
            </w:r>
            <w:r w:rsidRPr="00495D84">
              <w:t>during</w:t>
            </w:r>
            <w:r w:rsidR="00B27C84">
              <w:t xml:space="preserve"> </w:t>
            </w:r>
            <w:r w:rsidRPr="00495D84">
              <w:t>T4</w:t>
            </w:r>
            <w:r w:rsidR="00B27C84">
              <w:t xml:space="preserve"> </w:t>
            </w:r>
            <w:r w:rsidRPr="00495D84">
              <w:t>(dB)</w:t>
            </w:r>
          </w:p>
        </w:tc>
      </w:tr>
      <w:tr w:rsidR="003943C3" w:rsidRPr="00495D84" w14:paraId="0A42E234" w14:textId="77777777" w:rsidTr="00B27C84">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495D84" w:rsidRDefault="003943C3" w:rsidP="00E94096">
            <w:pPr>
              <w:pStyle w:val="TAH"/>
            </w:pPr>
          </w:p>
        </w:tc>
        <w:tc>
          <w:tcPr>
            <w:tcW w:w="1076" w:type="dxa"/>
            <w:tcBorders>
              <w:top w:val="single" w:sz="4" w:space="0" w:color="auto"/>
              <w:left w:val="single" w:sz="4" w:space="0" w:color="auto"/>
              <w:bottom w:val="single" w:sz="4" w:space="0" w:color="auto"/>
              <w:right w:val="single" w:sz="4" w:space="0" w:color="auto"/>
            </w:tcBorders>
            <w:hideMark/>
          </w:tcPr>
          <w:p w14:paraId="527EC1D8" w14:textId="0EF529FD" w:rsidR="003943C3" w:rsidRPr="00495D84" w:rsidRDefault="003943C3" w:rsidP="00E94096">
            <w:pPr>
              <w:pStyle w:val="TAH"/>
            </w:pPr>
            <w:r w:rsidRPr="00495D84">
              <w:t>Test</w:t>
            </w:r>
            <w:r w:rsidR="00B27C84">
              <w:t xml:space="preserve"> </w:t>
            </w:r>
            <w:r w:rsidRPr="00495D84">
              <w:t>1</w:t>
            </w:r>
          </w:p>
        </w:tc>
        <w:tc>
          <w:tcPr>
            <w:tcW w:w="1276" w:type="dxa"/>
            <w:tcBorders>
              <w:top w:val="single" w:sz="4" w:space="0" w:color="auto"/>
              <w:left w:val="single" w:sz="4" w:space="0" w:color="auto"/>
              <w:bottom w:val="single" w:sz="4" w:space="0" w:color="auto"/>
              <w:right w:val="single" w:sz="4" w:space="0" w:color="auto"/>
            </w:tcBorders>
            <w:hideMark/>
          </w:tcPr>
          <w:p w14:paraId="63DF56CE" w14:textId="5837F77A" w:rsidR="003943C3" w:rsidRPr="00495D84" w:rsidRDefault="003943C3" w:rsidP="00E94096">
            <w:pPr>
              <w:pStyle w:val="TAH"/>
            </w:pPr>
            <w:r w:rsidRPr="00495D84">
              <w:t>Test</w:t>
            </w:r>
            <w:r w:rsidR="00B27C84">
              <w:t xml:space="preserve"> </w:t>
            </w:r>
            <w:r w:rsidRPr="00495D84">
              <w:t>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28C41A2" w:rsidR="003943C3" w:rsidRPr="00495D84" w:rsidRDefault="003943C3" w:rsidP="00E94096">
            <w:pPr>
              <w:pStyle w:val="TAH"/>
            </w:pPr>
            <w:r w:rsidRPr="00495D84">
              <w:t>Test</w:t>
            </w:r>
            <w:r w:rsidR="00B27C84">
              <w:t xml:space="preserve"> </w:t>
            </w:r>
            <w:r w:rsidRPr="00495D84">
              <w:t>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99651F8" w:rsidR="003943C3" w:rsidRPr="00495D84" w:rsidRDefault="003943C3" w:rsidP="00E94096">
            <w:pPr>
              <w:pStyle w:val="TAH"/>
            </w:pPr>
            <w:r w:rsidRPr="00495D84">
              <w:t>Test</w:t>
            </w:r>
            <w:r w:rsidR="00B27C84">
              <w:t xml:space="preserve"> </w:t>
            </w:r>
            <w:r w:rsidRPr="00495D84">
              <w:t>2</w:t>
            </w:r>
          </w:p>
        </w:tc>
      </w:tr>
      <w:tr w:rsidR="003943C3" w:rsidRPr="00495D84" w14:paraId="16A2DDC3"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495D84" w:rsidRDefault="003943C3" w:rsidP="003943C3">
            <w:pPr>
              <w:pStyle w:val="TAL"/>
              <w:rPr>
                <w:rFonts w:eastAsia="MS Mincho"/>
                <w:lang w:eastAsia="zh-CN"/>
              </w:rPr>
            </w:pPr>
            <w:r w:rsidRPr="00495D84">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495D84" w:rsidRDefault="003943C3" w:rsidP="003943C3">
            <w:pPr>
              <w:pStyle w:val="TAC"/>
              <w:rPr>
                <w:lang w:eastAsia="zh-CN"/>
              </w:rPr>
            </w:pPr>
            <w:r w:rsidRPr="00495D84">
              <w:rPr>
                <w:lang w:eastAsia="zh-CN"/>
              </w:rPr>
              <w:t>N/A</w:t>
            </w:r>
          </w:p>
        </w:tc>
      </w:tr>
      <w:tr w:rsidR="003943C3" w:rsidRPr="00495D84" w14:paraId="5C905446" w14:textId="77777777" w:rsidTr="00B27C84">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495D84" w:rsidRDefault="003943C3" w:rsidP="003943C3">
            <w:pPr>
              <w:pStyle w:val="TAL"/>
              <w:rPr>
                <w:lang w:eastAsia="zh-CN"/>
              </w:rPr>
            </w:pPr>
            <w:r w:rsidRPr="00495D84">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495D84" w:rsidRDefault="00A06CCB" w:rsidP="003943C3">
            <w:pPr>
              <w:pStyle w:val="TAC"/>
              <w:rPr>
                <w:lang w:eastAsia="zh-CN"/>
              </w:rPr>
            </w:pPr>
            <w:r w:rsidRPr="00495D84">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495D84" w:rsidRDefault="003943C3" w:rsidP="003943C3">
            <w:pPr>
              <w:pStyle w:val="TAC"/>
              <w:rPr>
                <w:lang w:eastAsia="zh-CN"/>
              </w:rPr>
            </w:pPr>
            <w:r w:rsidRPr="00495D84">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495D84" w:rsidRDefault="00A06CCB" w:rsidP="003943C3">
            <w:pPr>
              <w:pStyle w:val="TAC"/>
              <w:rPr>
                <w:lang w:eastAsia="zh-CN"/>
              </w:rPr>
            </w:pPr>
            <w:r w:rsidRPr="00495D84">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495D84" w:rsidRDefault="003943C3" w:rsidP="003943C3">
            <w:pPr>
              <w:pStyle w:val="TAC"/>
              <w:rPr>
                <w:lang w:eastAsia="zh-CN"/>
              </w:rPr>
            </w:pPr>
            <w:r w:rsidRPr="00495D84">
              <w:rPr>
                <w:lang w:eastAsia="zh-CN"/>
              </w:rPr>
              <w:t>N/A</w:t>
            </w:r>
          </w:p>
        </w:tc>
      </w:tr>
    </w:tbl>
    <w:p w14:paraId="5612E156" w14:textId="77777777" w:rsidR="003943C3" w:rsidRPr="00495D84" w:rsidRDefault="003943C3" w:rsidP="003943C3"/>
    <w:p w14:paraId="2D5B9475" w14:textId="77777777" w:rsidR="003943C3" w:rsidRPr="00495D84" w:rsidRDefault="003943C3" w:rsidP="003943C3">
      <w:pPr>
        <w:pStyle w:val="TH"/>
      </w:pPr>
      <w:r w:rsidRPr="00495D84">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607"/>
        <w:gridCol w:w="2608"/>
      </w:tblGrid>
      <w:tr w:rsidR="003943C3" w:rsidRPr="00495D84" w14:paraId="54944D62" w14:textId="77777777" w:rsidTr="00B27C84">
        <w:trPr>
          <w:jc w:val="center"/>
        </w:trPr>
        <w:tc>
          <w:tcPr>
            <w:tcW w:w="3285" w:type="dxa"/>
            <w:tcBorders>
              <w:top w:val="single" w:sz="4" w:space="0" w:color="auto"/>
              <w:left w:val="single" w:sz="4" w:space="0" w:color="auto"/>
              <w:bottom w:val="nil"/>
              <w:right w:val="single" w:sz="4" w:space="0" w:color="auto"/>
            </w:tcBorders>
            <w:hideMark/>
          </w:tcPr>
          <w:p w14:paraId="2D5B1BC8" w14:textId="4EC4ABE7" w:rsidR="003943C3" w:rsidRPr="00495D84" w:rsidRDefault="003943C3" w:rsidP="003943C3">
            <w:pPr>
              <w:pStyle w:val="TAH"/>
              <w:rPr>
                <w:lang w:eastAsia="zh-CN"/>
              </w:rPr>
            </w:pPr>
            <w:r w:rsidRPr="00495D84">
              <w:rPr>
                <w:lang w:eastAsia="zh-CN"/>
              </w:rPr>
              <w:t>Test</w:t>
            </w:r>
            <w:r w:rsidR="00B27C84">
              <w:rPr>
                <w:lang w:eastAsia="zh-CN"/>
              </w:rPr>
              <w:t xml:space="preserve"> </w:t>
            </w:r>
            <w:r w:rsidRPr="00495D84">
              <w:rPr>
                <w:lang w:eastAsia="zh-CN"/>
              </w:rPr>
              <w:t>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BBB78C1" w:rsidR="003943C3" w:rsidRPr="00495D84" w:rsidRDefault="003943C3" w:rsidP="003943C3">
            <w:pPr>
              <w:pStyle w:val="TAH"/>
              <w:rPr>
                <w:rFonts w:cs="Arial"/>
              </w:rPr>
            </w:pPr>
            <w:r w:rsidRPr="00495D84">
              <w:rPr>
                <w:rFonts w:cs="Arial"/>
              </w:rPr>
              <w:t>SNR</w:t>
            </w:r>
            <w:r w:rsidR="00B27C84">
              <w:rPr>
                <w:rFonts w:cs="Arial"/>
              </w:rPr>
              <w:t xml:space="preserve"> </w:t>
            </w:r>
            <w:r w:rsidRPr="00495D84">
              <w:rPr>
                <w:rFonts w:cs="Arial"/>
              </w:rPr>
              <w:t>for</w:t>
            </w:r>
            <w:r w:rsidR="00B27C84">
              <w:rPr>
                <w:rFonts w:cs="Arial"/>
              </w:rPr>
              <w:t xml:space="preserve"> </w:t>
            </w:r>
            <w:r w:rsidRPr="00495D84">
              <w:rPr>
                <w:rFonts w:cs="Arial"/>
              </w:rPr>
              <w:t>RS</w:t>
            </w:r>
            <w:r w:rsidR="00B27C84">
              <w:rPr>
                <w:rFonts w:cs="Arial"/>
              </w:rPr>
              <w:t xml:space="preserve"> </w:t>
            </w:r>
            <w:r w:rsidRPr="00495D84">
              <w:rPr>
                <w:rFonts w:cs="Arial"/>
              </w:rPr>
              <w:t>in</w:t>
            </w:r>
            <w:r w:rsidR="00B27C84">
              <w:rPr>
                <w:rFonts w:cs="Arial"/>
              </w:rPr>
              <w:t xml:space="preserve"> </w:t>
            </w:r>
            <w:r w:rsidRPr="00495D84">
              <w:rPr>
                <w:rFonts w:cs="Arial"/>
              </w:rPr>
              <w:t>set</w:t>
            </w:r>
            <w:r w:rsidR="00B27C84">
              <w:rPr>
                <w:rFonts w:cs="Arial"/>
              </w:rPr>
              <w:t xml:space="preserve"> </w:t>
            </w:r>
            <w:r w:rsidRPr="00495D84">
              <w:rPr>
                <w:rFonts w:cs="Arial"/>
              </w:rPr>
              <w:t>q</w:t>
            </w:r>
            <w:r w:rsidRPr="00495D84">
              <w:rPr>
                <w:rFonts w:cs="Arial"/>
                <w:vertAlign w:val="subscript"/>
              </w:rPr>
              <w:t>0</w:t>
            </w:r>
            <w:r w:rsidR="00B27C84">
              <w:rPr>
                <w:rFonts w:cs="Arial"/>
              </w:rPr>
              <w:t xml:space="preserve"> </w:t>
            </w:r>
            <w:r w:rsidRPr="00495D84">
              <w:rPr>
                <w:rFonts w:cs="Arial"/>
              </w:rPr>
              <w:t>during</w:t>
            </w:r>
            <w:r w:rsidR="00B27C84">
              <w:rPr>
                <w:rFonts w:cs="Arial"/>
              </w:rPr>
              <w:t xml:space="preserve"> </w:t>
            </w:r>
            <w:r w:rsidRPr="00495D84">
              <w:rPr>
                <w:rFonts w:cs="Arial"/>
              </w:rPr>
              <w:t>T3,</w:t>
            </w:r>
            <w:r w:rsidR="00B27C84">
              <w:rPr>
                <w:rFonts w:cs="Arial"/>
              </w:rPr>
              <w:t xml:space="preserve"> </w:t>
            </w:r>
            <w:r w:rsidRPr="00495D84">
              <w:rPr>
                <w:rFonts w:cs="Arial"/>
              </w:rPr>
              <w:t>T4</w:t>
            </w:r>
            <w:r w:rsidR="00B27C84">
              <w:rPr>
                <w:rFonts w:cs="Arial"/>
              </w:rPr>
              <w:t xml:space="preserve"> </w:t>
            </w:r>
            <w:r w:rsidRPr="00495D84">
              <w:rPr>
                <w:rFonts w:cs="Arial"/>
              </w:rPr>
              <w:t>and</w:t>
            </w:r>
            <w:r w:rsidR="00B27C84">
              <w:rPr>
                <w:rFonts w:cs="Arial"/>
              </w:rPr>
              <w:t xml:space="preserve"> </w:t>
            </w:r>
            <w:r w:rsidRPr="00495D84">
              <w:rPr>
                <w:rFonts w:cs="Arial"/>
              </w:rPr>
              <w:t>T5</w:t>
            </w:r>
            <w:r w:rsidR="00B27C84">
              <w:rPr>
                <w:rFonts w:cs="Arial"/>
              </w:rPr>
              <w:t xml:space="preserve"> </w:t>
            </w:r>
            <w:r w:rsidRPr="00495D84">
              <w:rPr>
                <w:rFonts w:cs="Arial"/>
              </w:rPr>
              <w:t>(dB)</w:t>
            </w:r>
          </w:p>
        </w:tc>
      </w:tr>
      <w:tr w:rsidR="003943C3" w:rsidRPr="00495D84" w14:paraId="6A2B710F" w14:textId="77777777" w:rsidTr="00B27C84">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495D84"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46E017DC" w:rsidR="003943C3" w:rsidRPr="00495D84" w:rsidRDefault="003943C3" w:rsidP="003943C3">
            <w:pPr>
              <w:pStyle w:val="TAH"/>
              <w:rPr>
                <w:lang w:eastAsia="zh-CN"/>
              </w:rPr>
            </w:pPr>
            <w:r w:rsidRPr="00495D84">
              <w:t>Test</w:t>
            </w:r>
            <w:r w:rsidR="00B27C84">
              <w:t xml:space="preserve"> </w:t>
            </w:r>
            <w:r w:rsidRPr="00495D84">
              <w:t>1</w:t>
            </w:r>
          </w:p>
        </w:tc>
        <w:tc>
          <w:tcPr>
            <w:tcW w:w="2608" w:type="dxa"/>
            <w:tcBorders>
              <w:top w:val="single" w:sz="4" w:space="0" w:color="auto"/>
              <w:left w:val="single" w:sz="4" w:space="0" w:color="auto"/>
              <w:bottom w:val="single" w:sz="4" w:space="0" w:color="auto"/>
              <w:right w:val="single" w:sz="4" w:space="0" w:color="auto"/>
            </w:tcBorders>
          </w:tcPr>
          <w:p w14:paraId="52643AAA" w14:textId="0A93860E" w:rsidR="003943C3" w:rsidRPr="00495D84" w:rsidRDefault="003943C3" w:rsidP="003943C3">
            <w:pPr>
              <w:pStyle w:val="TAH"/>
            </w:pPr>
            <w:r w:rsidRPr="00495D84">
              <w:t>Test</w:t>
            </w:r>
            <w:r w:rsidR="00B27C84">
              <w:t xml:space="preserve"> </w:t>
            </w:r>
            <w:r w:rsidRPr="00495D84">
              <w:t>2</w:t>
            </w:r>
          </w:p>
        </w:tc>
      </w:tr>
      <w:tr w:rsidR="00A06CCB" w:rsidRPr="00495D84" w14:paraId="11638724"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495D84" w:rsidRDefault="00A06CCB" w:rsidP="00A06CCB">
            <w:pPr>
              <w:pStyle w:val="TAL"/>
              <w:rPr>
                <w:rFonts w:eastAsia="MS Mincho"/>
                <w:lang w:eastAsia="zh-CN"/>
              </w:rPr>
            </w:pPr>
            <w:r w:rsidRPr="00495D84">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495D84" w:rsidRDefault="00A06CCB" w:rsidP="00A06CCB">
            <w:pPr>
              <w:pStyle w:val="TAC"/>
              <w:rPr>
                <w:lang w:eastAsia="zh-CN"/>
              </w:rPr>
            </w:pPr>
            <w:r w:rsidRPr="00495D84">
              <w:rPr>
                <w:lang w:eastAsia="zh-CN"/>
              </w:rPr>
              <w:t>N/A</w:t>
            </w:r>
          </w:p>
        </w:tc>
      </w:tr>
      <w:tr w:rsidR="00A06CCB" w:rsidRPr="00495D84" w14:paraId="4065F03C"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495D84" w:rsidRDefault="00A06CCB" w:rsidP="00A06CCB">
            <w:pPr>
              <w:pStyle w:val="TAL"/>
              <w:rPr>
                <w:rFonts w:eastAsia="MS Mincho"/>
                <w:lang w:eastAsia="zh-CN"/>
              </w:rPr>
            </w:pPr>
            <w:r w:rsidRPr="00495D84">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495D84" w:rsidRDefault="00A06CCB" w:rsidP="00A06CCB">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495D84" w:rsidRDefault="00A06CCB" w:rsidP="00A06CCB">
            <w:pPr>
              <w:pStyle w:val="TAC"/>
              <w:rPr>
                <w:lang w:eastAsia="zh-CN"/>
              </w:rPr>
            </w:pPr>
            <w:r w:rsidRPr="00495D84">
              <w:rPr>
                <w:lang w:eastAsia="zh-CN"/>
              </w:rPr>
              <w:t>N/A</w:t>
            </w:r>
          </w:p>
        </w:tc>
      </w:tr>
      <w:tr w:rsidR="003943C3" w:rsidRPr="00495D84" w14:paraId="09E6D47F"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495D84" w:rsidRDefault="003943C3" w:rsidP="003943C3">
            <w:pPr>
              <w:pStyle w:val="TAL"/>
              <w:rPr>
                <w:rFonts w:eastAsia="MS Mincho"/>
                <w:lang w:eastAsia="zh-CN"/>
              </w:rPr>
            </w:pPr>
            <w:r w:rsidRPr="00495D84">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495D84" w:rsidRDefault="00A06CCB" w:rsidP="003943C3">
            <w:pPr>
              <w:pStyle w:val="TAC"/>
              <w:rPr>
                <w:lang w:eastAsia="zh-CN"/>
              </w:rPr>
            </w:pPr>
            <w:r w:rsidRPr="00495D84">
              <w:rPr>
                <w:lang w:eastAsia="zh-CN"/>
              </w:rPr>
              <w:t>N/A</w:t>
            </w:r>
          </w:p>
        </w:tc>
      </w:tr>
      <w:tr w:rsidR="003943C3" w:rsidRPr="00495D84" w14:paraId="65F70DB8" w14:textId="77777777" w:rsidTr="00B27C84">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495D84" w:rsidRDefault="003943C3" w:rsidP="003943C3">
            <w:pPr>
              <w:pStyle w:val="TAL"/>
              <w:rPr>
                <w:rFonts w:eastAsia="MS Mincho"/>
                <w:lang w:eastAsia="zh-CN"/>
              </w:rPr>
            </w:pPr>
            <w:r w:rsidRPr="00495D84">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495D84" w:rsidRDefault="00A06CCB" w:rsidP="003943C3">
            <w:pPr>
              <w:pStyle w:val="TAC"/>
              <w:rPr>
                <w:lang w:eastAsia="zh-CN"/>
              </w:rPr>
            </w:pPr>
            <w:r w:rsidRPr="00495D84">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495D84" w:rsidRDefault="00A06CCB" w:rsidP="003943C3">
            <w:pPr>
              <w:pStyle w:val="TAC"/>
              <w:rPr>
                <w:lang w:eastAsia="zh-CN"/>
              </w:rPr>
            </w:pPr>
            <w:r w:rsidRPr="00495D84">
              <w:rPr>
                <w:lang w:eastAsia="zh-CN"/>
              </w:rPr>
              <w:t>N/A</w:t>
            </w:r>
          </w:p>
        </w:tc>
      </w:tr>
    </w:tbl>
    <w:p w14:paraId="44CA93C1" w14:textId="77777777" w:rsidR="003943C3" w:rsidRPr="00495D84" w:rsidRDefault="003943C3" w:rsidP="003943C3"/>
    <w:p w14:paraId="51D6430E" w14:textId="77777777" w:rsidR="003943C3" w:rsidRPr="00495D84" w:rsidRDefault="003943C3" w:rsidP="003943C3">
      <w:pPr>
        <w:pStyle w:val="H6"/>
        <w:rPr>
          <w:lang w:eastAsia="zh-CN"/>
        </w:rPr>
      </w:pPr>
      <w:r w:rsidRPr="00495D84">
        <w:rPr>
          <w:lang w:eastAsia="zh-CN"/>
        </w:rPr>
        <w:t>A.3.6A.1.1.2.2</w:t>
      </w:r>
      <w:r w:rsidRPr="00495D84">
        <w:rPr>
          <w:lang w:eastAsia="zh-CN"/>
        </w:rPr>
        <w:tab/>
        <w:t>Carrier aggregation tests</w:t>
      </w:r>
    </w:p>
    <w:p w14:paraId="23D7498D" w14:textId="2E7A6FC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A.3.6A.1.1.2.5 for the PCell antenna connection if the PCell is on a band where 4RX is supported.</w:t>
      </w:r>
    </w:p>
    <w:p w14:paraId="152D7B6B" w14:textId="1422543F"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is on a band where 4RX is supported.</w:t>
      </w:r>
    </w:p>
    <w:p w14:paraId="0CE47F82" w14:textId="77777777" w:rsidR="003943C3" w:rsidRPr="00495D84" w:rsidRDefault="003943C3" w:rsidP="003943C3">
      <w:pPr>
        <w:pStyle w:val="H6"/>
        <w:rPr>
          <w:lang w:eastAsia="zh-CN"/>
        </w:rPr>
      </w:pPr>
      <w:r w:rsidRPr="00495D84">
        <w:rPr>
          <w:lang w:eastAsia="zh-CN"/>
        </w:rPr>
        <w:t>A.3.6A.1.1.2.3</w:t>
      </w:r>
      <w:r w:rsidRPr="00495D84">
        <w:rPr>
          <w:lang w:eastAsia="zh-CN"/>
        </w:rPr>
        <w:tab/>
        <w:t>EN-DC tests</w:t>
      </w:r>
    </w:p>
    <w:p w14:paraId="34FC4437" w14:textId="2FD64DF3"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A.3.6A.1.1.2.6 for the PCell antenna connection if the PCell is on a band where 2RX is supported or the antenna connection in </w:t>
      </w:r>
      <w:r w:rsidR="00AA1C74" w:rsidRPr="00495D84">
        <w:t>clause</w:t>
      </w:r>
      <w:r w:rsidR="00AA1C74" w:rsidRPr="00495D84">
        <w:rPr>
          <w:snapToGrid w:val="0"/>
          <w:kern w:val="2"/>
        </w:rPr>
        <w:t xml:space="preserve"> </w:t>
      </w:r>
      <w:r w:rsidRPr="00495D84">
        <w:rPr>
          <w:snapToGrid w:val="0"/>
          <w:kern w:val="2"/>
        </w:rPr>
        <w:t>A.3.6A.1.1.2.7 for the PCell antenna connection if the PCell is on a band where 4RX is supported.</w:t>
      </w:r>
    </w:p>
    <w:p w14:paraId="4CD1CF57" w14:textId="1D935169" w:rsidR="003943C3" w:rsidRPr="00495D84" w:rsidRDefault="003943C3" w:rsidP="003943C3">
      <w:pPr>
        <w:rPr>
          <w:snapToGrid w:val="0"/>
          <w:kern w:val="2"/>
        </w:rPr>
      </w:pPr>
      <w:r w:rsidRPr="00495D84">
        <w:t xml:space="preserve">All carrier aggregation tests are performed using the antenna connection in clause </w:t>
      </w:r>
      <w:r w:rsidRPr="00495D84">
        <w:rPr>
          <w:snapToGrid w:val="0"/>
          <w:kern w:val="2"/>
        </w:rPr>
        <w:t xml:space="preserve">A.3.6A.1.1.2.4 for the PSCell or SCell antenna connection if an SCell is on band where 2RX is supported or the testing procedure in </w:t>
      </w:r>
      <w:r w:rsidR="00AA1C74" w:rsidRPr="00495D84">
        <w:t>clause</w:t>
      </w:r>
      <w:r w:rsidR="00AA1C74" w:rsidRPr="00495D84">
        <w:rPr>
          <w:snapToGrid w:val="0"/>
          <w:kern w:val="2"/>
        </w:rPr>
        <w:t xml:space="preserve"> </w:t>
      </w:r>
      <w:r w:rsidRPr="00495D84">
        <w:rPr>
          <w:snapToGrid w:val="0"/>
          <w:kern w:val="2"/>
        </w:rPr>
        <w:t>A.3.6A.1.1.2.5 for the SCell antenna connection if an SCell or PSCell is on a band where 4RX is supported.</w:t>
      </w:r>
    </w:p>
    <w:p w14:paraId="280C22E2" w14:textId="77777777" w:rsidR="003943C3" w:rsidRPr="00495D84" w:rsidRDefault="003943C3" w:rsidP="003943C3">
      <w:pPr>
        <w:pStyle w:val="H6"/>
        <w:rPr>
          <w:lang w:eastAsia="zh-CN"/>
        </w:rPr>
      </w:pPr>
      <w:r w:rsidRPr="00495D84">
        <w:rPr>
          <w:lang w:eastAsia="zh-CN"/>
        </w:rPr>
        <w:t>A.3.6A.1.1.2.4</w:t>
      </w:r>
      <w:r w:rsidRPr="00495D84">
        <w:rPr>
          <w:lang w:eastAsia="zh-CN"/>
        </w:rPr>
        <w:tab/>
        <w:t>Antenna connection for bands where 2RX is supported</w:t>
      </w:r>
    </w:p>
    <w:p w14:paraId="74A30F9D" w14:textId="77777777" w:rsidR="003943C3" w:rsidRPr="00495D84" w:rsidRDefault="003943C3" w:rsidP="003943C3">
      <w:pPr>
        <w:rPr>
          <w:b/>
        </w:rPr>
      </w:pPr>
      <w:r w:rsidRPr="00495D84">
        <w:t xml:space="preserve">For bands where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2E9B003C" w14:textId="77777777" w:rsidR="003943C3" w:rsidRPr="00495D84" w:rsidRDefault="003943C3" w:rsidP="003943C3">
      <w:pPr>
        <w:pStyle w:val="H6"/>
        <w:rPr>
          <w:lang w:eastAsia="zh-CN"/>
        </w:rPr>
      </w:pPr>
      <w:r w:rsidRPr="00495D84">
        <w:rPr>
          <w:lang w:eastAsia="zh-CN"/>
        </w:rPr>
        <w:t>A.3.6A.1.1.2.5</w:t>
      </w:r>
      <w:r w:rsidRPr="00495D84">
        <w:rPr>
          <w:lang w:eastAsia="zh-CN"/>
        </w:rPr>
        <w:tab/>
        <w:t>Antenna connection for bands where 4RX is supported</w:t>
      </w:r>
    </w:p>
    <w:p w14:paraId="0B64BD90" w14:textId="77777777" w:rsidR="003943C3" w:rsidRPr="00495D84" w:rsidRDefault="003943C3" w:rsidP="003943C3">
      <w:pPr>
        <w:rPr>
          <w:b/>
        </w:rPr>
      </w:pPr>
      <w:r w:rsidRPr="00495D84">
        <w:t xml:space="preserve">For bands where 4RX is supported, all 4 RX antennas are connected </w:t>
      </w:r>
      <w:r w:rsidRPr="00495D84">
        <w:rPr>
          <w:szCs w:val="21"/>
        </w:rPr>
        <w:t>with data source from system simulator</w:t>
      </w:r>
      <w:r w:rsidRPr="00495D84">
        <w:rPr>
          <w:b/>
        </w:rPr>
        <w:t xml:space="preserve">. </w:t>
      </w:r>
      <w:r w:rsidRPr="00495D84">
        <w:t xml:space="preserve">The system simulator shall provide independent noise and fading (low correlation) for each antenna port. Except for the </w:t>
      </w:r>
      <w:r w:rsidRPr="00495D84">
        <w:lastRenderedPageBreak/>
        <w:t>modifications to radio link monitoring thresholds described in clauses A.</w:t>
      </w:r>
      <w:r w:rsidRPr="00495D84">
        <w:rPr>
          <w:lang w:eastAsia="zh-CN"/>
        </w:rPr>
        <w:t>3.6A.1.1.2.1</w:t>
      </w:r>
      <w:r w:rsidRPr="00495D84">
        <w:t xml:space="preserve"> and A.</w:t>
      </w:r>
      <w:r w:rsidRPr="00495D84">
        <w:rPr>
          <w:lang w:eastAsia="zh-CN"/>
        </w:rPr>
        <w:t>3.6A.1.1.2.2</w:t>
      </w:r>
      <w:r w:rsidRPr="00495D84">
        <w:t>, no test parameters or requirements are modified.</w:t>
      </w:r>
    </w:p>
    <w:p w14:paraId="32C906E5" w14:textId="77777777" w:rsidR="003943C3" w:rsidRPr="00495D84" w:rsidRDefault="003943C3" w:rsidP="003943C3">
      <w:pPr>
        <w:pStyle w:val="H6"/>
        <w:rPr>
          <w:lang w:eastAsia="zh-CN"/>
        </w:rPr>
      </w:pPr>
      <w:r w:rsidRPr="00495D84">
        <w:rPr>
          <w:lang w:eastAsia="zh-CN"/>
        </w:rPr>
        <w:t>A.3.6A.1.1.2.6</w:t>
      </w:r>
      <w:r w:rsidRPr="00495D84">
        <w:rPr>
          <w:lang w:eastAsia="zh-CN"/>
        </w:rPr>
        <w:tab/>
        <w:t>EN-DC LTE Antenna connection for bands where 2RX is supported</w:t>
      </w:r>
    </w:p>
    <w:p w14:paraId="651A40E7" w14:textId="77777777" w:rsidR="003943C3" w:rsidRPr="00495D84" w:rsidRDefault="003943C3" w:rsidP="003943C3">
      <w:pPr>
        <w:rPr>
          <w:b/>
        </w:rPr>
      </w:pPr>
      <w:r w:rsidRPr="00495D84">
        <w:t xml:space="preserve">For bands where LTE 2RX is supported, it is left to the UE declaration and AP configuration to decide which 2 of the 4 Rx ports are connected </w:t>
      </w:r>
      <w:r w:rsidRPr="00495D84">
        <w:rPr>
          <w:szCs w:val="21"/>
        </w:rPr>
        <w:t>with data source from system simulator</w:t>
      </w:r>
      <w:r w:rsidRPr="00495D84">
        <w:t>. The remaining 2 Rx ports shall be connected with zero input</w:t>
      </w:r>
      <w:r w:rsidRPr="00495D84">
        <w:rPr>
          <w:b/>
        </w:rPr>
        <w:t>.</w:t>
      </w:r>
      <w:r w:rsidRPr="00495D84">
        <w:t xml:space="preserve"> No test parameters or requirements are modified.</w:t>
      </w:r>
    </w:p>
    <w:p w14:paraId="3B38C339" w14:textId="77777777" w:rsidR="003943C3" w:rsidRPr="00495D84" w:rsidRDefault="003943C3" w:rsidP="003943C3">
      <w:pPr>
        <w:pStyle w:val="H6"/>
        <w:rPr>
          <w:lang w:eastAsia="zh-CN"/>
        </w:rPr>
      </w:pPr>
      <w:r w:rsidRPr="00495D84">
        <w:rPr>
          <w:lang w:eastAsia="zh-CN"/>
        </w:rPr>
        <w:t>A.3.6A.1.1.2.7</w:t>
      </w:r>
      <w:r w:rsidRPr="00495D84">
        <w:rPr>
          <w:lang w:eastAsia="zh-CN"/>
        </w:rPr>
        <w:tab/>
        <w:t>EN-DC LTE Antenna connection for bands where 4RX is supported</w:t>
      </w:r>
    </w:p>
    <w:p w14:paraId="0BA62B5D" w14:textId="77777777" w:rsidR="003943C3" w:rsidRPr="00495D84" w:rsidRDefault="003943C3" w:rsidP="003943C3">
      <w:r w:rsidRPr="00495D84">
        <w:t xml:space="preserve">For bands where LTE 4RX is supported, all 4 RX antennas are connected </w:t>
      </w:r>
      <w:r w:rsidRPr="00495D84">
        <w:rPr>
          <w:szCs w:val="21"/>
        </w:rPr>
        <w:t>with data source from system simulator</w:t>
      </w:r>
      <w:r w:rsidRPr="00495D84">
        <w:rPr>
          <w:b/>
        </w:rPr>
        <w:t xml:space="preserve">. </w:t>
      </w:r>
      <w:r w:rsidRPr="00495D84">
        <w:t>The system simulator shall provide independent noise and fading (low correlation) for each antenna port. Except for the modifications to radio link monitoring thresholds described in clauses A.3.8.1.2.1 and A.3.8.1.2.2</w:t>
      </w:r>
      <w:r w:rsidRPr="00495D84">
        <w:rPr>
          <w:lang w:eastAsia="zh-CN"/>
        </w:rPr>
        <w:t xml:space="preserve"> of TS 36.133 [15]</w:t>
      </w:r>
      <w:r w:rsidRPr="00495D84">
        <w:t>, no test parameters or requirements are modified.</w:t>
      </w:r>
    </w:p>
    <w:p w14:paraId="7C9C7E61" w14:textId="77777777" w:rsidR="001268B4" w:rsidRPr="00495D84" w:rsidRDefault="001268B4" w:rsidP="001268B4">
      <w:pPr>
        <w:pStyle w:val="Heading2"/>
      </w:pPr>
      <w:r w:rsidRPr="00495D84">
        <w:t>A.3.7</w:t>
      </w:r>
      <w:r w:rsidRPr="00495D84">
        <w:tab/>
        <w:t>EN-DC test setup</w:t>
      </w:r>
    </w:p>
    <w:p w14:paraId="7C9C7E62" w14:textId="77777777" w:rsidR="001268B4" w:rsidRPr="00495D84" w:rsidRDefault="001268B4" w:rsidP="001268B4">
      <w:pPr>
        <w:pStyle w:val="Heading3"/>
        <w:rPr>
          <w:snapToGrid w:val="0"/>
        </w:rPr>
      </w:pPr>
      <w:r w:rsidRPr="00495D84">
        <w:rPr>
          <w:snapToGrid w:val="0"/>
        </w:rPr>
        <w:t>A.3.7.1</w:t>
      </w:r>
      <w:r w:rsidRPr="00495D84">
        <w:rPr>
          <w:snapToGrid w:val="0"/>
        </w:rPr>
        <w:tab/>
        <w:t>Introduction</w:t>
      </w:r>
    </w:p>
    <w:p w14:paraId="7C9C7E63" w14:textId="77777777" w:rsidR="001268B4" w:rsidRPr="00495D84" w:rsidRDefault="001268B4" w:rsidP="001268B4">
      <w:pPr>
        <w:pStyle w:val="Heading3"/>
        <w:rPr>
          <w:snapToGrid w:val="0"/>
        </w:rPr>
      </w:pPr>
      <w:r w:rsidRPr="00495D84">
        <w:rPr>
          <w:snapToGrid w:val="0"/>
        </w:rPr>
        <w:t>A.3.7.2</w:t>
      </w:r>
      <w:r w:rsidRPr="00495D84">
        <w:rPr>
          <w:snapToGrid w:val="0"/>
        </w:rPr>
        <w:tab/>
        <w:t>E-UTRAN Serving Cell Parameters</w:t>
      </w:r>
    </w:p>
    <w:p w14:paraId="7C9C7E64" w14:textId="77777777" w:rsidR="001268B4" w:rsidRPr="00495D84" w:rsidRDefault="001268B4" w:rsidP="001268B4">
      <w:pPr>
        <w:pStyle w:val="Heading4"/>
        <w:rPr>
          <w:snapToGrid w:val="0"/>
        </w:rPr>
      </w:pPr>
      <w:r w:rsidRPr="00495D84">
        <w:rPr>
          <w:snapToGrid w:val="0"/>
        </w:rPr>
        <w:t>A.3.7.2.1</w:t>
      </w:r>
      <w:r w:rsidRPr="00495D84">
        <w:rPr>
          <w:snapToGrid w:val="0"/>
        </w:rPr>
        <w:tab/>
        <w:t>E-UTRAN Serving Cell Parameters for Tests with NR Cell(s) in FR1</w:t>
      </w:r>
    </w:p>
    <w:p w14:paraId="7C9C7E65" w14:textId="70603846" w:rsidR="001268B4" w:rsidRPr="00495D84" w:rsidRDefault="00C66EE6" w:rsidP="001268B4">
      <w:pPr>
        <w:rPr>
          <w:snapToGrid w:val="0"/>
        </w:rPr>
      </w:pPr>
      <w:r>
        <w:rPr>
          <w:snapToGrid w:val="0"/>
        </w:rPr>
        <w:t>table</w:t>
      </w:r>
      <w:r w:rsidR="001268B4" w:rsidRPr="00495D84">
        <w:rPr>
          <w:snapToGrid w:val="0"/>
        </w:rPr>
        <w:t xml:space="preserve"> A.3.7.2.1-1 defines cell specific test parameters for E-UTRAN cell which can be used in EN-DC test cases or in any test case comprising at least one E-UTRA serving cell with all NR cells in FR1.</w:t>
      </w:r>
      <w:r w:rsidR="001268B4" w:rsidRPr="00495D84">
        <w:rPr>
          <w:iCs/>
        </w:rPr>
        <w:t xml:space="preserve"> Unless otherwise stated within the test, all measurements in </w:t>
      </w:r>
      <w:r w:rsidR="00E94096">
        <w:rPr>
          <w:iCs/>
        </w:rPr>
        <w:t>annex</w:t>
      </w:r>
      <w:r w:rsidR="001268B4" w:rsidRPr="00495D84">
        <w:rPr>
          <w:iCs/>
        </w:rPr>
        <w:t xml:space="preserve"> A.4 and A.5 are performed only on the NR carrier. </w:t>
      </w:r>
      <w:r w:rsidR="0017636F" w:rsidRPr="00495D84">
        <w:rPr>
          <w:iCs/>
        </w:rPr>
        <w:t>The E-UTRA serving cell shall configured to not interfere with NR operation and the E-UTRA serving cell signal power shall not be critical to the test purpose.</w:t>
      </w:r>
    </w:p>
    <w:p w14:paraId="7C9C7E66" w14:textId="77777777" w:rsidR="001268B4" w:rsidRPr="00495D84" w:rsidRDefault="001268B4" w:rsidP="001268B4">
      <w:pPr>
        <w:pStyle w:val="TH"/>
      </w:pPr>
      <w:r w:rsidRPr="00495D84">
        <w:t>Table A.3.7.2.1-1: E-UTRAN cell specific test parameters for tests with all NR cells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15"/>
        <w:gridCol w:w="1500"/>
        <w:gridCol w:w="4214"/>
      </w:tblGrid>
      <w:tr w:rsidR="001268B4" w:rsidRPr="00495D84" w14:paraId="7C9C7E6A" w14:textId="77777777" w:rsidTr="00E94096">
        <w:trPr>
          <w:cantSplit/>
          <w:tblHeader/>
          <w:jc w:val="center"/>
        </w:trPr>
        <w:tc>
          <w:tcPr>
            <w:tcW w:w="2033" w:type="pct"/>
            <w:tcBorders>
              <w:top w:val="single" w:sz="4" w:space="0" w:color="auto"/>
              <w:left w:val="single" w:sz="4" w:space="0" w:color="auto"/>
              <w:bottom w:val="single" w:sz="4" w:space="0" w:color="auto"/>
              <w:right w:val="single" w:sz="4" w:space="0" w:color="auto"/>
            </w:tcBorders>
            <w:hideMark/>
          </w:tcPr>
          <w:p w14:paraId="7C9C7E67" w14:textId="77777777" w:rsidR="001268B4" w:rsidRPr="00495D84" w:rsidRDefault="001268B4" w:rsidP="000B5C74">
            <w:pPr>
              <w:pStyle w:val="TAH"/>
              <w:keepNext w:val="0"/>
              <w:rPr>
                <w:rFonts w:cs="Arial"/>
                <w:lang w:eastAsia="ja-JP"/>
              </w:rPr>
            </w:pPr>
            <w:r w:rsidRPr="00495D84">
              <w:rPr>
                <w:rFonts w:cs="Arial"/>
              </w:rPr>
              <w:t>Parameter</w:t>
            </w:r>
          </w:p>
        </w:tc>
        <w:tc>
          <w:tcPr>
            <w:tcW w:w="779" w:type="pct"/>
            <w:tcBorders>
              <w:top w:val="single" w:sz="4" w:space="0" w:color="auto"/>
              <w:left w:val="single" w:sz="4" w:space="0" w:color="auto"/>
              <w:bottom w:val="single" w:sz="4" w:space="0" w:color="auto"/>
              <w:right w:val="single" w:sz="4" w:space="0" w:color="auto"/>
            </w:tcBorders>
            <w:hideMark/>
          </w:tcPr>
          <w:p w14:paraId="7C9C7E68" w14:textId="77777777" w:rsidR="001268B4" w:rsidRPr="00495D84" w:rsidRDefault="001268B4" w:rsidP="000B5C74">
            <w:pPr>
              <w:pStyle w:val="TAH"/>
              <w:keepNext w:val="0"/>
              <w:rPr>
                <w:rFonts w:cs="Arial"/>
                <w:lang w:eastAsia="ja-JP"/>
              </w:rPr>
            </w:pPr>
            <w:r w:rsidRPr="00495D84">
              <w:rPr>
                <w:rFonts w:cs="Arial"/>
              </w:rPr>
              <w:t>Unit</w:t>
            </w:r>
          </w:p>
        </w:tc>
        <w:tc>
          <w:tcPr>
            <w:tcW w:w="2188" w:type="pct"/>
            <w:tcBorders>
              <w:top w:val="single" w:sz="4" w:space="0" w:color="auto"/>
              <w:left w:val="single" w:sz="4" w:space="0" w:color="auto"/>
              <w:bottom w:val="single" w:sz="4" w:space="0" w:color="auto"/>
              <w:right w:val="single" w:sz="4" w:space="0" w:color="auto"/>
            </w:tcBorders>
            <w:hideMark/>
          </w:tcPr>
          <w:p w14:paraId="7C9C7E69" w14:textId="53B2164D" w:rsidR="001268B4" w:rsidRPr="00495D84" w:rsidRDefault="0017636F" w:rsidP="000B5C74">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E72"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6F" w14:textId="3032330D" w:rsidR="001268B4" w:rsidRPr="00495D84" w:rsidRDefault="001268B4" w:rsidP="000B5C74">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779" w:type="pct"/>
            <w:tcBorders>
              <w:top w:val="single" w:sz="4" w:space="0" w:color="auto"/>
              <w:left w:val="single" w:sz="4" w:space="0" w:color="auto"/>
              <w:bottom w:val="single" w:sz="4" w:space="0" w:color="auto"/>
              <w:right w:val="single" w:sz="4" w:space="0" w:color="auto"/>
            </w:tcBorders>
          </w:tcPr>
          <w:p w14:paraId="7C9C7E70"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1" w14:textId="0436C36D" w:rsidR="001268B4" w:rsidRPr="00495D84" w:rsidRDefault="001268B4" w:rsidP="000B5C74">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E76"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3" w14:textId="168221BA"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4"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495D84" w:rsidRDefault="001268B4" w:rsidP="000B5C74">
            <w:pPr>
              <w:pStyle w:val="TAC"/>
              <w:keepNext w:val="0"/>
              <w:rPr>
                <w:rFonts w:cs="Arial"/>
                <w:lang w:eastAsia="zh-CN"/>
              </w:rPr>
            </w:pPr>
            <w:r w:rsidRPr="00495D84">
              <w:rPr>
                <w:rFonts w:cs="v4.2.0"/>
                <w:bCs/>
                <w:lang w:eastAsia="zh-CN"/>
              </w:rPr>
              <w:t>6</w:t>
            </w:r>
          </w:p>
        </w:tc>
      </w:tr>
      <w:tr w:rsidR="001268B4" w:rsidRPr="00495D84" w14:paraId="7C9C7E7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7" w14:textId="364F0B7C" w:rsidR="001268B4" w:rsidRPr="00495D84" w:rsidRDefault="001268B4" w:rsidP="000B5C74">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779" w:type="pct"/>
            <w:tcBorders>
              <w:top w:val="single" w:sz="4" w:space="0" w:color="auto"/>
              <w:left w:val="single" w:sz="4" w:space="0" w:color="auto"/>
              <w:bottom w:val="single" w:sz="4" w:space="0" w:color="auto"/>
              <w:right w:val="single" w:sz="4" w:space="0" w:color="auto"/>
            </w:tcBorders>
          </w:tcPr>
          <w:p w14:paraId="7C9C7E78"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495D84" w:rsidRDefault="001268B4" w:rsidP="000B5C74">
            <w:pPr>
              <w:pStyle w:val="TAC"/>
              <w:keepNext w:val="0"/>
              <w:rPr>
                <w:rFonts w:cs="Arial"/>
                <w:lang w:eastAsia="zh-CN"/>
              </w:rPr>
            </w:pPr>
            <w:r w:rsidRPr="00495D84">
              <w:rPr>
                <w:rFonts w:cs="v4.2.0"/>
                <w:bCs/>
                <w:lang w:eastAsia="zh-CN"/>
              </w:rPr>
              <w:t>1</w:t>
            </w:r>
          </w:p>
        </w:tc>
      </w:tr>
      <w:tr w:rsidR="001268B4" w:rsidRPr="00495D84" w14:paraId="7C9C7E80"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7B" w14:textId="77777777" w:rsidR="001268B4" w:rsidRPr="00495D84" w:rsidRDefault="001268B4" w:rsidP="000B5C74">
            <w:pPr>
              <w:pStyle w:val="TAL"/>
              <w:keepNext w:val="0"/>
              <w:rPr>
                <w:rFonts w:cs="Arial"/>
                <w:lang w:eastAsia="ja-JP"/>
              </w:rPr>
            </w:pPr>
            <w:r w:rsidRPr="00495D84">
              <w:rPr>
                <w:rFonts w:cs="Arial"/>
              </w:rPr>
              <w:t>BW</w:t>
            </w:r>
            <w:r w:rsidRPr="00495D84">
              <w:rPr>
                <w:rFonts w:cs="Arial"/>
                <w:vertAlign w:val="subscript"/>
              </w:rPr>
              <w:t>channel</w:t>
            </w:r>
          </w:p>
        </w:tc>
        <w:tc>
          <w:tcPr>
            <w:tcW w:w="779" w:type="pct"/>
            <w:tcBorders>
              <w:top w:val="single" w:sz="4" w:space="0" w:color="auto"/>
              <w:left w:val="single" w:sz="4" w:space="0" w:color="auto"/>
              <w:bottom w:val="single" w:sz="4" w:space="0" w:color="auto"/>
              <w:right w:val="single" w:sz="4" w:space="0" w:color="auto"/>
            </w:tcBorders>
          </w:tcPr>
          <w:p w14:paraId="7C9C7E7C"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7D" w14:textId="56202EA4"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N</w:t>
            </w:r>
            <w:r w:rsidRPr="000C6708">
              <w:rPr>
                <w:rFonts w:cs="Arial"/>
                <w:vertAlign w:val="subscript"/>
                <w:lang w:val="nl-NL" w:eastAsia="zh-CN"/>
              </w:rPr>
              <w:t>RB,c</w:t>
            </w:r>
            <w:r w:rsidR="00B27C84" w:rsidRPr="000C6708">
              <w:rPr>
                <w:rFonts w:cs="Arial"/>
                <w:lang w:val="nl-NL" w:eastAsia="zh-CN"/>
              </w:rPr>
              <w:t xml:space="preserve"> </w:t>
            </w:r>
            <w:r w:rsidRPr="000C6708">
              <w:rPr>
                <w:rFonts w:cs="Arial"/>
                <w:lang w:val="nl-NL" w:eastAsia="zh-CN"/>
              </w:rPr>
              <w:t>=</w:t>
            </w:r>
            <w:r w:rsidR="00B27C84" w:rsidRPr="000C6708">
              <w:rPr>
                <w:rFonts w:cs="Arial"/>
                <w:lang w:val="nl-NL" w:eastAsia="zh-CN"/>
              </w:rPr>
              <w:t xml:space="preserve"> </w:t>
            </w:r>
            <w:r w:rsidRPr="000C6708">
              <w:rPr>
                <w:rFonts w:cs="Arial"/>
                <w:lang w:val="nl-NL" w:eastAsia="zh-CN"/>
              </w:rPr>
              <w:t>25</w:t>
            </w:r>
          </w:p>
          <w:p w14:paraId="7C9C7E7E" w14:textId="2958FC0A"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N</w:t>
            </w:r>
            <w:r w:rsidRPr="000C6708">
              <w:rPr>
                <w:rFonts w:cs="Arial"/>
                <w:vertAlign w:val="subscript"/>
                <w:lang w:val="nl-NL" w:eastAsia="zh-CN"/>
              </w:rPr>
              <w:t>RB,c</w:t>
            </w:r>
            <w:r w:rsidR="00B27C84" w:rsidRPr="000C6708">
              <w:rPr>
                <w:rFonts w:cs="Arial"/>
                <w:lang w:val="nl-NL" w:eastAsia="zh-CN"/>
              </w:rPr>
              <w:t xml:space="preserve"> </w:t>
            </w:r>
            <w:r w:rsidRPr="000C6708">
              <w:rPr>
                <w:rFonts w:cs="Arial"/>
                <w:lang w:val="nl-NL" w:eastAsia="zh-CN"/>
              </w:rPr>
              <w:t>=</w:t>
            </w:r>
            <w:r w:rsidR="00B27C84" w:rsidRPr="000C6708">
              <w:rPr>
                <w:rFonts w:cs="Arial"/>
                <w:lang w:val="nl-NL" w:eastAsia="zh-CN"/>
              </w:rPr>
              <w:t xml:space="preserve"> </w:t>
            </w:r>
            <w:r w:rsidRPr="000C6708">
              <w:rPr>
                <w:rFonts w:cs="Arial"/>
                <w:lang w:val="nl-NL" w:eastAsia="zh-CN"/>
              </w:rPr>
              <w:t>50</w:t>
            </w:r>
          </w:p>
          <w:p w14:paraId="7C9C7E7F" w14:textId="4AEF657B" w:rsidR="001268B4" w:rsidRPr="00495D84" w:rsidRDefault="001268B4" w:rsidP="000B5C74">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0C6708" w14:paraId="7C9C7E8A"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1" w14:textId="0A6767D4" w:rsidR="001268B4" w:rsidRPr="00495D84" w:rsidRDefault="001268B4" w:rsidP="000B5C74">
            <w:pPr>
              <w:pStyle w:val="TAL"/>
              <w:keepNext w:val="0"/>
              <w:rPr>
                <w:rFonts w:cs="Arial"/>
              </w:rPr>
            </w:pPr>
            <w:r w:rsidRPr="00495D84">
              <w:rPr>
                <w:rFonts w:cs="Arial"/>
              </w:rPr>
              <w:t>PDSCH</w:t>
            </w:r>
            <w:r w:rsidR="00B27C84">
              <w:rPr>
                <w:rFonts w:cs="Arial"/>
              </w:rPr>
              <w:t xml:space="preserve"> </w:t>
            </w:r>
            <w:r w:rsidRPr="00495D84">
              <w:rPr>
                <w:rFonts w:cs="Arial"/>
              </w:rPr>
              <w:t>parameters:</w:t>
            </w:r>
          </w:p>
          <w:p w14:paraId="7C9C7E82" w14:textId="5177B270"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3"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4" w14:textId="61D18437"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R.7</w:t>
            </w:r>
            <w:r w:rsidR="00B27C84" w:rsidRPr="000C6708">
              <w:rPr>
                <w:rFonts w:cs="Arial"/>
                <w:lang w:val="nl-NL" w:eastAsia="zh-CN"/>
              </w:rPr>
              <w:t xml:space="preserve"> </w:t>
            </w:r>
            <w:r w:rsidRPr="000C6708">
              <w:rPr>
                <w:rFonts w:cs="Arial"/>
                <w:lang w:val="nl-NL" w:eastAsia="zh-CN"/>
              </w:rPr>
              <w:t>FDD</w:t>
            </w:r>
          </w:p>
          <w:p w14:paraId="7C9C7E85" w14:textId="699E8443"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R.3</w:t>
            </w:r>
            <w:r w:rsidR="00B27C84" w:rsidRPr="000C6708">
              <w:rPr>
                <w:rFonts w:cs="Arial"/>
                <w:lang w:val="nl-NL" w:eastAsia="zh-CN"/>
              </w:rPr>
              <w:t xml:space="preserve"> </w:t>
            </w:r>
            <w:r w:rsidRPr="000C6708">
              <w:rPr>
                <w:rFonts w:cs="Arial"/>
                <w:lang w:val="nl-NL" w:eastAsia="zh-CN"/>
              </w:rPr>
              <w:t>FDD</w:t>
            </w:r>
          </w:p>
          <w:p w14:paraId="7C9C7E86" w14:textId="754DAE35"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R.6</w:t>
            </w:r>
            <w:r w:rsidR="00B27C84" w:rsidRPr="000C6708">
              <w:rPr>
                <w:rFonts w:cs="Arial"/>
                <w:lang w:val="nl-NL" w:eastAsia="zh-CN"/>
              </w:rPr>
              <w:t xml:space="preserve"> </w:t>
            </w:r>
            <w:r w:rsidRPr="000C6708">
              <w:rPr>
                <w:rFonts w:cs="Arial"/>
                <w:lang w:val="nl-NL" w:eastAsia="zh-CN"/>
              </w:rPr>
              <w:t>FDD</w:t>
            </w:r>
          </w:p>
          <w:p w14:paraId="7C9C7E87" w14:textId="4286FD8A"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R.4</w:t>
            </w:r>
            <w:r w:rsidR="00B27C84" w:rsidRPr="000C6708">
              <w:rPr>
                <w:rFonts w:cs="Arial"/>
                <w:lang w:val="nl-NL" w:eastAsia="zh-CN"/>
              </w:rPr>
              <w:t xml:space="preserve"> </w:t>
            </w:r>
            <w:r w:rsidRPr="000C6708">
              <w:rPr>
                <w:rFonts w:cs="Arial"/>
                <w:lang w:val="nl-NL" w:eastAsia="zh-CN"/>
              </w:rPr>
              <w:t>TDD</w:t>
            </w:r>
          </w:p>
          <w:p w14:paraId="7C9C7E88" w14:textId="09878CC9"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R.0</w:t>
            </w:r>
            <w:r w:rsidR="00B27C84" w:rsidRPr="000C6708">
              <w:rPr>
                <w:rFonts w:cs="Arial"/>
                <w:lang w:val="nl-NL" w:eastAsia="zh-CN"/>
              </w:rPr>
              <w:t xml:space="preserve"> </w:t>
            </w:r>
            <w:r w:rsidRPr="000C6708">
              <w:rPr>
                <w:rFonts w:cs="Arial"/>
                <w:lang w:val="nl-NL" w:eastAsia="zh-CN"/>
              </w:rPr>
              <w:t>TDD</w:t>
            </w:r>
          </w:p>
          <w:p w14:paraId="7C9C7E89" w14:textId="7F5BD847"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R.3</w:t>
            </w:r>
            <w:r w:rsidR="00B27C84" w:rsidRPr="000C6708">
              <w:rPr>
                <w:rFonts w:cs="Arial"/>
                <w:lang w:val="nl-NL" w:eastAsia="zh-CN"/>
              </w:rPr>
              <w:t xml:space="preserve"> </w:t>
            </w:r>
            <w:r w:rsidRPr="000C6708">
              <w:rPr>
                <w:rFonts w:cs="Arial"/>
                <w:lang w:val="nl-NL" w:eastAsia="zh-CN"/>
              </w:rPr>
              <w:t>TDD</w:t>
            </w:r>
          </w:p>
        </w:tc>
      </w:tr>
      <w:tr w:rsidR="001268B4" w:rsidRPr="000C6708" w14:paraId="7C9C7E94"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8B" w14:textId="6C89C09F" w:rsidR="001268B4" w:rsidRPr="00495D84" w:rsidRDefault="001268B4" w:rsidP="000B5C74">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7C9C7E8C" w14:textId="79E8AC0B" w:rsidR="001268B4" w:rsidRPr="00495D84" w:rsidRDefault="001268B4" w:rsidP="000B5C74">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8D" w14:textId="77777777" w:rsidR="001268B4" w:rsidRPr="00495D84" w:rsidRDefault="001268B4" w:rsidP="000B5C74">
            <w:pPr>
              <w:pStyle w:val="TAC"/>
              <w:keepNext w:val="0"/>
              <w:rPr>
                <w:rFonts w:cs="Arial"/>
              </w:rPr>
            </w:pPr>
          </w:p>
        </w:tc>
        <w:tc>
          <w:tcPr>
            <w:tcW w:w="2188" w:type="pct"/>
            <w:tcBorders>
              <w:top w:val="single" w:sz="4" w:space="0" w:color="auto"/>
              <w:left w:val="single" w:sz="4" w:space="0" w:color="auto"/>
              <w:bottom w:val="single" w:sz="4" w:space="0" w:color="auto"/>
              <w:right w:val="single" w:sz="4" w:space="0" w:color="auto"/>
            </w:tcBorders>
            <w:hideMark/>
          </w:tcPr>
          <w:p w14:paraId="7C9C7E8E" w14:textId="1D73CBFB"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R.11</w:t>
            </w:r>
            <w:r w:rsidR="00B27C84" w:rsidRPr="000C6708">
              <w:rPr>
                <w:rFonts w:cs="Arial"/>
                <w:lang w:val="nl-NL" w:eastAsia="zh-CN"/>
              </w:rPr>
              <w:t xml:space="preserve"> </w:t>
            </w:r>
            <w:r w:rsidRPr="000C6708">
              <w:rPr>
                <w:rFonts w:cs="Arial"/>
                <w:lang w:val="nl-NL" w:eastAsia="zh-CN"/>
              </w:rPr>
              <w:t>FDD</w:t>
            </w:r>
          </w:p>
          <w:p w14:paraId="7C9C7E8F" w14:textId="50803217"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R.6</w:t>
            </w:r>
            <w:r w:rsidR="00B27C84" w:rsidRPr="000C6708">
              <w:rPr>
                <w:rFonts w:cs="Arial"/>
                <w:lang w:val="nl-NL" w:eastAsia="zh-CN"/>
              </w:rPr>
              <w:t xml:space="preserve"> </w:t>
            </w:r>
            <w:r w:rsidRPr="000C6708">
              <w:rPr>
                <w:rFonts w:cs="Arial"/>
                <w:lang w:val="nl-NL" w:eastAsia="zh-CN"/>
              </w:rPr>
              <w:t>FDD</w:t>
            </w:r>
          </w:p>
          <w:p w14:paraId="7C9C7E90" w14:textId="4C6E0063"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R.10</w:t>
            </w:r>
            <w:r w:rsidR="00B27C84" w:rsidRPr="000C6708">
              <w:rPr>
                <w:rFonts w:cs="Arial"/>
                <w:lang w:val="nl-NL" w:eastAsia="zh-CN"/>
              </w:rPr>
              <w:t xml:space="preserve"> </w:t>
            </w:r>
            <w:r w:rsidRPr="000C6708">
              <w:rPr>
                <w:rFonts w:cs="Arial"/>
                <w:lang w:val="nl-NL" w:eastAsia="zh-CN"/>
              </w:rPr>
              <w:t>FDD</w:t>
            </w:r>
          </w:p>
          <w:p w14:paraId="7C9C7E91" w14:textId="37298226"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R.11</w:t>
            </w:r>
            <w:r w:rsidR="00B27C84" w:rsidRPr="000C6708">
              <w:rPr>
                <w:rFonts w:cs="Arial"/>
                <w:lang w:val="nl-NL" w:eastAsia="zh-CN"/>
              </w:rPr>
              <w:t xml:space="preserve"> </w:t>
            </w:r>
            <w:r w:rsidRPr="000C6708">
              <w:rPr>
                <w:rFonts w:cs="Arial"/>
                <w:lang w:val="nl-NL" w:eastAsia="zh-CN"/>
              </w:rPr>
              <w:t>TDD</w:t>
            </w:r>
          </w:p>
          <w:p w14:paraId="7C9C7E92" w14:textId="70D3D29F"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R.6</w:t>
            </w:r>
            <w:r w:rsidR="00B27C84" w:rsidRPr="000C6708">
              <w:rPr>
                <w:rFonts w:cs="Arial"/>
                <w:lang w:val="nl-NL" w:eastAsia="zh-CN"/>
              </w:rPr>
              <w:t xml:space="preserve"> </w:t>
            </w:r>
            <w:r w:rsidRPr="000C6708">
              <w:rPr>
                <w:rFonts w:cs="Arial"/>
                <w:lang w:val="nl-NL" w:eastAsia="zh-CN"/>
              </w:rPr>
              <w:t>TDD</w:t>
            </w:r>
          </w:p>
          <w:p w14:paraId="7C9C7E93" w14:textId="015C6C31"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R.10</w:t>
            </w:r>
            <w:r w:rsidR="00B27C84" w:rsidRPr="000C6708">
              <w:rPr>
                <w:rFonts w:cs="Arial"/>
                <w:lang w:val="nl-NL" w:eastAsia="zh-CN"/>
              </w:rPr>
              <w:t xml:space="preserve"> </w:t>
            </w:r>
            <w:r w:rsidRPr="000C6708">
              <w:rPr>
                <w:rFonts w:cs="Arial"/>
                <w:lang w:val="nl-NL" w:eastAsia="zh-CN"/>
              </w:rPr>
              <w:t>TDD</w:t>
            </w:r>
          </w:p>
        </w:tc>
      </w:tr>
      <w:tr w:rsidR="001268B4" w:rsidRPr="000C6708" w14:paraId="7C9C7E9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5" w14:textId="495482BD" w:rsidR="001268B4" w:rsidRPr="00495D84" w:rsidRDefault="001268B4" w:rsidP="000B5C74">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779" w:type="pct"/>
            <w:tcBorders>
              <w:top w:val="single" w:sz="4" w:space="0" w:color="auto"/>
              <w:left w:val="single" w:sz="4" w:space="0" w:color="auto"/>
              <w:bottom w:val="single" w:sz="4" w:space="0" w:color="auto"/>
              <w:right w:val="single" w:sz="4" w:space="0" w:color="auto"/>
            </w:tcBorders>
          </w:tcPr>
          <w:p w14:paraId="7C9C7E96" w14:textId="77777777" w:rsidR="001268B4" w:rsidRPr="00495D84" w:rsidRDefault="001268B4" w:rsidP="000B5C74">
            <w:pPr>
              <w:pStyle w:val="TAC"/>
              <w:keepNext w:val="0"/>
              <w:rPr>
                <w:rFonts w:cs="Arial"/>
                <w:lang w:eastAsia="ja-JP"/>
              </w:rPr>
            </w:pPr>
          </w:p>
        </w:tc>
        <w:tc>
          <w:tcPr>
            <w:tcW w:w="2188" w:type="pct"/>
            <w:tcBorders>
              <w:top w:val="single" w:sz="4" w:space="0" w:color="auto"/>
              <w:left w:val="single" w:sz="4" w:space="0" w:color="auto"/>
              <w:bottom w:val="single" w:sz="4" w:space="0" w:color="auto"/>
              <w:right w:val="single" w:sz="4" w:space="0" w:color="auto"/>
            </w:tcBorders>
            <w:hideMark/>
          </w:tcPr>
          <w:p w14:paraId="7C9C7E97" w14:textId="38B3EB4B"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OP.20</w:t>
            </w:r>
            <w:r w:rsidR="00B27C84" w:rsidRPr="000C6708">
              <w:rPr>
                <w:rFonts w:cs="Arial"/>
                <w:lang w:val="nl-NL" w:eastAsia="zh-CN"/>
              </w:rPr>
              <w:t xml:space="preserve"> </w:t>
            </w:r>
            <w:r w:rsidRPr="000C6708">
              <w:rPr>
                <w:rFonts w:cs="Arial"/>
                <w:lang w:val="nl-NL" w:eastAsia="zh-CN"/>
              </w:rPr>
              <w:t>FDD</w:t>
            </w:r>
          </w:p>
          <w:p w14:paraId="7C9C7E98" w14:textId="40779DE1"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OP.10</w:t>
            </w:r>
            <w:r w:rsidR="00B27C84" w:rsidRPr="000C6708">
              <w:rPr>
                <w:rFonts w:cs="Arial"/>
                <w:lang w:val="nl-NL" w:eastAsia="zh-CN"/>
              </w:rPr>
              <w:t xml:space="preserve"> </w:t>
            </w:r>
            <w:r w:rsidRPr="000C6708">
              <w:rPr>
                <w:rFonts w:cs="Arial"/>
                <w:lang w:val="nl-NL" w:eastAsia="zh-CN"/>
              </w:rPr>
              <w:t>FDD</w:t>
            </w:r>
          </w:p>
          <w:p w14:paraId="7C9C7E99" w14:textId="18B04BAB"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OP.17</w:t>
            </w:r>
            <w:r w:rsidR="00B27C84" w:rsidRPr="000C6708">
              <w:rPr>
                <w:rFonts w:cs="Arial"/>
                <w:lang w:val="nl-NL" w:eastAsia="zh-CN"/>
              </w:rPr>
              <w:t xml:space="preserve"> </w:t>
            </w:r>
            <w:r w:rsidRPr="000C6708">
              <w:rPr>
                <w:rFonts w:cs="Arial"/>
                <w:lang w:val="nl-NL" w:eastAsia="zh-CN"/>
              </w:rPr>
              <w:t>FDD</w:t>
            </w:r>
          </w:p>
          <w:p w14:paraId="7C9C7E9A" w14:textId="75B11C95" w:rsidR="001268B4" w:rsidRPr="000C6708" w:rsidRDefault="001268B4" w:rsidP="000B5C74">
            <w:pPr>
              <w:pStyle w:val="TAC"/>
              <w:keepNext w:val="0"/>
              <w:rPr>
                <w:rFonts w:cs="Arial"/>
                <w:lang w:val="nl-NL" w:eastAsia="zh-CN"/>
              </w:rPr>
            </w:pPr>
            <w:r w:rsidRPr="000C6708">
              <w:rPr>
                <w:rFonts w:cs="Arial"/>
                <w:lang w:val="nl-NL" w:eastAsia="zh-CN"/>
              </w:rPr>
              <w:t>5</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OP.9</w:t>
            </w:r>
            <w:r w:rsidR="00B27C84" w:rsidRPr="000C6708">
              <w:rPr>
                <w:rFonts w:cs="Arial"/>
                <w:lang w:val="nl-NL" w:eastAsia="zh-CN"/>
              </w:rPr>
              <w:t xml:space="preserve"> </w:t>
            </w:r>
            <w:r w:rsidRPr="000C6708">
              <w:rPr>
                <w:rFonts w:cs="Arial"/>
                <w:lang w:val="nl-NL" w:eastAsia="zh-CN"/>
              </w:rPr>
              <w:t>TDD</w:t>
            </w:r>
          </w:p>
          <w:p w14:paraId="7C9C7E9B" w14:textId="5545C13A" w:rsidR="001268B4" w:rsidRPr="000C6708" w:rsidRDefault="001268B4" w:rsidP="000B5C74">
            <w:pPr>
              <w:pStyle w:val="TAC"/>
              <w:keepNext w:val="0"/>
              <w:rPr>
                <w:rFonts w:cs="Arial"/>
                <w:lang w:val="nl-NL" w:eastAsia="zh-CN"/>
              </w:rPr>
            </w:pPr>
            <w:r w:rsidRPr="000C6708">
              <w:rPr>
                <w:rFonts w:cs="Arial"/>
                <w:lang w:val="nl-NL" w:eastAsia="zh-CN"/>
              </w:rPr>
              <w:t>10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OP.1</w:t>
            </w:r>
            <w:r w:rsidR="00B27C84" w:rsidRPr="000C6708">
              <w:rPr>
                <w:rFonts w:cs="Arial"/>
                <w:lang w:val="nl-NL" w:eastAsia="zh-CN"/>
              </w:rPr>
              <w:t xml:space="preserve"> </w:t>
            </w:r>
            <w:r w:rsidRPr="000C6708">
              <w:rPr>
                <w:rFonts w:cs="Arial"/>
                <w:lang w:val="nl-NL" w:eastAsia="zh-CN"/>
              </w:rPr>
              <w:t>TDD</w:t>
            </w:r>
          </w:p>
          <w:p w14:paraId="7C9C7E9C" w14:textId="0551DC4E" w:rsidR="001268B4" w:rsidRPr="000C6708" w:rsidRDefault="001268B4" w:rsidP="000B5C74">
            <w:pPr>
              <w:pStyle w:val="TAC"/>
              <w:keepNext w:val="0"/>
              <w:rPr>
                <w:rFonts w:cs="Arial"/>
                <w:lang w:val="nl-NL" w:eastAsia="zh-CN"/>
              </w:rPr>
            </w:pPr>
            <w:r w:rsidRPr="000C6708">
              <w:rPr>
                <w:rFonts w:cs="Arial"/>
                <w:lang w:val="nl-NL" w:eastAsia="zh-CN"/>
              </w:rPr>
              <w:t>20</w:t>
            </w:r>
            <w:r w:rsidR="00B27C84" w:rsidRPr="000C6708">
              <w:rPr>
                <w:rFonts w:cs="Arial"/>
                <w:lang w:val="nl-NL" w:eastAsia="zh-CN"/>
              </w:rPr>
              <w:t xml:space="preserve"> </w:t>
            </w:r>
            <w:r w:rsidRPr="000C6708">
              <w:rPr>
                <w:rFonts w:cs="Arial"/>
                <w:lang w:val="nl-NL" w:eastAsia="zh-CN"/>
              </w:rPr>
              <w:t>MHz:</w:t>
            </w:r>
            <w:r w:rsidR="00B27C84" w:rsidRPr="000C6708">
              <w:rPr>
                <w:rFonts w:cs="Arial"/>
                <w:lang w:val="nl-NL" w:eastAsia="zh-CN"/>
              </w:rPr>
              <w:t xml:space="preserve"> </w:t>
            </w:r>
            <w:r w:rsidRPr="000C6708">
              <w:rPr>
                <w:rFonts w:cs="Arial"/>
                <w:lang w:val="nl-NL" w:eastAsia="zh-CN"/>
              </w:rPr>
              <w:t>OP.7</w:t>
            </w:r>
            <w:r w:rsidR="00B27C84" w:rsidRPr="000C6708">
              <w:rPr>
                <w:rFonts w:cs="Arial"/>
                <w:lang w:val="nl-NL" w:eastAsia="zh-CN"/>
              </w:rPr>
              <w:t xml:space="preserve"> </w:t>
            </w:r>
            <w:r w:rsidRPr="000C6708">
              <w:rPr>
                <w:rFonts w:cs="Arial"/>
                <w:lang w:val="nl-NL" w:eastAsia="zh-CN"/>
              </w:rPr>
              <w:t>TDD</w:t>
            </w:r>
          </w:p>
        </w:tc>
      </w:tr>
      <w:tr w:rsidR="001268B4" w:rsidRPr="00495D84" w14:paraId="7C9C7EA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9E" w14:textId="77777777" w:rsidR="001268B4" w:rsidRPr="00495D84" w:rsidRDefault="001268B4" w:rsidP="000B5C74">
            <w:pPr>
              <w:pStyle w:val="TAL"/>
              <w:keepNext w:val="0"/>
              <w:rPr>
                <w:rFonts w:cs="Arial"/>
                <w:lang w:eastAsia="ja-JP"/>
              </w:rPr>
            </w:pPr>
            <w:r w:rsidRPr="00495D84">
              <w:rPr>
                <w:rFonts w:cs="Arial"/>
              </w:rPr>
              <w:t>PBCH_RA</w:t>
            </w:r>
          </w:p>
        </w:tc>
        <w:tc>
          <w:tcPr>
            <w:tcW w:w="779" w:type="pct"/>
            <w:tcBorders>
              <w:top w:val="single" w:sz="4" w:space="0" w:color="auto"/>
              <w:left w:val="single" w:sz="4" w:space="0" w:color="auto"/>
              <w:bottom w:val="single" w:sz="4" w:space="0" w:color="auto"/>
              <w:right w:val="single" w:sz="4" w:space="0" w:color="auto"/>
            </w:tcBorders>
            <w:hideMark/>
          </w:tcPr>
          <w:p w14:paraId="7C9C7E9F" w14:textId="77777777" w:rsidR="001268B4" w:rsidRPr="00495D84" w:rsidRDefault="001268B4" w:rsidP="000B5C74">
            <w:pPr>
              <w:pStyle w:val="TAC"/>
              <w:keepNext w:val="0"/>
              <w:rPr>
                <w:rFonts w:cs="Arial"/>
                <w:lang w:eastAsia="ja-JP"/>
              </w:rPr>
            </w:pPr>
            <w:r w:rsidRPr="00495D84">
              <w:rPr>
                <w:rFonts w:cs="Arial"/>
              </w:rPr>
              <w:t>dB</w:t>
            </w:r>
          </w:p>
        </w:tc>
        <w:tc>
          <w:tcPr>
            <w:tcW w:w="2188" w:type="pct"/>
            <w:tcBorders>
              <w:top w:val="single" w:sz="4" w:space="0" w:color="auto"/>
              <w:left w:val="single" w:sz="4" w:space="0" w:color="auto"/>
              <w:bottom w:val="nil"/>
              <w:right w:val="single" w:sz="4" w:space="0" w:color="auto"/>
            </w:tcBorders>
            <w:vAlign w:val="center"/>
            <w:hideMark/>
          </w:tcPr>
          <w:p w14:paraId="7C9C7EA0" w14:textId="164C2CEF" w:rsidR="001268B4" w:rsidRPr="00495D84" w:rsidRDefault="001268B4" w:rsidP="00CD2A4C">
            <w:pPr>
              <w:pStyle w:val="TAC"/>
              <w:rPr>
                <w:lang w:eastAsia="ja-JP"/>
              </w:rPr>
            </w:pPr>
          </w:p>
        </w:tc>
      </w:tr>
      <w:tr w:rsidR="001268B4" w:rsidRPr="00495D84" w14:paraId="7C9C7EA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2" w14:textId="77777777" w:rsidR="001268B4" w:rsidRPr="00495D84" w:rsidRDefault="001268B4" w:rsidP="000B5C74">
            <w:pPr>
              <w:pStyle w:val="TAL"/>
              <w:keepNext w:val="0"/>
              <w:rPr>
                <w:rFonts w:cs="Arial"/>
              </w:rPr>
            </w:pPr>
            <w:r w:rsidRPr="00495D84">
              <w:rPr>
                <w:rFonts w:cs="Arial"/>
              </w:rPr>
              <w:t>PBCH_RB</w:t>
            </w:r>
          </w:p>
        </w:tc>
        <w:tc>
          <w:tcPr>
            <w:tcW w:w="779" w:type="pct"/>
            <w:tcBorders>
              <w:top w:val="single" w:sz="4" w:space="0" w:color="auto"/>
              <w:left w:val="single" w:sz="4" w:space="0" w:color="auto"/>
              <w:bottom w:val="single" w:sz="4" w:space="0" w:color="auto"/>
              <w:right w:val="single" w:sz="4" w:space="0" w:color="auto"/>
            </w:tcBorders>
            <w:hideMark/>
          </w:tcPr>
          <w:p w14:paraId="7C9C7EA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4" w14:textId="77777777" w:rsidR="001268B4" w:rsidRPr="00495D84" w:rsidRDefault="001268B4" w:rsidP="00CD2A4C">
            <w:pPr>
              <w:pStyle w:val="TAC"/>
              <w:rPr>
                <w:lang w:eastAsia="ja-JP"/>
              </w:rPr>
            </w:pPr>
          </w:p>
        </w:tc>
      </w:tr>
      <w:tr w:rsidR="001268B4" w:rsidRPr="00495D84" w14:paraId="7C9C7EA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6" w14:textId="77777777" w:rsidR="001268B4" w:rsidRPr="00495D84" w:rsidRDefault="001268B4" w:rsidP="000B5C74">
            <w:pPr>
              <w:pStyle w:val="TAL"/>
              <w:keepNext w:val="0"/>
              <w:rPr>
                <w:rFonts w:cs="Arial"/>
              </w:rPr>
            </w:pPr>
            <w:r w:rsidRPr="00495D84">
              <w:rPr>
                <w:rFonts w:cs="Arial"/>
              </w:rPr>
              <w:t>PSS_RA</w:t>
            </w:r>
          </w:p>
        </w:tc>
        <w:tc>
          <w:tcPr>
            <w:tcW w:w="779" w:type="pct"/>
            <w:tcBorders>
              <w:top w:val="single" w:sz="4" w:space="0" w:color="auto"/>
              <w:left w:val="single" w:sz="4" w:space="0" w:color="auto"/>
              <w:bottom w:val="single" w:sz="4" w:space="0" w:color="auto"/>
              <w:right w:val="single" w:sz="4" w:space="0" w:color="auto"/>
            </w:tcBorders>
            <w:hideMark/>
          </w:tcPr>
          <w:p w14:paraId="7C9C7EA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8" w14:textId="77777777" w:rsidR="001268B4" w:rsidRPr="00495D84" w:rsidRDefault="001268B4" w:rsidP="00CD2A4C">
            <w:pPr>
              <w:pStyle w:val="TAC"/>
              <w:rPr>
                <w:lang w:eastAsia="ja-JP"/>
              </w:rPr>
            </w:pPr>
          </w:p>
        </w:tc>
      </w:tr>
      <w:tr w:rsidR="001268B4" w:rsidRPr="00495D84" w14:paraId="7C9C7EA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A" w14:textId="77777777" w:rsidR="001268B4" w:rsidRPr="00495D84" w:rsidRDefault="001268B4" w:rsidP="000B5C74">
            <w:pPr>
              <w:pStyle w:val="TAL"/>
              <w:keepNext w:val="0"/>
              <w:rPr>
                <w:rFonts w:cs="Arial"/>
              </w:rPr>
            </w:pPr>
            <w:r w:rsidRPr="00495D84">
              <w:rPr>
                <w:rFonts w:cs="Arial"/>
              </w:rPr>
              <w:t>SSS_RA</w:t>
            </w:r>
          </w:p>
        </w:tc>
        <w:tc>
          <w:tcPr>
            <w:tcW w:w="779" w:type="pct"/>
            <w:tcBorders>
              <w:top w:val="single" w:sz="4" w:space="0" w:color="auto"/>
              <w:left w:val="single" w:sz="4" w:space="0" w:color="auto"/>
              <w:bottom w:val="single" w:sz="4" w:space="0" w:color="auto"/>
              <w:right w:val="single" w:sz="4" w:space="0" w:color="auto"/>
            </w:tcBorders>
            <w:hideMark/>
          </w:tcPr>
          <w:p w14:paraId="7C9C7EA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AC" w14:textId="77777777" w:rsidR="001268B4" w:rsidRPr="00495D84" w:rsidRDefault="001268B4" w:rsidP="00CD2A4C">
            <w:pPr>
              <w:pStyle w:val="TAC"/>
              <w:rPr>
                <w:lang w:eastAsia="ja-JP"/>
              </w:rPr>
            </w:pPr>
          </w:p>
        </w:tc>
      </w:tr>
      <w:tr w:rsidR="001268B4" w:rsidRPr="00495D84" w14:paraId="7C9C7EB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AE" w14:textId="77777777" w:rsidR="001268B4" w:rsidRPr="00495D84" w:rsidRDefault="001268B4" w:rsidP="000B5C74">
            <w:pPr>
              <w:pStyle w:val="TAL"/>
              <w:keepNext w:val="0"/>
              <w:rPr>
                <w:rFonts w:cs="Arial"/>
              </w:rPr>
            </w:pPr>
            <w:r w:rsidRPr="00495D84">
              <w:rPr>
                <w:rFonts w:cs="Arial"/>
              </w:rPr>
              <w:lastRenderedPageBreak/>
              <w:t>PCFICH_RB</w:t>
            </w:r>
          </w:p>
        </w:tc>
        <w:tc>
          <w:tcPr>
            <w:tcW w:w="779" w:type="pct"/>
            <w:tcBorders>
              <w:top w:val="single" w:sz="4" w:space="0" w:color="auto"/>
              <w:left w:val="single" w:sz="4" w:space="0" w:color="auto"/>
              <w:bottom w:val="single" w:sz="4" w:space="0" w:color="auto"/>
              <w:right w:val="single" w:sz="4" w:space="0" w:color="auto"/>
            </w:tcBorders>
            <w:hideMark/>
          </w:tcPr>
          <w:p w14:paraId="7C9C7EA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0" w14:textId="77777777" w:rsidR="001268B4" w:rsidRPr="00495D84" w:rsidRDefault="001268B4" w:rsidP="00CD2A4C">
            <w:pPr>
              <w:pStyle w:val="TAC"/>
              <w:rPr>
                <w:lang w:eastAsia="ja-JP"/>
              </w:rPr>
            </w:pPr>
          </w:p>
        </w:tc>
      </w:tr>
      <w:tr w:rsidR="001268B4" w:rsidRPr="00495D84" w14:paraId="7C9C7EB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2" w14:textId="77777777" w:rsidR="001268B4" w:rsidRPr="00495D84" w:rsidRDefault="001268B4" w:rsidP="000B5C74">
            <w:pPr>
              <w:pStyle w:val="TAL"/>
              <w:keepNext w:val="0"/>
              <w:rPr>
                <w:rFonts w:cs="Arial"/>
              </w:rPr>
            </w:pPr>
            <w:r w:rsidRPr="00495D84">
              <w:rPr>
                <w:rFonts w:cs="Arial"/>
              </w:rPr>
              <w:t>PHICH_RA</w:t>
            </w:r>
          </w:p>
        </w:tc>
        <w:tc>
          <w:tcPr>
            <w:tcW w:w="779" w:type="pct"/>
            <w:tcBorders>
              <w:top w:val="single" w:sz="4" w:space="0" w:color="auto"/>
              <w:left w:val="single" w:sz="4" w:space="0" w:color="auto"/>
              <w:bottom w:val="single" w:sz="4" w:space="0" w:color="auto"/>
              <w:right w:val="single" w:sz="4" w:space="0" w:color="auto"/>
            </w:tcBorders>
            <w:hideMark/>
          </w:tcPr>
          <w:p w14:paraId="7C9C7EB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4" w14:textId="77777777" w:rsidR="001268B4" w:rsidRPr="00495D84" w:rsidRDefault="001268B4" w:rsidP="00CD2A4C">
            <w:pPr>
              <w:pStyle w:val="TAC"/>
              <w:rPr>
                <w:lang w:eastAsia="ja-JP"/>
              </w:rPr>
            </w:pPr>
          </w:p>
        </w:tc>
      </w:tr>
      <w:tr w:rsidR="001268B4" w:rsidRPr="00495D84" w14:paraId="7C9C7EB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6" w14:textId="77777777" w:rsidR="001268B4" w:rsidRPr="00495D84" w:rsidRDefault="001268B4" w:rsidP="000B5C74">
            <w:pPr>
              <w:pStyle w:val="TAL"/>
              <w:keepNext w:val="0"/>
              <w:rPr>
                <w:rFonts w:cs="Arial"/>
              </w:rPr>
            </w:pPr>
            <w:r w:rsidRPr="00495D84">
              <w:rPr>
                <w:rFonts w:cs="Arial"/>
              </w:rPr>
              <w:t>PHICH_RB</w:t>
            </w:r>
          </w:p>
        </w:tc>
        <w:tc>
          <w:tcPr>
            <w:tcW w:w="779" w:type="pct"/>
            <w:tcBorders>
              <w:top w:val="single" w:sz="4" w:space="0" w:color="auto"/>
              <w:left w:val="single" w:sz="4" w:space="0" w:color="auto"/>
              <w:bottom w:val="single" w:sz="4" w:space="0" w:color="auto"/>
              <w:right w:val="single" w:sz="4" w:space="0" w:color="auto"/>
            </w:tcBorders>
            <w:hideMark/>
          </w:tcPr>
          <w:p w14:paraId="7C9C7EB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8" w14:textId="03647FEE" w:rsidR="001268B4" w:rsidRPr="00495D84" w:rsidRDefault="00CD2A4C" w:rsidP="00CD2A4C">
            <w:pPr>
              <w:pStyle w:val="TAC"/>
              <w:rPr>
                <w:lang w:eastAsia="ja-JP"/>
              </w:rPr>
            </w:pPr>
            <w:r w:rsidRPr="00495D84">
              <w:t>0</w:t>
            </w:r>
          </w:p>
        </w:tc>
      </w:tr>
      <w:tr w:rsidR="001268B4" w:rsidRPr="00495D84" w14:paraId="7C9C7EB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A" w14:textId="77777777" w:rsidR="001268B4" w:rsidRPr="00495D84" w:rsidRDefault="001268B4" w:rsidP="000B5C74">
            <w:pPr>
              <w:pStyle w:val="TAL"/>
              <w:keepNext w:val="0"/>
              <w:rPr>
                <w:rFonts w:cs="Arial"/>
              </w:rPr>
            </w:pPr>
            <w:r w:rsidRPr="00495D84">
              <w:rPr>
                <w:rFonts w:cs="Arial"/>
              </w:rPr>
              <w:t>PDCCH_RA</w:t>
            </w:r>
          </w:p>
        </w:tc>
        <w:tc>
          <w:tcPr>
            <w:tcW w:w="779" w:type="pct"/>
            <w:tcBorders>
              <w:top w:val="single" w:sz="4" w:space="0" w:color="auto"/>
              <w:left w:val="single" w:sz="4" w:space="0" w:color="auto"/>
              <w:bottom w:val="single" w:sz="4" w:space="0" w:color="auto"/>
              <w:right w:val="single" w:sz="4" w:space="0" w:color="auto"/>
            </w:tcBorders>
            <w:hideMark/>
          </w:tcPr>
          <w:p w14:paraId="7C9C7EB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BC" w14:textId="77777777" w:rsidR="001268B4" w:rsidRPr="00495D84" w:rsidRDefault="001268B4" w:rsidP="00CD2A4C">
            <w:pPr>
              <w:pStyle w:val="TAC"/>
              <w:rPr>
                <w:lang w:eastAsia="ja-JP"/>
              </w:rPr>
            </w:pPr>
          </w:p>
        </w:tc>
      </w:tr>
      <w:tr w:rsidR="001268B4" w:rsidRPr="00495D84" w14:paraId="7C9C7EC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BE" w14:textId="77777777" w:rsidR="001268B4" w:rsidRPr="00495D84" w:rsidRDefault="001268B4" w:rsidP="000B5C74">
            <w:pPr>
              <w:pStyle w:val="TAL"/>
              <w:keepNext w:val="0"/>
              <w:rPr>
                <w:rFonts w:cs="Arial"/>
              </w:rPr>
            </w:pPr>
            <w:r w:rsidRPr="00495D84">
              <w:rPr>
                <w:rFonts w:cs="Arial"/>
              </w:rPr>
              <w:t>PDCCH_RB</w:t>
            </w:r>
          </w:p>
        </w:tc>
        <w:tc>
          <w:tcPr>
            <w:tcW w:w="779" w:type="pct"/>
            <w:tcBorders>
              <w:top w:val="single" w:sz="4" w:space="0" w:color="auto"/>
              <w:left w:val="single" w:sz="4" w:space="0" w:color="auto"/>
              <w:bottom w:val="single" w:sz="4" w:space="0" w:color="auto"/>
              <w:right w:val="single" w:sz="4" w:space="0" w:color="auto"/>
            </w:tcBorders>
            <w:hideMark/>
          </w:tcPr>
          <w:p w14:paraId="7C9C7EB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0" w14:textId="77777777" w:rsidR="001268B4" w:rsidRPr="00495D84" w:rsidRDefault="001268B4" w:rsidP="00CD2A4C">
            <w:pPr>
              <w:pStyle w:val="TAC"/>
              <w:rPr>
                <w:lang w:eastAsia="ja-JP"/>
              </w:rPr>
            </w:pPr>
          </w:p>
        </w:tc>
      </w:tr>
      <w:tr w:rsidR="001268B4" w:rsidRPr="00495D84" w14:paraId="7C9C7EC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2" w14:textId="77777777" w:rsidR="001268B4" w:rsidRPr="00495D84" w:rsidRDefault="001268B4" w:rsidP="000B5C74">
            <w:pPr>
              <w:pStyle w:val="TAL"/>
              <w:keepNext w:val="0"/>
              <w:rPr>
                <w:rFonts w:cs="Arial"/>
              </w:rPr>
            </w:pPr>
            <w:r w:rsidRPr="00495D84">
              <w:rPr>
                <w:rFonts w:cs="Arial"/>
              </w:rPr>
              <w:t>PDSCH_RA</w:t>
            </w:r>
          </w:p>
        </w:tc>
        <w:tc>
          <w:tcPr>
            <w:tcW w:w="779" w:type="pct"/>
            <w:tcBorders>
              <w:top w:val="single" w:sz="4" w:space="0" w:color="auto"/>
              <w:left w:val="single" w:sz="4" w:space="0" w:color="auto"/>
              <w:bottom w:val="single" w:sz="4" w:space="0" w:color="auto"/>
              <w:right w:val="single" w:sz="4" w:space="0" w:color="auto"/>
            </w:tcBorders>
            <w:hideMark/>
          </w:tcPr>
          <w:p w14:paraId="7C9C7EC3"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4" w14:textId="77777777" w:rsidR="001268B4" w:rsidRPr="00495D84" w:rsidRDefault="001268B4" w:rsidP="00CD2A4C">
            <w:pPr>
              <w:pStyle w:val="TAC"/>
              <w:rPr>
                <w:lang w:eastAsia="ja-JP"/>
              </w:rPr>
            </w:pPr>
          </w:p>
        </w:tc>
      </w:tr>
      <w:tr w:rsidR="001268B4" w:rsidRPr="00495D84" w14:paraId="7C9C7EC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6" w14:textId="77777777" w:rsidR="001268B4" w:rsidRPr="00495D84" w:rsidRDefault="001268B4" w:rsidP="000B5C74">
            <w:pPr>
              <w:pStyle w:val="TAL"/>
              <w:keepNext w:val="0"/>
              <w:rPr>
                <w:rFonts w:cs="Arial"/>
              </w:rPr>
            </w:pPr>
            <w:r w:rsidRPr="00495D84">
              <w:rPr>
                <w:rFonts w:cs="Arial"/>
              </w:rPr>
              <w:t>PDSCH_RB</w:t>
            </w:r>
          </w:p>
        </w:tc>
        <w:tc>
          <w:tcPr>
            <w:tcW w:w="779" w:type="pct"/>
            <w:tcBorders>
              <w:top w:val="single" w:sz="4" w:space="0" w:color="auto"/>
              <w:left w:val="single" w:sz="4" w:space="0" w:color="auto"/>
              <w:bottom w:val="single" w:sz="4" w:space="0" w:color="auto"/>
              <w:right w:val="single" w:sz="4" w:space="0" w:color="auto"/>
            </w:tcBorders>
            <w:hideMark/>
          </w:tcPr>
          <w:p w14:paraId="7C9C7EC7"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8" w14:textId="77777777" w:rsidR="001268B4" w:rsidRPr="00495D84" w:rsidRDefault="001268B4" w:rsidP="00CD2A4C">
            <w:pPr>
              <w:pStyle w:val="TAC"/>
              <w:rPr>
                <w:lang w:eastAsia="ja-JP"/>
              </w:rPr>
            </w:pPr>
          </w:p>
        </w:tc>
      </w:tr>
      <w:tr w:rsidR="001268B4" w:rsidRPr="00495D84" w14:paraId="7C9C7EC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A" w14:textId="77777777" w:rsidR="001268B4" w:rsidRPr="00495D84" w:rsidRDefault="001268B4" w:rsidP="000B5C74">
            <w:pPr>
              <w:pStyle w:val="TAL"/>
              <w:keepNext w:val="0"/>
              <w:rPr>
                <w:rFonts w:cs="Arial"/>
              </w:rPr>
            </w:pPr>
            <w:r w:rsidRPr="00495D84">
              <w:rPr>
                <w:rFonts w:cs="Arial"/>
              </w:rPr>
              <w:t>OCNG_RA</w:t>
            </w:r>
            <w:r w:rsidRPr="00495D84">
              <w:rPr>
                <w:rFonts w:cs="Arial"/>
                <w:vertAlign w:val="superscript"/>
              </w:rPr>
              <w:t>Note3</w:t>
            </w:r>
          </w:p>
        </w:tc>
        <w:tc>
          <w:tcPr>
            <w:tcW w:w="779" w:type="pct"/>
            <w:tcBorders>
              <w:top w:val="single" w:sz="4" w:space="0" w:color="auto"/>
              <w:left w:val="single" w:sz="4" w:space="0" w:color="auto"/>
              <w:bottom w:val="single" w:sz="4" w:space="0" w:color="auto"/>
              <w:right w:val="single" w:sz="4" w:space="0" w:color="auto"/>
            </w:tcBorders>
            <w:hideMark/>
          </w:tcPr>
          <w:p w14:paraId="7C9C7ECB"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nil"/>
              <w:right w:val="single" w:sz="4" w:space="0" w:color="auto"/>
            </w:tcBorders>
            <w:vAlign w:val="center"/>
            <w:hideMark/>
          </w:tcPr>
          <w:p w14:paraId="7C9C7ECC" w14:textId="77777777" w:rsidR="001268B4" w:rsidRPr="00495D84" w:rsidRDefault="001268B4" w:rsidP="00CD2A4C">
            <w:pPr>
              <w:pStyle w:val="TAC"/>
              <w:rPr>
                <w:lang w:eastAsia="ja-JP"/>
              </w:rPr>
            </w:pPr>
          </w:p>
        </w:tc>
      </w:tr>
      <w:tr w:rsidR="001268B4" w:rsidRPr="00495D84" w14:paraId="7C9C7ED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CE" w14:textId="5212943E" w:rsidR="001268B4" w:rsidRPr="00495D84" w:rsidRDefault="001268B4" w:rsidP="000B5C74">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779" w:type="pct"/>
            <w:tcBorders>
              <w:top w:val="single" w:sz="4" w:space="0" w:color="auto"/>
              <w:left w:val="single" w:sz="4" w:space="0" w:color="auto"/>
              <w:bottom w:val="single" w:sz="4" w:space="0" w:color="auto"/>
              <w:right w:val="single" w:sz="4" w:space="0" w:color="auto"/>
            </w:tcBorders>
            <w:hideMark/>
          </w:tcPr>
          <w:p w14:paraId="7C9C7ECF" w14:textId="77777777" w:rsidR="001268B4" w:rsidRPr="00495D84" w:rsidRDefault="001268B4" w:rsidP="000B5C74">
            <w:pPr>
              <w:pStyle w:val="TAC"/>
              <w:keepNext w:val="0"/>
              <w:rPr>
                <w:rFonts w:cs="Arial"/>
              </w:rPr>
            </w:pPr>
            <w:r w:rsidRPr="00495D84">
              <w:rPr>
                <w:rFonts w:cs="Arial"/>
              </w:rPr>
              <w:t>dB</w:t>
            </w:r>
          </w:p>
        </w:tc>
        <w:tc>
          <w:tcPr>
            <w:tcW w:w="2188" w:type="pct"/>
            <w:tcBorders>
              <w:top w:val="nil"/>
              <w:left w:val="single" w:sz="4" w:space="0" w:color="auto"/>
              <w:bottom w:val="single" w:sz="4" w:space="0" w:color="auto"/>
              <w:right w:val="single" w:sz="4" w:space="0" w:color="auto"/>
            </w:tcBorders>
            <w:vAlign w:val="center"/>
            <w:hideMark/>
          </w:tcPr>
          <w:p w14:paraId="7C9C7ED0" w14:textId="77777777" w:rsidR="001268B4" w:rsidRPr="00495D84" w:rsidRDefault="001268B4" w:rsidP="00CD2A4C">
            <w:pPr>
              <w:pStyle w:val="TAC"/>
              <w:rPr>
                <w:lang w:eastAsia="ja-JP"/>
              </w:rPr>
            </w:pPr>
          </w:p>
        </w:tc>
      </w:tr>
      <w:tr w:rsidR="001268B4" w:rsidRPr="00495D84" w14:paraId="7C9C7ED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2" w14:textId="77777777" w:rsidR="001268B4" w:rsidRPr="00495D84" w:rsidRDefault="001268B4" w:rsidP="000B5C74">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779" w:type="pct"/>
            <w:tcBorders>
              <w:top w:val="single" w:sz="4" w:space="0" w:color="auto"/>
              <w:left w:val="single" w:sz="4" w:space="0" w:color="auto"/>
              <w:bottom w:val="single" w:sz="4" w:space="0" w:color="auto"/>
              <w:right w:val="single" w:sz="4" w:space="0" w:color="auto"/>
            </w:tcBorders>
            <w:hideMark/>
          </w:tcPr>
          <w:p w14:paraId="7C9C7ED3" w14:textId="512C9460"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D4" w14:textId="77777777" w:rsidR="001268B4" w:rsidRPr="00495D84" w:rsidRDefault="001268B4" w:rsidP="000B5C74">
            <w:pPr>
              <w:pStyle w:val="TAC"/>
              <w:keepNext w:val="0"/>
              <w:rPr>
                <w:rFonts w:cs="Arial"/>
              </w:rPr>
            </w:pPr>
            <w:r w:rsidRPr="00495D84">
              <w:rPr>
                <w:rFonts w:cs="Arial"/>
              </w:rPr>
              <w:t>-104</w:t>
            </w:r>
          </w:p>
        </w:tc>
      </w:tr>
      <w:tr w:rsidR="001268B4" w:rsidRPr="00495D84" w14:paraId="7C9C7ED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6"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779" w:type="pct"/>
            <w:tcBorders>
              <w:top w:val="single" w:sz="4" w:space="0" w:color="auto"/>
              <w:left w:val="single" w:sz="4" w:space="0" w:color="auto"/>
              <w:bottom w:val="single" w:sz="4" w:space="0" w:color="auto"/>
              <w:right w:val="single" w:sz="4" w:space="0" w:color="auto"/>
            </w:tcBorders>
            <w:hideMark/>
          </w:tcPr>
          <w:p w14:paraId="7C9C7ED7"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8" w14:textId="77777777" w:rsidR="001268B4" w:rsidRPr="00495D84" w:rsidRDefault="001268B4" w:rsidP="000B5C74">
            <w:pPr>
              <w:pStyle w:val="TAC"/>
              <w:keepNext w:val="0"/>
              <w:rPr>
                <w:rFonts w:cs="Arial"/>
              </w:rPr>
            </w:pPr>
            <w:r w:rsidRPr="00495D84">
              <w:rPr>
                <w:rFonts w:cs="Arial"/>
              </w:rPr>
              <w:t>17</w:t>
            </w:r>
          </w:p>
        </w:tc>
      </w:tr>
      <w:tr w:rsidR="001268B4" w:rsidRPr="00495D84" w14:paraId="7C9C7ED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A" w14:textId="77777777" w:rsidR="001268B4" w:rsidRPr="00495D84" w:rsidRDefault="001268B4" w:rsidP="000B5C74">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779" w:type="pct"/>
            <w:tcBorders>
              <w:top w:val="single" w:sz="4" w:space="0" w:color="auto"/>
              <w:left w:val="single" w:sz="4" w:space="0" w:color="auto"/>
              <w:bottom w:val="single" w:sz="4" w:space="0" w:color="auto"/>
              <w:right w:val="single" w:sz="4" w:space="0" w:color="auto"/>
            </w:tcBorders>
            <w:hideMark/>
          </w:tcPr>
          <w:p w14:paraId="7C9C7EDB" w14:textId="77777777" w:rsidR="001268B4" w:rsidRPr="00495D84" w:rsidRDefault="001268B4" w:rsidP="000B5C74">
            <w:pPr>
              <w:pStyle w:val="TAC"/>
              <w:keepNext w:val="0"/>
              <w:rPr>
                <w:rFonts w:cs="Arial"/>
              </w:rPr>
            </w:pPr>
            <w:r w:rsidRPr="00495D84">
              <w:rPr>
                <w:rFonts w:cs="Arial"/>
              </w:rPr>
              <w:t>dB</w:t>
            </w:r>
          </w:p>
        </w:tc>
        <w:tc>
          <w:tcPr>
            <w:tcW w:w="2188" w:type="pct"/>
            <w:tcBorders>
              <w:top w:val="single" w:sz="4" w:space="0" w:color="auto"/>
              <w:left w:val="single" w:sz="4" w:space="0" w:color="auto"/>
              <w:bottom w:val="single" w:sz="4" w:space="0" w:color="auto"/>
              <w:right w:val="single" w:sz="4" w:space="0" w:color="auto"/>
            </w:tcBorders>
            <w:hideMark/>
          </w:tcPr>
          <w:p w14:paraId="7C9C7EDC" w14:textId="77777777" w:rsidR="001268B4" w:rsidRPr="00495D84" w:rsidRDefault="001268B4" w:rsidP="000B5C74">
            <w:pPr>
              <w:pStyle w:val="TAC"/>
              <w:keepNext w:val="0"/>
              <w:rPr>
                <w:rFonts w:cs="Arial"/>
              </w:rPr>
            </w:pPr>
            <w:r w:rsidRPr="00495D84">
              <w:rPr>
                <w:rFonts w:cs="Arial"/>
              </w:rPr>
              <w:t>17</w:t>
            </w:r>
          </w:p>
        </w:tc>
      </w:tr>
      <w:tr w:rsidR="001268B4" w:rsidRPr="00495D84" w14:paraId="7C9C7EE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DE" w14:textId="12F97E78" w:rsidR="001268B4" w:rsidRPr="00495D84" w:rsidRDefault="001268B4" w:rsidP="000B5C74">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DF" w14:textId="20F2F8DB"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0" w14:textId="77777777" w:rsidR="001268B4" w:rsidRPr="00495D84" w:rsidRDefault="001268B4" w:rsidP="000B5C74">
            <w:pPr>
              <w:pStyle w:val="TAC"/>
              <w:keepNext w:val="0"/>
              <w:rPr>
                <w:rFonts w:cs="Arial"/>
              </w:rPr>
            </w:pPr>
            <w:r w:rsidRPr="00495D84">
              <w:rPr>
                <w:rFonts w:cs="Arial"/>
              </w:rPr>
              <w:t>-87</w:t>
            </w:r>
          </w:p>
        </w:tc>
      </w:tr>
      <w:tr w:rsidR="001268B4" w:rsidRPr="00495D84" w14:paraId="7C9C7EE5"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2" w14:textId="05040A81" w:rsidR="001268B4" w:rsidRPr="00495D84" w:rsidRDefault="001268B4" w:rsidP="000B5C74">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779" w:type="pct"/>
            <w:tcBorders>
              <w:top w:val="single" w:sz="4" w:space="0" w:color="auto"/>
              <w:left w:val="single" w:sz="4" w:space="0" w:color="auto"/>
              <w:bottom w:val="single" w:sz="4" w:space="0" w:color="auto"/>
              <w:right w:val="single" w:sz="4" w:space="0" w:color="auto"/>
            </w:tcBorders>
            <w:hideMark/>
          </w:tcPr>
          <w:p w14:paraId="7C9C7EE3" w14:textId="19523395" w:rsidR="001268B4" w:rsidRPr="00495D84" w:rsidRDefault="001268B4" w:rsidP="000B5C74">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2188" w:type="pct"/>
            <w:tcBorders>
              <w:top w:val="single" w:sz="4" w:space="0" w:color="auto"/>
              <w:left w:val="single" w:sz="4" w:space="0" w:color="auto"/>
              <w:bottom w:val="single" w:sz="4" w:space="0" w:color="auto"/>
              <w:right w:val="single" w:sz="4" w:space="0" w:color="auto"/>
            </w:tcBorders>
            <w:hideMark/>
          </w:tcPr>
          <w:p w14:paraId="7C9C7EE4" w14:textId="77777777" w:rsidR="001268B4" w:rsidRPr="00495D84" w:rsidRDefault="001268B4" w:rsidP="000B5C74">
            <w:pPr>
              <w:pStyle w:val="TAC"/>
              <w:keepNext w:val="0"/>
              <w:rPr>
                <w:rFonts w:cs="Arial"/>
              </w:rPr>
            </w:pPr>
            <w:r w:rsidRPr="00495D84">
              <w:rPr>
                <w:rFonts w:cs="Arial"/>
              </w:rPr>
              <w:t>-87</w:t>
            </w:r>
          </w:p>
        </w:tc>
      </w:tr>
      <w:tr w:rsidR="001268B4" w:rsidRPr="00495D84" w14:paraId="7C9C7EE9"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6" w14:textId="47B40682" w:rsidR="001268B4" w:rsidRPr="00495D84" w:rsidRDefault="001268B4" w:rsidP="000B5C74">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779" w:type="pct"/>
            <w:tcBorders>
              <w:top w:val="single" w:sz="4" w:space="0" w:color="auto"/>
              <w:left w:val="single" w:sz="4" w:space="0" w:color="auto"/>
              <w:bottom w:val="single" w:sz="4" w:space="0" w:color="auto"/>
              <w:right w:val="single" w:sz="4" w:space="0" w:color="auto"/>
            </w:tcBorders>
            <w:hideMark/>
          </w:tcPr>
          <w:p w14:paraId="7C9C7EE7" w14:textId="6FC030FE" w:rsidR="001268B4" w:rsidRPr="00495D84" w:rsidRDefault="001268B4" w:rsidP="000B5C74">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2188" w:type="pct"/>
            <w:tcBorders>
              <w:top w:val="single" w:sz="4" w:space="0" w:color="auto"/>
              <w:left w:val="single" w:sz="4" w:space="0" w:color="auto"/>
              <w:bottom w:val="single" w:sz="4" w:space="0" w:color="auto"/>
              <w:right w:val="single" w:sz="4" w:space="0" w:color="auto"/>
            </w:tcBorders>
            <w:hideMark/>
          </w:tcPr>
          <w:p w14:paraId="7C9C7EE8" w14:textId="004AF220" w:rsidR="001268B4" w:rsidRPr="00495D84" w:rsidRDefault="001268B4" w:rsidP="000B5C74">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1268B4" w:rsidRPr="00495D84" w14:paraId="7C9C7EED"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A" w14:textId="27A5322A" w:rsidR="001268B4" w:rsidRPr="00495D84" w:rsidRDefault="001268B4" w:rsidP="000B5C74">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779" w:type="pct"/>
            <w:tcBorders>
              <w:top w:val="single" w:sz="4" w:space="0" w:color="auto"/>
              <w:left w:val="single" w:sz="4" w:space="0" w:color="auto"/>
              <w:bottom w:val="single" w:sz="4" w:space="0" w:color="auto"/>
              <w:right w:val="single" w:sz="4" w:space="0" w:color="auto"/>
            </w:tcBorders>
          </w:tcPr>
          <w:p w14:paraId="7C9C7EEB"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EC" w14:textId="77777777" w:rsidR="001268B4" w:rsidRPr="00495D84" w:rsidRDefault="001268B4" w:rsidP="000B5C74">
            <w:pPr>
              <w:pStyle w:val="TAC"/>
              <w:keepNext w:val="0"/>
              <w:rPr>
                <w:rFonts w:cs="Arial"/>
                <w:lang w:eastAsia="zh-CN"/>
              </w:rPr>
            </w:pPr>
            <w:r w:rsidRPr="00495D84">
              <w:rPr>
                <w:rFonts w:cs="Arial"/>
                <w:lang w:eastAsia="zh-CN"/>
              </w:rPr>
              <w:t>AWGN</w:t>
            </w:r>
          </w:p>
        </w:tc>
      </w:tr>
      <w:tr w:rsidR="001268B4" w:rsidRPr="00495D84" w14:paraId="7C9C7EF1" w14:textId="77777777" w:rsidTr="00E94096">
        <w:trPr>
          <w:cantSplit/>
          <w:jc w:val="center"/>
        </w:trPr>
        <w:tc>
          <w:tcPr>
            <w:tcW w:w="2033" w:type="pct"/>
            <w:tcBorders>
              <w:top w:val="single" w:sz="4" w:space="0" w:color="auto"/>
              <w:left w:val="single" w:sz="4" w:space="0" w:color="auto"/>
              <w:bottom w:val="single" w:sz="4" w:space="0" w:color="auto"/>
              <w:right w:val="single" w:sz="4" w:space="0" w:color="auto"/>
            </w:tcBorders>
            <w:hideMark/>
          </w:tcPr>
          <w:p w14:paraId="7C9C7EEE" w14:textId="27E89FE4" w:rsidR="001268B4" w:rsidRPr="00495D84" w:rsidRDefault="001268B4" w:rsidP="000B5C74">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779" w:type="pct"/>
            <w:tcBorders>
              <w:top w:val="single" w:sz="4" w:space="0" w:color="auto"/>
              <w:left w:val="single" w:sz="4" w:space="0" w:color="auto"/>
              <w:bottom w:val="single" w:sz="4" w:space="0" w:color="auto"/>
              <w:right w:val="single" w:sz="4" w:space="0" w:color="auto"/>
            </w:tcBorders>
          </w:tcPr>
          <w:p w14:paraId="7C9C7EEF" w14:textId="77777777" w:rsidR="001268B4" w:rsidRPr="00495D84" w:rsidRDefault="001268B4" w:rsidP="000B5C74">
            <w:pPr>
              <w:pStyle w:val="TAC"/>
              <w:keepNext w:val="0"/>
              <w:rPr>
                <w:rFonts w:cs="Arial"/>
                <w:lang w:eastAsia="zh-CN"/>
              </w:rPr>
            </w:pPr>
          </w:p>
        </w:tc>
        <w:tc>
          <w:tcPr>
            <w:tcW w:w="2188" w:type="pct"/>
            <w:tcBorders>
              <w:top w:val="single" w:sz="4" w:space="0" w:color="auto"/>
              <w:left w:val="single" w:sz="4" w:space="0" w:color="auto"/>
              <w:bottom w:val="single" w:sz="4" w:space="0" w:color="auto"/>
              <w:right w:val="single" w:sz="4" w:space="0" w:color="auto"/>
            </w:tcBorders>
            <w:hideMark/>
          </w:tcPr>
          <w:p w14:paraId="7C9C7EF0" w14:textId="77777777" w:rsidR="001268B4" w:rsidRPr="00495D84" w:rsidRDefault="001268B4" w:rsidP="000B5C74">
            <w:pPr>
              <w:pStyle w:val="TAC"/>
              <w:keepNext w:val="0"/>
              <w:rPr>
                <w:rFonts w:cs="Arial"/>
                <w:lang w:eastAsia="zh-CN"/>
              </w:rPr>
            </w:pPr>
            <w:r w:rsidRPr="00495D84">
              <w:rPr>
                <w:rFonts w:cs="Arial"/>
              </w:rPr>
              <w:t>1x2</w:t>
            </w:r>
          </w:p>
        </w:tc>
      </w:tr>
      <w:tr w:rsidR="001268B4" w:rsidRPr="00495D84" w14:paraId="7C9C7EF7" w14:textId="77777777" w:rsidTr="00E9409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C9C7EF2" w14:textId="3B4E4128" w:rsidR="001268B4" w:rsidRPr="00495D84" w:rsidRDefault="00E94096" w:rsidP="000B5C74">
            <w:pPr>
              <w:pStyle w:val="TAN"/>
              <w:keepNext w:val="0"/>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EF3" w14:textId="7BC286E0" w:rsidR="001268B4" w:rsidRPr="00495D84" w:rsidRDefault="00E94096" w:rsidP="000B5C74">
            <w:pPr>
              <w:pStyle w:val="TAN"/>
              <w:keepNext w:val="0"/>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EF4" w14:textId="2B9E1CDA" w:rsidR="001268B4" w:rsidRPr="00495D84" w:rsidRDefault="00E94096" w:rsidP="000B5C74">
            <w:pPr>
              <w:pStyle w:val="TAN"/>
              <w:keepNext w:val="0"/>
              <w:rPr>
                <w:rFonts w:cs="Arial"/>
                <w:szCs w:val="24"/>
                <w:lang w:eastAsia="ja-JP"/>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EF5" w14:textId="6AEB3BB7" w:rsidR="001268B4" w:rsidRPr="00495D84" w:rsidRDefault="00E94096" w:rsidP="000B5C74">
            <w:pPr>
              <w:pStyle w:val="TAN"/>
              <w:keepNext w:val="0"/>
              <w:rPr>
                <w:rFonts w:cs="Arial"/>
              </w:rPr>
            </w:pPr>
            <w:r>
              <w:rPr>
                <w:rFonts w:cs="Arial"/>
              </w:rPr>
              <w:t xml:space="preserve">NOTE </w:t>
            </w:r>
            <w:r w:rsidRPr="00495D84">
              <w:rPr>
                <w:rFonts w:cs="Arial"/>
              </w:rPr>
              <w:t>4</w:t>
            </w:r>
            <w:r>
              <w:rPr>
                <w:rFonts w:cs="Arial"/>
              </w:rPr>
              <w:t>:</w:t>
            </w:r>
            <w:r w:rsidR="001268B4" w:rsidRPr="00495D84">
              <w:rPr>
                <w:rFonts w:cs="Arial"/>
              </w:rPr>
              <w:tab/>
              <w:t>Interference</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w:t>
            </w:r>
            <w:r w:rsidR="00B27C84">
              <w:rPr>
                <w:rFonts w:cs="Arial"/>
              </w:rPr>
              <w:t xml:space="preserve"> </w:t>
            </w:r>
            <w:r w:rsidR="001268B4" w:rsidRPr="00495D84">
              <w:rPr>
                <w:rFonts w:cs="Arial"/>
              </w:rPr>
              <w:t>sources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assumed</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over</w:t>
            </w:r>
            <w:r w:rsidR="00B27C84">
              <w:rPr>
                <w:rFonts w:cs="Arial"/>
              </w:rPr>
              <w:t xml:space="preserve"> </w:t>
            </w:r>
            <w:r w:rsidR="001268B4" w:rsidRPr="00495D84">
              <w:rPr>
                <w:rFonts w:cs="Arial"/>
              </w:rPr>
              <w:t>subcarriers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time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modelled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AWGN</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appropriate</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for</w:t>
            </w:r>
            <w:r w:rsidR="00B27C84">
              <w:rPr>
                <w:rFonts w:cs="Arial"/>
              </w:rPr>
              <w:t xml:space="preserve"> </w:t>
            </w:r>
            <w:r w:rsidR="001268B4" w:rsidRPr="00495D84">
              <w:rPr>
                <w:rFonts w:cs="v4.2.0"/>
              </w:rPr>
              <w:t>N</w:t>
            </w:r>
            <w:r w:rsidR="001268B4" w:rsidRPr="00495D84">
              <w:rPr>
                <w:rFonts w:cs="v4.2.0"/>
                <w:vertAlign w:val="subscript"/>
              </w:rPr>
              <w:t>oc</w:t>
            </w:r>
            <w:r w:rsidR="00B27C84">
              <w:rPr>
                <w:rFonts w:cs="v4.2.0"/>
              </w:rPr>
              <w:t xml:space="preserve"> </w:t>
            </w:r>
            <w:r w:rsidR="001268B4" w:rsidRPr="00495D84">
              <w:rPr>
                <w:rFonts w:cs="Arial"/>
              </w:rPr>
              <w:t>to</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fulfilled.</w:t>
            </w:r>
          </w:p>
          <w:p w14:paraId="7C9C7EF6" w14:textId="65D96556" w:rsidR="001268B4" w:rsidRPr="00495D84" w:rsidRDefault="00E94096" w:rsidP="000B5C74">
            <w:pPr>
              <w:pStyle w:val="TAN"/>
              <w:keepNext w:val="0"/>
              <w:rPr>
                <w:rFonts w:cs="Arial"/>
              </w:rPr>
            </w:pPr>
            <w:r>
              <w:rPr>
                <w:rFonts w:cs="Arial"/>
              </w:rPr>
              <w:t xml:space="preserve">NOTE </w:t>
            </w:r>
            <w:r w:rsidRPr="00495D84">
              <w:rPr>
                <w:rFonts w:cs="Arial"/>
              </w:rPr>
              <w:t>5</w:t>
            </w:r>
            <w:r>
              <w:rPr>
                <w:rFonts w:cs="Arial"/>
              </w:rPr>
              <w:t>:</w:t>
            </w:r>
            <w:r w:rsidR="001268B4" w:rsidRPr="00495D84">
              <w:rPr>
                <w:rFonts w:cs="Arial"/>
              </w:rPr>
              <w:tab/>
            </w:r>
            <w:r w:rsidR="001268B4" w:rsidRPr="00495D84">
              <w:rPr>
                <w:rFonts w:cs="Arial"/>
                <w:lang w:eastAsia="zh-CN"/>
              </w:rPr>
              <w:t>E</w:t>
            </w:r>
            <w:r w:rsidR="001268B4" w:rsidRPr="00495D84">
              <w:rPr>
                <w:rFonts w:cs="Arial"/>
                <w:vertAlign w:val="subscript"/>
                <w:lang w:eastAsia="zh-CN"/>
              </w:rPr>
              <w:t>s</w:t>
            </w:r>
            <w:r w:rsidR="001268B4" w:rsidRPr="00495D84">
              <w:rPr>
                <w:rFonts w:cs="Arial"/>
                <w:lang w:eastAsia="zh-CN"/>
              </w:rPr>
              <w:t>/I</w:t>
            </w:r>
            <w:r w:rsidR="001268B4" w:rsidRPr="00495D84">
              <w:rPr>
                <w:rFonts w:cs="Arial"/>
                <w:vertAlign w:val="subscript"/>
                <w:lang w:eastAsia="zh-CN"/>
              </w:rPr>
              <w:t>ot</w:t>
            </w:r>
            <w:r w:rsidR="001268B4" w:rsidRPr="00495D84">
              <w:rPr>
                <w:rFonts w:cs="Arial"/>
                <w:lang w:eastAsia="zh-CN"/>
              </w:rPr>
              <w:t>,</w:t>
            </w:r>
            <w:r w:rsidR="00B27C84">
              <w:rPr>
                <w:rFonts w:cs="Arial"/>
              </w:rPr>
              <w:t xml:space="preserve"> </w:t>
            </w:r>
            <w:r w:rsidR="001268B4" w:rsidRPr="00495D84">
              <w:rPr>
                <w:rFonts w:cs="Arial"/>
              </w:rPr>
              <w:t>RSRP,</w:t>
            </w:r>
            <w:r w:rsidR="00B27C84">
              <w:rPr>
                <w:rFonts w:cs="Arial"/>
              </w:rPr>
              <w:t xml:space="preserve"> </w:t>
            </w:r>
            <w:r w:rsidR="001268B4" w:rsidRPr="00495D84">
              <w:rPr>
                <w:rFonts w:cs="Arial"/>
              </w:rPr>
              <w:t>SCH_RP</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Io</w:t>
            </w:r>
            <w:r w:rsidR="00B27C84">
              <w:rPr>
                <w:rFonts w:cs="Arial"/>
              </w:rPr>
              <w:t xml:space="preserve"> </w:t>
            </w:r>
            <w:r w:rsidR="001268B4" w:rsidRPr="00495D84">
              <w:rPr>
                <w:rFonts w:cs="Arial"/>
              </w:rPr>
              <w:t>levels</w:t>
            </w:r>
            <w:r w:rsidR="00B27C84">
              <w:rPr>
                <w:rFonts w:cs="Arial"/>
              </w:rPr>
              <w:t xml:space="preserve"> </w:t>
            </w:r>
            <w:r w:rsidR="001268B4" w:rsidRPr="00495D84">
              <w:rPr>
                <w:rFonts w:cs="Arial"/>
              </w:rPr>
              <w:t>have</w:t>
            </w:r>
            <w:r w:rsidR="00B27C84">
              <w:rPr>
                <w:rFonts w:cs="Arial"/>
              </w:rPr>
              <w:t xml:space="preserve"> </w:t>
            </w:r>
            <w:r w:rsidR="001268B4" w:rsidRPr="00495D84">
              <w:rPr>
                <w:rFonts w:cs="Arial"/>
              </w:rPr>
              <w:t>been</w:t>
            </w:r>
            <w:r w:rsidR="00B27C84">
              <w:rPr>
                <w:rFonts w:cs="Arial"/>
              </w:rPr>
              <w:t xml:space="preserve"> </w:t>
            </w:r>
            <w:r w:rsidR="001268B4" w:rsidRPr="00495D84">
              <w:rPr>
                <w:rFonts w:cs="Arial"/>
              </w:rPr>
              <w:t>derived</w:t>
            </w:r>
            <w:r w:rsidR="00B27C84">
              <w:rPr>
                <w:rFonts w:cs="Arial"/>
              </w:rPr>
              <w:t xml:space="preserve"> </w:t>
            </w:r>
            <w:r w:rsidR="001268B4" w:rsidRPr="00495D84">
              <w:rPr>
                <w:rFonts w:cs="Arial"/>
              </w:rPr>
              <w:t>from</w:t>
            </w:r>
            <w:r w:rsidR="00B27C84">
              <w:rPr>
                <w:rFonts w:cs="Arial"/>
              </w:rPr>
              <w:t xml:space="preserve"> </w:t>
            </w:r>
            <w:r w:rsidR="001268B4" w:rsidRPr="00495D84">
              <w:rPr>
                <w:rFonts w:cs="Arial"/>
              </w:rPr>
              <w:t>other</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information</w:t>
            </w:r>
            <w:r w:rsidR="00B27C84">
              <w:rPr>
                <w:rFonts w:cs="Arial"/>
              </w:rPr>
              <w:t xml:space="preserve"> </w:t>
            </w:r>
            <w:r w:rsidR="001268B4" w:rsidRPr="00495D84">
              <w:rPr>
                <w:rFonts w:cs="Arial"/>
              </w:rPr>
              <w:t>purposes.</w:t>
            </w:r>
            <w:r w:rsidR="00B27C84">
              <w:rPr>
                <w:rFonts w:cs="Arial"/>
              </w:rPr>
              <w:t xml:space="preserve"> </w:t>
            </w:r>
            <w:r w:rsidR="001268B4" w:rsidRPr="00495D84">
              <w:rPr>
                <w:rFonts w:cs="Arial"/>
              </w:rPr>
              <w:t>They</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settable</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themselves.</w:t>
            </w:r>
          </w:p>
        </w:tc>
      </w:tr>
    </w:tbl>
    <w:p w14:paraId="7C9C7EF8" w14:textId="77777777" w:rsidR="001268B4" w:rsidRPr="00495D84" w:rsidRDefault="001268B4" w:rsidP="001268B4">
      <w:pPr>
        <w:rPr>
          <w:rFonts w:eastAsia="MS Mincho"/>
        </w:rPr>
      </w:pPr>
    </w:p>
    <w:p w14:paraId="7C9C7EF9" w14:textId="77777777" w:rsidR="001268B4" w:rsidRPr="00495D84" w:rsidRDefault="001268B4" w:rsidP="001268B4">
      <w:pPr>
        <w:pStyle w:val="Heading4"/>
        <w:rPr>
          <w:snapToGrid w:val="0"/>
        </w:rPr>
      </w:pPr>
      <w:r w:rsidRPr="00495D84">
        <w:rPr>
          <w:snapToGrid w:val="0"/>
        </w:rPr>
        <w:t>A.3.7.2.2</w:t>
      </w:r>
      <w:r w:rsidRPr="00495D84">
        <w:rPr>
          <w:snapToGrid w:val="0"/>
        </w:rPr>
        <w:tab/>
        <w:t>E-UTRAN Serving Cell Parameters for Tests with NR Cell(s) in FR2</w:t>
      </w:r>
    </w:p>
    <w:p w14:paraId="7C9C7EFA" w14:textId="7770CF99" w:rsidR="001268B4" w:rsidRPr="00495D84" w:rsidRDefault="00C66EE6" w:rsidP="001268B4">
      <w:pPr>
        <w:rPr>
          <w:snapToGrid w:val="0"/>
        </w:rPr>
      </w:pPr>
      <w:r>
        <w:rPr>
          <w:snapToGrid w:val="0"/>
        </w:rPr>
        <w:t>table</w:t>
      </w:r>
      <w:r w:rsidR="001268B4" w:rsidRPr="00495D84">
        <w:rPr>
          <w:snapToGrid w:val="0"/>
        </w:rPr>
        <w:t xml:space="preserve"> A.3.7.2.2-1 defines cell specific test parameters for E-UTRAN cell which can be used in EN-DC test cases or in any test case comprising at least one E-UTRA serving cell with one or more NR cells in FR2.</w:t>
      </w:r>
    </w:p>
    <w:p w14:paraId="7C9C7EFB" w14:textId="77777777" w:rsidR="001268B4" w:rsidRPr="00495D84" w:rsidRDefault="001268B4" w:rsidP="001268B4">
      <w:pPr>
        <w:pStyle w:val="TH"/>
        <w:spacing w:before="120"/>
      </w:pPr>
      <w:r w:rsidRPr="00495D84">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1268B4" w:rsidRPr="00495D84" w14:paraId="7C9C7EFF" w14:textId="77777777" w:rsidTr="00E94096">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495D84" w:rsidRDefault="001268B4" w:rsidP="000B5C74">
            <w:pPr>
              <w:pStyle w:val="TAH"/>
              <w:keepNext w:val="0"/>
              <w:spacing w:line="256" w:lineRule="auto"/>
              <w:rPr>
                <w:rFonts w:cs="Arial"/>
                <w:lang w:eastAsia="ja-JP"/>
              </w:rPr>
            </w:pPr>
            <w:r w:rsidRPr="00495D84">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495D84" w:rsidRDefault="001268B4" w:rsidP="000B5C74">
            <w:pPr>
              <w:pStyle w:val="TAH"/>
              <w:keepNext w:val="0"/>
              <w:spacing w:line="256" w:lineRule="auto"/>
              <w:rPr>
                <w:rFonts w:cs="Arial"/>
                <w:lang w:eastAsia="ja-JP"/>
              </w:rPr>
            </w:pPr>
            <w:r w:rsidRPr="00495D84">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45575C92" w:rsidR="001268B4" w:rsidRPr="00495D84" w:rsidRDefault="0017636F" w:rsidP="000B5C74">
            <w:pPr>
              <w:pStyle w:val="TAH"/>
              <w:keepNext w:val="0"/>
              <w:spacing w:line="256" w:lineRule="auto"/>
              <w:rPr>
                <w:rFonts w:cs="Arial"/>
                <w:lang w:eastAsia="ja-JP"/>
              </w:rPr>
            </w:pPr>
            <w:r w:rsidRPr="00495D84">
              <w:rPr>
                <w:rFonts w:cs="Arial"/>
              </w:rPr>
              <w:t>E-UTRAN</w:t>
            </w:r>
            <w:r w:rsidR="00B27C84">
              <w:rPr>
                <w:rFonts w:cs="Arial"/>
              </w:rPr>
              <w:t xml:space="preserve"> </w:t>
            </w:r>
            <w:r w:rsidRPr="00495D84">
              <w:rPr>
                <w:rFonts w:cs="Arial"/>
              </w:rPr>
              <w:t>Cell</w:t>
            </w:r>
          </w:p>
        </w:tc>
      </w:tr>
      <w:tr w:rsidR="001268B4" w:rsidRPr="00495D84" w14:paraId="7C9C7F07"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31110CC0" w:rsidR="001268B4" w:rsidRPr="00495D84" w:rsidRDefault="001268B4" w:rsidP="000B5C74">
            <w:pPr>
              <w:pStyle w:val="TAL"/>
              <w:keepNext w:val="0"/>
              <w:spacing w:line="256" w:lineRule="auto"/>
              <w:rPr>
                <w:rFonts w:cs="Arial"/>
              </w:rPr>
            </w:pPr>
            <w:r w:rsidRPr="00495D84">
              <w:rPr>
                <w:rFonts w:cs="Arial"/>
              </w:rPr>
              <w:t>Duplex</w:t>
            </w:r>
            <w:r w:rsidR="00B27C84">
              <w:rPr>
                <w:rFonts w:cs="Arial"/>
              </w:rPr>
              <w:t xml:space="preserve"> </w:t>
            </w:r>
            <w:r w:rsidRPr="00495D84">
              <w:rPr>
                <w:rFonts w:cs="Arial"/>
              </w:rPr>
              <w:t>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060FEF9E" w:rsidR="001268B4" w:rsidRPr="00495D84" w:rsidRDefault="001268B4" w:rsidP="000B5C74">
            <w:pPr>
              <w:pStyle w:val="TAC"/>
              <w:keepNext w:val="0"/>
              <w:spacing w:line="256" w:lineRule="auto"/>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1268B4" w:rsidRPr="00495D84" w14:paraId="7C9C7F0B"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62B188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6</w:t>
            </w:r>
          </w:p>
        </w:tc>
      </w:tr>
      <w:tr w:rsidR="001268B4" w:rsidRPr="00495D84" w14:paraId="7C9C7F0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1D391724" w:rsidR="001268B4" w:rsidRPr="00495D84" w:rsidRDefault="001268B4" w:rsidP="000B5C74">
            <w:pPr>
              <w:pStyle w:val="TAL"/>
              <w:keepNext w:val="0"/>
              <w:spacing w:line="256" w:lineRule="auto"/>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495D84" w:rsidRDefault="001268B4" w:rsidP="000B5C74">
            <w:pPr>
              <w:pStyle w:val="TAC"/>
              <w:keepNext w:val="0"/>
              <w:spacing w:line="256" w:lineRule="auto"/>
              <w:rPr>
                <w:rFonts w:cs="Arial"/>
                <w:lang w:eastAsia="zh-CN"/>
              </w:rPr>
            </w:pPr>
            <w:r w:rsidRPr="00495D84">
              <w:rPr>
                <w:rFonts w:cs="v4.2.0"/>
                <w:bCs/>
                <w:lang w:eastAsia="zh-CN"/>
              </w:rPr>
              <w:t>1</w:t>
            </w:r>
          </w:p>
        </w:tc>
      </w:tr>
      <w:tr w:rsidR="001268B4" w:rsidRPr="00495D84" w14:paraId="7C9C7F15"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495D84" w:rsidRDefault="001268B4" w:rsidP="000B5C74">
            <w:pPr>
              <w:pStyle w:val="TAL"/>
              <w:keepNext w:val="0"/>
              <w:spacing w:line="256" w:lineRule="auto"/>
              <w:rPr>
                <w:rFonts w:cs="Arial"/>
                <w:lang w:eastAsia="ja-JP"/>
              </w:rPr>
            </w:pPr>
            <w:r w:rsidRPr="00495D84">
              <w:rPr>
                <w:rFonts w:cs="Arial"/>
              </w:rPr>
              <w:t>BW</w:t>
            </w:r>
            <w:r w:rsidRPr="00495D84">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495D84" w:rsidRDefault="001268B4" w:rsidP="000B5C74">
            <w:pPr>
              <w:pStyle w:val="TAC"/>
              <w:keepNext w:val="0"/>
              <w:spacing w:line="256" w:lineRule="auto"/>
              <w:rPr>
                <w:rFonts w:cs="Arial"/>
                <w:lang w:eastAsia="ja-JP"/>
              </w:rPr>
            </w:pPr>
            <w:r w:rsidRPr="00495D84">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A98F522"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7C9C7F13" w14:textId="452D9348"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7C9C7F14" w14:textId="52D5EB8B" w:rsidR="001268B4" w:rsidRPr="00495D84" w:rsidRDefault="001268B4" w:rsidP="000B5C74">
            <w:pPr>
              <w:pStyle w:val="TAC"/>
              <w:keepNext w:val="0"/>
              <w:spacing w:line="256" w:lineRule="auto"/>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1268B4" w:rsidRPr="00495D84" w14:paraId="7C9C7F1F"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44874370" w:rsidR="001268B4" w:rsidRPr="00495D84" w:rsidRDefault="001268B4" w:rsidP="000B5C74">
            <w:pPr>
              <w:pStyle w:val="TAL"/>
              <w:keepNext w:val="0"/>
              <w:spacing w:line="256" w:lineRule="auto"/>
              <w:rPr>
                <w:rFonts w:cs="Arial"/>
              </w:rPr>
            </w:pPr>
            <w:r w:rsidRPr="00495D84">
              <w:rPr>
                <w:rFonts w:cs="Arial"/>
              </w:rPr>
              <w:t>PDSCH</w:t>
            </w:r>
            <w:r w:rsidR="00B27C84">
              <w:rPr>
                <w:rFonts w:cs="Arial"/>
              </w:rPr>
              <w:t xml:space="preserve"> </w:t>
            </w:r>
            <w:r w:rsidRPr="00495D84">
              <w:rPr>
                <w:rFonts w:cs="Arial"/>
              </w:rPr>
              <w:t>parameters:</w:t>
            </w:r>
          </w:p>
          <w:p w14:paraId="7C9C7F17" w14:textId="3BACC937"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6A62F610"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C9C7F1A" w14:textId="33EAD2DF"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7C9C7F1B" w14:textId="59D27067"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F1C" w14:textId="30FCFAE8"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C9C7F1D" w14:textId="35040EA0"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7C9C7F1E" w14:textId="7377719B"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1268B4" w:rsidRPr="00495D84" w14:paraId="7C9C7F29"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E483C44" w:rsidR="001268B4" w:rsidRPr="00495D84" w:rsidRDefault="001268B4" w:rsidP="000B5C74">
            <w:pPr>
              <w:pStyle w:val="TAL"/>
              <w:keepNext w:val="0"/>
              <w:spacing w:line="256" w:lineRule="auto"/>
              <w:rPr>
                <w:rFonts w:cs="Arial"/>
              </w:rPr>
            </w:pPr>
            <w:r w:rsidRPr="00495D84">
              <w:rPr>
                <w:rFonts w:cs="Arial"/>
              </w:rPr>
              <w:t>PCFICH/PDCCH/PHICH</w:t>
            </w:r>
            <w:r w:rsidR="00B27C84">
              <w:rPr>
                <w:rFonts w:cs="Arial"/>
              </w:rPr>
              <w:t xml:space="preserve"> </w:t>
            </w:r>
            <w:r w:rsidRPr="00495D84">
              <w:rPr>
                <w:rFonts w:cs="Arial"/>
              </w:rPr>
              <w:t>parameters:</w:t>
            </w:r>
          </w:p>
          <w:p w14:paraId="7C9C7F21" w14:textId="663EB5D0" w:rsidR="001268B4" w:rsidRPr="00495D84" w:rsidRDefault="001268B4" w:rsidP="000B5C74">
            <w:pPr>
              <w:pStyle w:val="TAL"/>
              <w:keepNext w:val="0"/>
              <w:spacing w:line="256" w:lineRule="auto"/>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495D84"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6BC448E4"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7C9C7F24" w14:textId="0C2A45F6"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7C9C7F25" w14:textId="2F56D539"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7C9C7F26" w14:textId="64143135"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7C9C7F27" w14:textId="30D3A231"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7C9C7F28" w14:textId="01551D99"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1268B4" w:rsidRPr="00495D84" w14:paraId="7C9C7F3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43A826B3" w:rsidR="001268B4" w:rsidRPr="00495D84" w:rsidRDefault="001268B4" w:rsidP="000B5C74">
            <w:pPr>
              <w:pStyle w:val="TAL"/>
              <w:keepNext w:val="0"/>
              <w:spacing w:line="256" w:lineRule="auto"/>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495D84"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C96A775"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7C9C7F2D" w14:textId="577C512F"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7C9C7F2E" w14:textId="66F424E7"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7C9C7F2F" w14:textId="19BD2C0D" w:rsidR="001268B4" w:rsidRPr="00495D84" w:rsidRDefault="001268B4" w:rsidP="000B5C74">
            <w:pPr>
              <w:pStyle w:val="TAC"/>
              <w:keepNext w:val="0"/>
              <w:spacing w:line="256" w:lineRule="auto"/>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7C9C7F30" w14:textId="078E28CB" w:rsidR="001268B4" w:rsidRPr="00495D84" w:rsidRDefault="001268B4" w:rsidP="000B5C74">
            <w:pPr>
              <w:pStyle w:val="TAC"/>
              <w:keepNext w:val="0"/>
              <w:spacing w:line="256"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C9C7F31" w14:textId="69D258E5" w:rsidR="001268B4" w:rsidRPr="00495D84" w:rsidRDefault="001268B4" w:rsidP="000B5C74">
            <w:pPr>
              <w:pStyle w:val="TAC"/>
              <w:keepNext w:val="0"/>
              <w:spacing w:line="256"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1268B4" w:rsidRPr="00495D84" w14:paraId="7C9C7F3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495D84" w:rsidRDefault="001268B4" w:rsidP="000B5C74">
            <w:pPr>
              <w:pStyle w:val="TAL"/>
              <w:keepNext w:val="0"/>
              <w:spacing w:line="256" w:lineRule="auto"/>
              <w:rPr>
                <w:rFonts w:cs="Arial"/>
                <w:lang w:eastAsia="ja-JP"/>
              </w:rPr>
            </w:pPr>
            <w:r w:rsidRPr="00495D84">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495D84" w:rsidRDefault="001268B4" w:rsidP="000B5C74">
            <w:pPr>
              <w:pStyle w:val="TAC"/>
              <w:keepNext w:val="0"/>
              <w:spacing w:line="256" w:lineRule="auto"/>
              <w:rPr>
                <w:rFonts w:cs="Arial"/>
                <w:lang w:eastAsia="ja-JP"/>
              </w:rPr>
            </w:pPr>
            <w:r w:rsidRPr="00495D84">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495D84" w:rsidRDefault="001268B4" w:rsidP="00CD2A4C">
            <w:pPr>
              <w:pStyle w:val="TAC"/>
              <w:rPr>
                <w:lang w:eastAsia="ja-JP"/>
              </w:rPr>
            </w:pPr>
          </w:p>
        </w:tc>
      </w:tr>
      <w:tr w:rsidR="001268B4" w:rsidRPr="00495D84" w14:paraId="7C9C7F3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495D84" w:rsidRDefault="001268B4" w:rsidP="000B5C74">
            <w:pPr>
              <w:pStyle w:val="TAL"/>
              <w:keepNext w:val="0"/>
              <w:spacing w:line="256" w:lineRule="auto"/>
              <w:rPr>
                <w:rFonts w:cs="Arial"/>
              </w:rPr>
            </w:pPr>
            <w:r w:rsidRPr="00495D84">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495D84" w:rsidRDefault="001268B4" w:rsidP="00CD2A4C">
            <w:pPr>
              <w:pStyle w:val="TAC"/>
              <w:rPr>
                <w:lang w:eastAsia="ja-JP"/>
              </w:rPr>
            </w:pPr>
          </w:p>
        </w:tc>
      </w:tr>
      <w:tr w:rsidR="001268B4" w:rsidRPr="00495D84" w14:paraId="7C9C7F3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495D84" w:rsidRDefault="001268B4" w:rsidP="000B5C74">
            <w:pPr>
              <w:pStyle w:val="TAL"/>
              <w:keepNext w:val="0"/>
              <w:spacing w:line="256" w:lineRule="auto"/>
              <w:rPr>
                <w:rFonts w:cs="Arial"/>
              </w:rPr>
            </w:pPr>
            <w:r w:rsidRPr="00495D84">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495D84" w:rsidRDefault="001268B4" w:rsidP="00CD2A4C">
            <w:pPr>
              <w:pStyle w:val="TAC"/>
              <w:rPr>
                <w:lang w:eastAsia="ja-JP"/>
              </w:rPr>
            </w:pPr>
          </w:p>
        </w:tc>
      </w:tr>
      <w:tr w:rsidR="001268B4" w:rsidRPr="00495D84" w14:paraId="7C9C7F4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495D84" w:rsidRDefault="001268B4" w:rsidP="000B5C74">
            <w:pPr>
              <w:pStyle w:val="TAL"/>
              <w:keepNext w:val="0"/>
              <w:spacing w:line="256" w:lineRule="auto"/>
              <w:rPr>
                <w:rFonts w:cs="Arial"/>
              </w:rPr>
            </w:pPr>
            <w:r w:rsidRPr="00495D84">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495D84" w:rsidRDefault="001268B4" w:rsidP="00CD2A4C">
            <w:pPr>
              <w:pStyle w:val="TAC"/>
              <w:rPr>
                <w:lang w:eastAsia="ja-JP"/>
              </w:rPr>
            </w:pPr>
          </w:p>
        </w:tc>
      </w:tr>
      <w:tr w:rsidR="001268B4" w:rsidRPr="00495D84" w14:paraId="7C9C7F4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495D84" w:rsidRDefault="001268B4" w:rsidP="000B5C74">
            <w:pPr>
              <w:pStyle w:val="TAL"/>
              <w:keepNext w:val="0"/>
              <w:spacing w:line="256" w:lineRule="auto"/>
              <w:rPr>
                <w:rFonts w:cs="Arial"/>
              </w:rPr>
            </w:pPr>
            <w:r w:rsidRPr="00495D84">
              <w:rPr>
                <w:rFonts w:cs="Arial"/>
              </w:rPr>
              <w:lastRenderedPageBreak/>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495D84" w:rsidRDefault="001268B4" w:rsidP="00CD2A4C">
            <w:pPr>
              <w:pStyle w:val="TAC"/>
              <w:rPr>
                <w:lang w:eastAsia="ja-JP"/>
              </w:rPr>
            </w:pPr>
          </w:p>
        </w:tc>
      </w:tr>
      <w:tr w:rsidR="001268B4" w:rsidRPr="00495D84" w14:paraId="7C9C7F4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495D84" w:rsidRDefault="001268B4" w:rsidP="000B5C74">
            <w:pPr>
              <w:pStyle w:val="TAL"/>
              <w:keepNext w:val="0"/>
              <w:spacing w:line="256" w:lineRule="auto"/>
              <w:rPr>
                <w:rFonts w:cs="Arial"/>
              </w:rPr>
            </w:pPr>
            <w:r w:rsidRPr="00495D84">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495D84" w:rsidRDefault="001268B4" w:rsidP="00CD2A4C">
            <w:pPr>
              <w:pStyle w:val="TAC"/>
              <w:rPr>
                <w:lang w:eastAsia="ja-JP"/>
              </w:rPr>
            </w:pPr>
          </w:p>
        </w:tc>
      </w:tr>
      <w:tr w:rsidR="001268B4" w:rsidRPr="00495D84" w14:paraId="7C9C7F4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495D84" w:rsidRDefault="001268B4" w:rsidP="000B5C74">
            <w:pPr>
              <w:pStyle w:val="TAL"/>
              <w:keepNext w:val="0"/>
              <w:spacing w:line="256" w:lineRule="auto"/>
              <w:rPr>
                <w:rFonts w:cs="Arial"/>
              </w:rPr>
            </w:pPr>
            <w:r w:rsidRPr="00495D84">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495D84" w:rsidRDefault="00CD2A4C" w:rsidP="00CD2A4C">
            <w:pPr>
              <w:pStyle w:val="TAC"/>
              <w:rPr>
                <w:lang w:eastAsia="ja-JP"/>
              </w:rPr>
            </w:pPr>
            <w:r w:rsidRPr="00495D84">
              <w:t>0</w:t>
            </w:r>
          </w:p>
        </w:tc>
      </w:tr>
      <w:tr w:rsidR="001268B4" w:rsidRPr="00495D84" w14:paraId="7C9C7F5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495D84" w:rsidRDefault="001268B4" w:rsidP="000B5C74">
            <w:pPr>
              <w:pStyle w:val="TAL"/>
              <w:keepNext w:val="0"/>
              <w:spacing w:line="256" w:lineRule="auto"/>
              <w:rPr>
                <w:rFonts w:cs="Arial"/>
              </w:rPr>
            </w:pPr>
            <w:r w:rsidRPr="00495D84">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495D84" w:rsidRDefault="001268B4" w:rsidP="00CD2A4C">
            <w:pPr>
              <w:pStyle w:val="TAC"/>
              <w:rPr>
                <w:lang w:eastAsia="ja-JP"/>
              </w:rPr>
            </w:pPr>
          </w:p>
        </w:tc>
      </w:tr>
      <w:tr w:rsidR="001268B4" w:rsidRPr="00495D84" w14:paraId="7C9C7F5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495D84" w:rsidRDefault="001268B4" w:rsidP="000B5C74">
            <w:pPr>
              <w:pStyle w:val="TAL"/>
              <w:keepNext w:val="0"/>
              <w:spacing w:line="256" w:lineRule="auto"/>
              <w:rPr>
                <w:rFonts w:cs="Arial"/>
              </w:rPr>
            </w:pPr>
            <w:r w:rsidRPr="00495D84">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495D84" w:rsidRDefault="001268B4" w:rsidP="00CD2A4C">
            <w:pPr>
              <w:pStyle w:val="TAC"/>
              <w:rPr>
                <w:lang w:eastAsia="ja-JP"/>
              </w:rPr>
            </w:pPr>
          </w:p>
        </w:tc>
      </w:tr>
      <w:tr w:rsidR="001268B4" w:rsidRPr="00495D84" w14:paraId="7C9C7F5A"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495D84" w:rsidRDefault="001268B4" w:rsidP="000B5C74">
            <w:pPr>
              <w:pStyle w:val="TAL"/>
              <w:keepNext w:val="0"/>
              <w:spacing w:line="256" w:lineRule="auto"/>
              <w:rPr>
                <w:rFonts w:cs="Arial"/>
              </w:rPr>
            </w:pPr>
            <w:r w:rsidRPr="00495D84">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495D84" w:rsidRDefault="001268B4" w:rsidP="00CD2A4C">
            <w:pPr>
              <w:pStyle w:val="TAC"/>
              <w:rPr>
                <w:lang w:eastAsia="ja-JP"/>
              </w:rPr>
            </w:pPr>
          </w:p>
        </w:tc>
      </w:tr>
      <w:tr w:rsidR="001268B4" w:rsidRPr="00495D84" w14:paraId="7C9C7F5E"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495D84" w:rsidRDefault="001268B4" w:rsidP="000B5C74">
            <w:pPr>
              <w:pStyle w:val="TAL"/>
              <w:keepNext w:val="0"/>
              <w:spacing w:line="256" w:lineRule="auto"/>
              <w:rPr>
                <w:rFonts w:cs="Arial"/>
              </w:rPr>
            </w:pPr>
            <w:r w:rsidRPr="00495D84">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495D84" w:rsidRDefault="001268B4" w:rsidP="000B5C74">
            <w:pPr>
              <w:pStyle w:val="TAC"/>
              <w:keepNext w:val="0"/>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495D84" w:rsidRDefault="001268B4" w:rsidP="00CD2A4C">
            <w:pPr>
              <w:pStyle w:val="TAC"/>
              <w:rPr>
                <w:lang w:eastAsia="ja-JP"/>
              </w:rPr>
            </w:pPr>
          </w:p>
        </w:tc>
      </w:tr>
      <w:tr w:rsidR="001268B4" w:rsidRPr="00495D84" w14:paraId="7C9C7F62"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495D84" w:rsidRDefault="001268B4" w:rsidP="00E94096">
            <w:pPr>
              <w:pStyle w:val="TAL"/>
              <w:spacing w:line="256" w:lineRule="auto"/>
              <w:rPr>
                <w:rFonts w:cs="Arial"/>
              </w:rPr>
            </w:pPr>
            <w:r w:rsidRPr="00495D84">
              <w:rPr>
                <w:rFonts w:cs="Arial"/>
              </w:rPr>
              <w:t>OCNG_RA</w:t>
            </w:r>
            <w:r w:rsidRPr="00495D84">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495D84" w:rsidRDefault="001268B4" w:rsidP="00E94096">
            <w:pPr>
              <w:pStyle w:val="TAC"/>
              <w:rPr>
                <w:lang w:eastAsia="ja-JP"/>
              </w:rPr>
            </w:pPr>
          </w:p>
        </w:tc>
      </w:tr>
      <w:tr w:rsidR="001268B4" w:rsidRPr="00495D84" w14:paraId="7C9C7F66" w14:textId="77777777" w:rsidTr="00B27C84">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094686D1" w:rsidR="001268B4" w:rsidRPr="00495D84" w:rsidRDefault="001268B4" w:rsidP="00E94096">
            <w:pPr>
              <w:pStyle w:val="TAL"/>
              <w:spacing w:line="256" w:lineRule="auto"/>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495D84" w:rsidRDefault="001268B4" w:rsidP="00E94096">
            <w:pPr>
              <w:pStyle w:val="TAC"/>
              <w:spacing w:line="256" w:lineRule="auto"/>
              <w:rPr>
                <w:rFonts w:cs="Arial"/>
              </w:rPr>
            </w:pPr>
            <w:r w:rsidRPr="00495D84">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495D84" w:rsidRDefault="001268B4" w:rsidP="00E94096">
            <w:pPr>
              <w:pStyle w:val="TAC"/>
              <w:rPr>
                <w:lang w:eastAsia="ja-JP"/>
              </w:rPr>
            </w:pPr>
          </w:p>
        </w:tc>
      </w:tr>
      <w:tr w:rsidR="001268B4" w:rsidRPr="00495D84" w14:paraId="7C9C7F6B" w14:textId="77777777" w:rsidTr="00B27C84">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5F10CF6F"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1</w:t>
            </w:r>
            <w:r>
              <w:rPr>
                <w:rFonts w:cs="Arial"/>
              </w:rPr>
              <w:t>:</w:t>
            </w:r>
            <w:r w:rsidR="001268B4" w:rsidRPr="00495D84">
              <w:rPr>
                <w:rFonts w:cs="Arial"/>
              </w:rPr>
              <w:tab/>
              <w:t>Special</w:t>
            </w:r>
            <w:r w:rsidR="00B27C84">
              <w:rPr>
                <w:rFonts w:cs="Arial"/>
              </w:rPr>
              <w:t xml:space="preserve"> </w:t>
            </w:r>
            <w:r w:rsidR="001268B4" w:rsidRPr="00495D84">
              <w:rPr>
                <w:rFonts w:cs="Arial"/>
              </w:rPr>
              <w:t>subframe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uplink-downlink</w:t>
            </w:r>
            <w:r w:rsidR="00B27C84">
              <w:rPr>
                <w:rFonts w:cs="Arial"/>
              </w:rPr>
              <w:t xml:space="preserve"> </w:t>
            </w:r>
            <w:r w:rsidR="001268B4" w:rsidRPr="00495D84">
              <w:rPr>
                <w:rFonts w:cs="Arial"/>
              </w:rPr>
              <w:t>configurations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table</w:t>
            </w:r>
            <w:r w:rsidR="00B27C84">
              <w:rPr>
                <w:rFonts w:cs="Arial"/>
              </w:rPr>
              <w:t xml:space="preserve"> </w:t>
            </w:r>
            <w:r w:rsidR="001268B4" w:rsidRPr="00495D84">
              <w:rPr>
                <w:rFonts w:cs="Arial"/>
              </w:rPr>
              <w:t>4.2-1</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36.211.</w:t>
            </w:r>
          </w:p>
          <w:p w14:paraId="7C9C7F68" w14:textId="3333231B"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2</w:t>
            </w:r>
            <w:r>
              <w:rPr>
                <w:rFonts w:cs="Arial"/>
              </w:rPr>
              <w:t>:</w:t>
            </w:r>
            <w:r w:rsidR="001268B4" w:rsidRPr="00495D84">
              <w:rPr>
                <w:rFonts w:cs="Arial"/>
              </w:rPr>
              <w:tab/>
              <w:t>DL</w:t>
            </w:r>
            <w:r w:rsidR="00B27C84">
              <w:rPr>
                <w:rFonts w:cs="Arial"/>
              </w:rPr>
              <w:t xml:space="preserve"> </w:t>
            </w:r>
            <w:r w:rsidR="001268B4" w:rsidRPr="00495D84">
              <w:rPr>
                <w:rFonts w:cs="Arial"/>
              </w:rPr>
              <w:t>RMCs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OCNG</w:t>
            </w:r>
            <w:r w:rsidR="00B27C84">
              <w:rPr>
                <w:rFonts w:cs="Arial"/>
              </w:rPr>
              <w:t xml:space="preserve"> </w:t>
            </w:r>
            <w:r w:rsidR="001268B4" w:rsidRPr="00495D84">
              <w:rPr>
                <w:rFonts w:cs="Arial"/>
              </w:rPr>
              <w:t>patterns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specified</w:t>
            </w:r>
            <w:r w:rsidR="00B27C84">
              <w:rPr>
                <w:rFonts w:cs="Arial"/>
              </w:rPr>
              <w:t xml:space="preserve"> </w:t>
            </w:r>
            <w:r w:rsidR="001268B4" w:rsidRPr="00495D84">
              <w:rPr>
                <w:rFonts w:cs="Arial"/>
              </w:rPr>
              <w:t>in</w:t>
            </w:r>
            <w:r w:rsidR="00B27C84">
              <w:rPr>
                <w:rFonts w:cs="Arial"/>
              </w:rPr>
              <w:t xml:space="preserve"> </w:t>
            </w:r>
            <w:r w:rsidR="00E833B2" w:rsidRPr="00495D84">
              <w:rPr>
                <w:rFonts w:cs="Arial"/>
              </w:rPr>
              <w:t>clause</w:t>
            </w:r>
            <w:r w:rsidR="001268B4" w:rsidRPr="00495D84">
              <w:rPr>
                <w:rFonts w:cs="Arial"/>
              </w:rPr>
              <w:t>s</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3.1</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3.2</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TS</w:t>
            </w:r>
            <w:r w:rsidR="00B27C84">
              <w:rPr>
                <w:rFonts w:cs="Arial"/>
              </w:rPr>
              <w:t xml:space="preserve"> </w:t>
            </w:r>
            <w:r w:rsidR="001268B4" w:rsidRPr="00495D84">
              <w:rPr>
                <w:rFonts w:cs="Arial"/>
              </w:rPr>
              <w:t>36.133</w:t>
            </w:r>
            <w:r w:rsidR="00B27C84">
              <w:rPr>
                <w:rFonts w:cs="Arial"/>
              </w:rPr>
              <w:t xml:space="preserve"> </w:t>
            </w:r>
            <w:r w:rsidR="001268B4" w:rsidRPr="00495D84">
              <w:rPr>
                <w:rFonts w:cs="Arial"/>
              </w:rPr>
              <w:t>respectively.</w:t>
            </w:r>
          </w:p>
          <w:p w14:paraId="7C9C7F69" w14:textId="00E21D11" w:rsidR="001268B4" w:rsidRPr="00495D84" w:rsidRDefault="00E94096" w:rsidP="000B5C74">
            <w:pPr>
              <w:pStyle w:val="TAN"/>
              <w:keepNext w:val="0"/>
              <w:spacing w:line="256" w:lineRule="auto"/>
              <w:rPr>
                <w:rFonts w:cs="Arial"/>
              </w:rPr>
            </w:pPr>
            <w:r>
              <w:rPr>
                <w:rFonts w:cs="Arial"/>
              </w:rPr>
              <w:t xml:space="preserve">NOTE </w:t>
            </w:r>
            <w:r w:rsidRPr="00495D84">
              <w:rPr>
                <w:rFonts w:cs="Arial"/>
              </w:rPr>
              <w:t>3</w:t>
            </w:r>
            <w:r>
              <w:rPr>
                <w:rFonts w:cs="Arial"/>
              </w:rPr>
              <w:t>:</w:t>
            </w:r>
            <w:r w:rsidR="001268B4" w:rsidRPr="00495D84">
              <w:rPr>
                <w:rFonts w:cs="Arial"/>
              </w:rPr>
              <w:tab/>
              <w:t>OCNG</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be</w:t>
            </w:r>
            <w:r w:rsidR="00B27C84">
              <w:rPr>
                <w:rFonts w:cs="Arial"/>
              </w:rPr>
              <w:t xml:space="preserve"> </w:t>
            </w:r>
            <w:r w:rsidR="001268B4" w:rsidRPr="00495D84">
              <w:rPr>
                <w:rFonts w:cs="Arial"/>
              </w:rPr>
              <w:t>used</w:t>
            </w:r>
            <w:r w:rsidR="00B27C84">
              <w:rPr>
                <w:rFonts w:cs="Arial"/>
              </w:rPr>
              <w:t xml:space="preserve"> </w:t>
            </w:r>
            <w:r w:rsidR="001268B4" w:rsidRPr="00495D84">
              <w:rPr>
                <w:rFonts w:cs="Arial"/>
              </w:rPr>
              <w:t>such</w:t>
            </w:r>
            <w:r w:rsidR="00B27C84">
              <w:rPr>
                <w:rFonts w:cs="Arial"/>
              </w:rPr>
              <w:t xml:space="preserve"> </w:t>
            </w:r>
            <w:r w:rsidR="001268B4" w:rsidRPr="00495D84">
              <w:rPr>
                <w:rFonts w:cs="Arial"/>
              </w:rPr>
              <w:t>that</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cells</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fully</w:t>
            </w:r>
            <w:r w:rsidR="00B27C84">
              <w:rPr>
                <w:rFonts w:cs="Arial"/>
              </w:rPr>
              <w:t xml:space="preserve"> </w:t>
            </w:r>
            <w:r w:rsidR="001268B4" w:rsidRPr="00495D84">
              <w:rPr>
                <w:rFonts w:cs="Arial"/>
              </w:rPr>
              <w:t>allocated</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constant</w:t>
            </w:r>
            <w:r w:rsidR="00B27C84">
              <w:rPr>
                <w:rFonts w:cs="Arial"/>
              </w:rPr>
              <w:t xml:space="preserve"> </w:t>
            </w:r>
            <w:r w:rsidR="001268B4" w:rsidRPr="00495D84">
              <w:rPr>
                <w:rFonts w:cs="Arial"/>
              </w:rPr>
              <w:t>total</w:t>
            </w:r>
            <w:r w:rsidR="00B27C84">
              <w:rPr>
                <w:rFonts w:cs="Arial"/>
              </w:rPr>
              <w:t xml:space="preserve"> </w:t>
            </w:r>
            <w:r w:rsidR="001268B4" w:rsidRPr="00495D84">
              <w:rPr>
                <w:rFonts w:cs="Arial"/>
              </w:rPr>
              <w:t>transmitted</w:t>
            </w:r>
            <w:r w:rsidR="00B27C84">
              <w:rPr>
                <w:rFonts w:cs="Arial"/>
              </w:rPr>
              <w:t xml:space="preserve"> </w:t>
            </w:r>
            <w:r w:rsidR="001268B4" w:rsidRPr="00495D84">
              <w:rPr>
                <w:rFonts w:cs="Arial"/>
              </w:rPr>
              <w:t>power</w:t>
            </w:r>
            <w:r w:rsidR="00B27C84">
              <w:rPr>
                <w:rFonts w:cs="Arial"/>
              </w:rPr>
              <w:t xml:space="preserve"> </w:t>
            </w:r>
            <w:r w:rsidR="001268B4" w:rsidRPr="00495D84">
              <w:rPr>
                <w:rFonts w:cs="Arial"/>
              </w:rPr>
              <w:t>spectral</w:t>
            </w:r>
            <w:r w:rsidR="00B27C84">
              <w:rPr>
                <w:rFonts w:cs="Arial"/>
              </w:rPr>
              <w:t xml:space="preserve"> </w:t>
            </w:r>
            <w:r w:rsidR="001268B4" w:rsidRPr="00495D84">
              <w:rPr>
                <w:rFonts w:cs="Arial"/>
              </w:rPr>
              <w:t>density</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achieved</w:t>
            </w:r>
            <w:r w:rsidR="00B27C84">
              <w:rPr>
                <w:rFonts w:cs="Arial"/>
              </w:rPr>
              <w:t xml:space="preserve"> </w:t>
            </w:r>
            <w:r w:rsidR="001268B4" w:rsidRPr="00495D84">
              <w:rPr>
                <w:rFonts w:cs="Arial"/>
              </w:rPr>
              <w:t>for</w:t>
            </w:r>
            <w:r w:rsidR="00B27C84">
              <w:rPr>
                <w:rFonts w:cs="Arial"/>
              </w:rPr>
              <w:t xml:space="preserve"> </w:t>
            </w:r>
            <w:r w:rsidR="001268B4" w:rsidRPr="00495D84">
              <w:rPr>
                <w:rFonts w:cs="Arial"/>
              </w:rPr>
              <w:t>all</w:t>
            </w:r>
            <w:r w:rsidR="00B27C84">
              <w:rPr>
                <w:rFonts w:cs="Arial"/>
              </w:rPr>
              <w:t xml:space="preserve"> </w:t>
            </w:r>
            <w:r w:rsidR="001268B4" w:rsidRPr="00495D84">
              <w:rPr>
                <w:rFonts w:cs="Arial"/>
              </w:rPr>
              <w:t>OFDM</w:t>
            </w:r>
            <w:r w:rsidR="00B27C84">
              <w:rPr>
                <w:rFonts w:cs="Arial"/>
              </w:rPr>
              <w:t xml:space="preserve"> </w:t>
            </w:r>
            <w:r w:rsidR="001268B4" w:rsidRPr="00495D84">
              <w:rPr>
                <w:rFonts w:cs="Arial"/>
              </w:rPr>
              <w:t>symbols.</w:t>
            </w:r>
          </w:p>
          <w:p w14:paraId="7C9C7F6A" w14:textId="460F189C" w:rsidR="001268B4" w:rsidRPr="00495D84" w:rsidRDefault="00E94096" w:rsidP="000B5C74">
            <w:pPr>
              <w:pStyle w:val="TAN"/>
              <w:keepNext w:val="0"/>
              <w:spacing w:line="256" w:lineRule="auto"/>
              <w:rPr>
                <w:rFonts w:cs="Arial"/>
                <w:lang w:eastAsia="zh-CN"/>
              </w:rPr>
            </w:pPr>
            <w:r>
              <w:rPr>
                <w:rFonts w:cs="Arial"/>
              </w:rPr>
              <w:t xml:space="preserve">NOTE </w:t>
            </w:r>
            <w:r w:rsidRPr="00495D84">
              <w:rPr>
                <w:rFonts w:cs="Arial"/>
              </w:rPr>
              <w:t>4</w:t>
            </w:r>
            <w:r>
              <w:rPr>
                <w:rFonts w:cs="Arial"/>
              </w:rPr>
              <w:t>:</w:t>
            </w:r>
            <w:r w:rsidR="001268B4" w:rsidRPr="00495D84">
              <w:rPr>
                <w:rFonts w:cs="Arial"/>
              </w:rPr>
              <w:tab/>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required</w:t>
            </w:r>
            <w:r w:rsidR="00B27C84">
              <w:rPr>
                <w:rFonts w:cs="Arial"/>
              </w:rPr>
              <w:t xml:space="preserve"> </w:t>
            </w:r>
            <w:r w:rsidR="001268B4" w:rsidRPr="00495D84">
              <w:rPr>
                <w:rFonts w:cs="Arial"/>
              </w:rPr>
              <w:t>only</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ensure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to</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DUT</w:t>
            </w:r>
            <w:r w:rsidR="00B27C84">
              <w:rPr>
                <w:rFonts w:cs="Arial"/>
              </w:rPr>
              <w:t xml:space="preserve"> </w:t>
            </w:r>
            <w:r w:rsidR="001268B4" w:rsidRPr="00495D84">
              <w:rPr>
                <w:rFonts w:cs="Arial"/>
              </w:rPr>
              <w:t>in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EN-DC</w:t>
            </w:r>
            <w:r w:rsidR="00B27C84">
              <w:rPr>
                <w:rFonts w:cs="Arial"/>
              </w:rPr>
              <w:t xml:space="preserve"> </w:t>
            </w:r>
            <w:r w:rsidR="001268B4" w:rsidRPr="00495D84">
              <w:rPr>
                <w:rFonts w:cs="Arial"/>
              </w:rPr>
              <w:t>operation.</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System</w:t>
            </w:r>
            <w:r w:rsidR="00B27C84">
              <w:rPr>
                <w:rFonts w:cs="Arial"/>
              </w:rPr>
              <w:t xml:space="preserve"> </w:t>
            </w:r>
            <w:r w:rsidR="001268B4" w:rsidRPr="00495D84">
              <w:rPr>
                <w:rFonts w:cs="Arial"/>
              </w:rPr>
              <w:t>shall</w:t>
            </w:r>
            <w:r w:rsidR="00B27C84">
              <w:rPr>
                <w:rFonts w:cs="Arial"/>
              </w:rPr>
              <w:t xml:space="preserve"> </w:t>
            </w:r>
            <w:r w:rsidR="001268B4" w:rsidRPr="00495D84">
              <w:rPr>
                <w:rFonts w:cs="Arial"/>
              </w:rPr>
              <w:t>provide</w:t>
            </w:r>
            <w:r w:rsidR="00B27C84">
              <w:rPr>
                <w:rFonts w:cs="Arial"/>
              </w:rPr>
              <w:t xml:space="preserve"> </w:t>
            </w:r>
            <w:r w:rsidR="001268B4" w:rsidRPr="00495D84">
              <w:rPr>
                <w:rFonts w:cs="Arial"/>
              </w:rPr>
              <w:t>a</w:t>
            </w:r>
            <w:r w:rsidR="00B27C84">
              <w:rPr>
                <w:rFonts w:cs="Arial"/>
              </w:rPr>
              <w:t xml:space="preserve"> </w:t>
            </w:r>
            <w:r w:rsidR="001268B4" w:rsidRPr="00495D84">
              <w:rPr>
                <w:rFonts w:cs="Arial"/>
              </w:rPr>
              <w:t>stable</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noise-free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without</w:t>
            </w:r>
            <w:r w:rsidR="00B27C84">
              <w:rPr>
                <w:rFonts w:cs="Arial"/>
              </w:rPr>
              <w:t xml:space="preserve"> </w:t>
            </w:r>
            <w:r w:rsidR="001268B4" w:rsidRPr="00495D84">
              <w:rPr>
                <w:rFonts w:cs="Arial"/>
              </w:rPr>
              <w:t>need</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precise</w:t>
            </w:r>
            <w:r w:rsidR="00B27C84">
              <w:rPr>
                <w:rFonts w:cs="Arial"/>
              </w:rPr>
              <w:t xml:space="preserve"> </w:t>
            </w:r>
            <w:r w:rsidR="001268B4" w:rsidRPr="00495D84">
              <w:rPr>
                <w:rFonts w:cs="Arial"/>
              </w:rPr>
              <w:t>propagation</w:t>
            </w:r>
            <w:r w:rsidR="00B27C84">
              <w:rPr>
                <w:rFonts w:cs="Arial"/>
              </w:rPr>
              <w:t xml:space="preserve"> </w:t>
            </w:r>
            <w:r w:rsidR="001268B4" w:rsidRPr="00495D84">
              <w:rPr>
                <w:rFonts w:cs="Arial"/>
              </w:rPr>
              <w:t>modelling,</w:t>
            </w:r>
            <w:r w:rsidR="00B27C84">
              <w:rPr>
                <w:rFonts w:cs="Arial"/>
              </w:rPr>
              <w:t xml:space="preserve"> </w:t>
            </w:r>
            <w:r w:rsidR="001268B4" w:rsidRPr="00495D84">
              <w:rPr>
                <w:rFonts w:cs="Arial"/>
              </w:rPr>
              <w:t>path</w:t>
            </w:r>
            <w:r w:rsidR="00B27C84">
              <w:rPr>
                <w:rFonts w:cs="Arial"/>
              </w:rPr>
              <w:t xml:space="preserve"> </w:t>
            </w:r>
            <w:r w:rsidR="001268B4" w:rsidRPr="00495D84">
              <w:rPr>
                <w:rFonts w:cs="Arial"/>
              </w:rPr>
              <w:t>loss</w:t>
            </w:r>
            <w:r w:rsidR="00B27C84">
              <w:rPr>
                <w:rFonts w:cs="Arial"/>
              </w:rPr>
              <w:t xml:space="preserve"> </w:t>
            </w:r>
            <w:r w:rsidR="001268B4" w:rsidRPr="00495D84">
              <w:rPr>
                <w:rFonts w:cs="Arial"/>
              </w:rPr>
              <w:t>and</w:t>
            </w:r>
            <w:r w:rsidR="00B27C84">
              <w:rPr>
                <w:rFonts w:cs="Arial"/>
              </w:rPr>
              <w:t xml:space="preserve"> </w:t>
            </w:r>
            <w:r w:rsidR="001268B4" w:rsidRPr="00495D84">
              <w:rPr>
                <w:rFonts w:cs="Arial"/>
              </w:rPr>
              <w:t>polarization</w:t>
            </w:r>
            <w:r w:rsidR="00B27C84">
              <w:rPr>
                <w:rFonts w:cs="Arial"/>
              </w:rPr>
              <w:t xml:space="preserve"> </w:t>
            </w:r>
            <w:r w:rsidR="001268B4" w:rsidRPr="00495D84">
              <w:rPr>
                <w:rFonts w:cs="Arial"/>
              </w:rPr>
              <w:t>control.</w:t>
            </w:r>
            <w:r w:rsidR="00B27C84">
              <w:rPr>
                <w:rFonts w:cs="Arial"/>
              </w:rPr>
              <w:t xml:space="preserve"> </w:t>
            </w:r>
            <w:r w:rsidR="001268B4" w:rsidRPr="00495D84">
              <w:rPr>
                <w:rFonts w:cs="Arial"/>
              </w:rPr>
              <w:t>Further</w:t>
            </w:r>
            <w:r w:rsidR="00B27C84">
              <w:rPr>
                <w:rFonts w:cs="Arial"/>
              </w:rPr>
              <w:t xml:space="preserve"> </w:t>
            </w:r>
            <w:r w:rsidR="001268B4" w:rsidRPr="00495D84">
              <w:rPr>
                <w:rFonts w:cs="Arial"/>
              </w:rPr>
              <w:t>details</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signal</w:t>
            </w:r>
            <w:r w:rsidR="00B27C84">
              <w:rPr>
                <w:rFonts w:cs="Arial"/>
              </w:rPr>
              <w:t xml:space="preserve"> </w:t>
            </w:r>
            <w:r w:rsidR="001268B4" w:rsidRPr="00495D84">
              <w:rPr>
                <w:rFonts w:cs="Arial"/>
              </w:rPr>
              <w:t>configuration</w:t>
            </w:r>
            <w:r w:rsidR="00B27C84">
              <w:rPr>
                <w:rFonts w:cs="Arial"/>
              </w:rPr>
              <w:t xml:space="preserve"> </w:t>
            </w:r>
            <w:r w:rsidR="001268B4" w:rsidRPr="00495D84">
              <w:rPr>
                <w:rFonts w:cs="Arial"/>
              </w:rPr>
              <w:t>are</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defined</w:t>
            </w:r>
            <w:r w:rsidR="00B27C84">
              <w:rPr>
                <w:rFonts w:cs="Arial"/>
              </w:rPr>
              <w:t xml:space="preserve"> </w:t>
            </w:r>
            <w:r w:rsidR="001268B4" w:rsidRPr="00495D84">
              <w:rPr>
                <w:rFonts w:cs="Arial"/>
              </w:rPr>
              <w:t>as</w:t>
            </w:r>
            <w:r w:rsidR="00B27C84">
              <w:rPr>
                <w:rFonts w:cs="Arial"/>
              </w:rPr>
              <w:t xml:space="preserve"> </w:t>
            </w:r>
            <w:r w:rsidR="001268B4" w:rsidRPr="00495D84">
              <w:rPr>
                <w:rFonts w:cs="Arial"/>
              </w:rPr>
              <w:t>part</w:t>
            </w:r>
            <w:r w:rsidR="00B27C84">
              <w:rPr>
                <w:rFonts w:cs="Arial"/>
              </w:rPr>
              <w:t xml:space="preserve"> </w:t>
            </w:r>
            <w:r w:rsidR="001268B4" w:rsidRPr="00495D84">
              <w:rPr>
                <w:rFonts w:cs="Arial"/>
              </w:rPr>
              <w:t>of</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cell</w:t>
            </w:r>
            <w:r w:rsidR="00B27C84">
              <w:rPr>
                <w:rFonts w:cs="Arial"/>
              </w:rPr>
              <w:t xml:space="preserve"> </w:t>
            </w:r>
            <w:r w:rsidR="001268B4" w:rsidRPr="00495D84">
              <w:rPr>
                <w:rFonts w:cs="Arial"/>
              </w:rPr>
              <w:t>specific</w:t>
            </w:r>
            <w:r w:rsidR="00B27C84">
              <w:rPr>
                <w:rFonts w:cs="Arial"/>
              </w:rPr>
              <w:t xml:space="preserve"> </w:t>
            </w:r>
            <w:r w:rsidR="001268B4" w:rsidRPr="00495D84">
              <w:rPr>
                <w:rFonts w:cs="Arial"/>
              </w:rPr>
              <w:t>test</w:t>
            </w:r>
            <w:r w:rsidR="00B27C84">
              <w:rPr>
                <w:rFonts w:cs="Arial"/>
              </w:rPr>
              <w:t xml:space="preserve"> </w:t>
            </w:r>
            <w:r w:rsidR="001268B4" w:rsidRPr="00495D84">
              <w:rPr>
                <w:rFonts w:cs="Arial"/>
              </w:rPr>
              <w:t>parameters,</w:t>
            </w:r>
            <w:r w:rsidR="00B27C84">
              <w:rPr>
                <w:rFonts w:cs="Arial"/>
              </w:rPr>
              <w:t xml:space="preserve"> </w:t>
            </w:r>
            <w:r w:rsidR="001268B4" w:rsidRPr="00495D84">
              <w:rPr>
                <w:rFonts w:cs="Arial"/>
              </w:rPr>
              <w:t>since</w:t>
            </w:r>
            <w:r w:rsidR="00B27C84">
              <w:rPr>
                <w:rFonts w:cs="Arial"/>
              </w:rPr>
              <w:t xml:space="preserve"> </w:t>
            </w:r>
            <w:r w:rsidR="001268B4" w:rsidRPr="00495D84">
              <w:rPr>
                <w:rFonts w:cs="Arial"/>
              </w:rPr>
              <w:t>the</w:t>
            </w:r>
            <w:r w:rsidR="00B27C84">
              <w:rPr>
                <w:rFonts w:cs="Arial"/>
              </w:rPr>
              <w:t xml:space="preserve"> </w:t>
            </w:r>
            <w:r w:rsidR="001268B4" w:rsidRPr="00495D84">
              <w:rPr>
                <w:rFonts w:cs="Arial"/>
              </w:rPr>
              <w:t>E-UTRA</w:t>
            </w:r>
            <w:r w:rsidR="00B27C84">
              <w:rPr>
                <w:rFonts w:cs="Arial"/>
              </w:rPr>
              <w:t xml:space="preserve"> </w:t>
            </w:r>
            <w:r w:rsidR="001268B4" w:rsidRPr="00495D84">
              <w:rPr>
                <w:rFonts w:cs="Arial"/>
              </w:rPr>
              <w:t>link</w:t>
            </w:r>
            <w:r w:rsidR="00B27C84">
              <w:rPr>
                <w:rFonts w:cs="Arial"/>
              </w:rPr>
              <w:t xml:space="preserve"> </w:t>
            </w:r>
            <w:r w:rsidR="001268B4" w:rsidRPr="00495D84">
              <w:rPr>
                <w:rFonts w:cs="Arial"/>
              </w:rPr>
              <w:t>is</w:t>
            </w:r>
            <w:r w:rsidR="00B27C84">
              <w:rPr>
                <w:rFonts w:cs="Arial"/>
              </w:rPr>
              <w:t xml:space="preserve"> </w:t>
            </w:r>
            <w:r w:rsidR="001268B4" w:rsidRPr="00495D84">
              <w:rPr>
                <w:rFonts w:cs="Arial"/>
              </w:rPr>
              <w:t>not</w:t>
            </w:r>
            <w:r w:rsidR="00B27C84">
              <w:rPr>
                <w:rFonts w:cs="Arial"/>
              </w:rPr>
              <w:t xml:space="preserve"> </w:t>
            </w:r>
            <w:r w:rsidR="001268B4" w:rsidRPr="00495D84">
              <w:rPr>
                <w:rFonts w:cs="Arial"/>
              </w:rPr>
              <w:t>under</w:t>
            </w:r>
            <w:r w:rsidR="00B27C84">
              <w:rPr>
                <w:rFonts w:cs="Arial"/>
              </w:rPr>
              <w:t xml:space="preserve"> </w:t>
            </w:r>
            <w:r w:rsidR="001268B4" w:rsidRPr="00495D84">
              <w:rPr>
                <w:rFonts w:cs="Arial"/>
              </w:rPr>
              <w:t>performance</w:t>
            </w:r>
            <w:r w:rsidR="00B27C84">
              <w:rPr>
                <w:rFonts w:cs="Arial"/>
              </w:rPr>
              <w:t xml:space="preserve"> </w:t>
            </w:r>
            <w:r w:rsidR="001268B4" w:rsidRPr="00495D84">
              <w:rPr>
                <w:rFonts w:cs="Arial"/>
              </w:rPr>
              <w:t>verification</w:t>
            </w:r>
            <w:r w:rsidR="00B27C84">
              <w:rPr>
                <w:rFonts w:cs="Arial"/>
              </w:rPr>
              <w:t xml:space="preserve"> </w:t>
            </w:r>
            <w:r w:rsidR="001268B4" w:rsidRPr="00495D84">
              <w:rPr>
                <w:rFonts w:cs="Arial"/>
              </w:rPr>
              <w:t>and</w:t>
            </w:r>
            <w:r w:rsidR="00B27C84">
              <w:rPr>
                <w:rFonts w:cs="Arial"/>
              </w:rPr>
              <w:t xml:space="preserve"> </w:t>
            </w:r>
            <w:r w:rsidR="005003B9" w:rsidRPr="00495D84">
              <w:rPr>
                <w:iCs/>
              </w:rPr>
              <w:t>shall</w:t>
            </w:r>
            <w:r w:rsidR="00B27C84">
              <w:rPr>
                <w:iCs/>
              </w:rPr>
              <w:t xml:space="preserve"> </w:t>
            </w:r>
            <w:r w:rsidR="005003B9" w:rsidRPr="00495D84">
              <w:rPr>
                <w:iCs/>
              </w:rPr>
              <w:t>not</w:t>
            </w:r>
            <w:r w:rsidR="00B27C84">
              <w:rPr>
                <w:iCs/>
              </w:rPr>
              <w:t xml:space="preserve"> </w:t>
            </w:r>
            <w:r w:rsidR="005003B9" w:rsidRPr="00495D84">
              <w:rPr>
                <w:iCs/>
              </w:rPr>
              <w:t>affect</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result</w:t>
            </w:r>
            <w:r w:rsidR="00B27C84">
              <w:rPr>
                <w:iCs/>
              </w:rPr>
              <w:t xml:space="preserve"> </w:t>
            </w:r>
            <w:r w:rsidR="005003B9" w:rsidRPr="00495D84">
              <w:rPr>
                <w:iCs/>
              </w:rPr>
              <w:t>unless</w:t>
            </w:r>
            <w:r w:rsidR="00B27C84">
              <w:rPr>
                <w:iCs/>
              </w:rPr>
              <w:t xml:space="preserve"> </w:t>
            </w:r>
            <w:r w:rsidR="005003B9" w:rsidRPr="00495D84">
              <w:rPr>
                <w:iCs/>
              </w:rPr>
              <w:t>otherwise</w:t>
            </w:r>
            <w:r w:rsidR="00B27C84">
              <w:rPr>
                <w:iCs/>
              </w:rPr>
              <w:t xml:space="preserve"> </w:t>
            </w:r>
            <w:r w:rsidR="005003B9" w:rsidRPr="00495D84">
              <w:rPr>
                <w:iCs/>
              </w:rPr>
              <w:t>specifically</w:t>
            </w:r>
            <w:r w:rsidR="00B27C84">
              <w:rPr>
                <w:iCs/>
              </w:rPr>
              <w:t xml:space="preserve"> </w:t>
            </w:r>
            <w:r w:rsidR="005003B9" w:rsidRPr="00495D84">
              <w:rPr>
                <w:iCs/>
              </w:rPr>
              <w:t>stated</w:t>
            </w:r>
            <w:r w:rsidR="00B27C84">
              <w:rPr>
                <w:iCs/>
              </w:rPr>
              <w:t xml:space="preserve"> </w:t>
            </w:r>
            <w:r w:rsidR="005003B9" w:rsidRPr="00495D84">
              <w:rPr>
                <w:iCs/>
              </w:rPr>
              <w:t>in</w:t>
            </w:r>
            <w:r w:rsidR="00B27C84">
              <w:rPr>
                <w:iCs/>
              </w:rPr>
              <w:t xml:space="preserve"> </w:t>
            </w:r>
            <w:r w:rsidR="005003B9" w:rsidRPr="00495D84">
              <w:rPr>
                <w:iCs/>
              </w:rPr>
              <w:t>the</w:t>
            </w:r>
            <w:r w:rsidR="00B27C84">
              <w:rPr>
                <w:iCs/>
              </w:rPr>
              <w:t xml:space="preserve"> </w:t>
            </w:r>
            <w:r w:rsidR="005003B9" w:rsidRPr="00495D84">
              <w:rPr>
                <w:iCs/>
              </w:rPr>
              <w:t>test</w:t>
            </w:r>
            <w:r w:rsidR="00B27C84">
              <w:rPr>
                <w:iCs/>
              </w:rPr>
              <w:t xml:space="preserve"> </w:t>
            </w:r>
            <w:r w:rsidR="005003B9" w:rsidRPr="00495D84">
              <w:rPr>
                <w:iCs/>
              </w:rPr>
              <w:t>case</w:t>
            </w:r>
            <w:r w:rsidR="001268B4" w:rsidRPr="00495D84">
              <w:rPr>
                <w:rFonts w:cs="Arial"/>
              </w:rPr>
              <w:t>.</w:t>
            </w:r>
          </w:p>
        </w:tc>
      </w:tr>
    </w:tbl>
    <w:p w14:paraId="7C9C7F6C" w14:textId="77777777" w:rsidR="001268B4" w:rsidRPr="00495D84" w:rsidRDefault="001268B4" w:rsidP="001268B4"/>
    <w:p w14:paraId="7C9C7F6D" w14:textId="77777777" w:rsidR="001268B4" w:rsidRPr="00495D84" w:rsidRDefault="001268B4" w:rsidP="001268B4">
      <w:pPr>
        <w:pStyle w:val="Heading2"/>
      </w:pPr>
      <w:r w:rsidRPr="00495D84">
        <w:t>A.3.7A</w:t>
      </w:r>
      <w:r w:rsidRPr="00495D84">
        <w:tab/>
        <w:t>NR FR1-FR2 test setup</w:t>
      </w:r>
    </w:p>
    <w:p w14:paraId="7C9C7F6E" w14:textId="206D8E31" w:rsidR="001268B4" w:rsidRPr="00495D84" w:rsidRDefault="001268B4" w:rsidP="001268B4">
      <w:pPr>
        <w:rPr>
          <w:snapToGrid w:val="0"/>
        </w:rPr>
      </w:pPr>
      <w:r w:rsidRPr="00495D84">
        <w:rPr>
          <w:snapToGrid w:val="0"/>
        </w:rPr>
        <w:t>Some Test cases in clause A.7 have NR cells in both FR1 and FR2.</w:t>
      </w:r>
      <w:r w:rsidRPr="00495D84">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495D84">
        <w:rPr>
          <w:iCs/>
        </w:rPr>
        <w:t>shall not affect the test result unless otherwise specifically stated in the test case</w:t>
      </w:r>
      <w:r w:rsidRPr="00495D84">
        <w:rPr>
          <w:iCs/>
        </w:rPr>
        <w:t>.</w:t>
      </w:r>
    </w:p>
    <w:p w14:paraId="2E948A44" w14:textId="3005BB19" w:rsidR="003943C3" w:rsidRPr="00495D84" w:rsidRDefault="003943C3" w:rsidP="003943C3">
      <w:pPr>
        <w:pStyle w:val="Heading2"/>
      </w:pPr>
      <w:r w:rsidRPr="00495D84">
        <w:t>A.3.7B</w:t>
      </w:r>
      <w:r w:rsidRPr="00495D84">
        <w:tab/>
        <w:t xml:space="preserve">EN-DC test setup with unlicensed bands </w:t>
      </w:r>
    </w:p>
    <w:p w14:paraId="13890F06" w14:textId="5A2867FC" w:rsidR="003943C3" w:rsidRPr="00495D84" w:rsidRDefault="003943C3" w:rsidP="00A9645C">
      <w:pPr>
        <w:pStyle w:val="Heading3"/>
        <w:rPr>
          <w:snapToGrid w:val="0"/>
        </w:rPr>
      </w:pPr>
      <w:r w:rsidRPr="00495D84">
        <w:rPr>
          <w:snapToGrid w:val="0"/>
        </w:rPr>
        <w:t>A.3.7B.1</w:t>
      </w:r>
      <w:r w:rsidRPr="00495D84">
        <w:rPr>
          <w:snapToGrid w:val="0"/>
        </w:rPr>
        <w:tab/>
        <w:t>Introduction</w:t>
      </w:r>
    </w:p>
    <w:p w14:paraId="0C121520" w14:textId="781A5DEA" w:rsidR="003943C3" w:rsidRPr="00495D84" w:rsidRDefault="003943C3" w:rsidP="00A9645C">
      <w:pPr>
        <w:pStyle w:val="Heading3"/>
        <w:rPr>
          <w:snapToGrid w:val="0"/>
        </w:rPr>
      </w:pPr>
      <w:r w:rsidRPr="00495D84">
        <w:rPr>
          <w:snapToGrid w:val="0"/>
        </w:rPr>
        <w:t>A.3.7B.2</w:t>
      </w:r>
      <w:r w:rsidRPr="00495D84">
        <w:rPr>
          <w:snapToGrid w:val="0"/>
        </w:rPr>
        <w:tab/>
        <w:t>E-UTRAN Serving Cell Parameters</w:t>
      </w:r>
    </w:p>
    <w:p w14:paraId="2CC12C17" w14:textId="45FCA976" w:rsidR="003943C3" w:rsidRPr="00495D84" w:rsidRDefault="003943C3" w:rsidP="003943C3">
      <w:pPr>
        <w:pStyle w:val="Heading4"/>
        <w:rPr>
          <w:snapToGrid w:val="0"/>
        </w:rPr>
      </w:pPr>
      <w:r w:rsidRPr="00495D84">
        <w:rPr>
          <w:snapToGrid w:val="0"/>
        </w:rPr>
        <w:t>A.3.7B.2.1</w:t>
      </w:r>
      <w:r w:rsidRPr="00495D84">
        <w:rPr>
          <w:snapToGrid w:val="0"/>
        </w:rPr>
        <w:tab/>
        <w:t>E-UTRAN Serving Cell Parameters for Tests with NR Cell(s) under CCA in FR1</w:t>
      </w:r>
    </w:p>
    <w:p w14:paraId="09C5426E" w14:textId="4EA32724" w:rsidR="003943C3" w:rsidRPr="00495D84" w:rsidRDefault="00C66EE6" w:rsidP="003943C3">
      <w:pPr>
        <w:rPr>
          <w:snapToGrid w:val="0"/>
        </w:rPr>
      </w:pPr>
      <w:r>
        <w:rPr>
          <w:snapToGrid w:val="0"/>
        </w:rPr>
        <w:t>table</w:t>
      </w:r>
      <w:r w:rsidR="003943C3" w:rsidRPr="00495D84">
        <w:rPr>
          <w:snapToGrid w:val="0"/>
        </w:rPr>
        <w:t xml:space="preserve"> A.3.7A.2.1-1 defines cell specific test parameters for E-UTRAN cell which can be used in EN-DC test cases or in any test case comprising at least one E-UTRA serving cell with all NR cells under CCA in FR1.</w:t>
      </w:r>
      <w:r w:rsidR="003943C3" w:rsidRPr="00495D84">
        <w:rPr>
          <w:iCs/>
        </w:rPr>
        <w:t xml:space="preserve"> Unless otherwise stated within the test, all measurements in </w:t>
      </w:r>
      <w:r w:rsidR="00E94096">
        <w:rPr>
          <w:iCs/>
        </w:rPr>
        <w:t>annex</w:t>
      </w:r>
      <w:r w:rsidR="003943C3" w:rsidRPr="00495D84">
        <w:rPr>
          <w:iCs/>
        </w:rPr>
        <w:t xml:space="preserve">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495D84" w:rsidRDefault="003943C3" w:rsidP="003943C3">
      <w:pPr>
        <w:pStyle w:val="TH"/>
      </w:pPr>
      <w:r w:rsidRPr="00495D84">
        <w:t>Table A.3.7B.2.1-1: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2"/>
        <w:gridCol w:w="1419"/>
        <w:gridCol w:w="3984"/>
      </w:tblGrid>
      <w:tr w:rsidR="003943C3" w:rsidRPr="00495D84" w14:paraId="473E6380" w14:textId="77777777" w:rsidTr="00E94096">
        <w:trPr>
          <w:cantSplit/>
          <w:tblHeader/>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495D84" w:rsidRDefault="003943C3" w:rsidP="003943C3">
            <w:pPr>
              <w:pStyle w:val="TAH"/>
              <w:keepNext w:val="0"/>
              <w:rPr>
                <w:rFonts w:cs="Arial"/>
                <w:lang w:eastAsia="ja-JP"/>
              </w:rPr>
            </w:pPr>
            <w:r w:rsidRPr="00495D84">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495D84" w:rsidRDefault="003943C3" w:rsidP="003943C3">
            <w:pPr>
              <w:pStyle w:val="TAH"/>
              <w:keepNext w:val="0"/>
              <w:rPr>
                <w:rFonts w:cs="Arial"/>
                <w:lang w:eastAsia="ja-JP"/>
              </w:rPr>
            </w:pPr>
            <w:r w:rsidRPr="00495D84">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20DC715B" w:rsidR="003943C3" w:rsidRPr="00495D84" w:rsidRDefault="003943C3" w:rsidP="003943C3">
            <w:pPr>
              <w:pStyle w:val="TAH"/>
              <w:keepNext w:val="0"/>
              <w:rPr>
                <w:rFonts w:cs="Arial"/>
                <w:lang w:eastAsia="ja-JP"/>
              </w:rPr>
            </w:pPr>
            <w:r w:rsidRPr="00495D84">
              <w:rPr>
                <w:rFonts w:cs="Arial"/>
              </w:rPr>
              <w:t>E-UTRAN</w:t>
            </w:r>
            <w:r w:rsidR="00B27C84">
              <w:rPr>
                <w:rFonts w:cs="Arial"/>
              </w:rPr>
              <w:t xml:space="preserve"> </w:t>
            </w:r>
            <w:r w:rsidRPr="00495D84">
              <w:rPr>
                <w:rFonts w:cs="Arial"/>
              </w:rPr>
              <w:t>Cell</w:t>
            </w:r>
          </w:p>
        </w:tc>
      </w:tr>
      <w:tr w:rsidR="003943C3" w:rsidRPr="00495D84" w14:paraId="235DF2B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3D36B40C" w:rsidR="003943C3" w:rsidRPr="00495D84" w:rsidRDefault="003943C3" w:rsidP="003943C3">
            <w:pPr>
              <w:pStyle w:val="TAL"/>
              <w:keepNext w:val="0"/>
              <w:rPr>
                <w:rFonts w:cs="Arial"/>
              </w:rPr>
            </w:pPr>
            <w:r w:rsidRPr="00495D84">
              <w:rPr>
                <w:rFonts w:cs="Arial"/>
              </w:rPr>
              <w:t>Duplex</w:t>
            </w:r>
            <w:r w:rsidR="00B27C84">
              <w:rPr>
                <w:rFonts w:cs="Arial"/>
              </w:rPr>
              <w:t xml:space="preserve"> </w:t>
            </w:r>
            <w:r w:rsidRPr="00495D84">
              <w:rPr>
                <w:rFonts w:cs="Arial"/>
              </w:rPr>
              <w:t>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F4EA403" w:rsidR="003943C3" w:rsidRPr="00495D84" w:rsidRDefault="003943C3" w:rsidP="003943C3">
            <w:pPr>
              <w:pStyle w:val="TAC"/>
              <w:keepNext w:val="0"/>
              <w:rPr>
                <w:rFonts w:cs="Arial"/>
              </w:rPr>
            </w:pPr>
            <w:r w:rsidRPr="00495D84">
              <w:rPr>
                <w:rFonts w:cs="Arial"/>
              </w:rPr>
              <w:t>FDD</w:t>
            </w:r>
            <w:r w:rsidR="00B27C84">
              <w:rPr>
                <w:rFonts w:cs="Arial"/>
              </w:rPr>
              <w:t xml:space="preserve"> </w:t>
            </w:r>
            <w:r w:rsidRPr="00495D84">
              <w:rPr>
                <w:rFonts w:cs="Arial"/>
              </w:rPr>
              <w:t>or</w:t>
            </w:r>
            <w:r w:rsidR="00B27C84">
              <w:rPr>
                <w:rFonts w:cs="Arial"/>
              </w:rPr>
              <w:t xml:space="preserve"> </w:t>
            </w:r>
            <w:r w:rsidRPr="00495D84">
              <w:rPr>
                <w:rFonts w:cs="Arial"/>
              </w:rPr>
              <w:t>TDD</w:t>
            </w:r>
          </w:p>
        </w:tc>
      </w:tr>
      <w:tr w:rsidR="003943C3" w:rsidRPr="00495D84" w14:paraId="7224139E"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480BF26C"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special</w:t>
            </w:r>
            <w:r w:rsidR="00B27C84">
              <w:rPr>
                <w:rFonts w:cs="v4.2.0"/>
                <w:lang w:eastAsia="zh-CN"/>
              </w:rPr>
              <w:t xml:space="preserve"> </w:t>
            </w:r>
            <w:r w:rsidRPr="00495D84">
              <w:rPr>
                <w:rFonts w:cs="v4.2.0"/>
                <w:lang w:eastAsia="zh-CN"/>
              </w:rPr>
              <w:t>subframe</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495D84" w:rsidRDefault="003943C3" w:rsidP="003943C3">
            <w:pPr>
              <w:pStyle w:val="TAC"/>
              <w:keepNext w:val="0"/>
              <w:rPr>
                <w:rFonts w:cs="Arial"/>
                <w:lang w:eastAsia="zh-CN"/>
              </w:rPr>
            </w:pPr>
            <w:r w:rsidRPr="00495D84">
              <w:rPr>
                <w:rFonts w:cs="v4.2.0"/>
                <w:bCs/>
                <w:lang w:eastAsia="zh-CN"/>
              </w:rPr>
              <w:t>6</w:t>
            </w:r>
          </w:p>
        </w:tc>
      </w:tr>
      <w:tr w:rsidR="003943C3" w:rsidRPr="00495D84" w14:paraId="1D8ED97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6D636591" w:rsidR="003943C3" w:rsidRPr="00495D84" w:rsidRDefault="003943C3" w:rsidP="003943C3">
            <w:pPr>
              <w:pStyle w:val="TAL"/>
              <w:keepNext w:val="0"/>
              <w:rPr>
                <w:rFonts w:cs="Arial"/>
              </w:rPr>
            </w:pPr>
            <w:r w:rsidRPr="00495D84">
              <w:rPr>
                <w:rFonts w:cs="v4.2.0"/>
                <w:lang w:eastAsia="zh-CN"/>
              </w:rPr>
              <w:t>TDD</w:t>
            </w:r>
            <w:r w:rsidR="00B27C84">
              <w:rPr>
                <w:rFonts w:cs="v4.2.0"/>
                <w:lang w:eastAsia="zh-CN"/>
              </w:rPr>
              <w:t xml:space="preserve"> </w:t>
            </w:r>
            <w:r w:rsidRPr="00495D84">
              <w:rPr>
                <w:rFonts w:cs="v4.2.0"/>
                <w:lang w:eastAsia="zh-CN"/>
              </w:rPr>
              <w:t>uplink-downlink</w:t>
            </w:r>
            <w:r w:rsidR="00B27C84">
              <w:rPr>
                <w:rFonts w:cs="v4.2.0"/>
                <w:lang w:eastAsia="zh-CN"/>
              </w:rPr>
              <w:t xml:space="preserve"> </w:t>
            </w:r>
            <w:r w:rsidRPr="00495D84">
              <w:rPr>
                <w:rFonts w:cs="v4.2.0"/>
                <w:lang w:eastAsia="zh-CN"/>
              </w:rPr>
              <w:t>configuration</w:t>
            </w:r>
            <w:r w:rsidRPr="00495D84">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495D84" w:rsidRDefault="003943C3" w:rsidP="003943C3">
            <w:pPr>
              <w:pStyle w:val="TAC"/>
              <w:keepNext w:val="0"/>
              <w:rPr>
                <w:rFonts w:cs="Arial"/>
                <w:lang w:eastAsia="zh-CN"/>
              </w:rPr>
            </w:pPr>
            <w:r w:rsidRPr="00495D84">
              <w:rPr>
                <w:rFonts w:cs="v4.2.0"/>
                <w:bCs/>
                <w:lang w:eastAsia="zh-CN"/>
              </w:rPr>
              <w:t>1</w:t>
            </w:r>
          </w:p>
        </w:tc>
      </w:tr>
      <w:tr w:rsidR="003943C3" w:rsidRPr="00495D84" w14:paraId="4BCC84D2"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495D84" w:rsidRDefault="003943C3" w:rsidP="003943C3">
            <w:pPr>
              <w:pStyle w:val="TAL"/>
              <w:keepNext w:val="0"/>
              <w:rPr>
                <w:rFonts w:cs="Arial"/>
                <w:lang w:eastAsia="ja-JP"/>
              </w:rPr>
            </w:pPr>
            <w:r w:rsidRPr="00495D84">
              <w:rPr>
                <w:rFonts w:cs="Arial"/>
              </w:rPr>
              <w:t>BW</w:t>
            </w:r>
            <w:r w:rsidRPr="00495D84">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500D4C2B"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25</w:t>
            </w:r>
          </w:p>
          <w:p w14:paraId="052FB854" w14:textId="4665E0B3"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p w14:paraId="12BF3121" w14:textId="28953EFB" w:rsidR="003943C3" w:rsidRPr="00495D84" w:rsidRDefault="003943C3" w:rsidP="003943C3">
            <w:pPr>
              <w:pStyle w:val="TAC"/>
              <w:keepNext w:val="0"/>
              <w:rPr>
                <w:rFonts w:cs="Arial"/>
                <w:lang w:eastAsia="ja-JP"/>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N</w:t>
            </w:r>
            <w:r w:rsidRPr="00495D84">
              <w:rPr>
                <w:rFonts w:cs="Arial"/>
                <w:vertAlign w:val="subscript"/>
                <w:lang w:eastAsia="zh-CN"/>
              </w:rPr>
              <w:t>RB,c</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100</w:t>
            </w:r>
          </w:p>
        </w:tc>
      </w:tr>
      <w:tr w:rsidR="003943C3" w:rsidRPr="00495D84" w14:paraId="60A9ECD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46F82CC0" w:rsidR="003943C3" w:rsidRPr="00495D84" w:rsidRDefault="003943C3" w:rsidP="003943C3">
            <w:pPr>
              <w:pStyle w:val="TAL"/>
              <w:keepNext w:val="0"/>
              <w:rPr>
                <w:rFonts w:cs="Arial"/>
              </w:rPr>
            </w:pPr>
            <w:r w:rsidRPr="00495D84">
              <w:rPr>
                <w:rFonts w:cs="Arial"/>
              </w:rPr>
              <w:lastRenderedPageBreak/>
              <w:t>PDSCH</w:t>
            </w:r>
            <w:r w:rsidR="00B27C84">
              <w:rPr>
                <w:rFonts w:cs="Arial"/>
              </w:rPr>
              <w:t xml:space="preserve"> </w:t>
            </w:r>
            <w:r w:rsidRPr="00495D84">
              <w:rPr>
                <w:rFonts w:cs="Arial"/>
              </w:rPr>
              <w:t>parameters:</w:t>
            </w:r>
          </w:p>
          <w:p w14:paraId="0D089E86" w14:textId="1D795B6E"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1ADCA41C"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R.7</w:t>
            </w:r>
            <w:r w:rsidR="00B27C84">
              <w:rPr>
                <w:rFonts w:cs="Arial"/>
                <w:lang w:eastAsia="zh-CN"/>
              </w:rPr>
              <w:t xml:space="preserve"> </w:t>
            </w:r>
            <w:r w:rsidRPr="00495D84">
              <w:rPr>
                <w:rFonts w:cs="Arial"/>
                <w:lang w:eastAsia="zh-CN"/>
              </w:rPr>
              <w:t>FDD</w:t>
            </w:r>
          </w:p>
          <w:p w14:paraId="7D7D39A9" w14:textId="603C15AA"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FDD</w:t>
            </w:r>
          </w:p>
          <w:p w14:paraId="4819F650" w14:textId="2D85300C"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270B46E3" w14:textId="1D17BE0D"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R.4</w:t>
            </w:r>
            <w:r w:rsidR="00B27C84">
              <w:rPr>
                <w:rFonts w:cs="Arial"/>
                <w:lang w:eastAsia="zh-CN"/>
              </w:rPr>
              <w:t xml:space="preserve"> </w:t>
            </w:r>
            <w:r w:rsidRPr="00495D84">
              <w:rPr>
                <w:rFonts w:cs="Arial"/>
                <w:lang w:eastAsia="zh-CN"/>
              </w:rPr>
              <w:t>TDD</w:t>
            </w:r>
          </w:p>
          <w:p w14:paraId="76AB348C" w14:textId="3995C1F1"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R.0</w:t>
            </w:r>
            <w:r w:rsidR="00B27C84">
              <w:rPr>
                <w:rFonts w:cs="Arial"/>
                <w:lang w:eastAsia="zh-CN"/>
              </w:rPr>
              <w:t xml:space="preserve"> </w:t>
            </w:r>
            <w:r w:rsidRPr="00495D84">
              <w:rPr>
                <w:rFonts w:cs="Arial"/>
                <w:lang w:eastAsia="zh-CN"/>
              </w:rPr>
              <w:t>TDD</w:t>
            </w:r>
          </w:p>
          <w:p w14:paraId="210BE702" w14:textId="692B646B"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R.3</w:t>
            </w:r>
            <w:r w:rsidR="00B27C84">
              <w:rPr>
                <w:rFonts w:cs="Arial"/>
                <w:lang w:eastAsia="zh-CN"/>
              </w:rPr>
              <w:t xml:space="preserve"> </w:t>
            </w:r>
            <w:r w:rsidRPr="00495D84">
              <w:rPr>
                <w:rFonts w:cs="Arial"/>
                <w:lang w:eastAsia="zh-CN"/>
              </w:rPr>
              <w:t>TDD</w:t>
            </w:r>
          </w:p>
        </w:tc>
      </w:tr>
      <w:tr w:rsidR="003943C3" w:rsidRPr="00495D84" w14:paraId="48F07239"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B1F7BD9" w:rsidR="003943C3" w:rsidRPr="00495D84" w:rsidRDefault="003943C3" w:rsidP="003943C3">
            <w:pPr>
              <w:pStyle w:val="TAL"/>
              <w:keepNext w:val="0"/>
              <w:rPr>
                <w:rFonts w:cs="Arial"/>
              </w:rPr>
            </w:pPr>
            <w:r w:rsidRPr="00495D84">
              <w:rPr>
                <w:rFonts w:cs="Arial"/>
              </w:rPr>
              <w:t>PCFICH/PDCCH/PHICH</w:t>
            </w:r>
            <w:r w:rsidR="00B27C84">
              <w:rPr>
                <w:rFonts w:cs="Arial"/>
              </w:rPr>
              <w:t xml:space="preserve"> </w:t>
            </w:r>
            <w:r w:rsidRPr="00495D84">
              <w:rPr>
                <w:rFonts w:cs="Arial"/>
              </w:rPr>
              <w:t>parameters:</w:t>
            </w:r>
          </w:p>
          <w:p w14:paraId="27BCB64C" w14:textId="2375056F" w:rsidR="003943C3" w:rsidRPr="00495D84" w:rsidRDefault="003943C3" w:rsidP="003943C3">
            <w:pPr>
              <w:pStyle w:val="TAL"/>
              <w:keepNext w:val="0"/>
              <w:rPr>
                <w:rFonts w:cs="Arial"/>
              </w:rPr>
            </w:pPr>
            <w:r w:rsidRPr="00495D84">
              <w:rPr>
                <w:rFonts w:cs="Arial"/>
              </w:rPr>
              <w:t>DL</w:t>
            </w:r>
            <w:r w:rsidR="00B27C84">
              <w:rPr>
                <w:rFonts w:cs="Arial"/>
              </w:rPr>
              <w:t xml:space="preserve"> </w:t>
            </w:r>
            <w:r w:rsidRPr="00495D84">
              <w:rPr>
                <w:rFonts w:cs="Arial"/>
              </w:rPr>
              <w:t>Reference</w:t>
            </w:r>
            <w:r w:rsidR="00B27C84">
              <w:rPr>
                <w:rFonts w:cs="Arial"/>
              </w:rPr>
              <w:t xml:space="preserve"> </w:t>
            </w:r>
            <w:r w:rsidRPr="00495D84">
              <w:rPr>
                <w:rFonts w:cs="Arial"/>
              </w:rPr>
              <w:t>Measurement</w:t>
            </w:r>
            <w:r w:rsidR="00B27C84">
              <w:rPr>
                <w:rFonts w:cs="Arial"/>
              </w:rPr>
              <w:t xml:space="preserve"> </w:t>
            </w:r>
            <w:r w:rsidRPr="00495D84">
              <w:rPr>
                <w:rFonts w:cs="Arial"/>
              </w:rPr>
              <w:t>Channel</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495D84"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36BFFE3B"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FDD</w:t>
            </w:r>
          </w:p>
          <w:p w14:paraId="5BCD0DFA" w14:textId="2ADEDE5E"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FDD</w:t>
            </w:r>
          </w:p>
          <w:p w14:paraId="649E13EC" w14:textId="41B37A6B"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FDD</w:t>
            </w:r>
          </w:p>
          <w:p w14:paraId="1F6F385A" w14:textId="2E4B5305"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R.11</w:t>
            </w:r>
            <w:r w:rsidR="00B27C84">
              <w:rPr>
                <w:rFonts w:cs="Arial"/>
                <w:lang w:eastAsia="zh-CN"/>
              </w:rPr>
              <w:t xml:space="preserve"> </w:t>
            </w:r>
            <w:r w:rsidRPr="00495D84">
              <w:rPr>
                <w:rFonts w:cs="Arial"/>
                <w:lang w:eastAsia="zh-CN"/>
              </w:rPr>
              <w:t>TDD</w:t>
            </w:r>
          </w:p>
          <w:p w14:paraId="08D19297" w14:textId="7EF2ED82"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R.6</w:t>
            </w:r>
            <w:r w:rsidR="00B27C84">
              <w:rPr>
                <w:rFonts w:cs="Arial"/>
                <w:lang w:eastAsia="zh-CN"/>
              </w:rPr>
              <w:t xml:space="preserve"> </w:t>
            </w:r>
            <w:r w:rsidRPr="00495D84">
              <w:rPr>
                <w:rFonts w:cs="Arial"/>
                <w:lang w:eastAsia="zh-CN"/>
              </w:rPr>
              <w:t>TDD</w:t>
            </w:r>
          </w:p>
          <w:p w14:paraId="6AF15FAD" w14:textId="110EEC27"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R.10</w:t>
            </w:r>
            <w:r w:rsidR="00B27C84">
              <w:rPr>
                <w:rFonts w:cs="Arial"/>
                <w:lang w:eastAsia="zh-CN"/>
              </w:rPr>
              <w:t xml:space="preserve"> </w:t>
            </w:r>
            <w:r w:rsidRPr="00495D84">
              <w:rPr>
                <w:rFonts w:cs="Arial"/>
                <w:lang w:eastAsia="zh-CN"/>
              </w:rPr>
              <w:t>TDD</w:t>
            </w:r>
          </w:p>
        </w:tc>
      </w:tr>
      <w:tr w:rsidR="003943C3" w:rsidRPr="00495D84" w14:paraId="2C490716"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2D1006C8" w:rsidR="003943C3" w:rsidRPr="00495D84" w:rsidRDefault="003943C3" w:rsidP="003943C3">
            <w:pPr>
              <w:pStyle w:val="TAL"/>
              <w:keepNext w:val="0"/>
              <w:rPr>
                <w:rFonts w:cs="Arial"/>
                <w:lang w:eastAsia="ja-JP"/>
              </w:rPr>
            </w:pPr>
            <w:r w:rsidRPr="00495D84">
              <w:rPr>
                <w:rFonts w:cs="Arial"/>
              </w:rPr>
              <w:t>OCNG</w:t>
            </w:r>
            <w:r w:rsidR="00B27C84">
              <w:rPr>
                <w:rFonts w:cs="Arial"/>
              </w:rPr>
              <w:t xml:space="preserve"> </w:t>
            </w:r>
            <w:r w:rsidRPr="00495D84">
              <w:rPr>
                <w:rFonts w:cs="Arial"/>
              </w:rPr>
              <w:t>Patterns</w:t>
            </w:r>
            <w:r w:rsidRPr="00495D84">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495D84"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43A055C4"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OP.20</w:t>
            </w:r>
            <w:r w:rsidR="00B27C84">
              <w:rPr>
                <w:rFonts w:cs="Arial"/>
                <w:lang w:eastAsia="zh-CN"/>
              </w:rPr>
              <w:t xml:space="preserve"> </w:t>
            </w:r>
            <w:r w:rsidRPr="00495D84">
              <w:rPr>
                <w:rFonts w:cs="Arial"/>
                <w:lang w:eastAsia="zh-CN"/>
              </w:rPr>
              <w:t>FDD</w:t>
            </w:r>
          </w:p>
          <w:p w14:paraId="6A0D6A16" w14:textId="2383623A"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OP.10</w:t>
            </w:r>
            <w:r w:rsidR="00B27C84">
              <w:rPr>
                <w:rFonts w:cs="Arial"/>
                <w:lang w:eastAsia="zh-CN"/>
              </w:rPr>
              <w:t xml:space="preserve"> </w:t>
            </w:r>
            <w:r w:rsidRPr="00495D84">
              <w:rPr>
                <w:rFonts w:cs="Arial"/>
                <w:lang w:eastAsia="zh-CN"/>
              </w:rPr>
              <w:t>FDD</w:t>
            </w:r>
          </w:p>
          <w:p w14:paraId="1FABB146" w14:textId="4F515119"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OP.17</w:t>
            </w:r>
            <w:r w:rsidR="00B27C84">
              <w:rPr>
                <w:rFonts w:cs="Arial"/>
                <w:lang w:eastAsia="zh-CN"/>
              </w:rPr>
              <w:t xml:space="preserve"> </w:t>
            </w:r>
            <w:r w:rsidRPr="00495D84">
              <w:rPr>
                <w:rFonts w:cs="Arial"/>
                <w:lang w:eastAsia="zh-CN"/>
              </w:rPr>
              <w:t>FDD</w:t>
            </w:r>
          </w:p>
          <w:p w14:paraId="18BC97C2" w14:textId="0D7969B9" w:rsidR="003943C3" w:rsidRPr="00495D84" w:rsidRDefault="003943C3" w:rsidP="003943C3">
            <w:pPr>
              <w:pStyle w:val="TAC"/>
              <w:keepNext w:val="0"/>
              <w:rPr>
                <w:rFonts w:cs="Arial"/>
                <w:lang w:eastAsia="zh-CN"/>
              </w:rPr>
            </w:pPr>
            <w:r w:rsidRPr="00495D84">
              <w:rPr>
                <w:rFonts w:cs="Arial"/>
                <w:lang w:eastAsia="zh-CN"/>
              </w:rPr>
              <w:t>5</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OP.9</w:t>
            </w:r>
            <w:r w:rsidR="00B27C84">
              <w:rPr>
                <w:rFonts w:cs="Arial"/>
                <w:lang w:eastAsia="zh-CN"/>
              </w:rPr>
              <w:t xml:space="preserve"> </w:t>
            </w:r>
            <w:r w:rsidRPr="00495D84">
              <w:rPr>
                <w:rFonts w:cs="Arial"/>
                <w:lang w:eastAsia="zh-CN"/>
              </w:rPr>
              <w:t>TDD</w:t>
            </w:r>
          </w:p>
          <w:p w14:paraId="1616B257" w14:textId="67C93D37" w:rsidR="003943C3" w:rsidRPr="00495D84" w:rsidRDefault="003943C3" w:rsidP="003943C3">
            <w:pPr>
              <w:pStyle w:val="TAC"/>
              <w:keepNext w:val="0"/>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OP.1</w:t>
            </w:r>
            <w:r w:rsidR="00B27C84">
              <w:rPr>
                <w:rFonts w:cs="Arial"/>
                <w:lang w:eastAsia="zh-CN"/>
              </w:rPr>
              <w:t xml:space="preserve"> </w:t>
            </w:r>
            <w:r w:rsidRPr="00495D84">
              <w:rPr>
                <w:rFonts w:cs="Arial"/>
                <w:lang w:eastAsia="zh-CN"/>
              </w:rPr>
              <w:t>TDD</w:t>
            </w:r>
          </w:p>
          <w:p w14:paraId="7FC4644E" w14:textId="385F7479" w:rsidR="003943C3" w:rsidRPr="00495D84" w:rsidRDefault="003943C3" w:rsidP="003943C3">
            <w:pPr>
              <w:pStyle w:val="TAC"/>
              <w:keepNext w:val="0"/>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MHz:</w:t>
            </w:r>
            <w:r w:rsidR="00B27C84">
              <w:rPr>
                <w:rFonts w:cs="Arial"/>
                <w:lang w:eastAsia="zh-CN"/>
              </w:rPr>
              <w:t xml:space="preserve"> </w:t>
            </w:r>
            <w:r w:rsidRPr="00495D84">
              <w:rPr>
                <w:rFonts w:cs="Arial"/>
                <w:lang w:eastAsia="zh-CN"/>
              </w:rPr>
              <w:t>OP.7</w:t>
            </w:r>
            <w:r w:rsidR="00B27C84">
              <w:rPr>
                <w:rFonts w:cs="Arial"/>
                <w:lang w:eastAsia="zh-CN"/>
              </w:rPr>
              <w:t xml:space="preserve"> </w:t>
            </w:r>
            <w:r w:rsidRPr="00495D84">
              <w:rPr>
                <w:rFonts w:cs="Arial"/>
                <w:lang w:eastAsia="zh-CN"/>
              </w:rPr>
              <w:t>TDD</w:t>
            </w:r>
          </w:p>
        </w:tc>
      </w:tr>
      <w:tr w:rsidR="003943C3" w:rsidRPr="00495D84" w14:paraId="53AD741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495D84" w:rsidRDefault="003943C3" w:rsidP="003943C3">
            <w:pPr>
              <w:pStyle w:val="TAL"/>
              <w:keepNext w:val="0"/>
              <w:rPr>
                <w:rFonts w:cs="Arial"/>
                <w:lang w:eastAsia="ja-JP"/>
              </w:rPr>
            </w:pPr>
            <w:r w:rsidRPr="00495D84">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495D84" w:rsidRDefault="003943C3" w:rsidP="003943C3">
            <w:pPr>
              <w:pStyle w:val="TAC"/>
              <w:keepNext w:val="0"/>
              <w:rPr>
                <w:rFonts w:cs="Arial"/>
                <w:lang w:eastAsia="ja-JP"/>
              </w:rPr>
            </w:pPr>
            <w:r w:rsidRPr="00495D84">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495D84" w:rsidRDefault="003943C3" w:rsidP="00782822">
            <w:pPr>
              <w:pStyle w:val="TAC"/>
              <w:rPr>
                <w:lang w:eastAsia="ja-JP"/>
              </w:rPr>
            </w:pPr>
          </w:p>
        </w:tc>
      </w:tr>
      <w:tr w:rsidR="003943C3" w:rsidRPr="00495D84" w14:paraId="352B4143"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495D84" w:rsidRDefault="003943C3" w:rsidP="003943C3">
            <w:pPr>
              <w:pStyle w:val="TAL"/>
              <w:keepNext w:val="0"/>
              <w:rPr>
                <w:rFonts w:cs="Arial"/>
              </w:rPr>
            </w:pPr>
            <w:r w:rsidRPr="00495D84">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495D84" w:rsidRDefault="003943C3" w:rsidP="00782822">
            <w:pPr>
              <w:pStyle w:val="TAC"/>
            </w:pPr>
          </w:p>
        </w:tc>
      </w:tr>
      <w:tr w:rsidR="003943C3" w:rsidRPr="00495D84" w14:paraId="6E71A96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495D84" w:rsidRDefault="003943C3" w:rsidP="003943C3">
            <w:pPr>
              <w:pStyle w:val="TAL"/>
              <w:keepNext w:val="0"/>
              <w:rPr>
                <w:rFonts w:cs="Arial"/>
              </w:rPr>
            </w:pPr>
            <w:r w:rsidRPr="00495D84">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495D84" w:rsidRDefault="003943C3" w:rsidP="00782822">
            <w:pPr>
              <w:pStyle w:val="TAC"/>
            </w:pPr>
          </w:p>
        </w:tc>
      </w:tr>
      <w:tr w:rsidR="003943C3" w:rsidRPr="00495D84" w14:paraId="27C7170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495D84" w:rsidRDefault="003943C3" w:rsidP="003943C3">
            <w:pPr>
              <w:pStyle w:val="TAL"/>
              <w:keepNext w:val="0"/>
              <w:rPr>
                <w:rFonts w:cs="Arial"/>
              </w:rPr>
            </w:pPr>
            <w:r w:rsidRPr="00495D84">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495D84" w:rsidRDefault="003943C3" w:rsidP="00782822">
            <w:pPr>
              <w:pStyle w:val="TAC"/>
            </w:pPr>
          </w:p>
        </w:tc>
      </w:tr>
      <w:tr w:rsidR="003943C3" w:rsidRPr="00495D84" w14:paraId="2723DBB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495D84" w:rsidRDefault="003943C3" w:rsidP="003943C3">
            <w:pPr>
              <w:pStyle w:val="TAL"/>
              <w:keepNext w:val="0"/>
              <w:rPr>
                <w:rFonts w:cs="Arial"/>
              </w:rPr>
            </w:pPr>
            <w:r w:rsidRPr="00495D84">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495D84" w:rsidRDefault="003943C3" w:rsidP="00782822">
            <w:pPr>
              <w:pStyle w:val="TAC"/>
            </w:pPr>
          </w:p>
        </w:tc>
      </w:tr>
      <w:tr w:rsidR="003943C3" w:rsidRPr="00495D84" w14:paraId="2B02B22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495D84" w:rsidRDefault="003943C3" w:rsidP="003943C3">
            <w:pPr>
              <w:pStyle w:val="TAL"/>
              <w:keepNext w:val="0"/>
              <w:rPr>
                <w:rFonts w:cs="Arial"/>
              </w:rPr>
            </w:pPr>
            <w:r w:rsidRPr="00495D84">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495D84" w:rsidRDefault="003943C3" w:rsidP="00782822">
            <w:pPr>
              <w:pStyle w:val="TAC"/>
            </w:pPr>
          </w:p>
        </w:tc>
      </w:tr>
      <w:tr w:rsidR="003943C3" w:rsidRPr="00495D84" w14:paraId="44B93298"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495D84" w:rsidRDefault="003943C3" w:rsidP="003943C3">
            <w:pPr>
              <w:pStyle w:val="TAL"/>
              <w:keepNext w:val="0"/>
              <w:rPr>
                <w:rFonts w:cs="Arial"/>
              </w:rPr>
            </w:pPr>
            <w:r w:rsidRPr="00495D84">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495D84" w:rsidRDefault="003943C3" w:rsidP="003943C3">
            <w:pPr>
              <w:pStyle w:val="TAC"/>
              <w:rPr>
                <w:lang w:eastAsia="ja-JP"/>
              </w:rPr>
            </w:pPr>
            <w:r w:rsidRPr="00495D84">
              <w:t>0</w:t>
            </w:r>
          </w:p>
        </w:tc>
      </w:tr>
      <w:tr w:rsidR="003943C3" w:rsidRPr="00495D84" w14:paraId="199ECB5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495D84" w:rsidRDefault="003943C3" w:rsidP="003943C3">
            <w:pPr>
              <w:pStyle w:val="TAL"/>
              <w:keepNext w:val="0"/>
              <w:rPr>
                <w:rFonts w:cs="Arial"/>
              </w:rPr>
            </w:pPr>
            <w:r w:rsidRPr="00495D84">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495D84" w:rsidRDefault="003943C3" w:rsidP="00782822">
            <w:pPr>
              <w:pStyle w:val="TAC"/>
            </w:pPr>
          </w:p>
        </w:tc>
      </w:tr>
      <w:tr w:rsidR="003943C3" w:rsidRPr="00495D84" w14:paraId="715DC72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495D84" w:rsidRDefault="003943C3" w:rsidP="003943C3">
            <w:pPr>
              <w:pStyle w:val="TAL"/>
              <w:keepNext w:val="0"/>
              <w:rPr>
                <w:rFonts w:cs="Arial"/>
              </w:rPr>
            </w:pPr>
            <w:r w:rsidRPr="00495D84">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495D84" w:rsidRDefault="003943C3" w:rsidP="00782822">
            <w:pPr>
              <w:pStyle w:val="TAC"/>
            </w:pPr>
          </w:p>
        </w:tc>
      </w:tr>
      <w:tr w:rsidR="003943C3" w:rsidRPr="00495D84" w14:paraId="61DCB1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495D84" w:rsidRDefault="003943C3" w:rsidP="003943C3">
            <w:pPr>
              <w:pStyle w:val="TAL"/>
              <w:keepNext w:val="0"/>
              <w:rPr>
                <w:rFonts w:cs="Arial"/>
              </w:rPr>
            </w:pPr>
            <w:r w:rsidRPr="00495D84">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495D84" w:rsidRDefault="003943C3" w:rsidP="00782822">
            <w:pPr>
              <w:pStyle w:val="TAC"/>
            </w:pPr>
          </w:p>
        </w:tc>
      </w:tr>
      <w:tr w:rsidR="003943C3" w:rsidRPr="00495D84" w14:paraId="224D9B90"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495D84" w:rsidRDefault="003943C3" w:rsidP="003943C3">
            <w:pPr>
              <w:pStyle w:val="TAL"/>
              <w:keepNext w:val="0"/>
              <w:rPr>
                <w:rFonts w:cs="Arial"/>
              </w:rPr>
            </w:pPr>
            <w:r w:rsidRPr="00495D84">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495D84" w:rsidRDefault="003943C3" w:rsidP="00782822">
            <w:pPr>
              <w:pStyle w:val="TAC"/>
            </w:pPr>
          </w:p>
        </w:tc>
      </w:tr>
      <w:tr w:rsidR="003943C3" w:rsidRPr="00495D84" w14:paraId="38EE7995"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495D84" w:rsidRDefault="003943C3" w:rsidP="003943C3">
            <w:pPr>
              <w:pStyle w:val="TAL"/>
              <w:keepNext w:val="0"/>
              <w:rPr>
                <w:rFonts w:cs="Arial"/>
              </w:rPr>
            </w:pPr>
            <w:r w:rsidRPr="00495D84">
              <w:rPr>
                <w:rFonts w:cs="Arial"/>
              </w:rPr>
              <w:t>OCNG_RA</w:t>
            </w:r>
            <w:r w:rsidRPr="00495D84">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495D84" w:rsidRDefault="003943C3" w:rsidP="00782822">
            <w:pPr>
              <w:pStyle w:val="TAC"/>
            </w:pPr>
          </w:p>
        </w:tc>
      </w:tr>
      <w:tr w:rsidR="003943C3" w:rsidRPr="00495D84" w14:paraId="4B743024"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57AED67C" w:rsidR="003943C3" w:rsidRPr="00495D84" w:rsidRDefault="003943C3" w:rsidP="003943C3">
            <w:pPr>
              <w:pStyle w:val="TAL"/>
              <w:keepNext w:val="0"/>
              <w:rPr>
                <w:rFonts w:cs="Arial"/>
              </w:rPr>
            </w:pPr>
            <w:r w:rsidRPr="00495D84">
              <w:rPr>
                <w:rFonts w:cs="Arial"/>
              </w:rPr>
              <w:t>OCNG_RB</w:t>
            </w:r>
            <w:r w:rsidRPr="00495D84">
              <w:rPr>
                <w:rFonts w:cs="Arial"/>
                <w:vertAlign w:val="superscript"/>
              </w:rPr>
              <w:t>Note3</w:t>
            </w:r>
            <w:r w:rsidR="00B27C84">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495D84" w:rsidRDefault="003943C3" w:rsidP="003943C3">
            <w:pPr>
              <w:pStyle w:val="TAC"/>
              <w:keepNext w:val="0"/>
              <w:rPr>
                <w:rFonts w:cs="Arial"/>
              </w:rPr>
            </w:pPr>
            <w:r w:rsidRPr="00495D84">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495D84" w:rsidRDefault="003943C3" w:rsidP="00782822">
            <w:pPr>
              <w:pStyle w:val="TAC"/>
            </w:pPr>
          </w:p>
        </w:tc>
      </w:tr>
      <w:tr w:rsidR="003943C3" w:rsidRPr="00495D84" w14:paraId="1AEE2ACD"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495D84" w:rsidRDefault="003943C3" w:rsidP="003943C3">
            <w:pPr>
              <w:pStyle w:val="TAL"/>
              <w:keepNext w:val="0"/>
              <w:rPr>
                <w:rFonts w:cs="Arial"/>
                <w:lang w:eastAsia="ja-JP"/>
              </w:rPr>
            </w:pPr>
            <w:r w:rsidRPr="00495D84">
              <w:rPr>
                <w:rFonts w:cs="Arial"/>
              </w:rPr>
              <w:t>N</w:t>
            </w:r>
            <w:r w:rsidRPr="00495D84">
              <w:rPr>
                <w:rFonts w:cs="Arial"/>
                <w:vertAlign w:val="subscript"/>
              </w:rPr>
              <w:t>oc</w:t>
            </w:r>
            <w:r w:rsidRPr="00495D84">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38CCB422"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495D84" w:rsidRDefault="003943C3" w:rsidP="003943C3">
            <w:pPr>
              <w:pStyle w:val="TAC"/>
              <w:keepNext w:val="0"/>
              <w:rPr>
                <w:rFonts w:cs="Arial"/>
              </w:rPr>
            </w:pPr>
            <w:r w:rsidRPr="00495D84">
              <w:rPr>
                <w:rFonts w:cs="Arial"/>
              </w:rPr>
              <w:t>-104</w:t>
            </w:r>
          </w:p>
        </w:tc>
      </w:tr>
      <w:tr w:rsidR="003943C3" w:rsidRPr="00495D84" w14:paraId="59AC0A6F"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/N</w:t>
            </w:r>
            <w:r w:rsidRPr="00495D84">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495D84" w:rsidRDefault="003943C3" w:rsidP="003943C3">
            <w:pPr>
              <w:pStyle w:val="TAC"/>
              <w:keepNext w:val="0"/>
              <w:rPr>
                <w:rFonts w:cs="Arial"/>
              </w:rPr>
            </w:pPr>
            <w:r w:rsidRPr="00495D84">
              <w:rPr>
                <w:rFonts w:cs="Arial"/>
              </w:rPr>
              <w:t>17</w:t>
            </w:r>
          </w:p>
        </w:tc>
      </w:tr>
      <w:tr w:rsidR="003943C3" w:rsidRPr="00495D84" w14:paraId="7E7C93D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495D84" w:rsidRDefault="003943C3" w:rsidP="003943C3">
            <w:pPr>
              <w:pStyle w:val="TAL"/>
              <w:keepNext w:val="0"/>
              <w:rPr>
                <w:rFonts w:cs="Arial"/>
              </w:rPr>
            </w:pPr>
            <w:r w:rsidRPr="00495D84">
              <w:rPr>
                <w:rFonts w:cs="Arial"/>
              </w:rPr>
              <w:t>Ê</w:t>
            </w:r>
            <w:r w:rsidRPr="00495D84">
              <w:rPr>
                <w:rFonts w:cs="Arial"/>
                <w:vertAlign w:val="subscript"/>
              </w:rPr>
              <w:t>s</w:t>
            </w:r>
            <w:r w:rsidRPr="00495D84">
              <w:rPr>
                <w:rFonts w:cs="Arial"/>
              </w:rPr>
              <w:t>/I</w:t>
            </w:r>
            <w:r w:rsidRPr="00495D84">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495D84" w:rsidRDefault="003943C3" w:rsidP="003943C3">
            <w:pPr>
              <w:pStyle w:val="TAC"/>
              <w:keepNext w:val="0"/>
              <w:rPr>
                <w:rFonts w:cs="Arial"/>
              </w:rPr>
            </w:pPr>
            <w:r w:rsidRPr="00495D84">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495D84" w:rsidRDefault="003943C3" w:rsidP="003943C3">
            <w:pPr>
              <w:pStyle w:val="TAC"/>
              <w:keepNext w:val="0"/>
              <w:rPr>
                <w:rFonts w:cs="Arial"/>
              </w:rPr>
            </w:pPr>
            <w:r w:rsidRPr="00495D84">
              <w:rPr>
                <w:rFonts w:cs="Arial"/>
              </w:rPr>
              <w:t>17</w:t>
            </w:r>
          </w:p>
        </w:tc>
      </w:tr>
      <w:tr w:rsidR="003943C3" w:rsidRPr="00495D84" w14:paraId="28D91E2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20842314" w:rsidR="003943C3" w:rsidRPr="00495D84" w:rsidRDefault="003943C3" w:rsidP="003943C3">
            <w:pPr>
              <w:pStyle w:val="TAL"/>
              <w:keepNext w:val="0"/>
              <w:rPr>
                <w:rFonts w:cs="Arial"/>
                <w:lang w:eastAsia="ja-JP"/>
              </w:rPr>
            </w:pPr>
            <w:r w:rsidRPr="00495D84">
              <w:rPr>
                <w:rFonts w:cs="Arial"/>
              </w:rPr>
              <w:t>RSRP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8CDD97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495D84" w:rsidRDefault="003943C3" w:rsidP="003943C3">
            <w:pPr>
              <w:pStyle w:val="TAC"/>
              <w:keepNext w:val="0"/>
              <w:rPr>
                <w:rFonts w:cs="Arial"/>
              </w:rPr>
            </w:pPr>
            <w:r w:rsidRPr="00495D84">
              <w:rPr>
                <w:rFonts w:cs="Arial"/>
              </w:rPr>
              <w:t>-87</w:t>
            </w:r>
          </w:p>
        </w:tc>
      </w:tr>
      <w:tr w:rsidR="003943C3" w:rsidRPr="00495D84" w14:paraId="492E3EDC"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28F59F43" w:rsidR="003943C3" w:rsidRPr="00495D84" w:rsidRDefault="003943C3" w:rsidP="003943C3">
            <w:pPr>
              <w:pStyle w:val="TAL"/>
              <w:keepNext w:val="0"/>
              <w:rPr>
                <w:rFonts w:cs="Arial"/>
                <w:lang w:eastAsia="ja-JP"/>
              </w:rPr>
            </w:pPr>
            <w:r w:rsidRPr="00495D84">
              <w:rPr>
                <w:rFonts w:cs="Arial"/>
              </w:rPr>
              <w:t>SCH_RP</w:t>
            </w:r>
            <w:r w:rsidR="00B27C84">
              <w:rPr>
                <w:rFonts w:cs="Arial"/>
                <w:vertAlign w:val="superscript"/>
              </w:rPr>
              <w:t xml:space="preserve"> </w:t>
            </w:r>
            <w:r w:rsidRPr="00495D84">
              <w:rPr>
                <w:rFonts w:cs="Arial"/>
                <w:vertAlign w:val="superscript"/>
              </w:rPr>
              <w:t>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89EBFB3" w:rsidR="003943C3" w:rsidRPr="00495D84" w:rsidRDefault="003943C3" w:rsidP="003943C3">
            <w:pPr>
              <w:pStyle w:val="TAC"/>
              <w:keepNext w:val="0"/>
              <w:rPr>
                <w:rFonts w:cs="Arial"/>
                <w:lang w:eastAsia="ja-JP"/>
              </w:rPr>
            </w:pPr>
            <w:r w:rsidRPr="00495D84">
              <w:rPr>
                <w:rFonts w:cs="Arial"/>
              </w:rPr>
              <w:t>dBm/15</w:t>
            </w:r>
            <w:r w:rsidR="00B27C84">
              <w:rPr>
                <w:rFonts w:cs="Arial"/>
              </w:rPr>
              <w:t xml:space="preserve"> </w:t>
            </w:r>
            <w:r w:rsidRPr="00495D84">
              <w:rPr>
                <w:rFonts w:cs="Arial"/>
              </w:rPr>
              <w:t>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495D84" w:rsidRDefault="003943C3" w:rsidP="003943C3">
            <w:pPr>
              <w:pStyle w:val="TAC"/>
              <w:keepNext w:val="0"/>
              <w:rPr>
                <w:rFonts w:cs="Arial"/>
              </w:rPr>
            </w:pPr>
            <w:r w:rsidRPr="00495D84">
              <w:rPr>
                <w:rFonts w:cs="Arial"/>
              </w:rPr>
              <w:t>-87</w:t>
            </w:r>
          </w:p>
        </w:tc>
      </w:tr>
      <w:tr w:rsidR="003943C3" w:rsidRPr="00495D84" w14:paraId="3D619907"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48306214" w:rsidR="003943C3" w:rsidRPr="00495D84" w:rsidRDefault="003943C3" w:rsidP="003943C3">
            <w:pPr>
              <w:pStyle w:val="TAL"/>
              <w:keepNext w:val="0"/>
              <w:rPr>
                <w:rFonts w:cs="Arial"/>
              </w:rPr>
            </w:pPr>
            <w:r w:rsidRPr="00495D84">
              <w:rPr>
                <w:rFonts w:cs="Arial"/>
              </w:rPr>
              <w:t>Io</w:t>
            </w:r>
            <w:r w:rsidR="00B27C84">
              <w:rPr>
                <w:rFonts w:cs="Arial"/>
                <w:vertAlign w:val="superscript"/>
                <w:lang w:eastAsia="zh-CN"/>
              </w:rPr>
              <w:t xml:space="preserve"> </w:t>
            </w:r>
            <w:r w:rsidRPr="00495D84">
              <w:rPr>
                <w:rFonts w:cs="Arial"/>
                <w:vertAlign w:val="superscript"/>
                <w:lang w:eastAsia="zh-CN"/>
              </w:rPr>
              <w:t>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51568256" w:rsidR="003943C3" w:rsidRPr="00495D84" w:rsidRDefault="003943C3" w:rsidP="003943C3">
            <w:pPr>
              <w:pStyle w:val="TAC"/>
              <w:keepNext w:val="0"/>
              <w:rPr>
                <w:rFonts w:cs="Arial"/>
              </w:rPr>
            </w:pPr>
            <w:r w:rsidRPr="00495D84">
              <w:rPr>
                <w:rFonts w:cs="Arial"/>
                <w:lang w:eastAsia="zh-CN"/>
              </w:rPr>
              <w:t>dBm/Ch</w:t>
            </w:r>
            <w:r w:rsidR="00B27C84">
              <w:rPr>
                <w:rFonts w:cs="Arial"/>
                <w:lang w:eastAsia="zh-CN"/>
              </w:rPr>
              <w:t xml:space="preserve"> </w:t>
            </w:r>
            <w:r w:rsidRPr="00495D84">
              <w:rPr>
                <w:rFonts w:cs="Arial"/>
                <w:lang w:eastAsia="zh-CN"/>
              </w:rPr>
              <w:t>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01FB5FAA" w:rsidR="003943C3" w:rsidRPr="00495D84" w:rsidRDefault="003943C3" w:rsidP="003943C3">
            <w:pPr>
              <w:pStyle w:val="TAC"/>
              <w:keepNext w:val="0"/>
              <w:rPr>
                <w:rFonts w:cs="Arial"/>
              </w:rPr>
            </w:pPr>
            <w:r w:rsidRPr="00495D84">
              <w:rPr>
                <w:rFonts w:cs="Arial"/>
                <w:lang w:eastAsia="zh-CN"/>
              </w:rPr>
              <w:t>-59.13+10log(N</w:t>
            </w:r>
            <w:r w:rsidRPr="00495D84">
              <w:rPr>
                <w:rFonts w:cs="Arial"/>
                <w:vertAlign w:val="subscript"/>
                <w:lang w:eastAsia="zh-CN"/>
              </w:rPr>
              <w:t>RB,c</w:t>
            </w:r>
            <w:r w:rsidR="00B27C84">
              <w:rPr>
                <w:rFonts w:cs="Arial"/>
                <w:lang w:eastAsia="zh-CN"/>
              </w:rPr>
              <w:t xml:space="preserve"> </w:t>
            </w:r>
            <w:r w:rsidRPr="00495D84">
              <w:rPr>
                <w:rFonts w:cs="Arial"/>
                <w:lang w:eastAsia="zh-CN"/>
              </w:rPr>
              <w:t>/50)</w:t>
            </w:r>
          </w:p>
        </w:tc>
      </w:tr>
      <w:tr w:rsidR="003943C3" w:rsidRPr="00495D84" w14:paraId="33918CCB"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2814349C" w:rsidR="003943C3" w:rsidRPr="00495D84" w:rsidRDefault="003943C3" w:rsidP="003943C3">
            <w:pPr>
              <w:pStyle w:val="TAL"/>
              <w:keepNext w:val="0"/>
              <w:rPr>
                <w:rFonts w:cs="Arial"/>
              </w:rPr>
            </w:pPr>
            <w:r w:rsidRPr="00495D84">
              <w:rPr>
                <w:rFonts w:cs="v4.2.0"/>
                <w:lang w:eastAsia="zh-CN"/>
              </w:rPr>
              <w:t>Propagation</w:t>
            </w:r>
            <w:r w:rsidR="00B27C84">
              <w:rPr>
                <w:rFonts w:cs="v4.2.0"/>
                <w:lang w:eastAsia="zh-CN"/>
              </w:rPr>
              <w:t xml:space="preserve"> </w:t>
            </w:r>
            <w:r w:rsidRPr="00495D84">
              <w:rPr>
                <w:rFonts w:cs="v4.2.0"/>
                <w:lang w:eastAsia="zh-CN"/>
              </w:rPr>
              <w:t>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495D84" w:rsidRDefault="003943C3" w:rsidP="003943C3">
            <w:pPr>
              <w:pStyle w:val="TAC"/>
              <w:keepNext w:val="0"/>
              <w:rPr>
                <w:rFonts w:cs="Arial"/>
                <w:lang w:eastAsia="zh-CN"/>
              </w:rPr>
            </w:pPr>
            <w:r w:rsidRPr="00495D84">
              <w:rPr>
                <w:rFonts w:cs="Arial"/>
                <w:lang w:eastAsia="zh-CN"/>
              </w:rPr>
              <w:t>AWGN</w:t>
            </w:r>
          </w:p>
        </w:tc>
      </w:tr>
      <w:tr w:rsidR="003943C3" w:rsidRPr="00495D84" w14:paraId="157E6251" w14:textId="77777777" w:rsidTr="00B27C84">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03A5561B" w:rsidR="003943C3" w:rsidRPr="00495D84" w:rsidRDefault="003943C3" w:rsidP="003943C3">
            <w:pPr>
              <w:pStyle w:val="TAL"/>
              <w:keepNext w:val="0"/>
              <w:rPr>
                <w:rFonts w:cs="Arial"/>
              </w:rPr>
            </w:pPr>
            <w:r w:rsidRPr="00495D84">
              <w:rPr>
                <w:rFonts w:cs="v4.2.0"/>
                <w:bCs/>
                <w:lang w:eastAsia="zh-CN"/>
              </w:rPr>
              <w:t>Antenna</w:t>
            </w:r>
            <w:r w:rsidR="00B27C84">
              <w:rPr>
                <w:rFonts w:cs="v4.2.0"/>
                <w:bCs/>
                <w:lang w:eastAsia="zh-CN"/>
              </w:rPr>
              <w:t xml:space="preserve"> </w:t>
            </w:r>
            <w:r w:rsidRPr="00495D84">
              <w:rPr>
                <w:rFonts w:cs="v4.2.0"/>
                <w:bCs/>
                <w:lang w:eastAsia="zh-CN"/>
              </w:rPr>
              <w:t>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495D84"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495D84" w:rsidRDefault="003943C3" w:rsidP="003943C3">
            <w:pPr>
              <w:pStyle w:val="TAC"/>
              <w:keepNext w:val="0"/>
              <w:rPr>
                <w:rFonts w:cs="Arial"/>
                <w:lang w:eastAsia="zh-CN"/>
              </w:rPr>
            </w:pPr>
            <w:r w:rsidRPr="00495D84">
              <w:rPr>
                <w:rFonts w:cs="Arial"/>
              </w:rPr>
              <w:t>1x2</w:t>
            </w:r>
          </w:p>
        </w:tc>
      </w:tr>
      <w:tr w:rsidR="003943C3" w:rsidRPr="00495D84" w14:paraId="68D38896" w14:textId="77777777" w:rsidTr="00B27C84">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31838EFB" w:rsidR="003943C3" w:rsidRPr="00495D84" w:rsidRDefault="00E94096" w:rsidP="003943C3">
            <w:pPr>
              <w:pStyle w:val="TAN"/>
              <w:keepNext w:val="0"/>
              <w:rPr>
                <w:rFonts w:cs="Arial"/>
              </w:rPr>
            </w:pPr>
            <w:r>
              <w:rPr>
                <w:rFonts w:cs="Arial"/>
              </w:rPr>
              <w:t xml:space="preserve">NOTE </w:t>
            </w:r>
            <w:r w:rsidRPr="00495D84">
              <w:rPr>
                <w:rFonts w:cs="Arial"/>
              </w:rPr>
              <w:t>1</w:t>
            </w:r>
            <w:r>
              <w:rPr>
                <w:rFonts w:cs="Arial"/>
              </w:rPr>
              <w:t>:</w:t>
            </w:r>
            <w:r w:rsidR="003943C3" w:rsidRPr="00495D84">
              <w:rPr>
                <w:rFonts w:cs="Arial"/>
              </w:rPr>
              <w:tab/>
              <w:t>Special</w:t>
            </w:r>
            <w:r w:rsidR="00B27C84">
              <w:rPr>
                <w:rFonts w:cs="Arial"/>
              </w:rPr>
              <w:t xml:space="preserve"> </w:t>
            </w:r>
            <w:r w:rsidR="003943C3" w:rsidRPr="00495D84">
              <w:rPr>
                <w:rFonts w:cs="Arial"/>
              </w:rPr>
              <w:t>subframe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uplink-downlink</w:t>
            </w:r>
            <w:r w:rsidR="00B27C84">
              <w:rPr>
                <w:rFonts w:cs="Arial"/>
              </w:rPr>
              <w:t xml:space="preserve"> </w:t>
            </w:r>
            <w:r w:rsidR="003943C3" w:rsidRPr="00495D84">
              <w:rPr>
                <w:rFonts w:cs="Arial"/>
              </w:rPr>
              <w:t>configurations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table</w:t>
            </w:r>
            <w:r w:rsidR="00B27C84">
              <w:rPr>
                <w:rFonts w:cs="Arial"/>
              </w:rPr>
              <w:t xml:space="preserve"> </w:t>
            </w:r>
            <w:r w:rsidR="003943C3" w:rsidRPr="00495D84">
              <w:rPr>
                <w:rFonts w:cs="Arial"/>
              </w:rPr>
              <w:t>4.2-1</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36.211.</w:t>
            </w:r>
          </w:p>
          <w:p w14:paraId="6F82A01B" w14:textId="3E70E3F4" w:rsidR="003943C3" w:rsidRPr="00495D84" w:rsidRDefault="00E94096" w:rsidP="003943C3">
            <w:pPr>
              <w:pStyle w:val="TAN"/>
              <w:keepNext w:val="0"/>
              <w:rPr>
                <w:rFonts w:cs="Arial"/>
              </w:rPr>
            </w:pPr>
            <w:r>
              <w:rPr>
                <w:rFonts w:cs="Arial"/>
              </w:rPr>
              <w:t xml:space="preserve">NOTE </w:t>
            </w:r>
            <w:r w:rsidRPr="00495D84">
              <w:rPr>
                <w:rFonts w:cs="Arial"/>
              </w:rPr>
              <w:t>2</w:t>
            </w:r>
            <w:r>
              <w:rPr>
                <w:rFonts w:cs="Arial"/>
              </w:rPr>
              <w:t>:</w:t>
            </w:r>
            <w:r w:rsidR="003943C3" w:rsidRPr="00495D84">
              <w:rPr>
                <w:rFonts w:cs="Arial"/>
              </w:rPr>
              <w:tab/>
              <w:t>DL</w:t>
            </w:r>
            <w:r w:rsidR="00B27C84">
              <w:rPr>
                <w:rFonts w:cs="Arial"/>
              </w:rPr>
              <w:t xml:space="preserve"> </w:t>
            </w:r>
            <w:r w:rsidR="003943C3" w:rsidRPr="00495D84">
              <w:rPr>
                <w:rFonts w:cs="Arial"/>
              </w:rPr>
              <w:t>RMCs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OCNG</w:t>
            </w:r>
            <w:r w:rsidR="00B27C84">
              <w:rPr>
                <w:rFonts w:cs="Arial"/>
              </w:rPr>
              <w:t xml:space="preserve"> </w:t>
            </w:r>
            <w:r w:rsidR="003943C3" w:rsidRPr="00495D84">
              <w:rPr>
                <w:rFonts w:cs="Arial"/>
              </w:rPr>
              <w:t>patterns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clauses</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3.1</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3.2</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TS</w:t>
            </w:r>
            <w:r w:rsidR="00B27C84">
              <w:rPr>
                <w:rFonts w:cs="Arial"/>
              </w:rPr>
              <w:t xml:space="preserve"> </w:t>
            </w:r>
            <w:r w:rsidR="003943C3" w:rsidRPr="00495D84">
              <w:rPr>
                <w:rFonts w:cs="Arial"/>
              </w:rPr>
              <w:t>36.133</w:t>
            </w:r>
            <w:r w:rsidR="00B27C84">
              <w:rPr>
                <w:rFonts w:cs="Arial"/>
              </w:rPr>
              <w:t xml:space="preserve"> </w:t>
            </w:r>
            <w:r w:rsidR="003943C3" w:rsidRPr="00495D84">
              <w:rPr>
                <w:rFonts w:cs="Arial"/>
              </w:rPr>
              <w:t>respectively.</w:t>
            </w:r>
          </w:p>
          <w:p w14:paraId="014515B0" w14:textId="6BEC8325" w:rsidR="003943C3" w:rsidRPr="00495D84" w:rsidRDefault="00E94096" w:rsidP="003943C3">
            <w:pPr>
              <w:pStyle w:val="TAN"/>
              <w:keepNext w:val="0"/>
              <w:rPr>
                <w:rFonts w:cs="Arial"/>
                <w:szCs w:val="24"/>
                <w:lang w:eastAsia="ja-JP"/>
              </w:rPr>
            </w:pPr>
            <w:r>
              <w:rPr>
                <w:rFonts w:cs="Arial"/>
              </w:rPr>
              <w:t xml:space="preserve">NOTE </w:t>
            </w:r>
            <w:r w:rsidRPr="00495D84">
              <w:rPr>
                <w:rFonts w:cs="Arial"/>
              </w:rPr>
              <w:t>3</w:t>
            </w:r>
            <w:r>
              <w:rPr>
                <w:rFonts w:cs="Arial"/>
              </w:rPr>
              <w:t>:</w:t>
            </w:r>
            <w:r w:rsidR="003943C3" w:rsidRPr="00495D84">
              <w:rPr>
                <w:rFonts w:cs="Arial"/>
              </w:rPr>
              <w:tab/>
              <w:t>OCNG</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used</w:t>
            </w:r>
            <w:r w:rsidR="00B27C84">
              <w:rPr>
                <w:rFonts w:cs="Arial"/>
              </w:rPr>
              <w:t xml:space="preserve"> </w:t>
            </w:r>
            <w:r w:rsidR="003943C3" w:rsidRPr="00495D84">
              <w:rPr>
                <w:rFonts w:cs="Arial"/>
              </w:rPr>
              <w:t>such</w:t>
            </w:r>
            <w:r w:rsidR="00B27C84">
              <w:rPr>
                <w:rFonts w:cs="Arial"/>
              </w:rPr>
              <w:t xml:space="preserve"> </w:t>
            </w:r>
            <w:r w:rsidR="003943C3" w:rsidRPr="00495D84">
              <w:rPr>
                <w:rFonts w:cs="Arial"/>
              </w:rPr>
              <w:t>that</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fully</w:t>
            </w:r>
            <w:r w:rsidR="00B27C84">
              <w:rPr>
                <w:rFonts w:cs="Arial"/>
              </w:rPr>
              <w:t xml:space="preserve"> </w:t>
            </w:r>
            <w:r w:rsidR="003943C3" w:rsidRPr="00495D84">
              <w:rPr>
                <w:rFonts w:cs="Arial"/>
              </w:rPr>
              <w:t>allocated</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a</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total</w:t>
            </w:r>
            <w:r w:rsidR="00B27C84">
              <w:rPr>
                <w:rFonts w:cs="Arial"/>
              </w:rPr>
              <w:t xml:space="preserve"> </w:t>
            </w:r>
            <w:r w:rsidR="003943C3" w:rsidRPr="00495D84">
              <w:rPr>
                <w:rFonts w:cs="Arial"/>
              </w:rPr>
              <w:t>transmitted</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spectral</w:t>
            </w:r>
            <w:r w:rsidR="00B27C84">
              <w:rPr>
                <w:rFonts w:cs="Arial"/>
              </w:rPr>
              <w:t xml:space="preserve"> </w:t>
            </w:r>
            <w:r w:rsidR="003943C3" w:rsidRPr="00495D84">
              <w:rPr>
                <w:rFonts w:cs="Arial"/>
              </w:rPr>
              <w:t>density</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achieved</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all</w:t>
            </w:r>
            <w:r w:rsidR="00B27C84">
              <w:rPr>
                <w:rFonts w:cs="Arial"/>
              </w:rPr>
              <w:t xml:space="preserve"> </w:t>
            </w:r>
            <w:r w:rsidR="003943C3" w:rsidRPr="00495D84">
              <w:rPr>
                <w:rFonts w:cs="Arial"/>
              </w:rPr>
              <w:t>OFDM</w:t>
            </w:r>
            <w:r w:rsidR="00B27C84">
              <w:rPr>
                <w:rFonts w:cs="Arial"/>
              </w:rPr>
              <w:t xml:space="preserve"> </w:t>
            </w:r>
            <w:r w:rsidR="003943C3" w:rsidRPr="00495D84">
              <w:rPr>
                <w:rFonts w:cs="Arial"/>
              </w:rPr>
              <w:t>symbols.</w:t>
            </w:r>
          </w:p>
          <w:p w14:paraId="525DA760" w14:textId="637009D2" w:rsidR="003943C3" w:rsidRPr="00495D84" w:rsidRDefault="00E94096" w:rsidP="003943C3">
            <w:pPr>
              <w:pStyle w:val="TAN"/>
              <w:keepNext w:val="0"/>
              <w:rPr>
                <w:rFonts w:cs="Arial"/>
              </w:rPr>
            </w:pPr>
            <w:r>
              <w:rPr>
                <w:rFonts w:cs="Arial"/>
              </w:rPr>
              <w:t xml:space="preserve">NOTE </w:t>
            </w:r>
            <w:r w:rsidRPr="00495D84">
              <w:rPr>
                <w:rFonts w:cs="Arial"/>
              </w:rPr>
              <w:t>4</w:t>
            </w:r>
            <w:r>
              <w:rPr>
                <w:rFonts w:cs="Arial"/>
              </w:rPr>
              <w:t>:</w:t>
            </w:r>
            <w:r w:rsidR="003943C3" w:rsidRPr="00495D84">
              <w:rPr>
                <w:rFonts w:cs="Arial"/>
              </w:rPr>
              <w:tab/>
              <w:t>Interference</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cells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noise</w:t>
            </w:r>
            <w:r w:rsidR="00B27C84">
              <w:rPr>
                <w:rFonts w:cs="Arial"/>
              </w:rPr>
              <w:t xml:space="preserve"> </w:t>
            </w:r>
            <w:r w:rsidR="003943C3" w:rsidRPr="00495D84">
              <w:rPr>
                <w:rFonts w:cs="Arial"/>
              </w:rPr>
              <w:t>sources</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specified</w:t>
            </w:r>
            <w:r w:rsidR="00B27C84">
              <w:rPr>
                <w:rFonts w:cs="Arial"/>
              </w:rPr>
              <w:t xml:space="preserve"> </w:t>
            </w:r>
            <w:r w:rsidR="003943C3" w:rsidRPr="00495D84">
              <w:rPr>
                <w:rFonts w:cs="Arial"/>
              </w:rPr>
              <w:t>in</w:t>
            </w:r>
            <w:r w:rsidR="00B27C84">
              <w:rPr>
                <w:rFonts w:cs="Arial"/>
              </w:rPr>
              <w:t xml:space="preserve"> </w:t>
            </w:r>
            <w:r w:rsidR="003943C3" w:rsidRPr="00495D84">
              <w:rPr>
                <w:rFonts w:cs="Arial"/>
              </w:rPr>
              <w:t>the</w:t>
            </w:r>
            <w:r w:rsidR="00B27C84">
              <w:rPr>
                <w:rFonts w:cs="Arial"/>
              </w:rPr>
              <w:t xml:space="preserve"> </w:t>
            </w:r>
            <w:r w:rsidR="003943C3" w:rsidRPr="00495D84">
              <w:rPr>
                <w:rFonts w:cs="Arial"/>
              </w:rPr>
              <w:t>test</w:t>
            </w:r>
            <w:r w:rsidR="00B27C84">
              <w:rPr>
                <w:rFonts w:cs="Arial"/>
              </w:rPr>
              <w:t xml:space="preserve"> </w:t>
            </w:r>
            <w:r w:rsidR="003943C3" w:rsidRPr="00495D84">
              <w:rPr>
                <w:rFonts w:cs="Arial"/>
              </w:rPr>
              <w:t>is</w:t>
            </w:r>
            <w:r w:rsidR="00B27C84">
              <w:rPr>
                <w:rFonts w:cs="Arial"/>
              </w:rPr>
              <w:t xml:space="preserve"> </w:t>
            </w:r>
            <w:r w:rsidR="003943C3" w:rsidRPr="00495D84">
              <w:rPr>
                <w:rFonts w:cs="Arial"/>
              </w:rPr>
              <w:t>assumed</w:t>
            </w:r>
            <w:r w:rsidR="00B27C84">
              <w:rPr>
                <w:rFonts w:cs="Arial"/>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constant</w:t>
            </w:r>
            <w:r w:rsidR="00B27C84">
              <w:rPr>
                <w:rFonts w:cs="Arial"/>
              </w:rPr>
              <w:t xml:space="preserve"> </w:t>
            </w:r>
            <w:r w:rsidR="003943C3" w:rsidRPr="00495D84">
              <w:rPr>
                <w:rFonts w:cs="Arial"/>
              </w:rPr>
              <w:t>over</w:t>
            </w:r>
            <w:r w:rsidR="00B27C84">
              <w:rPr>
                <w:rFonts w:cs="Arial"/>
              </w:rPr>
              <w:t xml:space="preserve"> </w:t>
            </w:r>
            <w:r w:rsidR="003943C3" w:rsidRPr="00495D84">
              <w:rPr>
                <w:rFonts w:cs="Arial"/>
              </w:rPr>
              <w:t>subcarriers</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time</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shall</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modelled</w:t>
            </w:r>
            <w:r w:rsidR="00B27C84">
              <w:rPr>
                <w:rFonts w:cs="Arial"/>
              </w:rPr>
              <w:t xml:space="preserve"> </w:t>
            </w:r>
            <w:r w:rsidR="003943C3" w:rsidRPr="00495D84">
              <w:rPr>
                <w:rFonts w:cs="Arial"/>
              </w:rPr>
              <w:t>as</w:t>
            </w:r>
            <w:r w:rsidR="00B27C84">
              <w:rPr>
                <w:rFonts w:cs="Arial"/>
              </w:rPr>
              <w:t xml:space="preserve"> </w:t>
            </w:r>
            <w:r w:rsidR="003943C3" w:rsidRPr="00495D84">
              <w:rPr>
                <w:rFonts w:cs="Arial"/>
              </w:rPr>
              <w:t>AWGN</w:t>
            </w:r>
            <w:r w:rsidR="00B27C84">
              <w:rPr>
                <w:rFonts w:cs="Arial"/>
              </w:rPr>
              <w:t xml:space="preserve"> </w:t>
            </w:r>
            <w:r w:rsidR="003943C3" w:rsidRPr="00495D84">
              <w:rPr>
                <w:rFonts w:cs="Arial"/>
              </w:rPr>
              <w:t>of</w:t>
            </w:r>
            <w:r w:rsidR="00B27C84">
              <w:rPr>
                <w:rFonts w:cs="Arial"/>
              </w:rPr>
              <w:t xml:space="preserve"> </w:t>
            </w:r>
            <w:r w:rsidR="003943C3" w:rsidRPr="00495D84">
              <w:rPr>
                <w:rFonts w:cs="Arial"/>
              </w:rPr>
              <w:t>appropriate</w:t>
            </w:r>
            <w:r w:rsidR="00B27C84">
              <w:rPr>
                <w:rFonts w:cs="Arial"/>
              </w:rPr>
              <w:t xml:space="preserve"> </w:t>
            </w:r>
            <w:r w:rsidR="003943C3" w:rsidRPr="00495D84">
              <w:rPr>
                <w:rFonts w:cs="Arial"/>
              </w:rPr>
              <w:t>power</w:t>
            </w:r>
            <w:r w:rsidR="00B27C84">
              <w:rPr>
                <w:rFonts w:cs="Arial"/>
              </w:rPr>
              <w:t xml:space="preserve"> </w:t>
            </w:r>
            <w:r w:rsidR="003943C3" w:rsidRPr="00495D84">
              <w:rPr>
                <w:rFonts w:cs="Arial"/>
              </w:rPr>
              <w:t>for</w:t>
            </w:r>
            <w:r w:rsidR="00B27C84">
              <w:rPr>
                <w:rFonts w:cs="Arial"/>
              </w:rPr>
              <w:t xml:space="preserve"> </w:t>
            </w:r>
            <w:r w:rsidR="003943C3" w:rsidRPr="00495D84">
              <w:rPr>
                <w:rFonts w:cs="v4.2.0"/>
              </w:rPr>
              <w:t>N</w:t>
            </w:r>
            <w:r w:rsidR="003943C3" w:rsidRPr="00495D84">
              <w:rPr>
                <w:rFonts w:cs="v4.2.0"/>
                <w:vertAlign w:val="subscript"/>
              </w:rPr>
              <w:t>oc</w:t>
            </w:r>
            <w:r w:rsidR="00B27C84">
              <w:rPr>
                <w:rFonts w:cs="v4.2.0"/>
              </w:rPr>
              <w:t xml:space="preserve"> </w:t>
            </w:r>
            <w:r w:rsidR="003943C3" w:rsidRPr="00495D84">
              <w:rPr>
                <w:rFonts w:cs="Arial"/>
              </w:rPr>
              <w:t>to</w:t>
            </w:r>
            <w:r w:rsidR="00B27C84">
              <w:rPr>
                <w:rFonts w:cs="Arial"/>
              </w:rPr>
              <w:t xml:space="preserve"> </w:t>
            </w:r>
            <w:r w:rsidR="003943C3" w:rsidRPr="00495D84">
              <w:rPr>
                <w:rFonts w:cs="Arial"/>
              </w:rPr>
              <w:t>be</w:t>
            </w:r>
            <w:r w:rsidR="00B27C84">
              <w:rPr>
                <w:rFonts w:cs="Arial"/>
              </w:rPr>
              <w:t xml:space="preserve"> </w:t>
            </w:r>
            <w:r w:rsidR="003943C3" w:rsidRPr="00495D84">
              <w:rPr>
                <w:rFonts w:cs="Arial"/>
              </w:rPr>
              <w:t>fulfilled.</w:t>
            </w:r>
          </w:p>
          <w:p w14:paraId="6DEAEEAE" w14:textId="343B3D6E" w:rsidR="003943C3" w:rsidRPr="00495D84" w:rsidRDefault="00E94096" w:rsidP="003943C3">
            <w:pPr>
              <w:pStyle w:val="TAN"/>
              <w:keepNext w:val="0"/>
              <w:rPr>
                <w:rFonts w:cs="Arial"/>
              </w:rPr>
            </w:pPr>
            <w:r>
              <w:rPr>
                <w:rFonts w:cs="Arial"/>
              </w:rPr>
              <w:t xml:space="preserve">NOTE </w:t>
            </w:r>
            <w:r w:rsidRPr="00495D84">
              <w:rPr>
                <w:rFonts w:cs="Arial"/>
              </w:rPr>
              <w:t>5</w:t>
            </w:r>
            <w:r>
              <w:rPr>
                <w:rFonts w:cs="Arial"/>
              </w:rPr>
              <w:t>:</w:t>
            </w:r>
            <w:r w:rsidR="003943C3" w:rsidRPr="00495D84">
              <w:rPr>
                <w:rFonts w:cs="Arial"/>
              </w:rPr>
              <w:tab/>
            </w:r>
            <w:r w:rsidR="003943C3" w:rsidRPr="00495D84">
              <w:rPr>
                <w:rFonts w:cs="Arial"/>
                <w:lang w:eastAsia="zh-CN"/>
              </w:rPr>
              <w:t>E</w:t>
            </w:r>
            <w:r w:rsidR="003943C3" w:rsidRPr="00495D84">
              <w:rPr>
                <w:rFonts w:cs="Arial"/>
                <w:vertAlign w:val="subscript"/>
                <w:lang w:eastAsia="zh-CN"/>
              </w:rPr>
              <w:t>s</w:t>
            </w:r>
            <w:r w:rsidR="003943C3" w:rsidRPr="00495D84">
              <w:rPr>
                <w:rFonts w:cs="Arial"/>
                <w:lang w:eastAsia="zh-CN"/>
              </w:rPr>
              <w:t>/I</w:t>
            </w:r>
            <w:r w:rsidR="003943C3" w:rsidRPr="00495D84">
              <w:rPr>
                <w:rFonts w:cs="Arial"/>
                <w:vertAlign w:val="subscript"/>
                <w:lang w:eastAsia="zh-CN"/>
              </w:rPr>
              <w:t>ot</w:t>
            </w:r>
            <w:r w:rsidR="003943C3" w:rsidRPr="00495D84">
              <w:rPr>
                <w:rFonts w:cs="Arial"/>
                <w:lang w:eastAsia="zh-CN"/>
              </w:rPr>
              <w:t>,</w:t>
            </w:r>
            <w:r w:rsidR="00B27C84">
              <w:rPr>
                <w:rFonts w:cs="Arial"/>
              </w:rPr>
              <w:t xml:space="preserve"> </w:t>
            </w:r>
            <w:r w:rsidR="003943C3" w:rsidRPr="00495D84">
              <w:rPr>
                <w:rFonts w:cs="Arial"/>
              </w:rPr>
              <w:t>RSRP,</w:t>
            </w:r>
            <w:r w:rsidR="00B27C84">
              <w:rPr>
                <w:rFonts w:cs="Arial"/>
              </w:rPr>
              <w:t xml:space="preserve"> </w:t>
            </w:r>
            <w:r w:rsidR="003943C3" w:rsidRPr="00495D84">
              <w:rPr>
                <w:rFonts w:cs="Arial"/>
              </w:rPr>
              <w:t>SCH_RP</w:t>
            </w:r>
            <w:r w:rsidR="00B27C84">
              <w:rPr>
                <w:rFonts w:cs="Arial"/>
              </w:rPr>
              <w:t xml:space="preserve"> </w:t>
            </w:r>
            <w:r w:rsidR="003943C3" w:rsidRPr="00495D84">
              <w:rPr>
                <w:rFonts w:cs="Arial"/>
              </w:rPr>
              <w:t>and</w:t>
            </w:r>
            <w:r w:rsidR="00B27C84">
              <w:rPr>
                <w:rFonts w:cs="Arial"/>
              </w:rPr>
              <w:t xml:space="preserve"> </w:t>
            </w:r>
            <w:r w:rsidR="003943C3" w:rsidRPr="00495D84">
              <w:rPr>
                <w:rFonts w:cs="Arial"/>
              </w:rPr>
              <w:t>Io</w:t>
            </w:r>
            <w:r w:rsidR="00B27C84">
              <w:rPr>
                <w:rFonts w:cs="Arial"/>
              </w:rPr>
              <w:t xml:space="preserve"> </w:t>
            </w:r>
            <w:r w:rsidR="003943C3" w:rsidRPr="00495D84">
              <w:rPr>
                <w:rFonts w:cs="Arial"/>
              </w:rPr>
              <w:t>levels</w:t>
            </w:r>
            <w:r w:rsidR="00B27C84">
              <w:rPr>
                <w:rFonts w:cs="Arial"/>
              </w:rPr>
              <w:t xml:space="preserve"> </w:t>
            </w:r>
            <w:r w:rsidR="003943C3" w:rsidRPr="00495D84">
              <w:rPr>
                <w:rFonts w:cs="Arial"/>
              </w:rPr>
              <w:t>have</w:t>
            </w:r>
            <w:r w:rsidR="00B27C84">
              <w:rPr>
                <w:rFonts w:cs="Arial"/>
              </w:rPr>
              <w:t xml:space="preserve"> </w:t>
            </w:r>
            <w:r w:rsidR="003943C3" w:rsidRPr="00495D84">
              <w:rPr>
                <w:rFonts w:cs="Arial"/>
              </w:rPr>
              <w:t>been</w:t>
            </w:r>
            <w:r w:rsidR="00B27C84">
              <w:rPr>
                <w:rFonts w:cs="Arial"/>
              </w:rPr>
              <w:t xml:space="preserve"> </w:t>
            </w:r>
            <w:r w:rsidR="003943C3" w:rsidRPr="00495D84">
              <w:rPr>
                <w:rFonts w:cs="Arial"/>
              </w:rPr>
              <w:t>derived</w:t>
            </w:r>
            <w:r w:rsidR="00B27C84">
              <w:rPr>
                <w:rFonts w:cs="Arial"/>
              </w:rPr>
              <w:t xml:space="preserve"> </w:t>
            </w:r>
            <w:r w:rsidR="003943C3" w:rsidRPr="00495D84">
              <w:rPr>
                <w:rFonts w:cs="Arial"/>
              </w:rPr>
              <w:t>from</w:t>
            </w:r>
            <w:r w:rsidR="00B27C84">
              <w:rPr>
                <w:rFonts w:cs="Arial"/>
              </w:rPr>
              <w:t xml:space="preserve"> </w:t>
            </w:r>
            <w:r w:rsidR="003943C3" w:rsidRPr="00495D84">
              <w:rPr>
                <w:rFonts w:cs="Arial"/>
              </w:rPr>
              <w:t>other</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for</w:t>
            </w:r>
            <w:r w:rsidR="00B27C84">
              <w:rPr>
                <w:rFonts w:cs="Arial"/>
              </w:rPr>
              <w:t xml:space="preserve"> </w:t>
            </w:r>
            <w:r w:rsidR="003943C3" w:rsidRPr="00495D84">
              <w:rPr>
                <w:rFonts w:cs="Arial"/>
              </w:rPr>
              <w:t>information</w:t>
            </w:r>
            <w:r w:rsidR="00B27C84">
              <w:rPr>
                <w:rFonts w:cs="Arial"/>
              </w:rPr>
              <w:t xml:space="preserve"> </w:t>
            </w:r>
            <w:r w:rsidR="003943C3" w:rsidRPr="00495D84">
              <w:rPr>
                <w:rFonts w:cs="Arial"/>
              </w:rPr>
              <w:t>purposes.</w:t>
            </w:r>
            <w:r w:rsidR="00B27C84">
              <w:rPr>
                <w:rFonts w:cs="Arial"/>
              </w:rPr>
              <w:t xml:space="preserve"> </w:t>
            </w:r>
            <w:r w:rsidR="003943C3" w:rsidRPr="00495D84">
              <w:rPr>
                <w:rFonts w:cs="Arial"/>
              </w:rPr>
              <w:t>They</w:t>
            </w:r>
            <w:r w:rsidR="00B27C84">
              <w:rPr>
                <w:rFonts w:cs="Arial"/>
              </w:rPr>
              <w:t xml:space="preserve"> </w:t>
            </w:r>
            <w:r w:rsidR="003943C3" w:rsidRPr="00495D84">
              <w:rPr>
                <w:rFonts w:cs="Arial"/>
              </w:rPr>
              <w:t>are</w:t>
            </w:r>
            <w:r w:rsidR="00B27C84">
              <w:rPr>
                <w:rFonts w:cs="Arial"/>
              </w:rPr>
              <w:t xml:space="preserve"> </w:t>
            </w:r>
            <w:r w:rsidR="003943C3" w:rsidRPr="00495D84">
              <w:rPr>
                <w:rFonts w:cs="Arial"/>
              </w:rPr>
              <w:t>not</w:t>
            </w:r>
            <w:r w:rsidR="00B27C84">
              <w:rPr>
                <w:rFonts w:cs="Arial"/>
              </w:rPr>
              <w:t xml:space="preserve"> </w:t>
            </w:r>
            <w:r w:rsidR="003943C3" w:rsidRPr="00495D84">
              <w:rPr>
                <w:rFonts w:cs="Arial"/>
              </w:rPr>
              <w:t>settable</w:t>
            </w:r>
            <w:r w:rsidR="00B27C84">
              <w:rPr>
                <w:rFonts w:cs="Arial"/>
              </w:rPr>
              <w:t xml:space="preserve"> </w:t>
            </w:r>
            <w:r w:rsidR="003943C3" w:rsidRPr="00495D84">
              <w:rPr>
                <w:rFonts w:cs="Arial"/>
              </w:rPr>
              <w:t>parameters</w:t>
            </w:r>
            <w:r w:rsidR="00B27C84">
              <w:rPr>
                <w:rFonts w:cs="Arial"/>
              </w:rPr>
              <w:t xml:space="preserve"> </w:t>
            </w:r>
            <w:r w:rsidR="003943C3" w:rsidRPr="00495D84">
              <w:rPr>
                <w:rFonts w:cs="Arial"/>
              </w:rPr>
              <w:t>themselves.</w:t>
            </w:r>
          </w:p>
        </w:tc>
      </w:tr>
    </w:tbl>
    <w:p w14:paraId="75C3242A" w14:textId="77777777" w:rsidR="003943C3" w:rsidRPr="00495D84" w:rsidRDefault="003943C3" w:rsidP="003943C3">
      <w:pPr>
        <w:rPr>
          <w:snapToGrid w:val="0"/>
        </w:rPr>
      </w:pPr>
    </w:p>
    <w:p w14:paraId="45342409" w14:textId="77777777" w:rsidR="005003B9" w:rsidRPr="00495D84" w:rsidRDefault="005003B9" w:rsidP="003F673A">
      <w:pPr>
        <w:pStyle w:val="Heading2"/>
      </w:pPr>
      <w:r w:rsidRPr="00495D84">
        <w:t>A.3.7C</w:t>
      </w:r>
      <w:r w:rsidRPr="00495D84">
        <w:tab/>
        <w:t>LTE-FR1/FR2 test setup</w:t>
      </w:r>
    </w:p>
    <w:p w14:paraId="7C574981" w14:textId="0A4A2EB2" w:rsidR="005003B9" w:rsidRPr="00495D84" w:rsidRDefault="005003B9" w:rsidP="005003B9">
      <w:pPr>
        <w:rPr>
          <w:snapToGrid w:val="0"/>
        </w:rPr>
      </w:pPr>
      <w:r w:rsidRPr="00495D84">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6F040F55" w14:textId="5FA76287" w:rsidR="00512D68" w:rsidRPr="00495D84" w:rsidRDefault="00512D68" w:rsidP="00512D68">
      <w:pPr>
        <w:pStyle w:val="Heading2"/>
      </w:pPr>
      <w:r w:rsidRPr="00495D84">
        <w:lastRenderedPageBreak/>
        <w:t>A.3</w:t>
      </w:r>
      <w:r w:rsidRPr="00495D84">
        <w:rPr>
          <w:rFonts w:hint="eastAsia"/>
          <w:lang w:eastAsia="zh-CN"/>
        </w:rPr>
        <w:t>.7</w:t>
      </w:r>
      <w:r w:rsidRPr="00495D84">
        <w:rPr>
          <w:lang w:eastAsia="zh-CN"/>
        </w:rPr>
        <w:t>D</w:t>
      </w:r>
      <w:r w:rsidRPr="00495D84">
        <w:tab/>
      </w:r>
      <w:r w:rsidRPr="00495D84">
        <w:rPr>
          <w:rFonts w:hint="eastAsia"/>
          <w:lang w:eastAsia="zh-CN"/>
        </w:rPr>
        <w:t>NE-DC</w:t>
      </w:r>
      <w:r w:rsidRPr="00495D84">
        <w:t xml:space="preserve"> test setup</w:t>
      </w:r>
    </w:p>
    <w:p w14:paraId="09CD13B0" w14:textId="796A58F1"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.1</w:t>
      </w:r>
      <w:r w:rsidRPr="00495D84">
        <w:rPr>
          <w:snapToGrid w:val="0"/>
        </w:rPr>
        <w:tab/>
        <w:t>Introduction</w:t>
      </w:r>
    </w:p>
    <w:p w14:paraId="1B78F851" w14:textId="252AE39A" w:rsidR="00512D68" w:rsidRPr="00495D84" w:rsidRDefault="00512D68" w:rsidP="00512D68">
      <w:pPr>
        <w:pStyle w:val="Heading3"/>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w:t>
      </w:r>
      <w:r w:rsidRPr="00495D84">
        <w:rPr>
          <w:snapToGrid w:val="0"/>
        </w:rPr>
        <w:tab/>
        <w:t>E-UTRAN Serving Cell Parameters</w:t>
      </w:r>
    </w:p>
    <w:p w14:paraId="0ADB09CE" w14:textId="4647B8F7"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.2.1</w:t>
      </w:r>
      <w:r w:rsidRPr="00495D84">
        <w:rPr>
          <w:snapToGrid w:val="0"/>
        </w:rPr>
        <w:tab/>
        <w:t>E-UTRAN Serving Cell Parameters for Tests with NR Cell(s) in FR1</w:t>
      </w:r>
    </w:p>
    <w:p w14:paraId="1013D72A" w14:textId="006B1060"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A.3.7.2.1</w:t>
      </w:r>
      <w:r w:rsidRPr="00495D84">
        <w:rPr>
          <w:rFonts w:hint="eastAsia"/>
          <w:snapToGrid w:val="0"/>
          <w:lang w:eastAsia="zh-CN"/>
        </w:rPr>
        <w:t>.</w:t>
      </w:r>
    </w:p>
    <w:p w14:paraId="643229FE" w14:textId="4D1B695D" w:rsidR="00512D68" w:rsidRPr="00495D84" w:rsidRDefault="00512D68" w:rsidP="00512D68">
      <w:pPr>
        <w:pStyle w:val="Heading4"/>
        <w:rPr>
          <w:snapToGrid w:val="0"/>
        </w:rPr>
      </w:pPr>
      <w:r w:rsidRPr="00495D84">
        <w:rPr>
          <w:snapToGrid w:val="0"/>
        </w:rPr>
        <w:t>A.3</w:t>
      </w:r>
      <w:r w:rsidRPr="00495D84">
        <w:rPr>
          <w:rFonts w:hint="eastAsia"/>
          <w:snapToGrid w:val="0"/>
          <w:lang w:eastAsia="zh-CN"/>
        </w:rPr>
        <w:t>.7</w:t>
      </w:r>
      <w:r w:rsidRPr="00495D84">
        <w:rPr>
          <w:snapToGrid w:val="0"/>
          <w:lang w:eastAsia="zh-CN"/>
        </w:rPr>
        <w:t>D</w:t>
      </w:r>
      <w:r w:rsidRPr="00495D84">
        <w:rPr>
          <w:rFonts w:hint="eastAsia"/>
          <w:snapToGrid w:val="0"/>
          <w:lang w:eastAsia="zh-CN"/>
        </w:rPr>
        <w:t>.2.2</w:t>
      </w:r>
      <w:r w:rsidRPr="00495D84">
        <w:rPr>
          <w:snapToGrid w:val="0"/>
        </w:rPr>
        <w:tab/>
        <w:t>E-UTRAN Serving Cell Parameters for Tests with NR Cell(s) in FR2</w:t>
      </w:r>
    </w:p>
    <w:p w14:paraId="7381D6E7" w14:textId="315C178C" w:rsidR="00512D68" w:rsidRPr="00495D84" w:rsidRDefault="00512D68" w:rsidP="00512D68">
      <w:pPr>
        <w:rPr>
          <w:snapToGrid w:val="0"/>
          <w:lang w:eastAsia="zh-CN"/>
        </w:rPr>
      </w:pPr>
      <w:r w:rsidRPr="00495D84">
        <w:rPr>
          <w:rFonts w:hint="eastAsia"/>
          <w:lang w:eastAsia="zh-CN"/>
        </w:rPr>
        <w:t xml:space="preserve">The </w:t>
      </w:r>
      <w:r w:rsidRPr="00495D84">
        <w:rPr>
          <w:lang w:eastAsia="zh-CN"/>
        </w:rPr>
        <w:t>parameters</w:t>
      </w:r>
      <w:r w:rsidRPr="00495D84">
        <w:rPr>
          <w:rFonts w:hint="eastAsia"/>
          <w:lang w:eastAsia="zh-CN"/>
        </w:rPr>
        <w:t xml:space="preserve"> are same as specified</w:t>
      </w:r>
      <w:r w:rsidRPr="00495D84">
        <w:rPr>
          <w:rFonts w:hint="eastAsia"/>
          <w:snapToGrid w:val="0"/>
          <w:lang w:eastAsia="zh-CN"/>
        </w:rPr>
        <w:t xml:space="preserve"> in clause </w:t>
      </w:r>
      <w:r w:rsidRPr="00495D84">
        <w:rPr>
          <w:snapToGrid w:val="0"/>
        </w:rPr>
        <w:t>A.3.7.2.</w:t>
      </w:r>
      <w:r w:rsidRPr="00495D84">
        <w:rPr>
          <w:rFonts w:hint="eastAsia"/>
          <w:snapToGrid w:val="0"/>
          <w:lang w:eastAsia="zh-CN"/>
        </w:rPr>
        <w:t>2.</w:t>
      </w:r>
    </w:p>
    <w:p w14:paraId="7C9C7F6F" w14:textId="77777777" w:rsidR="001268B4" w:rsidRPr="00495D84" w:rsidRDefault="001268B4" w:rsidP="001268B4">
      <w:pPr>
        <w:pStyle w:val="Heading2"/>
      </w:pPr>
      <w:r w:rsidRPr="00495D84">
        <w:t>A.3.</w:t>
      </w:r>
      <w:r w:rsidRPr="00495D84">
        <w:rPr>
          <w:lang w:eastAsia="zh-CN"/>
        </w:rPr>
        <w:t>8</w:t>
      </w:r>
      <w:r w:rsidRPr="00495D84">
        <w:tab/>
      </w:r>
      <w:r w:rsidRPr="00495D84">
        <w:rPr>
          <w:lang w:eastAsia="zh-CN"/>
        </w:rPr>
        <w:t>PRACH</w:t>
      </w:r>
      <w:r w:rsidRPr="00495D84">
        <w:t xml:space="preserve"> configurations</w:t>
      </w:r>
    </w:p>
    <w:p w14:paraId="7C9C7F70" w14:textId="77777777" w:rsidR="001268B4" w:rsidRPr="00495D84" w:rsidRDefault="001268B4" w:rsidP="001268B4">
      <w:pPr>
        <w:pStyle w:val="Heading3"/>
      </w:pPr>
      <w:r w:rsidRPr="00495D84">
        <w:rPr>
          <w:snapToGrid w:val="0"/>
        </w:rPr>
        <w:t>A.3.</w:t>
      </w:r>
      <w:r w:rsidRPr="00495D84">
        <w:rPr>
          <w:snapToGrid w:val="0"/>
          <w:lang w:eastAsia="zh-CN"/>
        </w:rPr>
        <w:t>8</w:t>
      </w:r>
      <w:r w:rsidRPr="00495D84">
        <w:rPr>
          <w:snapToGrid w:val="0"/>
        </w:rPr>
        <w:t>.1</w:t>
      </w:r>
      <w:r w:rsidRPr="00495D84">
        <w:rPr>
          <w:snapToGrid w:val="0"/>
          <w:lang w:eastAsia="zh-CN"/>
        </w:rPr>
        <w:tab/>
      </w:r>
      <w:r w:rsidRPr="00495D84">
        <w:t>Introduction</w:t>
      </w:r>
    </w:p>
    <w:p w14:paraId="7C9C7F71" w14:textId="209AB339"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PRACH configurations used for RRM test cases defined in </w:t>
      </w:r>
      <w:r w:rsidR="00E94096">
        <w:rPr>
          <w:lang w:eastAsia="zh-CN"/>
        </w:rPr>
        <w:t>annex</w:t>
      </w:r>
      <w:r w:rsidRPr="00495D84">
        <w:rPr>
          <w:lang w:eastAsia="zh-CN"/>
        </w:rPr>
        <w:t xml:space="preserve"> A.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7F72" w14:textId="77777777" w:rsidR="001268B4" w:rsidRPr="00495D84" w:rsidRDefault="001268B4" w:rsidP="001268B4">
      <w:pPr>
        <w:pStyle w:val="Heading3"/>
        <w:rPr>
          <w:snapToGrid w:val="0"/>
        </w:rPr>
      </w:pPr>
      <w:r w:rsidRPr="00495D84">
        <w:rPr>
          <w:snapToGrid w:val="0"/>
        </w:rPr>
        <w:t>A.3.8.</w:t>
      </w:r>
      <w:r w:rsidRPr="00495D84">
        <w:rPr>
          <w:snapToGrid w:val="0"/>
          <w:lang w:eastAsia="zh-CN"/>
        </w:rPr>
        <w:t>2</w:t>
      </w:r>
      <w:r w:rsidRPr="00495D84">
        <w:rPr>
          <w:snapToGrid w:val="0"/>
          <w:lang w:eastAsia="zh-CN"/>
        </w:rPr>
        <w:tab/>
      </w:r>
      <w:r w:rsidRPr="00495D84">
        <w:rPr>
          <w:snapToGrid w:val="0"/>
        </w:rPr>
        <w:t>PRACH configurations in FR1</w:t>
      </w:r>
    </w:p>
    <w:p w14:paraId="7C9C7F73"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2.1</w:t>
      </w:r>
      <w:r w:rsidRPr="00495D84">
        <w:rPr>
          <w:lang w:eastAsia="zh-CN"/>
        </w:rPr>
        <w:tab/>
        <w:t>FR1 PRACH configuration 1</w:t>
      </w:r>
    </w:p>
    <w:p w14:paraId="7C9C7F74" w14:textId="6889F147" w:rsidR="001268B4" w:rsidRPr="00495D84" w:rsidRDefault="001268B4" w:rsidP="001268B4">
      <w:pPr>
        <w:rPr>
          <w:lang w:eastAsia="zh-CN"/>
        </w:rPr>
      </w:pPr>
      <w:r w:rsidRPr="00495D84">
        <w:rPr>
          <w:lang w:eastAsia="zh-CN"/>
        </w:rPr>
        <w:t xml:space="preserve">FR1 PRACH configuration 1 in this </w:t>
      </w:r>
      <w:r w:rsidR="00E833B2" w:rsidRPr="00495D84">
        <w:rPr>
          <w:lang w:eastAsia="zh-CN"/>
        </w:rPr>
        <w:t>clause</w:t>
      </w:r>
      <w:r w:rsidRPr="00495D84">
        <w:rPr>
          <w:lang w:eastAsia="zh-CN"/>
        </w:rPr>
        <w:t xml:space="preserve"> provides the typical PRACH configuration for SSB-based contention based random access in FR1.</w:t>
      </w:r>
    </w:p>
    <w:p w14:paraId="7C9C7F75"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7F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495D84" w:rsidRDefault="001268B4" w:rsidP="000B5C74">
            <w:pPr>
              <w:pStyle w:val="TAH"/>
              <w:rPr>
                <w:rFonts w:cs="Arial"/>
              </w:rPr>
            </w:pPr>
            <w:r w:rsidRPr="00495D84">
              <w:rPr>
                <w:rFonts w:cs="Arial"/>
              </w:rPr>
              <w:t>Comment</w:t>
            </w:r>
          </w:p>
        </w:tc>
      </w:tr>
      <w:tr w:rsidR="00BB546C" w:rsidRPr="00495D84" w14:paraId="7C9C7F7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7A" w14:textId="77777777" w:rsidR="00BB546C" w:rsidRPr="00495D84" w:rsidRDefault="00BB546C" w:rsidP="000B5C74">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7F7B" w14:textId="77777777" w:rsidR="00BB546C" w:rsidRPr="00495D84" w:rsidRDefault="00BB546C" w:rsidP="00BB546C">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7C9C7F7C" w14:textId="63E397E7" w:rsidR="00BB546C" w:rsidRPr="00495D84" w:rsidRDefault="00BB546C" w:rsidP="00BB546C">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8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7E"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7F7F" w14:textId="11C503F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7F80" w14:textId="77777777" w:rsidR="001268B4" w:rsidRPr="00495D84" w:rsidRDefault="001268B4" w:rsidP="000B5C74">
            <w:pPr>
              <w:pStyle w:val="TAC"/>
              <w:rPr>
                <w:rFonts w:cs="Arial"/>
                <w:lang w:eastAsia="zh-CN"/>
              </w:rPr>
            </w:pPr>
          </w:p>
        </w:tc>
      </w:tr>
      <w:tr w:rsidR="001268B4" w:rsidRPr="00495D84" w14:paraId="7C9C7F8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2"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7F83"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4" w14:textId="79C8131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8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6"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7F87"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7F88" w14:textId="7BE68BFD"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8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A"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7F8B"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7F8C" w14:textId="0303ECF7"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9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8E"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7F8F" w14:textId="360E7960"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7F90" w14:textId="6F505B88"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7F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2"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7F93"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7F94" w14:textId="02CD684A"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9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6"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7F97"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7F98" w14:textId="20F4C1AE"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7F9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A"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7F9B"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7F9C" w14:textId="1FA36D54"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7F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9E"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7F9F"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7FA0" w14:textId="77777777" w:rsidR="001268B4" w:rsidRPr="00495D84" w:rsidRDefault="001268B4" w:rsidP="000B5C74">
            <w:pPr>
              <w:pStyle w:val="TAC"/>
              <w:rPr>
                <w:rFonts w:cs="Arial"/>
              </w:rPr>
            </w:pPr>
          </w:p>
        </w:tc>
      </w:tr>
      <w:tr w:rsidR="001268B4" w:rsidRPr="00495D84" w14:paraId="7C9C7FA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2"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7FA3"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7FA4" w14:textId="77777777" w:rsidR="001268B4" w:rsidRPr="00495D84" w:rsidRDefault="001268B4" w:rsidP="000B5C74">
            <w:pPr>
              <w:pStyle w:val="TAC"/>
              <w:rPr>
                <w:rFonts w:cs="Arial"/>
              </w:rPr>
            </w:pPr>
          </w:p>
        </w:tc>
      </w:tr>
      <w:tr w:rsidR="001268B4" w:rsidRPr="00495D84" w14:paraId="7C9C7F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6"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7FA7"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7FA8" w14:textId="6186B6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A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A"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7FAB"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7FAC" w14:textId="57967793"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AE"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7FAF"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7FB0" w14:textId="2B2E94D0"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B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B2" w14:textId="22D25DA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7FB3"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7FB4" w14:textId="5DF5891B"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7FB7"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7FB6" w14:textId="1AD26661"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7FB8" w14:textId="77777777" w:rsidR="001268B4" w:rsidRPr="00495D84" w:rsidRDefault="001268B4" w:rsidP="001268B4">
      <w:pPr>
        <w:rPr>
          <w:rFonts w:eastAsia="MS Mincho"/>
        </w:rPr>
      </w:pPr>
    </w:p>
    <w:p w14:paraId="7C9C7FB9" w14:textId="77777777" w:rsidR="001268B4" w:rsidRPr="00495D84" w:rsidRDefault="001268B4" w:rsidP="001268B4">
      <w:pPr>
        <w:pStyle w:val="Heading4"/>
      </w:pPr>
      <w:r w:rsidRPr="00495D84">
        <w:lastRenderedPageBreak/>
        <w:t>A.3.8.</w:t>
      </w:r>
      <w:r w:rsidRPr="00495D84">
        <w:rPr>
          <w:lang w:eastAsia="zh-CN"/>
        </w:rPr>
        <w:t>2</w:t>
      </w:r>
      <w:r w:rsidRPr="00495D84">
        <w:t>.2</w:t>
      </w:r>
      <w:r w:rsidRPr="00495D84">
        <w:rPr>
          <w:lang w:eastAsia="zh-CN"/>
        </w:rPr>
        <w:tab/>
      </w:r>
      <w:r w:rsidRPr="00495D84">
        <w:t>FR1 PRACH configuration 2</w:t>
      </w:r>
    </w:p>
    <w:p w14:paraId="7C9C7FBA" w14:textId="2B11C808" w:rsidR="001268B4" w:rsidRPr="00495D84" w:rsidRDefault="001268B4" w:rsidP="001268B4">
      <w:pPr>
        <w:rPr>
          <w:lang w:eastAsia="zh-CN"/>
        </w:rPr>
      </w:pPr>
      <w:r w:rsidRPr="00495D84">
        <w:rPr>
          <w:lang w:eastAsia="zh-CN"/>
        </w:rPr>
        <w:t xml:space="preserve">FR1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FR1.</w:t>
      </w:r>
    </w:p>
    <w:p w14:paraId="7C9C7FBB" w14:textId="77777777" w:rsidR="001268B4" w:rsidRPr="00495D84" w:rsidRDefault="001268B4" w:rsidP="001268B4">
      <w:pPr>
        <w:pStyle w:val="TH"/>
        <w:rPr>
          <w:lang w:eastAsia="zh-CN"/>
        </w:rPr>
      </w:pPr>
      <w:r w:rsidRPr="00495D84">
        <w:t>Table A.3.</w:t>
      </w:r>
      <w:r w:rsidRPr="00495D84">
        <w:rPr>
          <w:lang w:eastAsia="zh-CN"/>
        </w:rPr>
        <w:t>8.2.2</w:t>
      </w:r>
      <w:r w:rsidRPr="00495D84">
        <w:t xml:space="preserve">-1: </w:t>
      </w:r>
      <w:r w:rsidRPr="00495D84">
        <w:rPr>
          <w:lang w:eastAsia="zh-CN"/>
        </w:rPr>
        <w:t>P</w:t>
      </w:r>
      <w:r w:rsidRPr="00495D84">
        <w:t xml:space="preserve">arameters for </w:t>
      </w:r>
      <w:r w:rsidRPr="00495D84">
        <w:rPr>
          <w:lang w:eastAsia="zh-CN"/>
        </w:rPr>
        <w:t>FR1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7F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495D84" w:rsidRDefault="001268B4" w:rsidP="000B5C74">
            <w:pPr>
              <w:pStyle w:val="TAH"/>
              <w:rPr>
                <w:rFonts w:cs="Arial"/>
              </w:rPr>
            </w:pPr>
            <w:r w:rsidRPr="00495D84">
              <w:rPr>
                <w:rFonts w:cs="Arial"/>
              </w:rPr>
              <w:t>Comment</w:t>
            </w:r>
          </w:p>
        </w:tc>
      </w:tr>
      <w:tr w:rsidR="00BB546C" w:rsidRPr="00495D84" w14:paraId="7C9C7FC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C0" w14:textId="77777777" w:rsidR="00BB546C" w:rsidRPr="00495D84" w:rsidRDefault="00BB546C" w:rsidP="000B5C74">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7FC1" w14:textId="77777777" w:rsidR="00BB546C" w:rsidRPr="00495D84" w:rsidRDefault="00BB546C" w:rsidP="00BB546C">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7FC2" w14:textId="2AA80146" w:rsidR="00BB546C" w:rsidRPr="00495D84" w:rsidRDefault="00BB546C" w:rsidP="00BB546C">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1268B4" w:rsidRPr="00495D84" w14:paraId="7C9C7F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4"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7FC5" w14:textId="0F41C220"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7FC6" w14:textId="77777777" w:rsidR="001268B4" w:rsidRPr="00495D84" w:rsidRDefault="001268B4" w:rsidP="000B5C74">
            <w:pPr>
              <w:pStyle w:val="TAC"/>
              <w:rPr>
                <w:rFonts w:cs="Arial"/>
                <w:lang w:eastAsia="zh-CN"/>
              </w:rPr>
            </w:pPr>
          </w:p>
        </w:tc>
      </w:tr>
      <w:tr w:rsidR="001268B4" w:rsidRPr="00495D84" w14:paraId="7C9C7FC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8"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7FC9"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A" w14:textId="1E93696A"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7FC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CC"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7FC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7FCE" w14:textId="33CA4438"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7FD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0"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7FD1"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7FD2" w14:textId="3F9472B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7F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4"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7FD5"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7FD6" w14:textId="256CF55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7FD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8"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7FD9"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7FDA" w14:textId="2C82A0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7FD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DC"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7FDD"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7FDE" w14:textId="77777777" w:rsidR="001268B4" w:rsidRPr="00495D84" w:rsidRDefault="001268B4" w:rsidP="000B5C74">
            <w:pPr>
              <w:pStyle w:val="TAC"/>
              <w:rPr>
                <w:rFonts w:cs="Arial"/>
              </w:rPr>
            </w:pPr>
          </w:p>
        </w:tc>
      </w:tr>
      <w:tr w:rsidR="001268B4" w:rsidRPr="00495D84" w14:paraId="7C9C7FE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0"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7FE1"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7FE2" w14:textId="77777777" w:rsidR="001268B4" w:rsidRPr="00495D84" w:rsidRDefault="001268B4" w:rsidP="000B5C74">
            <w:pPr>
              <w:pStyle w:val="TAC"/>
              <w:rPr>
                <w:rFonts w:cs="Arial"/>
              </w:rPr>
            </w:pPr>
          </w:p>
        </w:tc>
      </w:tr>
      <w:tr w:rsidR="001268B4" w:rsidRPr="00495D84" w14:paraId="7C9C7F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4"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7FE5"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7FE6" w14:textId="04DB7BF9"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7F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8"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7FE9"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7FEA" w14:textId="08046B98"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7FE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EC"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7FED"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7FEE" w14:textId="1F3DDFA1"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7F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0" w14:textId="5F1020C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7FF1"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7FF2" w14:textId="03CB30D5"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7FF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4" w14:textId="77777777" w:rsidR="00325662" w:rsidRPr="00495D84" w:rsidRDefault="00325662" w:rsidP="00325662">
            <w:pPr>
              <w:pStyle w:val="TAL"/>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7C9C7FF5" w14:textId="10CE2367" w:rsidR="00325662" w:rsidRPr="00495D84" w:rsidRDefault="00325662" w:rsidP="00325662">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6" w14:textId="78AF1B0F" w:rsidR="00325662" w:rsidRPr="00495D84" w:rsidRDefault="00325662" w:rsidP="00325662">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25662" w:rsidRPr="00495D84" w14:paraId="7C9C7FF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7FF8" w14:textId="77777777" w:rsidR="00325662" w:rsidRPr="00495D84" w:rsidRDefault="00325662" w:rsidP="00325662">
            <w:pPr>
              <w:pStyle w:val="TAL"/>
              <w:rPr>
                <w:rFonts w:cs="Arial"/>
                <w:i/>
              </w:rPr>
            </w:pPr>
            <w:r w:rsidRPr="00495D84">
              <w:rPr>
                <w:i/>
              </w:rPr>
              <w:t>BFR-SSB-Resource</w:t>
            </w:r>
          </w:p>
        </w:tc>
        <w:tc>
          <w:tcPr>
            <w:tcW w:w="1385" w:type="pct"/>
            <w:tcBorders>
              <w:top w:val="single" w:sz="4" w:space="0" w:color="auto"/>
              <w:left w:val="single" w:sz="4" w:space="0" w:color="auto"/>
              <w:bottom w:val="single" w:sz="4" w:space="0" w:color="auto"/>
              <w:right w:val="single" w:sz="4" w:space="0" w:color="auto"/>
            </w:tcBorders>
          </w:tcPr>
          <w:p w14:paraId="7C9C7FF9" w14:textId="531FA11F" w:rsidR="00325662" w:rsidRPr="00495D84" w:rsidRDefault="00325662" w:rsidP="00325662">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7FFA" w14:textId="20DC7D59" w:rsidR="00325662" w:rsidRPr="00495D84" w:rsidRDefault="00325662" w:rsidP="00325662">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7FF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7FFC" w14:textId="77777777" w:rsidR="001268B4" w:rsidRPr="00495D84" w:rsidRDefault="001268B4" w:rsidP="000B5C74">
            <w:pPr>
              <w:pStyle w:val="TAL"/>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7FF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7FFE" w14:textId="510BBE1D"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0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00" w14:textId="77777777" w:rsidR="001268B4" w:rsidRPr="00495D84" w:rsidRDefault="001268B4" w:rsidP="000B5C74">
            <w:pPr>
              <w:pStyle w:val="TAL"/>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0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02" w14:textId="3436B859"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0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04" w14:textId="7CF3C5F8"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06" w14:textId="77777777" w:rsidR="001268B4" w:rsidRPr="00495D84" w:rsidRDefault="001268B4" w:rsidP="001268B4">
      <w:pPr>
        <w:rPr>
          <w:rFonts w:eastAsia="MS Mincho"/>
          <w:lang w:eastAsia="zh-CN"/>
        </w:rPr>
      </w:pPr>
    </w:p>
    <w:p w14:paraId="7C9C8007"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3</w:t>
      </w:r>
      <w:r w:rsidRPr="00495D84">
        <w:rPr>
          <w:lang w:eastAsia="zh-CN"/>
        </w:rPr>
        <w:tab/>
        <w:t>FR1 PRACH configuration 3</w:t>
      </w:r>
    </w:p>
    <w:p w14:paraId="7C9C8008" w14:textId="2C84CDC3" w:rsidR="001268B4" w:rsidRPr="00495D84" w:rsidRDefault="001268B4" w:rsidP="001268B4">
      <w:pPr>
        <w:rPr>
          <w:lang w:eastAsia="zh-CN"/>
        </w:rPr>
      </w:pPr>
      <w:r w:rsidRPr="00495D84">
        <w:rPr>
          <w:lang w:eastAsia="zh-CN"/>
        </w:rPr>
        <w:t xml:space="preserve">FR1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FR1.</w:t>
      </w:r>
    </w:p>
    <w:p w14:paraId="7C9C8009"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2.3</w:t>
      </w:r>
      <w:r w:rsidRPr="00495D84">
        <w:t xml:space="preserve">-1: </w:t>
      </w:r>
      <w:r w:rsidRPr="00495D84">
        <w:rPr>
          <w:lang w:eastAsia="zh-CN"/>
        </w:rPr>
        <w:t>P</w:t>
      </w:r>
      <w:r w:rsidRPr="00495D84">
        <w:t xml:space="preserve">arameters for </w:t>
      </w:r>
      <w:r w:rsidRPr="00495D84">
        <w:rPr>
          <w:lang w:eastAsia="zh-CN"/>
        </w:rPr>
        <w:t>FR1 PRACH configuration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0D"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495D84" w:rsidRDefault="001268B4" w:rsidP="000B5C74">
            <w:pPr>
              <w:pStyle w:val="TAH"/>
              <w:rPr>
                <w:rFonts w:cs="Arial"/>
              </w:rPr>
            </w:pPr>
            <w:r w:rsidRPr="00495D84">
              <w:rPr>
                <w:rFonts w:cs="Arial"/>
              </w:rPr>
              <w:t>Comment</w:t>
            </w:r>
          </w:p>
        </w:tc>
      </w:tr>
      <w:tr w:rsidR="00214438" w:rsidRPr="00495D84" w14:paraId="7C9C801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0E" w14:textId="77777777" w:rsidR="00214438" w:rsidRPr="00495D84" w:rsidRDefault="00214438" w:rsidP="00E94096">
            <w:pPr>
              <w:pStyle w:val="TAL"/>
              <w:keepNext w:val="0"/>
              <w:rPr>
                <w:rFonts w:cs="Arial"/>
                <w:i/>
              </w:rPr>
            </w:pPr>
            <w:r w:rsidRPr="00495D84">
              <w:rPr>
                <w:rFonts w:cs="Arial"/>
                <w:i/>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0F" w14:textId="77777777" w:rsidR="00214438" w:rsidRPr="00495D84" w:rsidRDefault="00214438" w:rsidP="00214438">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7C9C8010" w14:textId="48041715"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1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2"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13" w14:textId="306CCB9B"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14" w14:textId="77777777" w:rsidR="001268B4" w:rsidRPr="00495D84" w:rsidRDefault="001268B4" w:rsidP="000B5C74">
            <w:pPr>
              <w:pStyle w:val="TAC"/>
              <w:rPr>
                <w:rFonts w:cs="Arial"/>
                <w:lang w:eastAsia="zh-CN"/>
              </w:rPr>
            </w:pPr>
          </w:p>
        </w:tc>
      </w:tr>
      <w:tr w:rsidR="001268B4" w:rsidRPr="00495D84" w14:paraId="7C9C801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6"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17"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8" w14:textId="66F7E49E"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1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A"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1B"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1C" w14:textId="6B56111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2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1E"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1F"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20" w14:textId="059A42FB"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2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2"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23"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24" w14:textId="14A6A866"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6"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27"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28" w14:textId="07B9BE0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2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A"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2B"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2C" w14:textId="77777777" w:rsidR="001268B4" w:rsidRPr="00495D84" w:rsidRDefault="001268B4" w:rsidP="000B5C74">
            <w:pPr>
              <w:pStyle w:val="TAC"/>
              <w:rPr>
                <w:rFonts w:cs="Arial"/>
              </w:rPr>
            </w:pPr>
          </w:p>
        </w:tc>
      </w:tr>
      <w:tr w:rsidR="001268B4" w:rsidRPr="00495D84" w14:paraId="7C9C80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2E" w14:textId="77777777" w:rsidR="001268B4" w:rsidRPr="00495D84" w:rsidRDefault="001268B4" w:rsidP="00E94096">
            <w:pPr>
              <w:pStyle w:val="TAL"/>
              <w:keepNext w:val="0"/>
              <w:rPr>
                <w:rFonts w:cs="Arial"/>
              </w:rPr>
            </w:pPr>
            <w:r w:rsidRPr="00495D84">
              <w:lastRenderedPageBreak/>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2F"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30" w14:textId="77777777" w:rsidR="001268B4" w:rsidRPr="00495D84" w:rsidRDefault="001268B4" w:rsidP="000B5C74">
            <w:pPr>
              <w:pStyle w:val="TAC"/>
              <w:rPr>
                <w:rFonts w:cs="Arial"/>
              </w:rPr>
            </w:pPr>
          </w:p>
        </w:tc>
      </w:tr>
      <w:tr w:rsidR="001268B4" w:rsidRPr="00495D84" w14:paraId="7C9C80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2"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33"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034" w14:textId="47E9777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3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6"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37"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038" w14:textId="21696E6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A"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3B"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3C" w14:textId="02044705"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4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3E" w14:textId="249CAB0D"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3F"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40" w14:textId="013B79E9"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4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2" w14:textId="77777777" w:rsidR="001268B4" w:rsidRPr="00495D84" w:rsidRDefault="001268B4" w:rsidP="00E94096">
            <w:pPr>
              <w:pStyle w:val="TAL"/>
              <w:keepNext w:val="0"/>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043" w14:textId="1AF3CB63"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44" w14:textId="69BD238F"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4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6" w14:textId="77777777" w:rsidR="001268B4" w:rsidRPr="00495D84" w:rsidRDefault="001268B4" w:rsidP="00E94096">
            <w:pPr>
              <w:pStyle w:val="TAL"/>
              <w:keepNext w:val="0"/>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47"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48" w14:textId="02E44A73"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4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4A" w14:textId="77777777" w:rsidR="001268B4" w:rsidRPr="00495D84" w:rsidRDefault="001268B4" w:rsidP="00E94096">
            <w:pPr>
              <w:pStyle w:val="TAL"/>
              <w:keepNext w:val="0"/>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04B"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4C" w14:textId="6B5A9272"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r w:rsidR="00B27C84">
              <w:rPr>
                <w:rFonts w:cs="Arial"/>
                <w:lang w:eastAsia="zh-CN"/>
              </w:rPr>
              <w:t xml:space="preserve"> </w:t>
            </w:r>
          </w:p>
        </w:tc>
      </w:tr>
      <w:tr w:rsidR="001268B4" w:rsidRPr="00495D84" w14:paraId="7C9C804F"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4E" w14:textId="7C5E900C"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50" w14:textId="77777777" w:rsidR="001268B4" w:rsidRPr="00495D84" w:rsidRDefault="001268B4" w:rsidP="001268B4">
      <w:pPr>
        <w:rPr>
          <w:rFonts w:eastAsia="MS Mincho"/>
          <w:lang w:eastAsia="zh-CN"/>
        </w:rPr>
      </w:pPr>
    </w:p>
    <w:p w14:paraId="7C9C8051"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2</w:t>
      </w:r>
      <w:r w:rsidRPr="00495D84">
        <w:t>.</w:t>
      </w:r>
      <w:r w:rsidRPr="00495D84">
        <w:rPr>
          <w:lang w:eastAsia="zh-CN"/>
        </w:rPr>
        <w:t>4</w:t>
      </w:r>
      <w:r w:rsidRPr="00495D84">
        <w:rPr>
          <w:lang w:eastAsia="zh-CN"/>
        </w:rPr>
        <w:tab/>
        <w:t>FR1 PRACH configuration 4</w:t>
      </w:r>
    </w:p>
    <w:p w14:paraId="7C9C8052" w14:textId="27E2249B" w:rsidR="001268B4" w:rsidRPr="00495D84" w:rsidRDefault="001268B4" w:rsidP="001268B4">
      <w:pPr>
        <w:rPr>
          <w:lang w:eastAsia="zh-CN"/>
        </w:rPr>
      </w:pPr>
      <w:r w:rsidRPr="00495D84">
        <w:rPr>
          <w:lang w:eastAsia="zh-CN"/>
        </w:rPr>
        <w:t xml:space="preserve">FR1 PRACH configuration 4 in this </w:t>
      </w:r>
      <w:r w:rsidR="00E833B2" w:rsidRPr="00495D84">
        <w:rPr>
          <w:lang w:eastAsia="zh-CN"/>
        </w:rPr>
        <w:t>clause</w:t>
      </w:r>
      <w:r w:rsidRPr="00495D84">
        <w:rPr>
          <w:lang w:eastAsia="zh-CN"/>
        </w:rPr>
        <w:t xml:space="preserve"> provides the PRACH configuration for CSI-RS based non-contention based random access in FR1 to convey BFR.</w:t>
      </w:r>
    </w:p>
    <w:p w14:paraId="7C9C8053"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2.4</w:t>
      </w:r>
      <w:r w:rsidRPr="00495D84">
        <w:t xml:space="preserve">-1: </w:t>
      </w:r>
      <w:r w:rsidRPr="00495D84">
        <w:rPr>
          <w:lang w:eastAsia="zh-CN"/>
        </w:rPr>
        <w:t>P</w:t>
      </w:r>
      <w:r w:rsidRPr="00495D84">
        <w:t xml:space="preserve">arameters for </w:t>
      </w:r>
      <w:r w:rsidRPr="00495D84">
        <w:rPr>
          <w:lang w:eastAsia="zh-CN"/>
        </w:rPr>
        <w:t>FR1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5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495D84" w:rsidRDefault="001268B4" w:rsidP="000B5C74">
            <w:pPr>
              <w:pStyle w:val="TAH"/>
              <w:rPr>
                <w:rFonts w:cs="Arial"/>
              </w:rPr>
            </w:pPr>
            <w:r w:rsidRPr="00495D84">
              <w:rPr>
                <w:rFonts w:cs="Arial"/>
              </w:rPr>
              <w:t>Comment</w:t>
            </w:r>
          </w:p>
        </w:tc>
      </w:tr>
      <w:tr w:rsidR="00214438" w:rsidRPr="00495D84" w14:paraId="7C9C805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58"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59" w14:textId="7C0B3786" w:rsidR="00214438" w:rsidRPr="00495D84" w:rsidRDefault="006531E8" w:rsidP="00214438">
            <w:pPr>
              <w:pStyle w:val="TAC"/>
              <w:rPr>
                <w:lang w:eastAsia="zh-CN"/>
              </w:rPr>
            </w:pPr>
            <w:r w:rsidRPr="00495D84">
              <w:rPr>
                <w:rFonts w:cs="Arial" w:hint="eastAsia"/>
                <w:lang w:eastAsia="zh-TW"/>
              </w:rPr>
              <w:t>102</w:t>
            </w:r>
          </w:p>
        </w:tc>
        <w:tc>
          <w:tcPr>
            <w:tcW w:w="2038" w:type="pct"/>
            <w:tcBorders>
              <w:top w:val="single" w:sz="4" w:space="0" w:color="auto"/>
              <w:left w:val="single" w:sz="4" w:space="0" w:color="auto"/>
              <w:bottom w:val="single" w:sz="4" w:space="0" w:color="auto"/>
              <w:right w:val="single" w:sz="4" w:space="0" w:color="auto"/>
            </w:tcBorders>
          </w:tcPr>
          <w:p w14:paraId="7C9C805A" w14:textId="6076BA9F" w:rsidR="00214438" w:rsidRPr="00495D84" w:rsidRDefault="00214438" w:rsidP="00214438">
            <w:pPr>
              <w:pStyle w:val="TAC"/>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6.3.3.2-2</w:t>
            </w:r>
            <w:r w:rsidR="00B27C84">
              <w:t xml:space="preserve"> </w:t>
            </w:r>
            <w:r w:rsidRPr="00495D84">
              <w:t>and</w:t>
            </w:r>
            <w:r w:rsidR="00B27C84">
              <w:t xml:space="preserve"> </w:t>
            </w:r>
            <w:r w:rsidRPr="00495D84">
              <w:t>table</w:t>
            </w:r>
            <w:r w:rsidR="00B27C84">
              <w:t xml:space="preserve"> </w:t>
            </w:r>
            <w:r w:rsidRPr="00495D84">
              <w:t>6.3.3.2-3</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5C"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5D"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5E" w14:textId="4083B9F8"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6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0"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61"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62" w14:textId="069C4DD7"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6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4"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65"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66" w14:textId="5AE0E925"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6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8"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69"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6A" w14:textId="4C0368BC"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0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6C"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6D"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6E" w14:textId="34DF6B38"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7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0"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071"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072" w14:textId="77777777" w:rsidR="001268B4" w:rsidRPr="00495D84" w:rsidRDefault="001268B4" w:rsidP="000B5C74">
            <w:pPr>
              <w:pStyle w:val="TAC"/>
              <w:rPr>
                <w:rFonts w:cs="Arial"/>
              </w:rPr>
            </w:pPr>
          </w:p>
        </w:tc>
      </w:tr>
      <w:tr w:rsidR="001268B4" w:rsidRPr="00495D84" w14:paraId="7C9C80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4"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075"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076" w14:textId="77777777" w:rsidR="001268B4" w:rsidRPr="00495D84" w:rsidRDefault="001268B4" w:rsidP="000B5C74">
            <w:pPr>
              <w:pStyle w:val="TAC"/>
              <w:rPr>
                <w:rFonts w:cs="Arial"/>
              </w:rPr>
            </w:pPr>
          </w:p>
        </w:tc>
      </w:tr>
      <w:tr w:rsidR="001268B4" w:rsidRPr="00495D84" w14:paraId="7C9C807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8"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079"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07A" w14:textId="622870F7"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07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7C"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07D" w14:textId="77777777" w:rsidR="001268B4" w:rsidRPr="00495D84" w:rsidRDefault="001268B4" w:rsidP="000B5C74">
            <w:pPr>
              <w:pStyle w:val="TAC"/>
              <w:rPr>
                <w:rFonts w:cs="Arial"/>
                <w:lang w:eastAsia="zh-CN"/>
              </w:rPr>
            </w:pPr>
            <w:r w:rsidRPr="00495D84">
              <w:rPr>
                <w:rFonts w:cs="Arial"/>
              </w:rPr>
              <w:t>sl1</w:t>
            </w:r>
          </w:p>
        </w:tc>
        <w:tc>
          <w:tcPr>
            <w:tcW w:w="2038" w:type="pct"/>
            <w:tcBorders>
              <w:top w:val="single" w:sz="4" w:space="0" w:color="auto"/>
              <w:left w:val="single" w:sz="4" w:space="0" w:color="auto"/>
              <w:bottom w:val="single" w:sz="4" w:space="0" w:color="auto"/>
              <w:right w:val="single" w:sz="4" w:space="0" w:color="auto"/>
            </w:tcBorders>
            <w:hideMark/>
          </w:tcPr>
          <w:p w14:paraId="7C9C807E" w14:textId="6118F937" w:rsidR="001268B4" w:rsidRPr="00495D84" w:rsidRDefault="001268B4" w:rsidP="000B5C74">
            <w:pPr>
              <w:pStyle w:val="TAC"/>
              <w:rPr>
                <w:rFonts w:cs="Arial"/>
                <w:lang w:eastAsia="zh-CN"/>
              </w:rPr>
            </w:pPr>
            <w:r w:rsidRPr="00495D84">
              <w:rPr>
                <w:rFonts w:cs="Arial"/>
                <w:lang w:eastAsia="zh-CN"/>
              </w:rPr>
              <w:t>1</w:t>
            </w:r>
            <w:r w:rsidR="00B27C84">
              <w:rPr>
                <w:rFonts w:cs="Arial"/>
                <w:lang w:eastAsia="zh-CN"/>
              </w:rPr>
              <w:t xml:space="preserve"> </w:t>
            </w:r>
            <w:r w:rsidRPr="00495D84">
              <w:rPr>
                <w:rFonts w:cs="Arial"/>
                <w:lang w:eastAsia="zh-CN"/>
              </w:rPr>
              <w:t>slot</w:t>
            </w:r>
          </w:p>
        </w:tc>
      </w:tr>
      <w:tr w:rsidR="001268B4" w:rsidRPr="00495D84" w14:paraId="7C9C808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0"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081"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082" w14:textId="75C5AD26"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93</w:t>
            </w:r>
          </w:p>
        </w:tc>
      </w:tr>
      <w:tr w:rsidR="001268B4" w:rsidRPr="00495D84" w14:paraId="7C9C808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4" w14:textId="4B93F15C"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085"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086" w14:textId="4D21018E" w:rsidR="001268B4" w:rsidRPr="00495D84" w:rsidRDefault="001268B4" w:rsidP="000B5C74">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8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8"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089" w14:textId="5E37C7D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08A" w14:textId="72CF431D"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08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8C"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08D"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08E" w14:textId="0AE51A6B"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09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90" w14:textId="50DEF9FE" w:rsidR="001268B4" w:rsidRPr="00495D84" w:rsidRDefault="00B27C84" w:rsidP="000B5C74">
            <w:pPr>
              <w:pStyle w:val="TAL"/>
            </w:pPr>
            <w:r>
              <w:rPr>
                <w:rFonts w:cs="Arial"/>
                <w:lang w:eastAsia="zh-CN"/>
              </w:rPr>
              <w:t xml:space="preserve"> </w:t>
            </w:r>
            <w:r w:rsidR="001268B4"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091"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092" w14:textId="5E997271"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95"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94" w14:textId="06FDC1C9"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96" w14:textId="77777777" w:rsidR="001268B4" w:rsidRPr="00495D84" w:rsidRDefault="001268B4" w:rsidP="001268B4">
      <w:pPr>
        <w:rPr>
          <w:rFonts w:eastAsia="MS Mincho"/>
          <w:lang w:eastAsia="zh-CN"/>
        </w:rPr>
      </w:pPr>
    </w:p>
    <w:p w14:paraId="71159CF6" w14:textId="77777777" w:rsidR="00EB6A45" w:rsidRPr="00495D84" w:rsidRDefault="00EB6A45" w:rsidP="00EB6A45">
      <w:pPr>
        <w:pStyle w:val="Heading4"/>
      </w:pPr>
      <w:r w:rsidRPr="00495D84">
        <w:t>A.3.8.</w:t>
      </w:r>
      <w:r w:rsidRPr="00495D84">
        <w:rPr>
          <w:lang w:eastAsia="zh-CN"/>
        </w:rPr>
        <w:t>2</w:t>
      </w:r>
      <w:r w:rsidRPr="00495D84">
        <w:t>.5</w:t>
      </w:r>
      <w:r w:rsidRPr="00495D84">
        <w:rPr>
          <w:lang w:eastAsia="zh-CN"/>
        </w:rPr>
        <w:tab/>
      </w:r>
      <w:r w:rsidRPr="00495D84">
        <w:t>FR1 PRACH configuration 5</w:t>
      </w:r>
    </w:p>
    <w:p w14:paraId="65337291" w14:textId="77777777" w:rsidR="00EB6A45" w:rsidRPr="00495D84" w:rsidRDefault="00EB6A45" w:rsidP="00EB6A45">
      <w:pPr>
        <w:rPr>
          <w:lang w:eastAsia="zh-CN"/>
        </w:rPr>
      </w:pPr>
      <w:r w:rsidRPr="00495D84">
        <w:rPr>
          <w:lang w:eastAsia="zh-CN"/>
        </w:rPr>
        <w:t>FR1 PRACH configuration 5 in this clause provides the typical PRACH configuration for LTM early UL synchronization on candidate cell in FR1.</w:t>
      </w:r>
    </w:p>
    <w:p w14:paraId="01BEFF6B" w14:textId="77777777" w:rsidR="00EB6A45" w:rsidRPr="00495D84" w:rsidRDefault="00EB6A45" w:rsidP="00EB6A45">
      <w:pPr>
        <w:pStyle w:val="TH"/>
        <w:rPr>
          <w:lang w:eastAsia="zh-CN"/>
        </w:rPr>
      </w:pPr>
      <w:r w:rsidRPr="00495D84">
        <w:lastRenderedPageBreak/>
        <w:t>Table A.3.</w:t>
      </w:r>
      <w:r w:rsidRPr="00495D84">
        <w:rPr>
          <w:lang w:eastAsia="zh-CN"/>
        </w:rPr>
        <w:t>8.2.5</w:t>
      </w:r>
      <w:r w:rsidRPr="00495D84">
        <w:t xml:space="preserve">-1: </w:t>
      </w:r>
      <w:r w:rsidRPr="00495D84">
        <w:rPr>
          <w:lang w:eastAsia="zh-CN"/>
        </w:rPr>
        <w:t>P</w:t>
      </w:r>
      <w:r w:rsidRPr="00495D84">
        <w:t xml:space="preserve">arameters for </w:t>
      </w:r>
      <w:r w:rsidRPr="00495D84">
        <w:rPr>
          <w:lang w:eastAsia="zh-CN"/>
        </w:rPr>
        <w:t>FR1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EB6A45" w:rsidRPr="00495D84" w14:paraId="2B25C53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17595E13" w14:textId="77777777" w:rsidR="00EB6A45" w:rsidRPr="00495D84" w:rsidRDefault="00EB6A45"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5A7ACD34" w14:textId="77777777" w:rsidR="00EB6A45" w:rsidRPr="00495D84" w:rsidRDefault="00EB6A45"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341F2D9E" w14:textId="77777777" w:rsidR="00EB6A45" w:rsidRPr="00495D84" w:rsidRDefault="00EB6A45" w:rsidP="007D018E">
            <w:pPr>
              <w:pStyle w:val="TAH"/>
              <w:rPr>
                <w:rFonts w:cs="Arial"/>
              </w:rPr>
            </w:pPr>
            <w:r w:rsidRPr="00495D84">
              <w:rPr>
                <w:rFonts w:cs="Arial"/>
              </w:rPr>
              <w:t>Comment</w:t>
            </w:r>
          </w:p>
        </w:tc>
      </w:tr>
      <w:tr w:rsidR="00EB6A45" w:rsidRPr="00495D84" w14:paraId="1CC937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30AA484" w14:textId="77777777" w:rsidR="00EB6A45" w:rsidRPr="00495D84" w:rsidRDefault="00EB6A45"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2A56533E" w14:textId="77777777" w:rsidR="00EB6A45" w:rsidRPr="00495D84" w:rsidRDefault="00EB6A45" w:rsidP="007D018E">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hideMark/>
          </w:tcPr>
          <w:p w14:paraId="4CC42B98" w14:textId="4C3AEF44" w:rsidR="00EB6A45" w:rsidRPr="00495D84" w:rsidRDefault="00EB6A45" w:rsidP="007D018E">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EB6A45" w:rsidRPr="00495D84" w14:paraId="034535C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5B0040" w14:textId="77777777" w:rsidR="00EB6A45" w:rsidRPr="00495D84" w:rsidRDefault="00EB6A45"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34258672" w14:textId="77777777" w:rsidR="00EB6A45" w:rsidRPr="00495D84" w:rsidRDefault="00EB6A45"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1EA38C2C" w14:textId="63EB625A" w:rsidR="00EB6A45" w:rsidRPr="00495D84" w:rsidRDefault="00EB6A45"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EB6A45" w:rsidRPr="00495D84" w14:paraId="4DDD27F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2CB2D7" w14:textId="77777777" w:rsidR="00EB6A45" w:rsidRPr="00495D84" w:rsidRDefault="00EB6A45"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7AD5A7A3" w14:textId="77777777" w:rsidR="00EB6A45" w:rsidRPr="00495D84" w:rsidRDefault="00EB6A45"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718D1EA2" w14:textId="77777777" w:rsidR="00EB6A45" w:rsidRPr="00495D84" w:rsidRDefault="00EB6A45" w:rsidP="007D018E">
            <w:pPr>
              <w:pStyle w:val="TAC"/>
              <w:rPr>
                <w:rFonts w:cs="Arial"/>
                <w:lang w:eastAsia="zh-CN"/>
              </w:rPr>
            </w:pPr>
          </w:p>
        </w:tc>
      </w:tr>
      <w:tr w:rsidR="00EB6A45" w:rsidRPr="00495D84" w14:paraId="6859D43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52CCA1" w14:textId="77777777" w:rsidR="00EB6A45" w:rsidRPr="00495D84" w:rsidRDefault="00EB6A45"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B81022C" w14:textId="77777777" w:rsidR="00EB6A45" w:rsidRPr="00495D84" w:rsidRDefault="00EB6A45"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F3D28F9" w14:textId="5B79CBF6" w:rsidR="00EB6A45" w:rsidRPr="00495D84" w:rsidRDefault="00EB6A45"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EB6A45" w:rsidRPr="00495D84" w14:paraId="32688C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3004B2" w14:textId="77777777" w:rsidR="00EB6A45" w:rsidRPr="00495D84" w:rsidRDefault="00EB6A45"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22310705" w14:textId="77777777" w:rsidR="00EB6A45" w:rsidRPr="00495D84" w:rsidRDefault="00EB6A45"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4DE702F0" w14:textId="77777777" w:rsidR="00EB6A45" w:rsidRPr="00495D84" w:rsidRDefault="00EB6A45" w:rsidP="007D018E">
            <w:pPr>
              <w:pStyle w:val="TAC"/>
              <w:rPr>
                <w:rFonts w:cs="Arial"/>
                <w:lang w:eastAsia="zh-CN"/>
              </w:rPr>
            </w:pPr>
          </w:p>
        </w:tc>
      </w:tr>
      <w:tr w:rsidR="00EB6A45" w:rsidRPr="00495D84" w14:paraId="09B868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FF239FB" w14:textId="77777777" w:rsidR="00EB6A45" w:rsidRPr="00495D84" w:rsidRDefault="00EB6A45"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3AA737A3" w14:textId="77777777" w:rsidR="00EB6A45" w:rsidRPr="00495D84" w:rsidRDefault="00EB6A45"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tcPr>
          <w:p w14:paraId="3C0E3FF5" w14:textId="77777777" w:rsidR="00EB6A45" w:rsidRPr="00495D84" w:rsidRDefault="00EB6A45" w:rsidP="007D018E">
            <w:pPr>
              <w:pStyle w:val="TAC"/>
              <w:rPr>
                <w:rFonts w:cs="Arial"/>
                <w:lang w:eastAsia="zh-CN"/>
              </w:rPr>
            </w:pPr>
          </w:p>
        </w:tc>
      </w:tr>
      <w:tr w:rsidR="00EB6A45" w:rsidRPr="00495D84" w14:paraId="7766299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2892AEE" w14:textId="77777777" w:rsidR="00EB6A45" w:rsidRPr="00495D84" w:rsidRDefault="00EB6A45"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6340B032" w14:textId="77777777" w:rsidR="00EB6A45" w:rsidRPr="00495D84" w:rsidRDefault="00EB6A45"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43B44FCC" w14:textId="77777777" w:rsidR="00EB6A45" w:rsidRPr="00495D84" w:rsidRDefault="00EB6A45" w:rsidP="007D018E">
            <w:pPr>
              <w:pStyle w:val="TAC"/>
              <w:rPr>
                <w:rFonts w:cs="Arial"/>
                <w:lang w:eastAsia="zh-CN"/>
              </w:rPr>
            </w:pPr>
          </w:p>
        </w:tc>
      </w:tr>
      <w:tr w:rsidR="00EB6A45" w:rsidRPr="00495D84" w14:paraId="7E3ECEA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5564F96" w14:textId="77777777" w:rsidR="00EB6A45" w:rsidRPr="00495D84" w:rsidRDefault="00EB6A45"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B37FD23" w14:textId="77777777" w:rsidR="00EB6A45" w:rsidRPr="00495D84" w:rsidRDefault="00EB6A45"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2DF72B24" w14:textId="5EDAED55" w:rsidR="00EB6A45" w:rsidRPr="00495D84" w:rsidRDefault="00EB6A45"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EB6A45" w:rsidRPr="00495D84" w14:paraId="4C323D0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A89EC6D" w14:textId="77777777" w:rsidR="00EB6A45" w:rsidRPr="00495D84" w:rsidRDefault="00EB6A45"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283FE7D8" w14:textId="77777777" w:rsidR="00EB6A45" w:rsidRPr="00495D84" w:rsidRDefault="00EB6A45"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6ADFF91" w14:textId="0FF26048" w:rsidR="00EB6A45" w:rsidRPr="00495D84" w:rsidRDefault="00EB6A45"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EB6A45" w:rsidRPr="00495D84" w14:paraId="06A7FE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E5D4B0E" w14:textId="77777777" w:rsidR="00EB6A45" w:rsidRPr="00495D84" w:rsidRDefault="00EB6A45"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C15336D" w14:textId="3EE9EF32" w:rsidR="00EB6A45" w:rsidRPr="00495D84" w:rsidRDefault="00EB6A45"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462A02E" w14:textId="77777777" w:rsidR="00EB6A45" w:rsidRPr="00495D84" w:rsidRDefault="00EB6A45" w:rsidP="007D018E">
            <w:pPr>
              <w:pStyle w:val="TAC"/>
              <w:rPr>
                <w:rFonts w:cs="Arial"/>
                <w:lang w:eastAsia="zh-CN"/>
              </w:rPr>
            </w:pPr>
          </w:p>
        </w:tc>
      </w:tr>
      <w:tr w:rsidR="00EB6A45" w:rsidRPr="00495D84" w14:paraId="056C1F7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5E5A15B" w14:textId="2A9635A9" w:rsidR="00EB6A45" w:rsidRPr="00495D84" w:rsidRDefault="00E94096" w:rsidP="007D018E">
            <w:pPr>
              <w:pStyle w:val="TAN"/>
            </w:pPr>
            <w:r>
              <w:t>NOTE:</w:t>
            </w:r>
            <w:r w:rsidR="00EB6A45" w:rsidRPr="00495D84">
              <w:rPr>
                <w:lang w:eastAsia="zh-CN"/>
              </w:rPr>
              <w:tab/>
            </w:r>
            <w:r w:rsidR="00EB6A45" w:rsidRPr="00495D84">
              <w:t>For</w:t>
            </w:r>
            <w:r w:rsidR="00B27C84">
              <w:t xml:space="preserve"> </w:t>
            </w:r>
            <w:r w:rsidR="00EB6A45" w:rsidRPr="00495D84">
              <w:t>further</w:t>
            </w:r>
            <w:r w:rsidR="00B27C84">
              <w:t xml:space="preserve"> </w:t>
            </w:r>
            <w:r w:rsidR="00EB6A45" w:rsidRPr="00495D84">
              <w:t>information</w:t>
            </w:r>
            <w:r w:rsidR="00B27C84">
              <w:t xml:space="preserve"> </w:t>
            </w:r>
            <w:r w:rsidR="00EB6A45" w:rsidRPr="00495D84">
              <w:t>see</w:t>
            </w:r>
            <w:r w:rsidR="00B27C84">
              <w:t xml:space="preserve"> </w:t>
            </w:r>
            <w:r w:rsidR="00EB6A45" w:rsidRPr="00495D84">
              <w:t>clause</w:t>
            </w:r>
            <w:r w:rsidR="00B27C84">
              <w:t xml:space="preserve"> </w:t>
            </w:r>
            <w:r w:rsidR="00EB6A45" w:rsidRPr="00495D84">
              <w:t>6.3.2</w:t>
            </w:r>
            <w:r w:rsidR="00B27C84">
              <w:t xml:space="preserve"> </w:t>
            </w:r>
            <w:r w:rsidR="00EB6A45" w:rsidRPr="00495D84">
              <w:t>in</w:t>
            </w:r>
            <w:r w:rsidR="00B27C84">
              <w:t xml:space="preserve"> </w:t>
            </w:r>
            <w:r w:rsidR="00EB6A45" w:rsidRPr="00495D84">
              <w:t>TS</w:t>
            </w:r>
            <w:r w:rsidR="00B27C84">
              <w:t xml:space="preserve"> </w:t>
            </w:r>
            <w:r w:rsidR="00EB6A45" w:rsidRPr="00495D84">
              <w:t>38.331</w:t>
            </w:r>
            <w:r w:rsidR="00B27C84">
              <w:t xml:space="preserve"> </w:t>
            </w:r>
            <w:r w:rsidR="00EB6A45" w:rsidRPr="00495D84">
              <w:t>[2].</w:t>
            </w:r>
          </w:p>
        </w:tc>
      </w:tr>
    </w:tbl>
    <w:p w14:paraId="1FFEDD70" w14:textId="77777777" w:rsidR="00EB6A45" w:rsidRPr="00495D84" w:rsidRDefault="00EB6A45" w:rsidP="00EB6A45"/>
    <w:p w14:paraId="64A3CEBA" w14:textId="77777777" w:rsidR="00AC769B" w:rsidRPr="00495D84" w:rsidRDefault="00AC769B" w:rsidP="00AC769B">
      <w:pPr>
        <w:pStyle w:val="Heading4"/>
        <w:rPr>
          <w:lang w:eastAsia="zh-CN"/>
        </w:rPr>
      </w:pPr>
      <w:r w:rsidRPr="00495D84">
        <w:t>A.3.</w:t>
      </w:r>
      <w:r w:rsidRPr="00495D84">
        <w:rPr>
          <w:lang w:eastAsia="zh-CN"/>
        </w:rPr>
        <w:t>8</w:t>
      </w:r>
      <w:r w:rsidRPr="00495D84">
        <w:t>.</w:t>
      </w:r>
      <w:r w:rsidRPr="00495D84">
        <w:rPr>
          <w:lang w:eastAsia="zh-CN"/>
        </w:rPr>
        <w:t>2.6</w:t>
      </w:r>
      <w:r w:rsidRPr="00495D84">
        <w:rPr>
          <w:lang w:eastAsia="zh-CN"/>
        </w:rPr>
        <w:tab/>
        <w:t>FR1 PRACH configuration 6</w:t>
      </w:r>
    </w:p>
    <w:p w14:paraId="7B3E9E3E" w14:textId="77777777" w:rsidR="00AC769B" w:rsidRPr="00495D84" w:rsidRDefault="00AC769B" w:rsidP="00AC769B">
      <w:pPr>
        <w:rPr>
          <w:lang w:eastAsia="zh-CN"/>
        </w:rPr>
      </w:pPr>
      <w:r w:rsidRPr="00495D84">
        <w:rPr>
          <w:lang w:eastAsia="zh-CN"/>
        </w:rPr>
        <w:t>FR1 PRACH configuration 6 in this clause provides the typical PRACH configuration for SSB-based contention free random access in FR1.</w:t>
      </w:r>
    </w:p>
    <w:p w14:paraId="2C49A736" w14:textId="77777777" w:rsidR="00AC769B" w:rsidRPr="00495D84" w:rsidRDefault="00AC769B" w:rsidP="00AC769B">
      <w:pPr>
        <w:pStyle w:val="TH"/>
        <w:rPr>
          <w:lang w:eastAsia="zh-CN"/>
        </w:rPr>
      </w:pPr>
      <w:r w:rsidRPr="00495D84">
        <w:t>Table A.3.</w:t>
      </w:r>
      <w:r w:rsidRPr="00495D84">
        <w:rPr>
          <w:lang w:eastAsia="zh-CN"/>
        </w:rPr>
        <w:t>8</w:t>
      </w:r>
      <w:r w:rsidRPr="00495D84">
        <w:t>.</w:t>
      </w:r>
      <w:r w:rsidRPr="00495D84">
        <w:rPr>
          <w:lang w:eastAsia="zh-CN"/>
        </w:rPr>
        <w:t>2.</w:t>
      </w:r>
      <w:r w:rsidRPr="00495D84">
        <w:t xml:space="preserve">6-1: </w:t>
      </w:r>
      <w:r w:rsidRPr="00495D84">
        <w:rPr>
          <w:lang w:eastAsia="zh-CN"/>
        </w:rPr>
        <w:t>P</w:t>
      </w:r>
      <w:r w:rsidRPr="00495D84">
        <w:t xml:space="preserve">arameters for </w:t>
      </w:r>
      <w:r w:rsidRPr="00495D84">
        <w:rPr>
          <w:lang w:eastAsia="zh-CN"/>
        </w:rPr>
        <w:t>FR1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AC769B" w:rsidRPr="00495D84" w14:paraId="090D94B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0A091AB" w14:textId="77777777" w:rsidR="00AC769B" w:rsidRPr="00495D84" w:rsidRDefault="00AC769B"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B0118CC" w14:textId="77777777" w:rsidR="00AC769B" w:rsidRPr="00495D84" w:rsidRDefault="00AC769B"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0421357C" w14:textId="77777777" w:rsidR="00AC769B" w:rsidRPr="00495D84" w:rsidRDefault="00AC769B" w:rsidP="007D018E">
            <w:pPr>
              <w:pStyle w:val="TAH"/>
              <w:spacing w:line="254" w:lineRule="auto"/>
              <w:rPr>
                <w:rFonts w:cs="Arial"/>
              </w:rPr>
            </w:pPr>
            <w:r w:rsidRPr="00495D84">
              <w:rPr>
                <w:rFonts w:cs="Arial"/>
              </w:rPr>
              <w:t>Comment</w:t>
            </w:r>
          </w:p>
        </w:tc>
      </w:tr>
      <w:tr w:rsidR="00AC769B" w:rsidRPr="00495D84" w14:paraId="5613D91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90DF814" w14:textId="77777777" w:rsidR="00AC769B" w:rsidRPr="00495D84" w:rsidRDefault="00AC769B"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57F316CB" w14:textId="77777777" w:rsidR="00AC769B" w:rsidRPr="00495D84" w:rsidRDefault="00AC769B" w:rsidP="007D018E">
            <w:pPr>
              <w:pStyle w:val="TAC"/>
              <w:spacing w:line="254" w:lineRule="auto"/>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hideMark/>
          </w:tcPr>
          <w:p w14:paraId="23BE496E" w14:textId="45AE7729" w:rsidR="00AC769B" w:rsidRPr="00495D84" w:rsidRDefault="00AC769B" w:rsidP="007D018E">
            <w:pPr>
              <w:pStyle w:val="TAC"/>
              <w:spacing w:line="254" w:lineRule="auto"/>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AC769B" w:rsidRPr="00495D84" w14:paraId="433F11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27B9F1E" w14:textId="77777777" w:rsidR="00AC769B" w:rsidRPr="00495D84" w:rsidRDefault="00AC769B"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6B942D58" w14:textId="512124F5" w:rsidR="00AC769B" w:rsidRPr="00495D84" w:rsidRDefault="00AC769B"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2E9C74F1" w14:textId="77777777" w:rsidR="00AC769B" w:rsidRPr="00495D84" w:rsidRDefault="00AC769B" w:rsidP="007D018E">
            <w:pPr>
              <w:pStyle w:val="TAC"/>
              <w:spacing w:line="254" w:lineRule="auto"/>
              <w:rPr>
                <w:rFonts w:cs="Arial"/>
                <w:lang w:eastAsia="zh-CN"/>
              </w:rPr>
            </w:pPr>
          </w:p>
        </w:tc>
      </w:tr>
      <w:tr w:rsidR="00AC769B" w:rsidRPr="00495D84" w14:paraId="0BB1895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94EDCF" w14:textId="77777777" w:rsidR="00AC769B" w:rsidRPr="00495D84" w:rsidRDefault="00AC769B"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D741C9B"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0A7A2A32" w14:textId="4A880EAD" w:rsidR="00AC769B" w:rsidRPr="00495D84" w:rsidRDefault="00AC769B"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AC769B" w:rsidRPr="00495D84" w14:paraId="3A6EACB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4EFC6BF" w14:textId="77777777" w:rsidR="00AC769B" w:rsidRPr="00495D84" w:rsidRDefault="00AC769B"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6DA860EE" w14:textId="77777777" w:rsidR="00AC769B" w:rsidRPr="00495D84" w:rsidRDefault="00AC769B"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6F9B789A" w14:textId="2E6E5595" w:rsidR="00AC769B" w:rsidRPr="00495D84" w:rsidRDefault="00AC769B"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AC769B" w:rsidRPr="00495D84" w14:paraId="3C052E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2E5FE84" w14:textId="77777777" w:rsidR="00AC769B" w:rsidRPr="00495D84" w:rsidRDefault="00AC769B"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0C61F3B6" w14:textId="77777777" w:rsidR="00AC769B" w:rsidRPr="00495D84" w:rsidRDefault="00AC769B"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24CF33DB" w14:textId="7A6AEC00" w:rsidR="00AC769B" w:rsidRPr="00495D84" w:rsidRDefault="00AC769B"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AC769B" w:rsidRPr="00495D84" w14:paraId="1011F3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E42ACE" w14:textId="77777777" w:rsidR="00AC769B" w:rsidRPr="00495D84" w:rsidRDefault="00AC769B"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54AFC1A" w14:textId="7C1A29F2" w:rsidR="00AC769B" w:rsidRPr="00495D84" w:rsidRDefault="00AC769B"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48B62E10" w14:textId="3541B90A" w:rsidR="00AC769B" w:rsidRPr="00495D84" w:rsidRDefault="00AC769B"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AC769B" w:rsidRPr="00495D84" w14:paraId="763D561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BC3CD6" w14:textId="77777777" w:rsidR="00AC769B" w:rsidRPr="00495D84" w:rsidRDefault="00AC769B"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1F768CF3" w14:textId="77777777" w:rsidR="00AC769B" w:rsidRPr="00495D84" w:rsidRDefault="00AC769B"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20A0A64" w14:textId="328A22EC" w:rsidR="00AC769B" w:rsidRPr="00495D84" w:rsidRDefault="00AC769B"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AC769B" w:rsidRPr="00495D84" w14:paraId="2D2457C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1BF623" w14:textId="77777777" w:rsidR="00AC769B" w:rsidRPr="00495D84" w:rsidRDefault="00AC769B"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0DBE7176" w14:textId="77777777" w:rsidR="00AC769B" w:rsidRPr="00495D84" w:rsidRDefault="00AC769B"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E13800D" w14:textId="0F549717" w:rsidR="00AC769B" w:rsidRPr="00495D84" w:rsidRDefault="00AC769B"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AC769B" w:rsidRPr="00495D84" w14:paraId="5202F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6492E95" w14:textId="77777777" w:rsidR="00AC769B" w:rsidRPr="00495D84" w:rsidRDefault="00AC769B"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208D058A" w14:textId="77777777" w:rsidR="00AC769B" w:rsidRPr="00495D84" w:rsidRDefault="00AC769B"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5D1A38D3" w14:textId="010F5495" w:rsidR="00AC769B" w:rsidRPr="00495D84" w:rsidRDefault="00AC769B"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AC769B" w:rsidRPr="00495D84" w14:paraId="46F710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5FBCA48" w14:textId="77777777" w:rsidR="00AC769B" w:rsidRPr="00495D84" w:rsidRDefault="00AC769B"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78C197A" w14:textId="77777777" w:rsidR="00AC769B" w:rsidRPr="00495D84" w:rsidRDefault="00AC769B"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14BA37B0" w14:textId="77777777" w:rsidR="00AC769B" w:rsidRPr="00495D84" w:rsidRDefault="00AC769B" w:rsidP="007D018E">
            <w:pPr>
              <w:pStyle w:val="TAC"/>
              <w:spacing w:line="254" w:lineRule="auto"/>
              <w:rPr>
                <w:rFonts w:cs="Arial"/>
              </w:rPr>
            </w:pPr>
          </w:p>
        </w:tc>
      </w:tr>
      <w:tr w:rsidR="00AC769B" w:rsidRPr="00495D84" w14:paraId="2FECF64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F47064E" w14:textId="77777777" w:rsidR="00AC769B" w:rsidRPr="00495D84" w:rsidRDefault="00AC769B"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32C988D2" w14:textId="77777777" w:rsidR="00AC769B" w:rsidRPr="00495D84" w:rsidRDefault="00AC769B"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892B9C0" w14:textId="77777777" w:rsidR="00AC769B" w:rsidRPr="00495D84" w:rsidRDefault="00AC769B" w:rsidP="007D018E">
            <w:pPr>
              <w:pStyle w:val="TAC"/>
              <w:spacing w:line="254" w:lineRule="auto"/>
              <w:rPr>
                <w:rFonts w:cs="Arial"/>
              </w:rPr>
            </w:pPr>
          </w:p>
        </w:tc>
      </w:tr>
      <w:tr w:rsidR="00AC769B" w:rsidRPr="00495D84" w14:paraId="3A9D83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0B1FC68" w14:textId="77777777" w:rsidR="00AC769B" w:rsidRPr="00495D84" w:rsidRDefault="00AC769B"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372CF51A" w14:textId="77777777" w:rsidR="00AC769B" w:rsidRPr="00495D84" w:rsidRDefault="00AC769B"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52C3BFAF" w14:textId="6F9A0FC2" w:rsidR="00AC769B" w:rsidRPr="00495D84" w:rsidRDefault="00AC769B"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AC769B" w:rsidRPr="00495D84" w14:paraId="35367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7C01C11" w14:textId="77777777" w:rsidR="00AC769B" w:rsidRPr="00495D84" w:rsidRDefault="00AC769B"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0018368" w14:textId="77777777" w:rsidR="00AC769B" w:rsidRPr="00495D84" w:rsidRDefault="00AC769B"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451AEE58" w14:textId="4210C4D4" w:rsidR="00AC769B" w:rsidRPr="00495D84" w:rsidRDefault="00AC769B"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AC769B" w:rsidRPr="00495D84" w14:paraId="6DE32C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6731E25" w14:textId="77777777" w:rsidR="00AC769B" w:rsidRPr="00495D84" w:rsidRDefault="00AC769B"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09581303" w14:textId="77777777" w:rsidR="00AC769B" w:rsidRPr="00495D84" w:rsidRDefault="00AC769B"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12DE1BF4" w14:textId="7E0FB427" w:rsidR="00AC769B" w:rsidRPr="00495D84" w:rsidRDefault="00AC769B"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AC769B" w:rsidRPr="00495D84" w14:paraId="2B6B982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2FABBB" w14:textId="78D92F39" w:rsidR="00AC769B" w:rsidRPr="00495D84" w:rsidRDefault="00AC769B"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22DBEE71" w14:textId="77777777" w:rsidR="00AC769B" w:rsidRPr="00495D84" w:rsidRDefault="00AC769B"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6A571FCB" w14:textId="6C23978B" w:rsidR="00AC769B" w:rsidRPr="00495D84" w:rsidRDefault="00AC769B" w:rsidP="007D018E">
            <w:pPr>
              <w:pStyle w:val="TAC"/>
              <w:spacing w:line="254" w:lineRule="auto"/>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AC769B" w:rsidRPr="00495D84" w14:paraId="403991E8"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9B99943" w14:textId="01513561" w:rsidR="00AC769B" w:rsidRPr="00495D84" w:rsidRDefault="00E94096" w:rsidP="007D018E">
            <w:pPr>
              <w:pStyle w:val="TAN"/>
              <w:spacing w:line="254" w:lineRule="auto"/>
            </w:pPr>
            <w:r>
              <w:t>NOTE:</w:t>
            </w:r>
            <w:r w:rsidR="00AC769B" w:rsidRPr="00495D84">
              <w:rPr>
                <w:lang w:eastAsia="zh-CN"/>
              </w:rPr>
              <w:tab/>
            </w:r>
            <w:r w:rsidR="00AC769B" w:rsidRPr="00495D84">
              <w:t>For</w:t>
            </w:r>
            <w:r w:rsidR="00B27C84">
              <w:t xml:space="preserve"> </w:t>
            </w:r>
            <w:r w:rsidR="00AC769B" w:rsidRPr="00495D84">
              <w:t>further</w:t>
            </w:r>
            <w:r w:rsidR="00B27C84">
              <w:t xml:space="preserve"> </w:t>
            </w:r>
            <w:r w:rsidR="00AC769B" w:rsidRPr="00495D84">
              <w:t>information</w:t>
            </w:r>
            <w:r w:rsidR="00B27C84">
              <w:t xml:space="preserve"> </w:t>
            </w:r>
            <w:r w:rsidR="00AC769B" w:rsidRPr="00495D84">
              <w:t>see</w:t>
            </w:r>
            <w:r w:rsidR="00B27C84">
              <w:t xml:space="preserve"> </w:t>
            </w:r>
            <w:r w:rsidR="00AC769B" w:rsidRPr="00495D84">
              <w:t>clause</w:t>
            </w:r>
            <w:r w:rsidR="00B27C84">
              <w:t xml:space="preserve"> </w:t>
            </w:r>
            <w:r w:rsidR="00AC769B" w:rsidRPr="00495D84">
              <w:t>6.3.2</w:t>
            </w:r>
            <w:r w:rsidR="00B27C84">
              <w:t xml:space="preserve"> </w:t>
            </w:r>
            <w:r w:rsidR="00AC769B" w:rsidRPr="00495D84">
              <w:t>in</w:t>
            </w:r>
            <w:r w:rsidR="00B27C84">
              <w:t xml:space="preserve"> </w:t>
            </w:r>
            <w:r w:rsidR="00AC769B" w:rsidRPr="00495D84">
              <w:t>TS</w:t>
            </w:r>
            <w:r w:rsidR="00B27C84">
              <w:t xml:space="preserve"> </w:t>
            </w:r>
            <w:r w:rsidR="00AC769B" w:rsidRPr="00495D84">
              <w:t>38.331</w:t>
            </w:r>
            <w:r w:rsidR="00B27C84">
              <w:t xml:space="preserve"> </w:t>
            </w:r>
            <w:r w:rsidR="00AC769B" w:rsidRPr="00495D84">
              <w:t>[2].</w:t>
            </w:r>
          </w:p>
        </w:tc>
      </w:tr>
    </w:tbl>
    <w:p w14:paraId="7B9F40B4" w14:textId="77777777" w:rsidR="00AC769B" w:rsidRPr="00495D84" w:rsidRDefault="00AC769B" w:rsidP="00AC769B"/>
    <w:p w14:paraId="7C9C8097" w14:textId="77777777" w:rsidR="001268B4" w:rsidRPr="00495D84" w:rsidRDefault="001268B4" w:rsidP="001268B4">
      <w:pPr>
        <w:pStyle w:val="Heading3"/>
        <w:rPr>
          <w:snapToGrid w:val="0"/>
          <w:lang w:eastAsia="zh-CN"/>
        </w:rPr>
      </w:pPr>
      <w:r w:rsidRPr="00495D84">
        <w:rPr>
          <w:snapToGrid w:val="0"/>
        </w:rPr>
        <w:t>A.3.8.</w:t>
      </w:r>
      <w:r w:rsidRPr="00495D84">
        <w:rPr>
          <w:snapToGrid w:val="0"/>
          <w:lang w:eastAsia="zh-CN"/>
        </w:rPr>
        <w:t>3</w:t>
      </w:r>
      <w:r w:rsidRPr="00495D84">
        <w:rPr>
          <w:snapToGrid w:val="0"/>
          <w:lang w:eastAsia="zh-CN"/>
        </w:rPr>
        <w:tab/>
      </w:r>
      <w:r w:rsidRPr="00495D84">
        <w:rPr>
          <w:snapToGrid w:val="0"/>
        </w:rPr>
        <w:t>PRACH configurations in FR</w:t>
      </w:r>
      <w:r w:rsidRPr="00495D84">
        <w:rPr>
          <w:snapToGrid w:val="0"/>
          <w:lang w:eastAsia="zh-CN"/>
        </w:rPr>
        <w:t>2</w:t>
      </w:r>
    </w:p>
    <w:p w14:paraId="7C9C8098"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3.1</w:t>
      </w:r>
      <w:r w:rsidRPr="00495D84">
        <w:rPr>
          <w:lang w:eastAsia="zh-CN"/>
        </w:rPr>
        <w:tab/>
        <w:t>FR2 PRACH configuration 1</w:t>
      </w:r>
    </w:p>
    <w:p w14:paraId="7C9C8099" w14:textId="1ED31BEF" w:rsidR="001268B4" w:rsidRPr="00495D84" w:rsidRDefault="001268B4" w:rsidP="001268B4">
      <w:pPr>
        <w:rPr>
          <w:lang w:eastAsia="zh-CN"/>
        </w:rPr>
      </w:pPr>
      <w:r w:rsidRPr="00495D84">
        <w:rPr>
          <w:lang w:eastAsia="zh-CN"/>
        </w:rPr>
        <w:t xml:space="preserve">FR2 PRACH configuration 1 in this </w:t>
      </w:r>
      <w:r w:rsidR="00E833B2" w:rsidRPr="00495D84">
        <w:rPr>
          <w:lang w:eastAsia="zh-CN"/>
        </w:rPr>
        <w:t>clause</w:t>
      </w:r>
      <w:r w:rsidRPr="00495D84">
        <w:rPr>
          <w:lang w:eastAsia="zh-CN"/>
        </w:rPr>
        <w:t xml:space="preserve"> provides the typical PRACH configuration for SSB-based contention based random access in FR2.</w:t>
      </w:r>
    </w:p>
    <w:p w14:paraId="7C9C809A" w14:textId="77777777" w:rsidR="001268B4" w:rsidRPr="00495D84" w:rsidRDefault="001268B4" w:rsidP="001268B4">
      <w:pPr>
        <w:pStyle w:val="TH"/>
        <w:rPr>
          <w:lang w:eastAsia="zh-CN"/>
        </w:rPr>
      </w:pPr>
      <w:r w:rsidRPr="00495D84">
        <w:lastRenderedPageBreak/>
        <w:t>Table A.3.</w:t>
      </w:r>
      <w:r w:rsidRPr="00495D84">
        <w:rPr>
          <w:lang w:eastAsia="zh-CN"/>
        </w:rPr>
        <w:t>8</w:t>
      </w:r>
      <w:r w:rsidRPr="00495D84">
        <w:t>.</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PRACH configuration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1268B4" w:rsidRPr="00495D84" w14:paraId="7C9C80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495D84" w:rsidRDefault="001268B4" w:rsidP="000B5C74">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495D84" w:rsidRDefault="001268B4" w:rsidP="000B5C74">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495D84" w:rsidRDefault="001268B4" w:rsidP="000B5C74">
            <w:pPr>
              <w:pStyle w:val="TAH"/>
              <w:rPr>
                <w:rFonts w:cs="Arial"/>
              </w:rPr>
            </w:pPr>
            <w:r w:rsidRPr="00495D84">
              <w:rPr>
                <w:rFonts w:cs="Arial"/>
              </w:rPr>
              <w:t>Comment</w:t>
            </w:r>
          </w:p>
        </w:tc>
      </w:tr>
      <w:tr w:rsidR="00214438" w:rsidRPr="00495D84" w14:paraId="7C9C80A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9F" w14:textId="77777777" w:rsidR="00214438" w:rsidRPr="00495D84" w:rsidRDefault="00214438" w:rsidP="00214438">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7C9C80A0" w14:textId="77777777" w:rsidR="00214438" w:rsidRPr="00495D84" w:rsidRDefault="00214438" w:rsidP="00214438">
            <w:pPr>
              <w:pStyle w:val="TAC"/>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tcPr>
          <w:p w14:paraId="7C9C80A1" w14:textId="4B835A1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A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3" w14:textId="77777777" w:rsidR="001268B4" w:rsidRPr="00495D84" w:rsidRDefault="001268B4" w:rsidP="000B5C74">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7C9C80A4" w14:textId="11330C65"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C9C80A5" w14:textId="77777777" w:rsidR="001268B4" w:rsidRPr="00495D84" w:rsidRDefault="001268B4" w:rsidP="000B5C74">
            <w:pPr>
              <w:pStyle w:val="TAC"/>
              <w:rPr>
                <w:rFonts w:cs="Arial"/>
                <w:lang w:eastAsia="zh-CN"/>
              </w:rPr>
            </w:pPr>
          </w:p>
        </w:tc>
      </w:tr>
      <w:tr w:rsidR="001268B4" w:rsidRPr="00495D84" w14:paraId="7C9C80A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7" w14:textId="77777777" w:rsidR="001268B4" w:rsidRPr="00495D84" w:rsidRDefault="001268B4" w:rsidP="000B5C74">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7C9C80A8"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9" w14:textId="10DA1485"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A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B" w14:textId="77777777" w:rsidR="001268B4" w:rsidRPr="00495D84" w:rsidRDefault="001268B4" w:rsidP="000B5C74">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7C9C80AC" w14:textId="77777777" w:rsidR="001268B4" w:rsidRPr="00495D84" w:rsidRDefault="001268B4" w:rsidP="000B5C74">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C9C80AD" w14:textId="54609A6E"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B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AF" w14:textId="77777777" w:rsidR="001268B4" w:rsidRPr="00495D84" w:rsidRDefault="001268B4" w:rsidP="000B5C74">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7C9C80B0" w14:textId="77777777" w:rsidR="001268B4" w:rsidRPr="00495D84" w:rsidRDefault="001268B4" w:rsidP="000B5C74">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7C9C80B1" w14:textId="3B0CC671"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B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3" w14:textId="77777777" w:rsidR="001268B4" w:rsidRPr="00495D84" w:rsidRDefault="001268B4" w:rsidP="000B5C74">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C9C80B4" w14:textId="650BA454"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7C9C80B5" w14:textId="36E7250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1268B4" w:rsidRPr="00495D84" w14:paraId="7C9C80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7" w14:textId="77777777" w:rsidR="001268B4" w:rsidRPr="00495D84" w:rsidRDefault="001268B4" w:rsidP="000B5C74">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7C9C80B8" w14:textId="77777777" w:rsidR="001268B4" w:rsidRPr="00495D84" w:rsidRDefault="001268B4" w:rsidP="000B5C74">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7C9C80B9" w14:textId="052F448B"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0B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B" w14:textId="77777777" w:rsidR="001268B4" w:rsidRPr="00495D84" w:rsidRDefault="001268B4" w:rsidP="000B5C74">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C9C80BC" w14:textId="77777777" w:rsidR="001268B4" w:rsidRPr="00495D84" w:rsidRDefault="001268B4" w:rsidP="000B5C74">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7C9C80BD" w14:textId="303E6E91"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0C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BF" w14:textId="77777777" w:rsidR="001268B4" w:rsidRPr="00495D84" w:rsidRDefault="001268B4" w:rsidP="000B5C74">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7C9C80C0" w14:textId="77777777" w:rsidR="001268B4" w:rsidRPr="00495D84" w:rsidRDefault="001268B4" w:rsidP="000B5C74">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7C9C80C1" w14:textId="717EDF07" w:rsidR="001268B4" w:rsidRPr="00495D84" w:rsidRDefault="001268B4" w:rsidP="000B5C74">
            <w:pPr>
              <w:pStyle w:val="TAC"/>
              <w:rPr>
                <w:rFonts w:cs="Arial"/>
              </w:rPr>
            </w:pPr>
            <w:r w:rsidRPr="00495D84">
              <w:rPr>
                <w:rFonts w:cs="Arial"/>
              </w:rPr>
              <w:t>48</w:t>
            </w:r>
            <w:r w:rsidR="00B27C84">
              <w:rPr>
                <w:rFonts w:cs="Arial"/>
              </w:rPr>
              <w:t xml:space="preserve"> </w:t>
            </w:r>
            <w:r w:rsidRPr="00495D84">
              <w:rPr>
                <w:rFonts w:cs="Arial"/>
              </w:rPr>
              <w:t>sub-frames</w:t>
            </w:r>
          </w:p>
        </w:tc>
      </w:tr>
      <w:tr w:rsidR="001268B4" w:rsidRPr="00495D84" w14:paraId="7C9C80C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3" w14:textId="77777777" w:rsidR="001268B4" w:rsidRPr="00495D84" w:rsidRDefault="001268B4" w:rsidP="000B5C74">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7C9C80C4" w14:textId="77777777" w:rsidR="001268B4" w:rsidRPr="00495D84" w:rsidRDefault="001268B4" w:rsidP="000B5C74">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7C9C80C5" w14:textId="77777777" w:rsidR="001268B4" w:rsidRPr="00495D84" w:rsidRDefault="001268B4" w:rsidP="000B5C74">
            <w:pPr>
              <w:pStyle w:val="TAC"/>
              <w:rPr>
                <w:rFonts w:cs="Arial"/>
              </w:rPr>
            </w:pPr>
          </w:p>
        </w:tc>
      </w:tr>
      <w:tr w:rsidR="001268B4" w:rsidRPr="00495D84" w14:paraId="7C9C80C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7" w14:textId="77777777" w:rsidR="001268B4" w:rsidRPr="00495D84" w:rsidRDefault="001268B4" w:rsidP="000B5C74">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7C9C80C8" w14:textId="77777777" w:rsidR="001268B4" w:rsidRPr="00495D84" w:rsidRDefault="001268B4" w:rsidP="000B5C74">
            <w:pPr>
              <w:pStyle w:val="TAC"/>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C9C80C9" w14:textId="77777777" w:rsidR="001268B4" w:rsidRPr="00495D84" w:rsidRDefault="001268B4" w:rsidP="000B5C74">
            <w:pPr>
              <w:pStyle w:val="TAC"/>
              <w:rPr>
                <w:rFonts w:cs="Arial"/>
              </w:rPr>
            </w:pPr>
          </w:p>
        </w:tc>
      </w:tr>
      <w:tr w:rsidR="001268B4" w:rsidRPr="00495D84" w14:paraId="7C9C80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B" w14:textId="77777777" w:rsidR="001268B4" w:rsidRPr="00495D84" w:rsidRDefault="001268B4" w:rsidP="000B5C74">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7C9C80CC" w14:textId="77777777" w:rsidR="001268B4" w:rsidRPr="00495D84" w:rsidRDefault="001268B4" w:rsidP="000B5C74">
            <w:pPr>
              <w:pStyle w:val="TAC"/>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7C9C80CD" w14:textId="280AB153"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0D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CF" w14:textId="77777777" w:rsidR="001268B4" w:rsidRPr="00495D84" w:rsidRDefault="001268B4" w:rsidP="000B5C74">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7C9C80D0" w14:textId="77777777" w:rsidR="001268B4" w:rsidRPr="00495D84" w:rsidRDefault="001268B4" w:rsidP="000B5C74">
            <w:pPr>
              <w:pStyle w:val="TAC"/>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7C9C80D1" w14:textId="1605BA12"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0D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3" w14:textId="77777777" w:rsidR="001268B4" w:rsidRPr="00495D84" w:rsidRDefault="001268B4" w:rsidP="000B5C74">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7C9C80D4" w14:textId="77777777" w:rsidR="001268B4" w:rsidRPr="00495D84" w:rsidRDefault="001268B4" w:rsidP="000B5C74">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C9C80D5" w14:textId="1E2BACE3"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0D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D7" w14:textId="38687A68" w:rsidR="001268B4" w:rsidRPr="00495D84" w:rsidRDefault="001268B4" w:rsidP="000B5C74">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7C9C80D8" w14:textId="77777777" w:rsidR="001268B4" w:rsidRPr="00495D84" w:rsidRDefault="001268B4" w:rsidP="000B5C74">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7C9C80D9" w14:textId="3E8FF7F9"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0D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0DB" w14:textId="0800B9D6"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0DD" w14:textId="77777777" w:rsidR="001268B4" w:rsidRPr="00495D84" w:rsidRDefault="001268B4" w:rsidP="001268B4">
      <w:pPr>
        <w:rPr>
          <w:rFonts w:eastAsia="MS Mincho"/>
          <w:lang w:eastAsia="zh-CN"/>
        </w:rPr>
      </w:pPr>
    </w:p>
    <w:p w14:paraId="7C9C80DE"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3.2</w:t>
      </w:r>
      <w:r w:rsidRPr="00495D84">
        <w:rPr>
          <w:lang w:eastAsia="zh-CN"/>
        </w:rPr>
        <w:tab/>
        <w:t>FR2 PRACH configuration 2</w:t>
      </w:r>
    </w:p>
    <w:p w14:paraId="7C9C80DF" w14:textId="674C711C" w:rsidR="001268B4" w:rsidRPr="00495D84" w:rsidRDefault="001268B4" w:rsidP="001268B4">
      <w:pPr>
        <w:rPr>
          <w:lang w:eastAsia="zh-CN"/>
        </w:rPr>
      </w:pPr>
      <w:r w:rsidRPr="00495D84">
        <w:rPr>
          <w:lang w:eastAsia="zh-CN"/>
        </w:rPr>
        <w:t xml:space="preserve">FR2 PRACH configuration 2 in this </w:t>
      </w:r>
      <w:r w:rsidR="00E833B2" w:rsidRPr="00495D84">
        <w:rPr>
          <w:lang w:eastAsia="zh-CN"/>
        </w:rPr>
        <w:t>clause</w:t>
      </w:r>
      <w:r w:rsidRPr="00495D84">
        <w:rPr>
          <w:lang w:eastAsia="zh-CN"/>
        </w:rPr>
        <w:t xml:space="preserve"> provides the typical PRACH configuration for SSB based non-contention based random access in FR2.</w:t>
      </w:r>
    </w:p>
    <w:p w14:paraId="7C9C80E0" w14:textId="77777777" w:rsidR="001268B4" w:rsidRPr="00495D84" w:rsidRDefault="001268B4" w:rsidP="001268B4">
      <w:pPr>
        <w:pStyle w:val="TH"/>
        <w:rPr>
          <w:lang w:eastAsia="zh-CN"/>
        </w:rPr>
      </w:pPr>
      <w:r w:rsidRPr="00495D84">
        <w:t>Table A.3.</w:t>
      </w:r>
      <w:r w:rsidRPr="00495D84">
        <w:rPr>
          <w:lang w:eastAsia="zh-CN"/>
        </w:rPr>
        <w:t>8</w:t>
      </w:r>
      <w:r w:rsidRPr="00495D84">
        <w:t>.</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PRACH configuration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0E4"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495D84" w:rsidRDefault="001268B4"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495D84" w:rsidRDefault="001268B4" w:rsidP="000B5C74">
            <w:pPr>
              <w:pStyle w:val="TAH"/>
              <w:rPr>
                <w:rFonts w:cs="Arial"/>
              </w:rPr>
            </w:pPr>
            <w:r w:rsidRPr="00495D84">
              <w:rPr>
                <w:rFonts w:cs="Arial"/>
              </w:rPr>
              <w:t>Comment</w:t>
            </w:r>
          </w:p>
        </w:tc>
      </w:tr>
      <w:tr w:rsidR="00214438" w:rsidRPr="00495D84" w14:paraId="7C9C80E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0E5" w14:textId="77777777" w:rsidR="00214438" w:rsidRPr="00495D84" w:rsidRDefault="00214438"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0E6"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0E7" w14:textId="4D4AE912"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0E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9" w14:textId="77777777" w:rsidR="001268B4" w:rsidRPr="00495D84" w:rsidRDefault="001268B4"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0EA" w14:textId="5BDC8D62"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0EB" w14:textId="77777777" w:rsidR="001268B4" w:rsidRPr="00495D84" w:rsidRDefault="001268B4" w:rsidP="000B5C74">
            <w:pPr>
              <w:pStyle w:val="TAC"/>
              <w:rPr>
                <w:rFonts w:cs="Arial"/>
                <w:lang w:eastAsia="zh-CN"/>
              </w:rPr>
            </w:pPr>
          </w:p>
        </w:tc>
      </w:tr>
      <w:tr w:rsidR="001268B4" w:rsidRPr="00495D84" w14:paraId="7C9C80F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ED" w14:textId="77777777" w:rsidR="001268B4" w:rsidRPr="00495D84" w:rsidRDefault="001268B4"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0EE"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EF" w14:textId="01D8EBF6"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0F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1" w14:textId="77777777" w:rsidR="001268B4" w:rsidRPr="00495D84" w:rsidRDefault="001268B4"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0F2"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0F3" w14:textId="445ACBD6"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0F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5" w14:textId="77777777" w:rsidR="001268B4" w:rsidRPr="00495D84" w:rsidRDefault="001268B4"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0F6"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0F7" w14:textId="2EFB3B36"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0F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9" w14:textId="77777777" w:rsidR="001268B4" w:rsidRPr="00495D84" w:rsidRDefault="001268B4"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0FA"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0FB" w14:textId="76BC898D"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0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0FD" w14:textId="77777777" w:rsidR="001268B4" w:rsidRPr="00495D84" w:rsidRDefault="001268B4"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0FE"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0FF" w14:textId="67968FB7"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0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1" w14:textId="77777777" w:rsidR="001268B4" w:rsidRPr="00495D84" w:rsidRDefault="001268B4"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02"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03" w14:textId="77777777" w:rsidR="001268B4" w:rsidRPr="00495D84" w:rsidRDefault="001268B4" w:rsidP="000B5C74">
            <w:pPr>
              <w:pStyle w:val="TAC"/>
              <w:rPr>
                <w:rFonts w:cs="Arial"/>
              </w:rPr>
            </w:pPr>
          </w:p>
        </w:tc>
      </w:tr>
      <w:tr w:rsidR="001268B4" w:rsidRPr="00495D84" w14:paraId="7C9C810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5" w14:textId="77777777" w:rsidR="001268B4" w:rsidRPr="00495D84" w:rsidRDefault="001268B4"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06"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07" w14:textId="77777777" w:rsidR="001268B4" w:rsidRPr="00495D84" w:rsidRDefault="001268B4" w:rsidP="000B5C74">
            <w:pPr>
              <w:pStyle w:val="TAC"/>
              <w:rPr>
                <w:rFonts w:cs="Arial"/>
              </w:rPr>
            </w:pPr>
          </w:p>
        </w:tc>
      </w:tr>
      <w:tr w:rsidR="001268B4" w:rsidRPr="00495D84" w14:paraId="7C9C810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9" w14:textId="77777777" w:rsidR="001268B4" w:rsidRPr="00495D84" w:rsidRDefault="001268B4"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0A"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0B" w14:textId="5828786C"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1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0D" w14:textId="77777777" w:rsidR="001268B4" w:rsidRPr="00495D84" w:rsidRDefault="001268B4"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0E"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0F" w14:textId="68BF947D"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1" w14:textId="77777777" w:rsidR="001268B4" w:rsidRPr="00495D84" w:rsidRDefault="001268B4"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12"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13" w14:textId="3C65C2BE"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1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5" w14:textId="132E4106" w:rsidR="001268B4" w:rsidRPr="00495D84" w:rsidRDefault="001268B4"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16"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17" w14:textId="208F9815"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25662" w:rsidRPr="00495D84" w14:paraId="7C9C811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19" w14:textId="77777777" w:rsidR="00325662" w:rsidRPr="00495D84" w:rsidRDefault="00325662" w:rsidP="00E94096">
            <w:pPr>
              <w:pStyle w:val="TAL"/>
              <w:keepNext w:val="0"/>
              <w:spacing w:line="256" w:lineRule="auto"/>
              <w:rPr>
                <w:rFonts w:cs="Arial"/>
                <w:i/>
              </w:rPr>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hideMark/>
          </w:tcPr>
          <w:p w14:paraId="7C9C811A" w14:textId="44A917DE" w:rsidR="00325662" w:rsidRPr="00495D84" w:rsidRDefault="00325662" w:rsidP="00325662">
            <w:pPr>
              <w:pStyle w:val="TAC"/>
              <w:spacing w:line="256" w:lineRule="auto"/>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1B" w14:textId="13DAC46E" w:rsidR="00325662" w:rsidRPr="00495D84" w:rsidRDefault="00325662" w:rsidP="00325662">
            <w:pPr>
              <w:pStyle w:val="TAC"/>
              <w:spacing w:line="256" w:lineRule="auto"/>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325662" w:rsidRPr="00495D84" w14:paraId="7C9C812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1D" w14:textId="77777777" w:rsidR="00325662" w:rsidRPr="00495D84" w:rsidRDefault="00325662" w:rsidP="00E94096">
            <w:pPr>
              <w:pStyle w:val="TAL"/>
              <w:keepNext w:val="0"/>
              <w:rPr>
                <w:i/>
              </w:rPr>
            </w:pPr>
            <w:r w:rsidRPr="00495D84">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7C9C811E" w14:textId="2391F342" w:rsidR="00325662" w:rsidRPr="00495D84" w:rsidRDefault="00325662" w:rsidP="00325662">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40</w:t>
            </w:r>
          </w:p>
        </w:tc>
        <w:tc>
          <w:tcPr>
            <w:tcW w:w="2038" w:type="pct"/>
            <w:tcBorders>
              <w:top w:val="single" w:sz="4" w:space="0" w:color="auto"/>
              <w:left w:val="single" w:sz="4" w:space="0" w:color="auto"/>
              <w:bottom w:val="single" w:sz="4" w:space="0" w:color="auto"/>
              <w:right w:val="single" w:sz="4" w:space="0" w:color="auto"/>
            </w:tcBorders>
          </w:tcPr>
          <w:p w14:paraId="7C9C811F" w14:textId="73E096D8" w:rsidR="00325662" w:rsidRPr="00495D84" w:rsidRDefault="00325662" w:rsidP="00325662">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1268B4" w:rsidRPr="00495D84" w14:paraId="7C9C812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1" w14:textId="77777777" w:rsidR="001268B4" w:rsidRPr="00495D84" w:rsidRDefault="001268B4"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7C9C8122"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23" w14:textId="344AC295" w:rsidR="001268B4" w:rsidRPr="00495D84" w:rsidRDefault="001268B4" w:rsidP="000B5C74">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1268B4" w:rsidRPr="00495D84" w14:paraId="7C9C81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25" w14:textId="77777777" w:rsidR="001268B4" w:rsidRPr="00495D84" w:rsidRDefault="001268B4"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26"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27" w14:textId="1E9E154C" w:rsidR="001268B4" w:rsidRPr="00495D84" w:rsidRDefault="001268B4" w:rsidP="000B5C74">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2A"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29" w14:textId="79062934" w:rsidR="001268B4" w:rsidRPr="00495D84" w:rsidRDefault="00E94096" w:rsidP="00E94096">
            <w:pPr>
              <w:pStyle w:val="TAN"/>
              <w:keepNext w:val="0"/>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2B" w14:textId="77777777" w:rsidR="001268B4" w:rsidRPr="00495D84" w:rsidRDefault="001268B4" w:rsidP="001268B4">
      <w:pPr>
        <w:rPr>
          <w:rFonts w:eastAsia="MS Mincho"/>
          <w:lang w:eastAsia="zh-CN"/>
        </w:rPr>
      </w:pPr>
    </w:p>
    <w:p w14:paraId="7C9C812C"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3</w:t>
      </w:r>
      <w:r w:rsidRPr="00495D84">
        <w:rPr>
          <w:lang w:eastAsia="zh-CN"/>
        </w:rPr>
        <w:tab/>
        <w:t>FR2 PRACH configuration 3</w:t>
      </w:r>
    </w:p>
    <w:p w14:paraId="7C9C812D" w14:textId="565501C3" w:rsidR="001268B4" w:rsidRPr="00495D84" w:rsidRDefault="001268B4" w:rsidP="001268B4">
      <w:pPr>
        <w:rPr>
          <w:lang w:eastAsia="zh-CN"/>
        </w:rPr>
      </w:pPr>
      <w:r w:rsidRPr="00495D84">
        <w:rPr>
          <w:lang w:eastAsia="zh-CN"/>
        </w:rPr>
        <w:t xml:space="preserve">FR2 PRACH configuration 3 in this </w:t>
      </w:r>
      <w:r w:rsidR="00E833B2" w:rsidRPr="00495D84">
        <w:rPr>
          <w:lang w:eastAsia="zh-CN"/>
        </w:rPr>
        <w:t>clause</w:t>
      </w:r>
      <w:r w:rsidRPr="00495D84">
        <w:rPr>
          <w:lang w:eastAsia="zh-CN"/>
        </w:rPr>
        <w:t xml:space="preserve"> provides the typical PRACH configuration for CSI-RS based non-contention based random access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3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2F" w14:textId="27A9F747" w:rsidR="001268B4" w:rsidRPr="00495D84" w:rsidRDefault="00D47C6D" w:rsidP="000B5C74">
            <w:pPr>
              <w:pStyle w:val="TAH"/>
              <w:rPr>
                <w:rFonts w:cs="Arial"/>
              </w:rPr>
            </w:pPr>
            <w:r w:rsidRPr="00495D84">
              <w:t>Table</w:t>
            </w:r>
            <w:r w:rsidR="00B27C84">
              <w:t xml:space="preserve"> </w:t>
            </w:r>
            <w:r w:rsidRPr="00495D84">
              <w:t>A.3.</w:t>
            </w:r>
            <w:r w:rsidRPr="00495D84">
              <w:rPr>
                <w:lang w:eastAsia="zh-CN"/>
              </w:rPr>
              <w:t>8</w:t>
            </w:r>
            <w:r w:rsidRPr="00495D84">
              <w:t>.</w:t>
            </w:r>
            <w:r w:rsidRPr="00495D84">
              <w:rPr>
                <w:lang w:eastAsia="zh-CN"/>
              </w:rPr>
              <w:t>3.3</w:t>
            </w:r>
            <w:r w:rsidRPr="00495D84">
              <w:t>-1:</w:t>
            </w:r>
            <w:r w:rsidR="00B27C84">
              <w:t xml:space="preserve"> </w:t>
            </w:r>
            <w:r w:rsidRPr="00495D84">
              <w:rPr>
                <w:lang w:eastAsia="zh-CN"/>
              </w:rPr>
              <w:t>P</w:t>
            </w:r>
            <w:r w:rsidRPr="00495D84">
              <w:t>arameters</w:t>
            </w:r>
            <w:r w:rsidR="00B27C84">
              <w:t xml:space="preserve"> </w:t>
            </w:r>
            <w:r w:rsidRPr="00495D84">
              <w:t>for</w:t>
            </w:r>
            <w:r w:rsidR="00B27C84">
              <w:t xml:space="preserve"> </w:t>
            </w:r>
            <w:r w:rsidRPr="00495D84">
              <w:rPr>
                <w:lang w:eastAsia="zh-CN"/>
              </w:rPr>
              <w:t>FR2</w:t>
            </w:r>
            <w:r w:rsidR="00B27C84">
              <w:rPr>
                <w:lang w:eastAsia="zh-CN"/>
              </w:rPr>
              <w:t xml:space="preserve"> </w:t>
            </w:r>
            <w:r w:rsidRPr="00495D84">
              <w:rPr>
                <w:lang w:eastAsia="zh-CN"/>
              </w:rPr>
              <w:t>PRACH</w:t>
            </w:r>
            <w:r w:rsidR="00B27C84">
              <w:rPr>
                <w:lang w:eastAsia="zh-CN"/>
              </w:rPr>
              <w:t xml:space="preserve"> </w:t>
            </w:r>
            <w:r w:rsidRPr="00495D84">
              <w:rPr>
                <w:lang w:eastAsia="zh-CN"/>
              </w:rPr>
              <w:t>configuration</w:t>
            </w:r>
            <w:r w:rsidR="00B27C84">
              <w:rPr>
                <w:lang w:eastAsia="zh-CN"/>
              </w:rPr>
              <w:t xml:space="preserve"> </w:t>
            </w:r>
            <w:r w:rsidRPr="00495D84">
              <w:rPr>
                <w:lang w:eastAsia="zh-CN"/>
              </w:rPr>
              <w:t>3</w:t>
            </w:r>
            <w:r w:rsidR="001268B4"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495D84" w:rsidRDefault="001268B4" w:rsidP="000B5C74">
            <w:pPr>
              <w:pStyle w:val="TAH"/>
              <w:rPr>
                <w:rFonts w:cs="Arial"/>
              </w:rPr>
            </w:pPr>
            <w:r w:rsidRPr="00495D84">
              <w:rPr>
                <w:rFonts w:cs="Arial"/>
              </w:rPr>
              <w:t>Comment</w:t>
            </w:r>
          </w:p>
        </w:tc>
      </w:tr>
      <w:tr w:rsidR="00214438" w:rsidRPr="00495D84" w14:paraId="7C9C81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33"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34"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35" w14:textId="4AFC49A6"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7"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38" w14:textId="2D43F526" w:rsidR="001268B4" w:rsidRPr="00495D84" w:rsidRDefault="001268B4" w:rsidP="000B5C74">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39" w14:textId="77777777" w:rsidR="001268B4" w:rsidRPr="00495D84" w:rsidRDefault="001268B4" w:rsidP="000B5C74">
            <w:pPr>
              <w:pStyle w:val="TAC"/>
              <w:rPr>
                <w:rFonts w:cs="Arial"/>
                <w:lang w:eastAsia="zh-CN"/>
              </w:rPr>
            </w:pPr>
          </w:p>
        </w:tc>
      </w:tr>
      <w:tr w:rsidR="001268B4" w:rsidRPr="00495D84" w14:paraId="7C9C813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B"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3C"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3D" w14:textId="68B22074"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w:t>
            </w:r>
          </w:p>
        </w:tc>
      </w:tr>
      <w:tr w:rsidR="001268B4" w:rsidRPr="00495D84" w14:paraId="7C9C81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3F"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40" w14:textId="77777777" w:rsidR="001268B4" w:rsidRPr="00495D84" w:rsidRDefault="001268B4" w:rsidP="000B5C74">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41" w14:textId="207D9B81"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4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3"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44" w14:textId="77777777" w:rsidR="001268B4" w:rsidRPr="00495D84" w:rsidRDefault="001268B4" w:rsidP="000B5C74">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45" w14:textId="6541174A"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4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7"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48"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49" w14:textId="081CD299"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4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B"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4C"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4D" w14:textId="752562A4"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4F"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50"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51" w14:textId="77777777" w:rsidR="001268B4" w:rsidRPr="00495D84" w:rsidRDefault="001268B4" w:rsidP="000B5C74">
            <w:pPr>
              <w:pStyle w:val="TAC"/>
              <w:rPr>
                <w:rFonts w:cs="Arial"/>
              </w:rPr>
            </w:pPr>
          </w:p>
        </w:tc>
      </w:tr>
      <w:tr w:rsidR="001268B4" w:rsidRPr="00495D84" w14:paraId="7C9C81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3"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54"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55" w14:textId="77777777" w:rsidR="001268B4" w:rsidRPr="00495D84" w:rsidRDefault="001268B4" w:rsidP="000B5C74">
            <w:pPr>
              <w:pStyle w:val="TAC"/>
              <w:rPr>
                <w:rFonts w:cs="Arial"/>
              </w:rPr>
            </w:pPr>
          </w:p>
        </w:tc>
      </w:tr>
      <w:tr w:rsidR="001268B4" w:rsidRPr="00495D84" w14:paraId="7C9C81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7"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58" w14:textId="77777777" w:rsidR="001268B4" w:rsidRPr="00495D84" w:rsidRDefault="001268B4" w:rsidP="000B5C74">
            <w:pPr>
              <w:pStyle w:val="TAC"/>
              <w:rPr>
                <w:rFonts w:cs="Arial"/>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7C9C8159" w14:textId="65D3C741"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1268B4" w:rsidRPr="00495D84" w14:paraId="7C9C81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B"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5C" w14:textId="77777777" w:rsidR="001268B4" w:rsidRPr="00495D84" w:rsidRDefault="001268B4" w:rsidP="000B5C74">
            <w:pPr>
              <w:pStyle w:val="TAC"/>
              <w:rPr>
                <w:rFonts w:cs="Arial"/>
              </w:rPr>
            </w:pPr>
            <w:r w:rsidRPr="00495D84">
              <w:rPr>
                <w:rFonts w:cs="Arial"/>
              </w:rPr>
              <w:t>sl10</w:t>
            </w:r>
          </w:p>
        </w:tc>
        <w:tc>
          <w:tcPr>
            <w:tcW w:w="2038" w:type="pct"/>
            <w:tcBorders>
              <w:top w:val="single" w:sz="4" w:space="0" w:color="auto"/>
              <w:left w:val="single" w:sz="4" w:space="0" w:color="auto"/>
              <w:bottom w:val="single" w:sz="4" w:space="0" w:color="auto"/>
              <w:right w:val="single" w:sz="4" w:space="0" w:color="auto"/>
            </w:tcBorders>
            <w:hideMark/>
          </w:tcPr>
          <w:p w14:paraId="7C9C815D" w14:textId="17B216FB" w:rsidR="001268B4" w:rsidRPr="00495D84" w:rsidRDefault="001268B4" w:rsidP="000B5C74">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1268B4" w:rsidRPr="00495D84" w14:paraId="7C9C816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5F"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60"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61" w14:textId="1B7C4844"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6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3" w14:textId="0C378A88"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64"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65" w14:textId="52CE0E91"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6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7" w14:textId="77777777" w:rsidR="001268B4" w:rsidRPr="00495D84" w:rsidRDefault="001268B4" w:rsidP="000B5C74">
            <w:pPr>
              <w:pStyle w:val="TAL"/>
              <w:rPr>
                <w:rFonts w:cs="Arial"/>
              </w:rPr>
            </w:pPr>
            <w:r w:rsidRPr="00495D84">
              <w:rPr>
                <w:rFonts w:cs="Arial"/>
              </w:rPr>
              <w:t>csirs-ResourceList</w:t>
            </w:r>
          </w:p>
        </w:tc>
        <w:tc>
          <w:tcPr>
            <w:tcW w:w="1385" w:type="pct"/>
            <w:tcBorders>
              <w:top w:val="single" w:sz="4" w:space="0" w:color="auto"/>
              <w:left w:val="single" w:sz="4" w:space="0" w:color="auto"/>
              <w:bottom w:val="single" w:sz="4" w:space="0" w:color="auto"/>
              <w:right w:val="single" w:sz="4" w:space="0" w:color="auto"/>
            </w:tcBorders>
            <w:hideMark/>
          </w:tcPr>
          <w:p w14:paraId="7C9C8168" w14:textId="1B62557D"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69" w14:textId="42A3EE9B"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6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B"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6C"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6D" w14:textId="45EE5187"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7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6F" w14:textId="77777777" w:rsidR="001268B4" w:rsidRPr="00495D84" w:rsidRDefault="001268B4" w:rsidP="000B5C74">
            <w:pPr>
              <w:pStyle w:val="TAL"/>
            </w:pPr>
            <w:r w:rsidRPr="00495D84">
              <w:t>rsrp-ThresholdCSI-RS</w:t>
            </w:r>
          </w:p>
        </w:tc>
        <w:tc>
          <w:tcPr>
            <w:tcW w:w="1385" w:type="pct"/>
            <w:tcBorders>
              <w:top w:val="single" w:sz="4" w:space="0" w:color="auto"/>
              <w:left w:val="single" w:sz="4" w:space="0" w:color="auto"/>
              <w:bottom w:val="single" w:sz="4" w:space="0" w:color="auto"/>
              <w:right w:val="single" w:sz="4" w:space="0" w:color="auto"/>
            </w:tcBorders>
            <w:hideMark/>
          </w:tcPr>
          <w:p w14:paraId="7C9C8170" w14:textId="77777777" w:rsidR="001268B4" w:rsidRPr="00495D84" w:rsidRDefault="001268B4" w:rsidP="000B5C74">
            <w:pPr>
              <w:pStyle w:val="TAC"/>
              <w:rPr>
                <w:rFonts w:cs="Arial"/>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71" w14:textId="21BE6EAC"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74"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73" w14:textId="31F0BDF3"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75" w14:textId="77777777" w:rsidR="001268B4" w:rsidRPr="00495D84" w:rsidRDefault="001268B4" w:rsidP="001268B4">
      <w:pPr>
        <w:rPr>
          <w:rFonts w:eastAsia="MS Mincho"/>
          <w:lang w:eastAsia="zh-CN"/>
        </w:rPr>
      </w:pPr>
    </w:p>
    <w:p w14:paraId="7C9C8176" w14:textId="77777777" w:rsidR="001268B4" w:rsidRPr="00495D84" w:rsidRDefault="001268B4" w:rsidP="001268B4">
      <w:pPr>
        <w:pStyle w:val="Heading4"/>
        <w:rPr>
          <w:lang w:eastAsia="zh-CN"/>
        </w:rPr>
      </w:pPr>
      <w:r w:rsidRPr="00495D84">
        <w:t>A.3.</w:t>
      </w:r>
      <w:r w:rsidRPr="00495D84">
        <w:rPr>
          <w:lang w:eastAsia="zh-CN"/>
        </w:rPr>
        <w:t>8</w:t>
      </w:r>
      <w:r w:rsidRPr="00495D84">
        <w:t>.</w:t>
      </w:r>
      <w:r w:rsidRPr="00495D84">
        <w:rPr>
          <w:lang w:eastAsia="zh-CN"/>
        </w:rPr>
        <w:t>3</w:t>
      </w:r>
      <w:r w:rsidRPr="00495D84">
        <w:t>.</w:t>
      </w:r>
      <w:r w:rsidRPr="00495D84">
        <w:rPr>
          <w:lang w:eastAsia="zh-CN"/>
        </w:rPr>
        <w:t>4</w:t>
      </w:r>
      <w:r w:rsidRPr="00495D84">
        <w:rPr>
          <w:lang w:eastAsia="zh-CN"/>
        </w:rPr>
        <w:tab/>
        <w:t>FR2 PRACH configuration 4</w:t>
      </w:r>
    </w:p>
    <w:p w14:paraId="7C9C8177" w14:textId="04539855" w:rsidR="001268B4" w:rsidRPr="00495D84" w:rsidRDefault="001268B4" w:rsidP="001268B4">
      <w:pPr>
        <w:rPr>
          <w:lang w:eastAsia="zh-CN"/>
        </w:rPr>
      </w:pPr>
      <w:r w:rsidRPr="00495D84">
        <w:rPr>
          <w:lang w:eastAsia="zh-CN"/>
        </w:rPr>
        <w:t xml:space="preserve">FR2 PRACH configuration 4 in this </w:t>
      </w:r>
      <w:r w:rsidR="00E833B2" w:rsidRPr="00495D84">
        <w:rPr>
          <w:lang w:eastAsia="zh-CN"/>
        </w:rPr>
        <w:t>clause</w:t>
      </w:r>
      <w:r w:rsidRPr="00495D84">
        <w:rPr>
          <w:lang w:eastAsia="zh-CN"/>
        </w:rPr>
        <w:t xml:space="preserve"> provides the PRACH configuration for CSI-RS based non-contention based random access in FR2 to convey BFR.</w:t>
      </w:r>
    </w:p>
    <w:p w14:paraId="7C9C8178" w14:textId="42C049B8" w:rsidR="001268B4" w:rsidRPr="00495D84" w:rsidRDefault="006C3545" w:rsidP="001268B4">
      <w:pPr>
        <w:pStyle w:val="TH"/>
        <w:rPr>
          <w:lang w:eastAsia="zh-CN"/>
        </w:rPr>
      </w:pPr>
      <w:r w:rsidRPr="00495D84">
        <w:lastRenderedPageBreak/>
        <w:t>Table A.3.</w:t>
      </w:r>
      <w:r w:rsidRPr="00495D84">
        <w:rPr>
          <w:lang w:eastAsia="zh-CN"/>
        </w:rPr>
        <w:t>8</w:t>
      </w:r>
      <w:r w:rsidRPr="00495D84">
        <w:t>.</w:t>
      </w:r>
      <w:r w:rsidRPr="00495D84">
        <w:rPr>
          <w:lang w:eastAsia="zh-CN"/>
        </w:rPr>
        <w:t>3.4</w:t>
      </w:r>
      <w:r w:rsidRPr="00495D84">
        <w:t xml:space="preserve">-1: </w:t>
      </w:r>
      <w:r w:rsidRPr="00495D84">
        <w:rPr>
          <w:lang w:eastAsia="zh-CN"/>
        </w:rPr>
        <w:t>P</w:t>
      </w:r>
      <w:r w:rsidRPr="00495D84">
        <w:t xml:space="preserve">arameters for </w:t>
      </w:r>
      <w:r w:rsidRPr="00495D84">
        <w:rPr>
          <w:lang w:eastAsia="zh-CN"/>
        </w:rPr>
        <w:t>FR2 PRACH configuration 4</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1268B4" w:rsidRPr="00495D84" w14:paraId="7C9C81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495D84" w:rsidRDefault="001268B4" w:rsidP="000B5C74">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495D84" w:rsidRDefault="001268B4" w:rsidP="000B5C74">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495D84" w:rsidRDefault="001268B4" w:rsidP="000B5C74">
            <w:pPr>
              <w:pStyle w:val="TAH"/>
              <w:rPr>
                <w:rFonts w:cs="Arial"/>
              </w:rPr>
            </w:pPr>
            <w:r w:rsidRPr="00495D84">
              <w:rPr>
                <w:rFonts w:cs="Arial"/>
              </w:rPr>
              <w:t>Comment</w:t>
            </w:r>
          </w:p>
        </w:tc>
      </w:tr>
      <w:tr w:rsidR="00214438" w:rsidRPr="00495D84" w14:paraId="7C9C818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7C9C817D" w14:textId="77777777" w:rsidR="00214438" w:rsidRPr="00495D84" w:rsidRDefault="00214438" w:rsidP="00214438">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7C9C817E" w14:textId="77777777" w:rsidR="00214438" w:rsidRPr="00495D84" w:rsidRDefault="00214438" w:rsidP="00214438">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tcPr>
          <w:p w14:paraId="7C9C817F" w14:textId="40E470E4" w:rsidR="00214438" w:rsidRPr="00495D84" w:rsidRDefault="00214438" w:rsidP="00214438">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1268B4" w:rsidRPr="00495D84" w14:paraId="7C9C818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1" w14:textId="77777777" w:rsidR="001268B4" w:rsidRPr="00495D84" w:rsidRDefault="001268B4" w:rsidP="000B5C74">
            <w:pPr>
              <w:pStyle w:val="TAL"/>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7C9C8182" w14:textId="4C60ACB4" w:rsidR="001268B4" w:rsidRPr="00495D84" w:rsidRDefault="001268B4" w:rsidP="000B5C74">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7C9C8183" w14:textId="77777777" w:rsidR="001268B4" w:rsidRPr="00495D84" w:rsidRDefault="001268B4" w:rsidP="000B5C74">
            <w:pPr>
              <w:pStyle w:val="TAC"/>
              <w:rPr>
                <w:rFonts w:cs="Arial"/>
                <w:lang w:eastAsia="zh-CN"/>
              </w:rPr>
            </w:pPr>
          </w:p>
        </w:tc>
      </w:tr>
      <w:tr w:rsidR="001268B4" w:rsidRPr="00495D84" w14:paraId="7C9C818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5" w14:textId="77777777" w:rsidR="001268B4" w:rsidRPr="00495D84" w:rsidRDefault="001268B4" w:rsidP="000B5C74">
            <w:pPr>
              <w:pStyle w:val="TAL"/>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7C9C8186" w14:textId="77777777" w:rsidR="001268B4" w:rsidRPr="00495D84" w:rsidRDefault="001268B4" w:rsidP="000B5C74">
            <w:pPr>
              <w:pStyle w:val="TAC"/>
              <w:rPr>
                <w:rFonts w:cs="Arial"/>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7" w14:textId="21D6D03C" w:rsidR="001268B4" w:rsidRPr="00495D84" w:rsidRDefault="001268B4" w:rsidP="000B5C74">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1268B4" w:rsidRPr="00495D84" w14:paraId="7C9C818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9" w14:textId="77777777" w:rsidR="001268B4" w:rsidRPr="00495D84" w:rsidRDefault="001268B4" w:rsidP="000B5C74">
            <w:pPr>
              <w:pStyle w:val="TAL"/>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7C9C818A" w14:textId="77777777" w:rsidR="001268B4" w:rsidRPr="00495D84" w:rsidRDefault="001268B4" w:rsidP="000B5C74">
            <w:pPr>
              <w:pStyle w:val="TAC"/>
              <w:rPr>
                <w:rFonts w:cs="v3.7.0"/>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7C9C818B" w14:textId="40A318EB" w:rsidR="001268B4" w:rsidRPr="00495D84" w:rsidRDefault="001268B4" w:rsidP="000B5C74">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1268B4" w:rsidRPr="00495D84" w14:paraId="7C9C81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8D" w14:textId="77777777" w:rsidR="001268B4" w:rsidRPr="00495D84" w:rsidRDefault="001268B4" w:rsidP="000B5C74">
            <w:pPr>
              <w:pStyle w:val="TAL"/>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7C9C818E" w14:textId="77777777" w:rsidR="001268B4" w:rsidRPr="00495D84" w:rsidRDefault="001268B4" w:rsidP="000B5C74">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7C9C818F" w14:textId="72E70DCF" w:rsidR="001268B4" w:rsidRPr="00495D84" w:rsidRDefault="001268B4" w:rsidP="000B5C74">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1268B4" w:rsidRPr="00495D84" w14:paraId="7C9C819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1" w14:textId="77777777" w:rsidR="001268B4" w:rsidRPr="00495D84" w:rsidRDefault="001268B4" w:rsidP="000B5C74">
            <w:pPr>
              <w:pStyle w:val="TAL"/>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7C9C8192" w14:textId="77777777" w:rsidR="001268B4" w:rsidRPr="00495D84" w:rsidRDefault="001268B4" w:rsidP="000B5C74">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C9C8193" w14:textId="1BB06B43" w:rsidR="001268B4" w:rsidRPr="00495D84" w:rsidRDefault="001268B4" w:rsidP="000B5C74">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1268B4" w:rsidRPr="00495D84" w14:paraId="7C9C819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5" w14:textId="77777777" w:rsidR="001268B4" w:rsidRPr="00495D84" w:rsidRDefault="001268B4" w:rsidP="000B5C74">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7C9C8196" w14:textId="77777777" w:rsidR="001268B4" w:rsidRPr="00495D84" w:rsidRDefault="001268B4" w:rsidP="000B5C74">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7C9C8197" w14:textId="3FB5C3FF" w:rsidR="001268B4" w:rsidRPr="00495D84" w:rsidRDefault="001268B4" w:rsidP="000B5C74">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1268B4" w:rsidRPr="00495D84" w14:paraId="7C9C819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9" w14:textId="77777777" w:rsidR="001268B4" w:rsidRPr="00495D84" w:rsidRDefault="001268B4" w:rsidP="000B5C74">
            <w:pPr>
              <w:pStyle w:val="TAL"/>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7C9C819A" w14:textId="77777777" w:rsidR="001268B4" w:rsidRPr="00495D84" w:rsidRDefault="001268B4" w:rsidP="000B5C74">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C9C819B" w14:textId="77777777" w:rsidR="001268B4" w:rsidRPr="00495D84" w:rsidRDefault="001268B4" w:rsidP="000B5C74">
            <w:pPr>
              <w:pStyle w:val="TAC"/>
              <w:rPr>
                <w:rFonts w:cs="Arial"/>
              </w:rPr>
            </w:pPr>
          </w:p>
        </w:tc>
      </w:tr>
      <w:tr w:rsidR="001268B4" w:rsidRPr="00495D84" w14:paraId="7C9C81A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9D" w14:textId="77777777" w:rsidR="001268B4" w:rsidRPr="00495D84" w:rsidRDefault="001268B4" w:rsidP="000B5C74">
            <w:pPr>
              <w:pStyle w:val="TAL"/>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7C9C819E" w14:textId="77777777" w:rsidR="001268B4" w:rsidRPr="00495D84" w:rsidRDefault="001268B4" w:rsidP="000B5C74">
            <w:pPr>
              <w:pStyle w:val="TAC"/>
              <w:rPr>
                <w:rFonts w:cs="Arial"/>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C9C819F" w14:textId="77777777" w:rsidR="001268B4" w:rsidRPr="00495D84" w:rsidRDefault="001268B4" w:rsidP="000B5C74">
            <w:pPr>
              <w:pStyle w:val="TAC"/>
              <w:rPr>
                <w:rFonts w:cs="Arial"/>
              </w:rPr>
            </w:pPr>
          </w:p>
        </w:tc>
      </w:tr>
      <w:tr w:rsidR="001268B4" w:rsidRPr="00495D84" w14:paraId="7C9C81A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1" w14:textId="77777777" w:rsidR="001268B4" w:rsidRPr="00495D84" w:rsidRDefault="001268B4" w:rsidP="000B5C74">
            <w:pPr>
              <w:pStyle w:val="TAL"/>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7C9C81A2" w14:textId="77777777" w:rsidR="001268B4" w:rsidRPr="00495D84" w:rsidRDefault="001268B4" w:rsidP="000B5C74">
            <w:pPr>
              <w:pStyle w:val="TAC"/>
              <w:rPr>
                <w:rFonts w:cs="Arial"/>
              </w:rPr>
            </w:pPr>
            <w:r w:rsidRPr="00495D84">
              <w:rPr>
                <w:rFonts w:cs="Arial"/>
              </w:rPr>
              <w:t>n200</w:t>
            </w:r>
          </w:p>
        </w:tc>
        <w:tc>
          <w:tcPr>
            <w:tcW w:w="2038" w:type="pct"/>
            <w:tcBorders>
              <w:top w:val="single" w:sz="4" w:space="0" w:color="auto"/>
              <w:left w:val="single" w:sz="4" w:space="0" w:color="auto"/>
              <w:bottom w:val="single" w:sz="4" w:space="0" w:color="auto"/>
              <w:right w:val="single" w:sz="4" w:space="0" w:color="auto"/>
            </w:tcBorders>
            <w:hideMark/>
          </w:tcPr>
          <w:p w14:paraId="7C9C81A3" w14:textId="61D27875" w:rsidR="001268B4" w:rsidRPr="00495D84" w:rsidRDefault="001268B4" w:rsidP="000B5C74">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200.</w:t>
            </w:r>
          </w:p>
        </w:tc>
      </w:tr>
      <w:tr w:rsidR="001268B4" w:rsidRPr="00495D84" w14:paraId="7C9C81A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5" w14:textId="77777777" w:rsidR="001268B4" w:rsidRPr="00495D84" w:rsidRDefault="001268B4" w:rsidP="000B5C74">
            <w:pPr>
              <w:pStyle w:val="TAL"/>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7C9C81A6" w14:textId="77777777" w:rsidR="001268B4" w:rsidRPr="00495D84" w:rsidRDefault="001268B4" w:rsidP="000B5C74">
            <w:pPr>
              <w:pStyle w:val="TAC"/>
              <w:rPr>
                <w:rFonts w:cs="Arial"/>
                <w:lang w:eastAsia="zh-CN"/>
              </w:rPr>
            </w:pPr>
            <w:r w:rsidRPr="00495D84">
              <w:rPr>
                <w:rFonts w:cs="Arial"/>
              </w:rPr>
              <w:t>sl40</w:t>
            </w:r>
          </w:p>
        </w:tc>
        <w:tc>
          <w:tcPr>
            <w:tcW w:w="2038" w:type="pct"/>
            <w:tcBorders>
              <w:top w:val="single" w:sz="4" w:space="0" w:color="auto"/>
              <w:left w:val="single" w:sz="4" w:space="0" w:color="auto"/>
              <w:bottom w:val="single" w:sz="4" w:space="0" w:color="auto"/>
              <w:right w:val="single" w:sz="4" w:space="0" w:color="auto"/>
            </w:tcBorders>
            <w:hideMark/>
          </w:tcPr>
          <w:p w14:paraId="7C9C81A7" w14:textId="316529AF" w:rsidR="001268B4" w:rsidRPr="00495D84" w:rsidRDefault="001268B4" w:rsidP="000B5C74">
            <w:pPr>
              <w:pStyle w:val="TAC"/>
              <w:rPr>
                <w:rFonts w:cs="Arial"/>
                <w:lang w:eastAsia="zh-CN"/>
              </w:rPr>
            </w:pPr>
            <w:r w:rsidRPr="00495D84">
              <w:rPr>
                <w:rFonts w:cs="Arial"/>
                <w:lang w:eastAsia="zh-CN"/>
              </w:rPr>
              <w:t>40</w:t>
            </w:r>
            <w:r w:rsidR="00B27C84">
              <w:rPr>
                <w:rFonts w:cs="Arial"/>
                <w:lang w:eastAsia="zh-CN"/>
              </w:rPr>
              <w:t xml:space="preserve"> </w:t>
            </w:r>
            <w:r w:rsidRPr="00495D84">
              <w:rPr>
                <w:rFonts w:cs="Arial"/>
                <w:lang w:eastAsia="zh-CN"/>
              </w:rPr>
              <w:t>slots</w:t>
            </w:r>
          </w:p>
        </w:tc>
      </w:tr>
      <w:tr w:rsidR="001268B4" w:rsidRPr="00495D84" w14:paraId="7C9C81A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9" w14:textId="77777777" w:rsidR="001268B4" w:rsidRPr="00495D84" w:rsidRDefault="001268B4" w:rsidP="000B5C74">
            <w:pPr>
              <w:pStyle w:val="TAL"/>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7C9C81AA" w14:textId="77777777" w:rsidR="001268B4" w:rsidRPr="00495D84" w:rsidRDefault="001268B4" w:rsidP="000B5C74">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7C9C81AB" w14:textId="7A78523F" w:rsidR="001268B4" w:rsidRPr="00495D84" w:rsidRDefault="001268B4" w:rsidP="000B5C74">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1268B4" w:rsidRPr="00495D84" w14:paraId="7C9C81B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AD" w14:textId="23B85D65" w:rsidR="001268B4" w:rsidRPr="00495D84" w:rsidRDefault="001268B4" w:rsidP="000B5C74">
            <w:pPr>
              <w:pStyle w:val="TAL"/>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7C9C81AE" w14:textId="77777777" w:rsidR="001268B4" w:rsidRPr="00495D84" w:rsidRDefault="001268B4" w:rsidP="000B5C74">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7C9C81AF" w14:textId="7AA426FB" w:rsidR="001268B4" w:rsidRPr="00495D84" w:rsidRDefault="001268B4" w:rsidP="000B5C74">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1268B4" w:rsidRPr="00495D84" w14:paraId="7C9C81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1" w14:textId="77777777" w:rsidR="001268B4" w:rsidRPr="00495D84" w:rsidRDefault="001268B4" w:rsidP="000B5C74">
            <w:pPr>
              <w:pStyle w:val="TAL"/>
              <w:rPr>
                <w:rFonts w:cs="Arial"/>
              </w:rPr>
            </w:pPr>
            <w:r w:rsidRPr="00495D84">
              <w:rPr>
                <w:rFonts w:cs="Arial"/>
              </w:rPr>
              <w:t>BFR-CSIRS-Resource</w:t>
            </w:r>
          </w:p>
        </w:tc>
        <w:tc>
          <w:tcPr>
            <w:tcW w:w="1385" w:type="pct"/>
            <w:tcBorders>
              <w:top w:val="single" w:sz="4" w:space="0" w:color="auto"/>
              <w:left w:val="single" w:sz="4" w:space="0" w:color="auto"/>
              <w:bottom w:val="single" w:sz="4" w:space="0" w:color="auto"/>
              <w:right w:val="single" w:sz="4" w:space="0" w:color="auto"/>
            </w:tcBorders>
            <w:hideMark/>
          </w:tcPr>
          <w:p w14:paraId="7C9C81B2" w14:textId="306574A1" w:rsidR="001268B4" w:rsidRPr="00495D84" w:rsidRDefault="00325662" w:rsidP="000B5C74">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40</w:t>
            </w:r>
          </w:p>
        </w:tc>
        <w:tc>
          <w:tcPr>
            <w:tcW w:w="2038" w:type="pct"/>
            <w:tcBorders>
              <w:top w:val="single" w:sz="4" w:space="0" w:color="auto"/>
              <w:left w:val="single" w:sz="4" w:space="0" w:color="auto"/>
              <w:bottom w:val="single" w:sz="4" w:space="0" w:color="auto"/>
              <w:right w:val="single" w:sz="4" w:space="0" w:color="auto"/>
            </w:tcBorders>
            <w:hideMark/>
          </w:tcPr>
          <w:p w14:paraId="7C9C81B3" w14:textId="12B2657A" w:rsidR="001268B4" w:rsidRPr="00495D84" w:rsidRDefault="001268B4" w:rsidP="000B5C74">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CSI-RS</w:t>
            </w:r>
            <w:r w:rsidR="00B27C84">
              <w:rPr>
                <w:rFonts w:cs="Arial"/>
                <w:lang w:eastAsia="zh-CN"/>
              </w:rPr>
              <w:t xml:space="preserve"> </w:t>
            </w:r>
            <w:r w:rsidRPr="00495D84">
              <w:rPr>
                <w:rFonts w:cs="Arial"/>
                <w:lang w:eastAsia="zh-CN"/>
              </w:rPr>
              <w:t>configured</w:t>
            </w:r>
          </w:p>
        </w:tc>
      </w:tr>
      <w:tr w:rsidR="001268B4" w:rsidRPr="00495D84" w14:paraId="7C9C81B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5" w14:textId="77777777" w:rsidR="001268B4" w:rsidRPr="00495D84" w:rsidRDefault="001268B4" w:rsidP="000B5C74">
            <w:pPr>
              <w:pStyle w:val="TAL"/>
              <w:rPr>
                <w:rFonts w:cs="Arial"/>
              </w:rPr>
            </w:pPr>
            <w:r w:rsidRPr="00495D84">
              <w:rPr>
                <w:rFonts w:cs="Arial"/>
              </w:rPr>
              <w:t>ra-OccasionList</w:t>
            </w:r>
          </w:p>
        </w:tc>
        <w:tc>
          <w:tcPr>
            <w:tcW w:w="1385" w:type="pct"/>
            <w:tcBorders>
              <w:top w:val="single" w:sz="4" w:space="0" w:color="auto"/>
              <w:left w:val="single" w:sz="4" w:space="0" w:color="auto"/>
              <w:bottom w:val="single" w:sz="4" w:space="0" w:color="auto"/>
              <w:right w:val="single" w:sz="4" w:space="0" w:color="auto"/>
            </w:tcBorders>
            <w:hideMark/>
          </w:tcPr>
          <w:p w14:paraId="7C9C81B6" w14:textId="77777777" w:rsidR="001268B4" w:rsidRPr="00495D84" w:rsidRDefault="001268B4" w:rsidP="000B5C74">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C9C81B7" w14:textId="28F1934A" w:rsidR="001268B4" w:rsidRPr="00495D84" w:rsidRDefault="001268B4" w:rsidP="000B5C74">
            <w:pPr>
              <w:pStyle w:val="TAC"/>
              <w:rPr>
                <w:rFonts w:cs="Arial"/>
                <w:lang w:eastAsia="zh-CN"/>
              </w:rPr>
            </w:pPr>
            <w:r w:rsidRPr="00495D84">
              <w:rPr>
                <w:rFonts w:cs="Arial"/>
                <w:lang w:eastAsia="zh-CN"/>
              </w:rPr>
              <w:t>RA</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allowed</w:t>
            </w:r>
            <w:r w:rsidR="00B27C84">
              <w:rPr>
                <w:rFonts w:cs="Arial"/>
                <w:lang w:eastAsia="zh-CN"/>
              </w:rPr>
              <w:t xml:space="preserve"> </w:t>
            </w:r>
            <w:r w:rsidRPr="00495D84">
              <w:rPr>
                <w:rFonts w:cs="Arial"/>
                <w:lang w:eastAsia="zh-CN"/>
              </w:rPr>
              <w:t>corresponding</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CSI-RS</w:t>
            </w:r>
          </w:p>
        </w:tc>
      </w:tr>
      <w:tr w:rsidR="001268B4" w:rsidRPr="00495D84" w14:paraId="7C9C81B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C9C81B9" w14:textId="77777777" w:rsidR="001268B4" w:rsidRPr="00495D84" w:rsidRDefault="001268B4" w:rsidP="000B5C74">
            <w:pPr>
              <w:pStyle w:val="TAC"/>
              <w:jc w:val="left"/>
            </w:pPr>
            <w:r w:rsidRPr="00495D84">
              <w:rPr>
                <w:rFonts w:cs="Arial"/>
                <w:lang w:eastAsia="zh-CN"/>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7C9C81BA" w14:textId="77777777" w:rsidR="001268B4" w:rsidRPr="00495D84" w:rsidRDefault="001268B4" w:rsidP="000B5C74">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7C9C81BB" w14:textId="291E7474" w:rsidR="001268B4" w:rsidRPr="00495D84" w:rsidRDefault="001268B4" w:rsidP="000B5C74">
            <w:pPr>
              <w:pStyle w:val="TAC"/>
              <w:rPr>
                <w:rFonts w:cs="Arial"/>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1268B4" w:rsidRPr="00495D84" w14:paraId="7C9C81B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C9C81BD" w14:textId="3EF8BC74" w:rsidR="001268B4" w:rsidRPr="00495D84" w:rsidRDefault="00E94096" w:rsidP="000B5C74">
            <w:pPr>
              <w:pStyle w:val="TAN"/>
            </w:pPr>
            <w:r>
              <w:t>NOTE:</w:t>
            </w:r>
            <w:r w:rsidR="001268B4" w:rsidRPr="00495D84">
              <w:rPr>
                <w:lang w:eastAsia="zh-CN"/>
              </w:rPr>
              <w:tab/>
            </w:r>
            <w:r w:rsidR="001268B4" w:rsidRPr="00495D84">
              <w:t>For</w:t>
            </w:r>
            <w:r w:rsidR="00B27C84">
              <w:t xml:space="preserve"> </w:t>
            </w:r>
            <w:r w:rsidR="001268B4" w:rsidRPr="00495D84">
              <w:t>further</w:t>
            </w:r>
            <w:r w:rsidR="00B27C84">
              <w:t xml:space="preserve"> </w:t>
            </w:r>
            <w:r w:rsidR="001268B4" w:rsidRPr="00495D84">
              <w:t>information</w:t>
            </w:r>
            <w:r w:rsidR="00B27C84">
              <w:t xml:space="preserve"> </w:t>
            </w:r>
            <w:r w:rsidR="001268B4" w:rsidRPr="00495D84">
              <w:t>see</w:t>
            </w:r>
            <w:r w:rsidR="00B27C84">
              <w:t xml:space="preserve"> </w:t>
            </w:r>
            <w:r w:rsidR="001268B4" w:rsidRPr="00495D84">
              <w:t>clause</w:t>
            </w:r>
            <w:r w:rsidR="00B27C84">
              <w:t xml:space="preserve"> </w:t>
            </w:r>
            <w:r w:rsidR="001268B4" w:rsidRPr="00495D84">
              <w:t>6.3.2</w:t>
            </w:r>
            <w:r w:rsidR="00B27C84">
              <w:t xml:space="preserve"> </w:t>
            </w:r>
            <w:r w:rsidR="001268B4" w:rsidRPr="00495D84">
              <w:t>in</w:t>
            </w:r>
            <w:r w:rsidR="00B27C84">
              <w:t xml:space="preserve"> </w:t>
            </w:r>
            <w:r w:rsidR="001268B4" w:rsidRPr="00495D84">
              <w:t>TS</w:t>
            </w:r>
            <w:r w:rsidR="00B27C84">
              <w:t xml:space="preserve"> </w:t>
            </w:r>
            <w:r w:rsidR="001268B4" w:rsidRPr="00495D84">
              <w:t>38.331</w:t>
            </w:r>
            <w:r w:rsidR="00B27C84">
              <w:t xml:space="preserve"> </w:t>
            </w:r>
            <w:r w:rsidR="001268B4" w:rsidRPr="00495D84">
              <w:t>[2].</w:t>
            </w:r>
          </w:p>
        </w:tc>
      </w:tr>
    </w:tbl>
    <w:p w14:paraId="7C9C81BF" w14:textId="77777777" w:rsidR="001268B4" w:rsidRPr="00495D84" w:rsidRDefault="001268B4" w:rsidP="001268B4">
      <w:pPr>
        <w:rPr>
          <w:rFonts w:eastAsia="MS Mincho"/>
        </w:rPr>
      </w:pPr>
    </w:p>
    <w:p w14:paraId="11C6759E"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3.5</w:t>
      </w:r>
      <w:r w:rsidRPr="00495D84">
        <w:rPr>
          <w:lang w:eastAsia="zh-CN"/>
        </w:rPr>
        <w:tab/>
        <w:t>FR2 PRACH configuration 5</w:t>
      </w:r>
    </w:p>
    <w:p w14:paraId="059AF715" w14:textId="77777777" w:rsidR="00D409FF" w:rsidRPr="00495D84" w:rsidRDefault="00D409FF" w:rsidP="00D409FF">
      <w:pPr>
        <w:rPr>
          <w:lang w:eastAsia="zh-CN"/>
        </w:rPr>
      </w:pPr>
      <w:r w:rsidRPr="00495D84">
        <w:rPr>
          <w:lang w:eastAsia="zh-CN"/>
        </w:rPr>
        <w:t>FR2 PRACH configuration 5 in this clause provides the typical PRACH configuration for LTM early UL synchronization on candidate cell in FR2.</w:t>
      </w:r>
    </w:p>
    <w:p w14:paraId="25059B73" w14:textId="77777777" w:rsidR="00D409FF" w:rsidRPr="00495D84" w:rsidRDefault="00D409FF" w:rsidP="00D409FF">
      <w:pPr>
        <w:pStyle w:val="TH"/>
        <w:rPr>
          <w:lang w:eastAsia="zh-CN"/>
        </w:rPr>
      </w:pPr>
      <w:r w:rsidRPr="00495D84">
        <w:t>Table A.3.</w:t>
      </w:r>
      <w:r w:rsidRPr="00495D84">
        <w:rPr>
          <w:lang w:eastAsia="zh-CN"/>
        </w:rPr>
        <w:t>8</w:t>
      </w:r>
      <w:r w:rsidRPr="00495D84">
        <w:t>.</w:t>
      </w:r>
      <w:r w:rsidRPr="00495D84">
        <w:rPr>
          <w:lang w:eastAsia="zh-CN"/>
        </w:rPr>
        <w:t>3.</w:t>
      </w:r>
      <w:r w:rsidRPr="00495D84">
        <w:t xml:space="preserve">5-1: </w:t>
      </w:r>
      <w:r w:rsidRPr="00495D84">
        <w:rPr>
          <w:lang w:eastAsia="zh-CN"/>
        </w:rPr>
        <w:t>P</w:t>
      </w:r>
      <w:r w:rsidRPr="00495D84">
        <w:t xml:space="preserve">arameters for </w:t>
      </w:r>
      <w:r w:rsidRPr="00495D84">
        <w:rPr>
          <w:lang w:eastAsia="zh-CN"/>
        </w:rPr>
        <w:t>FR2 PRACH configuration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D409FF" w:rsidRPr="00495D84" w14:paraId="3AEB87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632954CE" w14:textId="77777777" w:rsidR="00D409FF" w:rsidRPr="00495D84" w:rsidRDefault="00D409FF" w:rsidP="007D018E">
            <w:pPr>
              <w:pStyle w:val="TAH"/>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43A74E5C" w14:textId="77777777" w:rsidR="00D409FF" w:rsidRPr="00495D84" w:rsidRDefault="00D409FF" w:rsidP="007D018E">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0475EC01" w14:textId="77777777" w:rsidR="00D409FF" w:rsidRPr="00495D84" w:rsidRDefault="00D409FF" w:rsidP="007D018E">
            <w:pPr>
              <w:pStyle w:val="TAH"/>
              <w:rPr>
                <w:rFonts w:cs="Arial"/>
              </w:rPr>
            </w:pPr>
            <w:r w:rsidRPr="00495D84">
              <w:rPr>
                <w:rFonts w:cs="Arial"/>
              </w:rPr>
              <w:t>Comment</w:t>
            </w:r>
          </w:p>
        </w:tc>
      </w:tr>
      <w:tr w:rsidR="00D409FF" w:rsidRPr="00495D84" w14:paraId="017989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8C982D4" w14:textId="77777777" w:rsidR="00D409FF" w:rsidRPr="00495D84" w:rsidRDefault="00D409FF" w:rsidP="007D018E">
            <w:pPr>
              <w:pStyle w:val="TAL"/>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hideMark/>
          </w:tcPr>
          <w:p w14:paraId="65ACFE04" w14:textId="77777777" w:rsidR="00D409FF" w:rsidRPr="00495D84" w:rsidRDefault="00D409FF" w:rsidP="007D018E">
            <w:pPr>
              <w:pStyle w:val="TAC"/>
              <w:rPr>
                <w:lang w:eastAsia="zh-CN"/>
              </w:rPr>
            </w:pPr>
            <w:r w:rsidRPr="00495D84">
              <w:rPr>
                <w:lang w:eastAsia="zh-CN"/>
              </w:rPr>
              <w:t>190</w:t>
            </w:r>
          </w:p>
        </w:tc>
        <w:tc>
          <w:tcPr>
            <w:tcW w:w="2038" w:type="pct"/>
            <w:tcBorders>
              <w:top w:val="single" w:sz="4" w:space="0" w:color="auto"/>
              <w:left w:val="single" w:sz="4" w:space="0" w:color="auto"/>
              <w:bottom w:val="single" w:sz="4" w:space="0" w:color="auto"/>
              <w:right w:val="single" w:sz="4" w:space="0" w:color="auto"/>
            </w:tcBorders>
            <w:hideMark/>
          </w:tcPr>
          <w:p w14:paraId="3899DB29" w14:textId="664D97CE" w:rsidR="00D409FF" w:rsidRPr="00495D84" w:rsidRDefault="00D409FF" w:rsidP="007D018E">
            <w:pPr>
              <w:pStyle w:val="TAC"/>
              <w:rPr>
                <w:lang w:eastAsia="zh-CN"/>
              </w:rPr>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7A00F14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E9B5E57" w14:textId="77777777" w:rsidR="00D409FF" w:rsidRPr="00495D84" w:rsidRDefault="00D409FF" w:rsidP="007D018E">
            <w:pPr>
              <w:pStyle w:val="TAL"/>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197F0DB8" w14:textId="77777777" w:rsidR="00D409FF" w:rsidRPr="00495D84" w:rsidRDefault="00D409FF" w:rsidP="007D018E">
            <w:pPr>
              <w:pStyle w:val="TAC"/>
              <w:rPr>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3A3E1037" w14:textId="3F2ACA84" w:rsidR="00D409FF" w:rsidRPr="00495D84" w:rsidRDefault="00D409FF" w:rsidP="007D018E">
            <w:pPr>
              <w:pStyle w:val="TAC"/>
              <w:rPr>
                <w:lang w:eastAsia="zh-CN"/>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0CF8270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35D491" w14:textId="77777777" w:rsidR="00D409FF" w:rsidRPr="00495D84" w:rsidRDefault="00D409FF" w:rsidP="007D018E">
            <w:pPr>
              <w:pStyle w:val="TAL"/>
            </w:pPr>
            <w:r w:rsidRPr="00495D84">
              <w:t>msg1-FrequencyStart</w:t>
            </w:r>
          </w:p>
        </w:tc>
        <w:tc>
          <w:tcPr>
            <w:tcW w:w="1385" w:type="pct"/>
            <w:tcBorders>
              <w:top w:val="single" w:sz="4" w:space="0" w:color="auto"/>
              <w:left w:val="single" w:sz="4" w:space="0" w:color="auto"/>
              <w:bottom w:val="single" w:sz="4" w:space="0" w:color="auto"/>
              <w:right w:val="single" w:sz="4" w:space="0" w:color="auto"/>
            </w:tcBorders>
            <w:hideMark/>
          </w:tcPr>
          <w:p w14:paraId="59287E24" w14:textId="77777777" w:rsidR="00D409FF" w:rsidRPr="00495D84" w:rsidRDefault="00D409FF" w:rsidP="007D018E">
            <w:pPr>
              <w:pStyle w:val="TAC"/>
              <w:rPr>
                <w:rFonts w:cs="Arial"/>
                <w:lang w:eastAsia="zh-CN"/>
              </w:rPr>
            </w:pPr>
            <w:r w:rsidRPr="00495D84">
              <w:rPr>
                <w:rFonts w:cs="Arial"/>
                <w:lang w:eastAsia="zh-CN"/>
              </w:rPr>
              <w:t>0</w:t>
            </w:r>
          </w:p>
        </w:tc>
        <w:tc>
          <w:tcPr>
            <w:tcW w:w="2038" w:type="pct"/>
            <w:tcBorders>
              <w:top w:val="single" w:sz="4" w:space="0" w:color="auto"/>
              <w:left w:val="single" w:sz="4" w:space="0" w:color="auto"/>
              <w:bottom w:val="single" w:sz="4" w:space="0" w:color="auto"/>
              <w:right w:val="single" w:sz="4" w:space="0" w:color="auto"/>
            </w:tcBorders>
          </w:tcPr>
          <w:p w14:paraId="017BFF27" w14:textId="77777777" w:rsidR="00D409FF" w:rsidRPr="00495D84" w:rsidRDefault="00D409FF" w:rsidP="007D018E">
            <w:pPr>
              <w:pStyle w:val="TAC"/>
              <w:rPr>
                <w:rFonts w:cs="Arial"/>
                <w:lang w:eastAsia="zh-CN"/>
              </w:rPr>
            </w:pPr>
          </w:p>
        </w:tc>
      </w:tr>
      <w:tr w:rsidR="00D409FF" w:rsidRPr="00495D84" w14:paraId="2BF974F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6FD0ECF" w14:textId="77777777" w:rsidR="00D409FF" w:rsidRPr="00495D84" w:rsidRDefault="00D409FF" w:rsidP="007D018E">
            <w:pPr>
              <w:pStyle w:val="TAL"/>
              <w:rPr>
                <w:highlight w:val="yellow"/>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552DD814" w14:textId="77777777" w:rsidR="00D409FF" w:rsidRPr="00495D84" w:rsidRDefault="00D409FF" w:rsidP="007D018E">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5AC7544A" w14:textId="72FE048F" w:rsidR="00D409FF" w:rsidRPr="00495D84" w:rsidRDefault="00D409FF" w:rsidP="007D018E">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44758ED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C084E7E" w14:textId="77777777" w:rsidR="00D409FF" w:rsidRPr="00495D84" w:rsidRDefault="00D409FF" w:rsidP="007D018E">
            <w:pPr>
              <w:pStyle w:val="TAL"/>
              <w:rPr>
                <w:highlight w:val="yellow"/>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05B804CE" w14:textId="77777777" w:rsidR="00D409FF" w:rsidRPr="00495D84" w:rsidRDefault="00D409FF" w:rsidP="007D018E">
            <w:pPr>
              <w:pStyle w:val="TAC"/>
              <w:rPr>
                <w:rFonts w:cs="Arial"/>
                <w:lang w:eastAsia="zh-CN"/>
              </w:rPr>
            </w:pPr>
            <w:r w:rsidRPr="00495D84">
              <w:rPr>
                <w:rFonts w:cs="Arial"/>
              </w:rPr>
              <w:t>dBm-120</w:t>
            </w:r>
          </w:p>
        </w:tc>
        <w:tc>
          <w:tcPr>
            <w:tcW w:w="2038" w:type="pct"/>
            <w:tcBorders>
              <w:top w:val="single" w:sz="4" w:space="0" w:color="auto"/>
              <w:left w:val="single" w:sz="4" w:space="0" w:color="auto"/>
              <w:bottom w:val="single" w:sz="4" w:space="0" w:color="auto"/>
              <w:right w:val="single" w:sz="4" w:space="0" w:color="auto"/>
            </w:tcBorders>
          </w:tcPr>
          <w:p w14:paraId="7F9CFBD1" w14:textId="77777777" w:rsidR="00D409FF" w:rsidRPr="00495D84" w:rsidRDefault="00D409FF" w:rsidP="007D018E">
            <w:pPr>
              <w:pStyle w:val="TAC"/>
              <w:rPr>
                <w:rFonts w:cs="Arial"/>
                <w:lang w:eastAsia="zh-CN"/>
              </w:rPr>
            </w:pPr>
          </w:p>
        </w:tc>
      </w:tr>
      <w:tr w:rsidR="00D409FF" w:rsidRPr="00495D84" w14:paraId="5B6F565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CF5A924" w14:textId="77777777" w:rsidR="00D409FF" w:rsidRPr="00495D84" w:rsidRDefault="00D409FF" w:rsidP="007D018E">
            <w:pPr>
              <w:pStyle w:val="TAL"/>
              <w:rPr>
                <w:highlight w:val="yellow"/>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2766BE85" w14:textId="77777777" w:rsidR="00D409FF" w:rsidRPr="00495D84" w:rsidRDefault="00D409FF" w:rsidP="007D018E">
            <w:pPr>
              <w:pStyle w:val="TAC"/>
              <w:rPr>
                <w:rFonts w:cs="Arial"/>
                <w:lang w:eastAsia="zh-CN"/>
              </w:rPr>
            </w:pPr>
            <w:r w:rsidRPr="00495D84">
              <w:rPr>
                <w:rFonts w:cs="Arial"/>
              </w:rPr>
              <w:t>n6</w:t>
            </w:r>
          </w:p>
        </w:tc>
        <w:tc>
          <w:tcPr>
            <w:tcW w:w="2038" w:type="pct"/>
            <w:tcBorders>
              <w:top w:val="single" w:sz="4" w:space="0" w:color="auto"/>
              <w:left w:val="single" w:sz="4" w:space="0" w:color="auto"/>
              <w:bottom w:val="single" w:sz="4" w:space="0" w:color="auto"/>
              <w:right w:val="single" w:sz="4" w:space="0" w:color="auto"/>
            </w:tcBorders>
            <w:hideMark/>
          </w:tcPr>
          <w:p w14:paraId="2BA7B249" w14:textId="77777777" w:rsidR="00D409FF" w:rsidRPr="00495D84" w:rsidRDefault="00D409FF" w:rsidP="007D018E">
            <w:pPr>
              <w:rPr>
                <w:rFonts w:cs="Arial"/>
                <w:lang w:eastAsia="zh-CN"/>
              </w:rPr>
            </w:pPr>
          </w:p>
        </w:tc>
      </w:tr>
      <w:tr w:rsidR="00D409FF" w:rsidRPr="00495D84" w14:paraId="15B1F6D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94F12F4" w14:textId="77777777" w:rsidR="00D409FF" w:rsidRPr="00495D84" w:rsidRDefault="00D409FF" w:rsidP="007D018E">
            <w:pPr>
              <w:pStyle w:val="TAL"/>
              <w:rPr>
                <w:highlight w:val="yellow"/>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4996F6F4" w14:textId="77777777" w:rsidR="00D409FF" w:rsidRPr="00495D84" w:rsidRDefault="00D409FF" w:rsidP="007D018E">
            <w:pPr>
              <w:pStyle w:val="TAC"/>
              <w:rPr>
                <w:rFonts w:cs="Arial"/>
                <w:lang w:eastAsia="zh-CN"/>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3F8CC017" w14:textId="77777777" w:rsidR="00D409FF" w:rsidRPr="00495D84" w:rsidRDefault="00D409FF" w:rsidP="007D018E">
            <w:pPr>
              <w:pStyle w:val="TAC"/>
              <w:rPr>
                <w:rFonts w:cs="Arial"/>
                <w:lang w:eastAsia="zh-CN"/>
              </w:rPr>
            </w:pPr>
          </w:p>
        </w:tc>
      </w:tr>
      <w:tr w:rsidR="00D409FF" w:rsidRPr="00495D84" w14:paraId="67C89D5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75770B1" w14:textId="77777777" w:rsidR="00D409FF" w:rsidRPr="00495D84" w:rsidRDefault="00D409FF" w:rsidP="007D018E">
            <w:pPr>
              <w:pStyle w:val="TAL"/>
              <w:rPr>
                <w:highlight w:val="yellow"/>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208B274B" w14:textId="77777777" w:rsidR="00D409FF" w:rsidRPr="00495D84" w:rsidRDefault="00D409FF" w:rsidP="007D018E">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156F3ECB" w14:textId="17BEC6CE" w:rsidR="00D409FF" w:rsidRPr="00495D84" w:rsidRDefault="00D409FF" w:rsidP="007D018E">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D409FF" w:rsidRPr="00495D84" w14:paraId="7944CB7C"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6497AF6" w14:textId="77777777" w:rsidR="00D409FF" w:rsidRPr="00495D84" w:rsidRDefault="00D409FF" w:rsidP="007D018E">
            <w:pPr>
              <w:pStyle w:val="TAL"/>
              <w:rPr>
                <w:highlight w:val="yellow"/>
              </w:rPr>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1BFEED1C" w14:textId="77777777" w:rsidR="00D409FF" w:rsidRPr="00495D84" w:rsidRDefault="00D409FF" w:rsidP="007D018E">
            <w:pPr>
              <w:pStyle w:val="TAC"/>
              <w:rPr>
                <w:rFonts w:cs="Arial"/>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1DDB186D" w14:textId="7FCF3BB4" w:rsidR="00D409FF" w:rsidRPr="00495D84" w:rsidRDefault="00D409FF" w:rsidP="007D018E">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469FEE6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3F5599" w14:textId="77777777" w:rsidR="00D409FF" w:rsidRPr="00495D84" w:rsidRDefault="00D409FF" w:rsidP="007D018E">
            <w:pPr>
              <w:pStyle w:val="TAL"/>
              <w:rPr>
                <w:highlight w:val="yellow"/>
              </w:rPr>
            </w:pPr>
            <w:r w:rsidRPr="00495D84">
              <w:t>ltm-prach-SubcarrierSpacing</w:t>
            </w:r>
          </w:p>
        </w:tc>
        <w:tc>
          <w:tcPr>
            <w:tcW w:w="1385" w:type="pct"/>
            <w:tcBorders>
              <w:top w:val="single" w:sz="4" w:space="0" w:color="auto"/>
              <w:left w:val="single" w:sz="4" w:space="0" w:color="auto"/>
              <w:bottom w:val="single" w:sz="4" w:space="0" w:color="auto"/>
              <w:right w:val="single" w:sz="4" w:space="0" w:color="auto"/>
            </w:tcBorders>
            <w:hideMark/>
          </w:tcPr>
          <w:p w14:paraId="1BC3AAAC" w14:textId="58E63B67" w:rsidR="00D409FF" w:rsidRPr="00495D84" w:rsidRDefault="00D409FF" w:rsidP="007D018E">
            <w:pPr>
              <w:pStyle w:val="TAC"/>
              <w:rPr>
                <w:rFonts w:cs="Arial"/>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3C774507" w14:textId="77777777" w:rsidR="00D409FF" w:rsidRPr="00495D84" w:rsidRDefault="00D409FF" w:rsidP="007D018E">
            <w:pPr>
              <w:pStyle w:val="TAC"/>
              <w:rPr>
                <w:rFonts w:cs="Arial"/>
                <w:lang w:eastAsia="zh-CN"/>
              </w:rPr>
            </w:pPr>
          </w:p>
        </w:tc>
      </w:tr>
      <w:tr w:rsidR="00D409FF" w:rsidRPr="00495D84" w14:paraId="2E2D7FF1"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0894BCC" w14:textId="48248F95" w:rsidR="00D409FF" w:rsidRPr="00495D84" w:rsidRDefault="00E94096" w:rsidP="007D018E">
            <w:pPr>
              <w:pStyle w:val="TAN"/>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4E5AF06D" w14:textId="77777777" w:rsidR="00D409FF" w:rsidRPr="00495D84" w:rsidRDefault="00D409FF" w:rsidP="001268B4">
      <w:pPr>
        <w:rPr>
          <w:rFonts w:eastAsia="MS Mincho"/>
        </w:rPr>
      </w:pPr>
    </w:p>
    <w:p w14:paraId="269A6793" w14:textId="77777777" w:rsidR="00D409FF" w:rsidRPr="00495D84" w:rsidRDefault="00D409FF" w:rsidP="00D409FF">
      <w:pPr>
        <w:pStyle w:val="Heading4"/>
        <w:rPr>
          <w:lang w:eastAsia="zh-CN"/>
        </w:rPr>
      </w:pPr>
      <w:r w:rsidRPr="00495D84">
        <w:t>A.3.</w:t>
      </w:r>
      <w:r w:rsidRPr="00495D84">
        <w:rPr>
          <w:lang w:eastAsia="zh-CN"/>
        </w:rPr>
        <w:t>8</w:t>
      </w:r>
      <w:r w:rsidRPr="00495D84">
        <w:t>.</w:t>
      </w:r>
      <w:r w:rsidRPr="00495D84">
        <w:rPr>
          <w:lang w:eastAsia="zh-CN"/>
        </w:rPr>
        <w:t>3.6</w:t>
      </w:r>
      <w:r w:rsidRPr="00495D84">
        <w:rPr>
          <w:lang w:eastAsia="zh-CN"/>
        </w:rPr>
        <w:tab/>
        <w:t>FR2 PRACH configuration 6</w:t>
      </w:r>
    </w:p>
    <w:p w14:paraId="0C843B3C" w14:textId="77777777" w:rsidR="00D409FF" w:rsidRPr="00495D84" w:rsidRDefault="00D409FF" w:rsidP="00D409FF">
      <w:pPr>
        <w:rPr>
          <w:lang w:eastAsia="zh-CN"/>
        </w:rPr>
      </w:pPr>
      <w:r w:rsidRPr="00495D84">
        <w:rPr>
          <w:lang w:eastAsia="zh-CN"/>
        </w:rPr>
        <w:t>FR2 PRACH configuration 6 in this clause provides the typical PRACH configuration for SSB-based contention free random access in FR2.</w:t>
      </w:r>
    </w:p>
    <w:p w14:paraId="47E1358D" w14:textId="77777777" w:rsidR="00D409FF" w:rsidRPr="00495D84" w:rsidRDefault="00D409FF" w:rsidP="00D409FF">
      <w:pPr>
        <w:pStyle w:val="TH"/>
        <w:rPr>
          <w:lang w:eastAsia="zh-CN"/>
        </w:rPr>
      </w:pPr>
      <w:r w:rsidRPr="00495D84">
        <w:lastRenderedPageBreak/>
        <w:t>Table A.3.</w:t>
      </w:r>
      <w:r w:rsidRPr="00495D84">
        <w:rPr>
          <w:lang w:eastAsia="zh-CN"/>
        </w:rPr>
        <w:t>8</w:t>
      </w:r>
      <w:r w:rsidRPr="00495D84">
        <w:t>.</w:t>
      </w:r>
      <w:r w:rsidRPr="00495D84">
        <w:rPr>
          <w:lang w:eastAsia="zh-CN"/>
        </w:rPr>
        <w:t>3.</w:t>
      </w:r>
      <w:r w:rsidRPr="00495D84">
        <w:t xml:space="preserve">6-1: </w:t>
      </w:r>
      <w:r w:rsidRPr="00495D84">
        <w:rPr>
          <w:lang w:eastAsia="zh-CN"/>
        </w:rPr>
        <w:t>P</w:t>
      </w:r>
      <w:r w:rsidRPr="00495D84">
        <w:t xml:space="preserve">arameters for </w:t>
      </w:r>
      <w:r w:rsidRPr="00495D84">
        <w:rPr>
          <w:lang w:eastAsia="zh-CN"/>
        </w:rPr>
        <w:t>FR2 PRACH configuration 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D409FF" w:rsidRPr="00495D84" w14:paraId="794ABEA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25D04A60" w14:textId="77777777" w:rsidR="00D409FF" w:rsidRPr="00495D84" w:rsidRDefault="00D409FF" w:rsidP="007D018E">
            <w:pPr>
              <w:pStyle w:val="TAH"/>
              <w:spacing w:line="254" w:lineRule="auto"/>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42C20AC9" w14:textId="77777777" w:rsidR="00D409FF" w:rsidRPr="00495D84" w:rsidRDefault="00D409FF" w:rsidP="007D018E">
            <w:pPr>
              <w:pStyle w:val="TAH"/>
              <w:spacing w:line="254" w:lineRule="auto"/>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2924868E" w14:textId="77777777" w:rsidR="00D409FF" w:rsidRPr="00495D84" w:rsidRDefault="00D409FF" w:rsidP="007D018E">
            <w:pPr>
              <w:pStyle w:val="TAH"/>
              <w:spacing w:line="254" w:lineRule="auto"/>
              <w:rPr>
                <w:rFonts w:cs="Arial"/>
              </w:rPr>
            </w:pPr>
            <w:r w:rsidRPr="00495D84">
              <w:rPr>
                <w:rFonts w:cs="Arial"/>
              </w:rPr>
              <w:t>Comment</w:t>
            </w:r>
          </w:p>
        </w:tc>
      </w:tr>
      <w:tr w:rsidR="00D409FF" w:rsidRPr="00495D84" w14:paraId="2BCCE2D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380773D" w14:textId="77777777" w:rsidR="00D409FF" w:rsidRPr="00495D84" w:rsidRDefault="00D409FF" w:rsidP="007D018E">
            <w:pPr>
              <w:pStyle w:val="TAL"/>
              <w:spacing w:line="254" w:lineRule="auto"/>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hideMark/>
          </w:tcPr>
          <w:p w14:paraId="326B3B19" w14:textId="77777777" w:rsidR="00D409FF" w:rsidRPr="00495D84" w:rsidRDefault="00D409FF" w:rsidP="007D018E">
            <w:pPr>
              <w:pStyle w:val="TAC"/>
              <w:spacing w:line="254" w:lineRule="auto"/>
              <w:rPr>
                <w:lang w:eastAsia="zh-CN"/>
              </w:rPr>
            </w:pPr>
            <w:r w:rsidRPr="00495D84">
              <w:rPr>
                <w:lang w:eastAsia="zh-CN"/>
              </w:rPr>
              <w:t>190</w:t>
            </w:r>
          </w:p>
        </w:tc>
        <w:tc>
          <w:tcPr>
            <w:tcW w:w="2577" w:type="pct"/>
            <w:tcBorders>
              <w:top w:val="single" w:sz="4" w:space="0" w:color="auto"/>
              <w:left w:val="single" w:sz="4" w:space="0" w:color="auto"/>
              <w:bottom w:val="single" w:sz="4" w:space="0" w:color="auto"/>
              <w:right w:val="single" w:sz="4" w:space="0" w:color="auto"/>
            </w:tcBorders>
            <w:hideMark/>
          </w:tcPr>
          <w:p w14:paraId="56C7030D" w14:textId="68F2E51B" w:rsidR="00D409FF" w:rsidRPr="00495D84" w:rsidRDefault="00D409FF" w:rsidP="007D018E">
            <w:pPr>
              <w:pStyle w:val="TAC"/>
              <w:spacing w:line="254" w:lineRule="auto"/>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D409FF" w:rsidRPr="00495D84" w14:paraId="49E37D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E261E46" w14:textId="77777777" w:rsidR="00D409FF" w:rsidRPr="00495D84" w:rsidRDefault="00D409FF" w:rsidP="007D018E">
            <w:pPr>
              <w:pStyle w:val="TAL"/>
              <w:spacing w:line="254" w:lineRule="auto"/>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47646608" w14:textId="1EEBC683" w:rsidR="00D409FF" w:rsidRPr="00495D84" w:rsidRDefault="00D409FF" w:rsidP="007D018E">
            <w:pPr>
              <w:pStyle w:val="TAC"/>
              <w:spacing w:line="254" w:lineRule="auto"/>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71AB0B75" w14:textId="77777777" w:rsidR="00D409FF" w:rsidRPr="00495D84" w:rsidRDefault="00D409FF" w:rsidP="007D018E">
            <w:pPr>
              <w:pStyle w:val="TAC"/>
              <w:spacing w:line="254" w:lineRule="auto"/>
              <w:rPr>
                <w:rFonts w:cs="Arial"/>
                <w:lang w:eastAsia="zh-CN"/>
              </w:rPr>
            </w:pPr>
          </w:p>
        </w:tc>
      </w:tr>
      <w:tr w:rsidR="00D409FF" w:rsidRPr="00495D84" w14:paraId="42554B5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7502E4B" w14:textId="77777777" w:rsidR="00D409FF" w:rsidRPr="00495D84" w:rsidRDefault="00D409FF" w:rsidP="007D018E">
            <w:pPr>
              <w:pStyle w:val="TAL"/>
              <w:spacing w:line="254" w:lineRule="auto"/>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1A0CCFB6"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78893222" w14:textId="03D1A219" w:rsidR="00D409FF" w:rsidRPr="00495D84" w:rsidRDefault="00D409FF" w:rsidP="007D018E">
            <w:pPr>
              <w:pStyle w:val="TAC"/>
              <w:spacing w:line="254" w:lineRule="auto"/>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D409FF" w:rsidRPr="00495D84" w14:paraId="05F934C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D376420" w14:textId="77777777" w:rsidR="00D409FF" w:rsidRPr="00495D84" w:rsidRDefault="00D409FF" w:rsidP="007D018E">
            <w:pPr>
              <w:pStyle w:val="TAL"/>
              <w:spacing w:line="254" w:lineRule="auto"/>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1090993" w14:textId="77777777" w:rsidR="00D409FF" w:rsidRPr="00495D84" w:rsidRDefault="00D409FF" w:rsidP="007D018E">
            <w:pPr>
              <w:pStyle w:val="TAC"/>
              <w:spacing w:line="254" w:lineRule="auto"/>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2C12019" w14:textId="4294AD8C" w:rsidR="00D409FF" w:rsidRPr="00495D84" w:rsidRDefault="00D409FF" w:rsidP="007D018E">
            <w:pPr>
              <w:pStyle w:val="TAC"/>
              <w:spacing w:line="254" w:lineRule="auto"/>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D409FF" w:rsidRPr="00495D84" w14:paraId="0DA4761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46B6E85" w14:textId="77777777" w:rsidR="00D409FF" w:rsidRPr="00495D84" w:rsidRDefault="00D409FF" w:rsidP="007D018E">
            <w:pPr>
              <w:pStyle w:val="TAL"/>
              <w:spacing w:line="254" w:lineRule="auto"/>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687BBA2F" w14:textId="77777777" w:rsidR="00D409FF" w:rsidRPr="00495D84" w:rsidRDefault="00D409FF" w:rsidP="007D018E">
            <w:pPr>
              <w:pStyle w:val="TAC"/>
              <w:spacing w:line="254" w:lineRule="auto"/>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6DA27D0E" w14:textId="3EBC22B7" w:rsidR="00D409FF" w:rsidRPr="00495D84" w:rsidRDefault="00D409FF" w:rsidP="007D018E">
            <w:pPr>
              <w:pStyle w:val="TAC"/>
              <w:spacing w:line="254" w:lineRule="auto"/>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D409FF" w:rsidRPr="00495D84" w14:paraId="19EB11C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95297A2" w14:textId="77777777" w:rsidR="00D409FF" w:rsidRPr="00495D84" w:rsidRDefault="00D409FF" w:rsidP="007D018E">
            <w:pPr>
              <w:pStyle w:val="TAL"/>
              <w:spacing w:line="254" w:lineRule="auto"/>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70900ECB" w14:textId="75C7544A" w:rsidR="00D409FF" w:rsidRPr="00495D84" w:rsidRDefault="00D409FF" w:rsidP="007D018E">
            <w:pPr>
              <w:pStyle w:val="TAC"/>
              <w:spacing w:line="254" w:lineRule="auto"/>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n16</w:t>
            </w:r>
          </w:p>
        </w:tc>
        <w:tc>
          <w:tcPr>
            <w:tcW w:w="2577" w:type="pct"/>
            <w:tcBorders>
              <w:top w:val="single" w:sz="4" w:space="0" w:color="auto"/>
              <w:left w:val="single" w:sz="4" w:space="0" w:color="auto"/>
              <w:bottom w:val="single" w:sz="4" w:space="0" w:color="auto"/>
              <w:right w:val="single" w:sz="4" w:space="0" w:color="auto"/>
            </w:tcBorders>
            <w:hideMark/>
          </w:tcPr>
          <w:p w14:paraId="61948625" w14:textId="60C9A519" w:rsidR="00D409FF" w:rsidRPr="00495D84" w:rsidRDefault="00D409FF" w:rsidP="007D018E">
            <w:pPr>
              <w:pStyle w:val="TAC"/>
              <w:spacing w:line="254" w:lineRule="auto"/>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n16:</w:t>
            </w:r>
            <w:r w:rsidR="00B27C84">
              <w:rPr>
                <w:rFonts w:cs="Arial"/>
                <w:lang w:eastAsia="zh-CN"/>
              </w:rPr>
              <w:t xml:space="preserve"> </w:t>
            </w:r>
            <w:r w:rsidRPr="00495D84">
              <w:rPr>
                <w:rFonts w:cs="Arial"/>
                <w:lang w:eastAsia="zh-CN"/>
              </w:rPr>
              <w:t>16</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D409FF" w:rsidRPr="00495D84" w14:paraId="267031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A16056A" w14:textId="77777777" w:rsidR="00D409FF" w:rsidRPr="00495D84" w:rsidRDefault="00D409FF" w:rsidP="007D018E">
            <w:pPr>
              <w:pStyle w:val="TAL"/>
              <w:spacing w:line="254" w:lineRule="auto"/>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69DA9297" w14:textId="77777777" w:rsidR="00D409FF" w:rsidRPr="00495D84" w:rsidRDefault="00D409FF" w:rsidP="007D018E">
            <w:pPr>
              <w:pStyle w:val="TAC"/>
              <w:spacing w:line="254" w:lineRule="auto"/>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013697F5" w14:textId="6FF668C1" w:rsidR="00D409FF" w:rsidRPr="00495D84" w:rsidRDefault="00D409FF" w:rsidP="007D018E">
            <w:pPr>
              <w:pStyle w:val="TAC"/>
              <w:spacing w:line="254" w:lineRule="auto"/>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D409FF" w:rsidRPr="00495D84" w14:paraId="37269EE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87489" w14:textId="77777777" w:rsidR="00D409FF" w:rsidRPr="00495D84" w:rsidRDefault="00D409FF" w:rsidP="007D018E">
            <w:pPr>
              <w:pStyle w:val="TAL"/>
              <w:spacing w:line="254" w:lineRule="auto"/>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A3B72B0" w14:textId="77777777" w:rsidR="00D409FF" w:rsidRPr="00495D84" w:rsidRDefault="00D409FF" w:rsidP="007D018E">
            <w:pPr>
              <w:pStyle w:val="TAC"/>
              <w:spacing w:line="254" w:lineRule="auto"/>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55ABB409" w14:textId="46846156" w:rsidR="00D409FF" w:rsidRPr="00495D84" w:rsidRDefault="00D409FF" w:rsidP="007D018E">
            <w:pPr>
              <w:pStyle w:val="TAC"/>
              <w:spacing w:line="254" w:lineRule="auto"/>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D409FF" w:rsidRPr="00495D84" w14:paraId="70796EE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AAD164" w14:textId="77777777" w:rsidR="00D409FF" w:rsidRPr="00495D84" w:rsidRDefault="00D409FF" w:rsidP="007D018E">
            <w:pPr>
              <w:pStyle w:val="TAL"/>
              <w:spacing w:line="254" w:lineRule="auto"/>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372FE27D" w14:textId="77777777" w:rsidR="00D409FF" w:rsidRPr="00495D84" w:rsidRDefault="00D409FF" w:rsidP="007D018E">
            <w:pPr>
              <w:pStyle w:val="TAC"/>
              <w:spacing w:line="254" w:lineRule="auto"/>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4310A43C" w14:textId="029C37CE" w:rsidR="00D409FF" w:rsidRPr="00495D84" w:rsidRDefault="00D409FF" w:rsidP="007D018E">
            <w:pPr>
              <w:pStyle w:val="TAC"/>
              <w:spacing w:line="254" w:lineRule="auto"/>
              <w:rPr>
                <w:rFonts w:cs="Arial"/>
              </w:rPr>
            </w:pPr>
            <w:r w:rsidRPr="00495D84">
              <w:rPr>
                <w:rFonts w:cs="Arial"/>
              </w:rPr>
              <w:t>48</w:t>
            </w:r>
            <w:r w:rsidR="00B27C84">
              <w:rPr>
                <w:rFonts w:cs="Arial"/>
              </w:rPr>
              <w:t xml:space="preserve"> </w:t>
            </w:r>
            <w:r w:rsidRPr="00495D84">
              <w:rPr>
                <w:rFonts w:cs="Arial"/>
              </w:rPr>
              <w:t>sub-frames</w:t>
            </w:r>
          </w:p>
        </w:tc>
      </w:tr>
      <w:tr w:rsidR="00D409FF" w:rsidRPr="00495D84" w14:paraId="5BD87BA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DA19831" w14:textId="77777777" w:rsidR="00D409FF" w:rsidRPr="00495D84" w:rsidRDefault="00D409FF" w:rsidP="007D018E">
            <w:pPr>
              <w:pStyle w:val="TAL"/>
              <w:spacing w:line="254" w:lineRule="auto"/>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3B589A32" w14:textId="77777777" w:rsidR="00D409FF" w:rsidRPr="00495D84" w:rsidRDefault="00D409FF" w:rsidP="007D018E">
            <w:pPr>
              <w:pStyle w:val="TAC"/>
              <w:spacing w:line="254" w:lineRule="auto"/>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51203685" w14:textId="77777777" w:rsidR="00D409FF" w:rsidRPr="00495D84" w:rsidRDefault="00D409FF" w:rsidP="007D018E">
            <w:pPr>
              <w:pStyle w:val="TAC"/>
              <w:spacing w:line="254" w:lineRule="auto"/>
              <w:rPr>
                <w:rFonts w:cs="Arial"/>
              </w:rPr>
            </w:pPr>
          </w:p>
        </w:tc>
      </w:tr>
      <w:tr w:rsidR="00D409FF" w:rsidRPr="00495D84" w14:paraId="346B404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B0CD917" w14:textId="77777777" w:rsidR="00D409FF" w:rsidRPr="00495D84" w:rsidRDefault="00D409FF" w:rsidP="007D018E">
            <w:pPr>
              <w:pStyle w:val="TAL"/>
              <w:spacing w:line="254" w:lineRule="auto"/>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56F100E6" w14:textId="77777777" w:rsidR="00D409FF" w:rsidRPr="00495D84" w:rsidRDefault="00D409FF" w:rsidP="007D018E">
            <w:pPr>
              <w:pStyle w:val="TAC"/>
              <w:spacing w:line="254" w:lineRule="auto"/>
              <w:rPr>
                <w:rFonts w:cs="Arial"/>
              </w:rPr>
            </w:pPr>
            <w:r w:rsidRPr="00495D84">
              <w:rPr>
                <w:rFonts w:cs="Arial"/>
              </w:rPr>
              <w:t>dBm-120</w:t>
            </w:r>
          </w:p>
        </w:tc>
        <w:tc>
          <w:tcPr>
            <w:tcW w:w="2577" w:type="pct"/>
            <w:tcBorders>
              <w:top w:val="single" w:sz="4" w:space="0" w:color="auto"/>
              <w:left w:val="single" w:sz="4" w:space="0" w:color="auto"/>
              <w:bottom w:val="single" w:sz="4" w:space="0" w:color="auto"/>
              <w:right w:val="single" w:sz="4" w:space="0" w:color="auto"/>
            </w:tcBorders>
          </w:tcPr>
          <w:p w14:paraId="76BC6493" w14:textId="77777777" w:rsidR="00D409FF" w:rsidRPr="00495D84" w:rsidRDefault="00D409FF" w:rsidP="007D018E">
            <w:pPr>
              <w:pStyle w:val="TAC"/>
              <w:spacing w:line="254" w:lineRule="auto"/>
              <w:rPr>
                <w:rFonts w:cs="Arial"/>
              </w:rPr>
            </w:pPr>
          </w:p>
        </w:tc>
      </w:tr>
      <w:tr w:rsidR="00D409FF" w:rsidRPr="00495D84" w14:paraId="79FB03F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18CEA56" w14:textId="77777777" w:rsidR="00D409FF" w:rsidRPr="00495D84" w:rsidRDefault="00D409FF" w:rsidP="007D018E">
            <w:pPr>
              <w:pStyle w:val="TAL"/>
              <w:spacing w:line="254" w:lineRule="auto"/>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6606AE38" w14:textId="77777777" w:rsidR="00D409FF" w:rsidRPr="00495D84" w:rsidRDefault="00D409FF" w:rsidP="007D018E">
            <w:pPr>
              <w:pStyle w:val="TAC"/>
              <w:spacing w:line="254" w:lineRule="auto"/>
              <w:rPr>
                <w:rFonts w:cs="Arial"/>
              </w:rPr>
            </w:pPr>
            <w:r w:rsidRPr="00495D84">
              <w:rPr>
                <w:rFonts w:cs="Arial"/>
              </w:rPr>
              <w:t>n6</w:t>
            </w:r>
          </w:p>
        </w:tc>
        <w:tc>
          <w:tcPr>
            <w:tcW w:w="2577" w:type="pct"/>
            <w:tcBorders>
              <w:top w:val="single" w:sz="4" w:space="0" w:color="auto"/>
              <w:left w:val="single" w:sz="4" w:space="0" w:color="auto"/>
              <w:bottom w:val="single" w:sz="4" w:space="0" w:color="auto"/>
              <w:right w:val="single" w:sz="4" w:space="0" w:color="auto"/>
            </w:tcBorders>
            <w:hideMark/>
          </w:tcPr>
          <w:p w14:paraId="29569767" w14:textId="758E3D4E" w:rsidR="00D409FF" w:rsidRPr="00495D84" w:rsidRDefault="00D409FF" w:rsidP="007D018E">
            <w:pPr>
              <w:pStyle w:val="TAC"/>
              <w:spacing w:line="254" w:lineRule="auto"/>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D409FF" w:rsidRPr="00495D84" w14:paraId="60AF486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DD3E164" w14:textId="77777777" w:rsidR="00D409FF" w:rsidRPr="00495D84" w:rsidRDefault="00D409FF" w:rsidP="007D018E">
            <w:pPr>
              <w:pStyle w:val="TAL"/>
              <w:spacing w:line="254" w:lineRule="auto"/>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347A77E5" w14:textId="77777777" w:rsidR="00D409FF" w:rsidRPr="00495D84" w:rsidRDefault="00D409FF" w:rsidP="007D018E">
            <w:pPr>
              <w:pStyle w:val="TAC"/>
              <w:spacing w:line="254" w:lineRule="auto"/>
              <w:rPr>
                <w:rFonts w:cs="Arial"/>
              </w:rPr>
            </w:pPr>
            <w:r w:rsidRPr="00495D84">
              <w:rPr>
                <w:rFonts w:cs="Arial"/>
              </w:rPr>
              <w:t>sl10</w:t>
            </w:r>
          </w:p>
        </w:tc>
        <w:tc>
          <w:tcPr>
            <w:tcW w:w="2577" w:type="pct"/>
            <w:tcBorders>
              <w:top w:val="single" w:sz="4" w:space="0" w:color="auto"/>
              <w:left w:val="single" w:sz="4" w:space="0" w:color="auto"/>
              <w:bottom w:val="single" w:sz="4" w:space="0" w:color="auto"/>
              <w:right w:val="single" w:sz="4" w:space="0" w:color="auto"/>
            </w:tcBorders>
            <w:hideMark/>
          </w:tcPr>
          <w:p w14:paraId="5956595E" w14:textId="703DF176" w:rsidR="00D409FF" w:rsidRPr="00495D84" w:rsidRDefault="00D409FF" w:rsidP="007D018E">
            <w:pPr>
              <w:pStyle w:val="TAC"/>
              <w:spacing w:line="254" w:lineRule="auto"/>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D409FF" w:rsidRPr="00495D84" w14:paraId="1B341F3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F7AA9A2" w14:textId="77777777" w:rsidR="00D409FF" w:rsidRPr="00495D84" w:rsidRDefault="00D409FF" w:rsidP="007D018E">
            <w:pPr>
              <w:pStyle w:val="TAL"/>
              <w:spacing w:line="254" w:lineRule="auto"/>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5FCA877D" w14:textId="77777777" w:rsidR="00D409FF" w:rsidRPr="00495D84" w:rsidRDefault="00D409FF" w:rsidP="007D018E">
            <w:pPr>
              <w:pStyle w:val="TAC"/>
              <w:spacing w:line="254" w:lineRule="auto"/>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77BCA5DE" w14:textId="7BB74691" w:rsidR="00D409FF" w:rsidRPr="00495D84" w:rsidRDefault="00D409FF" w:rsidP="007D018E">
            <w:pPr>
              <w:pStyle w:val="TAC"/>
              <w:spacing w:line="254" w:lineRule="auto"/>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D409FF" w:rsidRPr="00495D84" w14:paraId="216D3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9EA500" w14:textId="02312021" w:rsidR="00D409FF" w:rsidRPr="00495D84" w:rsidRDefault="00D409FF" w:rsidP="007D018E">
            <w:pPr>
              <w:pStyle w:val="TAL"/>
              <w:spacing w:line="254" w:lineRule="auto"/>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162CBBEE" w14:textId="77777777" w:rsidR="00D409FF" w:rsidRPr="00495D84" w:rsidRDefault="00D409FF" w:rsidP="007D018E">
            <w:pPr>
              <w:pStyle w:val="TAC"/>
              <w:spacing w:line="254" w:lineRule="auto"/>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4D326583" w14:textId="61DD5D99" w:rsidR="00D409FF" w:rsidRPr="00495D84" w:rsidRDefault="00D409FF" w:rsidP="007D018E">
            <w:pPr>
              <w:pStyle w:val="TAC"/>
              <w:spacing w:line="254" w:lineRule="auto"/>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D409FF" w:rsidRPr="00495D84" w14:paraId="07DAFECC"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667D172" w14:textId="03225971" w:rsidR="00D409FF" w:rsidRPr="00495D84" w:rsidRDefault="00E94096" w:rsidP="007D018E">
            <w:pPr>
              <w:pStyle w:val="TAN"/>
              <w:spacing w:line="254" w:lineRule="auto"/>
            </w:pPr>
            <w:r>
              <w:t>NOTE:</w:t>
            </w:r>
            <w:r w:rsidR="00D409FF" w:rsidRPr="00495D84">
              <w:rPr>
                <w:lang w:eastAsia="zh-CN"/>
              </w:rPr>
              <w:tab/>
            </w:r>
            <w:r w:rsidR="00D409FF" w:rsidRPr="00495D84">
              <w:t>For</w:t>
            </w:r>
            <w:r w:rsidR="00B27C84">
              <w:t xml:space="preserve"> </w:t>
            </w:r>
            <w:r w:rsidR="00D409FF" w:rsidRPr="00495D84">
              <w:t>further</w:t>
            </w:r>
            <w:r w:rsidR="00B27C84">
              <w:t xml:space="preserve"> </w:t>
            </w:r>
            <w:r w:rsidR="00D409FF" w:rsidRPr="00495D84">
              <w:t>information</w:t>
            </w:r>
            <w:r w:rsidR="00B27C84">
              <w:t xml:space="preserve"> </w:t>
            </w:r>
            <w:r w:rsidR="00D409FF" w:rsidRPr="00495D84">
              <w:t>see</w:t>
            </w:r>
            <w:r w:rsidR="00B27C84">
              <w:t xml:space="preserve"> </w:t>
            </w:r>
            <w:r w:rsidR="00D409FF" w:rsidRPr="00495D84">
              <w:t>clause</w:t>
            </w:r>
            <w:r w:rsidR="00B27C84">
              <w:t xml:space="preserve"> </w:t>
            </w:r>
            <w:r w:rsidR="00D409FF" w:rsidRPr="00495D84">
              <w:t>6.3.2</w:t>
            </w:r>
            <w:r w:rsidR="00B27C84">
              <w:t xml:space="preserve"> </w:t>
            </w:r>
            <w:r w:rsidR="00D409FF" w:rsidRPr="00495D84">
              <w:t>in</w:t>
            </w:r>
            <w:r w:rsidR="00B27C84">
              <w:t xml:space="preserve"> </w:t>
            </w:r>
            <w:r w:rsidR="00D409FF" w:rsidRPr="00495D84">
              <w:t>TS</w:t>
            </w:r>
            <w:r w:rsidR="00B27C84">
              <w:t xml:space="preserve"> </w:t>
            </w:r>
            <w:r w:rsidR="00D409FF" w:rsidRPr="00495D84">
              <w:t>38.331</w:t>
            </w:r>
            <w:r w:rsidR="00B27C84">
              <w:t xml:space="preserve"> </w:t>
            </w:r>
            <w:r w:rsidR="00D409FF" w:rsidRPr="00495D84">
              <w:t>[2].</w:t>
            </w:r>
          </w:p>
        </w:tc>
      </w:tr>
    </w:tbl>
    <w:p w14:paraId="776D9FAA" w14:textId="77777777" w:rsidR="00D409FF" w:rsidRPr="00495D84" w:rsidRDefault="00D409FF" w:rsidP="00D409FF"/>
    <w:p w14:paraId="0AF755BD" w14:textId="77777777" w:rsidR="003943C3" w:rsidRPr="00495D84" w:rsidRDefault="003943C3" w:rsidP="003943C3">
      <w:pPr>
        <w:pStyle w:val="Heading2"/>
      </w:pPr>
      <w:r w:rsidRPr="00495D84">
        <w:t>A.3.</w:t>
      </w:r>
      <w:r w:rsidRPr="00495D84">
        <w:rPr>
          <w:lang w:eastAsia="zh-CN"/>
        </w:rPr>
        <w:t>8A</w:t>
      </w:r>
      <w:r w:rsidRPr="00495D84">
        <w:tab/>
      </w:r>
      <w:r w:rsidRPr="00495D84">
        <w:rPr>
          <w:lang w:eastAsia="zh-CN"/>
        </w:rPr>
        <w:t>PRACH</w:t>
      </w:r>
      <w:r w:rsidRPr="00495D84">
        <w:t xml:space="preserve"> configurations under CCA</w:t>
      </w:r>
    </w:p>
    <w:p w14:paraId="4DA0E1D1" w14:textId="77777777" w:rsidR="003943C3" w:rsidRPr="00495D84" w:rsidRDefault="003943C3" w:rsidP="003943C3">
      <w:pPr>
        <w:pStyle w:val="Heading3"/>
      </w:pPr>
      <w:r w:rsidRPr="00495D84">
        <w:rPr>
          <w:snapToGrid w:val="0"/>
        </w:rPr>
        <w:t>A.3.</w:t>
      </w:r>
      <w:r w:rsidRPr="00495D84">
        <w:rPr>
          <w:snapToGrid w:val="0"/>
          <w:lang w:eastAsia="zh-CN"/>
        </w:rPr>
        <w:t>8A</w:t>
      </w:r>
      <w:r w:rsidRPr="00495D84">
        <w:rPr>
          <w:snapToGrid w:val="0"/>
        </w:rPr>
        <w:t>.1</w:t>
      </w:r>
      <w:r w:rsidRPr="00495D84">
        <w:rPr>
          <w:snapToGrid w:val="0"/>
          <w:lang w:eastAsia="zh-CN"/>
        </w:rPr>
        <w:tab/>
      </w:r>
      <w:r w:rsidRPr="00495D84">
        <w:t>Introduction</w:t>
      </w:r>
    </w:p>
    <w:p w14:paraId="3003E492" w14:textId="76520598" w:rsidR="003943C3" w:rsidRPr="00495D84" w:rsidRDefault="003943C3" w:rsidP="003943C3">
      <w:pPr>
        <w:rPr>
          <w:lang w:eastAsia="zh-CN"/>
        </w:rPr>
      </w:pPr>
      <w:r w:rsidRPr="00495D84">
        <w:rPr>
          <w:lang w:eastAsia="zh-CN"/>
        </w:rPr>
        <w:t xml:space="preserve">This clause provides the typical PRACH configurations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2064801F" w14:textId="77777777" w:rsidR="003943C3" w:rsidRPr="00495D84" w:rsidRDefault="003943C3" w:rsidP="003943C3">
      <w:pPr>
        <w:pStyle w:val="Heading3"/>
        <w:rPr>
          <w:snapToGrid w:val="0"/>
        </w:rPr>
      </w:pPr>
      <w:r w:rsidRPr="00495D84">
        <w:rPr>
          <w:snapToGrid w:val="0"/>
        </w:rPr>
        <w:t>A.3.8A.</w:t>
      </w:r>
      <w:r w:rsidRPr="00495D84">
        <w:rPr>
          <w:snapToGrid w:val="0"/>
          <w:lang w:eastAsia="zh-CN"/>
        </w:rPr>
        <w:t>2</w:t>
      </w:r>
      <w:r w:rsidRPr="00495D84">
        <w:rPr>
          <w:snapToGrid w:val="0"/>
          <w:lang w:eastAsia="zh-CN"/>
        </w:rPr>
        <w:tab/>
      </w:r>
      <w:r w:rsidRPr="00495D84">
        <w:rPr>
          <w:snapToGrid w:val="0"/>
        </w:rPr>
        <w:t>PRACH configurations in FR1</w:t>
      </w:r>
    </w:p>
    <w:p w14:paraId="4A93D8E3" w14:textId="77777777" w:rsidR="003943C3" w:rsidRPr="00495D84" w:rsidRDefault="003943C3" w:rsidP="003943C3">
      <w:pPr>
        <w:pStyle w:val="Heading4"/>
        <w:rPr>
          <w:lang w:eastAsia="zh-CN"/>
        </w:rPr>
      </w:pPr>
      <w:r w:rsidRPr="00495D84">
        <w:t>A.3.</w:t>
      </w:r>
      <w:r w:rsidRPr="00495D84">
        <w:rPr>
          <w:lang w:eastAsia="zh-CN"/>
        </w:rPr>
        <w:t>8A</w:t>
      </w:r>
      <w:r w:rsidRPr="00495D84">
        <w:t>.</w:t>
      </w:r>
      <w:r w:rsidRPr="00495D84">
        <w:rPr>
          <w:lang w:eastAsia="zh-CN"/>
        </w:rPr>
        <w:t>2.1</w:t>
      </w:r>
      <w:r w:rsidRPr="00495D84">
        <w:rPr>
          <w:lang w:eastAsia="zh-CN"/>
        </w:rPr>
        <w:tab/>
        <w:t>FR1 PRACH configuration 1 under CCA</w:t>
      </w:r>
    </w:p>
    <w:p w14:paraId="24F45C13" w14:textId="77777777" w:rsidR="003943C3" w:rsidRPr="00495D84" w:rsidRDefault="003943C3" w:rsidP="003943C3">
      <w:pPr>
        <w:rPr>
          <w:lang w:eastAsia="zh-CN"/>
        </w:rPr>
      </w:pPr>
      <w:r w:rsidRPr="00495D84">
        <w:rPr>
          <w:lang w:eastAsia="zh-CN"/>
        </w:rPr>
        <w:t>FR1 PRACH configuration 1 under CCA in this clause provides the typical PRACH configuration for SSB-based contention based random access in FR1.</w:t>
      </w:r>
    </w:p>
    <w:p w14:paraId="4D7D160D" w14:textId="77777777" w:rsidR="003943C3" w:rsidRPr="00495D84" w:rsidRDefault="003943C3" w:rsidP="003943C3">
      <w:pPr>
        <w:pStyle w:val="TH"/>
        <w:rPr>
          <w:lang w:eastAsia="zh-CN"/>
        </w:rPr>
      </w:pPr>
      <w:r w:rsidRPr="00495D84">
        <w:lastRenderedPageBreak/>
        <w:t>Table A.3.</w:t>
      </w:r>
      <w:r w:rsidRPr="00495D84">
        <w:rPr>
          <w:lang w:eastAsia="zh-CN"/>
        </w:rPr>
        <w:t>8A</w:t>
      </w:r>
      <w:r w:rsidRPr="00495D84">
        <w:t>.</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PRACH configuration 1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1629"/>
        <w:gridCol w:w="4963"/>
      </w:tblGrid>
      <w:tr w:rsidR="003943C3" w:rsidRPr="00495D84" w14:paraId="40B743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495D84" w:rsidRDefault="003943C3" w:rsidP="003943C3">
            <w:pPr>
              <w:pStyle w:val="TAH"/>
              <w:rPr>
                <w:rFonts w:cs="Arial"/>
              </w:rPr>
            </w:pPr>
            <w:r w:rsidRPr="00495D84">
              <w:rPr>
                <w:rFonts w:cs="Arial"/>
              </w:rPr>
              <w:t>Field</w:t>
            </w:r>
          </w:p>
        </w:tc>
        <w:tc>
          <w:tcPr>
            <w:tcW w:w="846" w:type="pct"/>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495D84" w:rsidRDefault="003943C3" w:rsidP="003943C3">
            <w:pPr>
              <w:pStyle w:val="TAH"/>
              <w:rPr>
                <w:rFonts w:cs="Arial"/>
              </w:rPr>
            </w:pPr>
            <w:r w:rsidRPr="00495D84">
              <w:rPr>
                <w:rFonts w:cs="Arial"/>
              </w:rPr>
              <w:t>Value</w:t>
            </w:r>
          </w:p>
        </w:tc>
        <w:tc>
          <w:tcPr>
            <w:tcW w:w="2577" w:type="pct"/>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495D84" w:rsidRDefault="003943C3" w:rsidP="003943C3">
            <w:pPr>
              <w:pStyle w:val="TAH"/>
              <w:rPr>
                <w:rFonts w:cs="Arial"/>
              </w:rPr>
            </w:pPr>
            <w:r w:rsidRPr="00495D84">
              <w:rPr>
                <w:rFonts w:cs="Arial"/>
              </w:rPr>
              <w:t>Comment</w:t>
            </w:r>
          </w:p>
        </w:tc>
      </w:tr>
      <w:tr w:rsidR="003943C3" w:rsidRPr="00495D84" w14:paraId="63A1495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5192A1C1" w14:textId="77777777" w:rsidR="003943C3" w:rsidRPr="00495D84" w:rsidRDefault="003943C3" w:rsidP="003943C3">
            <w:pPr>
              <w:pStyle w:val="TAL"/>
              <w:rPr>
                <w:rFonts w:cs="Arial"/>
              </w:rPr>
            </w:pPr>
            <w:r w:rsidRPr="00495D84">
              <w:rPr>
                <w:rFonts w:cs="Arial"/>
              </w:rPr>
              <w:t>prach-ConfigurationIndex</w:t>
            </w:r>
          </w:p>
        </w:tc>
        <w:tc>
          <w:tcPr>
            <w:tcW w:w="846" w:type="pct"/>
            <w:tcBorders>
              <w:top w:val="single" w:sz="4" w:space="0" w:color="auto"/>
              <w:left w:val="single" w:sz="4" w:space="0" w:color="auto"/>
              <w:bottom w:val="single" w:sz="4" w:space="0" w:color="auto"/>
              <w:right w:val="single" w:sz="4" w:space="0" w:color="auto"/>
            </w:tcBorders>
          </w:tcPr>
          <w:p w14:paraId="015456E3" w14:textId="77777777" w:rsidR="003943C3" w:rsidRPr="00495D84" w:rsidRDefault="003943C3" w:rsidP="003943C3">
            <w:pPr>
              <w:pStyle w:val="TAC"/>
              <w:rPr>
                <w:lang w:eastAsia="zh-CN"/>
              </w:rPr>
            </w:pPr>
            <w:r w:rsidRPr="00495D84">
              <w:rPr>
                <w:lang w:eastAsia="zh-CN"/>
              </w:rPr>
              <w:t>102</w:t>
            </w:r>
          </w:p>
        </w:tc>
        <w:tc>
          <w:tcPr>
            <w:tcW w:w="2577" w:type="pct"/>
            <w:tcBorders>
              <w:top w:val="single" w:sz="4" w:space="0" w:color="auto"/>
              <w:left w:val="single" w:sz="4" w:space="0" w:color="auto"/>
              <w:bottom w:val="single" w:sz="4" w:space="0" w:color="auto"/>
              <w:right w:val="single" w:sz="4" w:space="0" w:color="auto"/>
            </w:tcBorders>
          </w:tcPr>
          <w:p w14:paraId="1B95F9EA" w14:textId="0237E7FB" w:rsidR="003943C3" w:rsidRPr="00495D84" w:rsidRDefault="003943C3" w:rsidP="003943C3">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62E65D5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888BCE" w14:textId="77777777" w:rsidR="003943C3" w:rsidRPr="00495D84" w:rsidRDefault="003943C3" w:rsidP="003943C3">
            <w:pPr>
              <w:pStyle w:val="TAL"/>
              <w:rPr>
                <w:rFonts w:cs="Arial"/>
              </w:rPr>
            </w:pPr>
            <w:r w:rsidRPr="00495D84">
              <w:rPr>
                <w:rFonts w:cs="Arial"/>
              </w:rPr>
              <w:t>msg1-SubcarrierSpacing</w:t>
            </w:r>
          </w:p>
        </w:tc>
        <w:tc>
          <w:tcPr>
            <w:tcW w:w="846" w:type="pct"/>
            <w:tcBorders>
              <w:top w:val="single" w:sz="4" w:space="0" w:color="auto"/>
              <w:left w:val="single" w:sz="4" w:space="0" w:color="auto"/>
              <w:bottom w:val="single" w:sz="4" w:space="0" w:color="auto"/>
              <w:right w:val="single" w:sz="4" w:space="0" w:color="auto"/>
            </w:tcBorders>
            <w:hideMark/>
          </w:tcPr>
          <w:p w14:paraId="3A68282A" w14:textId="6B2614A0"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577" w:type="pct"/>
            <w:tcBorders>
              <w:top w:val="single" w:sz="4" w:space="0" w:color="auto"/>
              <w:left w:val="single" w:sz="4" w:space="0" w:color="auto"/>
              <w:bottom w:val="single" w:sz="4" w:space="0" w:color="auto"/>
              <w:right w:val="single" w:sz="4" w:space="0" w:color="auto"/>
            </w:tcBorders>
          </w:tcPr>
          <w:p w14:paraId="48D9B44A" w14:textId="77777777" w:rsidR="003943C3" w:rsidRPr="00495D84" w:rsidRDefault="003943C3" w:rsidP="003943C3">
            <w:pPr>
              <w:pStyle w:val="TAC"/>
              <w:rPr>
                <w:rFonts w:cs="Arial"/>
                <w:lang w:eastAsia="zh-CN"/>
              </w:rPr>
            </w:pPr>
          </w:p>
        </w:tc>
      </w:tr>
      <w:tr w:rsidR="003943C3" w:rsidRPr="00495D84" w14:paraId="5056A82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7A002" w14:textId="77777777" w:rsidR="003943C3" w:rsidRPr="00495D84" w:rsidRDefault="003943C3" w:rsidP="003943C3">
            <w:pPr>
              <w:pStyle w:val="TAL"/>
              <w:rPr>
                <w:rFonts w:cs="Arial"/>
              </w:rPr>
            </w:pPr>
            <w:r w:rsidRPr="00495D84">
              <w:rPr>
                <w:rFonts w:cs="Arial"/>
              </w:rPr>
              <w:t>totalNumberOfRA-Preambles</w:t>
            </w:r>
          </w:p>
        </w:tc>
        <w:tc>
          <w:tcPr>
            <w:tcW w:w="846" w:type="pct"/>
            <w:tcBorders>
              <w:top w:val="single" w:sz="4" w:space="0" w:color="auto"/>
              <w:left w:val="single" w:sz="4" w:space="0" w:color="auto"/>
              <w:bottom w:val="single" w:sz="4" w:space="0" w:color="auto"/>
              <w:right w:val="single" w:sz="4" w:space="0" w:color="auto"/>
            </w:tcBorders>
            <w:hideMark/>
          </w:tcPr>
          <w:p w14:paraId="65E2388D"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32A07288" w14:textId="1DA1A83E"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456E5F8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77E4E84" w14:textId="77777777" w:rsidR="003943C3" w:rsidRPr="00495D84" w:rsidRDefault="003943C3" w:rsidP="003943C3">
            <w:pPr>
              <w:pStyle w:val="TAL"/>
              <w:rPr>
                <w:rFonts w:cs="Arial"/>
              </w:rPr>
            </w:pPr>
            <w:r w:rsidRPr="00495D84">
              <w:t>numberOfRA-PreamblesGroupA</w:t>
            </w:r>
          </w:p>
        </w:tc>
        <w:tc>
          <w:tcPr>
            <w:tcW w:w="846" w:type="pct"/>
            <w:tcBorders>
              <w:top w:val="single" w:sz="4" w:space="0" w:color="auto"/>
              <w:left w:val="single" w:sz="4" w:space="0" w:color="auto"/>
              <w:bottom w:val="single" w:sz="4" w:space="0" w:color="auto"/>
              <w:right w:val="single" w:sz="4" w:space="0" w:color="auto"/>
            </w:tcBorders>
            <w:hideMark/>
          </w:tcPr>
          <w:p w14:paraId="3396F013" w14:textId="77777777" w:rsidR="003943C3" w:rsidRPr="00495D84" w:rsidRDefault="003943C3" w:rsidP="003943C3">
            <w:pPr>
              <w:pStyle w:val="TAC"/>
              <w:rPr>
                <w:lang w:eastAsia="zh-CN"/>
              </w:rPr>
            </w:pPr>
            <w:r w:rsidRPr="00495D84">
              <w:rPr>
                <w:lang w:eastAsia="zh-CN"/>
              </w:rPr>
              <w:t>48</w:t>
            </w:r>
          </w:p>
        </w:tc>
        <w:tc>
          <w:tcPr>
            <w:tcW w:w="2577" w:type="pct"/>
            <w:tcBorders>
              <w:top w:val="single" w:sz="4" w:space="0" w:color="auto"/>
              <w:left w:val="single" w:sz="4" w:space="0" w:color="auto"/>
              <w:bottom w:val="single" w:sz="4" w:space="0" w:color="auto"/>
              <w:right w:val="single" w:sz="4" w:space="0" w:color="auto"/>
            </w:tcBorders>
            <w:hideMark/>
          </w:tcPr>
          <w:p w14:paraId="4084E5BD" w14:textId="2BF74974"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5A03DB2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65365AE" w14:textId="77777777" w:rsidR="003943C3" w:rsidRPr="00495D84" w:rsidRDefault="003943C3" w:rsidP="003943C3">
            <w:pPr>
              <w:pStyle w:val="TAL"/>
            </w:pPr>
            <w:r w:rsidRPr="00495D84">
              <w:t>prach-RootSequenceIndex</w:t>
            </w:r>
          </w:p>
        </w:tc>
        <w:tc>
          <w:tcPr>
            <w:tcW w:w="846" w:type="pct"/>
            <w:tcBorders>
              <w:top w:val="single" w:sz="4" w:space="0" w:color="auto"/>
              <w:left w:val="single" w:sz="4" w:space="0" w:color="auto"/>
              <w:bottom w:val="single" w:sz="4" w:space="0" w:color="auto"/>
              <w:right w:val="single" w:sz="4" w:space="0" w:color="auto"/>
            </w:tcBorders>
            <w:hideMark/>
          </w:tcPr>
          <w:p w14:paraId="3870A16C" w14:textId="77777777" w:rsidR="003943C3" w:rsidRPr="00495D84" w:rsidRDefault="003943C3" w:rsidP="003943C3">
            <w:pPr>
              <w:pStyle w:val="TAC"/>
              <w:rPr>
                <w:lang w:eastAsia="zh-CN"/>
              </w:rPr>
            </w:pPr>
            <w:r w:rsidRPr="00495D84">
              <w:rPr>
                <w:lang w:eastAsia="zh-CN"/>
              </w:rPr>
              <w:t>0</w:t>
            </w:r>
          </w:p>
        </w:tc>
        <w:tc>
          <w:tcPr>
            <w:tcW w:w="2577" w:type="pct"/>
            <w:tcBorders>
              <w:top w:val="single" w:sz="4" w:space="0" w:color="auto"/>
              <w:left w:val="single" w:sz="4" w:space="0" w:color="auto"/>
              <w:bottom w:val="single" w:sz="4" w:space="0" w:color="auto"/>
              <w:right w:val="single" w:sz="4" w:space="0" w:color="auto"/>
            </w:tcBorders>
            <w:hideMark/>
          </w:tcPr>
          <w:p w14:paraId="53ED8493" w14:textId="159B5CD4"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4AA3CE7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0FB92FA" w14:textId="77777777" w:rsidR="003943C3" w:rsidRPr="00495D84" w:rsidRDefault="003943C3" w:rsidP="003943C3">
            <w:pPr>
              <w:pStyle w:val="TAL"/>
              <w:rPr>
                <w:rFonts w:cs="Arial"/>
              </w:rPr>
            </w:pPr>
            <w:r w:rsidRPr="00495D84">
              <w:rPr>
                <w:rFonts w:cs="Arial"/>
              </w:rPr>
              <w:t>ssb-perRACH-OccasionAndCB-PreamblesPerSSB</w:t>
            </w:r>
          </w:p>
        </w:tc>
        <w:tc>
          <w:tcPr>
            <w:tcW w:w="846" w:type="pct"/>
            <w:tcBorders>
              <w:top w:val="single" w:sz="4" w:space="0" w:color="auto"/>
              <w:left w:val="single" w:sz="4" w:space="0" w:color="auto"/>
              <w:bottom w:val="single" w:sz="4" w:space="0" w:color="auto"/>
              <w:right w:val="single" w:sz="4" w:space="0" w:color="auto"/>
            </w:tcBorders>
            <w:hideMark/>
          </w:tcPr>
          <w:p w14:paraId="2E426DEB" w14:textId="626BC28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2577" w:type="pct"/>
            <w:tcBorders>
              <w:top w:val="single" w:sz="4" w:space="0" w:color="auto"/>
              <w:left w:val="single" w:sz="4" w:space="0" w:color="auto"/>
              <w:bottom w:val="single" w:sz="4" w:space="0" w:color="auto"/>
              <w:right w:val="single" w:sz="4" w:space="0" w:color="auto"/>
            </w:tcBorders>
            <w:hideMark/>
          </w:tcPr>
          <w:p w14:paraId="457F95D4" w14:textId="6678B017"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3943C3" w:rsidRPr="00495D84" w14:paraId="6F991A7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09348D04" w14:textId="77777777" w:rsidR="003943C3" w:rsidRPr="00495D84" w:rsidRDefault="003943C3" w:rsidP="003943C3">
            <w:pPr>
              <w:pStyle w:val="TAL"/>
              <w:rPr>
                <w:rFonts w:cs="Arial"/>
              </w:rPr>
            </w:pPr>
            <w:r w:rsidRPr="00495D84">
              <w:t>msg1-FDM</w:t>
            </w:r>
          </w:p>
        </w:tc>
        <w:tc>
          <w:tcPr>
            <w:tcW w:w="846" w:type="pct"/>
            <w:tcBorders>
              <w:top w:val="single" w:sz="4" w:space="0" w:color="auto"/>
              <w:left w:val="single" w:sz="4" w:space="0" w:color="auto"/>
              <w:bottom w:val="single" w:sz="4" w:space="0" w:color="auto"/>
              <w:right w:val="single" w:sz="4" w:space="0" w:color="auto"/>
            </w:tcBorders>
            <w:hideMark/>
          </w:tcPr>
          <w:p w14:paraId="40128781" w14:textId="77777777" w:rsidR="003943C3" w:rsidRPr="00495D84" w:rsidRDefault="003943C3" w:rsidP="003943C3">
            <w:pPr>
              <w:pStyle w:val="TAC"/>
              <w:rPr>
                <w:rFonts w:cs="Arial"/>
                <w:lang w:eastAsia="zh-CN"/>
              </w:rPr>
            </w:pPr>
            <w:r w:rsidRPr="00495D84">
              <w:rPr>
                <w:rFonts w:cs="Arial"/>
                <w:lang w:eastAsia="zh-CN"/>
              </w:rPr>
              <w:t>One</w:t>
            </w:r>
          </w:p>
        </w:tc>
        <w:tc>
          <w:tcPr>
            <w:tcW w:w="2577" w:type="pct"/>
            <w:tcBorders>
              <w:top w:val="single" w:sz="4" w:space="0" w:color="auto"/>
              <w:left w:val="single" w:sz="4" w:space="0" w:color="auto"/>
              <w:bottom w:val="single" w:sz="4" w:space="0" w:color="auto"/>
              <w:right w:val="single" w:sz="4" w:space="0" w:color="auto"/>
            </w:tcBorders>
            <w:hideMark/>
          </w:tcPr>
          <w:p w14:paraId="21E52A6B" w14:textId="54D51F6D"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3E13A99F"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F985D81" w14:textId="77777777" w:rsidR="003943C3" w:rsidRPr="00495D84" w:rsidRDefault="003943C3" w:rsidP="003943C3">
            <w:pPr>
              <w:pStyle w:val="TAL"/>
              <w:rPr>
                <w:rFonts w:cs="Arial"/>
              </w:rPr>
            </w:pPr>
            <w:r w:rsidRPr="00495D84">
              <w:rPr>
                <w:rFonts w:cs="Arial"/>
              </w:rPr>
              <w:t>rsrp-ThresholdSSB</w:t>
            </w:r>
          </w:p>
        </w:tc>
        <w:tc>
          <w:tcPr>
            <w:tcW w:w="846" w:type="pct"/>
            <w:tcBorders>
              <w:top w:val="single" w:sz="4" w:space="0" w:color="auto"/>
              <w:left w:val="single" w:sz="4" w:space="0" w:color="auto"/>
              <w:bottom w:val="single" w:sz="4" w:space="0" w:color="auto"/>
              <w:right w:val="single" w:sz="4" w:space="0" w:color="auto"/>
            </w:tcBorders>
            <w:hideMark/>
          </w:tcPr>
          <w:p w14:paraId="734812D3" w14:textId="77777777" w:rsidR="003943C3" w:rsidRPr="00495D84" w:rsidRDefault="003943C3" w:rsidP="003943C3">
            <w:pPr>
              <w:pStyle w:val="TAC"/>
              <w:rPr>
                <w:rFonts w:cs="Arial"/>
                <w:lang w:eastAsia="zh-CN"/>
              </w:rPr>
            </w:pPr>
            <w:r w:rsidRPr="00495D84">
              <w:rPr>
                <w:lang w:eastAsia="zh-CN"/>
              </w:rPr>
              <w:t>RSRP_51</w:t>
            </w:r>
          </w:p>
        </w:tc>
        <w:tc>
          <w:tcPr>
            <w:tcW w:w="2577" w:type="pct"/>
            <w:tcBorders>
              <w:top w:val="single" w:sz="4" w:space="0" w:color="auto"/>
              <w:left w:val="single" w:sz="4" w:space="0" w:color="auto"/>
              <w:bottom w:val="single" w:sz="4" w:space="0" w:color="auto"/>
              <w:right w:val="single" w:sz="4" w:space="0" w:color="auto"/>
            </w:tcBorders>
            <w:hideMark/>
          </w:tcPr>
          <w:p w14:paraId="2F07173F" w14:textId="778B0448"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12F830B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35F1B85" w14:textId="77777777" w:rsidR="003943C3" w:rsidRPr="00495D84" w:rsidRDefault="003943C3" w:rsidP="003943C3">
            <w:pPr>
              <w:pStyle w:val="TAL"/>
              <w:rPr>
                <w:rFonts w:cs="Arial"/>
              </w:rPr>
            </w:pPr>
            <w:r w:rsidRPr="00495D84">
              <w:t>ra-ContentionResolutionTimer</w:t>
            </w:r>
          </w:p>
        </w:tc>
        <w:tc>
          <w:tcPr>
            <w:tcW w:w="846" w:type="pct"/>
            <w:tcBorders>
              <w:top w:val="single" w:sz="4" w:space="0" w:color="auto"/>
              <w:left w:val="single" w:sz="4" w:space="0" w:color="auto"/>
              <w:bottom w:val="single" w:sz="4" w:space="0" w:color="auto"/>
              <w:right w:val="single" w:sz="4" w:space="0" w:color="auto"/>
            </w:tcBorders>
            <w:hideMark/>
          </w:tcPr>
          <w:p w14:paraId="42AF803A" w14:textId="77777777" w:rsidR="003943C3" w:rsidRPr="00495D84" w:rsidRDefault="003943C3" w:rsidP="003943C3">
            <w:pPr>
              <w:pStyle w:val="TAC"/>
              <w:rPr>
                <w:rFonts w:cs="Arial"/>
              </w:rPr>
            </w:pPr>
            <w:r w:rsidRPr="00495D84">
              <w:rPr>
                <w:rFonts w:cs="Arial"/>
              </w:rPr>
              <w:t>sf48</w:t>
            </w:r>
          </w:p>
        </w:tc>
        <w:tc>
          <w:tcPr>
            <w:tcW w:w="2577" w:type="pct"/>
            <w:tcBorders>
              <w:top w:val="single" w:sz="4" w:space="0" w:color="auto"/>
              <w:left w:val="single" w:sz="4" w:space="0" w:color="auto"/>
              <w:bottom w:val="single" w:sz="4" w:space="0" w:color="auto"/>
              <w:right w:val="single" w:sz="4" w:space="0" w:color="auto"/>
            </w:tcBorders>
            <w:hideMark/>
          </w:tcPr>
          <w:p w14:paraId="61D712C6" w14:textId="2C594A16" w:rsidR="003943C3" w:rsidRPr="00495D84" w:rsidRDefault="003943C3" w:rsidP="003943C3">
            <w:pPr>
              <w:pStyle w:val="TAC"/>
              <w:rPr>
                <w:rFonts w:cs="Arial"/>
              </w:rPr>
            </w:pPr>
            <w:r w:rsidRPr="00495D84">
              <w:rPr>
                <w:rFonts w:cs="Arial"/>
              </w:rPr>
              <w:t>48</w:t>
            </w:r>
            <w:r w:rsidR="00B27C84">
              <w:rPr>
                <w:rFonts w:cs="Arial"/>
              </w:rPr>
              <w:t xml:space="preserve"> </w:t>
            </w:r>
            <w:r w:rsidRPr="00495D84">
              <w:rPr>
                <w:rFonts w:cs="Arial"/>
              </w:rPr>
              <w:t>sub-frames</w:t>
            </w:r>
          </w:p>
        </w:tc>
      </w:tr>
      <w:tr w:rsidR="003943C3" w:rsidRPr="00495D84" w14:paraId="22C39BE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6729155" w14:textId="77777777" w:rsidR="003943C3" w:rsidRPr="00495D84" w:rsidRDefault="003943C3" w:rsidP="003943C3">
            <w:pPr>
              <w:pStyle w:val="TAL"/>
              <w:rPr>
                <w:rFonts w:cs="Arial"/>
              </w:rPr>
            </w:pPr>
            <w:r w:rsidRPr="00495D84">
              <w:rPr>
                <w:rFonts w:cs="Arial"/>
              </w:rPr>
              <w:t>powerRampingStep</w:t>
            </w:r>
          </w:p>
        </w:tc>
        <w:tc>
          <w:tcPr>
            <w:tcW w:w="846" w:type="pct"/>
            <w:tcBorders>
              <w:top w:val="single" w:sz="4" w:space="0" w:color="auto"/>
              <w:left w:val="single" w:sz="4" w:space="0" w:color="auto"/>
              <w:bottom w:val="single" w:sz="4" w:space="0" w:color="auto"/>
              <w:right w:val="single" w:sz="4" w:space="0" w:color="auto"/>
            </w:tcBorders>
            <w:hideMark/>
          </w:tcPr>
          <w:p w14:paraId="043E5F72" w14:textId="77777777" w:rsidR="003943C3" w:rsidRPr="00495D84" w:rsidRDefault="003943C3" w:rsidP="003943C3">
            <w:pPr>
              <w:pStyle w:val="TAC"/>
              <w:rPr>
                <w:rFonts w:cs="Arial"/>
              </w:rPr>
            </w:pPr>
            <w:r w:rsidRPr="00495D84">
              <w:rPr>
                <w:rFonts w:cs="Arial"/>
              </w:rPr>
              <w:t>dB2</w:t>
            </w:r>
          </w:p>
        </w:tc>
        <w:tc>
          <w:tcPr>
            <w:tcW w:w="2577" w:type="pct"/>
            <w:tcBorders>
              <w:top w:val="single" w:sz="4" w:space="0" w:color="auto"/>
              <w:left w:val="single" w:sz="4" w:space="0" w:color="auto"/>
              <w:bottom w:val="single" w:sz="4" w:space="0" w:color="auto"/>
              <w:right w:val="single" w:sz="4" w:space="0" w:color="auto"/>
            </w:tcBorders>
          </w:tcPr>
          <w:p w14:paraId="67E04BAA" w14:textId="77777777" w:rsidR="003943C3" w:rsidRPr="00495D84" w:rsidRDefault="003943C3" w:rsidP="003943C3">
            <w:pPr>
              <w:pStyle w:val="TAC"/>
              <w:rPr>
                <w:rFonts w:cs="Arial"/>
              </w:rPr>
            </w:pPr>
          </w:p>
        </w:tc>
      </w:tr>
      <w:tr w:rsidR="003943C3" w:rsidRPr="00495D84" w14:paraId="5F82DE5D"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5403938" w14:textId="77777777" w:rsidR="003943C3" w:rsidRPr="00495D84" w:rsidRDefault="003943C3" w:rsidP="003943C3">
            <w:pPr>
              <w:pStyle w:val="TAL"/>
              <w:rPr>
                <w:rFonts w:cs="Arial"/>
              </w:rPr>
            </w:pPr>
            <w:r w:rsidRPr="00495D84">
              <w:t>preambleReceivedTargetPower</w:t>
            </w:r>
          </w:p>
        </w:tc>
        <w:tc>
          <w:tcPr>
            <w:tcW w:w="846" w:type="pct"/>
            <w:tcBorders>
              <w:top w:val="single" w:sz="4" w:space="0" w:color="auto"/>
              <w:left w:val="single" w:sz="4" w:space="0" w:color="auto"/>
              <w:bottom w:val="single" w:sz="4" w:space="0" w:color="auto"/>
              <w:right w:val="single" w:sz="4" w:space="0" w:color="auto"/>
            </w:tcBorders>
            <w:hideMark/>
          </w:tcPr>
          <w:p w14:paraId="4BDFE672" w14:textId="77777777" w:rsidR="003943C3" w:rsidRPr="00495D84" w:rsidRDefault="003943C3" w:rsidP="003943C3">
            <w:pPr>
              <w:pStyle w:val="TAC"/>
              <w:rPr>
                <w:rFonts w:cs="Arial"/>
              </w:rPr>
            </w:pPr>
            <w:r w:rsidRPr="00495D84">
              <w:rPr>
                <w:rFonts w:cs="Arial"/>
              </w:rPr>
              <w:t>dBm-114</w:t>
            </w:r>
          </w:p>
        </w:tc>
        <w:tc>
          <w:tcPr>
            <w:tcW w:w="2577" w:type="pct"/>
            <w:tcBorders>
              <w:top w:val="single" w:sz="4" w:space="0" w:color="auto"/>
              <w:left w:val="single" w:sz="4" w:space="0" w:color="auto"/>
              <w:bottom w:val="single" w:sz="4" w:space="0" w:color="auto"/>
              <w:right w:val="single" w:sz="4" w:space="0" w:color="auto"/>
            </w:tcBorders>
          </w:tcPr>
          <w:p w14:paraId="679879BB" w14:textId="6D96DEE4"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9EB5D9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A99710C" w14:textId="77777777" w:rsidR="003943C3" w:rsidRPr="00495D84" w:rsidRDefault="003943C3" w:rsidP="003943C3">
            <w:pPr>
              <w:pStyle w:val="TAL"/>
              <w:rPr>
                <w:rFonts w:cs="Arial"/>
              </w:rPr>
            </w:pPr>
            <w:r w:rsidRPr="00495D84">
              <w:t>preambleTransMax</w:t>
            </w:r>
          </w:p>
        </w:tc>
        <w:tc>
          <w:tcPr>
            <w:tcW w:w="846" w:type="pct"/>
            <w:tcBorders>
              <w:top w:val="single" w:sz="4" w:space="0" w:color="auto"/>
              <w:left w:val="single" w:sz="4" w:space="0" w:color="auto"/>
              <w:bottom w:val="single" w:sz="4" w:space="0" w:color="auto"/>
              <w:right w:val="single" w:sz="4" w:space="0" w:color="auto"/>
            </w:tcBorders>
            <w:hideMark/>
          </w:tcPr>
          <w:p w14:paraId="2B92BC57" w14:textId="77777777" w:rsidR="003943C3" w:rsidRPr="00495D84" w:rsidRDefault="003943C3" w:rsidP="003943C3">
            <w:pPr>
              <w:pStyle w:val="TAC"/>
              <w:rPr>
                <w:rFonts w:cs="Arial"/>
              </w:rPr>
            </w:pPr>
            <w:r w:rsidRPr="00495D84">
              <w:rPr>
                <w:rFonts w:cs="Arial"/>
              </w:rPr>
              <w:t>n20</w:t>
            </w:r>
          </w:p>
        </w:tc>
        <w:tc>
          <w:tcPr>
            <w:tcW w:w="2577" w:type="pct"/>
            <w:tcBorders>
              <w:top w:val="single" w:sz="4" w:space="0" w:color="auto"/>
              <w:left w:val="single" w:sz="4" w:space="0" w:color="auto"/>
              <w:bottom w:val="single" w:sz="4" w:space="0" w:color="auto"/>
              <w:right w:val="single" w:sz="4" w:space="0" w:color="auto"/>
            </w:tcBorders>
            <w:hideMark/>
          </w:tcPr>
          <w:p w14:paraId="37502D6C" w14:textId="259E511E"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04256AF2"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7571CC55" w14:textId="77777777" w:rsidR="003943C3" w:rsidRPr="00495D84" w:rsidRDefault="003943C3" w:rsidP="003943C3">
            <w:pPr>
              <w:pStyle w:val="TAL"/>
              <w:rPr>
                <w:rFonts w:cs="Arial"/>
              </w:rPr>
            </w:pPr>
            <w:r w:rsidRPr="00495D84">
              <w:rPr>
                <w:rFonts w:cs="Arial"/>
              </w:rPr>
              <w:t>ra-ResponseWindow</w:t>
            </w:r>
          </w:p>
        </w:tc>
        <w:tc>
          <w:tcPr>
            <w:tcW w:w="846" w:type="pct"/>
            <w:tcBorders>
              <w:top w:val="single" w:sz="4" w:space="0" w:color="auto"/>
              <w:left w:val="single" w:sz="4" w:space="0" w:color="auto"/>
              <w:bottom w:val="single" w:sz="4" w:space="0" w:color="auto"/>
              <w:right w:val="single" w:sz="4" w:space="0" w:color="auto"/>
            </w:tcBorders>
            <w:hideMark/>
          </w:tcPr>
          <w:p w14:paraId="29B8C35B" w14:textId="77777777" w:rsidR="003943C3" w:rsidRPr="00495D84" w:rsidRDefault="003943C3" w:rsidP="003943C3">
            <w:pPr>
              <w:pStyle w:val="TAC"/>
              <w:rPr>
                <w:rFonts w:cs="Arial"/>
              </w:rPr>
            </w:pPr>
            <w:r w:rsidRPr="00495D84">
              <w:rPr>
                <w:rFonts w:cs="Arial"/>
              </w:rPr>
              <w:t>Sl20</w:t>
            </w:r>
          </w:p>
        </w:tc>
        <w:tc>
          <w:tcPr>
            <w:tcW w:w="2577" w:type="pct"/>
            <w:tcBorders>
              <w:top w:val="single" w:sz="4" w:space="0" w:color="auto"/>
              <w:left w:val="single" w:sz="4" w:space="0" w:color="auto"/>
              <w:bottom w:val="single" w:sz="4" w:space="0" w:color="auto"/>
              <w:right w:val="single" w:sz="4" w:space="0" w:color="auto"/>
            </w:tcBorders>
            <w:hideMark/>
          </w:tcPr>
          <w:p w14:paraId="302B31E2" w14:textId="5887B00B"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E0EE16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A84701A" w14:textId="77777777" w:rsidR="003943C3" w:rsidRPr="00495D84" w:rsidRDefault="003943C3" w:rsidP="003943C3">
            <w:pPr>
              <w:pStyle w:val="TAL"/>
              <w:rPr>
                <w:rFonts w:cs="Arial"/>
              </w:rPr>
            </w:pPr>
            <w:r w:rsidRPr="00495D84">
              <w:rPr>
                <w:rFonts w:cs="Arial"/>
              </w:rPr>
              <w:t>zeroCorrelationZoneConfig</w:t>
            </w:r>
          </w:p>
        </w:tc>
        <w:tc>
          <w:tcPr>
            <w:tcW w:w="846" w:type="pct"/>
            <w:tcBorders>
              <w:top w:val="single" w:sz="4" w:space="0" w:color="auto"/>
              <w:left w:val="single" w:sz="4" w:space="0" w:color="auto"/>
              <w:bottom w:val="single" w:sz="4" w:space="0" w:color="auto"/>
              <w:right w:val="single" w:sz="4" w:space="0" w:color="auto"/>
            </w:tcBorders>
            <w:hideMark/>
          </w:tcPr>
          <w:p w14:paraId="35CD530A" w14:textId="77777777" w:rsidR="003943C3" w:rsidRPr="00495D84" w:rsidRDefault="003943C3" w:rsidP="003943C3">
            <w:pPr>
              <w:pStyle w:val="TAC"/>
              <w:rPr>
                <w:rFonts w:cs="Arial"/>
                <w:lang w:eastAsia="zh-CN"/>
              </w:rPr>
            </w:pPr>
            <w:r w:rsidRPr="00495D84">
              <w:rPr>
                <w:rFonts w:cs="Arial"/>
                <w:lang w:eastAsia="zh-CN"/>
              </w:rPr>
              <w:t>11</w:t>
            </w:r>
          </w:p>
        </w:tc>
        <w:tc>
          <w:tcPr>
            <w:tcW w:w="2577" w:type="pct"/>
            <w:tcBorders>
              <w:top w:val="single" w:sz="4" w:space="0" w:color="auto"/>
              <w:left w:val="single" w:sz="4" w:space="0" w:color="auto"/>
              <w:bottom w:val="single" w:sz="4" w:space="0" w:color="auto"/>
              <w:right w:val="single" w:sz="4" w:space="0" w:color="auto"/>
            </w:tcBorders>
            <w:hideMark/>
          </w:tcPr>
          <w:p w14:paraId="20F765F3" w14:textId="4871E404"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12AC3C2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2BEA5396" w14:textId="47087E89" w:rsidR="003943C3" w:rsidRPr="00495D84" w:rsidRDefault="003943C3" w:rsidP="003943C3">
            <w:pPr>
              <w:pStyle w:val="TAL"/>
              <w:rPr>
                <w:i/>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846" w:type="pct"/>
            <w:tcBorders>
              <w:top w:val="single" w:sz="4" w:space="0" w:color="auto"/>
              <w:left w:val="single" w:sz="4" w:space="0" w:color="auto"/>
              <w:bottom w:val="single" w:sz="4" w:space="0" w:color="auto"/>
              <w:right w:val="single" w:sz="4" w:space="0" w:color="auto"/>
            </w:tcBorders>
            <w:hideMark/>
          </w:tcPr>
          <w:p w14:paraId="57955E2F" w14:textId="77777777" w:rsidR="003943C3" w:rsidRPr="00495D84" w:rsidRDefault="003943C3" w:rsidP="003943C3">
            <w:pPr>
              <w:pStyle w:val="TAC"/>
              <w:rPr>
                <w:rFonts w:cs="Arial"/>
                <w:lang w:eastAsia="zh-CN"/>
              </w:rPr>
            </w:pPr>
            <w:r w:rsidRPr="00495D84">
              <w:rPr>
                <w:rFonts w:cs="Arial"/>
                <w:lang w:eastAsia="zh-CN"/>
              </w:rPr>
              <w:t>2</w:t>
            </w:r>
          </w:p>
        </w:tc>
        <w:tc>
          <w:tcPr>
            <w:tcW w:w="2577" w:type="pct"/>
            <w:tcBorders>
              <w:top w:val="single" w:sz="4" w:space="0" w:color="auto"/>
              <w:left w:val="single" w:sz="4" w:space="0" w:color="auto"/>
              <w:bottom w:val="single" w:sz="4" w:space="0" w:color="auto"/>
              <w:right w:val="single" w:sz="4" w:space="0" w:color="auto"/>
            </w:tcBorders>
            <w:hideMark/>
          </w:tcPr>
          <w:p w14:paraId="184B0FDC" w14:textId="2E41FB1E"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40B5EF8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48C2D62" w14:textId="13EE4419" w:rsidR="003943C3" w:rsidRPr="00495D84" w:rsidRDefault="00E94096" w:rsidP="003943C3">
            <w:pPr>
              <w:pStyle w:val="TAN"/>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EB3E43E" w14:textId="77777777" w:rsidR="003943C3" w:rsidRPr="00495D84" w:rsidRDefault="003943C3" w:rsidP="003943C3">
      <w:pPr>
        <w:rPr>
          <w:rFonts w:eastAsia="MS Mincho"/>
        </w:rPr>
      </w:pPr>
    </w:p>
    <w:p w14:paraId="7647E733" w14:textId="77777777" w:rsidR="003943C3" w:rsidRPr="00495D84" w:rsidRDefault="003943C3" w:rsidP="003943C3">
      <w:pPr>
        <w:pStyle w:val="Heading4"/>
      </w:pPr>
      <w:r w:rsidRPr="00495D84">
        <w:t>A.3.8A.</w:t>
      </w:r>
      <w:r w:rsidRPr="00495D84">
        <w:rPr>
          <w:lang w:eastAsia="zh-CN"/>
        </w:rPr>
        <w:t>2</w:t>
      </w:r>
      <w:r w:rsidRPr="00495D84">
        <w:t>.2</w:t>
      </w:r>
      <w:r w:rsidRPr="00495D84">
        <w:rPr>
          <w:lang w:eastAsia="zh-CN"/>
        </w:rPr>
        <w:tab/>
      </w:r>
      <w:r w:rsidRPr="00495D84">
        <w:t>FR1 PRACH configuration 2</w:t>
      </w:r>
      <w:r w:rsidRPr="00495D84">
        <w:rPr>
          <w:lang w:eastAsia="zh-CN"/>
        </w:rPr>
        <w:t xml:space="preserve"> under CCA</w:t>
      </w:r>
    </w:p>
    <w:p w14:paraId="3F7D9713" w14:textId="77777777" w:rsidR="003943C3" w:rsidRPr="00495D84" w:rsidRDefault="003943C3" w:rsidP="003943C3">
      <w:pPr>
        <w:rPr>
          <w:lang w:eastAsia="zh-CN"/>
        </w:rPr>
      </w:pPr>
      <w:r w:rsidRPr="00495D84">
        <w:rPr>
          <w:lang w:eastAsia="zh-CN"/>
        </w:rPr>
        <w:t>FR1 PRACH configuration 2 under CCA in this clause provides the typical PRACH configuration for SSB based non-contention based random access in FR1.</w:t>
      </w:r>
    </w:p>
    <w:p w14:paraId="50197E01" w14:textId="77777777" w:rsidR="003943C3" w:rsidRPr="00495D84" w:rsidRDefault="003943C3" w:rsidP="003943C3">
      <w:pPr>
        <w:pStyle w:val="TH"/>
        <w:rPr>
          <w:lang w:eastAsia="zh-CN"/>
        </w:rPr>
      </w:pPr>
      <w:r w:rsidRPr="00495D84">
        <w:t>Table A.3.</w:t>
      </w:r>
      <w:r w:rsidRPr="00495D84">
        <w:rPr>
          <w:lang w:eastAsia="zh-CN"/>
        </w:rPr>
        <w:t>8A.2.2</w:t>
      </w:r>
      <w:r w:rsidRPr="00495D84">
        <w:t xml:space="preserve">-1: </w:t>
      </w:r>
      <w:r w:rsidRPr="00495D84">
        <w:rPr>
          <w:lang w:eastAsia="zh-CN"/>
        </w:rPr>
        <w:t>P</w:t>
      </w:r>
      <w:r w:rsidRPr="00495D84">
        <w:t xml:space="preserve">arameters for </w:t>
      </w:r>
      <w:r w:rsidRPr="00495D84">
        <w:rPr>
          <w:lang w:eastAsia="zh-CN"/>
        </w:rPr>
        <w:t>FR1 PRACH configuration 2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7"/>
        <w:gridCol w:w="2667"/>
        <w:gridCol w:w="3925"/>
      </w:tblGrid>
      <w:tr w:rsidR="003943C3" w:rsidRPr="00495D84" w14:paraId="440AAD32" w14:textId="77777777" w:rsidTr="00E94096">
        <w:trPr>
          <w:cantSplit/>
          <w:tblHeader/>
          <w:jc w:val="center"/>
        </w:trPr>
        <w:tc>
          <w:tcPr>
            <w:tcW w:w="1577" w:type="pct"/>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495D84" w:rsidRDefault="003943C3" w:rsidP="00E94096">
            <w:pPr>
              <w:pStyle w:val="TAH"/>
              <w:keepNext w:val="0"/>
              <w:rPr>
                <w:rFonts w:cs="Arial"/>
              </w:rPr>
            </w:pPr>
            <w:r w:rsidRPr="00495D84">
              <w:rPr>
                <w:rFonts w:cs="Arial"/>
              </w:rPr>
              <w:t>Field</w:t>
            </w:r>
          </w:p>
        </w:tc>
        <w:tc>
          <w:tcPr>
            <w:tcW w:w="1385" w:type="pct"/>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495D84" w:rsidRDefault="003943C3" w:rsidP="003943C3">
            <w:pPr>
              <w:pStyle w:val="TAH"/>
              <w:rPr>
                <w:rFonts w:cs="Arial"/>
              </w:rPr>
            </w:pPr>
            <w:r w:rsidRPr="00495D84">
              <w:rPr>
                <w:rFonts w:cs="Arial"/>
              </w:rPr>
              <w:t>Value</w:t>
            </w:r>
          </w:p>
        </w:tc>
        <w:tc>
          <w:tcPr>
            <w:tcW w:w="2038" w:type="pct"/>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495D84" w:rsidRDefault="003943C3" w:rsidP="003943C3">
            <w:pPr>
              <w:pStyle w:val="TAH"/>
              <w:rPr>
                <w:rFonts w:cs="Arial"/>
              </w:rPr>
            </w:pPr>
            <w:r w:rsidRPr="00495D84">
              <w:rPr>
                <w:rFonts w:cs="Arial"/>
              </w:rPr>
              <w:t>Comment</w:t>
            </w:r>
          </w:p>
        </w:tc>
      </w:tr>
      <w:tr w:rsidR="003943C3" w:rsidRPr="00495D84" w14:paraId="72F4FA47"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68A33D70" w14:textId="77777777" w:rsidR="003943C3" w:rsidRPr="00495D84" w:rsidRDefault="003943C3" w:rsidP="00E94096">
            <w:pPr>
              <w:pStyle w:val="TAL"/>
              <w:keepNext w:val="0"/>
              <w:rPr>
                <w:rFonts w:cs="Arial"/>
              </w:rPr>
            </w:pPr>
            <w:r w:rsidRPr="00495D84">
              <w:rPr>
                <w:rFonts w:cs="Arial"/>
              </w:rPr>
              <w:t>prach-ConfigurationIndex</w:t>
            </w:r>
          </w:p>
        </w:tc>
        <w:tc>
          <w:tcPr>
            <w:tcW w:w="1385" w:type="pct"/>
            <w:tcBorders>
              <w:top w:val="single" w:sz="4" w:space="0" w:color="auto"/>
              <w:left w:val="single" w:sz="4" w:space="0" w:color="auto"/>
              <w:bottom w:val="single" w:sz="4" w:space="0" w:color="auto"/>
              <w:right w:val="single" w:sz="4" w:space="0" w:color="auto"/>
            </w:tcBorders>
          </w:tcPr>
          <w:p w14:paraId="5978EF91" w14:textId="77777777" w:rsidR="003943C3" w:rsidRPr="00495D84" w:rsidRDefault="003943C3" w:rsidP="003943C3">
            <w:pPr>
              <w:pStyle w:val="TAC"/>
              <w:rPr>
                <w:lang w:eastAsia="zh-CN"/>
              </w:rPr>
            </w:pPr>
            <w:r w:rsidRPr="00495D84">
              <w:rPr>
                <w:lang w:eastAsia="zh-CN"/>
              </w:rPr>
              <w:t>102</w:t>
            </w:r>
          </w:p>
        </w:tc>
        <w:tc>
          <w:tcPr>
            <w:tcW w:w="2038" w:type="pct"/>
            <w:tcBorders>
              <w:top w:val="single" w:sz="4" w:space="0" w:color="auto"/>
              <w:left w:val="single" w:sz="4" w:space="0" w:color="auto"/>
              <w:bottom w:val="single" w:sz="4" w:space="0" w:color="auto"/>
              <w:right w:val="single" w:sz="4" w:space="0" w:color="auto"/>
            </w:tcBorders>
          </w:tcPr>
          <w:p w14:paraId="0F8B6D83" w14:textId="3AE65A9F" w:rsidR="003943C3" w:rsidRPr="00495D84" w:rsidRDefault="003943C3" w:rsidP="003943C3">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3943C3" w:rsidRPr="00495D84" w14:paraId="0F630C9E"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B325EC5" w14:textId="77777777" w:rsidR="003943C3" w:rsidRPr="00495D84" w:rsidRDefault="003943C3" w:rsidP="00E94096">
            <w:pPr>
              <w:pStyle w:val="TAL"/>
              <w:keepNext w:val="0"/>
              <w:rPr>
                <w:rFonts w:cs="Arial"/>
              </w:rPr>
            </w:pPr>
            <w:r w:rsidRPr="00495D84">
              <w:rPr>
                <w:rFonts w:cs="Arial"/>
              </w:rPr>
              <w:t>msg1-SubcarrierSpacing</w:t>
            </w:r>
          </w:p>
        </w:tc>
        <w:tc>
          <w:tcPr>
            <w:tcW w:w="1385" w:type="pct"/>
            <w:tcBorders>
              <w:top w:val="single" w:sz="4" w:space="0" w:color="auto"/>
              <w:left w:val="single" w:sz="4" w:space="0" w:color="auto"/>
              <w:bottom w:val="single" w:sz="4" w:space="0" w:color="auto"/>
              <w:right w:val="single" w:sz="4" w:space="0" w:color="auto"/>
            </w:tcBorders>
            <w:hideMark/>
          </w:tcPr>
          <w:p w14:paraId="166A717A" w14:textId="5AA753D3" w:rsidR="003943C3" w:rsidRPr="00495D84" w:rsidRDefault="003943C3" w:rsidP="003943C3">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2038" w:type="pct"/>
            <w:tcBorders>
              <w:top w:val="single" w:sz="4" w:space="0" w:color="auto"/>
              <w:left w:val="single" w:sz="4" w:space="0" w:color="auto"/>
              <w:bottom w:val="single" w:sz="4" w:space="0" w:color="auto"/>
              <w:right w:val="single" w:sz="4" w:space="0" w:color="auto"/>
            </w:tcBorders>
          </w:tcPr>
          <w:p w14:paraId="0C901ADB" w14:textId="77777777" w:rsidR="003943C3" w:rsidRPr="00495D84" w:rsidRDefault="003943C3" w:rsidP="003943C3">
            <w:pPr>
              <w:pStyle w:val="TAC"/>
              <w:rPr>
                <w:rFonts w:cs="Arial"/>
                <w:lang w:eastAsia="zh-CN"/>
              </w:rPr>
            </w:pPr>
          </w:p>
        </w:tc>
      </w:tr>
      <w:tr w:rsidR="003943C3" w:rsidRPr="00495D84" w14:paraId="3416E651"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5E7C0B2" w14:textId="77777777" w:rsidR="003943C3" w:rsidRPr="00495D84" w:rsidRDefault="003943C3" w:rsidP="00E94096">
            <w:pPr>
              <w:pStyle w:val="TAL"/>
              <w:keepNext w:val="0"/>
              <w:rPr>
                <w:rFonts w:cs="Arial"/>
              </w:rPr>
            </w:pPr>
            <w:r w:rsidRPr="00495D84">
              <w:rPr>
                <w:rFonts w:cs="Arial"/>
              </w:rPr>
              <w:t>totalNumberOfRA-Preambles</w:t>
            </w:r>
          </w:p>
        </w:tc>
        <w:tc>
          <w:tcPr>
            <w:tcW w:w="1385" w:type="pct"/>
            <w:tcBorders>
              <w:top w:val="single" w:sz="4" w:space="0" w:color="auto"/>
              <w:left w:val="single" w:sz="4" w:space="0" w:color="auto"/>
              <w:bottom w:val="single" w:sz="4" w:space="0" w:color="auto"/>
              <w:right w:val="single" w:sz="4" w:space="0" w:color="auto"/>
            </w:tcBorders>
            <w:hideMark/>
          </w:tcPr>
          <w:p w14:paraId="06D84874"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3260512C" w14:textId="1E6DF35C" w:rsidR="003943C3" w:rsidRPr="00495D84" w:rsidRDefault="003943C3" w:rsidP="003943C3">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3943C3" w:rsidRPr="00495D84" w14:paraId="7D5E1EB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D8E8964" w14:textId="77777777" w:rsidR="003943C3" w:rsidRPr="00495D84" w:rsidRDefault="003943C3" w:rsidP="00E94096">
            <w:pPr>
              <w:pStyle w:val="TAL"/>
              <w:keepNext w:val="0"/>
              <w:rPr>
                <w:rFonts w:cs="Arial"/>
              </w:rPr>
            </w:pPr>
            <w:r w:rsidRPr="00495D84">
              <w:t>numberOfRA-PreamblesGroupA</w:t>
            </w:r>
          </w:p>
        </w:tc>
        <w:tc>
          <w:tcPr>
            <w:tcW w:w="1385" w:type="pct"/>
            <w:tcBorders>
              <w:top w:val="single" w:sz="4" w:space="0" w:color="auto"/>
              <w:left w:val="single" w:sz="4" w:space="0" w:color="auto"/>
              <w:bottom w:val="single" w:sz="4" w:space="0" w:color="auto"/>
              <w:right w:val="single" w:sz="4" w:space="0" w:color="auto"/>
            </w:tcBorders>
            <w:hideMark/>
          </w:tcPr>
          <w:p w14:paraId="1039A49D" w14:textId="77777777" w:rsidR="003943C3" w:rsidRPr="00495D84" w:rsidRDefault="003943C3" w:rsidP="003943C3">
            <w:pPr>
              <w:pStyle w:val="TAC"/>
              <w:rPr>
                <w:lang w:eastAsia="zh-CN"/>
              </w:rPr>
            </w:pPr>
            <w:r w:rsidRPr="00495D84">
              <w:rPr>
                <w:lang w:eastAsia="zh-CN"/>
              </w:rPr>
              <w:t>48</w:t>
            </w:r>
          </w:p>
        </w:tc>
        <w:tc>
          <w:tcPr>
            <w:tcW w:w="2038" w:type="pct"/>
            <w:tcBorders>
              <w:top w:val="single" w:sz="4" w:space="0" w:color="auto"/>
              <w:left w:val="single" w:sz="4" w:space="0" w:color="auto"/>
              <w:bottom w:val="single" w:sz="4" w:space="0" w:color="auto"/>
              <w:right w:val="single" w:sz="4" w:space="0" w:color="auto"/>
            </w:tcBorders>
            <w:hideMark/>
          </w:tcPr>
          <w:p w14:paraId="0E6CC213" w14:textId="010E5215" w:rsidR="003943C3" w:rsidRPr="00495D84" w:rsidRDefault="003943C3" w:rsidP="003943C3">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3943C3" w:rsidRPr="00495D84" w14:paraId="3BC05FB4"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ECDBEE2" w14:textId="77777777" w:rsidR="003943C3" w:rsidRPr="00495D84" w:rsidRDefault="003943C3" w:rsidP="00E94096">
            <w:pPr>
              <w:pStyle w:val="TAL"/>
              <w:keepNext w:val="0"/>
            </w:pPr>
            <w:r w:rsidRPr="00495D84">
              <w:t>prach-RootSequenceIndex</w:t>
            </w:r>
          </w:p>
        </w:tc>
        <w:tc>
          <w:tcPr>
            <w:tcW w:w="1385" w:type="pct"/>
            <w:tcBorders>
              <w:top w:val="single" w:sz="4" w:space="0" w:color="auto"/>
              <w:left w:val="single" w:sz="4" w:space="0" w:color="auto"/>
              <w:bottom w:val="single" w:sz="4" w:space="0" w:color="auto"/>
              <w:right w:val="single" w:sz="4" w:space="0" w:color="auto"/>
            </w:tcBorders>
            <w:hideMark/>
          </w:tcPr>
          <w:p w14:paraId="56209A93" w14:textId="77777777" w:rsidR="003943C3" w:rsidRPr="00495D84" w:rsidRDefault="003943C3" w:rsidP="003943C3">
            <w:pPr>
              <w:pStyle w:val="TAC"/>
              <w:rPr>
                <w:lang w:eastAsia="zh-CN"/>
              </w:rPr>
            </w:pPr>
            <w:r w:rsidRPr="00495D84">
              <w:rPr>
                <w:lang w:eastAsia="zh-CN"/>
              </w:rPr>
              <w:t>0</w:t>
            </w:r>
          </w:p>
        </w:tc>
        <w:tc>
          <w:tcPr>
            <w:tcW w:w="2038" w:type="pct"/>
            <w:tcBorders>
              <w:top w:val="single" w:sz="4" w:space="0" w:color="auto"/>
              <w:left w:val="single" w:sz="4" w:space="0" w:color="auto"/>
              <w:bottom w:val="single" w:sz="4" w:space="0" w:color="auto"/>
              <w:right w:val="single" w:sz="4" w:space="0" w:color="auto"/>
            </w:tcBorders>
            <w:hideMark/>
          </w:tcPr>
          <w:p w14:paraId="3BD6D544" w14:textId="2F0097B6" w:rsidR="003943C3" w:rsidRPr="00495D84" w:rsidRDefault="003943C3" w:rsidP="003943C3">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3943C3" w:rsidRPr="00495D84" w14:paraId="7B4C1B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E24599A" w14:textId="77777777" w:rsidR="003943C3" w:rsidRPr="00495D84" w:rsidRDefault="003943C3" w:rsidP="00E94096">
            <w:pPr>
              <w:pStyle w:val="TAL"/>
              <w:keepNext w:val="0"/>
              <w:rPr>
                <w:rFonts w:cs="Arial"/>
              </w:rPr>
            </w:pPr>
            <w:r w:rsidRPr="00495D84">
              <w:rPr>
                <w:rFonts w:cs="Arial"/>
              </w:rPr>
              <w:t>ssb-perRACH-Occasion</w:t>
            </w:r>
          </w:p>
        </w:tc>
        <w:tc>
          <w:tcPr>
            <w:tcW w:w="1385" w:type="pct"/>
            <w:tcBorders>
              <w:top w:val="single" w:sz="4" w:space="0" w:color="auto"/>
              <w:left w:val="single" w:sz="4" w:space="0" w:color="auto"/>
              <w:bottom w:val="single" w:sz="4" w:space="0" w:color="auto"/>
              <w:right w:val="single" w:sz="4" w:space="0" w:color="auto"/>
            </w:tcBorders>
            <w:hideMark/>
          </w:tcPr>
          <w:p w14:paraId="338E4149" w14:textId="77777777" w:rsidR="003943C3" w:rsidRPr="00495D84" w:rsidRDefault="003943C3" w:rsidP="003943C3">
            <w:pPr>
              <w:pStyle w:val="TAC"/>
              <w:rPr>
                <w:rFonts w:cs="Arial"/>
                <w:lang w:eastAsia="zh-CN"/>
              </w:rPr>
            </w:pPr>
            <w:r w:rsidRPr="00495D84">
              <w:rPr>
                <w:lang w:eastAsia="zh-CN"/>
              </w:rPr>
              <w:t>o</w:t>
            </w:r>
            <w:r w:rsidRPr="00495D84">
              <w:t>ne</w:t>
            </w:r>
            <w:r w:rsidRPr="00495D84">
              <w:rPr>
                <w:lang w:eastAsia="zh-CN"/>
              </w:rPr>
              <w:t>Fourth</w:t>
            </w:r>
          </w:p>
        </w:tc>
        <w:tc>
          <w:tcPr>
            <w:tcW w:w="2038" w:type="pct"/>
            <w:tcBorders>
              <w:top w:val="single" w:sz="4" w:space="0" w:color="auto"/>
              <w:left w:val="single" w:sz="4" w:space="0" w:color="auto"/>
              <w:bottom w:val="single" w:sz="4" w:space="0" w:color="auto"/>
              <w:right w:val="single" w:sz="4" w:space="0" w:color="auto"/>
            </w:tcBorders>
            <w:hideMark/>
          </w:tcPr>
          <w:p w14:paraId="736B6D46" w14:textId="3087D68A" w:rsidR="003943C3" w:rsidRPr="00495D84" w:rsidRDefault="003943C3" w:rsidP="003943C3">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3943C3" w:rsidRPr="00495D84" w14:paraId="7D5B94E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1D64D8C" w14:textId="77777777" w:rsidR="003943C3" w:rsidRPr="00495D84" w:rsidRDefault="003943C3" w:rsidP="00E94096">
            <w:pPr>
              <w:pStyle w:val="TAL"/>
              <w:keepNext w:val="0"/>
              <w:rPr>
                <w:rFonts w:cs="Arial"/>
              </w:rPr>
            </w:pPr>
            <w:r w:rsidRPr="00495D84">
              <w:t>msg1-FDM</w:t>
            </w:r>
          </w:p>
        </w:tc>
        <w:tc>
          <w:tcPr>
            <w:tcW w:w="1385" w:type="pct"/>
            <w:tcBorders>
              <w:top w:val="single" w:sz="4" w:space="0" w:color="auto"/>
              <w:left w:val="single" w:sz="4" w:space="0" w:color="auto"/>
              <w:bottom w:val="single" w:sz="4" w:space="0" w:color="auto"/>
              <w:right w:val="single" w:sz="4" w:space="0" w:color="auto"/>
            </w:tcBorders>
            <w:hideMark/>
          </w:tcPr>
          <w:p w14:paraId="0569C05D" w14:textId="77777777" w:rsidR="003943C3" w:rsidRPr="00495D84" w:rsidRDefault="003943C3" w:rsidP="003943C3">
            <w:pPr>
              <w:pStyle w:val="TAC"/>
              <w:rPr>
                <w:rFonts w:cs="Arial"/>
                <w:lang w:eastAsia="zh-CN"/>
              </w:rPr>
            </w:pPr>
            <w:r w:rsidRPr="00495D84">
              <w:rPr>
                <w:rFonts w:cs="Arial"/>
                <w:lang w:eastAsia="zh-CN"/>
              </w:rPr>
              <w:t>One</w:t>
            </w:r>
          </w:p>
        </w:tc>
        <w:tc>
          <w:tcPr>
            <w:tcW w:w="2038" w:type="pct"/>
            <w:tcBorders>
              <w:top w:val="single" w:sz="4" w:space="0" w:color="auto"/>
              <w:left w:val="single" w:sz="4" w:space="0" w:color="auto"/>
              <w:bottom w:val="single" w:sz="4" w:space="0" w:color="auto"/>
              <w:right w:val="single" w:sz="4" w:space="0" w:color="auto"/>
            </w:tcBorders>
            <w:hideMark/>
          </w:tcPr>
          <w:p w14:paraId="450574B8" w14:textId="7BCF83EF" w:rsidR="003943C3" w:rsidRPr="00495D84" w:rsidRDefault="003943C3" w:rsidP="003943C3">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3943C3" w:rsidRPr="00495D84" w14:paraId="7467C703"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D6B5401" w14:textId="77777777" w:rsidR="003943C3" w:rsidRPr="00495D84" w:rsidRDefault="003943C3" w:rsidP="00E94096">
            <w:pPr>
              <w:pStyle w:val="TAL"/>
              <w:keepNext w:val="0"/>
              <w:rPr>
                <w:rFonts w:cs="Arial"/>
              </w:rPr>
            </w:pPr>
            <w:r w:rsidRPr="00495D84">
              <w:rPr>
                <w:rFonts w:cs="Arial"/>
              </w:rPr>
              <w:t>powerRampingStep</w:t>
            </w:r>
          </w:p>
        </w:tc>
        <w:tc>
          <w:tcPr>
            <w:tcW w:w="1385" w:type="pct"/>
            <w:tcBorders>
              <w:top w:val="single" w:sz="4" w:space="0" w:color="auto"/>
              <w:left w:val="single" w:sz="4" w:space="0" w:color="auto"/>
              <w:bottom w:val="single" w:sz="4" w:space="0" w:color="auto"/>
              <w:right w:val="single" w:sz="4" w:space="0" w:color="auto"/>
            </w:tcBorders>
            <w:hideMark/>
          </w:tcPr>
          <w:p w14:paraId="5982834D" w14:textId="77777777" w:rsidR="003943C3" w:rsidRPr="00495D84" w:rsidRDefault="003943C3" w:rsidP="003943C3">
            <w:pPr>
              <w:pStyle w:val="TAC"/>
              <w:rPr>
                <w:rFonts w:cs="Arial"/>
              </w:rPr>
            </w:pPr>
            <w:r w:rsidRPr="00495D84">
              <w:rPr>
                <w:rFonts w:cs="Arial"/>
              </w:rPr>
              <w:t>dB2</w:t>
            </w:r>
          </w:p>
        </w:tc>
        <w:tc>
          <w:tcPr>
            <w:tcW w:w="2038" w:type="pct"/>
            <w:tcBorders>
              <w:top w:val="single" w:sz="4" w:space="0" w:color="auto"/>
              <w:left w:val="single" w:sz="4" w:space="0" w:color="auto"/>
              <w:bottom w:val="single" w:sz="4" w:space="0" w:color="auto"/>
              <w:right w:val="single" w:sz="4" w:space="0" w:color="auto"/>
            </w:tcBorders>
          </w:tcPr>
          <w:p w14:paraId="7EF4121C" w14:textId="77777777" w:rsidR="003943C3" w:rsidRPr="00495D84" w:rsidRDefault="003943C3" w:rsidP="003943C3">
            <w:pPr>
              <w:pStyle w:val="TAC"/>
              <w:rPr>
                <w:rFonts w:cs="Arial"/>
              </w:rPr>
            </w:pPr>
          </w:p>
        </w:tc>
      </w:tr>
      <w:tr w:rsidR="003943C3" w:rsidRPr="00495D84" w14:paraId="4099E990"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C4AAE42" w14:textId="77777777" w:rsidR="003943C3" w:rsidRPr="00495D84" w:rsidRDefault="003943C3" w:rsidP="00E94096">
            <w:pPr>
              <w:pStyle w:val="TAL"/>
              <w:keepNext w:val="0"/>
              <w:rPr>
                <w:rFonts w:cs="Arial"/>
              </w:rPr>
            </w:pPr>
            <w:r w:rsidRPr="00495D84">
              <w:t>preambleReceivedTargetPower</w:t>
            </w:r>
          </w:p>
        </w:tc>
        <w:tc>
          <w:tcPr>
            <w:tcW w:w="1385" w:type="pct"/>
            <w:tcBorders>
              <w:top w:val="single" w:sz="4" w:space="0" w:color="auto"/>
              <w:left w:val="single" w:sz="4" w:space="0" w:color="auto"/>
              <w:bottom w:val="single" w:sz="4" w:space="0" w:color="auto"/>
              <w:right w:val="single" w:sz="4" w:space="0" w:color="auto"/>
            </w:tcBorders>
            <w:hideMark/>
          </w:tcPr>
          <w:p w14:paraId="680BF0AB" w14:textId="77777777" w:rsidR="003943C3" w:rsidRPr="00495D84" w:rsidRDefault="003943C3" w:rsidP="003943C3">
            <w:pPr>
              <w:pStyle w:val="TAC"/>
              <w:rPr>
                <w:rFonts w:cs="Arial"/>
              </w:rPr>
            </w:pPr>
            <w:r w:rsidRPr="00495D84">
              <w:rPr>
                <w:rFonts w:cs="Arial"/>
              </w:rPr>
              <w:t>dBm-114</w:t>
            </w:r>
          </w:p>
        </w:tc>
        <w:tc>
          <w:tcPr>
            <w:tcW w:w="2038" w:type="pct"/>
            <w:tcBorders>
              <w:top w:val="single" w:sz="4" w:space="0" w:color="auto"/>
              <w:left w:val="single" w:sz="4" w:space="0" w:color="auto"/>
              <w:bottom w:val="single" w:sz="4" w:space="0" w:color="auto"/>
              <w:right w:val="single" w:sz="4" w:space="0" w:color="auto"/>
            </w:tcBorders>
          </w:tcPr>
          <w:p w14:paraId="2D1CB008" w14:textId="7185966D" w:rsidR="003943C3" w:rsidRPr="00495D84" w:rsidRDefault="003943C3" w:rsidP="003943C3">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PRACH</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3943C3" w:rsidRPr="00495D84" w14:paraId="1148010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6BA21E2A" w14:textId="77777777" w:rsidR="003943C3" w:rsidRPr="00495D84" w:rsidRDefault="003943C3" w:rsidP="00E94096">
            <w:pPr>
              <w:pStyle w:val="TAL"/>
              <w:keepNext w:val="0"/>
              <w:rPr>
                <w:rFonts w:cs="Arial"/>
              </w:rPr>
            </w:pPr>
            <w:r w:rsidRPr="00495D84">
              <w:t>preambleTransMax</w:t>
            </w:r>
          </w:p>
        </w:tc>
        <w:tc>
          <w:tcPr>
            <w:tcW w:w="1385" w:type="pct"/>
            <w:tcBorders>
              <w:top w:val="single" w:sz="4" w:space="0" w:color="auto"/>
              <w:left w:val="single" w:sz="4" w:space="0" w:color="auto"/>
              <w:bottom w:val="single" w:sz="4" w:space="0" w:color="auto"/>
              <w:right w:val="single" w:sz="4" w:space="0" w:color="auto"/>
            </w:tcBorders>
            <w:hideMark/>
          </w:tcPr>
          <w:p w14:paraId="456C1DD4" w14:textId="77777777" w:rsidR="003943C3" w:rsidRPr="00495D84" w:rsidRDefault="003943C3" w:rsidP="003943C3">
            <w:pPr>
              <w:pStyle w:val="TAC"/>
              <w:rPr>
                <w:rFonts w:cs="Arial"/>
              </w:rPr>
            </w:pPr>
            <w:r w:rsidRPr="00495D84">
              <w:rPr>
                <w:rFonts w:cs="Arial"/>
              </w:rPr>
              <w:t>n20</w:t>
            </w:r>
          </w:p>
        </w:tc>
        <w:tc>
          <w:tcPr>
            <w:tcW w:w="2038" w:type="pct"/>
            <w:tcBorders>
              <w:top w:val="single" w:sz="4" w:space="0" w:color="auto"/>
              <w:left w:val="single" w:sz="4" w:space="0" w:color="auto"/>
              <w:bottom w:val="single" w:sz="4" w:space="0" w:color="auto"/>
              <w:right w:val="single" w:sz="4" w:space="0" w:color="auto"/>
            </w:tcBorders>
            <w:hideMark/>
          </w:tcPr>
          <w:p w14:paraId="5FC12F7F" w14:textId="406D5AA4" w:rsidR="003943C3" w:rsidRPr="00495D84" w:rsidRDefault="003943C3" w:rsidP="003943C3">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3943C3" w:rsidRPr="00495D84" w14:paraId="670B57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125CB7AC" w14:textId="77777777" w:rsidR="003943C3" w:rsidRPr="00495D84" w:rsidRDefault="003943C3" w:rsidP="00E94096">
            <w:pPr>
              <w:pStyle w:val="TAL"/>
              <w:keepNext w:val="0"/>
              <w:rPr>
                <w:rFonts w:cs="Arial"/>
              </w:rPr>
            </w:pPr>
            <w:r w:rsidRPr="00495D84">
              <w:rPr>
                <w:rFonts w:cs="Arial"/>
              </w:rPr>
              <w:t>ra-ResponseWindow</w:t>
            </w:r>
          </w:p>
        </w:tc>
        <w:tc>
          <w:tcPr>
            <w:tcW w:w="1385" w:type="pct"/>
            <w:tcBorders>
              <w:top w:val="single" w:sz="4" w:space="0" w:color="auto"/>
              <w:left w:val="single" w:sz="4" w:space="0" w:color="auto"/>
              <w:bottom w:val="single" w:sz="4" w:space="0" w:color="auto"/>
              <w:right w:val="single" w:sz="4" w:space="0" w:color="auto"/>
            </w:tcBorders>
            <w:hideMark/>
          </w:tcPr>
          <w:p w14:paraId="09FF0F90" w14:textId="77777777" w:rsidR="003943C3" w:rsidRPr="00495D84" w:rsidRDefault="003943C3" w:rsidP="003943C3">
            <w:pPr>
              <w:pStyle w:val="TAC"/>
              <w:rPr>
                <w:rFonts w:cs="Arial"/>
              </w:rPr>
            </w:pPr>
            <w:r w:rsidRPr="00495D84">
              <w:rPr>
                <w:rFonts w:cs="Arial"/>
              </w:rPr>
              <w:t>sl20</w:t>
            </w:r>
          </w:p>
        </w:tc>
        <w:tc>
          <w:tcPr>
            <w:tcW w:w="2038" w:type="pct"/>
            <w:tcBorders>
              <w:top w:val="single" w:sz="4" w:space="0" w:color="auto"/>
              <w:left w:val="single" w:sz="4" w:space="0" w:color="auto"/>
              <w:bottom w:val="single" w:sz="4" w:space="0" w:color="auto"/>
              <w:right w:val="single" w:sz="4" w:space="0" w:color="auto"/>
            </w:tcBorders>
            <w:hideMark/>
          </w:tcPr>
          <w:p w14:paraId="1904C522" w14:textId="7F396622" w:rsidR="003943C3" w:rsidRPr="00495D84" w:rsidRDefault="003943C3" w:rsidP="003943C3">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3943C3" w:rsidRPr="00495D84" w14:paraId="46554B1A"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91D6C63" w14:textId="77777777" w:rsidR="003943C3" w:rsidRPr="00495D84" w:rsidRDefault="003943C3" w:rsidP="00E94096">
            <w:pPr>
              <w:pStyle w:val="TAL"/>
              <w:keepNext w:val="0"/>
              <w:rPr>
                <w:rFonts w:cs="Arial"/>
              </w:rPr>
            </w:pPr>
            <w:r w:rsidRPr="00495D84">
              <w:rPr>
                <w:rFonts w:cs="Arial"/>
              </w:rPr>
              <w:t>zeroCorrelationZoneConfig</w:t>
            </w:r>
          </w:p>
        </w:tc>
        <w:tc>
          <w:tcPr>
            <w:tcW w:w="1385" w:type="pct"/>
            <w:tcBorders>
              <w:top w:val="single" w:sz="4" w:space="0" w:color="auto"/>
              <w:left w:val="single" w:sz="4" w:space="0" w:color="auto"/>
              <w:bottom w:val="single" w:sz="4" w:space="0" w:color="auto"/>
              <w:right w:val="single" w:sz="4" w:space="0" w:color="auto"/>
            </w:tcBorders>
            <w:hideMark/>
          </w:tcPr>
          <w:p w14:paraId="38D3ED87" w14:textId="77777777" w:rsidR="003943C3" w:rsidRPr="00495D84" w:rsidRDefault="003943C3" w:rsidP="003943C3">
            <w:pPr>
              <w:pStyle w:val="TAC"/>
              <w:rPr>
                <w:rFonts w:cs="Arial"/>
                <w:lang w:eastAsia="zh-CN"/>
              </w:rPr>
            </w:pPr>
            <w:r w:rsidRPr="00495D84">
              <w:rPr>
                <w:rFonts w:cs="Arial"/>
                <w:lang w:eastAsia="zh-CN"/>
              </w:rPr>
              <w:t>11</w:t>
            </w:r>
          </w:p>
        </w:tc>
        <w:tc>
          <w:tcPr>
            <w:tcW w:w="2038" w:type="pct"/>
            <w:tcBorders>
              <w:top w:val="single" w:sz="4" w:space="0" w:color="auto"/>
              <w:left w:val="single" w:sz="4" w:space="0" w:color="auto"/>
              <w:bottom w:val="single" w:sz="4" w:space="0" w:color="auto"/>
              <w:right w:val="single" w:sz="4" w:space="0" w:color="auto"/>
            </w:tcBorders>
            <w:hideMark/>
          </w:tcPr>
          <w:p w14:paraId="354C2C89" w14:textId="22DFA8AC" w:rsidR="003943C3" w:rsidRPr="00495D84" w:rsidRDefault="003943C3" w:rsidP="003943C3">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3943C3" w:rsidRPr="00495D84" w14:paraId="20FFB2EB"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512EFB49" w14:textId="05070DC7" w:rsidR="003943C3" w:rsidRPr="00495D84" w:rsidRDefault="003943C3" w:rsidP="00E94096">
            <w:pPr>
              <w:pStyle w:val="TAL"/>
              <w:keepNext w:val="0"/>
              <w:rPr>
                <w:lang w:eastAsia="zh-CN"/>
              </w:rPr>
            </w:pPr>
            <w:r w:rsidRPr="00495D84">
              <w:t>Backoff</w:t>
            </w:r>
            <w:r w:rsidR="00B27C84">
              <w:t xml:space="preserve"> </w:t>
            </w:r>
            <w:r w:rsidRPr="00495D84">
              <w:t>Parameter</w:t>
            </w:r>
            <w:r w:rsidR="00B27C84">
              <w:rPr>
                <w:lang w:eastAsia="zh-CN"/>
              </w:rPr>
              <w:t xml:space="preserve"> </w:t>
            </w:r>
            <w:r w:rsidRPr="00495D84">
              <w:rPr>
                <w:lang w:eastAsia="zh-CN"/>
              </w:rPr>
              <w:t>Index</w:t>
            </w:r>
          </w:p>
        </w:tc>
        <w:tc>
          <w:tcPr>
            <w:tcW w:w="1385" w:type="pct"/>
            <w:tcBorders>
              <w:top w:val="single" w:sz="4" w:space="0" w:color="auto"/>
              <w:left w:val="single" w:sz="4" w:space="0" w:color="auto"/>
              <w:bottom w:val="single" w:sz="4" w:space="0" w:color="auto"/>
              <w:right w:val="single" w:sz="4" w:space="0" w:color="auto"/>
            </w:tcBorders>
            <w:hideMark/>
          </w:tcPr>
          <w:p w14:paraId="126B0D5E" w14:textId="77777777" w:rsidR="003943C3" w:rsidRPr="00495D84" w:rsidRDefault="003943C3" w:rsidP="003943C3">
            <w:pPr>
              <w:pStyle w:val="TAC"/>
              <w:rPr>
                <w:rFonts w:cs="Arial"/>
                <w:lang w:eastAsia="zh-CN"/>
              </w:rPr>
            </w:pPr>
            <w:r w:rsidRPr="00495D84">
              <w:rPr>
                <w:rFonts w:cs="Arial"/>
                <w:lang w:eastAsia="zh-CN"/>
              </w:rPr>
              <w:t>2</w:t>
            </w:r>
          </w:p>
        </w:tc>
        <w:tc>
          <w:tcPr>
            <w:tcW w:w="2038" w:type="pct"/>
            <w:tcBorders>
              <w:top w:val="single" w:sz="4" w:space="0" w:color="auto"/>
              <w:left w:val="single" w:sz="4" w:space="0" w:color="auto"/>
              <w:bottom w:val="single" w:sz="4" w:space="0" w:color="auto"/>
              <w:right w:val="single" w:sz="4" w:space="0" w:color="auto"/>
            </w:tcBorders>
            <w:hideMark/>
          </w:tcPr>
          <w:p w14:paraId="2FEC8D91" w14:textId="049D659F" w:rsidR="003943C3" w:rsidRPr="00495D84" w:rsidRDefault="003943C3" w:rsidP="003943C3">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3943C3" w:rsidRPr="00495D84" w14:paraId="1E508B79"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0C7FA08A" w14:textId="77777777" w:rsidR="003943C3" w:rsidRPr="00495D84" w:rsidRDefault="003943C3" w:rsidP="00E94096">
            <w:pPr>
              <w:pStyle w:val="TAL"/>
              <w:keepNext w:val="0"/>
            </w:pPr>
            <w:r w:rsidRPr="00495D84">
              <w:rPr>
                <w:rFonts w:cs="Arial"/>
                <w:i/>
              </w:rPr>
              <w:t>ssb-ResourceList</w:t>
            </w:r>
          </w:p>
        </w:tc>
        <w:tc>
          <w:tcPr>
            <w:tcW w:w="1385" w:type="pct"/>
            <w:tcBorders>
              <w:top w:val="single" w:sz="4" w:space="0" w:color="auto"/>
              <w:left w:val="single" w:sz="4" w:space="0" w:color="auto"/>
              <w:bottom w:val="single" w:sz="4" w:space="0" w:color="auto"/>
              <w:right w:val="single" w:sz="4" w:space="0" w:color="auto"/>
            </w:tcBorders>
          </w:tcPr>
          <w:p w14:paraId="173E8655" w14:textId="61239CE2" w:rsidR="003943C3" w:rsidRPr="00495D84" w:rsidRDefault="003943C3" w:rsidP="003943C3">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54B42732" w14:textId="1437E216" w:rsidR="003943C3" w:rsidRPr="00495D84" w:rsidRDefault="003943C3" w:rsidP="003943C3">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2A63BA36"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tcPr>
          <w:p w14:paraId="1303606D" w14:textId="77777777" w:rsidR="003943C3" w:rsidRPr="00495D84" w:rsidRDefault="003943C3" w:rsidP="00E94096">
            <w:pPr>
              <w:pStyle w:val="TAL"/>
              <w:keepNext w:val="0"/>
              <w:rPr>
                <w:rFonts w:cs="Arial"/>
                <w:i/>
              </w:rPr>
            </w:pPr>
            <w:r w:rsidRPr="00495D84">
              <w:rPr>
                <w:i/>
              </w:rPr>
              <w:lastRenderedPageBreak/>
              <w:t>BFR-SSB-Resource</w:t>
            </w:r>
          </w:p>
        </w:tc>
        <w:tc>
          <w:tcPr>
            <w:tcW w:w="1385" w:type="pct"/>
            <w:tcBorders>
              <w:top w:val="single" w:sz="4" w:space="0" w:color="auto"/>
              <w:left w:val="single" w:sz="4" w:space="0" w:color="auto"/>
              <w:bottom w:val="single" w:sz="4" w:space="0" w:color="auto"/>
              <w:right w:val="single" w:sz="4" w:space="0" w:color="auto"/>
            </w:tcBorders>
          </w:tcPr>
          <w:p w14:paraId="0396E34F" w14:textId="2615D00D" w:rsidR="003943C3" w:rsidRPr="00495D84" w:rsidRDefault="003943C3" w:rsidP="003943C3">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2038" w:type="pct"/>
            <w:tcBorders>
              <w:top w:val="single" w:sz="4" w:space="0" w:color="auto"/>
              <w:left w:val="single" w:sz="4" w:space="0" w:color="auto"/>
              <w:bottom w:val="single" w:sz="4" w:space="0" w:color="auto"/>
              <w:right w:val="single" w:sz="4" w:space="0" w:color="auto"/>
            </w:tcBorders>
          </w:tcPr>
          <w:p w14:paraId="4E9AF988" w14:textId="3593E687" w:rsidR="003943C3" w:rsidRPr="00495D84" w:rsidRDefault="003943C3" w:rsidP="003943C3">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3943C3" w:rsidRPr="00495D84" w14:paraId="58906F35"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4EEB815C" w14:textId="77777777" w:rsidR="003943C3" w:rsidRPr="00495D84" w:rsidRDefault="003943C3" w:rsidP="00E94096">
            <w:pPr>
              <w:pStyle w:val="TAL"/>
              <w:keepNext w:val="0"/>
            </w:pPr>
            <w:r w:rsidRPr="00495D84">
              <w:rPr>
                <w:rFonts w:cs="Arial"/>
              </w:rPr>
              <w:t>ra-ssb-OccasionMaskIndex</w:t>
            </w:r>
          </w:p>
        </w:tc>
        <w:tc>
          <w:tcPr>
            <w:tcW w:w="1385" w:type="pct"/>
            <w:tcBorders>
              <w:top w:val="single" w:sz="4" w:space="0" w:color="auto"/>
              <w:left w:val="single" w:sz="4" w:space="0" w:color="auto"/>
              <w:bottom w:val="single" w:sz="4" w:space="0" w:color="auto"/>
              <w:right w:val="single" w:sz="4" w:space="0" w:color="auto"/>
            </w:tcBorders>
            <w:hideMark/>
          </w:tcPr>
          <w:p w14:paraId="3BCE74CC" w14:textId="77777777" w:rsidR="003943C3" w:rsidRPr="00495D84" w:rsidRDefault="003943C3" w:rsidP="003943C3">
            <w:pPr>
              <w:pStyle w:val="TAC"/>
              <w:rPr>
                <w:rFonts w:cs="Arial"/>
                <w:lang w:eastAsia="zh-CN"/>
              </w:rPr>
            </w:pPr>
            <w:r w:rsidRPr="00495D84">
              <w:rPr>
                <w:rFonts w:cs="Arial"/>
                <w:lang w:eastAsia="zh-CN"/>
              </w:rPr>
              <w:t>1</w:t>
            </w:r>
          </w:p>
        </w:tc>
        <w:tc>
          <w:tcPr>
            <w:tcW w:w="2038" w:type="pct"/>
            <w:tcBorders>
              <w:top w:val="single" w:sz="4" w:space="0" w:color="auto"/>
              <w:left w:val="single" w:sz="4" w:space="0" w:color="auto"/>
              <w:bottom w:val="single" w:sz="4" w:space="0" w:color="auto"/>
              <w:right w:val="single" w:sz="4" w:space="0" w:color="auto"/>
            </w:tcBorders>
            <w:hideMark/>
          </w:tcPr>
          <w:p w14:paraId="7A638FCC" w14:textId="5A98FA75" w:rsidR="003943C3" w:rsidRPr="00495D84" w:rsidRDefault="003943C3" w:rsidP="003943C3">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3943C3" w:rsidRPr="00495D84" w14:paraId="429C2728" w14:textId="77777777" w:rsidTr="00E94096">
        <w:trPr>
          <w:cantSplit/>
          <w:jc w:val="center"/>
        </w:trPr>
        <w:tc>
          <w:tcPr>
            <w:tcW w:w="1577" w:type="pct"/>
            <w:tcBorders>
              <w:top w:val="single" w:sz="4" w:space="0" w:color="auto"/>
              <w:left w:val="single" w:sz="4" w:space="0" w:color="auto"/>
              <w:bottom w:val="single" w:sz="4" w:space="0" w:color="auto"/>
              <w:right w:val="single" w:sz="4" w:space="0" w:color="auto"/>
            </w:tcBorders>
            <w:hideMark/>
          </w:tcPr>
          <w:p w14:paraId="380725E3" w14:textId="77777777" w:rsidR="003943C3" w:rsidRPr="00495D84" w:rsidRDefault="003943C3" w:rsidP="00E94096">
            <w:pPr>
              <w:pStyle w:val="TAL"/>
              <w:keepNext w:val="0"/>
              <w:rPr>
                <w:rFonts w:cs="Arial"/>
              </w:rPr>
            </w:pPr>
            <w:r w:rsidRPr="00495D84">
              <w:rPr>
                <w:rFonts w:cs="Arial"/>
              </w:rPr>
              <w:t>rsrp-ThresholdSSB</w:t>
            </w:r>
          </w:p>
        </w:tc>
        <w:tc>
          <w:tcPr>
            <w:tcW w:w="1385" w:type="pct"/>
            <w:tcBorders>
              <w:top w:val="single" w:sz="4" w:space="0" w:color="auto"/>
              <w:left w:val="single" w:sz="4" w:space="0" w:color="auto"/>
              <w:bottom w:val="single" w:sz="4" w:space="0" w:color="auto"/>
              <w:right w:val="single" w:sz="4" w:space="0" w:color="auto"/>
            </w:tcBorders>
            <w:hideMark/>
          </w:tcPr>
          <w:p w14:paraId="054542F2" w14:textId="77777777" w:rsidR="003943C3" w:rsidRPr="00495D84" w:rsidRDefault="003943C3" w:rsidP="003943C3">
            <w:pPr>
              <w:pStyle w:val="TAC"/>
              <w:rPr>
                <w:rFonts w:cs="Arial"/>
                <w:lang w:eastAsia="zh-CN"/>
              </w:rPr>
            </w:pPr>
            <w:r w:rsidRPr="00495D84">
              <w:rPr>
                <w:lang w:eastAsia="zh-CN"/>
              </w:rPr>
              <w:t>RSRP_51</w:t>
            </w:r>
          </w:p>
        </w:tc>
        <w:tc>
          <w:tcPr>
            <w:tcW w:w="2038" w:type="pct"/>
            <w:tcBorders>
              <w:top w:val="single" w:sz="4" w:space="0" w:color="auto"/>
              <w:left w:val="single" w:sz="4" w:space="0" w:color="auto"/>
              <w:bottom w:val="single" w:sz="4" w:space="0" w:color="auto"/>
              <w:right w:val="single" w:sz="4" w:space="0" w:color="auto"/>
            </w:tcBorders>
            <w:hideMark/>
          </w:tcPr>
          <w:p w14:paraId="4D25EA59" w14:textId="638896FA" w:rsidR="003943C3" w:rsidRPr="00495D84" w:rsidRDefault="003943C3" w:rsidP="003943C3">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actual</w:t>
            </w:r>
            <w:r w:rsidR="00B27C84">
              <w:rPr>
                <w:rFonts w:cs="Arial"/>
                <w:lang w:eastAsia="zh-CN"/>
              </w:rPr>
              <w:t xml:space="preserve"> </w:t>
            </w:r>
            <w:r w:rsidRPr="00495D84">
              <w:rPr>
                <w:rFonts w:cs="Arial"/>
                <w:lang w:eastAsia="zh-CN"/>
              </w:rPr>
              <w:t>value</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threshold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781FF2" w:rsidRPr="00495D84">
              <w:rPr>
                <w:rFonts w:cs="Arial"/>
                <w:lang w:eastAsia="zh-CN"/>
              </w:rPr>
              <w:t>5</w:t>
            </w:r>
            <w:r w:rsidR="00781FF2">
              <w:rPr>
                <w:rFonts w:cs="Arial"/>
                <w:lang w:eastAsia="zh-CN"/>
              </w:rPr>
              <w:t xml:space="preserve"> dB</w:t>
            </w:r>
            <w:r w:rsidRPr="00495D84">
              <w:rPr>
                <w:rFonts w:cs="Arial"/>
                <w:lang w:eastAsia="zh-CN"/>
              </w:rPr>
              <w:t>m,</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defined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TS</w:t>
            </w:r>
            <w:r w:rsidR="00B27C84">
              <w:rPr>
                <w:rFonts w:cs="Arial"/>
                <w:lang w:eastAsia="zh-CN"/>
              </w:rPr>
              <w:t xml:space="preserve"> </w:t>
            </w:r>
            <w:r w:rsidRPr="00495D84">
              <w:rPr>
                <w:rFonts w:cs="Arial"/>
                <w:lang w:eastAsia="zh-CN"/>
              </w:rPr>
              <w:t>38.331</w:t>
            </w:r>
            <w:r w:rsidR="00B27C84">
              <w:rPr>
                <w:rFonts w:cs="Arial"/>
                <w:lang w:eastAsia="zh-CN"/>
              </w:rPr>
              <w:t xml:space="preserve"> </w:t>
            </w:r>
            <w:r w:rsidRPr="00495D84">
              <w:rPr>
                <w:rFonts w:cs="Arial"/>
                <w:lang w:eastAsia="zh-CN"/>
              </w:rPr>
              <w:t>[2].</w:t>
            </w:r>
          </w:p>
        </w:tc>
      </w:tr>
      <w:tr w:rsidR="003943C3" w:rsidRPr="00495D84" w14:paraId="6BE79F7E" w14:textId="77777777" w:rsidTr="00E94096">
        <w:trPr>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7B9706AA" w14:textId="2EA4C736" w:rsidR="003943C3" w:rsidRPr="00495D84" w:rsidRDefault="00E94096" w:rsidP="00E94096">
            <w:pPr>
              <w:pStyle w:val="TAN"/>
              <w:keepNext w:val="0"/>
            </w:pPr>
            <w:r>
              <w:t>NOTE:</w:t>
            </w:r>
            <w:r w:rsidR="003943C3" w:rsidRPr="00495D84">
              <w:rPr>
                <w:lang w:eastAsia="zh-CN"/>
              </w:rPr>
              <w:tab/>
            </w:r>
            <w:r w:rsidR="003943C3" w:rsidRPr="00495D84">
              <w:t>For</w:t>
            </w:r>
            <w:r w:rsidR="00B27C84">
              <w:t xml:space="preserve"> </w:t>
            </w:r>
            <w:r w:rsidR="003943C3" w:rsidRPr="00495D84">
              <w:t>further</w:t>
            </w:r>
            <w:r w:rsidR="00B27C84">
              <w:t xml:space="preserve"> </w:t>
            </w:r>
            <w:r w:rsidR="003943C3" w:rsidRPr="00495D84">
              <w:t>information</w:t>
            </w:r>
            <w:r w:rsidR="00B27C84">
              <w:t xml:space="preserve"> </w:t>
            </w:r>
            <w:r w:rsidR="003943C3" w:rsidRPr="00495D84">
              <w:t>see</w:t>
            </w:r>
            <w:r w:rsidR="00B27C84">
              <w:t xml:space="preserve"> </w:t>
            </w:r>
            <w:r w:rsidR="003943C3" w:rsidRPr="00495D84">
              <w:t>clause</w:t>
            </w:r>
            <w:r w:rsidR="00B27C84">
              <w:t xml:space="preserve"> </w:t>
            </w:r>
            <w:r w:rsidR="003943C3" w:rsidRPr="00495D84">
              <w:t>6.3.2</w:t>
            </w:r>
            <w:r w:rsidR="00B27C84">
              <w:t xml:space="preserve"> </w:t>
            </w:r>
            <w:r w:rsidR="003943C3" w:rsidRPr="00495D84">
              <w:t>in</w:t>
            </w:r>
            <w:r w:rsidR="00B27C84">
              <w:t xml:space="preserve"> </w:t>
            </w:r>
            <w:r w:rsidR="003943C3" w:rsidRPr="00495D84">
              <w:t>TS</w:t>
            </w:r>
            <w:r w:rsidR="00B27C84">
              <w:t xml:space="preserve"> </w:t>
            </w:r>
            <w:r w:rsidR="003943C3" w:rsidRPr="00495D84">
              <w:t>38.331</w:t>
            </w:r>
            <w:r w:rsidR="00B27C84">
              <w:t xml:space="preserve"> </w:t>
            </w:r>
            <w:r w:rsidR="003943C3" w:rsidRPr="00495D84">
              <w:t>[2].</w:t>
            </w:r>
          </w:p>
        </w:tc>
      </w:tr>
    </w:tbl>
    <w:p w14:paraId="1CC99243" w14:textId="77777777" w:rsidR="003943C3" w:rsidRPr="00495D84" w:rsidRDefault="003943C3" w:rsidP="003943C3">
      <w:pPr>
        <w:rPr>
          <w:lang w:eastAsia="zh-CN"/>
        </w:rPr>
      </w:pPr>
    </w:p>
    <w:p w14:paraId="7C9C81C0" w14:textId="77777777" w:rsidR="001268B4" w:rsidRPr="00495D84" w:rsidRDefault="001268B4" w:rsidP="001268B4">
      <w:pPr>
        <w:pStyle w:val="Heading2"/>
      </w:pPr>
      <w:r w:rsidRPr="00495D84">
        <w:t>A.3.9</w:t>
      </w:r>
      <w:r w:rsidRPr="00495D84">
        <w:tab/>
        <w:t>BWP configurations</w:t>
      </w:r>
    </w:p>
    <w:p w14:paraId="7C9C81C1" w14:textId="77777777" w:rsidR="001268B4" w:rsidRPr="00495D84" w:rsidRDefault="001268B4" w:rsidP="001268B4">
      <w:pPr>
        <w:pStyle w:val="Heading3"/>
        <w:rPr>
          <w:snapToGrid w:val="0"/>
        </w:rPr>
      </w:pPr>
      <w:r w:rsidRPr="00495D84">
        <w:rPr>
          <w:snapToGrid w:val="0"/>
        </w:rPr>
        <w:t>A.3.9.1</w:t>
      </w:r>
      <w:r w:rsidRPr="00495D84">
        <w:rPr>
          <w:snapToGrid w:val="0"/>
        </w:rPr>
        <w:tab/>
        <w:t>Introduction</w:t>
      </w:r>
    </w:p>
    <w:p w14:paraId="7C9C81C2" w14:textId="77020A4A" w:rsidR="001268B4" w:rsidRPr="00495D84" w:rsidRDefault="001268B4" w:rsidP="001268B4">
      <w:pPr>
        <w:rPr>
          <w:lang w:eastAsia="zh-CN"/>
        </w:rPr>
      </w:pPr>
      <w:r w:rsidRPr="00495D84">
        <w:rPr>
          <w:lang w:eastAsia="zh-CN"/>
        </w:rPr>
        <w:t xml:space="preserve">This </w:t>
      </w:r>
      <w:r w:rsidR="00E833B2" w:rsidRPr="00495D84">
        <w:rPr>
          <w:lang w:eastAsia="zh-CN"/>
        </w:rPr>
        <w:t>clause</w:t>
      </w:r>
      <w:r w:rsidRPr="00495D84">
        <w:rPr>
          <w:lang w:eastAsia="zh-CN"/>
        </w:rPr>
        <w:t xml:space="preserve"> provides the typical BWP configurations used for RRM test cases defined in </w:t>
      </w:r>
      <w:r w:rsidR="00E94096">
        <w:rPr>
          <w:lang w:eastAsia="zh-CN"/>
        </w:rPr>
        <w:t>annex</w:t>
      </w:r>
      <w:r w:rsidRPr="00495D84">
        <w:rPr>
          <w:lang w:eastAsia="zh-CN"/>
        </w:rPr>
        <w:t xml:space="preserve"> A. For downlink BWP, both initial BWP and dedicated BWP configurations are specified in </w:t>
      </w:r>
      <w:r w:rsidR="00E833B2" w:rsidRPr="00495D84">
        <w:rPr>
          <w:lang w:eastAsia="zh-CN"/>
        </w:rPr>
        <w:t>clause</w:t>
      </w:r>
      <w:r w:rsidRPr="00495D84">
        <w:rPr>
          <w:lang w:eastAsia="zh-CN"/>
        </w:rPr>
        <w:t xml:space="preserve"> A.3.9.2 and for uplink BWP, both initial BWP and dedicated BWP configurations are specified in </w:t>
      </w:r>
      <w:r w:rsidR="00E833B2" w:rsidRPr="00495D84">
        <w:rPr>
          <w:lang w:eastAsia="zh-CN"/>
        </w:rPr>
        <w:t>clause</w:t>
      </w:r>
      <w:r w:rsidRPr="00495D84">
        <w:rPr>
          <w:lang w:eastAsia="zh-CN"/>
        </w:rPr>
        <w:t xml:space="preserve"> A.3.9.3. To note that for other parameters not listed in this </w:t>
      </w:r>
      <w:r w:rsidR="00E833B2" w:rsidRPr="00495D84">
        <w:rPr>
          <w:lang w:eastAsia="zh-CN"/>
        </w:rPr>
        <w:t>clause</w:t>
      </w:r>
      <w:r w:rsidRPr="00495D84">
        <w:rPr>
          <w:lang w:eastAsia="zh-CN"/>
        </w:rPr>
        <w:t>, either it can be derived from the set up of each test or it is subjected to RAN5 specifications.</w:t>
      </w:r>
    </w:p>
    <w:p w14:paraId="7C9C81C3" w14:textId="77777777" w:rsidR="001268B4" w:rsidRPr="00495D84" w:rsidRDefault="001268B4" w:rsidP="001268B4">
      <w:pPr>
        <w:pStyle w:val="Heading3"/>
        <w:rPr>
          <w:snapToGrid w:val="0"/>
        </w:rPr>
      </w:pPr>
      <w:r w:rsidRPr="00495D84">
        <w:rPr>
          <w:snapToGrid w:val="0"/>
        </w:rPr>
        <w:t>A.3.9.2</w:t>
      </w:r>
      <w:r w:rsidRPr="00495D84">
        <w:rPr>
          <w:snapToGrid w:val="0"/>
        </w:rPr>
        <w:tab/>
        <w:t>Downlink BWP configurations</w:t>
      </w:r>
    </w:p>
    <w:p w14:paraId="7C9C81C4" w14:textId="77777777" w:rsidR="001268B4" w:rsidRPr="00495D84" w:rsidRDefault="001268B4" w:rsidP="001268B4">
      <w:pPr>
        <w:pStyle w:val="Heading4"/>
        <w:rPr>
          <w:snapToGrid w:val="0"/>
        </w:rPr>
      </w:pPr>
      <w:r w:rsidRPr="00495D84">
        <w:rPr>
          <w:snapToGrid w:val="0"/>
        </w:rPr>
        <w:t>A.3.9.2.1</w:t>
      </w:r>
      <w:r w:rsidRPr="00495D84">
        <w:rPr>
          <w:snapToGrid w:val="0"/>
        </w:rPr>
        <w:tab/>
        <w:t>Initial BWP</w:t>
      </w:r>
    </w:p>
    <w:p w14:paraId="7C9C81C5" w14:textId="77777777" w:rsidR="001268B4" w:rsidRPr="00495D84" w:rsidRDefault="001268B4" w:rsidP="0094339A">
      <w:pPr>
        <w:pStyle w:val="TH"/>
      </w:pPr>
      <w:r w:rsidRPr="00495D84">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67"/>
        <w:gridCol w:w="1701"/>
        <w:gridCol w:w="1701"/>
        <w:gridCol w:w="1760"/>
      </w:tblGrid>
      <w:tr w:rsidR="001268B4" w:rsidRPr="00495D84" w14:paraId="7C9C81C9"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249BF8F1" w:rsidR="001268B4" w:rsidRPr="00495D84" w:rsidRDefault="001268B4" w:rsidP="000B5C74">
            <w:pPr>
              <w:pStyle w:val="TAH"/>
              <w:ind w:left="63"/>
            </w:pPr>
            <w:r w:rsidRPr="00495D84">
              <w:t>BWP</w:t>
            </w:r>
            <w:r w:rsidR="00B27C84">
              <w:t xml:space="preserve"> </w:t>
            </w:r>
            <w:r w:rsidRPr="00495D84">
              <w:t>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495D84" w:rsidRDefault="001268B4" w:rsidP="000B5C74">
            <w:pPr>
              <w:pStyle w:val="TAH"/>
            </w:pPr>
            <w:r w:rsidRPr="00495D84">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495D84" w:rsidRDefault="001268B4" w:rsidP="000B5C74">
            <w:pPr>
              <w:pStyle w:val="TAH"/>
            </w:pPr>
            <w:r w:rsidRPr="00495D84">
              <w:t>Values</w:t>
            </w:r>
          </w:p>
        </w:tc>
      </w:tr>
      <w:tr w:rsidR="001268B4" w:rsidRPr="00495D84" w14:paraId="7C9C81CF"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2C9906F3" w:rsidR="001268B4" w:rsidRPr="00495D84" w:rsidRDefault="001268B4" w:rsidP="000B5C74">
            <w:pPr>
              <w:pStyle w:val="TAL"/>
            </w:pPr>
            <w:r w:rsidRPr="00495D84">
              <w:rPr>
                <w:lang w:eastAsia="zh-CN"/>
              </w:rPr>
              <w:t>Reference</w:t>
            </w:r>
            <w:r w:rsidR="00B27C84">
              <w:rPr>
                <w:lang w:eastAsia="zh-CN"/>
              </w:rPr>
              <w:t xml:space="preserve"> </w:t>
            </w:r>
            <w:r w:rsidRPr="00495D84">
              <w:rPr>
                <w:lang w:eastAsia="zh-CN"/>
              </w:rPr>
              <w:t>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495D84" w:rsidRDefault="001268B4" w:rsidP="000B5C74">
            <w:pPr>
              <w:pStyle w:val="TAL"/>
              <w:rPr>
                <w:lang w:eastAsia="zh-CN"/>
              </w:rPr>
            </w:pPr>
            <w:r w:rsidRPr="00495D84">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495D84" w:rsidRDefault="001268B4" w:rsidP="000B5C74">
            <w:pPr>
              <w:pStyle w:val="TAL"/>
              <w:rPr>
                <w:lang w:eastAsia="zh-CN"/>
              </w:rPr>
            </w:pPr>
            <w:r w:rsidRPr="00495D84">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495D84" w:rsidRDefault="001268B4" w:rsidP="000B5C74">
            <w:pPr>
              <w:pStyle w:val="TAL"/>
              <w:rPr>
                <w:lang w:eastAsia="zh-CN"/>
              </w:rPr>
            </w:pPr>
          </w:p>
        </w:tc>
      </w:tr>
      <w:tr w:rsidR="001268B4" w:rsidRPr="00495D84" w14:paraId="7C9C81D5"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2BB19EE3" w:rsidR="001268B4" w:rsidRPr="00495D84" w:rsidRDefault="001268B4" w:rsidP="000B5C74">
            <w:pPr>
              <w:pStyle w:val="TAL"/>
            </w:pPr>
            <w:r w:rsidRPr="00495D84">
              <w:t>Starting</w:t>
            </w:r>
            <w:r w:rsidR="00B27C84">
              <w:t xml:space="preserve"> </w:t>
            </w:r>
            <w:r w:rsidRPr="00495D84">
              <w:t>PRB</w:t>
            </w:r>
            <w:r w:rsidR="00B27C84">
              <w:t xml:space="preserve"> </w:t>
            </w:r>
            <w:r w:rsidRPr="00495D84">
              <w:t>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495D84"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495D84" w:rsidRDefault="001268B4" w:rsidP="000B5C74">
            <w:pPr>
              <w:pStyle w:val="TAL"/>
              <w:rPr>
                <w:lang w:eastAsia="zh-CN"/>
              </w:rPr>
            </w:pPr>
            <w:r w:rsidRPr="00495D84">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57187AA2" w:rsidR="001268B4" w:rsidRPr="00495D84" w:rsidRDefault="001268B4" w:rsidP="000B5C74">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495D84" w:rsidRDefault="001268B4" w:rsidP="000B5C74">
            <w:pPr>
              <w:pStyle w:val="TAL"/>
              <w:rPr>
                <w:lang w:eastAsia="zh-CN"/>
              </w:rPr>
            </w:pPr>
          </w:p>
        </w:tc>
      </w:tr>
      <w:tr w:rsidR="001268B4" w:rsidRPr="00495D84" w14:paraId="7C9C81DB" w14:textId="77777777" w:rsidTr="00B27C8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495D84" w:rsidRDefault="001268B4" w:rsidP="000B5C74">
            <w:pPr>
              <w:pStyle w:val="TAL"/>
            </w:pPr>
            <w:r w:rsidRPr="00495D84">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397E19F6" w:rsidR="001268B4" w:rsidRPr="00495D84" w:rsidRDefault="00F62654" w:rsidP="000B5C74">
            <w:pPr>
              <w:pStyle w:val="TAL"/>
              <w:jc w:val="center"/>
              <w:rPr>
                <w:lang w:eastAsia="zh-CN"/>
              </w:rPr>
            </w:pPr>
            <w:r>
              <w:rPr>
                <w:lang w:eastAsia="zh-CN"/>
              </w:rPr>
              <w:t>P</w:t>
            </w:r>
            <w:r w:rsidR="001268B4" w:rsidRPr="00495D84">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51233638" w:rsidR="001268B4" w:rsidRPr="00495D84" w:rsidRDefault="001268B4" w:rsidP="000B5C74">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6436C758" w:rsidR="001268B4" w:rsidRPr="00495D84" w:rsidRDefault="000C6708" w:rsidP="000B5C74">
            <w:pPr>
              <w:pStyle w:val="TAL"/>
              <w:rPr>
                <w:lang w:eastAsia="zh-CN"/>
              </w:rPr>
            </w:pPr>
            <w:r w:rsidRPr="009F2A10">
              <w:rPr>
                <w:lang w:eastAsia="zh-CN"/>
              </w:rPr>
              <w:t>same as RMSI CORESET (CORESET #0) defined in each test</w:t>
            </w:r>
            <w:r w:rsidRPr="009F2A10">
              <w:rPr>
                <w:vertAlign w:val="superscript"/>
              </w:rPr>
              <w:t xml:space="preserve"> Note 2</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495D84" w:rsidRDefault="001268B4" w:rsidP="000B5C74">
            <w:pPr>
              <w:pStyle w:val="TAL"/>
              <w:rPr>
                <w:lang w:eastAsia="zh-CN"/>
              </w:rPr>
            </w:pPr>
          </w:p>
        </w:tc>
      </w:tr>
      <w:tr w:rsidR="001268B4" w:rsidRPr="00495D84" w14:paraId="7C9C81DD"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13FD8A28" w14:textId="77777777" w:rsidR="000C6708" w:rsidRPr="009F2A10" w:rsidRDefault="000C6708" w:rsidP="000C6708">
            <w:pPr>
              <w:pStyle w:val="TAN"/>
            </w:pPr>
            <w:r w:rsidRPr="009F2A10">
              <w:rPr>
                <w:lang w:eastAsia="zh-CN"/>
              </w:rPr>
              <w:t>NOTE 1:</w:t>
            </w:r>
            <w:r w:rsidRPr="009F2A10">
              <w:rPr>
                <w:lang w:eastAsia="zh-CN"/>
              </w:rPr>
              <w:tab/>
            </w:r>
            <w:r w:rsidRPr="009F2A10">
              <w:t>RB</w:t>
            </w:r>
            <w:r w:rsidRPr="009F2A10">
              <w:rPr>
                <w:vertAlign w:val="subscript"/>
              </w:rPr>
              <w:t xml:space="preserve">c </w:t>
            </w:r>
            <w:r w:rsidRPr="009F2A10">
              <w:t>is the lowest PRB index to guarantee the BWP including CORESET #0 which is defined in clause A.3.1.2.</w:t>
            </w:r>
          </w:p>
          <w:p w14:paraId="7C9C81DC" w14:textId="00A9E0E6" w:rsidR="001268B4" w:rsidRPr="00495D84" w:rsidRDefault="000C6708" w:rsidP="000C6708">
            <w:pPr>
              <w:pStyle w:val="TAN"/>
              <w:rPr>
                <w:lang w:eastAsia="zh-CN"/>
              </w:rPr>
            </w:pPr>
            <w:r w:rsidRPr="009F2A10">
              <w:rPr>
                <w:lang w:eastAsia="zh-CN"/>
              </w:rPr>
              <w:t>Note 2:</w:t>
            </w:r>
            <w:r w:rsidRPr="009F2A10">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9F2A10">
              <w:t>..</w:t>
            </w:r>
          </w:p>
        </w:tc>
      </w:tr>
    </w:tbl>
    <w:p w14:paraId="7C9C81DE" w14:textId="77777777" w:rsidR="001268B4" w:rsidRPr="00495D84" w:rsidRDefault="001268B4" w:rsidP="001268B4">
      <w:pPr>
        <w:rPr>
          <w:rFonts w:eastAsia="MS Mincho"/>
          <w:snapToGrid w:val="0"/>
        </w:rPr>
      </w:pPr>
    </w:p>
    <w:p w14:paraId="7C9C81DF" w14:textId="77777777" w:rsidR="001268B4" w:rsidRPr="00495D84" w:rsidRDefault="001268B4" w:rsidP="001268B4">
      <w:pPr>
        <w:pStyle w:val="Heading4"/>
        <w:rPr>
          <w:snapToGrid w:val="0"/>
        </w:rPr>
      </w:pPr>
      <w:r w:rsidRPr="00495D84">
        <w:rPr>
          <w:snapToGrid w:val="0"/>
        </w:rPr>
        <w:lastRenderedPageBreak/>
        <w:t>A.3.9.2.2</w:t>
      </w:r>
      <w:r w:rsidRPr="00495D84">
        <w:rPr>
          <w:snapToGrid w:val="0"/>
        </w:rPr>
        <w:tab/>
        <w:t>Dedicated BWP</w:t>
      </w:r>
    </w:p>
    <w:p w14:paraId="7C9C81E0" w14:textId="74AA306A" w:rsidR="001268B4" w:rsidRPr="00495D84" w:rsidRDefault="001268B4" w:rsidP="0094339A">
      <w:pPr>
        <w:pStyle w:val="TH"/>
      </w:pPr>
      <w:r w:rsidRPr="00495D84">
        <w:t>Table A.3.9.2.2-1: Downlink BWP patterns for dedicated BWP configuration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8"/>
        <w:gridCol w:w="556"/>
        <w:gridCol w:w="1128"/>
        <w:gridCol w:w="1129"/>
        <w:gridCol w:w="1129"/>
        <w:gridCol w:w="1129"/>
        <w:gridCol w:w="1129"/>
        <w:gridCol w:w="1129"/>
        <w:gridCol w:w="1132"/>
      </w:tblGrid>
      <w:tr w:rsidR="00194317" w:rsidRPr="00495D84" w14:paraId="38A91A0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E67BB16" w14:textId="5D6150A5" w:rsidR="00194317" w:rsidRPr="00495D84" w:rsidRDefault="00194317" w:rsidP="00191335">
            <w:pPr>
              <w:pStyle w:val="TAH"/>
              <w:spacing w:line="256" w:lineRule="auto"/>
            </w:pPr>
            <w:r w:rsidRPr="00495D84">
              <w:t>BWP</w:t>
            </w:r>
            <w:r w:rsidR="00B27C84">
              <w:t xml:space="preserve"> </w:t>
            </w:r>
            <w:r w:rsidRPr="00495D84">
              <w:t>Parameters</w:t>
            </w:r>
          </w:p>
        </w:tc>
        <w:tc>
          <w:tcPr>
            <w:tcW w:w="289" w:type="pct"/>
            <w:tcBorders>
              <w:top w:val="single" w:sz="4" w:space="0" w:color="auto"/>
              <w:left w:val="single" w:sz="4" w:space="0" w:color="auto"/>
              <w:bottom w:val="single" w:sz="4" w:space="0" w:color="auto"/>
              <w:right w:val="single" w:sz="4" w:space="0" w:color="auto"/>
            </w:tcBorders>
            <w:hideMark/>
          </w:tcPr>
          <w:p w14:paraId="7C812097" w14:textId="77777777" w:rsidR="00194317" w:rsidRPr="00495D84" w:rsidRDefault="00194317" w:rsidP="00191335">
            <w:pPr>
              <w:pStyle w:val="TAH"/>
              <w:spacing w:line="256" w:lineRule="auto"/>
            </w:pPr>
            <w:r w:rsidRPr="00495D84">
              <w:t>Unit</w:t>
            </w:r>
          </w:p>
        </w:tc>
        <w:tc>
          <w:tcPr>
            <w:tcW w:w="4105" w:type="pct"/>
            <w:gridSpan w:val="7"/>
            <w:tcBorders>
              <w:top w:val="single" w:sz="4" w:space="0" w:color="auto"/>
              <w:left w:val="single" w:sz="4" w:space="0" w:color="auto"/>
              <w:bottom w:val="single" w:sz="4" w:space="0" w:color="auto"/>
              <w:right w:val="single" w:sz="4" w:space="0" w:color="auto"/>
            </w:tcBorders>
            <w:hideMark/>
          </w:tcPr>
          <w:p w14:paraId="00CC4CC0" w14:textId="77777777" w:rsidR="00194317" w:rsidRPr="00495D84" w:rsidRDefault="00194317" w:rsidP="00191335">
            <w:pPr>
              <w:pStyle w:val="TAH"/>
              <w:spacing w:line="256" w:lineRule="auto"/>
            </w:pPr>
            <w:r w:rsidRPr="00495D84">
              <w:t>Values</w:t>
            </w:r>
          </w:p>
        </w:tc>
      </w:tr>
      <w:tr w:rsidR="00194317" w:rsidRPr="00495D84" w14:paraId="05EEA517"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4A581B77" w14:textId="6953D0B3" w:rsidR="00194317" w:rsidRPr="00495D84" w:rsidRDefault="00194317" w:rsidP="00191335">
            <w:pPr>
              <w:pStyle w:val="TAL"/>
              <w:spacing w:line="256" w:lineRule="auto"/>
            </w:pPr>
            <w:r w:rsidRPr="00495D84">
              <w:rPr>
                <w:lang w:eastAsia="zh-CN"/>
              </w:rPr>
              <w:t>Reference</w:t>
            </w:r>
            <w:r w:rsidR="00B27C84">
              <w:rPr>
                <w:lang w:eastAsia="zh-CN"/>
              </w:rPr>
              <w:t xml:space="preserve"> </w:t>
            </w:r>
            <w:r w:rsidRPr="00495D84">
              <w:rPr>
                <w:lang w:eastAsia="zh-CN"/>
              </w:rPr>
              <w:t>BWP</w:t>
            </w:r>
          </w:p>
        </w:tc>
        <w:tc>
          <w:tcPr>
            <w:tcW w:w="289" w:type="pct"/>
            <w:tcBorders>
              <w:top w:val="single" w:sz="4" w:space="0" w:color="auto"/>
              <w:left w:val="single" w:sz="4" w:space="0" w:color="auto"/>
              <w:bottom w:val="single" w:sz="4" w:space="0" w:color="auto"/>
              <w:right w:val="single" w:sz="4" w:space="0" w:color="auto"/>
            </w:tcBorders>
          </w:tcPr>
          <w:p w14:paraId="31228DE1"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15A9CEED" w14:textId="77777777" w:rsidR="00194317" w:rsidRPr="00495D84" w:rsidRDefault="00194317" w:rsidP="00191335">
            <w:pPr>
              <w:pStyle w:val="TAL"/>
              <w:spacing w:line="256" w:lineRule="auto"/>
              <w:rPr>
                <w:lang w:eastAsia="zh-CN"/>
              </w:rPr>
            </w:pPr>
            <w:r w:rsidRPr="00495D84">
              <w:rPr>
                <w:lang w:eastAsia="zh-CN"/>
              </w:rPr>
              <w:t>DLBWP.1.1</w:t>
            </w:r>
          </w:p>
        </w:tc>
        <w:tc>
          <w:tcPr>
            <w:tcW w:w="586" w:type="pct"/>
            <w:tcBorders>
              <w:top w:val="single" w:sz="4" w:space="0" w:color="auto"/>
              <w:left w:val="single" w:sz="4" w:space="0" w:color="auto"/>
              <w:bottom w:val="single" w:sz="4" w:space="0" w:color="auto"/>
              <w:right w:val="single" w:sz="4" w:space="0" w:color="auto"/>
            </w:tcBorders>
            <w:hideMark/>
          </w:tcPr>
          <w:p w14:paraId="2E7419F0" w14:textId="77777777" w:rsidR="00194317" w:rsidRPr="00495D84" w:rsidRDefault="00194317" w:rsidP="00191335">
            <w:pPr>
              <w:pStyle w:val="TAL"/>
              <w:spacing w:line="256" w:lineRule="auto"/>
              <w:rPr>
                <w:lang w:eastAsia="zh-CN"/>
              </w:rPr>
            </w:pPr>
            <w:r w:rsidRPr="00495D84">
              <w:rPr>
                <w:lang w:eastAsia="zh-CN"/>
              </w:rPr>
              <w:t>DLBWP.1.2</w:t>
            </w:r>
          </w:p>
        </w:tc>
        <w:tc>
          <w:tcPr>
            <w:tcW w:w="586" w:type="pct"/>
            <w:tcBorders>
              <w:top w:val="single" w:sz="4" w:space="0" w:color="auto"/>
              <w:left w:val="single" w:sz="4" w:space="0" w:color="auto"/>
              <w:bottom w:val="single" w:sz="4" w:space="0" w:color="auto"/>
              <w:right w:val="single" w:sz="4" w:space="0" w:color="auto"/>
            </w:tcBorders>
            <w:hideMark/>
          </w:tcPr>
          <w:p w14:paraId="3713DCBC" w14:textId="77777777" w:rsidR="00194317" w:rsidRPr="00495D84" w:rsidRDefault="00194317" w:rsidP="00191335">
            <w:pPr>
              <w:pStyle w:val="TAL"/>
              <w:spacing w:line="256" w:lineRule="auto"/>
              <w:rPr>
                <w:lang w:eastAsia="zh-CN"/>
              </w:rPr>
            </w:pPr>
            <w:r w:rsidRPr="00495D84">
              <w:rPr>
                <w:lang w:eastAsia="zh-CN"/>
              </w:rPr>
              <w:t>DLBWP.1.3</w:t>
            </w:r>
          </w:p>
        </w:tc>
        <w:tc>
          <w:tcPr>
            <w:tcW w:w="586" w:type="pct"/>
            <w:tcBorders>
              <w:top w:val="single" w:sz="4" w:space="0" w:color="auto"/>
              <w:left w:val="single" w:sz="4" w:space="0" w:color="auto"/>
              <w:bottom w:val="single" w:sz="4" w:space="0" w:color="auto"/>
              <w:right w:val="single" w:sz="4" w:space="0" w:color="auto"/>
            </w:tcBorders>
          </w:tcPr>
          <w:p w14:paraId="1007FC41" w14:textId="77777777" w:rsidR="00194317" w:rsidRPr="00495D84" w:rsidRDefault="00194317" w:rsidP="00191335">
            <w:pPr>
              <w:pStyle w:val="TAL"/>
              <w:spacing w:line="256" w:lineRule="auto"/>
              <w:rPr>
                <w:lang w:eastAsia="zh-CN"/>
              </w:rPr>
            </w:pPr>
            <w:r w:rsidRPr="00495D84">
              <w:rPr>
                <w:lang w:eastAsia="zh-CN"/>
              </w:rPr>
              <w:t>DLBWP.1.4</w:t>
            </w:r>
          </w:p>
        </w:tc>
        <w:tc>
          <w:tcPr>
            <w:tcW w:w="586" w:type="pct"/>
            <w:tcBorders>
              <w:top w:val="single" w:sz="4" w:space="0" w:color="auto"/>
              <w:left w:val="single" w:sz="4" w:space="0" w:color="auto"/>
              <w:bottom w:val="single" w:sz="4" w:space="0" w:color="auto"/>
              <w:right w:val="single" w:sz="4" w:space="0" w:color="auto"/>
            </w:tcBorders>
          </w:tcPr>
          <w:p w14:paraId="1D6508EE" w14:textId="77777777" w:rsidR="00194317" w:rsidRPr="00495D84" w:rsidRDefault="00194317" w:rsidP="00191335">
            <w:pPr>
              <w:pStyle w:val="TAL"/>
              <w:spacing w:line="256" w:lineRule="auto"/>
              <w:rPr>
                <w:lang w:eastAsia="zh-CN"/>
              </w:rPr>
            </w:pPr>
            <w:r w:rsidRPr="00495D84">
              <w:rPr>
                <w:lang w:eastAsia="zh-CN"/>
              </w:rPr>
              <w:t>DLBWP.1.5</w:t>
            </w:r>
          </w:p>
        </w:tc>
        <w:tc>
          <w:tcPr>
            <w:tcW w:w="586" w:type="pct"/>
            <w:tcBorders>
              <w:top w:val="single" w:sz="4" w:space="0" w:color="auto"/>
              <w:left w:val="single" w:sz="4" w:space="0" w:color="auto"/>
              <w:bottom w:val="single" w:sz="4" w:space="0" w:color="auto"/>
              <w:right w:val="single" w:sz="4" w:space="0" w:color="auto"/>
            </w:tcBorders>
          </w:tcPr>
          <w:p w14:paraId="48145898" w14:textId="77777777" w:rsidR="00194317" w:rsidRPr="00495D84" w:rsidRDefault="00194317" w:rsidP="00191335">
            <w:pPr>
              <w:pStyle w:val="TAL"/>
              <w:spacing w:line="256" w:lineRule="auto"/>
              <w:rPr>
                <w:lang w:eastAsia="zh-CN"/>
              </w:rPr>
            </w:pPr>
            <w:r w:rsidRPr="00495D84">
              <w:rPr>
                <w:lang w:eastAsia="zh-CN"/>
              </w:rPr>
              <w:t>DLBWP.1.6</w:t>
            </w:r>
          </w:p>
        </w:tc>
        <w:tc>
          <w:tcPr>
            <w:tcW w:w="588" w:type="pct"/>
            <w:tcBorders>
              <w:top w:val="single" w:sz="4" w:space="0" w:color="auto"/>
              <w:left w:val="single" w:sz="4" w:space="0" w:color="auto"/>
              <w:bottom w:val="single" w:sz="4" w:space="0" w:color="auto"/>
              <w:right w:val="single" w:sz="4" w:space="0" w:color="auto"/>
            </w:tcBorders>
          </w:tcPr>
          <w:p w14:paraId="4F9799A8" w14:textId="77777777" w:rsidR="00194317" w:rsidRPr="00495D84" w:rsidRDefault="00194317" w:rsidP="00191335">
            <w:pPr>
              <w:pStyle w:val="TAL"/>
              <w:spacing w:line="256" w:lineRule="auto"/>
              <w:rPr>
                <w:lang w:eastAsia="ja-JP"/>
              </w:rPr>
            </w:pPr>
            <w:r w:rsidRPr="00495D84">
              <w:rPr>
                <w:rFonts w:hint="eastAsia"/>
                <w:lang w:eastAsia="ja-JP"/>
              </w:rPr>
              <w:t>D</w:t>
            </w:r>
            <w:r w:rsidRPr="00495D84">
              <w:rPr>
                <w:lang w:eastAsia="ja-JP"/>
              </w:rPr>
              <w:t>LBWP.1.7</w:t>
            </w:r>
          </w:p>
        </w:tc>
      </w:tr>
      <w:tr w:rsidR="00194317" w:rsidRPr="00495D84" w14:paraId="0CBD3B86"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2F401BC7" w14:textId="6DE85A63" w:rsidR="00194317" w:rsidRPr="00495D84" w:rsidRDefault="00194317" w:rsidP="00191335">
            <w:pPr>
              <w:pStyle w:val="TAL"/>
              <w:spacing w:line="256" w:lineRule="auto"/>
            </w:pPr>
            <w:r w:rsidRPr="00495D84">
              <w:t>Starting</w:t>
            </w:r>
            <w:r w:rsidR="00B27C84">
              <w:t xml:space="preserve"> </w:t>
            </w:r>
            <w:r w:rsidRPr="00495D84">
              <w:t>PRB</w:t>
            </w:r>
            <w:r w:rsidR="00B27C84">
              <w:t xml:space="preserve"> </w:t>
            </w:r>
            <w:r w:rsidRPr="00495D84">
              <w:t>index</w:t>
            </w:r>
          </w:p>
        </w:tc>
        <w:tc>
          <w:tcPr>
            <w:tcW w:w="289" w:type="pct"/>
            <w:tcBorders>
              <w:top w:val="single" w:sz="4" w:space="0" w:color="auto"/>
              <w:left w:val="single" w:sz="4" w:space="0" w:color="auto"/>
              <w:bottom w:val="single" w:sz="4" w:space="0" w:color="auto"/>
              <w:right w:val="single" w:sz="4" w:space="0" w:color="auto"/>
            </w:tcBorders>
          </w:tcPr>
          <w:p w14:paraId="49767284" w14:textId="77777777" w:rsidR="00194317" w:rsidRPr="00495D84" w:rsidRDefault="00194317" w:rsidP="00191335">
            <w:pPr>
              <w:pStyle w:val="TAL"/>
              <w:spacing w:line="256" w:lineRule="auto"/>
              <w:rPr>
                <w:lang w:eastAsia="zh-CN"/>
              </w:rPr>
            </w:pPr>
          </w:p>
        </w:tc>
        <w:tc>
          <w:tcPr>
            <w:tcW w:w="586" w:type="pct"/>
            <w:tcBorders>
              <w:top w:val="single" w:sz="4" w:space="0" w:color="auto"/>
              <w:left w:val="single" w:sz="4" w:space="0" w:color="auto"/>
              <w:bottom w:val="single" w:sz="4" w:space="0" w:color="auto"/>
              <w:right w:val="single" w:sz="4" w:space="0" w:color="auto"/>
            </w:tcBorders>
            <w:hideMark/>
          </w:tcPr>
          <w:p w14:paraId="601407E5" w14:textId="77777777" w:rsidR="00194317" w:rsidRPr="00495D84" w:rsidRDefault="00194317" w:rsidP="00191335">
            <w:pPr>
              <w:pStyle w:val="TAL"/>
              <w:spacing w:line="256" w:lineRule="auto"/>
              <w:rPr>
                <w:lang w:eastAsia="zh-CN"/>
              </w:rPr>
            </w:pPr>
            <w:r w:rsidRPr="00495D84">
              <w:rPr>
                <w:lang w:eastAsia="zh-CN"/>
              </w:rPr>
              <w:t>0</w:t>
            </w:r>
          </w:p>
        </w:tc>
        <w:tc>
          <w:tcPr>
            <w:tcW w:w="586" w:type="pct"/>
            <w:tcBorders>
              <w:top w:val="single" w:sz="4" w:space="0" w:color="auto"/>
              <w:left w:val="single" w:sz="4" w:space="0" w:color="auto"/>
              <w:bottom w:val="single" w:sz="4" w:space="0" w:color="auto"/>
              <w:right w:val="single" w:sz="4" w:space="0" w:color="auto"/>
            </w:tcBorders>
            <w:hideMark/>
          </w:tcPr>
          <w:p w14:paraId="7B7FC324" w14:textId="348AF3B9" w:rsidR="00194317" w:rsidRPr="00495D84" w:rsidRDefault="00194317" w:rsidP="00191335">
            <w:pPr>
              <w:pStyle w:val="TAL"/>
              <w:spacing w:line="256" w:lineRule="auto"/>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hideMark/>
          </w:tcPr>
          <w:p w14:paraId="6F6E2BF2" w14:textId="63ECF914" w:rsidR="00194317" w:rsidRPr="00495D84" w:rsidRDefault="00194317" w:rsidP="00191335">
            <w:pPr>
              <w:pStyle w:val="TAL"/>
              <w:spacing w:line="256" w:lineRule="auto"/>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6" w:type="pct"/>
            <w:tcBorders>
              <w:top w:val="single" w:sz="4" w:space="0" w:color="auto"/>
              <w:left w:val="single" w:sz="4" w:space="0" w:color="auto"/>
              <w:bottom w:val="single" w:sz="4" w:space="0" w:color="auto"/>
              <w:right w:val="single" w:sz="4" w:space="0" w:color="auto"/>
            </w:tcBorders>
          </w:tcPr>
          <w:p w14:paraId="7098C418" w14:textId="77777777" w:rsidR="00194317" w:rsidRPr="00495D84" w:rsidRDefault="00194317" w:rsidP="00191335">
            <w:pPr>
              <w:pStyle w:val="TAL"/>
              <w:spacing w:line="256" w:lineRule="auto"/>
            </w:pPr>
            <w:r w:rsidRPr="00495D84">
              <w:t>0</w:t>
            </w:r>
          </w:p>
        </w:tc>
        <w:tc>
          <w:tcPr>
            <w:tcW w:w="586" w:type="pct"/>
            <w:tcBorders>
              <w:top w:val="single" w:sz="4" w:space="0" w:color="auto"/>
              <w:left w:val="single" w:sz="4" w:space="0" w:color="auto"/>
              <w:bottom w:val="single" w:sz="4" w:space="0" w:color="auto"/>
              <w:right w:val="single" w:sz="4" w:space="0" w:color="auto"/>
            </w:tcBorders>
          </w:tcPr>
          <w:p w14:paraId="2FA7BD30" w14:textId="5DBAA5BA" w:rsidR="00194317" w:rsidRPr="00495D84" w:rsidRDefault="00194317" w:rsidP="00191335">
            <w:pPr>
              <w:pStyle w:val="TAL"/>
              <w:spacing w:line="256" w:lineRule="auto"/>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586" w:type="pct"/>
            <w:tcBorders>
              <w:top w:val="single" w:sz="4" w:space="0" w:color="auto"/>
              <w:left w:val="single" w:sz="4" w:space="0" w:color="auto"/>
              <w:bottom w:val="single" w:sz="4" w:space="0" w:color="auto"/>
              <w:right w:val="single" w:sz="4" w:space="0" w:color="auto"/>
            </w:tcBorders>
          </w:tcPr>
          <w:p w14:paraId="5111A6A4" w14:textId="136BDE23" w:rsidR="00194317" w:rsidRPr="00495D84" w:rsidRDefault="00194317" w:rsidP="00191335">
            <w:pPr>
              <w:pStyle w:val="TAL"/>
              <w:spacing w:line="256" w:lineRule="auto"/>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588" w:type="pct"/>
            <w:tcBorders>
              <w:top w:val="single" w:sz="4" w:space="0" w:color="auto"/>
              <w:left w:val="single" w:sz="4" w:space="0" w:color="auto"/>
              <w:bottom w:val="single" w:sz="4" w:space="0" w:color="auto"/>
              <w:right w:val="single" w:sz="4" w:space="0" w:color="auto"/>
            </w:tcBorders>
          </w:tcPr>
          <w:p w14:paraId="2D32B101" w14:textId="1B96D287" w:rsidR="00194317" w:rsidRPr="00495D84" w:rsidRDefault="00194317" w:rsidP="00191335">
            <w:pPr>
              <w:pStyle w:val="TAL"/>
              <w:spacing w:line="256" w:lineRule="auto"/>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F62654" w:rsidRPr="00495D84" w14:paraId="4CF16B43" w14:textId="77777777" w:rsidTr="00F62654">
        <w:trPr>
          <w:jc w:val="center"/>
        </w:trPr>
        <w:tc>
          <w:tcPr>
            <w:tcW w:w="607" w:type="pct"/>
            <w:tcBorders>
              <w:top w:val="single" w:sz="4" w:space="0" w:color="auto"/>
              <w:left w:val="single" w:sz="4" w:space="0" w:color="auto"/>
              <w:bottom w:val="single" w:sz="4" w:space="0" w:color="auto"/>
              <w:right w:val="single" w:sz="4" w:space="0" w:color="auto"/>
            </w:tcBorders>
            <w:hideMark/>
          </w:tcPr>
          <w:p w14:paraId="52A13415" w14:textId="77777777" w:rsidR="00F62654" w:rsidRPr="00495D84" w:rsidRDefault="00F62654" w:rsidP="00F62654">
            <w:pPr>
              <w:pStyle w:val="TAL"/>
              <w:spacing w:line="256" w:lineRule="auto"/>
            </w:pPr>
            <w:r w:rsidRPr="00495D84">
              <w:t>Bandwidth</w:t>
            </w:r>
          </w:p>
        </w:tc>
        <w:tc>
          <w:tcPr>
            <w:tcW w:w="289" w:type="pct"/>
            <w:tcBorders>
              <w:top w:val="single" w:sz="4" w:space="0" w:color="auto"/>
              <w:left w:val="single" w:sz="4" w:space="0" w:color="auto"/>
              <w:bottom w:val="single" w:sz="4" w:space="0" w:color="auto"/>
              <w:right w:val="single" w:sz="4" w:space="0" w:color="auto"/>
            </w:tcBorders>
            <w:hideMark/>
          </w:tcPr>
          <w:p w14:paraId="0D57F082" w14:textId="21C65419" w:rsidR="00F62654" w:rsidRPr="00495D84" w:rsidRDefault="00F62654" w:rsidP="00F62654">
            <w:pPr>
              <w:pStyle w:val="TAL"/>
              <w:spacing w:line="256" w:lineRule="auto"/>
              <w:jc w:val="center"/>
              <w:rPr>
                <w:lang w:eastAsia="zh-CN"/>
              </w:rPr>
            </w:pPr>
            <w:r>
              <w:rPr>
                <w:lang w:eastAsia="zh-CN"/>
              </w:rPr>
              <w:t>P</w:t>
            </w:r>
            <w:r w:rsidRPr="00495D84">
              <w:rPr>
                <w:lang w:eastAsia="zh-CN"/>
              </w:rPr>
              <w:t>RB</w:t>
            </w:r>
          </w:p>
        </w:tc>
        <w:tc>
          <w:tcPr>
            <w:tcW w:w="586" w:type="pct"/>
            <w:tcBorders>
              <w:top w:val="single" w:sz="4" w:space="0" w:color="auto"/>
              <w:left w:val="single" w:sz="4" w:space="0" w:color="auto"/>
              <w:bottom w:val="single" w:sz="4" w:space="0" w:color="auto"/>
              <w:right w:val="single" w:sz="4" w:space="0" w:color="auto"/>
            </w:tcBorders>
            <w:hideMark/>
          </w:tcPr>
          <w:p w14:paraId="01B26DC4" w14:textId="5F731351" w:rsidR="00F62654" w:rsidRPr="00495D84" w:rsidRDefault="00F62654" w:rsidP="00F62654">
            <w:pPr>
              <w:pStyle w:val="TAL"/>
              <w:spacing w:line="256" w:lineRule="auto"/>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586" w:type="pct"/>
            <w:tcBorders>
              <w:top w:val="single" w:sz="4" w:space="0" w:color="auto"/>
              <w:left w:val="single" w:sz="4" w:space="0" w:color="auto"/>
              <w:bottom w:val="single" w:sz="4" w:space="0" w:color="auto"/>
              <w:right w:val="single" w:sz="4" w:space="0" w:color="auto"/>
            </w:tcBorders>
            <w:hideMark/>
          </w:tcPr>
          <w:p w14:paraId="63D5306C" w14:textId="433CE6A5" w:rsidR="00F62654" w:rsidRDefault="00F62654" w:rsidP="00F62654">
            <w:pPr>
              <w:pStyle w:val="TAL"/>
              <w:spacing w:line="254" w:lineRule="auto"/>
              <w:rPr>
                <w:lang w:eastAsia="zh-CN"/>
              </w:rPr>
            </w:pPr>
            <w:r>
              <w:rPr>
                <w:lang w:eastAsia="zh-CN"/>
              </w:rPr>
              <w:t>25 for SSB SCS = 15kHz,</w:t>
            </w:r>
          </w:p>
          <w:p w14:paraId="04AF95D0" w14:textId="1269284D" w:rsidR="00F62654" w:rsidRDefault="00F62654" w:rsidP="00F62654">
            <w:pPr>
              <w:pStyle w:val="TAL"/>
              <w:spacing w:line="254" w:lineRule="auto"/>
              <w:rPr>
                <w:lang w:eastAsia="zh-CN"/>
              </w:rPr>
            </w:pPr>
            <w:r>
              <w:rPr>
                <w:lang w:eastAsia="zh-CN"/>
              </w:rPr>
              <w:t>51 for SSB SCS = 30kHz,</w:t>
            </w:r>
          </w:p>
          <w:p w14:paraId="5F12FE03" w14:textId="673BDC13" w:rsidR="00F62654" w:rsidRDefault="00F62654" w:rsidP="00F62654">
            <w:pPr>
              <w:pStyle w:val="TAL"/>
              <w:spacing w:line="254" w:lineRule="auto"/>
              <w:rPr>
                <w:lang w:eastAsia="zh-CN"/>
              </w:rPr>
            </w:pPr>
            <w:r>
              <w:rPr>
                <w:lang w:eastAsia="zh-CN"/>
              </w:rPr>
              <w:t>32 for SSB SCS = 120kHz</w:t>
            </w:r>
          </w:p>
          <w:p w14:paraId="0F499D1F" w14:textId="7E76B764"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hideMark/>
          </w:tcPr>
          <w:p w14:paraId="30C59679" w14:textId="2B666626" w:rsidR="00F62654" w:rsidRDefault="00F62654" w:rsidP="00F62654">
            <w:pPr>
              <w:pStyle w:val="TAL"/>
              <w:spacing w:line="254" w:lineRule="auto"/>
              <w:rPr>
                <w:lang w:eastAsia="zh-CN"/>
              </w:rPr>
            </w:pPr>
            <w:r>
              <w:rPr>
                <w:lang w:eastAsia="zh-CN"/>
              </w:rPr>
              <w:t>25 for SSB SCS = 15kHz,</w:t>
            </w:r>
          </w:p>
          <w:p w14:paraId="272A65A4" w14:textId="12698C29" w:rsidR="00F62654" w:rsidRDefault="00F62654" w:rsidP="00F62654">
            <w:pPr>
              <w:pStyle w:val="TAL"/>
              <w:spacing w:line="254" w:lineRule="auto"/>
              <w:rPr>
                <w:lang w:eastAsia="zh-CN"/>
              </w:rPr>
            </w:pPr>
            <w:r>
              <w:rPr>
                <w:lang w:eastAsia="zh-CN"/>
              </w:rPr>
              <w:t>51 for SSB SCS = 30kHz,</w:t>
            </w:r>
          </w:p>
          <w:p w14:paraId="208A1B92" w14:textId="7632B7E4" w:rsidR="00F62654" w:rsidRDefault="00F62654" w:rsidP="00F62654">
            <w:pPr>
              <w:pStyle w:val="TAL"/>
              <w:spacing w:line="254" w:lineRule="auto"/>
              <w:rPr>
                <w:lang w:eastAsia="zh-CN"/>
              </w:rPr>
            </w:pPr>
            <w:r>
              <w:rPr>
                <w:lang w:eastAsia="zh-CN"/>
              </w:rPr>
              <w:t>32 for SSB SCS = 120kHz</w:t>
            </w:r>
          </w:p>
          <w:p w14:paraId="2B46DD45" w14:textId="12C58C1C" w:rsidR="00F62654" w:rsidRPr="00495D84" w:rsidRDefault="00F62654" w:rsidP="00F62654">
            <w:pPr>
              <w:pStyle w:val="TAL"/>
              <w:spacing w:line="256" w:lineRule="auto"/>
              <w:rPr>
                <w:lang w:eastAsia="zh-CN"/>
              </w:rPr>
            </w:pPr>
            <w:r>
              <w:rPr>
                <w:lang w:eastAsia="ja-JP"/>
              </w:rPr>
              <w:t>48 for SSB SCS = 240kHz</w:t>
            </w:r>
          </w:p>
        </w:tc>
        <w:tc>
          <w:tcPr>
            <w:tcW w:w="586" w:type="pct"/>
            <w:tcBorders>
              <w:top w:val="single" w:sz="4" w:space="0" w:color="auto"/>
              <w:left w:val="single" w:sz="4" w:space="0" w:color="auto"/>
              <w:bottom w:val="single" w:sz="4" w:space="0" w:color="auto"/>
              <w:right w:val="single" w:sz="4" w:space="0" w:color="auto"/>
            </w:tcBorders>
          </w:tcPr>
          <w:p w14:paraId="7980840E" w14:textId="3F9CBF66" w:rsidR="00F62654" w:rsidRDefault="00F62654" w:rsidP="00F62654">
            <w:pPr>
              <w:pStyle w:val="TAL"/>
              <w:spacing w:line="254" w:lineRule="auto"/>
              <w:rPr>
                <w:lang w:eastAsia="zh-CN"/>
              </w:rPr>
            </w:pPr>
            <w:r>
              <w:rPr>
                <w:lang w:eastAsia="zh-CN"/>
              </w:rPr>
              <w:t>24 for SSB SCS = 120kHz</w:t>
            </w:r>
          </w:p>
          <w:p w14:paraId="10AE404C" w14:textId="7B6792DA"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61DB7AC5" w14:textId="4F79BD7D" w:rsidR="00F62654" w:rsidRDefault="00F62654" w:rsidP="00F62654">
            <w:pPr>
              <w:pStyle w:val="TAL"/>
              <w:spacing w:line="254" w:lineRule="auto"/>
              <w:rPr>
                <w:lang w:eastAsia="zh-CN"/>
              </w:rPr>
            </w:pPr>
            <w:r>
              <w:rPr>
                <w:lang w:eastAsia="zh-CN"/>
              </w:rPr>
              <w:t>24 for SSB SCS = 120kHz</w:t>
            </w:r>
          </w:p>
          <w:p w14:paraId="02A42BAE" w14:textId="0C674DD6" w:rsidR="00F62654" w:rsidRPr="00495D84" w:rsidRDefault="00F62654" w:rsidP="00F62654">
            <w:pPr>
              <w:pStyle w:val="TAL"/>
              <w:spacing w:line="256" w:lineRule="auto"/>
              <w:rPr>
                <w:lang w:eastAsia="zh-CN"/>
              </w:rPr>
            </w:pPr>
            <w:r>
              <w:rPr>
                <w:lang w:eastAsia="zh-CN"/>
              </w:rPr>
              <w:t>24 for SSB SCS = 240kHz</w:t>
            </w:r>
          </w:p>
        </w:tc>
        <w:tc>
          <w:tcPr>
            <w:tcW w:w="586" w:type="pct"/>
            <w:tcBorders>
              <w:top w:val="single" w:sz="4" w:space="0" w:color="auto"/>
              <w:left w:val="single" w:sz="4" w:space="0" w:color="auto"/>
              <w:bottom w:val="single" w:sz="4" w:space="0" w:color="auto"/>
              <w:right w:val="single" w:sz="4" w:space="0" w:color="auto"/>
            </w:tcBorders>
          </w:tcPr>
          <w:p w14:paraId="17BA9F88" w14:textId="7221D405" w:rsidR="00F62654" w:rsidRDefault="00F62654" w:rsidP="00F62654">
            <w:pPr>
              <w:pStyle w:val="TAL"/>
              <w:spacing w:line="254" w:lineRule="auto"/>
              <w:rPr>
                <w:lang w:eastAsia="zh-CN"/>
              </w:rPr>
            </w:pPr>
            <w:r>
              <w:rPr>
                <w:lang w:eastAsia="zh-CN"/>
              </w:rPr>
              <w:t>24 for SSB SCS = 120kHz</w:t>
            </w:r>
          </w:p>
          <w:p w14:paraId="1401113A" w14:textId="16CFB662" w:rsidR="00F62654" w:rsidRPr="00495D84" w:rsidRDefault="00F62654" w:rsidP="00F62654">
            <w:pPr>
              <w:pStyle w:val="TAL"/>
              <w:spacing w:line="256" w:lineRule="auto"/>
              <w:rPr>
                <w:lang w:eastAsia="zh-CN"/>
              </w:rPr>
            </w:pPr>
            <w:r>
              <w:rPr>
                <w:lang w:eastAsia="zh-CN"/>
              </w:rPr>
              <w:t>24 for SSB SCS = 240kHz</w:t>
            </w:r>
          </w:p>
        </w:tc>
        <w:tc>
          <w:tcPr>
            <w:tcW w:w="588" w:type="pct"/>
            <w:tcBorders>
              <w:top w:val="single" w:sz="4" w:space="0" w:color="auto"/>
              <w:left w:val="single" w:sz="4" w:space="0" w:color="auto"/>
              <w:bottom w:val="single" w:sz="4" w:space="0" w:color="auto"/>
              <w:right w:val="single" w:sz="4" w:space="0" w:color="auto"/>
            </w:tcBorders>
          </w:tcPr>
          <w:p w14:paraId="25E5925D" w14:textId="39949D1A" w:rsidR="00F62654" w:rsidRDefault="00F62654" w:rsidP="00F62654">
            <w:pPr>
              <w:pStyle w:val="TAL"/>
              <w:spacing w:line="254" w:lineRule="auto"/>
              <w:rPr>
                <w:lang w:eastAsia="zh-CN"/>
              </w:rPr>
            </w:pPr>
            <w:r>
              <w:rPr>
                <w:lang w:eastAsia="zh-CN"/>
              </w:rPr>
              <w:t>25 for SSB SCS = 15kHz,</w:t>
            </w:r>
          </w:p>
          <w:p w14:paraId="732CBB58" w14:textId="155BBD93" w:rsidR="00F62654" w:rsidRDefault="00F62654" w:rsidP="00F62654">
            <w:pPr>
              <w:pStyle w:val="TAL"/>
              <w:spacing w:line="254" w:lineRule="auto"/>
              <w:rPr>
                <w:lang w:eastAsia="zh-CN"/>
              </w:rPr>
            </w:pPr>
            <w:r>
              <w:rPr>
                <w:lang w:eastAsia="zh-CN"/>
              </w:rPr>
              <w:t>51 for SSB SCS = 30kHz,</w:t>
            </w:r>
          </w:p>
          <w:p w14:paraId="161C1CB4" w14:textId="7B845CAF" w:rsidR="00F62654" w:rsidRDefault="00F62654" w:rsidP="00F62654">
            <w:pPr>
              <w:pStyle w:val="TAL"/>
              <w:spacing w:line="254" w:lineRule="auto"/>
              <w:rPr>
                <w:lang w:eastAsia="zh-CN"/>
              </w:rPr>
            </w:pPr>
            <w:r>
              <w:rPr>
                <w:lang w:eastAsia="zh-CN"/>
              </w:rPr>
              <w:t>32 for SSB SCS = 120kHz</w:t>
            </w:r>
          </w:p>
          <w:p w14:paraId="3123FEC4" w14:textId="1FE48CD4" w:rsidR="00F62654" w:rsidRPr="00495D84" w:rsidRDefault="00F62654" w:rsidP="00F62654">
            <w:pPr>
              <w:pStyle w:val="TAL"/>
              <w:spacing w:line="256" w:lineRule="auto"/>
              <w:rPr>
                <w:lang w:eastAsia="zh-CN"/>
              </w:rPr>
            </w:pPr>
            <w:r>
              <w:rPr>
                <w:lang w:eastAsia="ja-JP"/>
              </w:rPr>
              <w:t>48 for SSB SCS = 240kHz</w:t>
            </w:r>
          </w:p>
        </w:tc>
      </w:tr>
      <w:tr w:rsidR="00194317" w:rsidRPr="00495D84" w14:paraId="6D3FA6E3" w14:textId="77777777" w:rsidTr="00E94096">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4ACBCCF" w14:textId="6E008A0D" w:rsidR="00194317" w:rsidRPr="00495D84" w:rsidRDefault="00E94096" w:rsidP="00191335">
            <w:pPr>
              <w:pStyle w:val="TAN"/>
              <w:spacing w:line="256" w:lineRule="auto"/>
            </w:pPr>
            <w:r>
              <w:rPr>
                <w:lang w:eastAsia="zh-CN"/>
              </w:rPr>
              <w:t xml:space="preserve">NOTE </w:t>
            </w:r>
            <w:r w:rsidRPr="00495D84">
              <w:rPr>
                <w:lang w:eastAsia="zh-CN"/>
              </w:rPr>
              <w:t>1</w:t>
            </w:r>
            <w:r>
              <w:rPr>
                <w:lang w:eastAsia="zh-CN"/>
              </w:rPr>
              <w:t>:</w:t>
            </w:r>
            <w:r w:rsidR="00194317" w:rsidRPr="00495D84">
              <w:rPr>
                <w:lang w:eastAsia="zh-CN"/>
              </w:rPr>
              <w:tab/>
            </w:r>
            <w:r w:rsidR="00194317" w:rsidRPr="00495D84">
              <w:t>RB</w:t>
            </w:r>
            <w:r w:rsidR="00194317" w:rsidRPr="00495D84">
              <w:rPr>
                <w:vertAlign w:val="subscript"/>
              </w:rPr>
              <w:t>b</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not</w:t>
            </w:r>
            <w:r w:rsidR="00B27C84">
              <w:t xml:space="preserve"> </w:t>
            </w:r>
            <w:r w:rsidR="00194317" w:rsidRPr="00495D84">
              <w:t>fully</w:t>
            </w:r>
            <w:r w:rsidR="00B27C84">
              <w:t xml:space="preserve"> </w:t>
            </w:r>
            <w:r w:rsidR="00194317" w:rsidRPr="00495D84">
              <w:t>overlapped</w:t>
            </w:r>
            <w:r w:rsidR="00B27C84">
              <w:t xml:space="preserve"> </w:t>
            </w:r>
            <w:r w:rsidR="00194317" w:rsidRPr="00495D84">
              <w:t>with</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51D43860" w14:textId="0D9CE14B" w:rsidR="00194317" w:rsidRPr="00495D84" w:rsidRDefault="00E94096" w:rsidP="00191335">
            <w:pPr>
              <w:pStyle w:val="TAN"/>
              <w:spacing w:line="256" w:lineRule="auto"/>
            </w:pPr>
            <w:r>
              <w:rPr>
                <w:lang w:eastAsia="zh-CN"/>
              </w:rPr>
              <w:t xml:space="preserve">NOTE </w:t>
            </w:r>
            <w:r w:rsidRPr="00495D84">
              <w:rPr>
                <w:lang w:eastAsia="zh-CN"/>
              </w:rPr>
              <w:t>2</w:t>
            </w:r>
            <w:r>
              <w:rPr>
                <w:lang w:eastAsia="zh-CN"/>
              </w:rPr>
              <w:t>:</w:t>
            </w:r>
            <w:r w:rsidR="00194317" w:rsidRPr="00495D84">
              <w:rPr>
                <w:lang w:eastAsia="zh-CN"/>
              </w:rPr>
              <w:tab/>
            </w:r>
            <w:r w:rsidR="00194317" w:rsidRPr="00495D84">
              <w:t>RB</w:t>
            </w:r>
            <w:r w:rsidR="00194317" w:rsidRPr="00495D84">
              <w:rPr>
                <w:vertAlign w:val="subscript"/>
              </w:rPr>
              <w:t>a</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lowest</w:t>
            </w:r>
            <w:r w:rsidR="00B27C84">
              <w:t xml:space="preserve"> </w:t>
            </w:r>
            <w:r w:rsidR="00194317" w:rsidRPr="00495D84">
              <w:t>PRB</w:t>
            </w:r>
            <w:r w:rsidR="00B27C84">
              <w:t xml:space="preserve"> </w:t>
            </w:r>
            <w:r w:rsidR="00194317" w:rsidRPr="00495D84">
              <w:t>index</w:t>
            </w:r>
            <w:r w:rsidR="00B27C84">
              <w:t xml:space="preserve"> </w:t>
            </w:r>
            <w:r w:rsidR="00194317" w:rsidRPr="00495D84">
              <w:t>to</w:t>
            </w:r>
            <w:r w:rsidR="00B27C84">
              <w:t xml:space="preserve"> </w:t>
            </w:r>
            <w:r w:rsidR="00194317" w:rsidRPr="00495D84">
              <w:t>guarantee</w:t>
            </w:r>
            <w:r w:rsidR="00B27C84">
              <w:t xml:space="preserve"> </w:t>
            </w:r>
            <w:r w:rsidR="00194317" w:rsidRPr="00495D84">
              <w:t>the</w:t>
            </w:r>
            <w:r w:rsidR="00B27C84">
              <w:t xml:space="preserve"> </w:t>
            </w:r>
            <w:r w:rsidR="00194317" w:rsidRPr="00495D84">
              <w:t>BWP</w:t>
            </w:r>
            <w:r w:rsidR="00B27C84">
              <w:t xml:space="preserve"> </w:t>
            </w:r>
            <w:r w:rsidR="00194317" w:rsidRPr="00495D84">
              <w:t>including</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p w14:paraId="349C5A44" w14:textId="3D0BE6BD" w:rsidR="00194317" w:rsidRPr="00495D84" w:rsidRDefault="00E94096" w:rsidP="00194317">
            <w:pPr>
              <w:pStyle w:val="TAN"/>
              <w:spacing w:line="256" w:lineRule="auto"/>
              <w:rPr>
                <w:lang w:eastAsia="zh-CN"/>
              </w:rPr>
            </w:pPr>
            <w:r>
              <w:rPr>
                <w:lang w:eastAsia="zh-CN"/>
              </w:rPr>
              <w:t xml:space="preserve">NOTE </w:t>
            </w:r>
            <w:r w:rsidRPr="00495D84">
              <w:rPr>
                <w:lang w:eastAsia="zh-CN"/>
              </w:rPr>
              <w:t>3</w:t>
            </w:r>
            <w:r>
              <w:rPr>
                <w:lang w:eastAsia="zh-CN"/>
              </w:rPr>
              <w:t>:</w:t>
            </w:r>
            <w:r w:rsidR="00194317" w:rsidRPr="00495D84">
              <w:rPr>
                <w:lang w:eastAsia="zh-CN"/>
              </w:rPr>
              <w:tab/>
            </w:r>
            <w:r w:rsidR="00194317" w:rsidRPr="00495D84">
              <w:t>RB</w:t>
            </w:r>
            <w:r w:rsidR="00194317" w:rsidRPr="00495D84">
              <w:rPr>
                <w:vertAlign w:val="subscript"/>
              </w:rPr>
              <w:t>c</w:t>
            </w:r>
            <w:r w:rsidR="00B27C84">
              <w:rPr>
                <w:vertAlign w:val="subscript"/>
              </w:rPr>
              <w:t xml:space="preserve"> </w:t>
            </w:r>
            <w:r w:rsidR="00194317" w:rsidRPr="00495D84">
              <w:t>is</w:t>
            </w:r>
            <w:r w:rsidR="00B27C84">
              <w:t xml:space="preserve"> </w:t>
            </w:r>
            <w:r w:rsidR="00194317" w:rsidRPr="00495D84">
              <w:t>the</w:t>
            </w:r>
            <w:r w:rsidR="00B27C84">
              <w:t xml:space="preserve"> </w:t>
            </w:r>
            <w:r w:rsidR="00194317" w:rsidRPr="00495D84">
              <w:t>PRB</w:t>
            </w:r>
            <w:r w:rsidR="00B27C84">
              <w:t xml:space="preserve"> </w:t>
            </w:r>
            <w:r w:rsidR="00194317" w:rsidRPr="00495D84">
              <w:t>index</w:t>
            </w:r>
            <w:r w:rsidR="00B27C84">
              <w:t xml:space="preserve"> </w:t>
            </w:r>
            <w:r w:rsidR="00194317" w:rsidRPr="00495D84">
              <w:t>having</w:t>
            </w:r>
            <w:r w:rsidR="00B27C84">
              <w:t xml:space="preserve"> </w:t>
            </w:r>
            <w:r w:rsidR="00194317" w:rsidRPr="00495D84">
              <w:t>an</w:t>
            </w:r>
            <w:r w:rsidR="00B27C84">
              <w:t xml:space="preserve"> </w:t>
            </w:r>
            <w:r w:rsidR="00194317" w:rsidRPr="00495D84">
              <w:t>offset</w:t>
            </w:r>
            <w:r w:rsidR="00B27C84">
              <w:t xml:space="preserve"> </w:t>
            </w:r>
            <w:r w:rsidR="00194317" w:rsidRPr="00495D84">
              <w:t>of</w:t>
            </w:r>
            <w:r w:rsidR="00B27C84">
              <w:t xml:space="preserve"> </w:t>
            </w:r>
            <w:r w:rsidR="00194317" w:rsidRPr="00495D84">
              <w:t>6</w:t>
            </w:r>
            <w:r w:rsidR="00B27C84">
              <w:t xml:space="preserve"> </w:t>
            </w:r>
            <w:r w:rsidR="00194317" w:rsidRPr="00495D84">
              <w:t>PRBs</w:t>
            </w:r>
            <w:r w:rsidR="00B27C84">
              <w:t xml:space="preserve"> </w:t>
            </w:r>
            <w:r w:rsidR="00194317" w:rsidRPr="00495D84">
              <w:t>with</w:t>
            </w:r>
            <w:r w:rsidR="00B27C84">
              <w:t xml:space="preserve"> </w:t>
            </w:r>
            <w:r w:rsidR="00194317" w:rsidRPr="00495D84">
              <w:t>respect</w:t>
            </w:r>
            <w:r w:rsidR="00B27C84">
              <w:t xml:space="preserve"> </w:t>
            </w:r>
            <w:r w:rsidR="00194317" w:rsidRPr="00495D84">
              <w:t>to</w:t>
            </w:r>
            <w:r w:rsidR="00B27C84">
              <w:t xml:space="preserve"> </w:t>
            </w:r>
            <w:r w:rsidR="00194317" w:rsidRPr="00495D84">
              <w:t>the</w:t>
            </w:r>
            <w:r w:rsidR="00B27C84">
              <w:t xml:space="preserve"> </w:t>
            </w:r>
            <w:r w:rsidR="00194317" w:rsidRPr="00495D84">
              <w:t>start</w:t>
            </w:r>
            <w:r w:rsidR="00B27C84">
              <w:t xml:space="preserve"> </w:t>
            </w:r>
            <w:r w:rsidR="00194317" w:rsidRPr="00495D84">
              <w:t>of</w:t>
            </w:r>
            <w:r w:rsidR="00B27C84">
              <w:t xml:space="preserve"> </w:t>
            </w:r>
            <w:r w:rsidR="00194317" w:rsidRPr="00495D84">
              <w:t>SSB</w:t>
            </w:r>
            <w:r w:rsidR="00B27C84">
              <w:t xml:space="preserve"> </w:t>
            </w:r>
            <w:r w:rsidR="00194317" w:rsidRPr="00495D84">
              <w:t>PRB</w:t>
            </w:r>
            <w:r w:rsidR="00B27C84">
              <w:t xml:space="preserve"> </w:t>
            </w:r>
            <w:r w:rsidR="00194317" w:rsidRPr="00495D84">
              <w:t>index</w:t>
            </w:r>
            <w:r w:rsidR="00B27C84">
              <w:t xml:space="preserve"> </w:t>
            </w:r>
            <w:r w:rsidR="00194317" w:rsidRPr="00495D84">
              <w:t>(RB</w:t>
            </w:r>
            <w:r w:rsidR="00194317" w:rsidRPr="00495D84">
              <w:rPr>
                <w:vertAlign w:val="subscript"/>
              </w:rPr>
              <w:t>J</w:t>
            </w:r>
            <w:r w:rsidR="00194317" w:rsidRPr="00495D84">
              <w:t>,</w:t>
            </w:r>
            <w:r>
              <w:t xml:space="preserve"> PRB</w:t>
            </w:r>
            <w:r w:rsidR="00194317" w:rsidRPr="00495D84">
              <w:rPr>
                <w:vertAlign w:val="subscript"/>
              </w:rPr>
              <w:t>J+1</w:t>
            </w:r>
            <w:r w:rsidR="00194317" w:rsidRPr="00495D84">
              <w:t>,.…,</w:t>
            </w:r>
            <w:r>
              <w:t xml:space="preserve"> PRB</w:t>
            </w:r>
            <w:r w:rsidR="00194317" w:rsidRPr="00495D84">
              <w:rPr>
                <w:vertAlign w:val="subscript"/>
              </w:rPr>
              <w:t>J+19</w:t>
            </w:r>
            <w:r w:rsidR="00194317" w:rsidRPr="00495D84">
              <w:t>)</w:t>
            </w:r>
            <w:r w:rsidR="00B27C84">
              <w:t xml:space="preserve"> </w:t>
            </w:r>
            <w:r w:rsidR="00194317" w:rsidRPr="00495D84">
              <w:t>which</w:t>
            </w:r>
            <w:r w:rsidR="00B27C84">
              <w:t xml:space="preserve"> </w:t>
            </w:r>
            <w:r w:rsidR="00194317" w:rsidRPr="00495D84">
              <w:t>is</w:t>
            </w:r>
            <w:r w:rsidR="00B27C84">
              <w:t xml:space="preserve"> </w:t>
            </w:r>
            <w:r w:rsidR="00194317" w:rsidRPr="00495D84">
              <w:t>defined</w:t>
            </w:r>
            <w:r w:rsidR="00B27C84">
              <w:t xml:space="preserve"> </w:t>
            </w:r>
            <w:r w:rsidR="00194317" w:rsidRPr="00495D84">
              <w:t>in</w:t>
            </w:r>
            <w:r w:rsidR="00B27C84">
              <w:t xml:space="preserve"> </w:t>
            </w:r>
            <w:r>
              <w:t>clause</w:t>
            </w:r>
            <w:r w:rsidR="00B27C84">
              <w:t xml:space="preserve"> </w:t>
            </w:r>
            <w:r w:rsidR="00194317" w:rsidRPr="00495D84">
              <w:t>A.3.10.</w:t>
            </w:r>
          </w:p>
        </w:tc>
      </w:tr>
    </w:tbl>
    <w:p w14:paraId="1F38CC21" w14:textId="77777777" w:rsidR="00194317" w:rsidRPr="00495D84" w:rsidRDefault="00194317" w:rsidP="00774CED"/>
    <w:p w14:paraId="7C9C81FF" w14:textId="77777777" w:rsidR="001268B4" w:rsidRPr="00495D84" w:rsidRDefault="001268B4" w:rsidP="001268B4">
      <w:pPr>
        <w:pStyle w:val="Heading3"/>
        <w:rPr>
          <w:snapToGrid w:val="0"/>
        </w:rPr>
      </w:pPr>
      <w:r w:rsidRPr="00495D84">
        <w:rPr>
          <w:snapToGrid w:val="0"/>
        </w:rPr>
        <w:t>A.3.9.3</w:t>
      </w:r>
      <w:r w:rsidRPr="00495D84">
        <w:rPr>
          <w:snapToGrid w:val="0"/>
        </w:rPr>
        <w:tab/>
        <w:t>Uplink BWP configurations</w:t>
      </w:r>
    </w:p>
    <w:p w14:paraId="7C9C8200" w14:textId="77777777" w:rsidR="001268B4" w:rsidRPr="00495D84" w:rsidRDefault="001268B4" w:rsidP="001268B4">
      <w:pPr>
        <w:pStyle w:val="Heading4"/>
        <w:rPr>
          <w:snapToGrid w:val="0"/>
        </w:rPr>
      </w:pPr>
      <w:r w:rsidRPr="00495D84">
        <w:rPr>
          <w:snapToGrid w:val="0"/>
        </w:rPr>
        <w:t>A.3.9.3.1</w:t>
      </w:r>
      <w:r w:rsidRPr="00495D84">
        <w:rPr>
          <w:snapToGrid w:val="0"/>
        </w:rPr>
        <w:tab/>
        <w:t>Initial BWP</w:t>
      </w:r>
    </w:p>
    <w:p w14:paraId="7C9C8201" w14:textId="77777777" w:rsidR="001268B4" w:rsidRPr="00495D84" w:rsidRDefault="001268B4" w:rsidP="0094339A">
      <w:pPr>
        <w:pStyle w:val="TH"/>
      </w:pPr>
      <w:r w:rsidRPr="00495D84">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8"/>
        <w:gridCol w:w="637"/>
        <w:gridCol w:w="1646"/>
        <w:gridCol w:w="1777"/>
        <w:gridCol w:w="1719"/>
      </w:tblGrid>
      <w:tr w:rsidR="001268B4" w:rsidRPr="00495D84" w14:paraId="7C9C8205"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381F668C" w:rsidR="001268B4" w:rsidRPr="00495D84" w:rsidRDefault="001268B4" w:rsidP="000B5C74">
            <w:pPr>
              <w:pStyle w:val="TAH"/>
            </w:pPr>
            <w:r w:rsidRPr="00495D84">
              <w:t>BWP</w:t>
            </w:r>
            <w:r w:rsidR="00B27C84">
              <w:t xml:space="preserve"> </w:t>
            </w:r>
            <w:r w:rsidRPr="00495D84">
              <w:t>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495D84" w:rsidRDefault="001268B4" w:rsidP="000B5C74">
            <w:pPr>
              <w:pStyle w:val="TAH"/>
            </w:pPr>
            <w:r w:rsidRPr="00495D84">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495D84" w:rsidRDefault="001268B4" w:rsidP="000B5C74">
            <w:pPr>
              <w:pStyle w:val="TAH"/>
            </w:pPr>
            <w:r w:rsidRPr="00495D84">
              <w:t>Values</w:t>
            </w:r>
          </w:p>
        </w:tc>
      </w:tr>
      <w:tr w:rsidR="001268B4" w:rsidRPr="00495D84" w14:paraId="7C9C820B"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567CAC13" w:rsidR="001268B4" w:rsidRPr="00495D84" w:rsidRDefault="001268B4" w:rsidP="00682750">
            <w:pPr>
              <w:pStyle w:val="TAL"/>
            </w:pPr>
            <w:r w:rsidRPr="00495D84">
              <w:rPr>
                <w:lang w:eastAsia="zh-CN"/>
              </w:rPr>
              <w:t>Reference</w:t>
            </w:r>
            <w:r w:rsidR="00B27C84">
              <w:rPr>
                <w:lang w:eastAsia="zh-CN"/>
              </w:rPr>
              <w:t xml:space="preserve"> </w:t>
            </w:r>
            <w:r w:rsidRPr="00495D84">
              <w:rPr>
                <w:lang w:eastAsia="zh-CN"/>
              </w:rPr>
              <w:t>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495D84" w:rsidRDefault="001268B4" w:rsidP="00682750">
            <w:pPr>
              <w:pStyle w:val="TAL"/>
              <w:rPr>
                <w:lang w:eastAsia="zh-CN"/>
              </w:rPr>
            </w:pPr>
            <w:r w:rsidRPr="00495D84">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495D84" w:rsidRDefault="001268B4" w:rsidP="00682750">
            <w:pPr>
              <w:pStyle w:val="TAL"/>
              <w:rPr>
                <w:lang w:eastAsia="zh-CN"/>
              </w:rPr>
            </w:pPr>
            <w:r w:rsidRPr="00495D84">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495D84" w:rsidRDefault="001268B4" w:rsidP="00682750">
            <w:pPr>
              <w:pStyle w:val="TAL"/>
              <w:rPr>
                <w:lang w:eastAsia="zh-CN"/>
              </w:rPr>
            </w:pPr>
          </w:p>
        </w:tc>
      </w:tr>
      <w:tr w:rsidR="001268B4" w:rsidRPr="00495D84" w14:paraId="7C9C8211"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0E01EB40" w:rsidR="001268B4" w:rsidRPr="00495D84" w:rsidRDefault="001268B4" w:rsidP="00682750">
            <w:pPr>
              <w:pStyle w:val="TAL"/>
            </w:pPr>
            <w:r w:rsidRPr="00495D84">
              <w:t>Starting</w:t>
            </w:r>
            <w:r w:rsidR="00B27C84">
              <w:t xml:space="preserve"> </w:t>
            </w:r>
            <w:r w:rsidRPr="00495D84">
              <w:t>PRB</w:t>
            </w:r>
            <w:r w:rsidR="00B27C84">
              <w:t xml:space="preserve"> </w:t>
            </w:r>
            <w:r w:rsidRPr="00495D84">
              <w:t>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495D84"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495D84" w:rsidRDefault="001268B4" w:rsidP="00682750">
            <w:pPr>
              <w:pStyle w:val="TAL"/>
              <w:rPr>
                <w:lang w:eastAsia="zh-CN"/>
              </w:rPr>
            </w:pPr>
            <w:r w:rsidRPr="00495D84">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1734528B" w:rsidR="001268B4" w:rsidRPr="00495D84" w:rsidRDefault="001268B4" w:rsidP="00682750">
            <w:pPr>
              <w:pStyle w:val="TAL"/>
              <w:rPr>
                <w:lang w:eastAsia="zh-CN"/>
              </w:rPr>
            </w:pPr>
            <w:r w:rsidRPr="00495D84">
              <w:t>RB</w:t>
            </w:r>
            <w:r w:rsidR="00006DFE" w:rsidRPr="00495D84">
              <w:rPr>
                <w:vertAlign w:val="subscript"/>
              </w:rPr>
              <w:t>c</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495D84" w:rsidRDefault="001268B4" w:rsidP="00682750">
            <w:pPr>
              <w:pStyle w:val="TAL"/>
              <w:rPr>
                <w:lang w:eastAsia="zh-CN"/>
              </w:rPr>
            </w:pPr>
          </w:p>
        </w:tc>
      </w:tr>
      <w:tr w:rsidR="00825524" w:rsidRPr="00495D84" w14:paraId="7C9C8217" w14:textId="77777777" w:rsidTr="00B27C8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825524" w:rsidRPr="00495D84" w:rsidRDefault="00825524" w:rsidP="00825524">
            <w:pPr>
              <w:pStyle w:val="TAL"/>
            </w:pPr>
            <w:r w:rsidRPr="00495D84">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46580356" w:rsidR="00825524" w:rsidRPr="00495D84" w:rsidRDefault="00825524" w:rsidP="00825524">
            <w:pPr>
              <w:pStyle w:val="TAL"/>
              <w:rPr>
                <w:lang w:eastAsia="zh-CN"/>
              </w:rPr>
            </w:pPr>
            <w:r>
              <w:rPr>
                <w:lang w:eastAsia="zh-CN"/>
              </w:rPr>
              <w:t>P</w:t>
            </w:r>
            <w:r w:rsidRPr="00495D84">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41E2F754" w:rsidR="00825524" w:rsidRPr="00495D84" w:rsidRDefault="00825524" w:rsidP="00825524">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5AF3FA13" w:rsidR="00825524" w:rsidRPr="00495D84" w:rsidRDefault="00825524" w:rsidP="00825524">
            <w:pPr>
              <w:pStyle w:val="TAL"/>
              <w:rPr>
                <w:lang w:eastAsia="zh-CN"/>
              </w:rPr>
            </w:pPr>
            <w:r w:rsidRPr="009F2A10">
              <w:rPr>
                <w:lang w:eastAsia="zh-CN"/>
              </w:rPr>
              <w:t>same as RMSI CORESET (CORESET #0) defined in each test</w:t>
            </w:r>
            <w:r w:rsidRPr="009F2A10">
              <w:rPr>
                <w:vertAlign w:val="superscript"/>
              </w:rPr>
              <w:t xml:space="preserve"> Note 2</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825524" w:rsidRPr="00495D84" w:rsidRDefault="00825524" w:rsidP="00825524">
            <w:pPr>
              <w:pStyle w:val="TAL"/>
              <w:rPr>
                <w:lang w:eastAsia="zh-CN"/>
              </w:rPr>
            </w:pPr>
          </w:p>
        </w:tc>
      </w:tr>
      <w:tr w:rsidR="001268B4" w:rsidRPr="00495D84" w14:paraId="7C9C8219" w14:textId="77777777" w:rsidTr="00B27C8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25434C4A" w14:textId="77777777" w:rsidR="00825524" w:rsidRPr="009F2A10" w:rsidRDefault="00825524" w:rsidP="00825524">
            <w:pPr>
              <w:pStyle w:val="TAN"/>
            </w:pPr>
            <w:r w:rsidRPr="009F2A10">
              <w:rPr>
                <w:lang w:eastAsia="zh-CN"/>
              </w:rPr>
              <w:t>NOTE 1:</w:t>
            </w:r>
            <w:r w:rsidRPr="009F2A10">
              <w:rPr>
                <w:lang w:eastAsia="zh-CN"/>
              </w:rPr>
              <w:tab/>
            </w:r>
            <w:r w:rsidRPr="009F2A10">
              <w:t>RB</w:t>
            </w:r>
            <w:r w:rsidRPr="009F2A10">
              <w:rPr>
                <w:vertAlign w:val="subscript"/>
              </w:rPr>
              <w:t xml:space="preserve">c </w:t>
            </w:r>
            <w:r w:rsidRPr="009F2A10">
              <w:t>is same as PRB</w:t>
            </w:r>
            <w:r w:rsidRPr="009F2A10">
              <w:rPr>
                <w:vertAlign w:val="subscript"/>
              </w:rPr>
              <w:t>c</w:t>
            </w:r>
            <w:r w:rsidRPr="009F2A10">
              <w:t xml:space="preserve"> for </w:t>
            </w:r>
            <w:r w:rsidRPr="009F2A10">
              <w:rPr>
                <w:lang w:eastAsia="zh-CN"/>
              </w:rPr>
              <w:t>DLBWP.0.2 as defined in table A.3.9.2.1-1</w:t>
            </w:r>
            <w:r w:rsidRPr="009F2A10">
              <w:t>.</w:t>
            </w:r>
          </w:p>
          <w:p w14:paraId="7C9C8218" w14:textId="21D28681" w:rsidR="001268B4" w:rsidRPr="00495D84" w:rsidRDefault="00825524" w:rsidP="00825524">
            <w:pPr>
              <w:pStyle w:val="TAN"/>
              <w:rPr>
                <w:lang w:eastAsia="zh-CN"/>
              </w:rPr>
            </w:pPr>
            <w:r w:rsidRPr="009F2A10">
              <w:rPr>
                <w:lang w:eastAsia="zh-CN"/>
              </w:rPr>
              <w:t>Note 2:</w:t>
            </w:r>
            <w:r w:rsidRPr="009F2A10">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9F2A10">
              <w:t>.</w:t>
            </w:r>
          </w:p>
        </w:tc>
      </w:tr>
    </w:tbl>
    <w:p w14:paraId="7C9C821A" w14:textId="77777777" w:rsidR="001268B4" w:rsidRPr="00495D84" w:rsidRDefault="001268B4" w:rsidP="001268B4">
      <w:pPr>
        <w:rPr>
          <w:rFonts w:eastAsia="MS Mincho"/>
          <w:snapToGrid w:val="0"/>
        </w:rPr>
      </w:pPr>
    </w:p>
    <w:p w14:paraId="7C9C821B" w14:textId="77777777" w:rsidR="001268B4" w:rsidRPr="00495D84" w:rsidRDefault="001268B4" w:rsidP="001268B4">
      <w:pPr>
        <w:pStyle w:val="Heading4"/>
        <w:rPr>
          <w:snapToGrid w:val="0"/>
        </w:rPr>
      </w:pPr>
      <w:r w:rsidRPr="00495D84">
        <w:rPr>
          <w:snapToGrid w:val="0"/>
        </w:rPr>
        <w:lastRenderedPageBreak/>
        <w:t>A.3.9.3.2</w:t>
      </w:r>
      <w:r w:rsidRPr="00495D84">
        <w:rPr>
          <w:snapToGrid w:val="0"/>
        </w:rPr>
        <w:tab/>
        <w:t>Dedicated BWP</w:t>
      </w:r>
    </w:p>
    <w:p w14:paraId="751251F1" w14:textId="77777777" w:rsidR="0079349E" w:rsidRPr="00495D84" w:rsidRDefault="0079349E" w:rsidP="0079349E">
      <w:pPr>
        <w:pStyle w:val="TH"/>
      </w:pPr>
      <w:r w:rsidRPr="00495D84">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9"/>
        <w:gridCol w:w="557"/>
        <w:gridCol w:w="1129"/>
        <w:gridCol w:w="1129"/>
        <w:gridCol w:w="1129"/>
        <w:gridCol w:w="1129"/>
        <w:gridCol w:w="1129"/>
        <w:gridCol w:w="1129"/>
        <w:gridCol w:w="1129"/>
      </w:tblGrid>
      <w:tr w:rsidR="00CB1673" w:rsidRPr="00495D84" w14:paraId="136AA00E"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6BF8A238" w14:textId="50C8DFC9" w:rsidR="00CB1673" w:rsidRPr="00495D84" w:rsidRDefault="00CB1673" w:rsidP="00191335">
            <w:pPr>
              <w:pStyle w:val="TAH"/>
              <w:spacing w:line="256" w:lineRule="auto"/>
            </w:pPr>
            <w:r w:rsidRPr="00495D84">
              <w:t>BWP</w:t>
            </w:r>
            <w:r w:rsidR="00B27C84">
              <w:t xml:space="preserve"> </w:t>
            </w:r>
            <w:r w:rsidRPr="00495D84">
              <w:t>Parameters</w:t>
            </w:r>
          </w:p>
        </w:tc>
        <w:tc>
          <w:tcPr>
            <w:tcW w:w="557" w:type="dxa"/>
            <w:tcBorders>
              <w:top w:val="single" w:sz="4" w:space="0" w:color="auto"/>
              <w:left w:val="single" w:sz="4" w:space="0" w:color="auto"/>
              <w:bottom w:val="single" w:sz="4" w:space="0" w:color="auto"/>
              <w:right w:val="single" w:sz="4" w:space="0" w:color="auto"/>
            </w:tcBorders>
            <w:hideMark/>
          </w:tcPr>
          <w:p w14:paraId="3C742ED0" w14:textId="77777777" w:rsidR="00CB1673" w:rsidRPr="00495D84" w:rsidRDefault="00CB1673" w:rsidP="00191335">
            <w:pPr>
              <w:pStyle w:val="TAH"/>
              <w:spacing w:line="256" w:lineRule="auto"/>
            </w:pPr>
            <w:r w:rsidRPr="00495D84">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5034C4B1" w14:textId="77777777" w:rsidR="00CB1673" w:rsidRPr="00495D84" w:rsidRDefault="00CB1673" w:rsidP="00191335">
            <w:pPr>
              <w:pStyle w:val="TAH"/>
              <w:spacing w:line="256" w:lineRule="auto"/>
            </w:pPr>
            <w:r w:rsidRPr="00495D84">
              <w:t>Values</w:t>
            </w:r>
          </w:p>
        </w:tc>
      </w:tr>
      <w:tr w:rsidR="00CB1673" w:rsidRPr="00495D84" w14:paraId="1092F079"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C8B062F" w14:textId="766CB329" w:rsidR="00CB1673" w:rsidRPr="00495D84" w:rsidRDefault="00CB1673" w:rsidP="00191335">
            <w:pPr>
              <w:pStyle w:val="TAL"/>
            </w:pPr>
            <w:r w:rsidRPr="00495D84">
              <w:rPr>
                <w:lang w:eastAsia="zh-CN"/>
              </w:rPr>
              <w:t>Reference</w:t>
            </w:r>
            <w:r w:rsidR="00B27C84">
              <w:rPr>
                <w:lang w:eastAsia="zh-CN"/>
              </w:rPr>
              <w:t xml:space="preserve"> </w:t>
            </w:r>
            <w:r w:rsidRPr="00495D84">
              <w:rPr>
                <w:lang w:eastAsia="zh-CN"/>
              </w:rPr>
              <w:t>BWP</w:t>
            </w:r>
          </w:p>
        </w:tc>
        <w:tc>
          <w:tcPr>
            <w:tcW w:w="557" w:type="dxa"/>
            <w:tcBorders>
              <w:top w:val="single" w:sz="4" w:space="0" w:color="auto"/>
              <w:left w:val="single" w:sz="4" w:space="0" w:color="auto"/>
              <w:bottom w:val="single" w:sz="4" w:space="0" w:color="auto"/>
              <w:right w:val="single" w:sz="4" w:space="0" w:color="auto"/>
            </w:tcBorders>
          </w:tcPr>
          <w:p w14:paraId="7C7935C0"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5110108B" w14:textId="77777777" w:rsidR="00CB1673" w:rsidRPr="00495D84" w:rsidRDefault="00CB1673" w:rsidP="00191335">
            <w:pPr>
              <w:pStyle w:val="TAL"/>
              <w:rPr>
                <w:lang w:eastAsia="zh-CN"/>
              </w:rPr>
            </w:pPr>
            <w:r w:rsidRPr="00495D84">
              <w:rPr>
                <w:lang w:eastAsia="zh-CN"/>
              </w:rPr>
              <w:t>ULBWP.1.1</w:t>
            </w:r>
          </w:p>
        </w:tc>
        <w:tc>
          <w:tcPr>
            <w:tcW w:w="1129" w:type="dxa"/>
            <w:tcBorders>
              <w:top w:val="single" w:sz="4" w:space="0" w:color="auto"/>
              <w:left w:val="single" w:sz="4" w:space="0" w:color="auto"/>
              <w:bottom w:val="single" w:sz="4" w:space="0" w:color="auto"/>
              <w:right w:val="single" w:sz="4" w:space="0" w:color="auto"/>
            </w:tcBorders>
            <w:hideMark/>
          </w:tcPr>
          <w:p w14:paraId="70577FD5" w14:textId="77777777" w:rsidR="00CB1673" w:rsidRPr="00495D84" w:rsidRDefault="00CB1673" w:rsidP="00191335">
            <w:pPr>
              <w:pStyle w:val="TAL"/>
              <w:rPr>
                <w:lang w:eastAsia="zh-CN"/>
              </w:rPr>
            </w:pPr>
            <w:r w:rsidRPr="00495D84">
              <w:rPr>
                <w:lang w:eastAsia="zh-CN"/>
              </w:rPr>
              <w:t>ULBWP.1.2</w:t>
            </w:r>
          </w:p>
        </w:tc>
        <w:tc>
          <w:tcPr>
            <w:tcW w:w="1129" w:type="dxa"/>
            <w:tcBorders>
              <w:top w:val="single" w:sz="4" w:space="0" w:color="auto"/>
              <w:left w:val="single" w:sz="4" w:space="0" w:color="auto"/>
              <w:bottom w:val="single" w:sz="4" w:space="0" w:color="auto"/>
              <w:right w:val="single" w:sz="4" w:space="0" w:color="auto"/>
            </w:tcBorders>
            <w:hideMark/>
          </w:tcPr>
          <w:p w14:paraId="67CFF853" w14:textId="77777777" w:rsidR="00CB1673" w:rsidRPr="00495D84" w:rsidRDefault="00CB1673" w:rsidP="00191335">
            <w:pPr>
              <w:pStyle w:val="TAL"/>
              <w:rPr>
                <w:lang w:eastAsia="zh-CN"/>
              </w:rPr>
            </w:pPr>
            <w:r w:rsidRPr="00495D84">
              <w:rPr>
                <w:lang w:eastAsia="zh-CN"/>
              </w:rPr>
              <w:t>ULBWP.1.3</w:t>
            </w:r>
          </w:p>
        </w:tc>
        <w:tc>
          <w:tcPr>
            <w:tcW w:w="1129" w:type="dxa"/>
            <w:tcBorders>
              <w:top w:val="single" w:sz="4" w:space="0" w:color="auto"/>
              <w:left w:val="single" w:sz="4" w:space="0" w:color="auto"/>
              <w:bottom w:val="single" w:sz="4" w:space="0" w:color="auto"/>
              <w:right w:val="single" w:sz="4" w:space="0" w:color="auto"/>
            </w:tcBorders>
          </w:tcPr>
          <w:p w14:paraId="3076825D" w14:textId="77777777" w:rsidR="00CB1673" w:rsidRPr="00495D84" w:rsidRDefault="00CB1673" w:rsidP="00191335">
            <w:pPr>
              <w:pStyle w:val="TAL"/>
              <w:rPr>
                <w:lang w:eastAsia="zh-CN"/>
              </w:rPr>
            </w:pPr>
            <w:r w:rsidRPr="00495D84">
              <w:rPr>
                <w:lang w:eastAsia="zh-CN"/>
              </w:rPr>
              <w:t>ULBWP.1.4</w:t>
            </w:r>
          </w:p>
        </w:tc>
        <w:tc>
          <w:tcPr>
            <w:tcW w:w="1129" w:type="dxa"/>
            <w:tcBorders>
              <w:top w:val="single" w:sz="4" w:space="0" w:color="auto"/>
              <w:left w:val="single" w:sz="4" w:space="0" w:color="auto"/>
              <w:bottom w:val="single" w:sz="4" w:space="0" w:color="auto"/>
              <w:right w:val="single" w:sz="4" w:space="0" w:color="auto"/>
            </w:tcBorders>
          </w:tcPr>
          <w:p w14:paraId="4D73E713" w14:textId="77777777" w:rsidR="00CB1673" w:rsidRPr="00495D84" w:rsidRDefault="00CB1673" w:rsidP="00191335">
            <w:pPr>
              <w:pStyle w:val="TAL"/>
              <w:rPr>
                <w:lang w:eastAsia="zh-CN"/>
              </w:rPr>
            </w:pPr>
            <w:r w:rsidRPr="00495D84">
              <w:rPr>
                <w:lang w:eastAsia="zh-CN"/>
              </w:rPr>
              <w:t>ULBWP.1.5</w:t>
            </w:r>
          </w:p>
        </w:tc>
        <w:tc>
          <w:tcPr>
            <w:tcW w:w="1129" w:type="dxa"/>
            <w:tcBorders>
              <w:top w:val="single" w:sz="4" w:space="0" w:color="auto"/>
              <w:left w:val="single" w:sz="4" w:space="0" w:color="auto"/>
              <w:bottom w:val="single" w:sz="4" w:space="0" w:color="auto"/>
              <w:right w:val="single" w:sz="4" w:space="0" w:color="auto"/>
            </w:tcBorders>
          </w:tcPr>
          <w:p w14:paraId="7274B411" w14:textId="77777777" w:rsidR="00CB1673" w:rsidRPr="00495D84" w:rsidRDefault="00CB1673" w:rsidP="00191335">
            <w:pPr>
              <w:pStyle w:val="TAL"/>
              <w:rPr>
                <w:lang w:eastAsia="zh-CN"/>
              </w:rPr>
            </w:pPr>
            <w:r w:rsidRPr="00495D84">
              <w:rPr>
                <w:lang w:eastAsia="zh-CN"/>
              </w:rPr>
              <w:t>ULBWP.1.6</w:t>
            </w:r>
          </w:p>
        </w:tc>
        <w:tc>
          <w:tcPr>
            <w:tcW w:w="1129" w:type="dxa"/>
            <w:tcBorders>
              <w:top w:val="single" w:sz="4" w:space="0" w:color="auto"/>
              <w:left w:val="single" w:sz="4" w:space="0" w:color="auto"/>
              <w:bottom w:val="single" w:sz="4" w:space="0" w:color="auto"/>
              <w:right w:val="single" w:sz="4" w:space="0" w:color="auto"/>
            </w:tcBorders>
          </w:tcPr>
          <w:p w14:paraId="022CED29" w14:textId="77777777" w:rsidR="00CB1673" w:rsidRPr="00495D84" w:rsidRDefault="00CB1673" w:rsidP="00191335">
            <w:pPr>
              <w:pStyle w:val="TAL"/>
              <w:rPr>
                <w:lang w:eastAsia="zh-CN"/>
              </w:rPr>
            </w:pPr>
            <w:r w:rsidRPr="00495D84">
              <w:rPr>
                <w:lang w:eastAsia="zh-CN"/>
              </w:rPr>
              <w:t>ULBWP.1.7</w:t>
            </w:r>
          </w:p>
        </w:tc>
      </w:tr>
      <w:tr w:rsidR="00CB1673" w:rsidRPr="00495D84" w14:paraId="450DB708"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70201CBC" w14:textId="574913A3" w:rsidR="00CB1673" w:rsidRPr="00495D84" w:rsidRDefault="00CB1673" w:rsidP="00191335">
            <w:pPr>
              <w:pStyle w:val="TAL"/>
            </w:pPr>
            <w:r w:rsidRPr="00495D84">
              <w:t>Starting</w:t>
            </w:r>
            <w:r w:rsidR="00B27C84">
              <w:t xml:space="preserve"> </w:t>
            </w:r>
            <w:r w:rsidRPr="00495D84">
              <w:t>PRB</w:t>
            </w:r>
            <w:r w:rsidR="00B27C84">
              <w:t xml:space="preserve"> </w:t>
            </w:r>
            <w:r w:rsidRPr="00495D84">
              <w:t>index</w:t>
            </w:r>
          </w:p>
        </w:tc>
        <w:tc>
          <w:tcPr>
            <w:tcW w:w="557" w:type="dxa"/>
            <w:tcBorders>
              <w:top w:val="single" w:sz="4" w:space="0" w:color="auto"/>
              <w:left w:val="single" w:sz="4" w:space="0" w:color="auto"/>
              <w:bottom w:val="single" w:sz="4" w:space="0" w:color="auto"/>
              <w:right w:val="single" w:sz="4" w:space="0" w:color="auto"/>
            </w:tcBorders>
          </w:tcPr>
          <w:p w14:paraId="1AFB53C8" w14:textId="77777777" w:rsidR="00CB1673" w:rsidRPr="00495D84" w:rsidRDefault="00CB1673" w:rsidP="00191335">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36C9E052" w14:textId="77777777" w:rsidR="00CB1673" w:rsidRPr="00495D84" w:rsidRDefault="00CB1673" w:rsidP="00191335">
            <w:pPr>
              <w:pStyle w:val="TAL"/>
              <w:rPr>
                <w:lang w:eastAsia="zh-CN"/>
              </w:rPr>
            </w:pPr>
            <w:r w:rsidRPr="00495D84">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79AF7A42" w14:textId="5B853B38" w:rsidR="00CB1673" w:rsidRPr="00495D84" w:rsidRDefault="00CB1673" w:rsidP="00191335">
            <w:pPr>
              <w:pStyle w:val="TAL"/>
              <w:rPr>
                <w:lang w:eastAsia="zh-CN"/>
              </w:rPr>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hideMark/>
          </w:tcPr>
          <w:p w14:paraId="5BF23953" w14:textId="2890B5F2" w:rsidR="00CB1673" w:rsidRPr="00495D84" w:rsidRDefault="00CB1673" w:rsidP="00191335">
            <w:pPr>
              <w:pStyle w:val="TAL"/>
              <w:rPr>
                <w:lang w:eastAsia="zh-CN"/>
              </w:rPr>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768E0F06" w14:textId="77777777" w:rsidR="00CB1673" w:rsidRPr="00495D84" w:rsidRDefault="00CB1673" w:rsidP="00191335">
            <w:pPr>
              <w:pStyle w:val="TAL"/>
            </w:pPr>
            <w:r w:rsidRPr="00495D84">
              <w:t>0</w:t>
            </w:r>
          </w:p>
        </w:tc>
        <w:tc>
          <w:tcPr>
            <w:tcW w:w="1129" w:type="dxa"/>
            <w:tcBorders>
              <w:top w:val="single" w:sz="4" w:space="0" w:color="auto"/>
              <w:left w:val="single" w:sz="4" w:space="0" w:color="auto"/>
              <w:bottom w:val="single" w:sz="4" w:space="0" w:color="auto"/>
              <w:right w:val="single" w:sz="4" w:space="0" w:color="auto"/>
            </w:tcBorders>
          </w:tcPr>
          <w:p w14:paraId="42E34C45" w14:textId="7E32EA4F" w:rsidR="00CB1673" w:rsidRPr="00495D84" w:rsidRDefault="00CB1673" w:rsidP="00191335">
            <w:pPr>
              <w:pStyle w:val="TAL"/>
            </w:pPr>
            <w:r w:rsidRPr="00495D84">
              <w:t>RB</w:t>
            </w:r>
            <w:r w:rsidRPr="00495D84">
              <w:rPr>
                <w:vertAlign w:val="subscript"/>
              </w:rPr>
              <w:t>b</w:t>
            </w:r>
            <w:r w:rsidR="00B27C84">
              <w:t xml:space="preserve"> </w:t>
            </w:r>
            <w:r w:rsidRPr="00495D84">
              <w:rPr>
                <w:vertAlign w:val="superscript"/>
              </w:rPr>
              <w:t>Note</w:t>
            </w:r>
            <w:r w:rsidR="00B27C84">
              <w:rPr>
                <w:vertAlign w:val="superscript"/>
              </w:rPr>
              <w:t xml:space="preserve"> </w:t>
            </w:r>
            <w:r w:rsidRPr="00495D84">
              <w:rPr>
                <w:vertAlign w:val="superscript"/>
              </w:rPr>
              <w:t>1</w:t>
            </w:r>
          </w:p>
        </w:tc>
        <w:tc>
          <w:tcPr>
            <w:tcW w:w="1129" w:type="dxa"/>
            <w:tcBorders>
              <w:top w:val="single" w:sz="4" w:space="0" w:color="auto"/>
              <w:left w:val="single" w:sz="4" w:space="0" w:color="auto"/>
              <w:bottom w:val="single" w:sz="4" w:space="0" w:color="auto"/>
              <w:right w:val="single" w:sz="4" w:space="0" w:color="auto"/>
            </w:tcBorders>
          </w:tcPr>
          <w:p w14:paraId="24F1CCE8" w14:textId="3B72D1EB" w:rsidR="00CB1673" w:rsidRPr="00495D84" w:rsidRDefault="00CB1673" w:rsidP="00191335">
            <w:pPr>
              <w:pStyle w:val="TAL"/>
            </w:pPr>
            <w:r w:rsidRPr="00495D84">
              <w:t>RB</w:t>
            </w:r>
            <w:r w:rsidRPr="00495D84">
              <w:rPr>
                <w:vertAlign w:val="subscript"/>
              </w:rPr>
              <w:t>a</w:t>
            </w:r>
            <w:r w:rsidR="00B27C84">
              <w:rPr>
                <w:vertAlign w:val="subscript"/>
              </w:rPr>
              <w:t xml:space="preserve"> </w:t>
            </w:r>
            <w:r w:rsidRPr="00495D84">
              <w:rPr>
                <w:vertAlign w:val="superscript"/>
              </w:rPr>
              <w:t>Note</w:t>
            </w:r>
            <w:r w:rsidR="00B27C84">
              <w:rPr>
                <w:vertAlign w:val="superscript"/>
              </w:rPr>
              <w:t xml:space="preserve"> </w:t>
            </w:r>
            <w:r w:rsidRPr="00495D84">
              <w:rPr>
                <w:vertAlign w:val="superscript"/>
              </w:rPr>
              <w:t>2</w:t>
            </w:r>
          </w:p>
        </w:tc>
        <w:tc>
          <w:tcPr>
            <w:tcW w:w="1129" w:type="dxa"/>
            <w:tcBorders>
              <w:top w:val="single" w:sz="4" w:space="0" w:color="auto"/>
              <w:left w:val="single" w:sz="4" w:space="0" w:color="auto"/>
              <w:bottom w:val="single" w:sz="4" w:space="0" w:color="auto"/>
              <w:right w:val="single" w:sz="4" w:space="0" w:color="auto"/>
            </w:tcBorders>
          </w:tcPr>
          <w:p w14:paraId="6B4EB1F3" w14:textId="621738A0" w:rsidR="00CB1673" w:rsidRPr="00495D84" w:rsidRDefault="00CB1673" w:rsidP="00191335">
            <w:pPr>
              <w:pStyle w:val="TAL"/>
            </w:pPr>
            <w:r w:rsidRPr="00495D84">
              <w:t>RB</w:t>
            </w:r>
            <w:r w:rsidRPr="00495D84">
              <w:rPr>
                <w:vertAlign w:val="subscript"/>
              </w:rPr>
              <w:t>c</w:t>
            </w:r>
            <w:r w:rsidR="00B27C84">
              <w:t xml:space="preserve"> </w:t>
            </w:r>
            <w:r w:rsidRPr="00495D84">
              <w:rPr>
                <w:vertAlign w:val="superscript"/>
              </w:rPr>
              <w:t>Note</w:t>
            </w:r>
            <w:r w:rsidR="00B27C84">
              <w:rPr>
                <w:vertAlign w:val="superscript"/>
              </w:rPr>
              <w:t xml:space="preserve"> </w:t>
            </w:r>
            <w:r w:rsidRPr="00495D84">
              <w:rPr>
                <w:vertAlign w:val="superscript"/>
              </w:rPr>
              <w:t>3</w:t>
            </w:r>
          </w:p>
        </w:tc>
      </w:tr>
      <w:tr w:rsidR="00172B8D" w:rsidRPr="00495D84" w14:paraId="2C24E7C5" w14:textId="77777777" w:rsidTr="00B27C84">
        <w:trPr>
          <w:jc w:val="center"/>
        </w:trPr>
        <w:tc>
          <w:tcPr>
            <w:tcW w:w="1169" w:type="dxa"/>
            <w:tcBorders>
              <w:top w:val="single" w:sz="4" w:space="0" w:color="auto"/>
              <w:left w:val="single" w:sz="4" w:space="0" w:color="auto"/>
              <w:bottom w:val="single" w:sz="4" w:space="0" w:color="auto"/>
              <w:right w:val="single" w:sz="4" w:space="0" w:color="auto"/>
            </w:tcBorders>
            <w:hideMark/>
          </w:tcPr>
          <w:p w14:paraId="3A337C35" w14:textId="77777777" w:rsidR="00172B8D" w:rsidRPr="00495D84" w:rsidRDefault="00172B8D" w:rsidP="00172B8D">
            <w:pPr>
              <w:pStyle w:val="TAL"/>
            </w:pPr>
            <w:r w:rsidRPr="00495D84">
              <w:t>Bandwidth</w:t>
            </w:r>
          </w:p>
        </w:tc>
        <w:tc>
          <w:tcPr>
            <w:tcW w:w="557" w:type="dxa"/>
            <w:tcBorders>
              <w:top w:val="single" w:sz="4" w:space="0" w:color="auto"/>
              <w:left w:val="single" w:sz="4" w:space="0" w:color="auto"/>
              <w:bottom w:val="single" w:sz="4" w:space="0" w:color="auto"/>
              <w:right w:val="single" w:sz="4" w:space="0" w:color="auto"/>
            </w:tcBorders>
            <w:hideMark/>
          </w:tcPr>
          <w:p w14:paraId="6430CFF9" w14:textId="42420416" w:rsidR="00172B8D" w:rsidRPr="00495D84" w:rsidRDefault="00172B8D" w:rsidP="00172B8D">
            <w:pPr>
              <w:pStyle w:val="TAL"/>
              <w:spacing w:line="256" w:lineRule="auto"/>
              <w:jc w:val="center"/>
              <w:rPr>
                <w:lang w:eastAsia="zh-CN"/>
              </w:rPr>
            </w:pPr>
            <w:r>
              <w:rPr>
                <w:lang w:eastAsia="zh-CN"/>
              </w:rPr>
              <w:t>P</w:t>
            </w:r>
            <w:r w:rsidRPr="00495D84">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3FA771AD" w14:textId="37AF5351" w:rsidR="00172B8D" w:rsidRPr="00495D84" w:rsidRDefault="00172B8D" w:rsidP="00172B8D">
            <w:pPr>
              <w:pStyle w:val="TAL"/>
              <w:rPr>
                <w:lang w:eastAsia="zh-CN"/>
              </w:rPr>
            </w:pPr>
            <w:r w:rsidRPr="00495D84">
              <w:rPr>
                <w:lang w:eastAsia="zh-CN"/>
              </w:rPr>
              <w:t>Same</w:t>
            </w:r>
            <w:r>
              <w:rPr>
                <w:lang w:eastAsia="zh-CN"/>
              </w:rPr>
              <w:t xml:space="preserve"> </w:t>
            </w:r>
            <w:r w:rsidRPr="00495D84">
              <w:rPr>
                <w:lang w:eastAsia="zh-CN"/>
              </w:rPr>
              <w:t>as</w:t>
            </w:r>
            <w:r>
              <w:rPr>
                <w:lang w:eastAsia="zh-CN"/>
              </w:rPr>
              <w:t xml:space="preserve"> </w:t>
            </w:r>
            <w:r w:rsidRPr="00495D84">
              <w:rPr>
                <w:lang w:eastAsia="zh-CN"/>
              </w:rPr>
              <w:t>RF</w:t>
            </w:r>
            <w:r>
              <w:rPr>
                <w:lang w:eastAsia="zh-CN"/>
              </w:rPr>
              <w:t xml:space="preserve"> </w:t>
            </w:r>
            <w:r w:rsidRPr="00495D84">
              <w:rPr>
                <w:lang w:eastAsia="zh-CN"/>
              </w:rPr>
              <w:t>channel</w:t>
            </w:r>
            <w:r>
              <w:rPr>
                <w:lang w:eastAsia="zh-CN"/>
              </w:rPr>
              <w:t xml:space="preserve"> </w:t>
            </w:r>
            <w:r w:rsidRPr="00495D84">
              <w:rPr>
                <w:lang w:eastAsia="zh-CN"/>
              </w:rPr>
              <w:t>defined</w:t>
            </w:r>
            <w:r>
              <w:rPr>
                <w:lang w:eastAsia="zh-CN"/>
              </w:rPr>
              <w:t xml:space="preserve"> </w:t>
            </w:r>
            <w:r w:rsidRPr="00495D84">
              <w:rPr>
                <w:lang w:eastAsia="zh-CN"/>
              </w:rPr>
              <w:t>in</w:t>
            </w:r>
            <w:r>
              <w:rPr>
                <w:lang w:eastAsia="zh-CN"/>
              </w:rPr>
              <w:t xml:space="preserve"> </w:t>
            </w:r>
            <w:r w:rsidRPr="00495D84">
              <w:rPr>
                <w:lang w:eastAsia="zh-CN"/>
              </w:rPr>
              <w:t>each</w:t>
            </w:r>
            <w:r>
              <w:rPr>
                <w:lang w:eastAsia="zh-CN"/>
              </w:rPr>
              <w:t xml:space="preserve"> </w:t>
            </w:r>
            <w:r w:rsidRPr="00495D84">
              <w:rPr>
                <w:lang w:eastAsia="zh-CN"/>
              </w:rPr>
              <w:t>test</w:t>
            </w:r>
          </w:p>
        </w:tc>
        <w:tc>
          <w:tcPr>
            <w:tcW w:w="1129" w:type="dxa"/>
            <w:tcBorders>
              <w:top w:val="single" w:sz="4" w:space="0" w:color="auto"/>
              <w:left w:val="single" w:sz="4" w:space="0" w:color="auto"/>
              <w:bottom w:val="single" w:sz="4" w:space="0" w:color="auto"/>
              <w:right w:val="single" w:sz="4" w:space="0" w:color="auto"/>
            </w:tcBorders>
            <w:hideMark/>
          </w:tcPr>
          <w:p w14:paraId="664ABFBD" w14:textId="1DFB602F" w:rsidR="00172B8D" w:rsidRDefault="00172B8D" w:rsidP="00172B8D">
            <w:pPr>
              <w:pStyle w:val="TAL"/>
              <w:spacing w:line="256" w:lineRule="auto"/>
              <w:rPr>
                <w:lang w:eastAsia="zh-CN"/>
              </w:rPr>
            </w:pPr>
            <w:r>
              <w:rPr>
                <w:lang w:eastAsia="zh-CN"/>
              </w:rPr>
              <w:t>25 for SSB SCS = 15kHz,</w:t>
            </w:r>
          </w:p>
          <w:p w14:paraId="5CAAAA2C" w14:textId="4FA5A345" w:rsidR="00172B8D" w:rsidRDefault="00172B8D" w:rsidP="00172B8D">
            <w:pPr>
              <w:pStyle w:val="TAL"/>
              <w:spacing w:line="256" w:lineRule="auto"/>
              <w:rPr>
                <w:lang w:eastAsia="zh-CN"/>
              </w:rPr>
            </w:pPr>
            <w:r>
              <w:rPr>
                <w:lang w:eastAsia="zh-CN"/>
              </w:rPr>
              <w:t>51 for SSB SCS = 30kHz,</w:t>
            </w:r>
          </w:p>
          <w:p w14:paraId="1A4F4522" w14:textId="207570C0" w:rsidR="00172B8D" w:rsidRDefault="00172B8D" w:rsidP="00172B8D">
            <w:pPr>
              <w:pStyle w:val="TAL"/>
              <w:spacing w:line="256" w:lineRule="auto"/>
              <w:rPr>
                <w:lang w:eastAsia="zh-CN"/>
              </w:rPr>
            </w:pPr>
            <w:r>
              <w:rPr>
                <w:lang w:eastAsia="zh-CN"/>
              </w:rPr>
              <w:t>32 for SSB SCS = 120kHz</w:t>
            </w:r>
          </w:p>
          <w:p w14:paraId="68E5E21C" w14:textId="547331B1"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4EFB758F" w14:textId="62463920" w:rsidR="00172B8D" w:rsidRDefault="00172B8D" w:rsidP="00172B8D">
            <w:pPr>
              <w:pStyle w:val="TAL"/>
              <w:spacing w:line="256" w:lineRule="auto"/>
              <w:rPr>
                <w:lang w:eastAsia="zh-CN"/>
              </w:rPr>
            </w:pPr>
            <w:r>
              <w:rPr>
                <w:lang w:eastAsia="zh-CN"/>
              </w:rPr>
              <w:t>25 for SSB SCS = 15kHz,</w:t>
            </w:r>
          </w:p>
          <w:p w14:paraId="1FD9D933" w14:textId="3B0A7B0F" w:rsidR="00172B8D" w:rsidRDefault="00172B8D" w:rsidP="00172B8D">
            <w:pPr>
              <w:pStyle w:val="TAL"/>
              <w:spacing w:line="256" w:lineRule="auto"/>
              <w:rPr>
                <w:lang w:eastAsia="zh-CN"/>
              </w:rPr>
            </w:pPr>
            <w:r>
              <w:rPr>
                <w:lang w:eastAsia="zh-CN"/>
              </w:rPr>
              <w:t>51 for SSB SCS = 30kHz,</w:t>
            </w:r>
          </w:p>
          <w:p w14:paraId="036E42BC" w14:textId="1C1FC0A6" w:rsidR="00172B8D" w:rsidRDefault="00172B8D" w:rsidP="00172B8D">
            <w:pPr>
              <w:pStyle w:val="TAL"/>
              <w:spacing w:line="256" w:lineRule="auto"/>
              <w:rPr>
                <w:lang w:eastAsia="zh-CN"/>
              </w:rPr>
            </w:pPr>
            <w:r>
              <w:rPr>
                <w:lang w:eastAsia="zh-CN"/>
              </w:rPr>
              <w:t>32 for SSB SCS = 120kHz</w:t>
            </w:r>
          </w:p>
          <w:p w14:paraId="3324BA3B" w14:textId="092E5DC0" w:rsidR="00172B8D" w:rsidRPr="00495D84" w:rsidRDefault="00172B8D" w:rsidP="00172B8D">
            <w:pPr>
              <w:pStyle w:val="TAL"/>
              <w:rPr>
                <w:lang w:eastAsia="zh-CN"/>
              </w:rPr>
            </w:pPr>
            <w:r>
              <w:rPr>
                <w:lang w:eastAsia="ja-JP"/>
              </w:rPr>
              <w:t>48 for SSB SCS = 240kHz</w:t>
            </w:r>
          </w:p>
        </w:tc>
        <w:tc>
          <w:tcPr>
            <w:tcW w:w="1129" w:type="dxa"/>
            <w:tcBorders>
              <w:top w:val="single" w:sz="4" w:space="0" w:color="auto"/>
              <w:left w:val="single" w:sz="4" w:space="0" w:color="auto"/>
              <w:bottom w:val="single" w:sz="4" w:space="0" w:color="auto"/>
              <w:right w:val="single" w:sz="4" w:space="0" w:color="auto"/>
            </w:tcBorders>
          </w:tcPr>
          <w:p w14:paraId="5AC2BF6C" w14:textId="52CF4020" w:rsidR="00172B8D" w:rsidRDefault="00172B8D" w:rsidP="00172B8D">
            <w:pPr>
              <w:pStyle w:val="TAL"/>
              <w:spacing w:line="254" w:lineRule="auto"/>
              <w:rPr>
                <w:lang w:eastAsia="zh-CN"/>
              </w:rPr>
            </w:pPr>
            <w:r>
              <w:rPr>
                <w:lang w:eastAsia="zh-CN"/>
              </w:rPr>
              <w:t>24 for SSB SCS = 120kHz</w:t>
            </w:r>
          </w:p>
          <w:p w14:paraId="358644AE" w14:textId="73DC005C" w:rsidR="00172B8D" w:rsidRPr="00495D84" w:rsidRDefault="00172B8D" w:rsidP="00172B8D">
            <w:pPr>
              <w:pStyle w:val="TAL"/>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12CEA23" w14:textId="5A06C979" w:rsidR="00172B8D" w:rsidRDefault="00172B8D" w:rsidP="00172B8D">
            <w:pPr>
              <w:pStyle w:val="TAL"/>
              <w:spacing w:line="254" w:lineRule="auto"/>
              <w:rPr>
                <w:lang w:eastAsia="zh-CN"/>
              </w:rPr>
            </w:pPr>
            <w:r>
              <w:rPr>
                <w:lang w:eastAsia="zh-CN"/>
              </w:rPr>
              <w:t>24 for SSB SCS = 120kHz</w:t>
            </w:r>
          </w:p>
          <w:p w14:paraId="20E3AE33" w14:textId="516C1121"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4D6B8808" w14:textId="39DA0797" w:rsidR="00172B8D" w:rsidRDefault="00172B8D" w:rsidP="00172B8D">
            <w:pPr>
              <w:pStyle w:val="TAL"/>
              <w:spacing w:line="254" w:lineRule="auto"/>
              <w:rPr>
                <w:lang w:eastAsia="zh-CN"/>
              </w:rPr>
            </w:pPr>
            <w:r>
              <w:rPr>
                <w:lang w:eastAsia="zh-CN"/>
              </w:rPr>
              <w:t>24 for SSB SCS = 120kHz</w:t>
            </w:r>
          </w:p>
          <w:p w14:paraId="365264A7" w14:textId="7C61F535" w:rsidR="00172B8D" w:rsidRPr="00495D84" w:rsidRDefault="00172B8D" w:rsidP="00172B8D">
            <w:pPr>
              <w:pStyle w:val="TAL"/>
              <w:spacing w:line="256" w:lineRule="auto"/>
              <w:rPr>
                <w:lang w:eastAsia="zh-CN"/>
              </w:rPr>
            </w:pPr>
            <w:r>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93D2729" w14:textId="5508EBC9" w:rsidR="00172B8D" w:rsidRDefault="00172B8D" w:rsidP="00172B8D">
            <w:pPr>
              <w:pStyle w:val="TAL"/>
              <w:spacing w:line="256" w:lineRule="auto"/>
              <w:rPr>
                <w:lang w:eastAsia="zh-CN"/>
              </w:rPr>
            </w:pPr>
            <w:r>
              <w:rPr>
                <w:lang w:eastAsia="zh-CN"/>
              </w:rPr>
              <w:t>25 for SSB SCS = 15kHz,</w:t>
            </w:r>
          </w:p>
          <w:p w14:paraId="6A142CCE" w14:textId="524A6FD6" w:rsidR="00172B8D" w:rsidRDefault="00172B8D" w:rsidP="00172B8D">
            <w:pPr>
              <w:pStyle w:val="TAL"/>
              <w:spacing w:line="256" w:lineRule="auto"/>
              <w:rPr>
                <w:lang w:eastAsia="zh-CN"/>
              </w:rPr>
            </w:pPr>
            <w:r>
              <w:rPr>
                <w:lang w:eastAsia="zh-CN"/>
              </w:rPr>
              <w:t>51 for SSB SCS = 30kHz,</w:t>
            </w:r>
          </w:p>
          <w:p w14:paraId="2307BDAB" w14:textId="0CB13B37" w:rsidR="00172B8D" w:rsidRDefault="00172B8D" w:rsidP="00172B8D">
            <w:pPr>
              <w:pStyle w:val="TAL"/>
              <w:spacing w:line="256" w:lineRule="auto"/>
              <w:rPr>
                <w:lang w:eastAsia="zh-CN"/>
              </w:rPr>
            </w:pPr>
            <w:r>
              <w:rPr>
                <w:lang w:eastAsia="zh-CN"/>
              </w:rPr>
              <w:t>32 for SSB SCS = 120kHz</w:t>
            </w:r>
          </w:p>
          <w:p w14:paraId="0AEFC9FF" w14:textId="063951A0" w:rsidR="00172B8D" w:rsidRPr="00495D84" w:rsidRDefault="00172B8D" w:rsidP="00172B8D">
            <w:pPr>
              <w:pStyle w:val="TAL"/>
              <w:spacing w:line="256" w:lineRule="auto"/>
              <w:rPr>
                <w:lang w:eastAsia="zh-CN"/>
              </w:rPr>
            </w:pPr>
            <w:r>
              <w:rPr>
                <w:lang w:eastAsia="ja-JP"/>
              </w:rPr>
              <w:t>48 for SSB SCS = 240kHz</w:t>
            </w:r>
          </w:p>
        </w:tc>
      </w:tr>
      <w:tr w:rsidR="00CB1673" w:rsidRPr="00495D84" w14:paraId="06B70206" w14:textId="77777777" w:rsidTr="00B27C84">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1EDC49E2" w14:textId="3A851177" w:rsidR="00CB1673" w:rsidRPr="00495D84" w:rsidRDefault="00E94096" w:rsidP="00191335">
            <w:pPr>
              <w:pStyle w:val="TAN"/>
            </w:pPr>
            <w:r>
              <w:rPr>
                <w:lang w:eastAsia="zh-CN"/>
              </w:rPr>
              <w:t xml:space="preserve">NOTE </w:t>
            </w:r>
            <w:r w:rsidRPr="00495D84">
              <w:rPr>
                <w:lang w:eastAsia="zh-CN"/>
              </w:rPr>
              <w:t>1</w:t>
            </w:r>
            <w:r>
              <w:rPr>
                <w:lang w:eastAsia="zh-CN"/>
              </w:rPr>
              <w:t>:</w:t>
            </w:r>
            <w:r w:rsidR="00CB1673" w:rsidRPr="00495D84">
              <w:rPr>
                <w:lang w:eastAsia="zh-CN"/>
              </w:rPr>
              <w:tab/>
            </w:r>
            <w:r w:rsidR="00CB1673" w:rsidRPr="00495D84">
              <w:t>RB</w:t>
            </w:r>
            <w:r w:rsidR="00CB1673" w:rsidRPr="00495D84">
              <w:rPr>
                <w:vertAlign w:val="subscript"/>
              </w:rPr>
              <w:t>b</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b</w:t>
            </w:r>
            <w:r w:rsidR="00B27C84">
              <w:t xml:space="preserve"> </w:t>
            </w:r>
            <w:r w:rsidR="00CB1673" w:rsidRPr="00495D84">
              <w:t>for</w:t>
            </w:r>
            <w:r w:rsidR="00B27C84">
              <w:t xml:space="preserve"> </w:t>
            </w:r>
            <w:r w:rsidR="00CB1673" w:rsidRPr="00495D84">
              <w:rPr>
                <w:lang w:eastAsia="zh-CN"/>
              </w:rPr>
              <w:t>DLBWP.1.2</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040B2A5D" w14:textId="35C174F5" w:rsidR="00CB1673" w:rsidRPr="00495D84" w:rsidRDefault="00E94096" w:rsidP="00191335">
            <w:pPr>
              <w:pStyle w:val="TAN"/>
            </w:pPr>
            <w:r>
              <w:rPr>
                <w:lang w:eastAsia="zh-CN"/>
              </w:rPr>
              <w:t xml:space="preserve">NOTE </w:t>
            </w:r>
            <w:r w:rsidRPr="00495D84">
              <w:rPr>
                <w:lang w:eastAsia="zh-CN"/>
              </w:rPr>
              <w:t>2</w:t>
            </w:r>
            <w:r>
              <w:rPr>
                <w:lang w:eastAsia="zh-CN"/>
              </w:rPr>
              <w:t>:</w:t>
            </w:r>
            <w:r w:rsidR="00CB1673" w:rsidRPr="00495D84">
              <w:rPr>
                <w:lang w:eastAsia="zh-CN"/>
              </w:rPr>
              <w:tab/>
            </w:r>
            <w:r w:rsidR="00CB1673" w:rsidRPr="00495D84">
              <w:t>RB</w:t>
            </w:r>
            <w:r w:rsidR="00CB1673" w:rsidRPr="00495D84">
              <w:rPr>
                <w:vertAlign w:val="subscript"/>
              </w:rPr>
              <w:t>a</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a</w:t>
            </w:r>
            <w:r w:rsidR="00B27C84">
              <w:t xml:space="preserve"> </w:t>
            </w:r>
            <w:r w:rsidR="00CB1673" w:rsidRPr="00495D84">
              <w:t>for</w:t>
            </w:r>
            <w:r w:rsidR="00B27C84">
              <w:t xml:space="preserve"> </w:t>
            </w:r>
            <w:r w:rsidR="00CB1673" w:rsidRPr="00495D84">
              <w:rPr>
                <w:lang w:eastAsia="zh-CN"/>
              </w:rPr>
              <w:t>DLBWP.1.3</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r w:rsidR="00CB1673" w:rsidRPr="00495D84">
              <w:t>.</w:t>
            </w:r>
          </w:p>
          <w:p w14:paraId="273DBE37" w14:textId="419AEB00" w:rsidR="00CB1673" w:rsidRPr="00495D84" w:rsidRDefault="00E94096" w:rsidP="00CB1673">
            <w:pPr>
              <w:pStyle w:val="TAN"/>
              <w:rPr>
                <w:lang w:eastAsia="zh-CN"/>
              </w:rPr>
            </w:pPr>
            <w:r>
              <w:rPr>
                <w:lang w:eastAsia="zh-CN"/>
              </w:rPr>
              <w:t xml:space="preserve">NOTE </w:t>
            </w:r>
            <w:r w:rsidRPr="00495D84">
              <w:rPr>
                <w:lang w:eastAsia="zh-CN"/>
              </w:rPr>
              <w:t>3</w:t>
            </w:r>
            <w:r>
              <w:rPr>
                <w:lang w:eastAsia="zh-CN"/>
              </w:rPr>
              <w:t>:</w:t>
            </w:r>
            <w:r w:rsidR="00CB1673" w:rsidRPr="00495D84">
              <w:rPr>
                <w:lang w:eastAsia="zh-CN"/>
              </w:rPr>
              <w:tab/>
            </w:r>
            <w:r w:rsidR="00CB1673" w:rsidRPr="00495D84">
              <w:t>RB</w:t>
            </w:r>
            <w:r w:rsidR="00CB1673" w:rsidRPr="00495D84">
              <w:rPr>
                <w:vertAlign w:val="subscript"/>
              </w:rPr>
              <w:t>c</w:t>
            </w:r>
            <w:r w:rsidR="00B27C84">
              <w:rPr>
                <w:vertAlign w:val="subscript"/>
              </w:rPr>
              <w:t xml:space="preserve"> </w:t>
            </w:r>
            <w:r w:rsidR="00CB1673" w:rsidRPr="00495D84">
              <w:t>is</w:t>
            </w:r>
            <w:r w:rsidR="00B27C84">
              <w:t xml:space="preserve"> </w:t>
            </w:r>
            <w:r w:rsidR="00CB1673" w:rsidRPr="00495D84">
              <w:t>same</w:t>
            </w:r>
            <w:r w:rsidR="00B27C84">
              <w:t xml:space="preserve"> </w:t>
            </w:r>
            <w:r w:rsidR="00CB1673" w:rsidRPr="00495D84">
              <w:t>as</w:t>
            </w:r>
            <w:r>
              <w:t xml:space="preserve"> PRB</w:t>
            </w:r>
            <w:r w:rsidR="00CB1673" w:rsidRPr="00495D84">
              <w:rPr>
                <w:vertAlign w:val="subscript"/>
              </w:rPr>
              <w:t>c</w:t>
            </w:r>
            <w:r w:rsidR="00B27C84">
              <w:t xml:space="preserve"> </w:t>
            </w:r>
            <w:r w:rsidR="00CB1673" w:rsidRPr="00495D84">
              <w:t>for</w:t>
            </w:r>
            <w:r w:rsidR="00B27C84">
              <w:t xml:space="preserve"> </w:t>
            </w:r>
            <w:r w:rsidR="00CB1673" w:rsidRPr="00495D84">
              <w:rPr>
                <w:lang w:eastAsia="zh-CN"/>
              </w:rPr>
              <w:t>DLBWP.1.7</w:t>
            </w:r>
            <w:r w:rsidR="00B27C84">
              <w:rPr>
                <w:lang w:eastAsia="zh-CN"/>
              </w:rPr>
              <w:t xml:space="preserve"> </w:t>
            </w:r>
            <w:r w:rsidR="00CB1673" w:rsidRPr="00495D84">
              <w:rPr>
                <w:lang w:eastAsia="zh-CN"/>
              </w:rPr>
              <w:t>as</w:t>
            </w:r>
            <w:r w:rsidR="00B27C84">
              <w:rPr>
                <w:lang w:eastAsia="zh-CN"/>
              </w:rPr>
              <w:t xml:space="preserve"> </w:t>
            </w:r>
            <w:r w:rsidR="00CB1673" w:rsidRPr="00495D84">
              <w:rPr>
                <w:lang w:eastAsia="zh-CN"/>
              </w:rPr>
              <w:t>defined</w:t>
            </w:r>
            <w:r w:rsidR="00B27C84">
              <w:rPr>
                <w:lang w:eastAsia="zh-CN"/>
              </w:rPr>
              <w:t xml:space="preserve"> </w:t>
            </w:r>
            <w:r w:rsidR="00CB1673" w:rsidRPr="00495D84">
              <w:rPr>
                <w:lang w:eastAsia="zh-CN"/>
              </w:rPr>
              <w:t>in</w:t>
            </w:r>
            <w:r w:rsidR="00B27C84">
              <w:rPr>
                <w:lang w:eastAsia="zh-CN"/>
              </w:rPr>
              <w:t xml:space="preserve"> </w:t>
            </w:r>
            <w:r>
              <w:rPr>
                <w:lang w:eastAsia="zh-CN"/>
              </w:rPr>
              <w:t>table</w:t>
            </w:r>
            <w:r w:rsidR="00B27C84">
              <w:rPr>
                <w:lang w:eastAsia="zh-CN"/>
              </w:rPr>
              <w:t xml:space="preserve"> </w:t>
            </w:r>
            <w:r w:rsidR="00CB1673" w:rsidRPr="00495D84">
              <w:rPr>
                <w:lang w:eastAsia="zh-CN"/>
              </w:rPr>
              <w:t>A.3.9.2.2-1</w:t>
            </w:r>
          </w:p>
        </w:tc>
      </w:tr>
    </w:tbl>
    <w:p w14:paraId="15CB8CFF" w14:textId="77777777" w:rsidR="00CB1673" w:rsidRPr="00495D84" w:rsidRDefault="00CB1673" w:rsidP="0079349E"/>
    <w:p w14:paraId="487C453C" w14:textId="77777777" w:rsidR="00D11F23" w:rsidRPr="00495D84" w:rsidRDefault="00D11F23" w:rsidP="00D11F23">
      <w:pPr>
        <w:pStyle w:val="Heading2"/>
      </w:pPr>
      <w:r w:rsidRPr="00495D84">
        <w:t>A.3.9A</w:t>
      </w:r>
      <w:r w:rsidRPr="00495D84">
        <w:tab/>
        <w:t>BWP configurations for RedCap</w:t>
      </w:r>
    </w:p>
    <w:p w14:paraId="6278D753" w14:textId="77777777" w:rsidR="00D11F23" w:rsidRPr="00495D84" w:rsidRDefault="00D11F23" w:rsidP="00D11F23">
      <w:pPr>
        <w:pStyle w:val="Heading3"/>
        <w:rPr>
          <w:snapToGrid w:val="0"/>
        </w:rPr>
      </w:pPr>
      <w:r w:rsidRPr="00495D84">
        <w:rPr>
          <w:snapToGrid w:val="0"/>
        </w:rPr>
        <w:t>A.3.9A.1</w:t>
      </w:r>
      <w:r w:rsidRPr="00495D84">
        <w:rPr>
          <w:snapToGrid w:val="0"/>
        </w:rPr>
        <w:tab/>
        <w:t>Introduction</w:t>
      </w:r>
    </w:p>
    <w:p w14:paraId="50E984C3" w14:textId="6D58FCC5" w:rsidR="00D11F23" w:rsidRPr="00495D84" w:rsidRDefault="00D11F23" w:rsidP="00D11F23">
      <w:pPr>
        <w:rPr>
          <w:lang w:eastAsia="zh-CN"/>
        </w:rPr>
      </w:pPr>
      <w:r w:rsidRPr="00495D84">
        <w:rPr>
          <w:lang w:eastAsia="zh-CN"/>
        </w:rPr>
        <w:t xml:space="preserve">This clause provides the typical BWP configurations used for RedCap RRM test cases defined in </w:t>
      </w:r>
      <w:r w:rsidR="00E94096">
        <w:rPr>
          <w:lang w:eastAsia="zh-CN"/>
        </w:rPr>
        <w:t>annex</w:t>
      </w:r>
      <w:r w:rsidRPr="00495D84">
        <w:rPr>
          <w:lang w:eastAsia="zh-CN"/>
        </w:rPr>
        <w:t xml:space="preserve">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495D84" w:rsidRDefault="00D11F23" w:rsidP="00D11F23">
      <w:pPr>
        <w:pStyle w:val="Heading3"/>
        <w:rPr>
          <w:snapToGrid w:val="0"/>
        </w:rPr>
      </w:pPr>
      <w:r w:rsidRPr="00495D84">
        <w:rPr>
          <w:snapToGrid w:val="0"/>
        </w:rPr>
        <w:t>A.3.9A.2</w:t>
      </w:r>
      <w:r w:rsidRPr="00495D84">
        <w:rPr>
          <w:snapToGrid w:val="0"/>
        </w:rPr>
        <w:tab/>
        <w:t>Downlink BWP configurations</w:t>
      </w:r>
    </w:p>
    <w:p w14:paraId="20C5BFF2" w14:textId="77777777" w:rsidR="00D11F23" w:rsidRPr="00495D84" w:rsidRDefault="00D11F23" w:rsidP="00D11F23">
      <w:pPr>
        <w:pStyle w:val="Heading4"/>
        <w:rPr>
          <w:snapToGrid w:val="0"/>
        </w:rPr>
      </w:pPr>
      <w:r w:rsidRPr="00495D84">
        <w:rPr>
          <w:snapToGrid w:val="0"/>
        </w:rPr>
        <w:t>A.3.9A.2.1</w:t>
      </w:r>
      <w:r w:rsidRPr="00495D84">
        <w:rPr>
          <w:snapToGrid w:val="0"/>
        </w:rPr>
        <w:tab/>
        <w:t>Dedicated BWP</w:t>
      </w:r>
    </w:p>
    <w:p w14:paraId="5D617A88" w14:textId="77777777" w:rsidR="00D11F23" w:rsidRPr="00495D84" w:rsidRDefault="00D11F23" w:rsidP="00D11F23">
      <w:pPr>
        <w:pStyle w:val="TH"/>
      </w:pPr>
      <w:r w:rsidRPr="00495D84">
        <w:t>Table A.3.9A.2.2-1: Downlink BWP patterns for RedCap dedicated BWP configuration</w:t>
      </w:r>
    </w:p>
    <w:tbl>
      <w:tblPr>
        <w:tblW w:w="5000" w:type="pct"/>
        <w:jc w:val="center"/>
        <w:tblCellMar>
          <w:left w:w="28" w:type="dxa"/>
        </w:tblCellMar>
        <w:tblLook w:val="04A0" w:firstRow="1" w:lastRow="0" w:firstColumn="1" w:lastColumn="0" w:noHBand="0" w:noVBand="1"/>
      </w:tblPr>
      <w:tblGrid>
        <w:gridCol w:w="2243"/>
        <w:gridCol w:w="797"/>
        <w:gridCol w:w="2091"/>
        <w:gridCol w:w="2091"/>
        <w:gridCol w:w="2407"/>
      </w:tblGrid>
      <w:tr w:rsidR="00D11F23" w:rsidRPr="00495D84" w14:paraId="023BFF6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1505FB4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495D84" w:rsidRDefault="00D11F23" w:rsidP="00B47009">
            <w:pPr>
              <w:pStyle w:val="TAH"/>
              <w:rPr>
                <w:rFonts w:eastAsia="Yu Mincho"/>
              </w:rPr>
            </w:pPr>
            <w:r w:rsidRPr="00495D84">
              <w:rPr>
                <w:rFonts w:eastAsia="Yu Mincho"/>
              </w:rPr>
              <w:t>Unit</w:t>
            </w:r>
          </w:p>
        </w:tc>
        <w:tc>
          <w:tcPr>
            <w:tcW w:w="3422" w:type="pct"/>
            <w:gridSpan w:val="3"/>
            <w:tcBorders>
              <w:top w:val="single" w:sz="4" w:space="0" w:color="auto"/>
              <w:left w:val="single" w:sz="4" w:space="0" w:color="auto"/>
              <w:bottom w:val="single" w:sz="4" w:space="0" w:color="auto"/>
              <w:right w:val="single" w:sz="4" w:space="0" w:color="auto"/>
            </w:tcBorders>
          </w:tcPr>
          <w:p w14:paraId="6F0086B0" w14:textId="77777777" w:rsidR="00D11F23" w:rsidRPr="00495D84" w:rsidRDefault="00D11F23" w:rsidP="00B47009">
            <w:pPr>
              <w:pStyle w:val="TAH"/>
              <w:rPr>
                <w:rFonts w:eastAsia="Yu Mincho"/>
              </w:rPr>
            </w:pPr>
            <w:r w:rsidRPr="00495D84">
              <w:rPr>
                <w:rFonts w:eastAsia="Yu Mincho"/>
              </w:rPr>
              <w:t>Values</w:t>
            </w:r>
          </w:p>
        </w:tc>
      </w:tr>
      <w:tr w:rsidR="00D11F23" w:rsidRPr="00495D84" w14:paraId="063D5F45"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3B351DE2"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4036B1CF" w:rsidR="00D11F23" w:rsidRPr="00495D84" w:rsidRDefault="00B27C84" w:rsidP="00B47009">
            <w:pPr>
              <w:pStyle w:val="TAH"/>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76E4D524" w14:textId="588543FE" w:rsidR="00D11F23" w:rsidRPr="00495D84" w:rsidRDefault="00D11F23" w:rsidP="00B47009">
            <w:pPr>
              <w:pStyle w:val="TAH"/>
              <w:rPr>
                <w:rFonts w:eastAsia="Yu Mincho"/>
                <w:bCs/>
                <w:color w:val="000000"/>
              </w:rPr>
            </w:pPr>
            <w:r w:rsidRPr="00495D84">
              <w:rPr>
                <w:rFonts w:eastAsia="Yu Mincho"/>
                <w:bCs/>
                <w:color w:val="000000"/>
              </w:rPr>
              <w:t>DLBWP.1.1</w:t>
            </w:r>
            <w:r w:rsidR="00B27C84">
              <w:rPr>
                <w:rFonts w:eastAsia="Yu Mincho"/>
                <w:bCs/>
                <w:color w:val="000000"/>
              </w:rPr>
              <w:t xml:space="preserve"> </w:t>
            </w:r>
            <w:r w:rsidRPr="00495D84">
              <w:rPr>
                <w:rFonts w:eastAsia="Yu Mincho"/>
                <w:bCs/>
                <w:color w:val="000000"/>
              </w:rPr>
              <w:t>RedCap</w:t>
            </w:r>
          </w:p>
        </w:tc>
        <w:tc>
          <w:tcPr>
            <w:tcW w:w="1086" w:type="pct"/>
            <w:tcBorders>
              <w:top w:val="single" w:sz="4" w:space="0" w:color="auto"/>
              <w:left w:val="single" w:sz="4" w:space="0" w:color="auto"/>
              <w:bottom w:val="single" w:sz="4" w:space="0" w:color="auto"/>
              <w:right w:val="single" w:sz="4" w:space="0" w:color="auto"/>
            </w:tcBorders>
          </w:tcPr>
          <w:p w14:paraId="43D1B319" w14:textId="6CDA7664" w:rsidR="00D11F23" w:rsidRPr="00495D84" w:rsidRDefault="00D11F23" w:rsidP="00B47009">
            <w:pPr>
              <w:pStyle w:val="TAH"/>
              <w:rPr>
                <w:rFonts w:eastAsia="Yu Mincho"/>
                <w:bCs/>
                <w:color w:val="000000"/>
              </w:rPr>
            </w:pPr>
            <w:r w:rsidRPr="00495D84">
              <w:rPr>
                <w:rFonts w:eastAsia="Yu Mincho"/>
                <w:bCs/>
                <w:color w:val="000000"/>
              </w:rPr>
              <w:t>DLBWP.1.2</w:t>
            </w:r>
            <w:r w:rsidR="00B27C84">
              <w:rPr>
                <w:rFonts w:eastAsia="Yu Mincho"/>
                <w:bCs/>
                <w:color w:val="000000"/>
              </w:rPr>
              <w:t xml:space="preserve"> </w:t>
            </w:r>
            <w:r w:rsidRPr="00495D84">
              <w:rPr>
                <w:rFonts w:eastAsia="Yu Mincho"/>
                <w:bCs/>
                <w:color w:val="000000"/>
              </w:rPr>
              <w:t>RedCap</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667AE399" w:rsidR="00D11F23" w:rsidRPr="00495D84" w:rsidRDefault="00D11F23" w:rsidP="00B47009">
            <w:pPr>
              <w:pStyle w:val="TAH"/>
              <w:rPr>
                <w:rFonts w:eastAsia="Yu Mincho"/>
                <w:bCs/>
                <w:color w:val="000000"/>
              </w:rPr>
            </w:pPr>
            <w:r w:rsidRPr="00495D84">
              <w:rPr>
                <w:rFonts w:eastAsia="Yu Mincho"/>
                <w:bCs/>
                <w:color w:val="000000"/>
              </w:rPr>
              <w:t>DLBWP.1.3</w:t>
            </w:r>
            <w:r w:rsidR="00B27C84">
              <w:rPr>
                <w:rFonts w:eastAsia="Yu Mincho"/>
                <w:bCs/>
                <w:color w:val="000000"/>
              </w:rPr>
              <w:t xml:space="preserve"> </w:t>
            </w:r>
            <w:r w:rsidRPr="00495D84">
              <w:rPr>
                <w:rFonts w:eastAsia="Yu Mincho"/>
                <w:bCs/>
                <w:color w:val="000000"/>
              </w:rPr>
              <w:t>RedCap</w:t>
            </w:r>
          </w:p>
        </w:tc>
      </w:tr>
      <w:tr w:rsidR="00D11F23" w:rsidRPr="00495D84" w14:paraId="17BD8247"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0ACA1F29"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10EEEDCC" w:rsidR="00D11F23" w:rsidRPr="00495D84" w:rsidRDefault="00B27C84" w:rsidP="00B47009">
            <w:pPr>
              <w:pStyle w:val="TAC"/>
              <w:rPr>
                <w:rFonts w:eastAsia="Yu Mincho"/>
                <w:bCs/>
                <w:color w:val="000000"/>
              </w:rPr>
            </w:pPr>
            <w:r>
              <w:rPr>
                <w:rFonts w:eastAsia="Yu Mincho"/>
                <w:bCs/>
                <w:color w:val="000000"/>
              </w:rPr>
              <w:t xml:space="preserve"> </w:t>
            </w:r>
          </w:p>
        </w:tc>
        <w:tc>
          <w:tcPr>
            <w:tcW w:w="1086" w:type="pct"/>
            <w:tcBorders>
              <w:top w:val="single" w:sz="4" w:space="0" w:color="auto"/>
              <w:left w:val="single" w:sz="4" w:space="0" w:color="auto"/>
              <w:bottom w:val="single" w:sz="4" w:space="0" w:color="auto"/>
              <w:right w:val="single" w:sz="4" w:space="0" w:color="auto"/>
            </w:tcBorders>
          </w:tcPr>
          <w:p w14:paraId="617B54FB" w14:textId="7DBC29F7"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a</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1</w:t>
            </w:r>
          </w:p>
        </w:tc>
        <w:tc>
          <w:tcPr>
            <w:tcW w:w="1086" w:type="pct"/>
            <w:tcBorders>
              <w:top w:val="single" w:sz="4" w:space="0" w:color="auto"/>
              <w:left w:val="single" w:sz="4" w:space="0" w:color="auto"/>
              <w:bottom w:val="single" w:sz="4" w:space="0" w:color="auto"/>
              <w:right w:val="single" w:sz="4" w:space="0" w:color="auto"/>
            </w:tcBorders>
          </w:tcPr>
          <w:p w14:paraId="537800B7" w14:textId="166DA929"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b</w:t>
            </w:r>
            <w:r w:rsidR="00B27C84">
              <w:rPr>
                <w:rFonts w:eastAsia="Yu Mincho"/>
                <w:bCs/>
                <w:color w:val="000000"/>
                <w:vertAlign w:val="subscript"/>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2</w:t>
            </w:r>
          </w:p>
        </w:tc>
        <w:tc>
          <w:tcPr>
            <w:tcW w:w="1250"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80D273F" w:rsidR="00D11F23" w:rsidRPr="00495D84" w:rsidRDefault="00D11F23" w:rsidP="00B47009">
            <w:pPr>
              <w:pStyle w:val="TAC"/>
              <w:rPr>
                <w:rFonts w:eastAsia="Yu Mincho"/>
                <w:bCs/>
                <w:color w:val="000000"/>
              </w:rPr>
            </w:pPr>
            <w:r w:rsidRPr="00495D84">
              <w:rPr>
                <w:rFonts w:eastAsia="Yu Mincho"/>
                <w:bCs/>
                <w:color w:val="000000"/>
              </w:rPr>
              <w:t>RB</w:t>
            </w:r>
            <w:r w:rsidRPr="00495D84">
              <w:rPr>
                <w:rFonts w:eastAsia="Yu Mincho"/>
                <w:bCs/>
                <w:color w:val="000000"/>
                <w:vertAlign w:val="subscript"/>
              </w:rPr>
              <w:t>c</w:t>
            </w:r>
            <w:r w:rsidR="00B27C84">
              <w:rPr>
                <w:rFonts w:eastAsia="Yu Mincho"/>
                <w:bCs/>
                <w:color w:val="000000"/>
              </w:rPr>
              <w:t xml:space="preserve"> </w:t>
            </w:r>
            <w:r w:rsidRPr="00495D84">
              <w:rPr>
                <w:rFonts w:eastAsia="Yu Mincho"/>
                <w:bCs/>
                <w:color w:val="000000"/>
                <w:vertAlign w:val="superscript"/>
              </w:rPr>
              <w:t>Note</w:t>
            </w:r>
            <w:r w:rsidR="00B27C84">
              <w:rPr>
                <w:rFonts w:eastAsia="Yu Mincho"/>
                <w:bCs/>
                <w:color w:val="000000"/>
                <w:vertAlign w:val="superscript"/>
              </w:rPr>
              <w:t xml:space="preserve"> </w:t>
            </w:r>
            <w:r w:rsidRPr="00495D84">
              <w:rPr>
                <w:rFonts w:eastAsia="Yu Mincho"/>
                <w:bCs/>
                <w:color w:val="000000"/>
                <w:vertAlign w:val="superscript"/>
              </w:rPr>
              <w:t>3</w:t>
            </w:r>
          </w:p>
        </w:tc>
      </w:tr>
      <w:tr w:rsidR="00172B8D" w:rsidRPr="00495D84" w14:paraId="7E580A22" w14:textId="77777777" w:rsidTr="00172B8D">
        <w:trPr>
          <w:jc w:val="center"/>
        </w:trPr>
        <w:tc>
          <w:tcPr>
            <w:tcW w:w="116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172B8D" w:rsidRPr="00495D84" w:rsidRDefault="00172B8D" w:rsidP="00172B8D">
            <w:pPr>
              <w:pStyle w:val="TAL"/>
              <w:rPr>
                <w:rFonts w:eastAsia="Yu Mincho"/>
              </w:rPr>
            </w:pPr>
            <w:r w:rsidRPr="00495D84">
              <w:rPr>
                <w:rFonts w:eastAsia="Yu Mincho"/>
              </w:rPr>
              <w:t>Bandwidth</w:t>
            </w:r>
          </w:p>
        </w:tc>
        <w:tc>
          <w:tcPr>
            <w:tcW w:w="414"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06225129" w:rsidR="00172B8D" w:rsidRPr="00495D84" w:rsidRDefault="00172B8D" w:rsidP="00172B8D">
            <w:pPr>
              <w:pStyle w:val="TAC"/>
              <w:rPr>
                <w:rFonts w:eastAsia="Yu Mincho"/>
                <w:bCs/>
                <w:color w:val="000000"/>
              </w:rPr>
            </w:pPr>
            <w:r>
              <w:rPr>
                <w:rFonts w:eastAsia="Yu Mincho"/>
                <w:bCs/>
                <w:color w:val="000000"/>
              </w:rPr>
              <w:t>P</w:t>
            </w:r>
            <w:r w:rsidRPr="00495D84">
              <w:rPr>
                <w:rFonts w:eastAsia="Yu Mincho"/>
                <w:bCs/>
                <w:color w:val="000000"/>
              </w:rPr>
              <w:t>RB</w:t>
            </w:r>
          </w:p>
        </w:tc>
        <w:tc>
          <w:tcPr>
            <w:tcW w:w="1086" w:type="pct"/>
            <w:tcBorders>
              <w:top w:val="single" w:sz="4" w:space="0" w:color="auto"/>
              <w:left w:val="single" w:sz="4" w:space="0" w:color="auto"/>
              <w:bottom w:val="single" w:sz="4" w:space="0" w:color="auto"/>
              <w:right w:val="single" w:sz="4" w:space="0" w:color="auto"/>
            </w:tcBorders>
          </w:tcPr>
          <w:p w14:paraId="7204FDA9" w14:textId="5FFD13C8" w:rsidR="00172B8D" w:rsidRDefault="00172B8D" w:rsidP="00172B8D">
            <w:pPr>
              <w:pStyle w:val="TAC"/>
              <w:spacing w:line="256" w:lineRule="auto"/>
              <w:rPr>
                <w:rFonts w:eastAsia="Yu Mincho"/>
                <w:bCs/>
                <w:color w:val="000000"/>
              </w:rPr>
            </w:pPr>
            <w:r>
              <w:rPr>
                <w:rFonts w:eastAsia="Yu Mincho"/>
                <w:bCs/>
                <w:color w:val="000000"/>
              </w:rPr>
              <w:t>25 for SSB SCS = 15kHz,</w:t>
            </w:r>
          </w:p>
          <w:p w14:paraId="44843900" w14:textId="0AECC364" w:rsidR="00172B8D" w:rsidRDefault="00172B8D" w:rsidP="00172B8D">
            <w:pPr>
              <w:pStyle w:val="TAC"/>
              <w:spacing w:line="256" w:lineRule="auto"/>
              <w:rPr>
                <w:rFonts w:eastAsia="Yu Mincho"/>
                <w:bCs/>
                <w:color w:val="000000"/>
              </w:rPr>
            </w:pPr>
            <w:r>
              <w:rPr>
                <w:rFonts w:eastAsia="Yu Mincho"/>
                <w:bCs/>
                <w:color w:val="000000"/>
              </w:rPr>
              <w:t>25 for SSB SCS = 30kHz,</w:t>
            </w:r>
          </w:p>
          <w:p w14:paraId="1F8B918A" w14:textId="38107DBD" w:rsidR="00172B8D" w:rsidRDefault="00172B8D" w:rsidP="00172B8D">
            <w:pPr>
              <w:pStyle w:val="TAC"/>
              <w:spacing w:line="256" w:lineRule="auto"/>
              <w:rPr>
                <w:rFonts w:eastAsia="Yu Mincho"/>
                <w:bCs/>
                <w:color w:val="000000"/>
              </w:rPr>
            </w:pPr>
            <w:r>
              <w:rPr>
                <w:rFonts w:eastAsia="Yu Mincho"/>
                <w:bCs/>
                <w:color w:val="000000"/>
              </w:rPr>
              <w:t>32 for SSB SCS = 120kHz</w:t>
            </w:r>
          </w:p>
          <w:p w14:paraId="3F83BF9D" w14:textId="6BB48E27" w:rsidR="00172B8D" w:rsidRPr="00495D84" w:rsidRDefault="00172B8D" w:rsidP="00172B8D">
            <w:pPr>
              <w:pStyle w:val="TAC"/>
              <w:rPr>
                <w:rFonts w:eastAsia="Yu Mincho"/>
                <w:bCs/>
                <w:color w:val="000000"/>
              </w:rPr>
            </w:pPr>
            <w:r>
              <w:rPr>
                <w:rFonts w:eastAsia="Yu Mincho"/>
                <w:bCs/>
                <w:color w:val="000000"/>
              </w:rPr>
              <w:t>16 for SSB SCS = 240kHz</w:t>
            </w:r>
          </w:p>
        </w:tc>
        <w:tc>
          <w:tcPr>
            <w:tcW w:w="1086" w:type="pct"/>
            <w:tcBorders>
              <w:top w:val="single" w:sz="4" w:space="0" w:color="auto"/>
              <w:left w:val="single" w:sz="4" w:space="0" w:color="auto"/>
              <w:bottom w:val="single" w:sz="4" w:space="0" w:color="auto"/>
              <w:right w:val="single" w:sz="4" w:space="0" w:color="auto"/>
            </w:tcBorders>
          </w:tcPr>
          <w:p w14:paraId="416F4519" w14:textId="08BE6DD9" w:rsidR="00172B8D" w:rsidRDefault="00172B8D" w:rsidP="00172B8D">
            <w:pPr>
              <w:pStyle w:val="TAC"/>
              <w:spacing w:line="256" w:lineRule="auto"/>
              <w:rPr>
                <w:rFonts w:eastAsia="Yu Mincho"/>
                <w:bCs/>
                <w:color w:val="000000"/>
              </w:rPr>
            </w:pPr>
            <w:r>
              <w:rPr>
                <w:rFonts w:eastAsia="Yu Mincho"/>
                <w:bCs/>
                <w:color w:val="000000"/>
              </w:rPr>
              <w:t>25 for SSB SCS = 15kHz,</w:t>
            </w:r>
          </w:p>
          <w:p w14:paraId="64BAB682" w14:textId="0C88E518" w:rsidR="00172B8D" w:rsidRDefault="00172B8D" w:rsidP="00172B8D">
            <w:pPr>
              <w:pStyle w:val="TAC"/>
              <w:spacing w:line="256" w:lineRule="auto"/>
              <w:rPr>
                <w:rFonts w:eastAsia="Yu Mincho"/>
                <w:bCs/>
                <w:color w:val="000000"/>
              </w:rPr>
            </w:pPr>
            <w:r>
              <w:rPr>
                <w:rFonts w:eastAsia="Yu Mincho"/>
                <w:bCs/>
                <w:color w:val="000000"/>
              </w:rPr>
              <w:t>25 for SSB SCS = 30kHz,</w:t>
            </w:r>
          </w:p>
          <w:p w14:paraId="69F87EAD" w14:textId="7AC9733A" w:rsidR="00172B8D" w:rsidRDefault="00172B8D" w:rsidP="00172B8D">
            <w:pPr>
              <w:pStyle w:val="TAC"/>
              <w:spacing w:line="256" w:lineRule="auto"/>
              <w:rPr>
                <w:rFonts w:eastAsia="Yu Mincho"/>
                <w:bCs/>
                <w:color w:val="000000"/>
              </w:rPr>
            </w:pPr>
            <w:r>
              <w:rPr>
                <w:rFonts w:eastAsia="Yu Mincho"/>
                <w:bCs/>
                <w:color w:val="000000"/>
              </w:rPr>
              <w:t>32 for SSB SCS = 120kHz</w:t>
            </w:r>
          </w:p>
          <w:p w14:paraId="21D0C2DA" w14:textId="1D566A0A" w:rsidR="00172B8D" w:rsidRPr="00495D84" w:rsidRDefault="00172B8D" w:rsidP="00172B8D">
            <w:pPr>
              <w:pStyle w:val="TAC"/>
              <w:rPr>
                <w:rFonts w:eastAsia="Yu Mincho"/>
                <w:bCs/>
                <w:color w:val="000000"/>
              </w:rPr>
            </w:pPr>
            <w:r>
              <w:rPr>
                <w:rFonts w:eastAsia="Yu Mincho"/>
                <w:bCs/>
                <w:color w:val="000000"/>
              </w:rPr>
              <w:t>16 for SSB SCS = 240kHz</w:t>
            </w:r>
          </w:p>
        </w:tc>
        <w:tc>
          <w:tcPr>
            <w:tcW w:w="1250"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424525D" w14:textId="172EBFC0" w:rsidR="00172B8D" w:rsidRDefault="00172B8D" w:rsidP="00172B8D">
            <w:pPr>
              <w:pStyle w:val="TAC"/>
              <w:spacing w:line="256" w:lineRule="auto"/>
              <w:rPr>
                <w:rFonts w:eastAsia="Yu Mincho"/>
                <w:bCs/>
                <w:color w:val="000000"/>
              </w:rPr>
            </w:pPr>
            <w:r>
              <w:rPr>
                <w:rFonts w:eastAsia="Yu Mincho"/>
                <w:bCs/>
                <w:color w:val="000000"/>
              </w:rPr>
              <w:t>25 for SSB SCS = 15kHz,</w:t>
            </w:r>
          </w:p>
          <w:p w14:paraId="20787CC6" w14:textId="777EF27A" w:rsidR="00172B8D" w:rsidRDefault="00172B8D" w:rsidP="00172B8D">
            <w:pPr>
              <w:pStyle w:val="TAC"/>
              <w:spacing w:line="256" w:lineRule="auto"/>
              <w:rPr>
                <w:rFonts w:eastAsia="Yu Mincho"/>
                <w:bCs/>
                <w:color w:val="000000"/>
              </w:rPr>
            </w:pPr>
            <w:r>
              <w:rPr>
                <w:rFonts w:eastAsia="Yu Mincho"/>
                <w:bCs/>
                <w:color w:val="000000"/>
              </w:rPr>
              <w:t>25 for SSB SCS = 30kHz,</w:t>
            </w:r>
          </w:p>
          <w:p w14:paraId="49577A3E" w14:textId="5C292855" w:rsidR="00172B8D" w:rsidRDefault="00172B8D" w:rsidP="00172B8D">
            <w:pPr>
              <w:pStyle w:val="TAC"/>
              <w:spacing w:line="256" w:lineRule="auto"/>
              <w:rPr>
                <w:rFonts w:eastAsia="Yu Mincho"/>
                <w:bCs/>
                <w:color w:val="000000"/>
              </w:rPr>
            </w:pPr>
            <w:r>
              <w:rPr>
                <w:rFonts w:eastAsia="Yu Mincho"/>
                <w:bCs/>
                <w:color w:val="000000"/>
              </w:rPr>
              <w:t>32 for SSB SCS = 120kHz</w:t>
            </w:r>
          </w:p>
          <w:p w14:paraId="53A50FB2" w14:textId="31FD2204" w:rsidR="00172B8D" w:rsidRPr="00495D84" w:rsidRDefault="00172B8D" w:rsidP="00172B8D">
            <w:pPr>
              <w:pStyle w:val="TAC"/>
              <w:rPr>
                <w:rFonts w:eastAsia="Yu Mincho"/>
                <w:bCs/>
                <w:color w:val="000000"/>
              </w:rPr>
            </w:pPr>
            <w:r>
              <w:rPr>
                <w:rFonts w:eastAsia="Yu Mincho"/>
                <w:bCs/>
                <w:color w:val="000000"/>
              </w:rPr>
              <w:t>16 for SSB SCS = 240kHz</w:t>
            </w:r>
          </w:p>
        </w:tc>
      </w:tr>
      <w:tr w:rsidR="00D11F23" w:rsidRPr="00495D84" w14:paraId="73A4ABEE" w14:textId="77777777" w:rsidTr="00172B8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289BED4" w14:textId="2D1497E8"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p w14:paraId="496A83E3" w14:textId="1D102AE5" w:rsidR="00D11F23" w:rsidRPr="00495D84" w:rsidRDefault="00E94096" w:rsidP="00B47009">
            <w:pPr>
              <w:pStyle w:val="TAN"/>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t>not</w:t>
            </w:r>
            <w:r w:rsidR="00B27C84">
              <w:t xml:space="preserve"> </w:t>
            </w:r>
            <w:r w:rsidR="00D11F23" w:rsidRPr="00495D84">
              <w:t>fully</w:t>
            </w:r>
            <w:r w:rsidR="00B27C84">
              <w:t xml:space="preserve"> </w:t>
            </w:r>
            <w:r w:rsidR="00D11F23" w:rsidRPr="00495D84">
              <w:t>overlapped</w:t>
            </w:r>
            <w:r w:rsidR="00B27C84">
              <w:t xml:space="preserve"> </w:t>
            </w:r>
            <w:r w:rsidR="00D11F23" w:rsidRPr="00495D84">
              <w:t>with</w:t>
            </w:r>
            <w:r w:rsidR="00B27C84">
              <w:t xml:space="preserve"> </w:t>
            </w:r>
            <w:r w:rsidR="00D11F23" w:rsidRPr="00495D84">
              <w:t>SSB</w:t>
            </w:r>
            <w:r w:rsidR="00B27C84">
              <w:t xml:space="preserve"> </w:t>
            </w:r>
            <w:r w:rsidR="00D11F23" w:rsidRPr="00495D84">
              <w:t>PRB</w:t>
            </w:r>
            <w:r w:rsidR="00B27C84">
              <w:t xml:space="preserve"> </w:t>
            </w:r>
            <w:r w:rsidR="00D11F23" w:rsidRPr="00495D84">
              <w:t>index</w:t>
            </w:r>
            <w:r w:rsidR="00B27C84">
              <w:t xml:space="preserve"> </w:t>
            </w:r>
            <w:r w:rsidR="00D11F23" w:rsidRPr="00495D84">
              <w:t>(RB</w:t>
            </w:r>
            <w:r w:rsidR="00D11F23" w:rsidRPr="00495D84">
              <w:rPr>
                <w:vertAlign w:val="subscript"/>
              </w:rPr>
              <w:t>J</w:t>
            </w:r>
            <w:r w:rsidR="00D11F23" w:rsidRPr="00495D84">
              <w:t>,</w:t>
            </w:r>
            <w:r>
              <w:t xml:space="preserve"> PRB</w:t>
            </w:r>
            <w:r w:rsidR="00D11F23" w:rsidRPr="00495D84">
              <w:rPr>
                <w:vertAlign w:val="subscript"/>
              </w:rPr>
              <w:t>J+1</w:t>
            </w:r>
            <w:r w:rsidR="00D11F23" w:rsidRPr="00495D84">
              <w:t>,.…,</w:t>
            </w:r>
            <w:r>
              <w:t xml:space="preserve"> PRB</w:t>
            </w:r>
            <w:r w:rsidR="00D11F23" w:rsidRPr="00495D84">
              <w:rPr>
                <w:vertAlign w:val="subscript"/>
              </w:rPr>
              <w:t>J+19</w:t>
            </w:r>
            <w:r w:rsidR="00D11F23" w:rsidRPr="00495D84">
              <w:t>)</w:t>
            </w:r>
            <w:r w:rsidR="00B27C84">
              <w:t xml:space="preserve"> </w:t>
            </w:r>
            <w:r w:rsidR="00D11F23" w:rsidRPr="00495D84">
              <w:t>which</w:t>
            </w:r>
            <w:r w:rsidR="00B27C84">
              <w:t xml:space="preserve"> </w:t>
            </w:r>
            <w:r w:rsidR="00D11F23" w:rsidRPr="00495D84">
              <w:t>is</w:t>
            </w:r>
            <w:r w:rsidR="00B27C84">
              <w:t xml:space="preserve"> </w:t>
            </w:r>
            <w:r w:rsidR="00D11F23" w:rsidRPr="00495D84">
              <w:t>defined</w:t>
            </w:r>
            <w:r w:rsidR="00B27C84">
              <w:t xml:space="preserve"> </w:t>
            </w:r>
            <w:r w:rsidR="00D11F23" w:rsidRPr="00495D84">
              <w:t>in</w:t>
            </w:r>
            <w:r w:rsidR="00B27C84">
              <w:t xml:space="preserve"> </w:t>
            </w:r>
            <w:r>
              <w:t>clause</w:t>
            </w:r>
            <w:r w:rsidR="00B27C84">
              <w:t xml:space="preserve"> </w:t>
            </w:r>
            <w:r w:rsidR="00D11F23" w:rsidRPr="00495D84">
              <w:t>A.3.10.</w:t>
            </w:r>
          </w:p>
          <w:p w14:paraId="16527023" w14:textId="2A0BD985"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lowest</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to</w:t>
            </w:r>
            <w:r w:rsidR="00B27C84">
              <w:rPr>
                <w:rFonts w:eastAsia="Yu Mincho"/>
              </w:rPr>
              <w:t xml:space="preserve"> </w:t>
            </w:r>
            <w:r w:rsidR="00D11F23" w:rsidRPr="00495D84">
              <w:rPr>
                <w:rFonts w:eastAsia="Yu Mincho"/>
              </w:rPr>
              <w:t>guarantee</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BWP</w:t>
            </w:r>
            <w:r w:rsidR="00B27C84">
              <w:rPr>
                <w:rFonts w:eastAsia="Yu Mincho"/>
              </w:rPr>
              <w:t xml:space="preserve"> </w:t>
            </w:r>
            <w:r w:rsidR="00D11F23" w:rsidRPr="00495D84">
              <w:rPr>
                <w:rFonts w:eastAsia="Yu Mincho"/>
              </w:rPr>
              <w:t>including</w:t>
            </w:r>
            <w:r w:rsidR="00B27C84">
              <w:rPr>
                <w:rFonts w:eastAsia="Yu Mincho"/>
              </w:rPr>
              <w:t xml:space="preserve"> </w:t>
            </w:r>
            <w:r w:rsidR="00D11F23" w:rsidRPr="00495D84">
              <w:rPr>
                <w:rFonts w:eastAsia="Yu Mincho"/>
              </w:rPr>
              <w:t>SSB</w:t>
            </w:r>
            <w:r w:rsidR="00B27C84">
              <w:rPr>
                <w:rFonts w:eastAsia="Yu Mincho"/>
              </w:rPr>
              <w:t xml:space="preserve"> </w:t>
            </w:r>
            <w:r w:rsidR="00D11F23" w:rsidRPr="00495D84">
              <w:rPr>
                <w:rFonts w:eastAsia="Yu Mincho"/>
              </w:rPr>
              <w:t>PRB</w:t>
            </w:r>
            <w:r w:rsidR="00B27C84">
              <w:rPr>
                <w:rFonts w:eastAsia="Yu Mincho"/>
              </w:rPr>
              <w:t xml:space="preserve"> </w:t>
            </w:r>
            <w:r w:rsidR="00D11F23" w:rsidRPr="00495D84">
              <w:rPr>
                <w:rFonts w:eastAsia="Yu Mincho"/>
              </w:rPr>
              <w:t>index</w:t>
            </w:r>
            <w:r w:rsidR="00B27C84">
              <w:rPr>
                <w:rFonts w:eastAsia="Yu Mincho"/>
              </w:rPr>
              <w:t xml:space="preserve"> </w:t>
            </w:r>
            <w:r w:rsidR="00D11F23" w:rsidRPr="00495D84">
              <w:rPr>
                <w:rFonts w:eastAsia="Yu Mincho"/>
              </w:rPr>
              <w:t>(RB</w:t>
            </w:r>
            <w:r w:rsidR="00D11F23" w:rsidRPr="00495D84">
              <w:rPr>
                <w:rFonts w:eastAsia="Yu Mincho"/>
                <w:vertAlign w:val="subscript"/>
              </w:rPr>
              <w:t>J</w:t>
            </w:r>
            <w:r w:rsidR="00D11F23" w:rsidRPr="00495D84">
              <w:rPr>
                <w:rFonts w:eastAsia="Yu Mincho"/>
              </w:rPr>
              <w:t>,</w:t>
            </w:r>
            <w:r>
              <w:rPr>
                <w:rFonts w:eastAsia="Yu Mincho"/>
              </w:rPr>
              <w:t xml:space="preserve"> PRB</w:t>
            </w:r>
            <w:r w:rsidR="00D11F23" w:rsidRPr="00495D84">
              <w:rPr>
                <w:rFonts w:eastAsia="Yu Mincho"/>
                <w:vertAlign w:val="subscript"/>
              </w:rPr>
              <w:t>J+1</w:t>
            </w:r>
            <w:r w:rsidR="00D11F23" w:rsidRPr="00495D84">
              <w:rPr>
                <w:rFonts w:eastAsia="Yu Mincho"/>
              </w:rPr>
              <w:t>,.…,</w:t>
            </w:r>
            <w:r>
              <w:rPr>
                <w:rFonts w:eastAsia="Yu Mincho"/>
              </w:rPr>
              <w:t xml:space="preserve"> PRB</w:t>
            </w:r>
            <w:r w:rsidR="00D11F23" w:rsidRPr="00495D84">
              <w:rPr>
                <w:rFonts w:eastAsia="Yu Mincho"/>
                <w:vertAlign w:val="subscript"/>
              </w:rPr>
              <w:t>J+19</w:t>
            </w:r>
            <w:r w:rsidR="00D11F23" w:rsidRPr="00495D84">
              <w:rPr>
                <w:rFonts w:eastAsia="Yu Mincho"/>
              </w:rPr>
              <w:t>)</w:t>
            </w:r>
            <w:r w:rsidR="00B27C84">
              <w:rPr>
                <w:rFonts w:eastAsia="Yu Mincho"/>
              </w:rPr>
              <w:t xml:space="preserve"> </w:t>
            </w:r>
            <w:r w:rsidR="00D11F23" w:rsidRPr="00495D84">
              <w:rPr>
                <w:rFonts w:eastAsia="Yu Mincho"/>
              </w:rPr>
              <w:t>which</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defined</w:t>
            </w:r>
            <w:r w:rsidR="00B27C84">
              <w:rPr>
                <w:rFonts w:eastAsia="Yu Mincho"/>
              </w:rPr>
              <w:t xml:space="preserve"> </w:t>
            </w:r>
            <w:r w:rsidR="00D11F23" w:rsidRPr="00495D84">
              <w:rPr>
                <w:rFonts w:eastAsia="Yu Mincho"/>
              </w:rPr>
              <w:t>in</w:t>
            </w:r>
            <w:r w:rsidR="00B27C84">
              <w:rPr>
                <w:rFonts w:eastAsia="Yu Mincho"/>
              </w:rPr>
              <w:t xml:space="preserve"> </w:t>
            </w:r>
            <w:r>
              <w:rPr>
                <w:rFonts w:eastAsia="Yu Mincho"/>
              </w:rPr>
              <w:t>clause</w:t>
            </w:r>
            <w:r w:rsidR="00B27C84">
              <w:rPr>
                <w:rFonts w:eastAsia="Yu Mincho"/>
              </w:rPr>
              <w:t xml:space="preserve"> </w:t>
            </w:r>
            <w:r w:rsidR="00D11F23" w:rsidRPr="00495D84">
              <w:rPr>
                <w:rFonts w:eastAsia="Yu Mincho"/>
              </w:rPr>
              <w:t>A.3.10.</w:t>
            </w:r>
          </w:p>
        </w:tc>
      </w:tr>
    </w:tbl>
    <w:p w14:paraId="0F64B2AA" w14:textId="77777777" w:rsidR="00D11F23" w:rsidRPr="00495D84" w:rsidRDefault="00D11F23" w:rsidP="00D11F23"/>
    <w:p w14:paraId="2526D822" w14:textId="77777777" w:rsidR="00D11F23" w:rsidRPr="00495D84" w:rsidRDefault="00D11F23" w:rsidP="00D11F23">
      <w:pPr>
        <w:pStyle w:val="Heading3"/>
        <w:rPr>
          <w:snapToGrid w:val="0"/>
        </w:rPr>
      </w:pPr>
      <w:r w:rsidRPr="00495D84">
        <w:rPr>
          <w:snapToGrid w:val="0"/>
        </w:rPr>
        <w:lastRenderedPageBreak/>
        <w:t>A.3.9A.3</w:t>
      </w:r>
      <w:r w:rsidRPr="00495D84">
        <w:rPr>
          <w:snapToGrid w:val="0"/>
        </w:rPr>
        <w:tab/>
        <w:t>Uplink BWP configurations</w:t>
      </w:r>
    </w:p>
    <w:p w14:paraId="5E3E68EA" w14:textId="3959A8AD" w:rsidR="00D11F23" w:rsidRPr="00495D84" w:rsidRDefault="00D11F23" w:rsidP="00D11F23">
      <w:pPr>
        <w:pStyle w:val="Heading4"/>
        <w:rPr>
          <w:snapToGrid w:val="0"/>
        </w:rPr>
      </w:pPr>
      <w:r w:rsidRPr="00495D84">
        <w:rPr>
          <w:snapToGrid w:val="0"/>
        </w:rPr>
        <w:t>A.3.9A.3.</w:t>
      </w:r>
      <w:r w:rsidR="009223A6" w:rsidRPr="00495D84">
        <w:rPr>
          <w:snapToGrid w:val="0"/>
        </w:rPr>
        <w:t>1</w:t>
      </w:r>
      <w:r w:rsidRPr="00495D84">
        <w:rPr>
          <w:snapToGrid w:val="0"/>
        </w:rPr>
        <w:tab/>
        <w:t>Dedicated BWP</w:t>
      </w:r>
    </w:p>
    <w:p w14:paraId="1B4BCDAC" w14:textId="47A1238B" w:rsidR="00D11F23" w:rsidRPr="00495D84" w:rsidRDefault="00D11F23" w:rsidP="00D11F23">
      <w:pPr>
        <w:pStyle w:val="TH"/>
        <w:rPr>
          <w:lang w:eastAsia="zh-CN"/>
        </w:rPr>
      </w:pPr>
      <w:r w:rsidRPr="00495D84">
        <w:t>Table A.3.9A.3.</w:t>
      </w:r>
      <w:r w:rsidR="009223A6" w:rsidRPr="00495D84">
        <w:t>1</w:t>
      </w:r>
      <w:r w:rsidRPr="00495D84">
        <w:t>-1: Uplink BWP patterns for RedCap dedicated BWP configuration</w:t>
      </w:r>
    </w:p>
    <w:tbl>
      <w:tblPr>
        <w:tblW w:w="5000" w:type="pct"/>
        <w:jc w:val="center"/>
        <w:tblCellMar>
          <w:left w:w="28" w:type="dxa"/>
        </w:tblCellMar>
        <w:tblLook w:val="04A0" w:firstRow="1" w:lastRow="0" w:firstColumn="1" w:lastColumn="0" w:noHBand="0" w:noVBand="1"/>
      </w:tblPr>
      <w:tblGrid>
        <w:gridCol w:w="2285"/>
        <w:gridCol w:w="813"/>
        <w:gridCol w:w="2134"/>
        <w:gridCol w:w="2134"/>
        <w:gridCol w:w="2263"/>
      </w:tblGrid>
      <w:tr w:rsidR="00D11F23" w:rsidRPr="00495D84" w14:paraId="42A3CEF5" w14:textId="77777777" w:rsidTr="00E94096">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28ED193C" w:rsidR="00D11F23" w:rsidRPr="00495D84" w:rsidRDefault="00D11F23" w:rsidP="00B47009">
            <w:pPr>
              <w:pStyle w:val="TAH"/>
              <w:rPr>
                <w:rFonts w:eastAsia="Yu Mincho"/>
              </w:rPr>
            </w:pPr>
            <w:r w:rsidRPr="00495D84">
              <w:rPr>
                <w:rFonts w:eastAsia="Yu Mincho"/>
              </w:rPr>
              <w:t>BWP</w:t>
            </w:r>
            <w:r w:rsidR="00B27C84">
              <w:rPr>
                <w:rFonts w:eastAsia="Yu Mincho"/>
              </w:rPr>
              <w:t xml:space="preserve"> </w:t>
            </w:r>
            <w:r w:rsidRPr="00495D84">
              <w:rPr>
                <w:rFonts w:eastAsia="Yu Mincho"/>
              </w:rPr>
              <w:t>Parameters</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495D84" w:rsidRDefault="00D11F23" w:rsidP="00B47009">
            <w:pPr>
              <w:pStyle w:val="TAH"/>
              <w:rPr>
                <w:rFonts w:eastAsia="Yu Mincho"/>
              </w:rPr>
            </w:pPr>
            <w:r w:rsidRPr="00495D84">
              <w:rPr>
                <w:rFonts w:eastAsia="Yu Mincho"/>
              </w:rPr>
              <w:t>Unit</w:t>
            </w:r>
          </w:p>
        </w:tc>
        <w:tc>
          <w:tcPr>
            <w:tcW w:w="3391" w:type="pct"/>
            <w:gridSpan w:val="3"/>
            <w:tcBorders>
              <w:top w:val="single" w:sz="4" w:space="0" w:color="auto"/>
              <w:left w:val="single" w:sz="4" w:space="0" w:color="auto"/>
              <w:bottom w:val="single" w:sz="4" w:space="0" w:color="auto"/>
              <w:right w:val="single" w:sz="4" w:space="0" w:color="auto"/>
            </w:tcBorders>
          </w:tcPr>
          <w:p w14:paraId="33F46A6E" w14:textId="77777777" w:rsidR="00D11F23" w:rsidRPr="00495D84" w:rsidRDefault="00D11F23" w:rsidP="00B47009">
            <w:pPr>
              <w:pStyle w:val="TAH"/>
              <w:rPr>
                <w:rFonts w:eastAsia="Yu Mincho"/>
              </w:rPr>
            </w:pPr>
            <w:r w:rsidRPr="00495D84">
              <w:rPr>
                <w:rFonts w:eastAsia="Yu Mincho"/>
              </w:rPr>
              <w:t>Values</w:t>
            </w:r>
          </w:p>
        </w:tc>
      </w:tr>
      <w:tr w:rsidR="00D11F23" w:rsidRPr="00495D84" w14:paraId="0B1A190B"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013DA1B0" w:rsidR="00D11F23" w:rsidRPr="00495D84" w:rsidRDefault="00D11F23" w:rsidP="00B47009">
            <w:pPr>
              <w:pStyle w:val="TAH"/>
              <w:rPr>
                <w:rFonts w:eastAsia="Yu Mincho"/>
              </w:rPr>
            </w:pPr>
            <w:r w:rsidRPr="00495D84">
              <w:rPr>
                <w:rFonts w:eastAsia="Yu Mincho"/>
              </w:rPr>
              <w:t>Reference</w:t>
            </w:r>
            <w:r w:rsidR="00B27C84">
              <w:rPr>
                <w:rFonts w:eastAsia="Yu Mincho"/>
              </w:rPr>
              <w:t xml:space="preserve"> </w:t>
            </w:r>
            <w:r w:rsidRPr="00495D84">
              <w:rPr>
                <w:rFonts w:eastAsia="Yu Mincho"/>
              </w:rPr>
              <w:t>BWP</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5E9D35F4" w:rsidR="00D11F23" w:rsidRPr="00495D84" w:rsidRDefault="00B27C84" w:rsidP="00B47009">
            <w:pPr>
              <w:pStyle w:val="TAH"/>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18C2A2AE" w14:textId="39149029" w:rsidR="00D11F23" w:rsidRPr="00495D84" w:rsidRDefault="00D11F23" w:rsidP="00B47009">
            <w:pPr>
              <w:pStyle w:val="TAH"/>
              <w:rPr>
                <w:rFonts w:eastAsia="Yu Mincho"/>
              </w:rPr>
            </w:pPr>
            <w:r w:rsidRPr="00495D84">
              <w:rPr>
                <w:rFonts w:eastAsia="Yu Mincho"/>
              </w:rPr>
              <w:t>ULBWP.1.1</w:t>
            </w:r>
            <w:r w:rsidR="00B27C84">
              <w:rPr>
                <w:rFonts w:eastAsia="Yu Mincho"/>
              </w:rPr>
              <w:t xml:space="preserve"> </w:t>
            </w:r>
            <w:r w:rsidRPr="00495D84">
              <w:rPr>
                <w:rFonts w:eastAsia="Yu Mincho"/>
              </w:rPr>
              <w:t>RedCap</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33018AEB" w:rsidR="00D11F23" w:rsidRPr="00495D84" w:rsidRDefault="00D11F23" w:rsidP="00B47009">
            <w:pPr>
              <w:pStyle w:val="TAH"/>
              <w:rPr>
                <w:rFonts w:eastAsia="Yu Mincho"/>
              </w:rPr>
            </w:pPr>
            <w:r w:rsidRPr="00495D84">
              <w:rPr>
                <w:rFonts w:eastAsia="Yu Mincho"/>
              </w:rPr>
              <w:t>ULBWP.1.2</w:t>
            </w:r>
            <w:r w:rsidR="00B27C84">
              <w:rPr>
                <w:rFonts w:eastAsia="Yu Mincho"/>
              </w:rPr>
              <w:t xml:space="preserve"> </w:t>
            </w:r>
            <w:r w:rsidRPr="00495D84">
              <w:rPr>
                <w:rFonts w:eastAsia="Yu Mincho"/>
              </w:rPr>
              <w:t>RedCap</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401A9377" w:rsidR="00D11F23" w:rsidRPr="00495D84" w:rsidRDefault="00D11F23" w:rsidP="00B47009">
            <w:pPr>
              <w:pStyle w:val="TAH"/>
              <w:rPr>
                <w:rFonts w:eastAsia="Yu Mincho"/>
              </w:rPr>
            </w:pPr>
            <w:r w:rsidRPr="00495D84">
              <w:rPr>
                <w:rFonts w:eastAsia="Yu Mincho"/>
              </w:rPr>
              <w:t>ULBWP.1.3</w:t>
            </w:r>
            <w:r w:rsidR="00B27C84">
              <w:rPr>
                <w:rFonts w:eastAsia="Yu Mincho"/>
              </w:rPr>
              <w:t xml:space="preserve"> </w:t>
            </w:r>
            <w:r w:rsidRPr="00495D84">
              <w:rPr>
                <w:rFonts w:eastAsia="Yu Mincho"/>
              </w:rPr>
              <w:t>RedCap</w:t>
            </w:r>
          </w:p>
        </w:tc>
      </w:tr>
      <w:tr w:rsidR="00D11F23" w:rsidRPr="00495D84" w14:paraId="1E49F36E"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3ED2EF72" w:rsidR="00D11F23" w:rsidRPr="00495D84" w:rsidRDefault="00D11F23" w:rsidP="00B47009">
            <w:pPr>
              <w:pStyle w:val="TAL"/>
              <w:rPr>
                <w:rFonts w:eastAsia="Yu Mincho"/>
              </w:rPr>
            </w:pPr>
            <w:r w:rsidRPr="00495D84">
              <w:rPr>
                <w:rFonts w:eastAsia="Yu Mincho"/>
              </w:rPr>
              <w:t>Starting</w:t>
            </w:r>
            <w:r w:rsidR="00B27C84">
              <w:rPr>
                <w:rFonts w:eastAsia="Yu Mincho"/>
              </w:rPr>
              <w:t xml:space="preserve"> </w:t>
            </w:r>
            <w:r w:rsidRPr="00495D84">
              <w:rPr>
                <w:rFonts w:eastAsia="Yu Mincho"/>
              </w:rPr>
              <w:t>PRB</w:t>
            </w:r>
            <w:r w:rsidR="00B27C84">
              <w:rPr>
                <w:rFonts w:eastAsia="Yu Mincho"/>
              </w:rPr>
              <w:t xml:space="preserve"> </w:t>
            </w:r>
            <w:r w:rsidRPr="00495D84">
              <w:rPr>
                <w:rFonts w:eastAsia="Yu Mincho"/>
              </w:rPr>
              <w:t>index</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44F14FC0" w:rsidR="00D11F23" w:rsidRPr="00495D84" w:rsidRDefault="00B27C84" w:rsidP="00B47009">
            <w:pPr>
              <w:pStyle w:val="TAC"/>
              <w:rPr>
                <w:rFonts w:eastAsia="Yu Mincho"/>
              </w:rPr>
            </w:pPr>
            <w:r>
              <w:rPr>
                <w:rFonts w:eastAsia="Yu Mincho"/>
              </w:rPr>
              <w:t xml:space="preserve"> </w:t>
            </w:r>
          </w:p>
        </w:tc>
        <w:tc>
          <w:tcPr>
            <w:tcW w:w="1108" w:type="pct"/>
            <w:tcBorders>
              <w:top w:val="single" w:sz="4" w:space="0" w:color="auto"/>
              <w:left w:val="single" w:sz="4" w:space="0" w:color="auto"/>
              <w:bottom w:val="single" w:sz="4" w:space="0" w:color="auto"/>
              <w:right w:val="single" w:sz="4" w:space="0" w:color="auto"/>
            </w:tcBorders>
          </w:tcPr>
          <w:p w14:paraId="3D7F2BAE" w14:textId="1ECA359A"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a</w:t>
            </w:r>
            <w:r w:rsidR="00B27C84">
              <w:rPr>
                <w:rFonts w:eastAsia="Yu Mincho"/>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1</w:t>
            </w:r>
          </w:p>
        </w:tc>
        <w:tc>
          <w:tcPr>
            <w:tcW w:w="1108"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58955C75"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b</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2</w:t>
            </w:r>
          </w:p>
        </w:tc>
        <w:tc>
          <w:tcPr>
            <w:tcW w:w="1175"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31D59394" w:rsidR="00D11F23" w:rsidRPr="00495D84" w:rsidRDefault="00D11F23" w:rsidP="00B47009">
            <w:pPr>
              <w:pStyle w:val="TAC"/>
              <w:rPr>
                <w:rFonts w:eastAsia="Yu Mincho"/>
              </w:rPr>
            </w:pPr>
            <w:r w:rsidRPr="00495D84">
              <w:rPr>
                <w:rFonts w:eastAsia="Yu Mincho"/>
              </w:rPr>
              <w:t>RB</w:t>
            </w:r>
            <w:r w:rsidRPr="00495D84">
              <w:rPr>
                <w:rFonts w:eastAsia="Yu Mincho"/>
                <w:vertAlign w:val="subscript"/>
              </w:rPr>
              <w:t>c</w:t>
            </w:r>
            <w:r w:rsidR="00B27C84">
              <w:rPr>
                <w:rFonts w:eastAsia="Yu Mincho"/>
                <w:vertAlign w:val="subscript"/>
              </w:rPr>
              <w:t xml:space="preserve"> </w:t>
            </w:r>
            <w:r w:rsidRPr="00495D84">
              <w:rPr>
                <w:rFonts w:eastAsia="Yu Mincho"/>
                <w:vertAlign w:val="superscript"/>
              </w:rPr>
              <w:t>Note</w:t>
            </w:r>
            <w:r w:rsidR="00B27C84">
              <w:rPr>
                <w:rFonts w:eastAsia="Yu Mincho"/>
                <w:vertAlign w:val="superscript"/>
              </w:rPr>
              <w:t xml:space="preserve"> </w:t>
            </w:r>
            <w:r w:rsidRPr="00495D84">
              <w:rPr>
                <w:rFonts w:eastAsia="Yu Mincho"/>
                <w:vertAlign w:val="superscript"/>
              </w:rPr>
              <w:t>3</w:t>
            </w:r>
          </w:p>
        </w:tc>
      </w:tr>
      <w:tr w:rsidR="00A62962" w:rsidRPr="00495D84" w14:paraId="6688E857" w14:textId="77777777" w:rsidTr="00A62962">
        <w:trPr>
          <w:jc w:val="center"/>
        </w:trPr>
        <w:tc>
          <w:tcPr>
            <w:tcW w:w="1187"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A62962" w:rsidRPr="00495D84" w:rsidRDefault="00A62962" w:rsidP="00A62962">
            <w:pPr>
              <w:pStyle w:val="TAL"/>
              <w:rPr>
                <w:rFonts w:eastAsia="Yu Mincho"/>
              </w:rPr>
            </w:pPr>
            <w:r w:rsidRPr="00495D84">
              <w:rPr>
                <w:rFonts w:eastAsia="Yu Mincho"/>
              </w:rPr>
              <w:t>Bandwidth</w:t>
            </w:r>
          </w:p>
        </w:tc>
        <w:tc>
          <w:tcPr>
            <w:tcW w:w="422" w:type="pct"/>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3866DDE6" w:rsidR="00A62962" w:rsidRPr="00495D84" w:rsidRDefault="00A62962" w:rsidP="00A62962">
            <w:pPr>
              <w:pStyle w:val="TAC"/>
              <w:rPr>
                <w:rFonts w:eastAsia="Yu Mincho"/>
              </w:rPr>
            </w:pPr>
            <w:r>
              <w:rPr>
                <w:rFonts w:eastAsia="Yu Mincho"/>
              </w:rPr>
              <w:t>P</w:t>
            </w:r>
            <w:r w:rsidRPr="00495D84">
              <w:rPr>
                <w:rFonts w:eastAsia="Yu Mincho"/>
              </w:rPr>
              <w:t>RB</w:t>
            </w:r>
          </w:p>
        </w:tc>
        <w:tc>
          <w:tcPr>
            <w:tcW w:w="1108" w:type="pct"/>
            <w:tcBorders>
              <w:top w:val="single" w:sz="4" w:space="0" w:color="auto"/>
              <w:left w:val="single" w:sz="4" w:space="0" w:color="auto"/>
              <w:bottom w:val="single" w:sz="4" w:space="0" w:color="auto"/>
              <w:right w:val="single" w:sz="4" w:space="0" w:color="auto"/>
            </w:tcBorders>
          </w:tcPr>
          <w:p w14:paraId="1C298AB2" w14:textId="570EC4D3" w:rsidR="00A62962" w:rsidRDefault="00A62962" w:rsidP="00A62962">
            <w:pPr>
              <w:pStyle w:val="TAC"/>
              <w:spacing w:line="256" w:lineRule="auto"/>
              <w:rPr>
                <w:rFonts w:eastAsia="Yu Mincho"/>
              </w:rPr>
            </w:pPr>
            <w:r>
              <w:rPr>
                <w:rFonts w:eastAsia="Yu Mincho"/>
              </w:rPr>
              <w:t>25 for SSB SCS = 15kHz,</w:t>
            </w:r>
          </w:p>
          <w:p w14:paraId="00BA915B" w14:textId="6CA1B688" w:rsidR="00A62962" w:rsidRDefault="00A62962" w:rsidP="00A62962">
            <w:pPr>
              <w:pStyle w:val="TAC"/>
              <w:spacing w:line="256" w:lineRule="auto"/>
              <w:rPr>
                <w:rFonts w:eastAsia="Yu Mincho"/>
              </w:rPr>
            </w:pPr>
            <w:r>
              <w:rPr>
                <w:rFonts w:eastAsia="Yu Mincho"/>
              </w:rPr>
              <w:t>25 for SSB SCS = 30kHz,</w:t>
            </w:r>
          </w:p>
          <w:p w14:paraId="1066F680" w14:textId="12E45E1E" w:rsidR="00A62962" w:rsidRDefault="00A62962" w:rsidP="00A62962">
            <w:pPr>
              <w:pStyle w:val="TAC"/>
              <w:spacing w:line="256" w:lineRule="auto"/>
              <w:rPr>
                <w:rFonts w:eastAsia="Yu Mincho"/>
              </w:rPr>
            </w:pPr>
            <w:r>
              <w:rPr>
                <w:rFonts w:eastAsia="Yu Mincho"/>
              </w:rPr>
              <w:t>32 for SSB SCS = 120kHz</w:t>
            </w:r>
          </w:p>
          <w:p w14:paraId="5F495206" w14:textId="5DFB6F27" w:rsidR="00A62962" w:rsidRPr="00495D84" w:rsidRDefault="00A62962" w:rsidP="00A62962">
            <w:pPr>
              <w:pStyle w:val="TAC"/>
              <w:rPr>
                <w:rFonts w:eastAsia="Yu Mincho"/>
              </w:rPr>
            </w:pPr>
            <w:r>
              <w:rPr>
                <w:rFonts w:eastAsia="Yu Mincho"/>
              </w:rPr>
              <w:t>16 for SSB SCS = 240kHz</w:t>
            </w:r>
          </w:p>
        </w:tc>
        <w:tc>
          <w:tcPr>
            <w:tcW w:w="110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CB90E2E" w14:textId="11E4053C" w:rsidR="00A62962" w:rsidRDefault="00A62962" w:rsidP="00A62962">
            <w:pPr>
              <w:pStyle w:val="TAC"/>
              <w:spacing w:line="256" w:lineRule="auto"/>
              <w:rPr>
                <w:rFonts w:eastAsia="Yu Mincho"/>
              </w:rPr>
            </w:pPr>
            <w:r>
              <w:rPr>
                <w:rFonts w:eastAsia="Yu Mincho"/>
              </w:rPr>
              <w:t>25 for SSB SCS = 15kHz,</w:t>
            </w:r>
          </w:p>
          <w:p w14:paraId="2261DC7F" w14:textId="73A98F02" w:rsidR="00A62962" w:rsidRDefault="00A62962" w:rsidP="00A62962">
            <w:pPr>
              <w:pStyle w:val="TAC"/>
              <w:spacing w:line="256" w:lineRule="auto"/>
              <w:rPr>
                <w:rFonts w:eastAsia="Yu Mincho"/>
              </w:rPr>
            </w:pPr>
            <w:r>
              <w:rPr>
                <w:rFonts w:eastAsia="Yu Mincho"/>
              </w:rPr>
              <w:t>25 for SSB SCS = 30kHz,</w:t>
            </w:r>
          </w:p>
          <w:p w14:paraId="1F54A930" w14:textId="4AE0331E" w:rsidR="00A62962" w:rsidRDefault="00A62962" w:rsidP="00A62962">
            <w:pPr>
              <w:pStyle w:val="TAC"/>
              <w:spacing w:line="256" w:lineRule="auto"/>
              <w:rPr>
                <w:rFonts w:eastAsia="Yu Mincho"/>
              </w:rPr>
            </w:pPr>
            <w:r>
              <w:rPr>
                <w:rFonts w:eastAsia="Yu Mincho"/>
              </w:rPr>
              <w:t>32 for SSB SCS = 120kHz</w:t>
            </w:r>
          </w:p>
          <w:p w14:paraId="02C79B61" w14:textId="1615D540" w:rsidR="00A62962" w:rsidRPr="00495D84" w:rsidRDefault="00A62962" w:rsidP="00A62962">
            <w:pPr>
              <w:pStyle w:val="TAC"/>
              <w:rPr>
                <w:rFonts w:eastAsia="Yu Mincho"/>
              </w:rPr>
            </w:pPr>
            <w:r>
              <w:rPr>
                <w:rFonts w:eastAsia="Yu Mincho"/>
              </w:rPr>
              <w:t>16 for SSB SCS = 240kHz</w:t>
            </w:r>
          </w:p>
        </w:tc>
        <w:tc>
          <w:tcPr>
            <w:tcW w:w="1175"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5D70BDEC" w14:textId="5EA2B970" w:rsidR="00A62962" w:rsidRDefault="00A62962" w:rsidP="00A62962">
            <w:pPr>
              <w:pStyle w:val="TAC"/>
              <w:spacing w:line="256" w:lineRule="auto"/>
              <w:rPr>
                <w:rFonts w:eastAsia="Yu Mincho"/>
              </w:rPr>
            </w:pPr>
            <w:r>
              <w:rPr>
                <w:rFonts w:eastAsia="Yu Mincho"/>
              </w:rPr>
              <w:t>25 for SSB SCS = 15kHz,</w:t>
            </w:r>
          </w:p>
          <w:p w14:paraId="4932FB9F" w14:textId="23B0D894" w:rsidR="00A62962" w:rsidRDefault="00A62962" w:rsidP="00A62962">
            <w:pPr>
              <w:pStyle w:val="TAC"/>
              <w:spacing w:line="256" w:lineRule="auto"/>
              <w:rPr>
                <w:rFonts w:eastAsia="Yu Mincho"/>
              </w:rPr>
            </w:pPr>
            <w:r>
              <w:rPr>
                <w:rFonts w:eastAsia="Yu Mincho"/>
              </w:rPr>
              <w:t>25 for SSB SCS = 30kHz,</w:t>
            </w:r>
          </w:p>
          <w:p w14:paraId="43EBEA63" w14:textId="527165E7" w:rsidR="00A62962" w:rsidRDefault="00A62962" w:rsidP="00A62962">
            <w:pPr>
              <w:pStyle w:val="TAC"/>
              <w:spacing w:line="256" w:lineRule="auto"/>
              <w:rPr>
                <w:rFonts w:eastAsia="Yu Mincho"/>
              </w:rPr>
            </w:pPr>
            <w:r>
              <w:rPr>
                <w:rFonts w:eastAsia="Yu Mincho"/>
              </w:rPr>
              <w:t>32 for SSB SCS = 120kHz</w:t>
            </w:r>
          </w:p>
          <w:p w14:paraId="25486CF6" w14:textId="635F3B56" w:rsidR="00A62962" w:rsidRPr="00495D84" w:rsidRDefault="00A62962" w:rsidP="00A62962">
            <w:pPr>
              <w:pStyle w:val="TAC"/>
              <w:rPr>
                <w:rFonts w:eastAsia="Yu Mincho"/>
              </w:rPr>
            </w:pPr>
            <w:r>
              <w:rPr>
                <w:rFonts w:eastAsia="Yu Mincho"/>
              </w:rPr>
              <w:t>16 for SSB SCS = 240kHz</w:t>
            </w:r>
          </w:p>
        </w:tc>
      </w:tr>
      <w:tr w:rsidR="00D11F23" w:rsidRPr="00495D84" w14:paraId="2803338A"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D463CAE" w14:textId="301DE8C4" w:rsidR="00D11F23" w:rsidRPr="00495D84" w:rsidRDefault="00E94096" w:rsidP="00B47009">
            <w:pPr>
              <w:pStyle w:val="TAN"/>
              <w:rPr>
                <w:rFonts w:eastAsia="Yu Mincho"/>
              </w:rPr>
            </w:pPr>
            <w:r>
              <w:rPr>
                <w:rFonts w:eastAsia="Yu Mincho"/>
              </w:rPr>
              <w:t xml:space="preserve">NOTE </w:t>
            </w:r>
            <w:r w:rsidRPr="00495D84">
              <w:rPr>
                <w:rFonts w:eastAsia="Yu Mincho"/>
              </w:rPr>
              <w:t>1</w:t>
            </w:r>
            <w:r>
              <w:rPr>
                <w:rFonts w:eastAsia="Yu Mincho"/>
              </w:rPr>
              <w:t>:</w:t>
            </w:r>
            <w:r w:rsidR="00D11F23" w:rsidRPr="00495D84">
              <w:rPr>
                <w:rFonts w:eastAsia="Yu Mincho"/>
              </w:rPr>
              <w:tab/>
              <w:t>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a</w:t>
            </w:r>
            <w:r w:rsidR="00B27C84">
              <w:rPr>
                <w:rFonts w:eastAsia="Yu Mincho"/>
                <w:vertAlign w:val="subscript"/>
              </w:rPr>
              <w:t xml:space="preserve"> </w:t>
            </w:r>
            <w:r w:rsidR="00D11F23" w:rsidRPr="00495D84">
              <w:rPr>
                <w:rFonts w:eastAsia="Yu Mincho"/>
              </w:rPr>
              <w:t>for</w:t>
            </w:r>
            <w:r w:rsidR="00B27C84">
              <w:rPr>
                <w:rFonts w:eastAsia="Yu Mincho"/>
              </w:rPr>
              <w:t xml:space="preserve"> </w:t>
            </w:r>
            <w:r w:rsidR="00D11F23" w:rsidRPr="00495D84">
              <w:rPr>
                <w:rFonts w:eastAsia="Yu Mincho"/>
              </w:rPr>
              <w:t>DLBWP.1.1</w:t>
            </w:r>
            <w:r w:rsidR="00B27C84">
              <w:rPr>
                <w:rFonts w:eastAsia="Yu Mincho"/>
              </w:rPr>
              <w:t xml:space="preserve"> </w:t>
            </w:r>
            <w:r w:rsidR="00D11F23" w:rsidRPr="00495D84">
              <w:rPr>
                <w:rFonts w:eastAsia="Yu Mincho"/>
              </w:rPr>
              <w:t>RedCap.</w:t>
            </w:r>
          </w:p>
          <w:p w14:paraId="7A92A856" w14:textId="6DF87F84" w:rsidR="00D11F23" w:rsidRPr="00495D84" w:rsidRDefault="00E94096" w:rsidP="00B47009">
            <w:pPr>
              <w:pStyle w:val="TAN"/>
              <w:rPr>
                <w:rFonts w:eastAsia="Yu Mincho"/>
              </w:rPr>
            </w:pPr>
            <w:r>
              <w:rPr>
                <w:rFonts w:eastAsia="Yu Mincho"/>
              </w:rPr>
              <w:t xml:space="preserve">NOTE </w:t>
            </w:r>
            <w:r w:rsidRPr="00495D84">
              <w:rPr>
                <w:rFonts w:eastAsia="Yu Mincho"/>
              </w:rPr>
              <w:t>2</w:t>
            </w:r>
            <w:r>
              <w:rPr>
                <w:rFonts w:eastAsia="Yu Mincho"/>
              </w:rPr>
              <w:t>:</w:t>
            </w:r>
            <w:r w:rsidR="00D11F23" w:rsidRPr="00495D84">
              <w:rPr>
                <w:rFonts w:eastAsia="Yu Mincho"/>
              </w:rPr>
              <w:tab/>
              <w:t>RB</w:t>
            </w:r>
            <w:r w:rsidR="00D11F23" w:rsidRPr="00495D84">
              <w:rPr>
                <w:rFonts w:eastAsia="Yu Mincho"/>
                <w:vertAlign w:val="subscript"/>
              </w:rPr>
              <w:t>b</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b</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DLBWP.1.2</w:t>
            </w:r>
            <w:r w:rsidR="00B27C84">
              <w:rPr>
                <w:rFonts w:eastAsia="Yu Mincho"/>
              </w:rPr>
              <w:t xml:space="preserve"> </w:t>
            </w:r>
            <w:r w:rsidR="00D11F23" w:rsidRPr="00495D84">
              <w:rPr>
                <w:rFonts w:eastAsia="Yu Mincho"/>
              </w:rPr>
              <w:t>RedCap.</w:t>
            </w:r>
          </w:p>
          <w:p w14:paraId="6750F63B" w14:textId="7E116BE8" w:rsidR="00D11F23" w:rsidRPr="00495D84" w:rsidRDefault="00E94096" w:rsidP="00B47009">
            <w:pPr>
              <w:pStyle w:val="TAN"/>
              <w:rPr>
                <w:rFonts w:eastAsia="Yu Mincho"/>
              </w:rPr>
            </w:pPr>
            <w:r>
              <w:rPr>
                <w:rFonts w:eastAsia="Yu Mincho"/>
              </w:rPr>
              <w:t xml:space="preserve">NOTE </w:t>
            </w:r>
            <w:r w:rsidRPr="00495D84">
              <w:rPr>
                <w:rFonts w:eastAsia="Yu Mincho"/>
              </w:rPr>
              <w:t>3</w:t>
            </w:r>
            <w:r>
              <w:rPr>
                <w:rFonts w:eastAsia="Yu Mincho"/>
              </w:rPr>
              <w:t>:</w:t>
            </w:r>
            <w:r w:rsidR="00D11F23" w:rsidRPr="00495D84">
              <w:rPr>
                <w:rFonts w:eastAsia="Yu Mincho"/>
              </w:rPr>
              <w:tab/>
              <w:t>RB</w:t>
            </w:r>
            <w:r w:rsidR="00D11F23" w:rsidRPr="00495D84">
              <w:rPr>
                <w:rFonts w:eastAsia="Yu Mincho"/>
                <w:vertAlign w:val="subscript"/>
              </w:rPr>
              <w:t>c</w:t>
            </w:r>
            <w:r w:rsidR="00B27C84">
              <w:rPr>
                <w:rFonts w:eastAsia="Yu Mincho"/>
              </w:rPr>
              <w:t xml:space="preserve"> </w:t>
            </w:r>
            <w:r w:rsidR="00D11F23" w:rsidRPr="00495D84">
              <w:rPr>
                <w:rFonts w:eastAsia="Yu Mincho"/>
              </w:rPr>
              <w:t>is</w:t>
            </w:r>
            <w:r w:rsidR="00B27C84">
              <w:rPr>
                <w:rFonts w:eastAsia="Yu Mincho"/>
              </w:rPr>
              <w:t xml:space="preserve"> </w:t>
            </w:r>
            <w:r w:rsidR="00D11F23" w:rsidRPr="00495D84">
              <w:rPr>
                <w:rFonts w:eastAsia="Yu Mincho"/>
              </w:rPr>
              <w:t>the</w:t>
            </w:r>
            <w:r w:rsidR="00B27C84">
              <w:rPr>
                <w:rFonts w:eastAsia="Yu Mincho"/>
              </w:rPr>
              <w:t xml:space="preserve"> </w:t>
            </w:r>
            <w:r w:rsidR="00D11F23" w:rsidRPr="00495D84">
              <w:rPr>
                <w:rFonts w:eastAsia="Yu Mincho"/>
              </w:rPr>
              <w:t>same</w:t>
            </w:r>
            <w:r w:rsidR="00B27C84">
              <w:rPr>
                <w:rFonts w:eastAsia="Yu Mincho"/>
              </w:rPr>
              <w:t xml:space="preserve"> </w:t>
            </w:r>
            <w:r w:rsidR="00D11F23" w:rsidRPr="00495D84">
              <w:rPr>
                <w:rFonts w:eastAsia="Yu Mincho"/>
              </w:rPr>
              <w:t>as</w:t>
            </w:r>
            <w:r>
              <w:rPr>
                <w:rFonts w:eastAsia="Yu Mincho"/>
              </w:rPr>
              <w:t xml:space="preserve"> PRB</w:t>
            </w:r>
            <w:r w:rsidR="00D11F23" w:rsidRPr="00495D84">
              <w:rPr>
                <w:rFonts w:eastAsia="Yu Mincho"/>
                <w:vertAlign w:val="subscript"/>
              </w:rPr>
              <w:t>c</w:t>
            </w:r>
            <w:r w:rsidR="00B27C84">
              <w:rPr>
                <w:rFonts w:eastAsia="Yu Mincho"/>
              </w:rPr>
              <w:t xml:space="preserve"> </w:t>
            </w:r>
            <w:r w:rsidR="00D11F23" w:rsidRPr="00495D84">
              <w:rPr>
                <w:rFonts w:eastAsia="Yu Mincho"/>
              </w:rPr>
              <w:t>for</w:t>
            </w:r>
            <w:r w:rsidR="00B27C84">
              <w:rPr>
                <w:rFonts w:eastAsia="Yu Mincho"/>
              </w:rPr>
              <w:t xml:space="preserve"> </w:t>
            </w:r>
            <w:r w:rsidR="00D11F23" w:rsidRPr="00495D84">
              <w:rPr>
                <w:rFonts w:eastAsia="Yu Mincho"/>
              </w:rPr>
              <w:t>DLBWP.1.3</w:t>
            </w:r>
            <w:r w:rsidR="00B27C84">
              <w:rPr>
                <w:rFonts w:eastAsia="Yu Mincho"/>
              </w:rPr>
              <w:t xml:space="preserve"> </w:t>
            </w:r>
            <w:r w:rsidR="00D11F23" w:rsidRPr="00495D84">
              <w:rPr>
                <w:rFonts w:eastAsia="Yu Mincho"/>
              </w:rPr>
              <w:t>RedCap.</w:t>
            </w:r>
          </w:p>
        </w:tc>
      </w:tr>
    </w:tbl>
    <w:p w14:paraId="1DDD0383" w14:textId="77777777" w:rsidR="00D11F23" w:rsidRPr="00495D84" w:rsidRDefault="00D11F23" w:rsidP="00D11F23"/>
    <w:p w14:paraId="7C9C823B" w14:textId="77777777" w:rsidR="001268B4" w:rsidRPr="00495D84" w:rsidRDefault="001268B4" w:rsidP="001268B4">
      <w:pPr>
        <w:pStyle w:val="Heading2"/>
      </w:pPr>
      <w:r w:rsidRPr="00495D84">
        <w:t>A.3.10</w:t>
      </w:r>
      <w:r w:rsidRPr="00495D84">
        <w:tab/>
        <w:t>SSB Configurations</w:t>
      </w:r>
    </w:p>
    <w:p w14:paraId="7C9C823C" w14:textId="77777777" w:rsidR="001268B4" w:rsidRPr="00495D84" w:rsidRDefault="001268B4" w:rsidP="001268B4">
      <w:pPr>
        <w:pStyle w:val="Heading3"/>
      </w:pPr>
      <w:r w:rsidRPr="00495D84">
        <w:t>A.3.10.1</w:t>
      </w:r>
      <w:r w:rsidRPr="00495D84">
        <w:tab/>
        <w:t>SSB Configurations for FR1</w:t>
      </w:r>
    </w:p>
    <w:p w14:paraId="7C9C823D" w14:textId="611EBEC6" w:rsidR="001268B4" w:rsidRPr="00495D84" w:rsidRDefault="001268B4" w:rsidP="001268B4">
      <w:pPr>
        <w:pStyle w:val="Heading4"/>
      </w:pPr>
      <w:r w:rsidRPr="00495D84">
        <w:t>A.3.10.1.1</w:t>
      </w:r>
      <w:r w:rsidRPr="00495D84">
        <w:tab/>
        <w:t xml:space="preserve">SSB pattern 1 in FR1: SSB </w:t>
      </w:r>
      <w:r w:rsidR="00532BDB" w:rsidRPr="00495D84">
        <w:t xml:space="preserve">allocation </w:t>
      </w:r>
      <w:r w:rsidRPr="00495D84">
        <w:t>for SSB SCS=15 kHz in 10 MHz</w:t>
      </w:r>
    </w:p>
    <w:p w14:paraId="7C9C823E" w14:textId="77777777" w:rsidR="001268B4" w:rsidRPr="00495D84" w:rsidRDefault="001268B4" w:rsidP="0094339A">
      <w:pPr>
        <w:pStyle w:val="TH"/>
      </w:pPr>
      <w:r w:rsidRPr="00495D84">
        <w:t>Table A.3.10.1.1-1: SSB.1 FR1: SSB 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1268B4" w:rsidRPr="00495D84" w14:paraId="7C9C824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14733871"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538" w:type="dxa"/>
            <w:tcBorders>
              <w:top w:val="single" w:sz="4" w:space="0" w:color="auto"/>
              <w:left w:val="single" w:sz="4" w:space="0" w:color="auto"/>
              <w:bottom w:val="single" w:sz="4" w:space="0" w:color="auto"/>
              <w:right w:val="single" w:sz="4" w:space="0" w:color="auto"/>
            </w:tcBorders>
            <w:hideMark/>
          </w:tcPr>
          <w:p w14:paraId="7C9C8240" w14:textId="77777777" w:rsidR="001268B4" w:rsidRPr="00495D84" w:rsidRDefault="001268B4" w:rsidP="003A4D08">
            <w:pPr>
              <w:pStyle w:val="TAC"/>
              <w:rPr>
                <w:b/>
              </w:rPr>
            </w:pPr>
            <w:r w:rsidRPr="00495D84">
              <w:rPr>
                <w:b/>
              </w:rPr>
              <w:t>Values</w:t>
            </w:r>
          </w:p>
        </w:tc>
      </w:tr>
      <w:tr w:rsidR="001268B4" w:rsidRPr="00495D84" w14:paraId="7C9C824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444F413B" w:rsidR="001268B4" w:rsidRPr="00495D84" w:rsidRDefault="001268B4" w:rsidP="003A4D08">
            <w:pPr>
              <w:pStyle w:val="TAL"/>
            </w:pPr>
            <w:r w:rsidRPr="00495D84">
              <w:t>Channel</w:t>
            </w:r>
            <w:r w:rsidR="00B27C84">
              <w:t xml:space="preserve"> </w:t>
            </w:r>
            <w:r w:rsidRPr="00495D84">
              <w:t>bandwidth</w:t>
            </w:r>
          </w:p>
        </w:tc>
        <w:tc>
          <w:tcPr>
            <w:tcW w:w="3538" w:type="dxa"/>
            <w:tcBorders>
              <w:top w:val="single" w:sz="4" w:space="0" w:color="auto"/>
              <w:left w:val="single" w:sz="4" w:space="0" w:color="auto"/>
              <w:bottom w:val="single" w:sz="4" w:space="0" w:color="auto"/>
              <w:right w:val="single" w:sz="4" w:space="0" w:color="auto"/>
            </w:tcBorders>
            <w:hideMark/>
          </w:tcPr>
          <w:p w14:paraId="7C9C8243" w14:textId="4B900678" w:rsidR="001268B4" w:rsidRPr="00495D84" w:rsidRDefault="001268B4" w:rsidP="003A4D08">
            <w:pPr>
              <w:pStyle w:val="TAL"/>
            </w:pPr>
            <w:r w:rsidRPr="00495D84">
              <w:t>10</w:t>
            </w:r>
            <w:r w:rsidR="00B27C84">
              <w:t xml:space="preserve"> </w:t>
            </w:r>
            <w:r w:rsidRPr="00495D84">
              <w:t>MHz</w:t>
            </w:r>
          </w:p>
        </w:tc>
      </w:tr>
      <w:tr w:rsidR="001268B4" w:rsidRPr="00495D84" w14:paraId="7C9C8247"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29BC9EA8" w:rsidR="001268B4" w:rsidRPr="00495D84" w:rsidRDefault="001268B4" w:rsidP="003A4D08">
            <w:pPr>
              <w:pStyle w:val="TAL"/>
            </w:pPr>
            <w:r w:rsidRPr="00495D84">
              <w:t>SSB</w:t>
            </w:r>
            <w:r w:rsidR="00B27C84">
              <w:t xml:space="preserve"> </w:t>
            </w:r>
            <w:r w:rsidRPr="00495D84">
              <w:t>SCS</w:t>
            </w:r>
          </w:p>
        </w:tc>
        <w:tc>
          <w:tcPr>
            <w:tcW w:w="3538" w:type="dxa"/>
            <w:tcBorders>
              <w:top w:val="single" w:sz="4" w:space="0" w:color="auto"/>
              <w:left w:val="single" w:sz="4" w:space="0" w:color="auto"/>
              <w:bottom w:val="single" w:sz="4" w:space="0" w:color="auto"/>
              <w:right w:val="single" w:sz="4" w:space="0" w:color="auto"/>
            </w:tcBorders>
            <w:hideMark/>
          </w:tcPr>
          <w:p w14:paraId="7C9C8246" w14:textId="00B825B1" w:rsidR="001268B4" w:rsidRPr="00495D84" w:rsidRDefault="001268B4" w:rsidP="003A4D08">
            <w:pPr>
              <w:pStyle w:val="TAL"/>
            </w:pPr>
            <w:r w:rsidRPr="00495D84">
              <w:t>15</w:t>
            </w:r>
            <w:r w:rsidR="00B27C84">
              <w:t xml:space="preserve"> </w:t>
            </w:r>
            <w:r w:rsidRPr="00495D84">
              <w:t>kHz</w:t>
            </w:r>
          </w:p>
        </w:tc>
      </w:tr>
      <w:tr w:rsidR="001268B4" w:rsidRPr="00495D84" w14:paraId="7C9C824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7AFCC46" w:rsidR="001268B4" w:rsidRPr="00495D84" w:rsidRDefault="00CA13A5" w:rsidP="003A4D0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8" w:type="dxa"/>
            <w:tcBorders>
              <w:top w:val="single" w:sz="4" w:space="0" w:color="auto"/>
              <w:left w:val="single" w:sz="4" w:space="0" w:color="auto"/>
              <w:bottom w:val="single" w:sz="4" w:space="0" w:color="auto"/>
              <w:right w:val="single" w:sz="4" w:space="0" w:color="auto"/>
            </w:tcBorders>
            <w:hideMark/>
          </w:tcPr>
          <w:p w14:paraId="7C9C8249" w14:textId="1FF9916C" w:rsidR="001268B4" w:rsidRPr="00495D84" w:rsidRDefault="001268B4" w:rsidP="003A4D08">
            <w:pPr>
              <w:pStyle w:val="TAL"/>
            </w:pPr>
            <w:r w:rsidRPr="00495D84">
              <w:t>20</w:t>
            </w:r>
            <w:r w:rsidR="00B27C84">
              <w:t xml:space="preserve"> </w:t>
            </w:r>
            <w:r w:rsidRPr="00495D84">
              <w:t>ms</w:t>
            </w:r>
          </w:p>
        </w:tc>
      </w:tr>
      <w:tr w:rsidR="001268B4" w:rsidRPr="00495D84" w14:paraId="7C9C824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23B0E01D" w:rsidR="001268B4" w:rsidRPr="00495D84" w:rsidRDefault="001268B4" w:rsidP="003A4D0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38" w:type="dxa"/>
            <w:tcBorders>
              <w:top w:val="single" w:sz="4" w:space="0" w:color="auto"/>
              <w:left w:val="single" w:sz="4" w:space="0" w:color="auto"/>
              <w:bottom w:val="single" w:sz="4" w:space="0" w:color="auto"/>
              <w:right w:val="single" w:sz="4" w:space="0" w:color="auto"/>
            </w:tcBorders>
            <w:hideMark/>
          </w:tcPr>
          <w:p w14:paraId="7C9C824C" w14:textId="77777777" w:rsidR="001268B4" w:rsidRPr="00495D84" w:rsidRDefault="001268B4" w:rsidP="003A4D08">
            <w:pPr>
              <w:pStyle w:val="TAL"/>
            </w:pPr>
            <w:r w:rsidRPr="00495D84">
              <w:t>1</w:t>
            </w:r>
          </w:p>
        </w:tc>
      </w:tr>
      <w:tr w:rsidR="001268B4" w:rsidRPr="00495D84" w14:paraId="7C9C825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0EBDBFE2" w:rsidR="001268B4" w:rsidRPr="00495D84" w:rsidRDefault="001268B4" w:rsidP="003A4D08">
            <w:pPr>
              <w:pStyle w:val="TAL"/>
            </w:pPr>
            <w:r w:rsidRPr="00495D84">
              <w:t>SS/PBCH</w:t>
            </w:r>
            <w:r w:rsidR="00B27C84">
              <w:t xml:space="preserve"> </w:t>
            </w:r>
            <w:r w:rsidRPr="00495D84">
              <w:t>block</w:t>
            </w:r>
            <w:r w:rsidR="00B27C84">
              <w:t xml:space="preserve"> </w:t>
            </w:r>
            <w:r w:rsidRPr="00495D84">
              <w:t>index</w:t>
            </w:r>
          </w:p>
        </w:tc>
        <w:tc>
          <w:tcPr>
            <w:tcW w:w="3538" w:type="dxa"/>
            <w:tcBorders>
              <w:top w:val="single" w:sz="4" w:space="0" w:color="auto"/>
              <w:left w:val="single" w:sz="4" w:space="0" w:color="auto"/>
              <w:bottom w:val="single" w:sz="4" w:space="0" w:color="auto"/>
              <w:right w:val="single" w:sz="4" w:space="0" w:color="auto"/>
            </w:tcBorders>
            <w:hideMark/>
          </w:tcPr>
          <w:p w14:paraId="7C9C824F" w14:textId="77777777" w:rsidR="001268B4" w:rsidRPr="00495D84" w:rsidRDefault="001268B4" w:rsidP="003A4D08">
            <w:pPr>
              <w:pStyle w:val="TAL"/>
            </w:pPr>
            <w:r w:rsidRPr="00495D84">
              <w:t>0</w:t>
            </w:r>
          </w:p>
        </w:tc>
      </w:tr>
      <w:tr w:rsidR="0046377D" w:rsidRPr="00495D84" w14:paraId="7C9C825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8204132" w:rsidR="0046377D" w:rsidRPr="00495D84" w:rsidRDefault="0046377D" w:rsidP="003A4D0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2" w14:textId="77777777" w:rsidR="0046377D" w:rsidRPr="00495D84" w:rsidRDefault="0046377D" w:rsidP="003A4D08">
            <w:pPr>
              <w:pStyle w:val="TAL"/>
            </w:pPr>
            <w:r w:rsidRPr="00495D84">
              <w:t>2-5</w:t>
            </w:r>
          </w:p>
        </w:tc>
      </w:tr>
      <w:tr w:rsidR="0046377D" w:rsidRPr="00495D84" w14:paraId="7C9C825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8EB1C0" w:rsidR="0046377D" w:rsidRPr="00495D84" w:rsidRDefault="0046377D" w:rsidP="003A4D0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8" w:type="dxa"/>
            <w:tcBorders>
              <w:top w:val="single" w:sz="4" w:space="0" w:color="auto"/>
              <w:left w:val="single" w:sz="4" w:space="0" w:color="auto"/>
              <w:bottom w:val="single" w:sz="4" w:space="0" w:color="auto"/>
              <w:right w:val="single" w:sz="4" w:space="0" w:color="auto"/>
            </w:tcBorders>
            <w:hideMark/>
          </w:tcPr>
          <w:p w14:paraId="7C9C8255" w14:textId="77777777" w:rsidR="0046377D" w:rsidRPr="00495D84" w:rsidRDefault="0046377D" w:rsidP="003A4D08">
            <w:pPr>
              <w:pStyle w:val="TAL"/>
            </w:pPr>
            <w:r w:rsidRPr="00495D84">
              <w:t>0</w:t>
            </w:r>
          </w:p>
        </w:tc>
      </w:tr>
      <w:tr w:rsidR="007B1DEC" w:rsidRPr="00495D84" w14:paraId="20797C3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12417B1B" w:rsidR="007B1DEC" w:rsidRPr="00495D84" w:rsidRDefault="007B1DEC"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8" w:type="dxa"/>
            <w:tcBorders>
              <w:top w:val="single" w:sz="4" w:space="0" w:color="auto"/>
              <w:left w:val="single" w:sz="4" w:space="0" w:color="auto"/>
              <w:bottom w:val="single" w:sz="4" w:space="0" w:color="auto"/>
              <w:right w:val="single" w:sz="4" w:space="0" w:color="auto"/>
            </w:tcBorders>
          </w:tcPr>
          <w:p w14:paraId="40448A46" w14:textId="68177008" w:rsidR="007B1DEC" w:rsidRPr="00495D84" w:rsidRDefault="007B1DEC"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5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D9A27B1"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8" w:type="dxa"/>
            <w:tcBorders>
              <w:top w:val="single" w:sz="4" w:space="0" w:color="auto"/>
              <w:left w:val="single" w:sz="4" w:space="0" w:color="auto"/>
              <w:bottom w:val="single" w:sz="4" w:space="0" w:color="auto"/>
              <w:right w:val="single" w:sz="4" w:space="0" w:color="auto"/>
            </w:tcBorders>
            <w:hideMark/>
          </w:tcPr>
          <w:p w14:paraId="7C9C8258" w14:textId="4E17C111" w:rsidR="001268B4" w:rsidRPr="00495D84" w:rsidRDefault="001268B4" w:rsidP="0068275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5B"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7782C38" w14:textId="219C60F5" w:rsidR="007171A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5A" w14:textId="269C0746" w:rsidR="001268B4" w:rsidRPr="00495D84" w:rsidRDefault="00E94096" w:rsidP="003A4D08">
            <w:pPr>
              <w:pStyle w:val="TAN"/>
            </w:pPr>
            <w:r>
              <w:t xml:space="preserve">NOTE </w:t>
            </w:r>
            <w:r w:rsidRPr="00495D84">
              <w:t>2</w:t>
            </w:r>
            <w:r>
              <w:t>:</w:t>
            </w:r>
            <w:r w:rsidR="007171A0" w:rsidRPr="00495D84">
              <w:tab/>
              <w:t>These</w:t>
            </w:r>
            <w:r w:rsidR="00B27C84">
              <w:t xml:space="preserve"> </w:t>
            </w:r>
            <w:r w:rsidR="007171A0" w:rsidRPr="00495D84">
              <w:t>values</w:t>
            </w:r>
            <w:r w:rsidR="00B27C84">
              <w:t xml:space="preserve"> </w:t>
            </w:r>
            <w:r w:rsidR="007171A0" w:rsidRPr="00495D84">
              <w:t>have</w:t>
            </w:r>
            <w:r w:rsidR="00B27C84">
              <w:t xml:space="preserve"> </w:t>
            </w:r>
            <w:r w:rsidR="007171A0" w:rsidRPr="00495D84">
              <w:t>been</w:t>
            </w:r>
            <w:r w:rsidR="00B27C84">
              <w:t xml:space="preserve"> </w:t>
            </w:r>
            <w:r w:rsidR="007171A0" w:rsidRPr="00495D84">
              <w:t>derived</w:t>
            </w:r>
            <w:r w:rsidR="00B27C84">
              <w:t xml:space="preserve"> </w:t>
            </w:r>
            <w:r w:rsidR="007171A0" w:rsidRPr="00495D84">
              <w:t>from</w:t>
            </w:r>
            <w:r w:rsidR="00B27C84">
              <w:t xml:space="preserve"> </w:t>
            </w:r>
            <w:r w:rsidR="007171A0" w:rsidRPr="00495D84">
              <w:t>other</w:t>
            </w:r>
            <w:r w:rsidR="00B27C84">
              <w:t xml:space="preserve"> </w:t>
            </w:r>
            <w:r w:rsidR="007171A0" w:rsidRPr="00495D84">
              <w:t>parameters</w:t>
            </w:r>
            <w:r w:rsidR="00B27C84">
              <w:t xml:space="preserve"> </w:t>
            </w:r>
            <w:r w:rsidR="007171A0" w:rsidRPr="00495D84">
              <w:t>for</w:t>
            </w:r>
            <w:r w:rsidR="00B27C84">
              <w:t xml:space="preserve"> </w:t>
            </w:r>
            <w:r w:rsidR="007171A0" w:rsidRPr="00495D84">
              <w:t>information</w:t>
            </w:r>
            <w:r w:rsidR="00B27C84">
              <w:t xml:space="preserve"> </w:t>
            </w:r>
            <w:r w:rsidR="007171A0" w:rsidRPr="00495D84">
              <w:t>purposes</w:t>
            </w:r>
            <w:r w:rsidR="00B27C84">
              <w:t xml:space="preserve"> </w:t>
            </w:r>
            <w:r w:rsidR="007171A0" w:rsidRPr="00495D84">
              <w:t>(as</w:t>
            </w:r>
            <w:r w:rsidR="00B27C84">
              <w:t xml:space="preserve"> </w:t>
            </w:r>
            <w:r w:rsidR="007171A0" w:rsidRPr="00495D84">
              <w:t>per</w:t>
            </w:r>
            <w:r w:rsidR="00B27C84">
              <w:t xml:space="preserve"> </w:t>
            </w:r>
            <w:r w:rsidR="007171A0" w:rsidRPr="00495D84">
              <w:t>TS</w:t>
            </w:r>
            <w:r w:rsidR="00B27C84">
              <w:t xml:space="preserve"> </w:t>
            </w:r>
            <w:r w:rsidR="007171A0" w:rsidRPr="00495D84">
              <w:t>38.213</w:t>
            </w:r>
            <w:r w:rsidR="00B27C84">
              <w:t xml:space="preserve"> </w:t>
            </w:r>
            <w:r w:rsidR="007171A0" w:rsidRPr="00495D84">
              <w:t>[3]).</w:t>
            </w:r>
            <w:r w:rsidR="00B27C84">
              <w:t xml:space="preserve"> </w:t>
            </w:r>
            <w:r w:rsidR="007171A0" w:rsidRPr="00495D84">
              <w:t>They</w:t>
            </w:r>
            <w:r w:rsidR="00B27C84">
              <w:t xml:space="preserve"> </w:t>
            </w:r>
            <w:r w:rsidR="007171A0" w:rsidRPr="00495D84">
              <w:t>are</w:t>
            </w:r>
            <w:r w:rsidR="00B27C84">
              <w:t xml:space="preserve"> </w:t>
            </w:r>
            <w:r w:rsidR="007171A0" w:rsidRPr="00495D84">
              <w:t>not</w:t>
            </w:r>
            <w:r w:rsidR="00B27C84">
              <w:t xml:space="preserve"> </w:t>
            </w:r>
            <w:r w:rsidR="007171A0" w:rsidRPr="00495D84">
              <w:t>settable</w:t>
            </w:r>
            <w:r w:rsidR="00B27C84">
              <w:t xml:space="preserve"> </w:t>
            </w:r>
            <w:r w:rsidR="007171A0" w:rsidRPr="00495D84">
              <w:t>parameters</w:t>
            </w:r>
            <w:r w:rsidR="00B27C84">
              <w:t xml:space="preserve"> </w:t>
            </w:r>
            <w:r w:rsidR="007171A0" w:rsidRPr="00495D84">
              <w:t>themselves.</w:t>
            </w:r>
          </w:p>
        </w:tc>
      </w:tr>
    </w:tbl>
    <w:p w14:paraId="7C9C825C" w14:textId="77777777" w:rsidR="001268B4" w:rsidRPr="00495D84" w:rsidRDefault="001268B4" w:rsidP="001268B4">
      <w:pPr>
        <w:rPr>
          <w:rFonts w:eastAsia="MS Mincho"/>
        </w:rPr>
      </w:pPr>
    </w:p>
    <w:p w14:paraId="7C9C825D" w14:textId="77777777" w:rsidR="001268B4" w:rsidRPr="00495D84" w:rsidRDefault="001268B4" w:rsidP="001268B4">
      <w:pPr>
        <w:keepNext/>
        <w:keepLines/>
        <w:spacing w:before="120"/>
        <w:ind w:left="1418" w:hanging="1418"/>
        <w:outlineLvl w:val="3"/>
        <w:rPr>
          <w:sz w:val="24"/>
        </w:rPr>
      </w:pPr>
      <w:r w:rsidRPr="00495D84">
        <w:rPr>
          <w:rFonts w:ascii="Arial" w:hAnsi="Arial"/>
          <w:sz w:val="24"/>
        </w:rPr>
        <w:lastRenderedPageBreak/>
        <w:t>A.3.10.1.2</w:t>
      </w:r>
      <w:r w:rsidRPr="00495D84">
        <w:rPr>
          <w:rFonts w:ascii="Arial" w:hAnsi="Arial"/>
          <w:sz w:val="24"/>
        </w:rPr>
        <w:tab/>
        <w:t>SSB pattern 2 in FR1: SSB allocation for SSB SCS=30 kHz in 40 MHz</w:t>
      </w:r>
    </w:p>
    <w:p w14:paraId="7C9C825E" w14:textId="77777777" w:rsidR="001268B4" w:rsidRPr="00495D84" w:rsidRDefault="001268B4" w:rsidP="0094339A">
      <w:pPr>
        <w:pStyle w:val="TH"/>
      </w:pPr>
      <w:r w:rsidRPr="00495D84">
        <w:t>Table A.3.10.1.2-1: SSB.2 FR1: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1268B4" w:rsidRPr="00495D84" w14:paraId="7C9C826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5E9B732" w:rsidR="001268B4" w:rsidRPr="00495D84" w:rsidRDefault="001268B4" w:rsidP="003A4D08">
            <w:pPr>
              <w:pStyle w:val="TAC"/>
              <w:rPr>
                <w:b/>
              </w:rPr>
            </w:pPr>
            <w:r w:rsidRPr="00495D84">
              <w:rPr>
                <w:b/>
              </w:rPr>
              <w:t>SSB</w:t>
            </w:r>
            <w:r w:rsidR="00B27C84">
              <w:rPr>
                <w:b/>
              </w:rPr>
              <w:t xml:space="preserve"> </w:t>
            </w:r>
            <w:r w:rsidRPr="00495D84">
              <w:rPr>
                <w:b/>
              </w:rPr>
              <w:t>Parameters</w:t>
            </w:r>
          </w:p>
        </w:tc>
        <w:tc>
          <w:tcPr>
            <w:tcW w:w="3677" w:type="dxa"/>
            <w:tcBorders>
              <w:top w:val="single" w:sz="4" w:space="0" w:color="auto"/>
              <w:left w:val="single" w:sz="4" w:space="0" w:color="auto"/>
              <w:bottom w:val="single" w:sz="4" w:space="0" w:color="auto"/>
              <w:right w:val="single" w:sz="4" w:space="0" w:color="auto"/>
            </w:tcBorders>
            <w:hideMark/>
          </w:tcPr>
          <w:p w14:paraId="7C9C8260" w14:textId="77777777" w:rsidR="001268B4" w:rsidRPr="00495D84" w:rsidRDefault="001268B4" w:rsidP="003A4D08">
            <w:pPr>
              <w:pStyle w:val="TAC"/>
              <w:rPr>
                <w:b/>
              </w:rPr>
            </w:pPr>
            <w:r w:rsidRPr="00495D84">
              <w:rPr>
                <w:b/>
              </w:rPr>
              <w:t>Values</w:t>
            </w:r>
          </w:p>
        </w:tc>
      </w:tr>
      <w:tr w:rsidR="001268B4" w:rsidRPr="00495D84" w14:paraId="7C9C826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24C58984" w:rsidR="001268B4" w:rsidRPr="00495D84" w:rsidRDefault="001268B4" w:rsidP="003A4D08">
            <w:pPr>
              <w:pStyle w:val="TAL"/>
            </w:pPr>
            <w:r w:rsidRPr="00495D84">
              <w:t>Channel</w:t>
            </w:r>
            <w:r w:rsidR="00B27C84">
              <w:t xml:space="preserve"> </w:t>
            </w:r>
            <w:r w:rsidRPr="00495D84">
              <w:t>bandwidth</w:t>
            </w:r>
          </w:p>
        </w:tc>
        <w:tc>
          <w:tcPr>
            <w:tcW w:w="3677" w:type="dxa"/>
            <w:tcBorders>
              <w:top w:val="single" w:sz="4" w:space="0" w:color="auto"/>
              <w:left w:val="single" w:sz="4" w:space="0" w:color="auto"/>
              <w:bottom w:val="single" w:sz="4" w:space="0" w:color="auto"/>
              <w:right w:val="single" w:sz="4" w:space="0" w:color="auto"/>
            </w:tcBorders>
            <w:hideMark/>
          </w:tcPr>
          <w:p w14:paraId="7C9C8263" w14:textId="38D8FA8D" w:rsidR="001268B4" w:rsidRPr="00495D84" w:rsidRDefault="001268B4" w:rsidP="003A4D08">
            <w:pPr>
              <w:pStyle w:val="TAL"/>
            </w:pPr>
            <w:r w:rsidRPr="00495D84">
              <w:t>40</w:t>
            </w:r>
            <w:r w:rsidR="00B27C84">
              <w:t xml:space="preserve"> </w:t>
            </w:r>
            <w:r w:rsidRPr="00495D84">
              <w:t>MHz</w:t>
            </w:r>
          </w:p>
        </w:tc>
      </w:tr>
      <w:tr w:rsidR="001268B4" w:rsidRPr="00495D84" w14:paraId="7C9C826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580B2DD7" w:rsidR="001268B4" w:rsidRPr="00495D84" w:rsidRDefault="001268B4" w:rsidP="003A4D08">
            <w:pPr>
              <w:pStyle w:val="TAL"/>
            </w:pPr>
            <w:r w:rsidRPr="00495D84">
              <w:t>SSB</w:t>
            </w:r>
            <w:r w:rsidR="00B27C84">
              <w:t xml:space="preserve"> </w:t>
            </w:r>
            <w:r w:rsidRPr="00495D84">
              <w:t>SCS</w:t>
            </w:r>
          </w:p>
        </w:tc>
        <w:tc>
          <w:tcPr>
            <w:tcW w:w="3677" w:type="dxa"/>
            <w:tcBorders>
              <w:top w:val="single" w:sz="4" w:space="0" w:color="auto"/>
              <w:left w:val="single" w:sz="4" w:space="0" w:color="auto"/>
              <w:bottom w:val="single" w:sz="4" w:space="0" w:color="auto"/>
              <w:right w:val="single" w:sz="4" w:space="0" w:color="auto"/>
            </w:tcBorders>
            <w:hideMark/>
          </w:tcPr>
          <w:p w14:paraId="7C9C8266" w14:textId="213D7EC2" w:rsidR="001268B4" w:rsidRPr="00495D84" w:rsidRDefault="001268B4" w:rsidP="003A4D08">
            <w:pPr>
              <w:pStyle w:val="TAL"/>
            </w:pPr>
            <w:r w:rsidRPr="00495D84">
              <w:t>30</w:t>
            </w:r>
            <w:r w:rsidR="00B27C84">
              <w:t xml:space="preserve"> </w:t>
            </w:r>
            <w:r w:rsidRPr="00495D84">
              <w:t>kHz</w:t>
            </w:r>
          </w:p>
        </w:tc>
      </w:tr>
      <w:tr w:rsidR="002866CA" w:rsidRPr="00495D84" w14:paraId="7C9C826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1F18DD15" w:rsidR="002866CA" w:rsidRPr="00495D84" w:rsidRDefault="002866CA" w:rsidP="003A4D0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hideMark/>
          </w:tcPr>
          <w:p w14:paraId="7C9C8269" w14:textId="75ED527E" w:rsidR="002866CA" w:rsidRPr="00495D84" w:rsidRDefault="002866CA" w:rsidP="003A4D08">
            <w:pPr>
              <w:pStyle w:val="TAL"/>
            </w:pPr>
            <w:r w:rsidRPr="00495D84">
              <w:t>20</w:t>
            </w:r>
            <w:r w:rsidR="00B27C84">
              <w:t xml:space="preserve"> </w:t>
            </w:r>
            <w:r w:rsidRPr="00495D84">
              <w:t>ms</w:t>
            </w:r>
          </w:p>
        </w:tc>
      </w:tr>
      <w:tr w:rsidR="002866CA" w:rsidRPr="00495D84" w14:paraId="7C9C826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1A158430" w:rsidR="002866CA" w:rsidRPr="00495D84" w:rsidRDefault="002866CA" w:rsidP="003A4D0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tcBorders>
              <w:top w:val="single" w:sz="4" w:space="0" w:color="auto"/>
              <w:left w:val="single" w:sz="4" w:space="0" w:color="auto"/>
              <w:bottom w:val="single" w:sz="4" w:space="0" w:color="auto"/>
              <w:right w:val="single" w:sz="4" w:space="0" w:color="auto"/>
            </w:tcBorders>
            <w:hideMark/>
          </w:tcPr>
          <w:p w14:paraId="7C9C826C" w14:textId="77777777" w:rsidR="002866CA" w:rsidRPr="00495D84" w:rsidRDefault="002866CA" w:rsidP="003A4D08">
            <w:pPr>
              <w:pStyle w:val="TAL"/>
            </w:pPr>
            <w:r w:rsidRPr="00495D84">
              <w:t>1</w:t>
            </w:r>
          </w:p>
        </w:tc>
      </w:tr>
      <w:tr w:rsidR="002866CA" w:rsidRPr="00495D84" w14:paraId="7C9C827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330B331F" w:rsidR="002866CA" w:rsidRPr="00495D84" w:rsidRDefault="002866CA" w:rsidP="003A4D0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677" w:type="dxa"/>
            <w:tcBorders>
              <w:top w:val="single" w:sz="4" w:space="0" w:color="auto"/>
              <w:left w:val="single" w:sz="4" w:space="0" w:color="auto"/>
              <w:bottom w:val="single" w:sz="4" w:space="0" w:color="auto"/>
              <w:right w:val="single" w:sz="4" w:space="0" w:color="auto"/>
            </w:tcBorders>
            <w:hideMark/>
          </w:tcPr>
          <w:p w14:paraId="7C9C826F" w14:textId="77777777" w:rsidR="002866CA" w:rsidRPr="00495D84" w:rsidRDefault="002866CA" w:rsidP="003A4D08">
            <w:pPr>
              <w:pStyle w:val="TAL"/>
            </w:pPr>
            <w:r w:rsidRPr="00495D84">
              <w:t>0</w:t>
            </w:r>
          </w:p>
        </w:tc>
      </w:tr>
      <w:tr w:rsidR="002866CA" w:rsidRPr="00495D84" w14:paraId="7C9C827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0DBE78D" w:rsidR="002866CA" w:rsidRPr="00495D84" w:rsidRDefault="002866CA" w:rsidP="003A4D0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2" w14:textId="7AA4F227" w:rsidR="002866CA" w:rsidRPr="00495D84" w:rsidRDefault="002866CA" w:rsidP="003A4D0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2866CA" w:rsidRPr="00495D84" w14:paraId="7C9C82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3481E6C9" w:rsidR="002866CA" w:rsidRPr="00495D84" w:rsidRDefault="002866CA" w:rsidP="003A4D08">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677" w:type="dxa"/>
            <w:tcBorders>
              <w:top w:val="single" w:sz="4" w:space="0" w:color="auto"/>
              <w:left w:val="single" w:sz="4" w:space="0" w:color="auto"/>
              <w:bottom w:val="single" w:sz="4" w:space="0" w:color="auto"/>
              <w:right w:val="single" w:sz="4" w:space="0" w:color="auto"/>
            </w:tcBorders>
            <w:hideMark/>
          </w:tcPr>
          <w:p w14:paraId="7C9C8275" w14:textId="77777777" w:rsidR="002866CA" w:rsidRPr="00495D84" w:rsidRDefault="002866CA" w:rsidP="003A4D08">
            <w:pPr>
              <w:pStyle w:val="TAL"/>
            </w:pPr>
            <w:r w:rsidRPr="00495D84">
              <w:t>0</w:t>
            </w:r>
          </w:p>
        </w:tc>
      </w:tr>
      <w:tr w:rsidR="00DB02EF" w:rsidRPr="00495D84" w14:paraId="37D5B07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F2DEC50" w:rsidR="00DB02EF" w:rsidRPr="00495D84" w:rsidRDefault="00DB02EF" w:rsidP="003A4D0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FA4296A" w14:textId="13CAC432" w:rsidR="00DB02EF" w:rsidRPr="00495D84" w:rsidRDefault="00DB02EF" w:rsidP="003A4D0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7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66944DBF" w:rsidR="001268B4" w:rsidRPr="00495D84" w:rsidRDefault="000E08B6" w:rsidP="003A4D08">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77" w:type="dxa"/>
            <w:tcBorders>
              <w:top w:val="single" w:sz="4" w:space="0" w:color="auto"/>
              <w:left w:val="single" w:sz="4" w:space="0" w:color="auto"/>
              <w:bottom w:val="single" w:sz="4" w:space="0" w:color="auto"/>
              <w:right w:val="single" w:sz="4" w:space="0" w:color="auto"/>
            </w:tcBorders>
            <w:hideMark/>
          </w:tcPr>
          <w:p w14:paraId="7C9C8278" w14:textId="403813C1" w:rsidR="001268B4" w:rsidRPr="00495D84" w:rsidRDefault="001268B4" w:rsidP="003A4D0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7C"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C9C827A" w14:textId="75410A0D" w:rsidR="001268B4"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3A3FFD9E" w14:textId="09DCD0DE" w:rsidR="00907463" w:rsidRPr="00495D84" w:rsidRDefault="00E94096" w:rsidP="003A4D08">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7B" w14:textId="535D88B3" w:rsidR="001268B4" w:rsidRPr="00495D84" w:rsidRDefault="00E94096" w:rsidP="003A4D08">
            <w:pPr>
              <w:pStyle w:val="TAN"/>
            </w:pPr>
            <w:r>
              <w:t xml:space="preserve">NOTE </w:t>
            </w:r>
            <w:r w:rsidRPr="00495D84">
              <w:t>3</w:t>
            </w:r>
            <w:r>
              <w:t>:</w:t>
            </w:r>
            <w:r w:rsidR="00907463" w:rsidRPr="00495D84">
              <w:tab/>
              <w:t>These</w:t>
            </w:r>
            <w:r w:rsidR="00B27C84">
              <w:t xml:space="preserve"> </w:t>
            </w:r>
            <w:r w:rsidR="00907463" w:rsidRPr="00495D84">
              <w:t>values</w:t>
            </w:r>
            <w:r w:rsidR="00B27C84">
              <w:t xml:space="preserve"> </w:t>
            </w:r>
            <w:r w:rsidR="00907463" w:rsidRPr="00495D84">
              <w:t>have</w:t>
            </w:r>
            <w:r w:rsidR="00B27C84">
              <w:t xml:space="preserve"> </w:t>
            </w:r>
            <w:r w:rsidR="00907463" w:rsidRPr="00495D84">
              <w:t>been</w:t>
            </w:r>
            <w:r w:rsidR="00B27C84">
              <w:t xml:space="preserve"> </w:t>
            </w:r>
            <w:r w:rsidR="00907463" w:rsidRPr="00495D84">
              <w:t>derived</w:t>
            </w:r>
            <w:r w:rsidR="00B27C84">
              <w:t xml:space="preserve"> </w:t>
            </w:r>
            <w:r w:rsidR="00907463" w:rsidRPr="00495D84">
              <w:t>from</w:t>
            </w:r>
            <w:r w:rsidR="00B27C84">
              <w:t xml:space="preserve"> </w:t>
            </w:r>
            <w:r w:rsidR="00907463" w:rsidRPr="00495D84">
              <w:t>other</w:t>
            </w:r>
            <w:r w:rsidR="00B27C84">
              <w:t xml:space="preserve"> </w:t>
            </w:r>
            <w:r w:rsidR="00907463" w:rsidRPr="00495D84">
              <w:t>parameters</w:t>
            </w:r>
            <w:r w:rsidR="00B27C84">
              <w:t xml:space="preserve"> </w:t>
            </w:r>
            <w:r w:rsidR="00907463" w:rsidRPr="00495D84">
              <w:t>for</w:t>
            </w:r>
            <w:r w:rsidR="00B27C84">
              <w:t xml:space="preserve"> </w:t>
            </w:r>
            <w:r w:rsidR="00907463" w:rsidRPr="00495D84">
              <w:t>information</w:t>
            </w:r>
            <w:r w:rsidR="00B27C84">
              <w:t xml:space="preserve"> </w:t>
            </w:r>
            <w:r w:rsidR="00907463" w:rsidRPr="00495D84">
              <w:t>purposes</w:t>
            </w:r>
            <w:r w:rsidR="00B27C84">
              <w:t xml:space="preserve"> </w:t>
            </w:r>
            <w:r w:rsidR="00907463" w:rsidRPr="00495D84">
              <w:t>(as</w:t>
            </w:r>
            <w:r w:rsidR="00B27C84">
              <w:t xml:space="preserve"> </w:t>
            </w:r>
            <w:r w:rsidR="00907463" w:rsidRPr="00495D84">
              <w:t>per</w:t>
            </w:r>
            <w:r w:rsidR="00B27C84">
              <w:t xml:space="preserve"> </w:t>
            </w:r>
            <w:r w:rsidR="00907463" w:rsidRPr="00495D84">
              <w:t>TS</w:t>
            </w:r>
            <w:r w:rsidR="00B27C84">
              <w:t xml:space="preserve"> </w:t>
            </w:r>
            <w:r w:rsidR="00907463" w:rsidRPr="00495D84">
              <w:t>38.213</w:t>
            </w:r>
            <w:r w:rsidR="00B27C84">
              <w:t xml:space="preserve"> </w:t>
            </w:r>
            <w:r w:rsidR="00907463" w:rsidRPr="00495D84">
              <w:t>[3]).</w:t>
            </w:r>
            <w:r w:rsidR="00B27C84">
              <w:t xml:space="preserve"> </w:t>
            </w:r>
            <w:r w:rsidR="00907463" w:rsidRPr="00495D84">
              <w:t>They</w:t>
            </w:r>
            <w:r w:rsidR="00B27C84">
              <w:t xml:space="preserve"> </w:t>
            </w:r>
            <w:r w:rsidR="00907463" w:rsidRPr="00495D84">
              <w:t>are</w:t>
            </w:r>
            <w:r w:rsidR="00B27C84">
              <w:t xml:space="preserve"> </w:t>
            </w:r>
            <w:r w:rsidR="00907463" w:rsidRPr="00495D84">
              <w:t>not</w:t>
            </w:r>
            <w:r w:rsidR="00B27C84">
              <w:t xml:space="preserve"> </w:t>
            </w:r>
            <w:r w:rsidR="00907463" w:rsidRPr="00495D84">
              <w:t>settable</w:t>
            </w:r>
            <w:r w:rsidR="00B27C84">
              <w:t xml:space="preserve"> </w:t>
            </w:r>
            <w:r w:rsidR="00907463" w:rsidRPr="00495D84">
              <w:t>parameters</w:t>
            </w:r>
            <w:r w:rsidR="00B27C84">
              <w:t xml:space="preserve"> </w:t>
            </w:r>
            <w:r w:rsidR="00907463" w:rsidRPr="00495D84">
              <w:t>themselves</w:t>
            </w:r>
          </w:p>
        </w:tc>
      </w:tr>
    </w:tbl>
    <w:p w14:paraId="7C9C827D" w14:textId="77777777" w:rsidR="001268B4" w:rsidRPr="00495D84" w:rsidRDefault="001268B4" w:rsidP="001268B4">
      <w:pPr>
        <w:rPr>
          <w:rFonts w:eastAsia="MS Mincho"/>
        </w:rPr>
      </w:pPr>
    </w:p>
    <w:p w14:paraId="7C9C827E" w14:textId="46D3C704"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A.3.10.1.3</w:t>
      </w:r>
      <w:r w:rsidRPr="00495D84">
        <w:rPr>
          <w:rFonts w:ascii="Arial" w:hAnsi="Arial"/>
          <w:sz w:val="24"/>
        </w:rPr>
        <w:tab/>
        <w:t xml:space="preserve">SSB pattern 3 in FR1: SSB </w:t>
      </w:r>
      <w:r w:rsidR="0037435B" w:rsidRPr="00495D84">
        <w:rPr>
          <w:rFonts w:ascii="Arial" w:hAnsi="Arial"/>
          <w:sz w:val="24"/>
        </w:rPr>
        <w:t xml:space="preserve">allocation </w:t>
      </w:r>
      <w:r w:rsidRPr="00495D84">
        <w:rPr>
          <w:rFonts w:ascii="Arial" w:hAnsi="Arial"/>
          <w:sz w:val="24"/>
        </w:rPr>
        <w:t>for SSB SCS=15 kHz in 10 MHz</w:t>
      </w:r>
    </w:p>
    <w:p w14:paraId="7C9C827F" w14:textId="77777777" w:rsidR="001268B4" w:rsidRPr="00495D84" w:rsidRDefault="001268B4" w:rsidP="001268B4">
      <w:pPr>
        <w:keepNext/>
        <w:keepLines/>
        <w:spacing w:before="60"/>
        <w:jc w:val="center"/>
        <w:rPr>
          <w:rFonts w:ascii="Arial" w:hAnsi="Arial"/>
          <w:b/>
        </w:rPr>
      </w:pPr>
      <w:r w:rsidRPr="00495D84">
        <w:rPr>
          <w:rFonts w:ascii="Arial" w:hAnsi="Arial"/>
          <w:b/>
        </w:rPr>
        <w:t>Table A.3.10.1.3-1: SSB.3 FR1: SSB 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843"/>
      </w:tblGrid>
      <w:tr w:rsidR="001268B4" w:rsidRPr="00495D84" w14:paraId="7C9C828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4E0C9B64" w:rsidR="001268B4" w:rsidRPr="00495D84" w:rsidRDefault="001268B4" w:rsidP="000B5C74">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495D84" w:rsidRDefault="001268B4" w:rsidP="000B5C74">
            <w:pPr>
              <w:keepNext/>
              <w:keepLines/>
              <w:spacing w:after="0"/>
              <w:jc w:val="center"/>
              <w:rPr>
                <w:rFonts w:ascii="Arial" w:hAnsi="Arial"/>
                <w:b/>
                <w:sz w:val="18"/>
              </w:rPr>
            </w:pPr>
            <w:r w:rsidRPr="00495D84">
              <w:rPr>
                <w:rFonts w:ascii="Arial" w:hAnsi="Arial"/>
                <w:b/>
                <w:sz w:val="18"/>
              </w:rPr>
              <w:t>Values</w:t>
            </w:r>
          </w:p>
        </w:tc>
      </w:tr>
      <w:tr w:rsidR="001268B4" w:rsidRPr="00495D84" w14:paraId="7C9C8285"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516852DF" w:rsidR="001268B4" w:rsidRPr="00495D84" w:rsidRDefault="001268B4" w:rsidP="00682750">
            <w:pPr>
              <w:pStyle w:val="TAL"/>
            </w:pPr>
            <w:r w:rsidRPr="00495D84">
              <w:t>Channel</w:t>
            </w:r>
            <w:r w:rsidR="00B27C84">
              <w:t xml:space="preserve"> </w:t>
            </w:r>
            <w:r w:rsidRPr="00495D84">
              <w:t>bandwidth</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4" w14:textId="7569FFAB" w:rsidR="001268B4" w:rsidRPr="00495D84" w:rsidRDefault="001268B4" w:rsidP="00682750">
            <w:pPr>
              <w:pStyle w:val="TAL"/>
            </w:pPr>
            <w:r w:rsidRPr="00495D84">
              <w:t>10</w:t>
            </w:r>
            <w:r w:rsidR="00B27C84">
              <w:t xml:space="preserve"> </w:t>
            </w:r>
            <w:r w:rsidRPr="00495D84">
              <w:t>MHz</w:t>
            </w:r>
          </w:p>
        </w:tc>
      </w:tr>
      <w:tr w:rsidR="001268B4" w:rsidRPr="00495D84" w14:paraId="7C9C828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6432D1EF" w:rsidR="001268B4" w:rsidRPr="00495D84" w:rsidRDefault="001268B4" w:rsidP="00682750">
            <w:pPr>
              <w:pStyle w:val="TAL"/>
            </w:pPr>
            <w:r w:rsidRPr="00495D84">
              <w:t>SSB</w:t>
            </w:r>
            <w:r w:rsidR="00B27C84">
              <w:t xml:space="preserve"> </w:t>
            </w:r>
            <w:r w:rsidRPr="00495D84">
              <w:t>SCS</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7" w14:textId="54C1A0BD" w:rsidR="001268B4" w:rsidRPr="00495D84" w:rsidRDefault="001268B4" w:rsidP="00682750">
            <w:pPr>
              <w:pStyle w:val="TAL"/>
            </w:pPr>
            <w:r w:rsidRPr="00495D84">
              <w:t>15</w:t>
            </w:r>
            <w:r w:rsidR="00B27C84">
              <w:t xml:space="preserve"> </w:t>
            </w:r>
            <w:r w:rsidRPr="00495D84">
              <w:t>kHz</w:t>
            </w:r>
          </w:p>
        </w:tc>
      </w:tr>
      <w:tr w:rsidR="00D4334E" w:rsidRPr="00495D84" w14:paraId="7C9C828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09A4B559" w:rsidR="00D4334E" w:rsidRPr="00495D84" w:rsidRDefault="00D4334E" w:rsidP="0068275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A" w14:textId="0ADE36DD" w:rsidR="00D4334E" w:rsidRPr="00495D84" w:rsidRDefault="00D4334E" w:rsidP="00682750">
            <w:pPr>
              <w:pStyle w:val="TAL"/>
            </w:pPr>
            <w:r w:rsidRPr="00495D84">
              <w:t>20</w:t>
            </w:r>
            <w:r w:rsidR="00B27C84">
              <w:t xml:space="preserve"> </w:t>
            </w:r>
            <w:r w:rsidRPr="00495D84">
              <w:t>ms</w:t>
            </w:r>
          </w:p>
        </w:tc>
      </w:tr>
      <w:tr w:rsidR="00D4334E" w:rsidRPr="00495D84" w14:paraId="7C9C828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4A8C0EE0" w:rsidR="00D4334E" w:rsidRPr="00495D84" w:rsidRDefault="00D4334E" w:rsidP="0068275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495D84" w:rsidRDefault="00D4334E" w:rsidP="00682750">
            <w:pPr>
              <w:pStyle w:val="TAL"/>
            </w:pPr>
            <w:r w:rsidRPr="00495D84">
              <w:t>2</w:t>
            </w:r>
          </w:p>
        </w:tc>
      </w:tr>
      <w:tr w:rsidR="00D4334E" w:rsidRPr="00495D84" w14:paraId="7C9C8292"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65B6EEA6" w:rsidR="00D4334E" w:rsidRPr="00495D84" w:rsidRDefault="00D4334E" w:rsidP="0068275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7C9C8290" w14:textId="77777777" w:rsidR="00D4334E" w:rsidRPr="00495D84" w:rsidRDefault="00D4334E" w:rsidP="00682750">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C9C8291" w14:textId="77777777" w:rsidR="00D4334E" w:rsidRPr="00495D84" w:rsidRDefault="00D4334E" w:rsidP="00682750">
            <w:pPr>
              <w:pStyle w:val="TAL"/>
            </w:pPr>
            <w:r w:rsidRPr="00495D84">
              <w:t>1</w:t>
            </w:r>
          </w:p>
        </w:tc>
      </w:tr>
      <w:tr w:rsidR="00D4334E" w:rsidRPr="00495D84" w14:paraId="7C9C829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75BDEF98" w:rsidR="00D4334E" w:rsidRPr="00495D84" w:rsidRDefault="00D4334E" w:rsidP="0068275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7C9C8294" w14:textId="77777777" w:rsidR="00D4334E" w:rsidRPr="00495D84" w:rsidRDefault="00D4334E" w:rsidP="00682750">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295" w14:textId="77777777" w:rsidR="00D4334E" w:rsidRPr="00495D84" w:rsidRDefault="00D4334E" w:rsidP="00682750">
            <w:pPr>
              <w:pStyle w:val="TAL"/>
            </w:pPr>
            <w:r w:rsidRPr="00495D84">
              <w:t>8-11</w:t>
            </w:r>
          </w:p>
        </w:tc>
      </w:tr>
      <w:tr w:rsidR="008F777E" w:rsidRPr="00495D84" w14:paraId="495728A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603909FD" w:rsidR="008F777E" w:rsidRPr="00495D84" w:rsidRDefault="008F777E" w:rsidP="0068275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0725E4EB" w14:textId="2657276E" w:rsidR="008F777E" w:rsidRPr="00495D84" w:rsidRDefault="008F777E" w:rsidP="00682750">
            <w:pPr>
              <w:pStyle w:val="TAL"/>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53CBB7CD" w14:textId="78907D0D" w:rsidR="008F777E" w:rsidRPr="00495D84" w:rsidRDefault="008F777E" w:rsidP="00682750">
            <w:pPr>
              <w:pStyle w:val="TAL"/>
            </w:pPr>
            <w:r w:rsidRPr="00495D84">
              <w:rPr>
                <w:lang w:eastAsia="zh-TW"/>
              </w:rPr>
              <w:t>0</w:t>
            </w:r>
          </w:p>
        </w:tc>
      </w:tr>
      <w:tr w:rsidR="008F777E" w:rsidRPr="00495D84" w14:paraId="4C146EB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4B0D2AB0" w:rsidR="008F777E" w:rsidRPr="00495D84" w:rsidRDefault="008F777E" w:rsidP="0068275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80" w:type="dxa"/>
            <w:gridSpan w:val="2"/>
            <w:tcBorders>
              <w:top w:val="single" w:sz="4" w:space="0" w:color="auto"/>
              <w:left w:val="single" w:sz="4" w:space="0" w:color="auto"/>
              <w:bottom w:val="single" w:sz="4" w:space="0" w:color="auto"/>
              <w:right w:val="single" w:sz="4" w:space="0" w:color="auto"/>
            </w:tcBorders>
          </w:tcPr>
          <w:p w14:paraId="3405582C" w14:textId="0C7AD048" w:rsidR="008F777E" w:rsidRPr="00495D84" w:rsidRDefault="008F777E" w:rsidP="0068275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9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2154CC6" w:rsidR="001268B4" w:rsidRPr="00495D84" w:rsidRDefault="000E08B6" w:rsidP="00682750">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680" w:type="dxa"/>
            <w:gridSpan w:val="2"/>
            <w:tcBorders>
              <w:top w:val="single" w:sz="4" w:space="0" w:color="auto"/>
              <w:left w:val="single" w:sz="4" w:space="0" w:color="auto"/>
              <w:bottom w:val="single" w:sz="4" w:space="0" w:color="auto"/>
              <w:right w:val="single" w:sz="4" w:space="0" w:color="auto"/>
            </w:tcBorders>
            <w:hideMark/>
          </w:tcPr>
          <w:p w14:paraId="7C9C8298" w14:textId="42942749"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29B"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5B8B6D54" w14:textId="4DB6CDB2" w:rsidR="00682750" w:rsidRPr="00495D84" w:rsidRDefault="00E94096" w:rsidP="003A4D08">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29A" w14:textId="6C2EB1F9" w:rsidR="001268B4" w:rsidRPr="00495D84" w:rsidRDefault="00E94096" w:rsidP="003A4D08">
            <w:pPr>
              <w:pStyle w:val="TAN"/>
            </w:pPr>
            <w:r>
              <w:t xml:space="preserve">NOTE </w:t>
            </w:r>
            <w:r w:rsidRPr="00495D84">
              <w:t>2</w:t>
            </w:r>
            <w:r>
              <w:t>:</w:t>
            </w:r>
            <w:r w:rsidR="00682750" w:rsidRPr="00495D84">
              <w:tab/>
              <w:t>These</w:t>
            </w:r>
            <w:r w:rsidR="00B27C84">
              <w:t xml:space="preserve"> </w:t>
            </w:r>
            <w:r w:rsidR="00682750" w:rsidRPr="00495D84">
              <w:t>values</w:t>
            </w:r>
            <w:r w:rsidR="00B27C84">
              <w:t xml:space="preserve"> </w:t>
            </w:r>
            <w:r w:rsidR="00682750" w:rsidRPr="00495D84">
              <w:t>have</w:t>
            </w:r>
            <w:r w:rsidR="00B27C84">
              <w:t xml:space="preserve"> </w:t>
            </w:r>
            <w:r w:rsidR="00682750" w:rsidRPr="00495D84">
              <w:t>been</w:t>
            </w:r>
            <w:r w:rsidR="00B27C84">
              <w:t xml:space="preserve"> </w:t>
            </w:r>
            <w:r w:rsidR="00682750" w:rsidRPr="00495D84">
              <w:t>derived</w:t>
            </w:r>
            <w:r w:rsidR="00B27C84">
              <w:t xml:space="preserve"> </w:t>
            </w:r>
            <w:r w:rsidR="00682750" w:rsidRPr="00495D84">
              <w:t>from</w:t>
            </w:r>
            <w:r w:rsidR="00B27C84">
              <w:t xml:space="preserve"> </w:t>
            </w:r>
            <w:r w:rsidR="00682750" w:rsidRPr="00495D84">
              <w:t>other</w:t>
            </w:r>
            <w:r w:rsidR="00B27C84">
              <w:t xml:space="preserve"> </w:t>
            </w:r>
            <w:r w:rsidR="00682750" w:rsidRPr="00495D84">
              <w:t>parameters</w:t>
            </w:r>
            <w:r w:rsidR="00B27C84">
              <w:t xml:space="preserve"> </w:t>
            </w:r>
            <w:r w:rsidR="00682750" w:rsidRPr="00495D84">
              <w:t>for</w:t>
            </w:r>
            <w:r w:rsidR="00B27C84">
              <w:t xml:space="preserve"> </w:t>
            </w:r>
            <w:r w:rsidR="00682750" w:rsidRPr="00495D84">
              <w:t>information</w:t>
            </w:r>
            <w:r w:rsidR="00B27C84">
              <w:t xml:space="preserve"> </w:t>
            </w:r>
            <w:r w:rsidR="00682750" w:rsidRPr="00495D84">
              <w:t>purposes</w:t>
            </w:r>
            <w:r w:rsidR="00B27C84">
              <w:t xml:space="preserve"> </w:t>
            </w:r>
            <w:r w:rsidR="00682750" w:rsidRPr="00495D84">
              <w:t>(as</w:t>
            </w:r>
            <w:r w:rsidR="00B27C84">
              <w:t xml:space="preserve"> </w:t>
            </w:r>
            <w:r w:rsidR="00682750" w:rsidRPr="00495D84">
              <w:t>per</w:t>
            </w:r>
            <w:r w:rsidR="00B27C84">
              <w:t xml:space="preserve"> </w:t>
            </w:r>
            <w:r w:rsidR="00682750" w:rsidRPr="00495D84">
              <w:t>TS</w:t>
            </w:r>
            <w:r w:rsidR="00B27C84">
              <w:t xml:space="preserve"> </w:t>
            </w:r>
            <w:r w:rsidR="00682750" w:rsidRPr="00495D84">
              <w:t>38.213</w:t>
            </w:r>
            <w:r w:rsidR="00B27C84">
              <w:t xml:space="preserve"> </w:t>
            </w:r>
            <w:r w:rsidR="00682750" w:rsidRPr="00495D84">
              <w:t>[3]).</w:t>
            </w:r>
            <w:r w:rsidR="00B27C84">
              <w:t xml:space="preserve"> </w:t>
            </w:r>
            <w:r w:rsidR="00682750" w:rsidRPr="00495D84">
              <w:t>They</w:t>
            </w:r>
            <w:r w:rsidR="00B27C84">
              <w:t xml:space="preserve"> </w:t>
            </w:r>
            <w:r w:rsidR="00682750" w:rsidRPr="00495D84">
              <w:t>are</w:t>
            </w:r>
            <w:r w:rsidR="00B27C84">
              <w:t xml:space="preserve"> </w:t>
            </w:r>
            <w:r w:rsidR="00682750" w:rsidRPr="00495D84">
              <w:t>not</w:t>
            </w:r>
            <w:r w:rsidR="00B27C84">
              <w:t xml:space="preserve"> </w:t>
            </w:r>
            <w:r w:rsidR="00682750" w:rsidRPr="00495D84">
              <w:t>settable</w:t>
            </w:r>
            <w:r w:rsidR="00B27C84">
              <w:t xml:space="preserve"> </w:t>
            </w:r>
            <w:r w:rsidR="00682750" w:rsidRPr="00495D84">
              <w:t>parameters</w:t>
            </w:r>
            <w:r w:rsidR="00B27C84">
              <w:t xml:space="preserve"> </w:t>
            </w:r>
            <w:r w:rsidR="00682750" w:rsidRPr="00495D84">
              <w:t>themselves.</w:t>
            </w:r>
          </w:p>
        </w:tc>
      </w:tr>
    </w:tbl>
    <w:p w14:paraId="1AD4CBCF" w14:textId="77777777" w:rsidR="00F75CBD" w:rsidRPr="00495D84" w:rsidRDefault="00F75CBD" w:rsidP="001268B4">
      <w:pPr>
        <w:rPr>
          <w:rFonts w:eastAsia="MS Mincho"/>
        </w:rPr>
      </w:pPr>
    </w:p>
    <w:p w14:paraId="7C9C829D" w14:textId="77777777" w:rsidR="001268B4" w:rsidRPr="00495D84" w:rsidRDefault="001268B4" w:rsidP="001268B4">
      <w:pPr>
        <w:keepNext/>
        <w:keepLines/>
        <w:spacing w:before="120"/>
        <w:ind w:left="1418" w:hanging="1418"/>
        <w:outlineLvl w:val="3"/>
        <w:rPr>
          <w:rFonts w:ascii="Arial" w:hAnsi="Arial"/>
          <w:sz w:val="24"/>
        </w:rPr>
      </w:pPr>
      <w:r w:rsidRPr="00495D84">
        <w:rPr>
          <w:rFonts w:ascii="Arial" w:hAnsi="Arial"/>
          <w:sz w:val="24"/>
        </w:rPr>
        <w:t>A.3.10.1.4</w:t>
      </w:r>
      <w:r w:rsidRPr="00495D84">
        <w:rPr>
          <w:rFonts w:ascii="Arial" w:hAnsi="Arial"/>
          <w:sz w:val="24"/>
        </w:rPr>
        <w:tab/>
        <w:t>SSB pattern 4 in FR1: SSB allocation for SSB SCS=30 kHz in 40 MHz</w:t>
      </w:r>
    </w:p>
    <w:p w14:paraId="7C9C829E" w14:textId="77777777" w:rsidR="001268B4" w:rsidRPr="00495D84" w:rsidRDefault="001268B4" w:rsidP="0094339A">
      <w:pPr>
        <w:pStyle w:val="TH"/>
      </w:pPr>
      <w:r w:rsidRPr="00495D84">
        <w:t>Table A.3.10.1.4-1: SSB.4 FR1: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701"/>
      </w:tblGrid>
      <w:tr w:rsidR="001268B4" w:rsidRPr="00495D84" w14:paraId="7C9C82A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A2A9C85" w:rsidR="001268B4" w:rsidRPr="00495D84" w:rsidRDefault="001268B4" w:rsidP="00F75CBD">
            <w:pPr>
              <w:pStyle w:val="TAC"/>
              <w:rPr>
                <w:b/>
              </w:rPr>
            </w:pPr>
            <w:r w:rsidRPr="00495D84">
              <w:rPr>
                <w:b/>
              </w:rPr>
              <w:t>SSB</w:t>
            </w:r>
            <w:r w:rsidR="00B27C84">
              <w:rPr>
                <w:b/>
              </w:rPr>
              <w:t xml:space="preserve"> </w:t>
            </w:r>
            <w:r w:rsidRPr="00495D84">
              <w:rPr>
                <w:b/>
              </w:rPr>
              <w:t>Parameters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495D84" w:rsidRDefault="001268B4" w:rsidP="00F75CBD">
            <w:pPr>
              <w:pStyle w:val="TAC"/>
              <w:rPr>
                <w:b/>
              </w:rPr>
            </w:pPr>
            <w:r w:rsidRPr="00495D84">
              <w:rPr>
                <w:b/>
              </w:rPr>
              <w:t>Values</w:t>
            </w:r>
          </w:p>
        </w:tc>
      </w:tr>
      <w:tr w:rsidR="000C66B4" w:rsidRPr="00495D84" w14:paraId="7C9C82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1E818CB0" w:rsidR="000C66B4" w:rsidRPr="00495D84" w:rsidRDefault="000C66B4" w:rsidP="00F75CBD">
            <w:pPr>
              <w:pStyle w:val="TAL"/>
            </w:pPr>
            <w:r w:rsidRPr="00495D84" w:rsidDel="00390D77">
              <w:t>Channel</w:t>
            </w:r>
            <w:r w:rsidR="00B27C84">
              <w:t xml:space="preserve"> </w:t>
            </w:r>
            <w:r w:rsidRPr="00495D84" w:rsidDel="00390D77">
              <w:t>bandwidth</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3" w14:textId="548F0083" w:rsidR="000C66B4" w:rsidRPr="00495D84" w:rsidRDefault="000C66B4" w:rsidP="00F75CBD">
            <w:pPr>
              <w:pStyle w:val="TAL"/>
            </w:pPr>
            <w:r w:rsidRPr="00495D84">
              <w:t>40</w:t>
            </w:r>
            <w:r w:rsidR="00B27C84">
              <w:t xml:space="preserve"> </w:t>
            </w:r>
            <w:r w:rsidRPr="00495D84">
              <w:t>MHz</w:t>
            </w:r>
          </w:p>
        </w:tc>
      </w:tr>
      <w:tr w:rsidR="000C66B4" w:rsidRPr="00495D84" w14:paraId="7C9C82A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3EB5452B" w:rsidR="000C66B4" w:rsidRPr="00495D84" w:rsidRDefault="000C66B4" w:rsidP="00F75CBD">
            <w:pPr>
              <w:pStyle w:val="TAL"/>
            </w:pPr>
            <w:r w:rsidRPr="00495D84" w:rsidDel="00390D77">
              <w:t>SSB</w:t>
            </w:r>
            <w:r w:rsidR="00B27C84">
              <w:t xml:space="preserve"> </w:t>
            </w:r>
            <w:r w:rsidRPr="00495D84" w:rsidDel="00390D77">
              <w:t>SCS</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6" w14:textId="59F9E75D" w:rsidR="000C66B4" w:rsidRPr="00495D84" w:rsidRDefault="000C66B4" w:rsidP="00F75CBD">
            <w:pPr>
              <w:pStyle w:val="TAL"/>
            </w:pPr>
            <w:r w:rsidRPr="00495D84">
              <w:t>30</w:t>
            </w:r>
            <w:r w:rsidR="00B27C84">
              <w:t xml:space="preserve"> </w:t>
            </w:r>
            <w:r w:rsidRPr="00495D84">
              <w:t>kHz</w:t>
            </w:r>
          </w:p>
        </w:tc>
      </w:tr>
      <w:tr w:rsidR="000C66B4" w:rsidRPr="00495D84" w14:paraId="7C9C82A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6A95AA94" w:rsidR="000C66B4" w:rsidRPr="00495D84" w:rsidRDefault="000C66B4" w:rsidP="00F75CB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9" w14:textId="2FC09BE7" w:rsidR="000C66B4" w:rsidRPr="00495D84" w:rsidRDefault="000C66B4" w:rsidP="00F75CBD">
            <w:pPr>
              <w:pStyle w:val="TAL"/>
            </w:pPr>
            <w:r w:rsidRPr="00495D84">
              <w:t>20</w:t>
            </w:r>
            <w:r w:rsidR="00B27C84">
              <w:t xml:space="preserve"> </w:t>
            </w:r>
            <w:r w:rsidRPr="00495D84">
              <w:t>ms</w:t>
            </w:r>
          </w:p>
        </w:tc>
      </w:tr>
      <w:tr w:rsidR="000C66B4" w:rsidRPr="00495D84" w14:paraId="7C9C82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10CAFB4A" w:rsidR="000C66B4" w:rsidRPr="00495D84" w:rsidRDefault="000C66B4" w:rsidP="00F75CB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495D84" w:rsidRDefault="000C66B4" w:rsidP="00F75CBD">
            <w:pPr>
              <w:pStyle w:val="TAL"/>
            </w:pPr>
            <w:r w:rsidRPr="00495D84">
              <w:t>2</w:t>
            </w:r>
          </w:p>
        </w:tc>
      </w:tr>
      <w:tr w:rsidR="000C66B4" w:rsidRPr="00495D84" w14:paraId="7C9C82B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5788B319" w:rsidR="000C66B4" w:rsidRPr="00495D84" w:rsidRDefault="000C66B4" w:rsidP="00F75CB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7C9C82AF" w14:textId="77777777" w:rsidR="000C66B4" w:rsidRPr="00495D84" w:rsidRDefault="000C66B4" w:rsidP="00F75CBD">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7C9C82B0" w14:textId="77777777" w:rsidR="000C66B4" w:rsidRPr="00495D84" w:rsidRDefault="000C66B4" w:rsidP="00F75CBD">
            <w:pPr>
              <w:pStyle w:val="TAL"/>
            </w:pPr>
            <w:r w:rsidRPr="00495D84">
              <w:t>1</w:t>
            </w:r>
          </w:p>
        </w:tc>
      </w:tr>
      <w:tr w:rsidR="000C66B4" w:rsidRPr="00495D84" w14:paraId="7C9C82B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4A9FBB3" w:rsidR="000C66B4" w:rsidRPr="00495D84" w:rsidRDefault="000C66B4" w:rsidP="00F75CB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7C9C82B3" w14:textId="27D4F976" w:rsidR="000C66B4" w:rsidRPr="00495D84" w:rsidRDefault="000C66B4" w:rsidP="00F75CBD">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7C9C82B4" w14:textId="77777777" w:rsidR="000C66B4" w:rsidRPr="00495D84" w:rsidRDefault="000C66B4" w:rsidP="00F75CBD">
            <w:pPr>
              <w:pStyle w:val="TAL"/>
            </w:pPr>
            <w:r w:rsidRPr="00495D84">
              <w:t>8-11</w:t>
            </w:r>
          </w:p>
        </w:tc>
      </w:tr>
      <w:tr w:rsidR="000B20E2" w:rsidRPr="00495D84" w14:paraId="0EC74BC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00C7627C" w:rsidR="000B20E2" w:rsidRPr="00495D84" w:rsidDel="00390D77" w:rsidRDefault="000B20E2" w:rsidP="00F75CB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429B40E1" w14:textId="4A4BB302" w:rsidR="000B20E2" w:rsidRPr="00495D84" w:rsidRDefault="000B20E2" w:rsidP="00F75CBD">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5914D1F3" w14:textId="551F35F5" w:rsidR="000B20E2" w:rsidRPr="00495D84" w:rsidRDefault="000B20E2" w:rsidP="00F75CBD">
            <w:pPr>
              <w:pStyle w:val="TAL"/>
            </w:pPr>
            <w:r w:rsidRPr="00495D84">
              <w:rPr>
                <w:lang w:eastAsia="zh-TW"/>
              </w:rPr>
              <w:t>0</w:t>
            </w:r>
          </w:p>
        </w:tc>
      </w:tr>
      <w:tr w:rsidR="000B20E2" w:rsidRPr="00495D84" w14:paraId="1021F98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4012291" w:rsidR="000B20E2" w:rsidRPr="00495D84" w:rsidDel="00390D77" w:rsidRDefault="000B20E2" w:rsidP="00F75CB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35" w:type="dxa"/>
            <w:gridSpan w:val="2"/>
            <w:tcBorders>
              <w:top w:val="single" w:sz="4" w:space="0" w:color="auto"/>
              <w:left w:val="single" w:sz="4" w:space="0" w:color="auto"/>
              <w:bottom w:val="single" w:sz="4" w:space="0" w:color="auto"/>
              <w:right w:val="single" w:sz="4" w:space="0" w:color="auto"/>
            </w:tcBorders>
          </w:tcPr>
          <w:p w14:paraId="384A295F" w14:textId="79866323" w:rsidR="000B20E2" w:rsidRPr="00495D84" w:rsidRDefault="000B20E2" w:rsidP="00F75CB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2B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17A65255" w:rsidR="001268B4" w:rsidRPr="00495D84" w:rsidRDefault="000E08B6" w:rsidP="00F75CB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35" w:type="dxa"/>
            <w:gridSpan w:val="2"/>
            <w:tcBorders>
              <w:top w:val="single" w:sz="4" w:space="0" w:color="auto"/>
              <w:left w:val="single" w:sz="4" w:space="0" w:color="auto"/>
              <w:bottom w:val="single" w:sz="4" w:space="0" w:color="auto"/>
              <w:right w:val="single" w:sz="4" w:space="0" w:color="auto"/>
            </w:tcBorders>
            <w:hideMark/>
          </w:tcPr>
          <w:p w14:paraId="7C9C82B7" w14:textId="47C68463" w:rsidR="001268B4" w:rsidRPr="00495D84" w:rsidRDefault="001268B4" w:rsidP="00F75CB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BB" w14:textId="77777777" w:rsidTr="00E94096">
        <w:trPr>
          <w:jc w:val="center"/>
        </w:trPr>
        <w:tc>
          <w:tcPr>
            <w:tcW w:w="8217" w:type="dxa"/>
            <w:gridSpan w:val="3"/>
            <w:tcBorders>
              <w:top w:val="single" w:sz="4" w:space="0" w:color="auto"/>
              <w:left w:val="single" w:sz="4" w:space="0" w:color="auto"/>
              <w:bottom w:val="single" w:sz="4" w:space="0" w:color="auto"/>
              <w:right w:val="single" w:sz="4" w:space="0" w:color="auto"/>
            </w:tcBorders>
            <w:hideMark/>
          </w:tcPr>
          <w:p w14:paraId="7C9C82B9" w14:textId="6514D90E" w:rsidR="001268B4" w:rsidRPr="00495D84" w:rsidRDefault="00E94096" w:rsidP="00F75CBD">
            <w:pPr>
              <w:pStyle w:val="TAN"/>
            </w:pPr>
            <w:r>
              <w:t xml:space="preserve">NOTE </w:t>
            </w:r>
            <w:r w:rsidRPr="00495D84">
              <w:t>1</w:t>
            </w:r>
            <w:r>
              <w:t>:</w:t>
            </w:r>
            <w:r w:rsidR="001268B4" w:rsidRPr="00495D84">
              <w:rPr>
                <w:lang w:eastAsia="zh-CN"/>
              </w:rPr>
              <w:tab/>
            </w:r>
            <w:r w:rsidR="000E08B6">
              <w:rPr>
                <w:lang w:eastAsia="zh-CN"/>
              </w:rPr>
              <w:t>P</w:t>
            </w:r>
            <w:r w:rsidR="001268B4" w:rsidRPr="00495D84">
              <w:t>RBs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4FFA0D40" w14:textId="72EB83C1" w:rsidR="006D564F" w:rsidRPr="00495D84" w:rsidRDefault="00E94096" w:rsidP="00F75CBD">
            <w:pPr>
              <w:pStyle w:val="TAN"/>
            </w:pPr>
            <w:r>
              <w:t xml:space="preserve">NOTE </w:t>
            </w:r>
            <w:r w:rsidRPr="00495D84">
              <w:t>2</w:t>
            </w:r>
            <w:r>
              <w:t>:</w:t>
            </w:r>
            <w:r w:rsidR="001268B4" w:rsidRPr="00495D84">
              <w:rPr>
                <w:lang w:eastAsia="zh-CN"/>
              </w:rPr>
              <w:tab/>
            </w:r>
            <w:r w:rsidR="001268B4" w:rsidRPr="00495D84">
              <w:t>Symbols</w:t>
            </w:r>
            <w:r w:rsidR="00B27C84">
              <w:t xml:space="preserve"> </w:t>
            </w:r>
            <w:r w:rsidR="001268B4" w:rsidRPr="00495D84">
              <w:t>4-7</w:t>
            </w:r>
            <w:r w:rsidR="00B27C84">
              <w:t xml:space="preserve"> </w:t>
            </w:r>
            <w:r w:rsidR="001268B4" w:rsidRPr="00495D84">
              <w:t>is</w:t>
            </w:r>
            <w:r w:rsidR="00B27C84">
              <w:t xml:space="preserve"> </w:t>
            </w:r>
            <w:r w:rsidR="001268B4" w:rsidRPr="00495D84">
              <w:t>chosen,</w:t>
            </w:r>
            <w:r w:rsidR="00B27C84">
              <w:t xml:space="preserve"> </w:t>
            </w:r>
            <w:r w:rsidR="001268B4" w:rsidRPr="00495D84">
              <w:t>if</w:t>
            </w:r>
            <w:r w:rsidR="00B27C84">
              <w:t xml:space="preserve"> </w:t>
            </w:r>
            <w:r w:rsidR="001268B4" w:rsidRPr="00495D84">
              <w:t>the</w:t>
            </w:r>
            <w:r w:rsidR="00B27C84">
              <w:t xml:space="preserve"> </w:t>
            </w:r>
            <w:r w:rsidR="001268B4" w:rsidRPr="00495D84">
              <w:t>SSB</w:t>
            </w:r>
            <w:r w:rsidR="00B27C84">
              <w:t xml:space="preserve"> </w:t>
            </w:r>
            <w:r w:rsidR="001268B4" w:rsidRPr="00495D84">
              <w:t>pattern</w:t>
            </w:r>
            <w:r w:rsidR="00B27C84">
              <w:t xml:space="preserve"> </w:t>
            </w:r>
            <w:r w:rsidR="001268B4" w:rsidRPr="00495D84">
              <w:t>Case</w:t>
            </w:r>
            <w:r w:rsidR="00B27C84">
              <w:t xml:space="preserve"> </w:t>
            </w:r>
            <w:r w:rsidR="001268B4" w:rsidRPr="00495D84">
              <w:t>B</w:t>
            </w:r>
            <w:r w:rsidR="00B27C84">
              <w:t xml:space="preserve"> </w:t>
            </w:r>
            <w:r w:rsidR="001268B4" w:rsidRPr="00495D84">
              <w:t>should</w:t>
            </w:r>
            <w:r w:rsidR="00B27C84">
              <w:t xml:space="preserve"> </w:t>
            </w:r>
            <w:r w:rsidR="001268B4" w:rsidRPr="00495D84">
              <w:t>be</w:t>
            </w:r>
            <w:r w:rsidR="00B27C84">
              <w:t xml:space="preserve"> </w:t>
            </w:r>
            <w:r w:rsidR="001268B4" w:rsidRPr="00495D84">
              <w:t>used</w:t>
            </w:r>
            <w:r w:rsidR="00B27C84">
              <w:t xml:space="preserve"> </w:t>
            </w:r>
            <w:r w:rsidR="001268B4" w:rsidRPr="00495D84">
              <w:t>for</w:t>
            </w:r>
            <w:r w:rsidR="00B27C84">
              <w:t xml:space="preserve"> </w:t>
            </w:r>
            <w:r w:rsidR="001268B4" w:rsidRPr="00495D84">
              <w:t>the</w:t>
            </w:r>
            <w:r w:rsidR="00B27C84">
              <w:t xml:space="preserve"> </w:t>
            </w:r>
            <w:r w:rsidR="001268B4" w:rsidRPr="00495D84">
              <w:t>current</w:t>
            </w:r>
            <w:r w:rsidR="00B27C84">
              <w:t xml:space="preserve"> </w:t>
            </w:r>
            <w:r w:rsidR="001268B4" w:rsidRPr="00495D84">
              <w:t>band</w:t>
            </w:r>
            <w:r w:rsidR="00B27C84">
              <w:t xml:space="preserve"> </w:t>
            </w:r>
            <w:r w:rsidR="001268B4" w:rsidRPr="00495D84">
              <w:t>as</w:t>
            </w:r>
            <w:r w:rsidR="00B27C84">
              <w:t xml:space="preserve"> </w:t>
            </w:r>
            <w:r w:rsidR="001268B4" w:rsidRPr="00495D84">
              <w:t>indicated</w:t>
            </w:r>
            <w:r w:rsidR="00B27C84">
              <w:t xml:space="preserve"> </w:t>
            </w:r>
            <w:r w:rsidR="001268B4" w:rsidRPr="00495D84">
              <w:t>by</w:t>
            </w:r>
            <w:r w:rsidR="00B27C84">
              <w:t xml:space="preserve"> </w:t>
            </w:r>
            <w:r>
              <w:t>table</w:t>
            </w:r>
            <w:r w:rsidR="00B27C84">
              <w:t xml:space="preserve"> </w:t>
            </w:r>
            <w:r w:rsidR="001268B4" w:rsidRPr="00495D84">
              <w:t>5.4.3.3-1</w:t>
            </w:r>
            <w:r w:rsidR="00B27C84">
              <w:t xml:space="preserve"> </w:t>
            </w:r>
            <w:r w:rsidR="001268B4" w:rsidRPr="00495D84">
              <w:t>of</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r w:rsidR="001268B4" w:rsidRPr="00495D84">
              <w:t>Otherwise,</w:t>
            </w:r>
            <w:r w:rsidR="00B27C84">
              <w:t xml:space="preserve"> </w:t>
            </w:r>
            <w:r w:rsidR="001268B4" w:rsidRPr="00495D84">
              <w:t>symbol</w:t>
            </w:r>
            <w:r w:rsidR="00B27C84">
              <w:t xml:space="preserve"> </w:t>
            </w:r>
            <w:r w:rsidR="001268B4" w:rsidRPr="00495D84">
              <w:t>2-5</w:t>
            </w:r>
            <w:r w:rsidR="00B27C84">
              <w:t xml:space="preserve"> </w:t>
            </w:r>
            <w:r w:rsidR="001268B4" w:rsidRPr="00495D84">
              <w:t>is</w:t>
            </w:r>
            <w:r w:rsidR="00B27C84">
              <w:t xml:space="preserve"> </w:t>
            </w:r>
            <w:r w:rsidR="001268B4" w:rsidRPr="00495D84">
              <w:t>chosen.</w:t>
            </w:r>
          </w:p>
          <w:p w14:paraId="7C9C82BA" w14:textId="77CA0C12" w:rsidR="001268B4" w:rsidRPr="00495D84" w:rsidRDefault="00E94096" w:rsidP="00F75CBD">
            <w:pPr>
              <w:pStyle w:val="TAN"/>
            </w:pPr>
            <w:r>
              <w:t xml:space="preserve">NOTE </w:t>
            </w:r>
            <w:r w:rsidRPr="00495D84">
              <w:t>3</w:t>
            </w:r>
            <w:r>
              <w:t>:</w:t>
            </w:r>
            <w:r w:rsidR="006D564F" w:rsidRPr="00495D84">
              <w:tab/>
              <w:t>These</w:t>
            </w:r>
            <w:r w:rsidR="00B27C84">
              <w:t xml:space="preserve"> </w:t>
            </w:r>
            <w:r w:rsidR="006D564F" w:rsidRPr="00495D84">
              <w:t>values</w:t>
            </w:r>
            <w:r w:rsidR="00B27C84">
              <w:t xml:space="preserve"> </w:t>
            </w:r>
            <w:r w:rsidR="006D564F" w:rsidRPr="00495D84">
              <w:t>have</w:t>
            </w:r>
            <w:r w:rsidR="00B27C84">
              <w:t xml:space="preserve"> </w:t>
            </w:r>
            <w:r w:rsidR="006D564F" w:rsidRPr="00495D84">
              <w:t>been</w:t>
            </w:r>
            <w:r w:rsidR="00B27C84">
              <w:t xml:space="preserve"> </w:t>
            </w:r>
            <w:r w:rsidR="006D564F" w:rsidRPr="00495D84">
              <w:t>derived</w:t>
            </w:r>
            <w:r w:rsidR="00B27C84">
              <w:t xml:space="preserve"> </w:t>
            </w:r>
            <w:r w:rsidR="006D564F" w:rsidRPr="00495D84">
              <w:t>from</w:t>
            </w:r>
            <w:r w:rsidR="00B27C84">
              <w:t xml:space="preserve"> </w:t>
            </w:r>
            <w:r w:rsidR="006D564F" w:rsidRPr="00495D84">
              <w:t>other</w:t>
            </w:r>
            <w:r w:rsidR="00B27C84">
              <w:t xml:space="preserve"> </w:t>
            </w:r>
            <w:r w:rsidR="006D564F" w:rsidRPr="00495D84">
              <w:t>parameters</w:t>
            </w:r>
            <w:r w:rsidR="00B27C84">
              <w:t xml:space="preserve"> </w:t>
            </w:r>
            <w:r w:rsidR="006D564F" w:rsidRPr="00495D84">
              <w:t>for</w:t>
            </w:r>
            <w:r w:rsidR="00B27C84">
              <w:t xml:space="preserve"> </w:t>
            </w:r>
            <w:r w:rsidR="006D564F" w:rsidRPr="00495D84">
              <w:t>information</w:t>
            </w:r>
            <w:r w:rsidR="00B27C84">
              <w:t xml:space="preserve"> </w:t>
            </w:r>
            <w:r w:rsidR="006D564F" w:rsidRPr="00495D84">
              <w:t>purposes</w:t>
            </w:r>
            <w:r w:rsidR="00B27C84">
              <w:t xml:space="preserve"> </w:t>
            </w:r>
            <w:r w:rsidR="006D564F" w:rsidRPr="00495D84">
              <w:t>(as</w:t>
            </w:r>
            <w:r w:rsidR="00B27C84">
              <w:t xml:space="preserve"> </w:t>
            </w:r>
            <w:r w:rsidR="006D564F" w:rsidRPr="00495D84">
              <w:t>per</w:t>
            </w:r>
            <w:r w:rsidR="00B27C84">
              <w:t xml:space="preserve"> </w:t>
            </w:r>
            <w:r w:rsidR="006D564F" w:rsidRPr="00495D84">
              <w:t>TS</w:t>
            </w:r>
            <w:r w:rsidR="00B27C84">
              <w:t xml:space="preserve"> </w:t>
            </w:r>
            <w:r w:rsidR="006D564F" w:rsidRPr="00495D84">
              <w:t>38.213</w:t>
            </w:r>
            <w:r w:rsidR="00B27C84">
              <w:t xml:space="preserve"> </w:t>
            </w:r>
            <w:r w:rsidR="006D564F" w:rsidRPr="00495D84">
              <w:t>[3]).</w:t>
            </w:r>
            <w:r w:rsidR="00B27C84">
              <w:t xml:space="preserve"> </w:t>
            </w:r>
            <w:r w:rsidR="006D564F" w:rsidRPr="00495D84">
              <w:t>They</w:t>
            </w:r>
            <w:r w:rsidR="00B27C84">
              <w:t xml:space="preserve"> </w:t>
            </w:r>
            <w:r w:rsidR="006D564F" w:rsidRPr="00495D84">
              <w:t>are</w:t>
            </w:r>
            <w:r w:rsidR="00B27C84">
              <w:t xml:space="preserve"> </w:t>
            </w:r>
            <w:r w:rsidR="006D564F" w:rsidRPr="00495D84">
              <w:t>not</w:t>
            </w:r>
            <w:r w:rsidR="00B27C84">
              <w:t xml:space="preserve"> </w:t>
            </w:r>
            <w:r w:rsidR="006D564F" w:rsidRPr="00495D84">
              <w:t>settable</w:t>
            </w:r>
            <w:r w:rsidR="00B27C84">
              <w:t xml:space="preserve"> </w:t>
            </w:r>
            <w:r w:rsidR="006D564F" w:rsidRPr="00495D84">
              <w:t>parameters</w:t>
            </w:r>
            <w:r w:rsidR="00B27C84">
              <w:t xml:space="preserve"> </w:t>
            </w:r>
            <w:r w:rsidR="006D564F" w:rsidRPr="00495D84">
              <w:t>themselves.</w:t>
            </w:r>
          </w:p>
        </w:tc>
      </w:tr>
    </w:tbl>
    <w:p w14:paraId="7C9C82BC" w14:textId="460E556B" w:rsidR="001268B4" w:rsidRPr="00495D84" w:rsidRDefault="001268B4" w:rsidP="001268B4">
      <w:pPr>
        <w:rPr>
          <w:rFonts w:eastAsia="MS Mincho"/>
        </w:rPr>
      </w:pPr>
    </w:p>
    <w:p w14:paraId="403F42C3" w14:textId="77777777" w:rsidR="003A4D08" w:rsidRPr="00495D84" w:rsidRDefault="003A4D08" w:rsidP="003A4D08">
      <w:pPr>
        <w:pStyle w:val="Heading4"/>
      </w:pPr>
      <w:r w:rsidRPr="00495D84">
        <w:lastRenderedPageBreak/>
        <w:t>A.3.10.1.5</w:t>
      </w:r>
      <w:r w:rsidRPr="00495D84">
        <w:tab/>
        <w:t xml:space="preserve">SSB pattern 5 in FR1: </w:t>
      </w:r>
      <w:r w:rsidRPr="00495D84">
        <w:rPr>
          <w:lang w:eastAsia="ja-JP"/>
        </w:rPr>
        <w:t xml:space="preserve">SSB </w:t>
      </w:r>
      <w:r w:rsidRPr="00495D84">
        <w:t>allocation</w:t>
      </w:r>
      <w:r w:rsidRPr="00495D84">
        <w:rPr>
          <w:lang w:eastAsia="ja-JP"/>
        </w:rPr>
        <w:t xml:space="preserve"> for SSB SCS=15 kHz starting from odd SFN in 10 MHz</w:t>
      </w:r>
    </w:p>
    <w:p w14:paraId="55F10C9A" w14:textId="77777777" w:rsidR="003A4D08" w:rsidRPr="00495D84" w:rsidRDefault="003A4D08" w:rsidP="0094339A">
      <w:pPr>
        <w:pStyle w:val="TH"/>
      </w:pPr>
      <w:r w:rsidRPr="00495D84">
        <w:t>Table A.3.10.1.5-1: SSB.5 FR1: SSB 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111"/>
      </w:tblGrid>
      <w:tr w:rsidR="003A4D08" w:rsidRPr="00495D84" w14:paraId="6DE81ACB"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5CD1D65D"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111" w:type="dxa"/>
            <w:tcBorders>
              <w:top w:val="single" w:sz="4" w:space="0" w:color="auto"/>
              <w:left w:val="single" w:sz="4" w:space="0" w:color="auto"/>
              <w:bottom w:val="single" w:sz="4" w:space="0" w:color="auto"/>
              <w:right w:val="single" w:sz="4" w:space="0" w:color="auto"/>
            </w:tcBorders>
            <w:hideMark/>
          </w:tcPr>
          <w:p w14:paraId="33FF8D9A" w14:textId="77777777" w:rsidR="003A4D08" w:rsidRPr="00495D84" w:rsidRDefault="003A4D08" w:rsidP="00E833B2">
            <w:pPr>
              <w:pStyle w:val="TAC"/>
              <w:rPr>
                <w:b/>
              </w:rPr>
            </w:pPr>
            <w:r w:rsidRPr="00495D84">
              <w:rPr>
                <w:b/>
              </w:rPr>
              <w:t>Values</w:t>
            </w:r>
          </w:p>
        </w:tc>
      </w:tr>
      <w:tr w:rsidR="003A4D08" w:rsidRPr="00495D84" w14:paraId="2E01A4E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6663150A" w:rsidR="003A4D08" w:rsidRPr="00495D84" w:rsidRDefault="003A4D08" w:rsidP="00E833B2">
            <w:pPr>
              <w:pStyle w:val="TAL"/>
            </w:pPr>
            <w:r w:rsidRPr="00495D84">
              <w:t>Channel</w:t>
            </w:r>
            <w:r w:rsidR="00B27C84">
              <w:t xml:space="preserve"> </w:t>
            </w:r>
            <w:r w:rsidRPr="00495D84">
              <w:t>bandwidth</w:t>
            </w:r>
          </w:p>
        </w:tc>
        <w:tc>
          <w:tcPr>
            <w:tcW w:w="4111" w:type="dxa"/>
            <w:tcBorders>
              <w:top w:val="single" w:sz="4" w:space="0" w:color="auto"/>
              <w:left w:val="single" w:sz="4" w:space="0" w:color="auto"/>
              <w:bottom w:val="single" w:sz="4" w:space="0" w:color="auto"/>
              <w:right w:val="single" w:sz="4" w:space="0" w:color="auto"/>
            </w:tcBorders>
            <w:hideMark/>
          </w:tcPr>
          <w:p w14:paraId="76B23755" w14:textId="4B528684" w:rsidR="003A4D08" w:rsidRPr="00495D84" w:rsidRDefault="003A4D08" w:rsidP="00E833B2">
            <w:pPr>
              <w:pStyle w:val="TAL"/>
            </w:pPr>
            <w:r w:rsidRPr="00495D84">
              <w:t>10</w:t>
            </w:r>
            <w:r w:rsidR="00B27C84">
              <w:t xml:space="preserve"> </w:t>
            </w:r>
            <w:r w:rsidRPr="00495D84">
              <w:t>MHz</w:t>
            </w:r>
          </w:p>
        </w:tc>
      </w:tr>
      <w:tr w:rsidR="003A4D08" w:rsidRPr="00495D84" w14:paraId="6B4B71F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5BE6A1EA" w:rsidR="003A4D08" w:rsidRPr="00495D84" w:rsidRDefault="003A4D08" w:rsidP="00E833B2">
            <w:pPr>
              <w:pStyle w:val="TAL"/>
            </w:pPr>
            <w:r w:rsidRPr="00495D84">
              <w:t>SSB</w:t>
            </w:r>
            <w:r w:rsidR="00B27C84">
              <w:t xml:space="preserve"> </w:t>
            </w:r>
            <w:r w:rsidRPr="00495D84">
              <w:t>SCS</w:t>
            </w:r>
          </w:p>
        </w:tc>
        <w:tc>
          <w:tcPr>
            <w:tcW w:w="4111" w:type="dxa"/>
            <w:tcBorders>
              <w:top w:val="single" w:sz="4" w:space="0" w:color="auto"/>
              <w:left w:val="single" w:sz="4" w:space="0" w:color="auto"/>
              <w:bottom w:val="single" w:sz="4" w:space="0" w:color="auto"/>
              <w:right w:val="single" w:sz="4" w:space="0" w:color="auto"/>
            </w:tcBorders>
            <w:hideMark/>
          </w:tcPr>
          <w:p w14:paraId="34599239" w14:textId="27B539CD" w:rsidR="003A4D08" w:rsidRPr="00495D84" w:rsidRDefault="003A4D08" w:rsidP="00E833B2">
            <w:pPr>
              <w:pStyle w:val="TAL"/>
            </w:pPr>
            <w:r w:rsidRPr="00495D84">
              <w:t>15</w:t>
            </w:r>
            <w:r w:rsidR="00B27C84">
              <w:t xml:space="preserve"> </w:t>
            </w:r>
            <w:r w:rsidRPr="00495D84">
              <w:t>kHz</w:t>
            </w:r>
          </w:p>
        </w:tc>
      </w:tr>
      <w:tr w:rsidR="003A4D08" w:rsidRPr="00495D84" w14:paraId="221E2DA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45A8911F"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11" w:type="dxa"/>
            <w:tcBorders>
              <w:top w:val="single" w:sz="4" w:space="0" w:color="auto"/>
              <w:left w:val="single" w:sz="4" w:space="0" w:color="auto"/>
              <w:bottom w:val="single" w:sz="4" w:space="0" w:color="auto"/>
              <w:right w:val="single" w:sz="4" w:space="0" w:color="auto"/>
            </w:tcBorders>
            <w:hideMark/>
          </w:tcPr>
          <w:p w14:paraId="4BC6BBC4" w14:textId="5E19C2B1" w:rsidR="003A4D08" w:rsidRPr="00495D84" w:rsidRDefault="003A4D08" w:rsidP="00E833B2">
            <w:pPr>
              <w:pStyle w:val="TAL"/>
            </w:pPr>
            <w:r w:rsidRPr="00495D84">
              <w:t>20</w:t>
            </w:r>
            <w:r w:rsidR="00B27C84">
              <w:t xml:space="preserve"> </w:t>
            </w:r>
            <w:r w:rsidRPr="00495D84">
              <w:t>ms</w:t>
            </w:r>
          </w:p>
        </w:tc>
      </w:tr>
      <w:tr w:rsidR="003A4D08" w:rsidRPr="00495D84" w14:paraId="0C791B0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2440420B"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11" w:type="dxa"/>
            <w:tcBorders>
              <w:top w:val="single" w:sz="4" w:space="0" w:color="auto"/>
              <w:left w:val="single" w:sz="4" w:space="0" w:color="auto"/>
              <w:bottom w:val="single" w:sz="4" w:space="0" w:color="auto"/>
              <w:right w:val="single" w:sz="4" w:space="0" w:color="auto"/>
            </w:tcBorders>
            <w:hideMark/>
          </w:tcPr>
          <w:p w14:paraId="48E8224F" w14:textId="77777777" w:rsidR="003A4D08" w:rsidRPr="00495D84" w:rsidRDefault="003A4D08" w:rsidP="00E833B2">
            <w:pPr>
              <w:pStyle w:val="TAL"/>
            </w:pPr>
            <w:r w:rsidRPr="00495D84">
              <w:t>1</w:t>
            </w:r>
          </w:p>
        </w:tc>
      </w:tr>
      <w:tr w:rsidR="003A4D08" w:rsidRPr="00495D84" w14:paraId="22192CE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57E2B6D3"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111" w:type="dxa"/>
            <w:tcBorders>
              <w:top w:val="single" w:sz="4" w:space="0" w:color="auto"/>
              <w:left w:val="single" w:sz="4" w:space="0" w:color="auto"/>
              <w:bottom w:val="single" w:sz="4" w:space="0" w:color="auto"/>
              <w:right w:val="single" w:sz="4" w:space="0" w:color="auto"/>
            </w:tcBorders>
            <w:hideMark/>
          </w:tcPr>
          <w:p w14:paraId="511EB52C" w14:textId="77777777" w:rsidR="003A4D08" w:rsidRPr="00495D84" w:rsidRDefault="003A4D08" w:rsidP="00E833B2">
            <w:pPr>
              <w:pStyle w:val="TAL"/>
            </w:pPr>
            <w:r w:rsidRPr="00495D84">
              <w:t>0</w:t>
            </w:r>
          </w:p>
        </w:tc>
      </w:tr>
      <w:tr w:rsidR="003A4D08" w:rsidRPr="00495D84" w14:paraId="73BC51B3"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4183B0CB"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8D58E2E" w14:textId="77777777" w:rsidR="003A4D08" w:rsidRPr="00495D84" w:rsidRDefault="003A4D08" w:rsidP="00E833B2">
            <w:pPr>
              <w:pStyle w:val="TAL"/>
            </w:pPr>
            <w:r w:rsidRPr="00495D84">
              <w:t>2-5</w:t>
            </w:r>
          </w:p>
        </w:tc>
      </w:tr>
      <w:tr w:rsidR="003A4D08" w:rsidRPr="00495D84" w14:paraId="09CC22A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5FA89A3"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11" w:type="dxa"/>
            <w:tcBorders>
              <w:top w:val="single" w:sz="4" w:space="0" w:color="auto"/>
              <w:left w:val="single" w:sz="4" w:space="0" w:color="auto"/>
              <w:bottom w:val="single" w:sz="4" w:space="0" w:color="auto"/>
              <w:right w:val="single" w:sz="4" w:space="0" w:color="auto"/>
            </w:tcBorders>
            <w:hideMark/>
          </w:tcPr>
          <w:p w14:paraId="36DE50BD" w14:textId="77777777" w:rsidR="003A4D08" w:rsidRPr="00495D84" w:rsidRDefault="003A4D08" w:rsidP="00E833B2">
            <w:pPr>
              <w:pStyle w:val="TAL"/>
            </w:pPr>
            <w:r w:rsidRPr="00495D84">
              <w:t>0</w:t>
            </w:r>
          </w:p>
        </w:tc>
      </w:tr>
      <w:tr w:rsidR="003A4D08" w:rsidRPr="00495D84" w14:paraId="021654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6BD21923"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11" w:type="dxa"/>
            <w:tcBorders>
              <w:top w:val="single" w:sz="4" w:space="0" w:color="auto"/>
              <w:left w:val="single" w:sz="4" w:space="0" w:color="auto"/>
              <w:bottom w:val="single" w:sz="4" w:space="0" w:color="auto"/>
              <w:right w:val="single" w:sz="4" w:space="0" w:color="auto"/>
            </w:tcBorders>
          </w:tcPr>
          <w:p w14:paraId="5675D918" w14:textId="01DA8157"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1761277"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377CBED4"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111" w:type="dxa"/>
            <w:tcBorders>
              <w:top w:val="single" w:sz="4" w:space="0" w:color="auto"/>
              <w:left w:val="single" w:sz="4" w:space="0" w:color="auto"/>
              <w:bottom w:val="single" w:sz="4" w:space="0" w:color="auto"/>
              <w:right w:val="single" w:sz="4" w:space="0" w:color="auto"/>
            </w:tcBorders>
            <w:hideMark/>
          </w:tcPr>
          <w:p w14:paraId="790DCCC8" w14:textId="7EA44DCB"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43D7E74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9AF11CF" w14:textId="15882485"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5C4AFCFA" w14:textId="0147D1BE" w:rsidR="003A4D08" w:rsidRPr="00495D84" w:rsidRDefault="00E94096" w:rsidP="00E833B2">
            <w:pPr>
              <w:pStyle w:val="TAN"/>
            </w:pPr>
            <w:r>
              <w:t xml:space="preserve">NOTE </w:t>
            </w:r>
            <w:r w:rsidRPr="00495D84">
              <w:t>2</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4CD13EB4" w14:textId="77777777" w:rsidR="003A4D08" w:rsidRPr="00495D84" w:rsidRDefault="003A4D08" w:rsidP="003A4D08"/>
    <w:p w14:paraId="125F4F0B" w14:textId="77777777" w:rsidR="003A4D08" w:rsidRPr="00495D84" w:rsidRDefault="003A4D08" w:rsidP="00E428B7">
      <w:pPr>
        <w:pStyle w:val="Heading4"/>
      </w:pPr>
      <w:r w:rsidRPr="00495D84">
        <w:t>A.3.10.1.6</w:t>
      </w:r>
      <w:r w:rsidRPr="00495D84">
        <w:tab/>
        <w:t>SSB pattern 6 in FR1: SSB allocation for SSB SCS=30 kHz starting from odd SFN in 40 MHz</w:t>
      </w:r>
    </w:p>
    <w:p w14:paraId="6D680FB1" w14:textId="77777777" w:rsidR="003A4D08" w:rsidRPr="00495D84" w:rsidRDefault="003A4D08" w:rsidP="0094339A">
      <w:pPr>
        <w:pStyle w:val="TH"/>
      </w:pPr>
      <w:r w:rsidRPr="00495D84">
        <w:t>Table A.3.10.1.6-1: SSB.6 FR1: SSB 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4253"/>
      </w:tblGrid>
      <w:tr w:rsidR="003A4D08" w:rsidRPr="00495D84" w14:paraId="44835A8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B0DB499" w:rsidR="003A4D08" w:rsidRPr="00495D84" w:rsidRDefault="003A4D08" w:rsidP="00E833B2">
            <w:pPr>
              <w:pStyle w:val="TAC"/>
              <w:rPr>
                <w:b/>
              </w:rPr>
            </w:pPr>
            <w:r w:rsidRPr="00495D84">
              <w:rPr>
                <w:b/>
              </w:rPr>
              <w:t>SSB</w:t>
            </w:r>
            <w:r w:rsidR="00B27C84">
              <w:rPr>
                <w:b/>
              </w:rPr>
              <w:t xml:space="preserve"> </w:t>
            </w:r>
            <w:r w:rsidRPr="00495D84">
              <w:rPr>
                <w:b/>
              </w:rPr>
              <w:t>Parameters</w:t>
            </w:r>
          </w:p>
        </w:tc>
        <w:tc>
          <w:tcPr>
            <w:tcW w:w="4253" w:type="dxa"/>
            <w:tcBorders>
              <w:top w:val="single" w:sz="4" w:space="0" w:color="auto"/>
              <w:left w:val="single" w:sz="4" w:space="0" w:color="auto"/>
              <w:bottom w:val="single" w:sz="4" w:space="0" w:color="auto"/>
              <w:right w:val="single" w:sz="4" w:space="0" w:color="auto"/>
            </w:tcBorders>
            <w:hideMark/>
          </w:tcPr>
          <w:p w14:paraId="3ED67640" w14:textId="77777777" w:rsidR="003A4D08" w:rsidRPr="00495D84" w:rsidRDefault="003A4D08" w:rsidP="00E833B2">
            <w:pPr>
              <w:pStyle w:val="TAC"/>
              <w:rPr>
                <w:b/>
              </w:rPr>
            </w:pPr>
            <w:r w:rsidRPr="00495D84">
              <w:rPr>
                <w:b/>
              </w:rPr>
              <w:t>Values</w:t>
            </w:r>
          </w:p>
        </w:tc>
      </w:tr>
      <w:tr w:rsidR="003A4D08" w:rsidRPr="00495D84" w14:paraId="7F18AE38"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546B396C" w:rsidR="003A4D08" w:rsidRPr="00495D84" w:rsidRDefault="003A4D08" w:rsidP="00E833B2">
            <w:pPr>
              <w:pStyle w:val="TAL"/>
            </w:pPr>
            <w:r w:rsidRPr="00495D84">
              <w:t>Channel</w:t>
            </w:r>
            <w:r w:rsidR="00B27C84">
              <w:t xml:space="preserve"> </w:t>
            </w:r>
            <w:r w:rsidRPr="00495D84">
              <w:t>bandwidth</w:t>
            </w:r>
          </w:p>
        </w:tc>
        <w:tc>
          <w:tcPr>
            <w:tcW w:w="4253" w:type="dxa"/>
            <w:tcBorders>
              <w:top w:val="single" w:sz="4" w:space="0" w:color="auto"/>
              <w:left w:val="single" w:sz="4" w:space="0" w:color="auto"/>
              <w:bottom w:val="single" w:sz="4" w:space="0" w:color="auto"/>
              <w:right w:val="single" w:sz="4" w:space="0" w:color="auto"/>
            </w:tcBorders>
            <w:hideMark/>
          </w:tcPr>
          <w:p w14:paraId="6F8FEA34" w14:textId="3EC33338" w:rsidR="003A4D08" w:rsidRPr="00495D84" w:rsidRDefault="003A4D08" w:rsidP="00E833B2">
            <w:pPr>
              <w:pStyle w:val="TAL"/>
            </w:pPr>
            <w:r w:rsidRPr="00495D84">
              <w:t>40</w:t>
            </w:r>
            <w:r w:rsidR="00B27C84">
              <w:t xml:space="preserve"> </w:t>
            </w:r>
            <w:r w:rsidRPr="00495D84">
              <w:t>MHz</w:t>
            </w:r>
          </w:p>
        </w:tc>
      </w:tr>
      <w:tr w:rsidR="003A4D08" w:rsidRPr="00495D84" w14:paraId="7C24335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07A1E801" w:rsidR="003A4D08" w:rsidRPr="00495D84" w:rsidRDefault="003A4D08" w:rsidP="00E833B2">
            <w:pPr>
              <w:pStyle w:val="TAL"/>
            </w:pPr>
            <w:r w:rsidRPr="00495D84">
              <w:t>SSB</w:t>
            </w:r>
            <w:r w:rsidR="00B27C84">
              <w:t xml:space="preserve"> </w:t>
            </w:r>
            <w:r w:rsidRPr="00495D84">
              <w:t>SCS</w:t>
            </w:r>
          </w:p>
        </w:tc>
        <w:tc>
          <w:tcPr>
            <w:tcW w:w="4253" w:type="dxa"/>
            <w:tcBorders>
              <w:top w:val="single" w:sz="4" w:space="0" w:color="auto"/>
              <w:left w:val="single" w:sz="4" w:space="0" w:color="auto"/>
              <w:bottom w:val="single" w:sz="4" w:space="0" w:color="auto"/>
              <w:right w:val="single" w:sz="4" w:space="0" w:color="auto"/>
            </w:tcBorders>
            <w:hideMark/>
          </w:tcPr>
          <w:p w14:paraId="7350C1B5" w14:textId="7447345B" w:rsidR="003A4D08" w:rsidRPr="00495D84" w:rsidRDefault="003A4D08" w:rsidP="00E833B2">
            <w:pPr>
              <w:pStyle w:val="TAL"/>
            </w:pPr>
            <w:r w:rsidRPr="00495D84">
              <w:t>30</w:t>
            </w:r>
            <w:r w:rsidR="00B27C84">
              <w:t xml:space="preserve"> </w:t>
            </w:r>
            <w:r w:rsidRPr="00495D84">
              <w:t>kHz</w:t>
            </w:r>
          </w:p>
        </w:tc>
      </w:tr>
      <w:tr w:rsidR="003A4D08" w:rsidRPr="00495D84" w14:paraId="1492043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20BBBBE0" w:rsidR="003A4D08" w:rsidRPr="00495D84" w:rsidRDefault="003A4D08" w:rsidP="00E833B2">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253" w:type="dxa"/>
            <w:tcBorders>
              <w:top w:val="single" w:sz="4" w:space="0" w:color="auto"/>
              <w:left w:val="single" w:sz="4" w:space="0" w:color="auto"/>
              <w:bottom w:val="single" w:sz="4" w:space="0" w:color="auto"/>
              <w:right w:val="single" w:sz="4" w:space="0" w:color="auto"/>
            </w:tcBorders>
            <w:hideMark/>
          </w:tcPr>
          <w:p w14:paraId="2FE2382E" w14:textId="2ADC601E" w:rsidR="003A4D08" w:rsidRPr="00495D84" w:rsidRDefault="003A4D08" w:rsidP="00E833B2">
            <w:pPr>
              <w:pStyle w:val="TAL"/>
            </w:pPr>
            <w:r w:rsidRPr="00495D84">
              <w:t>20</w:t>
            </w:r>
            <w:r w:rsidR="00B27C84">
              <w:t xml:space="preserve"> </w:t>
            </w:r>
            <w:r w:rsidRPr="00495D84">
              <w:t>ms</w:t>
            </w:r>
          </w:p>
        </w:tc>
      </w:tr>
      <w:tr w:rsidR="003A4D08" w:rsidRPr="00495D84" w14:paraId="68D412A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4A2E4FDA" w:rsidR="003A4D08" w:rsidRPr="00495D84" w:rsidRDefault="003A4D08" w:rsidP="00E833B2">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253" w:type="dxa"/>
            <w:tcBorders>
              <w:top w:val="single" w:sz="4" w:space="0" w:color="auto"/>
              <w:left w:val="single" w:sz="4" w:space="0" w:color="auto"/>
              <w:bottom w:val="single" w:sz="4" w:space="0" w:color="auto"/>
              <w:right w:val="single" w:sz="4" w:space="0" w:color="auto"/>
            </w:tcBorders>
            <w:hideMark/>
          </w:tcPr>
          <w:p w14:paraId="61FE035E" w14:textId="77777777" w:rsidR="003A4D08" w:rsidRPr="00495D84" w:rsidRDefault="003A4D08" w:rsidP="00E833B2">
            <w:pPr>
              <w:pStyle w:val="TAL"/>
            </w:pPr>
            <w:r w:rsidRPr="00495D84">
              <w:t>1</w:t>
            </w:r>
          </w:p>
        </w:tc>
      </w:tr>
      <w:tr w:rsidR="003A4D08" w:rsidRPr="00495D84" w14:paraId="28CEE62D"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06118AC9" w:rsidR="003A4D08" w:rsidRPr="00495D84" w:rsidRDefault="003A4D08" w:rsidP="00E833B2">
            <w:pPr>
              <w:pStyle w:val="TAL"/>
            </w:pPr>
            <w:r w:rsidRPr="00495D84">
              <w:t>SS/PBCH</w:t>
            </w:r>
            <w:r w:rsidR="00B27C84">
              <w:t xml:space="preserve"> </w:t>
            </w:r>
            <w:r w:rsidRPr="00495D84">
              <w:t>block</w:t>
            </w:r>
            <w:r w:rsidR="00B27C84">
              <w:t xml:space="preserve"> </w:t>
            </w:r>
            <w:r w:rsidRPr="00495D84">
              <w:t>index</w:t>
            </w:r>
          </w:p>
        </w:tc>
        <w:tc>
          <w:tcPr>
            <w:tcW w:w="4253" w:type="dxa"/>
            <w:tcBorders>
              <w:top w:val="single" w:sz="4" w:space="0" w:color="auto"/>
              <w:left w:val="single" w:sz="4" w:space="0" w:color="auto"/>
              <w:bottom w:val="single" w:sz="4" w:space="0" w:color="auto"/>
              <w:right w:val="single" w:sz="4" w:space="0" w:color="auto"/>
            </w:tcBorders>
            <w:hideMark/>
          </w:tcPr>
          <w:p w14:paraId="08225977" w14:textId="77777777" w:rsidR="003A4D08" w:rsidRPr="00495D84" w:rsidRDefault="003A4D08" w:rsidP="00E833B2">
            <w:pPr>
              <w:pStyle w:val="TAL"/>
            </w:pPr>
            <w:r w:rsidRPr="00495D84">
              <w:t>0</w:t>
            </w:r>
          </w:p>
        </w:tc>
      </w:tr>
      <w:tr w:rsidR="003A4D08" w:rsidRPr="00495D84" w14:paraId="6C4B5F0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1AC200E6" w:rsidR="003A4D08" w:rsidRPr="00495D84" w:rsidRDefault="003A4D08" w:rsidP="00E833B2">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3A0EFEA2" w14:textId="433FA209" w:rsidR="003A4D08" w:rsidRPr="00495D84" w:rsidRDefault="003A4D08" w:rsidP="00E833B2">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3A4D08" w:rsidRPr="00495D84" w14:paraId="7B5B905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2F76E4FA" w:rsidR="003A4D08" w:rsidRPr="00495D84" w:rsidRDefault="003A4D08" w:rsidP="00E833B2">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4253" w:type="dxa"/>
            <w:tcBorders>
              <w:top w:val="single" w:sz="4" w:space="0" w:color="auto"/>
              <w:left w:val="single" w:sz="4" w:space="0" w:color="auto"/>
              <w:bottom w:val="single" w:sz="4" w:space="0" w:color="auto"/>
              <w:right w:val="single" w:sz="4" w:space="0" w:color="auto"/>
            </w:tcBorders>
            <w:hideMark/>
          </w:tcPr>
          <w:p w14:paraId="2AD9AA00" w14:textId="77777777" w:rsidR="003A4D08" w:rsidRPr="00495D84" w:rsidRDefault="003A4D08" w:rsidP="00E833B2">
            <w:pPr>
              <w:pStyle w:val="TAL"/>
            </w:pPr>
            <w:r w:rsidRPr="00495D84">
              <w:t>0</w:t>
            </w:r>
          </w:p>
        </w:tc>
      </w:tr>
      <w:tr w:rsidR="003A4D08" w:rsidRPr="00495D84" w14:paraId="5E532FA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2BB5631F" w:rsidR="003A4D08" w:rsidRPr="00495D84" w:rsidRDefault="003A4D08" w:rsidP="00E833B2">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253" w:type="dxa"/>
            <w:tcBorders>
              <w:top w:val="single" w:sz="4" w:space="0" w:color="auto"/>
              <w:left w:val="single" w:sz="4" w:space="0" w:color="auto"/>
              <w:bottom w:val="single" w:sz="4" w:space="0" w:color="auto"/>
              <w:right w:val="single" w:sz="4" w:space="0" w:color="auto"/>
            </w:tcBorders>
          </w:tcPr>
          <w:p w14:paraId="63235A7C" w14:textId="56BAC5F8" w:rsidR="003A4D08" w:rsidRPr="00495D84" w:rsidRDefault="003A4D08" w:rsidP="00E833B2">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3A4D08" w:rsidRPr="00495D84" w14:paraId="26C1EC6A"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39BF12DD" w:rsidR="003A4D08" w:rsidRPr="00495D84" w:rsidRDefault="000E08B6" w:rsidP="00E833B2">
            <w:pPr>
              <w:pStyle w:val="TAL"/>
            </w:pPr>
            <w:r>
              <w:t>P</w:t>
            </w:r>
            <w:r w:rsidR="003A4D08" w:rsidRPr="00495D84">
              <w:t>RB</w:t>
            </w:r>
            <w:r w:rsidR="00B27C84">
              <w:t xml:space="preserve"> </w:t>
            </w:r>
            <w:r w:rsidR="003A4D08" w:rsidRPr="00495D84">
              <w:t>numbers</w:t>
            </w:r>
            <w:r w:rsidR="00B27C84">
              <w:t xml:space="preserve"> </w:t>
            </w:r>
            <w:r w:rsidR="003A4D08" w:rsidRPr="00495D84">
              <w:t>containing</w:t>
            </w:r>
            <w:r w:rsidR="00B27C84">
              <w:t xml:space="preserve"> </w:t>
            </w:r>
            <w:r w:rsidR="003A4D08" w:rsidRPr="00495D84">
              <w:t>SSB</w:t>
            </w:r>
            <w:r w:rsidR="00B27C84">
              <w:t xml:space="preserve"> </w:t>
            </w:r>
            <w:r w:rsidR="003A4D08" w:rsidRPr="00495D84">
              <w:t>within</w:t>
            </w:r>
            <w:r w:rsidR="00B27C84">
              <w:t xml:space="preserve"> </w:t>
            </w:r>
            <w:r w:rsidR="003A4D08" w:rsidRPr="00495D84">
              <w:t>channel</w:t>
            </w:r>
            <w:r w:rsidR="00B27C84">
              <w:t xml:space="preserve"> </w:t>
            </w:r>
            <w:r w:rsidR="003A4D08" w:rsidRPr="00495D84">
              <w:t>BW</w:t>
            </w:r>
          </w:p>
        </w:tc>
        <w:tc>
          <w:tcPr>
            <w:tcW w:w="4253" w:type="dxa"/>
            <w:tcBorders>
              <w:top w:val="single" w:sz="4" w:space="0" w:color="auto"/>
              <w:left w:val="single" w:sz="4" w:space="0" w:color="auto"/>
              <w:bottom w:val="single" w:sz="4" w:space="0" w:color="auto"/>
              <w:right w:val="single" w:sz="4" w:space="0" w:color="auto"/>
            </w:tcBorders>
            <w:hideMark/>
          </w:tcPr>
          <w:p w14:paraId="1C5FEADD" w14:textId="65E1FFBC" w:rsidR="003A4D08" w:rsidRPr="00495D84" w:rsidRDefault="003A4D08" w:rsidP="00E833B2">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A4D08" w:rsidRPr="00495D84" w14:paraId="67602E09" w14:textId="77777777" w:rsidTr="00E94096">
        <w:trPr>
          <w:jc w:val="center"/>
        </w:trPr>
        <w:tc>
          <w:tcPr>
            <w:tcW w:w="8359" w:type="dxa"/>
            <w:gridSpan w:val="2"/>
            <w:tcBorders>
              <w:top w:val="single" w:sz="4" w:space="0" w:color="auto"/>
              <w:left w:val="single" w:sz="4" w:space="0" w:color="auto"/>
              <w:bottom w:val="single" w:sz="4" w:space="0" w:color="auto"/>
              <w:right w:val="single" w:sz="4" w:space="0" w:color="auto"/>
            </w:tcBorders>
            <w:hideMark/>
          </w:tcPr>
          <w:p w14:paraId="789766F6" w14:textId="42CA5CA9" w:rsidR="003A4D08" w:rsidRPr="00495D84" w:rsidRDefault="00E94096" w:rsidP="00E833B2">
            <w:pPr>
              <w:pStyle w:val="TAN"/>
            </w:pPr>
            <w:r>
              <w:t xml:space="preserve">NOTE </w:t>
            </w:r>
            <w:r w:rsidRPr="00495D84">
              <w:t>1</w:t>
            </w:r>
            <w:r>
              <w:t>:</w:t>
            </w:r>
            <w:r w:rsidR="003A4D08" w:rsidRPr="00495D84">
              <w:rPr>
                <w:lang w:eastAsia="zh-CN"/>
              </w:rPr>
              <w:tab/>
            </w:r>
            <w:r w:rsidR="000E08B6">
              <w:rPr>
                <w:lang w:eastAsia="zh-CN"/>
              </w:rPr>
              <w:t>P</w:t>
            </w:r>
            <w:r w:rsidR="003A4D08" w:rsidRPr="00495D84">
              <w:t>RBs</w:t>
            </w:r>
            <w:r w:rsidR="00B27C84">
              <w:t xml:space="preserve"> </w:t>
            </w:r>
            <w:r w:rsidR="003A4D08" w:rsidRPr="00495D84">
              <w:t>containing</w:t>
            </w:r>
            <w:r w:rsidR="00B27C84">
              <w:t xml:space="preserve"> </w:t>
            </w:r>
            <w:r w:rsidR="003A4D08" w:rsidRPr="00495D84">
              <w:t>SSB</w:t>
            </w:r>
            <w:r w:rsidR="00B27C84">
              <w:t xml:space="preserve"> </w:t>
            </w:r>
            <w:r w:rsidR="003A4D08" w:rsidRPr="00495D84">
              <w:t>can</w:t>
            </w:r>
            <w:r w:rsidR="00B27C84">
              <w:t xml:space="preserve"> </w:t>
            </w:r>
            <w:r w:rsidR="003A4D08" w:rsidRPr="00495D84">
              <w:t>be</w:t>
            </w:r>
            <w:r w:rsidR="00B27C84">
              <w:t xml:space="preserve"> </w:t>
            </w:r>
            <w:r w:rsidR="003A4D08" w:rsidRPr="00495D84">
              <w:t>configured</w:t>
            </w:r>
            <w:r w:rsidR="00B27C84">
              <w:t xml:space="preserve"> </w:t>
            </w:r>
            <w:r w:rsidR="003A4D08" w:rsidRPr="00495D84">
              <w:t>in</w:t>
            </w:r>
            <w:r w:rsidR="00B27C84">
              <w:t xml:space="preserve"> </w:t>
            </w:r>
            <w:r w:rsidR="003A4D08" w:rsidRPr="00495D84">
              <w:t>any</w:t>
            </w:r>
            <w:r w:rsidR="00B27C84">
              <w:t xml:space="preserve"> </w:t>
            </w:r>
            <w:r w:rsidR="003A4D08" w:rsidRPr="00495D84">
              <w:t>frequency</w:t>
            </w:r>
            <w:r w:rsidR="00B27C84">
              <w:t xml:space="preserve"> </w:t>
            </w:r>
            <w:r w:rsidR="003A4D08" w:rsidRPr="00495D84">
              <w:t>location</w:t>
            </w:r>
            <w:r w:rsidR="00B27C84">
              <w:t xml:space="preserve"> </w:t>
            </w:r>
            <w:r w:rsidR="003A4D08" w:rsidRPr="00495D84">
              <w:t>within</w:t>
            </w:r>
            <w:r w:rsidR="00B27C84">
              <w:t xml:space="preserve"> </w:t>
            </w:r>
            <w:r w:rsidR="003A4D08" w:rsidRPr="00495D84">
              <w:t>the</w:t>
            </w:r>
            <w:r w:rsidR="00B27C84">
              <w:t xml:space="preserve"> </w:t>
            </w:r>
            <w:r w:rsidR="003A4D08" w:rsidRPr="00495D84">
              <w:t>cell</w:t>
            </w:r>
            <w:r w:rsidR="00B27C84">
              <w:t xml:space="preserve"> </w:t>
            </w:r>
            <w:r w:rsidR="003A4D08" w:rsidRPr="00495D84">
              <w:t>bandwidth</w:t>
            </w:r>
            <w:r w:rsidR="00B27C84">
              <w:t xml:space="preserve"> </w:t>
            </w:r>
            <w:r w:rsidR="003A4D08" w:rsidRPr="00495D84">
              <w:t>according</w:t>
            </w:r>
            <w:r w:rsidR="00B27C84">
              <w:t xml:space="preserve"> </w:t>
            </w:r>
            <w:r w:rsidR="003A4D08" w:rsidRPr="00495D84">
              <w:t>to</w:t>
            </w:r>
            <w:r w:rsidR="00B27C84">
              <w:t xml:space="preserve"> </w:t>
            </w:r>
            <w:r w:rsidR="003A4D08" w:rsidRPr="00495D84">
              <w:t>the</w:t>
            </w:r>
            <w:r w:rsidR="00B27C84">
              <w:t xml:space="preserve"> </w:t>
            </w:r>
            <w:r w:rsidR="003A4D08" w:rsidRPr="00495D84">
              <w:t>allowed</w:t>
            </w:r>
            <w:r w:rsidR="00B27C84">
              <w:t xml:space="preserve"> </w:t>
            </w:r>
            <w:r w:rsidR="003A4D08" w:rsidRPr="00495D84">
              <w:t>synchronization</w:t>
            </w:r>
            <w:r w:rsidR="00B27C84">
              <w:t xml:space="preserve"> </w:t>
            </w:r>
            <w:r w:rsidR="003A4D08" w:rsidRPr="00495D84">
              <w:t>raster</w:t>
            </w:r>
            <w:r w:rsidR="00B27C84">
              <w:t xml:space="preserve"> </w:t>
            </w:r>
            <w:r w:rsidR="003A4D08" w:rsidRPr="00495D84">
              <w:t>defined</w:t>
            </w:r>
            <w:r w:rsidR="00B27C84">
              <w:t xml:space="preserve"> </w:t>
            </w:r>
            <w:r w:rsidR="003A4D08" w:rsidRPr="00495D84">
              <w:t>in</w:t>
            </w:r>
            <w:r w:rsidR="00B27C84">
              <w:t xml:space="preserve"> </w:t>
            </w:r>
            <w:r w:rsidR="003A4D08" w:rsidRPr="00495D84">
              <w:t>TS</w:t>
            </w:r>
            <w:r w:rsidR="00B27C84">
              <w:t xml:space="preserve"> </w:t>
            </w:r>
            <w:r w:rsidR="003A4D08" w:rsidRPr="00495D84">
              <w:t>38.104</w:t>
            </w:r>
            <w:r w:rsidR="00B27C84">
              <w:t xml:space="preserve"> </w:t>
            </w:r>
            <w:r w:rsidR="003A4D08" w:rsidRPr="00495D84">
              <w:t>[13].</w:t>
            </w:r>
          </w:p>
          <w:p w14:paraId="6355DE01" w14:textId="6E2A0C62" w:rsidR="003A4D08" w:rsidRPr="00495D84" w:rsidRDefault="00E94096" w:rsidP="00E833B2">
            <w:pPr>
              <w:pStyle w:val="TAN"/>
            </w:pPr>
            <w:r>
              <w:t xml:space="preserve">NOTE </w:t>
            </w:r>
            <w:r w:rsidRPr="00495D84">
              <w:t>2</w:t>
            </w:r>
            <w:r>
              <w:t>:</w:t>
            </w:r>
            <w:r w:rsidR="003A4D08" w:rsidRPr="00495D84">
              <w:rPr>
                <w:lang w:eastAsia="zh-CN"/>
              </w:rPr>
              <w:tab/>
            </w:r>
            <w:r w:rsidR="003A4D08" w:rsidRPr="00495D84">
              <w:t>Symbols</w:t>
            </w:r>
            <w:r w:rsidR="00B27C84">
              <w:t xml:space="preserve"> </w:t>
            </w:r>
            <w:r w:rsidR="003A4D08" w:rsidRPr="00495D84">
              <w:t>4-7</w:t>
            </w:r>
            <w:r w:rsidR="00B27C84">
              <w:t xml:space="preserve"> </w:t>
            </w:r>
            <w:r w:rsidR="003A4D08" w:rsidRPr="00495D84">
              <w:t>is</w:t>
            </w:r>
            <w:r w:rsidR="00B27C84">
              <w:t xml:space="preserve"> </w:t>
            </w:r>
            <w:r w:rsidR="003A4D08" w:rsidRPr="00495D84">
              <w:t>chosen,</w:t>
            </w:r>
            <w:r w:rsidR="00B27C84">
              <w:t xml:space="preserve"> </w:t>
            </w:r>
            <w:r w:rsidR="003A4D08" w:rsidRPr="00495D84">
              <w:t>if</w:t>
            </w:r>
            <w:r w:rsidR="00B27C84">
              <w:t xml:space="preserve"> </w:t>
            </w:r>
            <w:r w:rsidR="003A4D08" w:rsidRPr="00495D84">
              <w:t>the</w:t>
            </w:r>
            <w:r w:rsidR="00B27C84">
              <w:t xml:space="preserve"> </w:t>
            </w:r>
            <w:r w:rsidR="003A4D08" w:rsidRPr="00495D84">
              <w:t>SSB</w:t>
            </w:r>
            <w:r w:rsidR="00B27C84">
              <w:t xml:space="preserve"> </w:t>
            </w:r>
            <w:r w:rsidR="003A4D08" w:rsidRPr="00495D84">
              <w:t>pattern</w:t>
            </w:r>
            <w:r w:rsidR="00B27C84">
              <w:t xml:space="preserve"> </w:t>
            </w:r>
            <w:r w:rsidR="003A4D08" w:rsidRPr="00495D84">
              <w:t>Case</w:t>
            </w:r>
            <w:r w:rsidR="00B27C84">
              <w:t xml:space="preserve"> </w:t>
            </w:r>
            <w:r w:rsidR="003A4D08" w:rsidRPr="00495D84">
              <w:t>B</w:t>
            </w:r>
            <w:r w:rsidR="00B27C84">
              <w:t xml:space="preserve"> </w:t>
            </w:r>
            <w:r w:rsidR="003A4D08" w:rsidRPr="00495D84">
              <w:t>should</w:t>
            </w:r>
            <w:r w:rsidR="00B27C84">
              <w:t xml:space="preserve"> </w:t>
            </w:r>
            <w:r w:rsidR="003A4D08" w:rsidRPr="00495D84">
              <w:t>be</w:t>
            </w:r>
            <w:r w:rsidR="00B27C84">
              <w:t xml:space="preserve"> </w:t>
            </w:r>
            <w:r w:rsidR="003A4D08" w:rsidRPr="00495D84">
              <w:t>used</w:t>
            </w:r>
            <w:r w:rsidR="00B27C84">
              <w:t xml:space="preserve"> </w:t>
            </w:r>
            <w:r w:rsidR="003A4D08" w:rsidRPr="00495D84">
              <w:t>for</w:t>
            </w:r>
            <w:r w:rsidR="00B27C84">
              <w:t xml:space="preserve"> </w:t>
            </w:r>
            <w:r w:rsidR="003A4D08" w:rsidRPr="00495D84">
              <w:t>the</w:t>
            </w:r>
            <w:r w:rsidR="00B27C84">
              <w:t xml:space="preserve"> </w:t>
            </w:r>
            <w:r w:rsidR="003A4D08" w:rsidRPr="00495D84">
              <w:t>current</w:t>
            </w:r>
            <w:r w:rsidR="00B27C84">
              <w:t xml:space="preserve"> </w:t>
            </w:r>
            <w:r w:rsidR="003A4D08" w:rsidRPr="00495D84">
              <w:t>band</w:t>
            </w:r>
            <w:r w:rsidR="00B27C84">
              <w:t xml:space="preserve"> </w:t>
            </w:r>
            <w:r w:rsidR="003A4D08" w:rsidRPr="00495D84">
              <w:t>as</w:t>
            </w:r>
            <w:r w:rsidR="00B27C84">
              <w:t xml:space="preserve"> </w:t>
            </w:r>
            <w:r w:rsidR="003A4D08" w:rsidRPr="00495D84">
              <w:t>indicated</w:t>
            </w:r>
            <w:r w:rsidR="00B27C84">
              <w:t xml:space="preserve"> </w:t>
            </w:r>
            <w:r w:rsidR="003A4D08" w:rsidRPr="00495D84">
              <w:t>by</w:t>
            </w:r>
            <w:r w:rsidR="00B27C84">
              <w:t xml:space="preserve"> </w:t>
            </w:r>
            <w:r>
              <w:t>table</w:t>
            </w:r>
            <w:r w:rsidR="00B27C84">
              <w:t xml:space="preserve"> </w:t>
            </w:r>
            <w:r w:rsidR="003A4D08" w:rsidRPr="00495D84">
              <w:t>5.4.3.3-1</w:t>
            </w:r>
            <w:r w:rsidR="00B27C84">
              <w:t xml:space="preserve"> </w:t>
            </w:r>
            <w:r w:rsidR="003A4D08" w:rsidRPr="00495D84">
              <w:t>of</w:t>
            </w:r>
            <w:r w:rsidR="00B27C84">
              <w:t xml:space="preserve"> </w:t>
            </w:r>
            <w:r w:rsidR="003A4D08" w:rsidRPr="00495D84">
              <w:t>TS</w:t>
            </w:r>
            <w:r w:rsidR="00B27C84">
              <w:t xml:space="preserve"> </w:t>
            </w:r>
            <w:r w:rsidR="003A4D08" w:rsidRPr="00495D84">
              <w:t>38.104</w:t>
            </w:r>
            <w:r w:rsidR="00B27C84">
              <w:t xml:space="preserve"> </w:t>
            </w:r>
            <w:r w:rsidR="003A4D08" w:rsidRPr="00495D84">
              <w:t>[13];</w:t>
            </w:r>
            <w:r w:rsidR="00B27C84">
              <w:t xml:space="preserve"> </w:t>
            </w:r>
            <w:r w:rsidR="003A4D08" w:rsidRPr="00495D84">
              <w:t>Otherwise,</w:t>
            </w:r>
            <w:r w:rsidR="00B27C84">
              <w:t xml:space="preserve"> </w:t>
            </w:r>
            <w:r w:rsidR="003A4D08" w:rsidRPr="00495D84">
              <w:t>symbol</w:t>
            </w:r>
            <w:r w:rsidR="00B27C84">
              <w:t xml:space="preserve"> </w:t>
            </w:r>
            <w:r w:rsidR="003A4D08" w:rsidRPr="00495D84">
              <w:t>2-5</w:t>
            </w:r>
            <w:r w:rsidR="00B27C84">
              <w:t xml:space="preserve"> </w:t>
            </w:r>
            <w:r w:rsidR="003A4D08" w:rsidRPr="00495D84">
              <w:t>is</w:t>
            </w:r>
            <w:r w:rsidR="00B27C84">
              <w:t xml:space="preserve"> </w:t>
            </w:r>
            <w:r w:rsidR="003A4D08" w:rsidRPr="00495D84">
              <w:t>chosen.</w:t>
            </w:r>
          </w:p>
          <w:p w14:paraId="7032C944" w14:textId="54EBAA6F" w:rsidR="003A4D08" w:rsidRPr="00495D84" w:rsidRDefault="00E94096" w:rsidP="00E833B2">
            <w:pPr>
              <w:pStyle w:val="TAN"/>
            </w:pPr>
            <w:r>
              <w:t xml:space="preserve">NOTE </w:t>
            </w:r>
            <w:r w:rsidRPr="00495D84">
              <w:t>3</w:t>
            </w:r>
            <w:r>
              <w:t>:</w:t>
            </w:r>
            <w:r w:rsidR="003A4D08" w:rsidRPr="00495D84">
              <w:tab/>
              <w:t>These</w:t>
            </w:r>
            <w:r w:rsidR="00B27C84">
              <w:t xml:space="preserve"> </w:t>
            </w:r>
            <w:r w:rsidR="003A4D08" w:rsidRPr="00495D84">
              <w:t>values</w:t>
            </w:r>
            <w:r w:rsidR="00B27C84">
              <w:t xml:space="preserve"> </w:t>
            </w:r>
            <w:r w:rsidR="003A4D08" w:rsidRPr="00495D84">
              <w:t>have</w:t>
            </w:r>
            <w:r w:rsidR="00B27C84">
              <w:t xml:space="preserve"> </w:t>
            </w:r>
            <w:r w:rsidR="003A4D08" w:rsidRPr="00495D84">
              <w:t>been</w:t>
            </w:r>
            <w:r w:rsidR="00B27C84">
              <w:t xml:space="preserve"> </w:t>
            </w:r>
            <w:r w:rsidR="003A4D08" w:rsidRPr="00495D84">
              <w:t>derived</w:t>
            </w:r>
            <w:r w:rsidR="00B27C84">
              <w:t xml:space="preserve"> </w:t>
            </w:r>
            <w:r w:rsidR="003A4D08" w:rsidRPr="00495D84">
              <w:t>from</w:t>
            </w:r>
            <w:r w:rsidR="00B27C84">
              <w:t xml:space="preserve"> </w:t>
            </w:r>
            <w:r w:rsidR="003A4D08" w:rsidRPr="00495D84">
              <w:t>other</w:t>
            </w:r>
            <w:r w:rsidR="00B27C84">
              <w:t xml:space="preserve"> </w:t>
            </w:r>
            <w:r w:rsidR="003A4D08" w:rsidRPr="00495D84">
              <w:t>parameters</w:t>
            </w:r>
            <w:r w:rsidR="00B27C84">
              <w:t xml:space="preserve"> </w:t>
            </w:r>
            <w:r w:rsidR="003A4D08" w:rsidRPr="00495D84">
              <w:t>for</w:t>
            </w:r>
            <w:r w:rsidR="00B27C84">
              <w:t xml:space="preserve"> </w:t>
            </w:r>
            <w:r w:rsidR="003A4D08" w:rsidRPr="00495D84">
              <w:t>information</w:t>
            </w:r>
            <w:r w:rsidR="00B27C84">
              <w:t xml:space="preserve"> </w:t>
            </w:r>
            <w:r w:rsidR="003A4D08" w:rsidRPr="00495D84">
              <w:t>purposes</w:t>
            </w:r>
            <w:r w:rsidR="00B27C84">
              <w:t xml:space="preserve"> </w:t>
            </w:r>
            <w:r w:rsidR="003A4D08" w:rsidRPr="00495D84">
              <w:t>(as</w:t>
            </w:r>
            <w:r w:rsidR="00B27C84">
              <w:t xml:space="preserve"> </w:t>
            </w:r>
            <w:r w:rsidR="003A4D08" w:rsidRPr="00495D84">
              <w:t>per</w:t>
            </w:r>
            <w:r w:rsidR="00B27C84">
              <w:t xml:space="preserve"> </w:t>
            </w:r>
            <w:r w:rsidR="003A4D08" w:rsidRPr="00495D84">
              <w:t>TS</w:t>
            </w:r>
            <w:r w:rsidR="00B27C84">
              <w:t xml:space="preserve"> </w:t>
            </w:r>
            <w:r w:rsidR="003A4D08" w:rsidRPr="00495D84">
              <w:t>38.213</w:t>
            </w:r>
            <w:r w:rsidR="00B27C84">
              <w:t xml:space="preserve"> </w:t>
            </w:r>
            <w:r w:rsidR="003A4D08" w:rsidRPr="00495D84">
              <w:t>[3]).</w:t>
            </w:r>
            <w:r w:rsidR="00B27C84">
              <w:t xml:space="preserve"> </w:t>
            </w:r>
            <w:r w:rsidR="003A4D08" w:rsidRPr="00495D84">
              <w:t>They</w:t>
            </w:r>
            <w:r w:rsidR="00B27C84">
              <w:t xml:space="preserve"> </w:t>
            </w:r>
            <w:r w:rsidR="003A4D08" w:rsidRPr="00495D84">
              <w:t>are</w:t>
            </w:r>
            <w:r w:rsidR="00B27C84">
              <w:t xml:space="preserve"> </w:t>
            </w:r>
            <w:r w:rsidR="003A4D08" w:rsidRPr="00495D84">
              <w:t>not</w:t>
            </w:r>
            <w:r w:rsidR="00B27C84">
              <w:t xml:space="preserve"> </w:t>
            </w:r>
            <w:r w:rsidR="003A4D08" w:rsidRPr="00495D84">
              <w:t>settable</w:t>
            </w:r>
            <w:r w:rsidR="00B27C84">
              <w:t xml:space="preserve"> </w:t>
            </w:r>
            <w:r w:rsidR="003A4D08" w:rsidRPr="00495D84">
              <w:t>parameters</w:t>
            </w:r>
            <w:r w:rsidR="00B27C84">
              <w:t xml:space="preserve"> </w:t>
            </w:r>
            <w:r w:rsidR="003A4D08" w:rsidRPr="00495D84">
              <w:t>themselves.</w:t>
            </w:r>
          </w:p>
        </w:tc>
      </w:tr>
    </w:tbl>
    <w:p w14:paraId="2EEFCAAE" w14:textId="4F2B6E19" w:rsidR="003A4D08" w:rsidRPr="00495D84" w:rsidRDefault="003A4D08" w:rsidP="001268B4">
      <w:pPr>
        <w:rPr>
          <w:rFonts w:eastAsia="MS Mincho"/>
        </w:rPr>
      </w:pPr>
    </w:p>
    <w:p w14:paraId="4019AB40" w14:textId="77777777" w:rsidR="00E428B7" w:rsidRPr="00495D84" w:rsidRDefault="00E428B7" w:rsidP="00E428B7">
      <w:pPr>
        <w:pStyle w:val="Heading4"/>
      </w:pPr>
      <w:r w:rsidRPr="00495D84">
        <w:t>A.3.10.1.7</w:t>
      </w:r>
      <w:r w:rsidRPr="00495D84">
        <w:tab/>
        <w:t>SSB pattern 7 in FR1: SSB allocation for SSB SCS=15 kHz in 10 MHz</w:t>
      </w:r>
    </w:p>
    <w:p w14:paraId="33CB98A2" w14:textId="77777777" w:rsidR="00E428B7" w:rsidRPr="00495D84" w:rsidRDefault="00E428B7" w:rsidP="00E428B7">
      <w:pPr>
        <w:pStyle w:val="TH"/>
      </w:pPr>
      <w:r w:rsidRPr="00495D84">
        <w:t>Table A.3.10.1.7-1: SSB.7 FR1: SSB Pattern 7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837"/>
        <w:gridCol w:w="1984"/>
      </w:tblGrid>
      <w:tr w:rsidR="00E428B7" w:rsidRPr="00495D84" w14:paraId="30A9BB2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6DF3DF99" w:rsidR="00E428B7" w:rsidRPr="00495D84" w:rsidRDefault="00E428B7" w:rsidP="00E428B7">
            <w:pPr>
              <w:pStyle w:val="TAH"/>
            </w:pPr>
            <w:r w:rsidRPr="00495D84">
              <w:t>SSB</w:t>
            </w:r>
            <w:r w:rsidR="00B27C84">
              <w:t xml:space="preserve"> </w:t>
            </w:r>
            <w:r w:rsidRPr="00495D84">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495D84" w:rsidRDefault="00E428B7" w:rsidP="00E428B7">
            <w:pPr>
              <w:pStyle w:val="TAH"/>
            </w:pPr>
            <w:r w:rsidRPr="00495D84">
              <w:t>Values</w:t>
            </w:r>
          </w:p>
        </w:tc>
      </w:tr>
      <w:tr w:rsidR="00E428B7" w:rsidRPr="00495D84" w14:paraId="1EF75C1A"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0D3E23E0" w:rsidR="00E428B7" w:rsidRPr="00495D84" w:rsidRDefault="00E428B7" w:rsidP="00E428B7">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52CD09A2" w14:textId="3A41DC8D" w:rsidR="00E428B7" w:rsidRPr="00495D84" w:rsidRDefault="00E428B7" w:rsidP="00F52E3F">
            <w:pPr>
              <w:pStyle w:val="TAC"/>
            </w:pPr>
            <w:r w:rsidRPr="00495D84">
              <w:t>10</w:t>
            </w:r>
            <w:r w:rsidR="00B27C84">
              <w:t xml:space="preserve"> </w:t>
            </w:r>
            <w:r w:rsidRPr="00495D84">
              <w:t>MHz</w:t>
            </w:r>
          </w:p>
        </w:tc>
      </w:tr>
      <w:tr w:rsidR="00E428B7" w:rsidRPr="00495D84" w14:paraId="2F2F661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01E80CB5" w:rsidR="00E428B7" w:rsidRPr="00495D84" w:rsidRDefault="00E428B7" w:rsidP="00E428B7">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7D011FD7" w14:textId="22E77EE6" w:rsidR="00E428B7" w:rsidRPr="00495D84" w:rsidRDefault="00E428B7" w:rsidP="00F52E3F">
            <w:pPr>
              <w:pStyle w:val="TAC"/>
            </w:pPr>
            <w:r w:rsidRPr="00495D84">
              <w:t>15</w:t>
            </w:r>
            <w:r w:rsidR="00B27C84">
              <w:t xml:space="preserve"> </w:t>
            </w:r>
            <w:r w:rsidRPr="00495D84">
              <w:t>kHz</w:t>
            </w:r>
          </w:p>
        </w:tc>
      </w:tr>
      <w:tr w:rsidR="00E428B7" w:rsidRPr="00495D84" w14:paraId="0B30B2C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23ECE30B"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133FA1D9" w14:textId="0B1CCA36" w:rsidR="00E428B7" w:rsidRPr="00495D84" w:rsidRDefault="00E428B7" w:rsidP="00F52E3F">
            <w:pPr>
              <w:pStyle w:val="TAC"/>
            </w:pPr>
            <w:r w:rsidRPr="00495D84">
              <w:t>20</w:t>
            </w:r>
            <w:r w:rsidR="00B27C84">
              <w:t xml:space="preserve"> </w:t>
            </w:r>
            <w:r w:rsidRPr="00495D84">
              <w:t>ms</w:t>
            </w:r>
          </w:p>
        </w:tc>
      </w:tr>
      <w:tr w:rsidR="00E428B7" w:rsidRPr="00495D84" w14:paraId="4FC0D74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4C5204BB"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495D84" w:rsidRDefault="00E428B7" w:rsidP="00F52E3F">
            <w:pPr>
              <w:pStyle w:val="TAC"/>
            </w:pPr>
            <w:r w:rsidRPr="00495D84">
              <w:t>2</w:t>
            </w:r>
          </w:p>
        </w:tc>
      </w:tr>
      <w:tr w:rsidR="00E428B7" w:rsidRPr="00495D84" w14:paraId="234D768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46FE911A"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7" w:type="dxa"/>
            <w:tcBorders>
              <w:top w:val="single" w:sz="4" w:space="0" w:color="auto"/>
              <w:left w:val="single" w:sz="4" w:space="0" w:color="auto"/>
              <w:bottom w:val="single" w:sz="4" w:space="0" w:color="auto"/>
              <w:right w:val="single" w:sz="4" w:space="0" w:color="auto"/>
            </w:tcBorders>
            <w:hideMark/>
          </w:tcPr>
          <w:p w14:paraId="2BB6F053"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242E67B6" w14:textId="77777777" w:rsidR="00E428B7" w:rsidRPr="00495D84" w:rsidRDefault="00E428B7" w:rsidP="00F52E3F">
            <w:pPr>
              <w:pStyle w:val="TAC"/>
            </w:pPr>
            <w:r w:rsidRPr="00495D84">
              <w:t>3</w:t>
            </w:r>
          </w:p>
        </w:tc>
      </w:tr>
      <w:tr w:rsidR="00E428B7" w:rsidRPr="00495D84" w14:paraId="6525A7F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10CE1A87" w:rsidR="00E428B7" w:rsidRPr="00495D84" w:rsidRDefault="00E428B7" w:rsidP="00E428B7">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hideMark/>
          </w:tcPr>
          <w:p w14:paraId="2A019C16" w14:textId="77777777" w:rsidR="00E428B7" w:rsidRPr="00495D84" w:rsidRDefault="00E428B7" w:rsidP="00F52E3F">
            <w:pPr>
              <w:pStyle w:val="TAC"/>
            </w:pPr>
            <w:r w:rsidRPr="00495D84">
              <w:t>2-5</w:t>
            </w:r>
          </w:p>
        </w:tc>
        <w:tc>
          <w:tcPr>
            <w:tcW w:w="1984" w:type="dxa"/>
            <w:tcBorders>
              <w:top w:val="single" w:sz="4" w:space="0" w:color="auto"/>
              <w:left w:val="single" w:sz="4" w:space="0" w:color="auto"/>
              <w:bottom w:val="single" w:sz="4" w:space="0" w:color="auto"/>
              <w:right w:val="single" w:sz="4" w:space="0" w:color="auto"/>
            </w:tcBorders>
            <w:hideMark/>
          </w:tcPr>
          <w:p w14:paraId="1ACDD308" w14:textId="77777777" w:rsidR="00E428B7" w:rsidRPr="00495D84" w:rsidRDefault="00E428B7" w:rsidP="00F52E3F">
            <w:pPr>
              <w:pStyle w:val="TAC"/>
            </w:pPr>
            <w:r w:rsidRPr="00495D84">
              <w:t>8-11</w:t>
            </w:r>
          </w:p>
        </w:tc>
      </w:tr>
      <w:tr w:rsidR="00E428B7" w:rsidRPr="00495D84" w14:paraId="0E29D1B4"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597B3AC4" w:rsidR="00E428B7" w:rsidRPr="00495D84"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7" w:type="dxa"/>
            <w:tcBorders>
              <w:top w:val="single" w:sz="4" w:space="0" w:color="auto"/>
              <w:left w:val="single" w:sz="4" w:space="0" w:color="auto"/>
              <w:bottom w:val="single" w:sz="4" w:space="0" w:color="auto"/>
              <w:right w:val="single" w:sz="4" w:space="0" w:color="auto"/>
            </w:tcBorders>
          </w:tcPr>
          <w:p w14:paraId="4B74C001"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58F6C67F" w14:textId="77777777" w:rsidR="00E428B7" w:rsidRPr="00495D84" w:rsidRDefault="00E428B7" w:rsidP="00F52E3F">
            <w:pPr>
              <w:pStyle w:val="TAC"/>
            </w:pPr>
            <w:r w:rsidRPr="00495D84">
              <w:rPr>
                <w:lang w:eastAsia="zh-TW"/>
              </w:rPr>
              <w:t>1</w:t>
            </w:r>
          </w:p>
        </w:tc>
      </w:tr>
      <w:tr w:rsidR="00E428B7" w:rsidRPr="00495D84" w14:paraId="3662D02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32A91153" w:rsidR="00E428B7" w:rsidRPr="00495D84"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490DEDA6" w14:textId="0EBBBCFC"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5AA2BB3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0104A7B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5E91A4D" w14:textId="34056165"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3A02B0AE"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2FF4EC25" w14:textId="32A1A765"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62142600" w14:textId="34854EC5" w:rsidR="00E428B7" w:rsidRPr="00495D84" w:rsidRDefault="00E94096" w:rsidP="00E428B7">
            <w:pPr>
              <w:pStyle w:val="TAN"/>
            </w:pPr>
            <w:r>
              <w:t xml:space="preserve">NOTE </w:t>
            </w:r>
            <w:r w:rsidRPr="00495D84">
              <w:t>2</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1440E585" w14:textId="77777777" w:rsidR="00E428B7" w:rsidRPr="00495D84" w:rsidRDefault="00E428B7" w:rsidP="00E428B7">
      <w:pPr>
        <w:rPr>
          <w:rFonts w:eastAsia="MS Mincho"/>
        </w:rPr>
      </w:pPr>
    </w:p>
    <w:p w14:paraId="18B1DEC9" w14:textId="77777777" w:rsidR="00E428B7" w:rsidRPr="00495D84" w:rsidRDefault="00E428B7" w:rsidP="00E428B7">
      <w:pPr>
        <w:pStyle w:val="Heading4"/>
      </w:pPr>
      <w:r w:rsidRPr="00495D84">
        <w:lastRenderedPageBreak/>
        <w:t>A.3.10.1.8</w:t>
      </w:r>
      <w:r w:rsidRPr="00495D84">
        <w:tab/>
        <w:t>SSB pattern 8 in FR1: SSB allocation for SSB SCS=30 kHz in 40 MHz</w:t>
      </w:r>
    </w:p>
    <w:p w14:paraId="7ABC72B9" w14:textId="77777777" w:rsidR="00E428B7" w:rsidRPr="00495D84" w:rsidRDefault="00E428B7" w:rsidP="00E428B7">
      <w:pPr>
        <w:pStyle w:val="TH"/>
      </w:pPr>
      <w:r w:rsidRPr="00495D84">
        <w:t>Table A.3.10.1.8-1: SSB.8 FR1: SSB Pattern 8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984"/>
      </w:tblGrid>
      <w:tr w:rsidR="00E428B7" w:rsidRPr="00495D84" w14:paraId="40BA8E5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344E6963" w:rsidR="00E428B7" w:rsidRPr="00495D84" w:rsidRDefault="00E428B7" w:rsidP="00E428B7">
            <w:pPr>
              <w:pStyle w:val="TAH"/>
            </w:pPr>
            <w:r w:rsidRPr="00495D84">
              <w:t>SSB</w:t>
            </w:r>
            <w:r w:rsidR="00B27C84">
              <w:t xml:space="preserve"> </w:t>
            </w:r>
            <w:r w:rsidRPr="00495D84">
              <w:t>Parameters</w:t>
            </w:r>
          </w:p>
        </w:tc>
        <w:tc>
          <w:tcPr>
            <w:tcW w:w="396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495D84" w:rsidRDefault="00E428B7" w:rsidP="00E428B7">
            <w:pPr>
              <w:pStyle w:val="TAH"/>
            </w:pPr>
            <w:r w:rsidRPr="00495D84">
              <w:t>Values</w:t>
            </w:r>
          </w:p>
        </w:tc>
      </w:tr>
      <w:tr w:rsidR="00E428B7" w:rsidRPr="00495D84" w14:paraId="1980082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5CE7CD65" w:rsidR="00E428B7" w:rsidRPr="00495D84" w:rsidRDefault="00E428B7" w:rsidP="00E428B7">
            <w:pPr>
              <w:pStyle w:val="TAL"/>
            </w:pPr>
            <w:r w:rsidRPr="00495D84" w:rsidDel="00390D77">
              <w:t>Channel</w:t>
            </w:r>
            <w:r w:rsidR="00B27C84">
              <w:t xml:space="preserve"> </w:t>
            </w:r>
            <w:r w:rsidRPr="00495D84" w:rsidDel="00390D77">
              <w:t>bandwidth</w:t>
            </w:r>
          </w:p>
        </w:tc>
        <w:tc>
          <w:tcPr>
            <w:tcW w:w="3960" w:type="dxa"/>
            <w:gridSpan w:val="2"/>
            <w:tcBorders>
              <w:top w:val="single" w:sz="4" w:space="0" w:color="auto"/>
              <w:left w:val="single" w:sz="4" w:space="0" w:color="auto"/>
              <w:bottom w:val="single" w:sz="4" w:space="0" w:color="auto"/>
              <w:right w:val="single" w:sz="4" w:space="0" w:color="auto"/>
            </w:tcBorders>
            <w:hideMark/>
          </w:tcPr>
          <w:p w14:paraId="4830F6FC" w14:textId="23828EC7" w:rsidR="00E428B7" w:rsidRPr="00495D84" w:rsidRDefault="00E428B7" w:rsidP="00F52E3F">
            <w:pPr>
              <w:pStyle w:val="TAC"/>
            </w:pPr>
            <w:r w:rsidRPr="00495D84">
              <w:t>40</w:t>
            </w:r>
            <w:r w:rsidR="00B27C84">
              <w:t xml:space="preserve"> </w:t>
            </w:r>
            <w:r w:rsidRPr="00495D84">
              <w:t>MHz</w:t>
            </w:r>
          </w:p>
        </w:tc>
      </w:tr>
      <w:tr w:rsidR="00E428B7" w:rsidRPr="00495D84" w14:paraId="5958BF0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030D9F93" w:rsidR="00E428B7" w:rsidRPr="00495D84" w:rsidRDefault="00E428B7" w:rsidP="00E428B7">
            <w:pPr>
              <w:pStyle w:val="TAL"/>
            </w:pPr>
            <w:r w:rsidRPr="00495D84" w:rsidDel="00390D77">
              <w:t>SSB</w:t>
            </w:r>
            <w:r w:rsidR="00B27C84">
              <w:t xml:space="preserve"> </w:t>
            </w:r>
            <w:r w:rsidRPr="00495D84" w:rsidDel="00390D77">
              <w:t>SCS</w:t>
            </w:r>
          </w:p>
        </w:tc>
        <w:tc>
          <w:tcPr>
            <w:tcW w:w="3960" w:type="dxa"/>
            <w:gridSpan w:val="2"/>
            <w:tcBorders>
              <w:top w:val="single" w:sz="4" w:space="0" w:color="auto"/>
              <w:left w:val="single" w:sz="4" w:space="0" w:color="auto"/>
              <w:bottom w:val="single" w:sz="4" w:space="0" w:color="auto"/>
              <w:right w:val="single" w:sz="4" w:space="0" w:color="auto"/>
            </w:tcBorders>
            <w:hideMark/>
          </w:tcPr>
          <w:p w14:paraId="10885605" w14:textId="32BC5B14" w:rsidR="00E428B7" w:rsidRPr="00495D84" w:rsidRDefault="00E428B7" w:rsidP="00F52E3F">
            <w:pPr>
              <w:pStyle w:val="TAC"/>
            </w:pPr>
            <w:r w:rsidRPr="00495D84">
              <w:t>30</w:t>
            </w:r>
            <w:r w:rsidR="00B27C84">
              <w:t xml:space="preserve"> </w:t>
            </w:r>
            <w:r w:rsidRPr="00495D84">
              <w:t>kHz</w:t>
            </w:r>
          </w:p>
        </w:tc>
      </w:tr>
      <w:tr w:rsidR="00E428B7" w:rsidRPr="00495D84" w14:paraId="5FC99F2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1DF365D3" w:rsidR="00E428B7" w:rsidRPr="00495D84" w:rsidRDefault="00E428B7" w:rsidP="00E428B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0" w:type="dxa"/>
            <w:gridSpan w:val="2"/>
            <w:tcBorders>
              <w:top w:val="single" w:sz="4" w:space="0" w:color="auto"/>
              <w:left w:val="single" w:sz="4" w:space="0" w:color="auto"/>
              <w:bottom w:val="single" w:sz="4" w:space="0" w:color="auto"/>
              <w:right w:val="single" w:sz="4" w:space="0" w:color="auto"/>
            </w:tcBorders>
            <w:hideMark/>
          </w:tcPr>
          <w:p w14:paraId="09A6D1C1" w14:textId="2335EA4B" w:rsidR="00E428B7" w:rsidRPr="00495D84" w:rsidRDefault="00E428B7" w:rsidP="00F52E3F">
            <w:pPr>
              <w:pStyle w:val="TAC"/>
            </w:pPr>
            <w:r w:rsidRPr="00495D84">
              <w:t>20</w:t>
            </w:r>
            <w:r w:rsidR="00B27C84">
              <w:t xml:space="preserve"> </w:t>
            </w:r>
            <w:r w:rsidRPr="00495D84">
              <w:t>ms</w:t>
            </w:r>
          </w:p>
        </w:tc>
      </w:tr>
      <w:tr w:rsidR="00E428B7" w:rsidRPr="00495D84" w14:paraId="5155A4D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69812D97" w:rsidR="00E428B7" w:rsidRPr="00495D84" w:rsidRDefault="00E428B7" w:rsidP="00E428B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96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495D84" w:rsidRDefault="00E428B7" w:rsidP="00F52E3F">
            <w:pPr>
              <w:pStyle w:val="TAC"/>
            </w:pPr>
            <w:r w:rsidRPr="00495D84">
              <w:t>2</w:t>
            </w:r>
          </w:p>
        </w:tc>
      </w:tr>
      <w:tr w:rsidR="00E428B7" w:rsidRPr="00495D84" w14:paraId="198AD3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6D513712" w:rsidR="00E428B7" w:rsidRPr="00495D84" w:rsidRDefault="00E428B7" w:rsidP="00E428B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16E4D199" w14:textId="77777777" w:rsidR="00E428B7" w:rsidRPr="00495D84" w:rsidRDefault="00E428B7" w:rsidP="00F52E3F">
            <w:pPr>
              <w:pStyle w:val="TAC"/>
            </w:pPr>
            <w:r w:rsidRPr="00495D84">
              <w:t>2</w:t>
            </w:r>
          </w:p>
        </w:tc>
        <w:tc>
          <w:tcPr>
            <w:tcW w:w="1984" w:type="dxa"/>
            <w:tcBorders>
              <w:top w:val="single" w:sz="4" w:space="0" w:color="auto"/>
              <w:left w:val="single" w:sz="4" w:space="0" w:color="auto"/>
              <w:bottom w:val="single" w:sz="4" w:space="0" w:color="auto"/>
              <w:right w:val="single" w:sz="4" w:space="0" w:color="auto"/>
            </w:tcBorders>
            <w:hideMark/>
          </w:tcPr>
          <w:p w14:paraId="6349994C" w14:textId="77777777" w:rsidR="00E428B7" w:rsidRPr="00495D84" w:rsidRDefault="00E428B7" w:rsidP="00F52E3F">
            <w:pPr>
              <w:pStyle w:val="TAC"/>
            </w:pPr>
            <w:r w:rsidRPr="00495D84">
              <w:t>3</w:t>
            </w:r>
          </w:p>
        </w:tc>
      </w:tr>
      <w:tr w:rsidR="00E428B7" w:rsidRPr="00495D84" w14:paraId="15EA70A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19FC5F65" w:rsidR="00E428B7" w:rsidRPr="00495D84" w:rsidRDefault="00E428B7" w:rsidP="00E428B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76ACB84E" w14:textId="0E686638" w:rsidR="00E428B7" w:rsidRPr="00495D84" w:rsidRDefault="00E428B7"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984" w:type="dxa"/>
            <w:tcBorders>
              <w:top w:val="single" w:sz="4" w:space="0" w:color="auto"/>
              <w:left w:val="single" w:sz="4" w:space="0" w:color="auto"/>
              <w:bottom w:val="single" w:sz="4" w:space="0" w:color="auto"/>
              <w:right w:val="single" w:sz="4" w:space="0" w:color="auto"/>
            </w:tcBorders>
            <w:hideMark/>
          </w:tcPr>
          <w:p w14:paraId="5B278371" w14:textId="77777777" w:rsidR="00E428B7" w:rsidRPr="00495D84" w:rsidRDefault="00E428B7" w:rsidP="00F52E3F">
            <w:pPr>
              <w:pStyle w:val="TAC"/>
            </w:pPr>
            <w:r w:rsidRPr="00495D84">
              <w:t>8-11</w:t>
            </w:r>
          </w:p>
        </w:tc>
      </w:tr>
      <w:tr w:rsidR="00E428B7" w:rsidRPr="00495D84" w14:paraId="6C7DC6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5CF4397D" w:rsidR="00E428B7" w:rsidRPr="00495D84" w:rsidDel="00390D77" w:rsidRDefault="00E428B7" w:rsidP="00E428B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105DD267" w14:textId="77777777" w:rsidR="00E428B7" w:rsidRPr="00495D84" w:rsidRDefault="00E428B7" w:rsidP="00F52E3F">
            <w:pPr>
              <w:pStyle w:val="TAC"/>
            </w:pPr>
            <w:r w:rsidRPr="00495D84">
              <w:rPr>
                <w:lang w:eastAsia="zh-TW"/>
              </w:rPr>
              <w:t>1</w:t>
            </w:r>
          </w:p>
        </w:tc>
        <w:tc>
          <w:tcPr>
            <w:tcW w:w="1984" w:type="dxa"/>
            <w:tcBorders>
              <w:top w:val="single" w:sz="4" w:space="0" w:color="auto"/>
              <w:left w:val="single" w:sz="4" w:space="0" w:color="auto"/>
              <w:bottom w:val="single" w:sz="4" w:space="0" w:color="auto"/>
              <w:right w:val="single" w:sz="4" w:space="0" w:color="auto"/>
            </w:tcBorders>
          </w:tcPr>
          <w:p w14:paraId="7A5D6878" w14:textId="77777777" w:rsidR="00E428B7" w:rsidRPr="00495D84" w:rsidRDefault="00E428B7" w:rsidP="00F52E3F">
            <w:pPr>
              <w:pStyle w:val="TAC"/>
            </w:pPr>
            <w:r w:rsidRPr="00495D84">
              <w:rPr>
                <w:lang w:eastAsia="zh-TW"/>
              </w:rPr>
              <w:t>1</w:t>
            </w:r>
          </w:p>
        </w:tc>
      </w:tr>
      <w:tr w:rsidR="00E428B7" w:rsidRPr="00495D84" w14:paraId="0BC1FFA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580CC5B5" w:rsidR="00E428B7" w:rsidRPr="00495D84" w:rsidDel="00390D77" w:rsidRDefault="00E428B7" w:rsidP="00E428B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0" w:type="dxa"/>
            <w:gridSpan w:val="2"/>
            <w:tcBorders>
              <w:top w:val="single" w:sz="4" w:space="0" w:color="auto"/>
              <w:left w:val="single" w:sz="4" w:space="0" w:color="auto"/>
              <w:bottom w:val="single" w:sz="4" w:space="0" w:color="auto"/>
              <w:right w:val="single" w:sz="4" w:space="0" w:color="auto"/>
            </w:tcBorders>
          </w:tcPr>
          <w:p w14:paraId="713EA80D" w14:textId="71137C51" w:rsidR="00E428B7" w:rsidRPr="00495D84" w:rsidRDefault="00E428B7" w:rsidP="00E428B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E428B7" w:rsidRPr="00495D84" w14:paraId="36ABDAC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29CECF94" w:rsidR="00E428B7" w:rsidRPr="00495D84" w:rsidRDefault="000E08B6" w:rsidP="00E428B7">
            <w:pPr>
              <w:pStyle w:val="TAL"/>
            </w:pPr>
            <w:r>
              <w:t>P</w:t>
            </w:r>
            <w:r w:rsidR="00E428B7" w:rsidRPr="00495D84">
              <w:t>RB</w:t>
            </w:r>
            <w:r w:rsidR="00B27C84">
              <w:t xml:space="preserve"> </w:t>
            </w:r>
            <w:r w:rsidR="00E428B7" w:rsidRPr="00495D84">
              <w:t>numbers</w:t>
            </w:r>
            <w:r w:rsidR="00B27C84">
              <w:t xml:space="preserve"> </w:t>
            </w:r>
            <w:r w:rsidR="00E428B7" w:rsidRPr="00495D84">
              <w:t>containing</w:t>
            </w:r>
            <w:r w:rsidR="00B27C84">
              <w:t xml:space="preserve"> </w:t>
            </w:r>
            <w:r w:rsidR="00E428B7" w:rsidRPr="00495D84">
              <w:t>SSB</w:t>
            </w:r>
            <w:r w:rsidR="00B27C84">
              <w:t xml:space="preserve"> </w:t>
            </w:r>
            <w:r w:rsidR="00E428B7" w:rsidRPr="00495D84">
              <w:t>within</w:t>
            </w:r>
            <w:r w:rsidR="00B27C84">
              <w:t xml:space="preserve"> </w:t>
            </w:r>
            <w:r w:rsidR="00E428B7" w:rsidRPr="00495D84">
              <w:t>channel</w:t>
            </w:r>
            <w:r w:rsidR="00B27C84">
              <w:t xml:space="preserve"> </w:t>
            </w:r>
            <w:r w:rsidR="00E428B7" w:rsidRPr="00495D84">
              <w:t>BW</w:t>
            </w:r>
          </w:p>
        </w:tc>
        <w:tc>
          <w:tcPr>
            <w:tcW w:w="3960" w:type="dxa"/>
            <w:gridSpan w:val="2"/>
            <w:tcBorders>
              <w:top w:val="single" w:sz="4" w:space="0" w:color="auto"/>
              <w:left w:val="single" w:sz="4" w:space="0" w:color="auto"/>
              <w:bottom w:val="single" w:sz="4" w:space="0" w:color="auto"/>
              <w:right w:val="single" w:sz="4" w:space="0" w:color="auto"/>
            </w:tcBorders>
            <w:hideMark/>
          </w:tcPr>
          <w:p w14:paraId="429058CF" w14:textId="4E0207D4" w:rsidR="00E428B7" w:rsidRPr="00495D84" w:rsidRDefault="00E428B7" w:rsidP="00E428B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E428B7" w:rsidRPr="00495D84" w14:paraId="07D0D430" w14:textId="77777777" w:rsidTr="00E94096">
        <w:trPr>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9F525D6" w14:textId="1C825DD8" w:rsidR="00E428B7" w:rsidRPr="00495D84" w:rsidRDefault="00E94096" w:rsidP="00E428B7">
            <w:pPr>
              <w:pStyle w:val="TAN"/>
            </w:pPr>
            <w:r>
              <w:t xml:space="preserve">NOTE </w:t>
            </w:r>
            <w:r w:rsidRPr="00495D84">
              <w:t>1</w:t>
            </w:r>
            <w:r>
              <w:t>:</w:t>
            </w:r>
            <w:r w:rsidR="00E428B7" w:rsidRPr="00495D84">
              <w:rPr>
                <w:lang w:eastAsia="zh-CN"/>
              </w:rPr>
              <w:tab/>
            </w:r>
            <w:r w:rsidR="000E08B6">
              <w:rPr>
                <w:lang w:eastAsia="zh-CN"/>
              </w:rPr>
              <w:t>P</w:t>
            </w:r>
            <w:r w:rsidR="00E428B7" w:rsidRPr="00495D84">
              <w:t>RBs</w:t>
            </w:r>
            <w:r w:rsidR="00B27C84">
              <w:t xml:space="preserve"> </w:t>
            </w:r>
            <w:r w:rsidR="00E428B7" w:rsidRPr="00495D84">
              <w:t>containing</w:t>
            </w:r>
            <w:r w:rsidR="00B27C84">
              <w:t xml:space="preserve"> </w:t>
            </w:r>
            <w:r w:rsidR="00E428B7" w:rsidRPr="00495D84">
              <w:t>SSB</w:t>
            </w:r>
            <w:r w:rsidR="00B27C84">
              <w:t xml:space="preserve"> </w:t>
            </w:r>
            <w:r w:rsidR="00E428B7" w:rsidRPr="00495D84">
              <w:t>can</w:t>
            </w:r>
            <w:r w:rsidR="00B27C84">
              <w:t xml:space="preserve"> </w:t>
            </w:r>
            <w:r w:rsidR="00E428B7" w:rsidRPr="00495D84">
              <w:t>be</w:t>
            </w:r>
            <w:r w:rsidR="00B27C84">
              <w:t xml:space="preserve"> </w:t>
            </w:r>
            <w:r w:rsidR="00E428B7" w:rsidRPr="00495D84">
              <w:t>configured</w:t>
            </w:r>
            <w:r w:rsidR="00B27C84">
              <w:t xml:space="preserve"> </w:t>
            </w:r>
            <w:r w:rsidR="00E428B7" w:rsidRPr="00495D84">
              <w:t>in</w:t>
            </w:r>
            <w:r w:rsidR="00B27C84">
              <w:t xml:space="preserve"> </w:t>
            </w:r>
            <w:r w:rsidR="00E428B7" w:rsidRPr="00495D84">
              <w:t>any</w:t>
            </w:r>
            <w:r w:rsidR="00B27C84">
              <w:t xml:space="preserve"> </w:t>
            </w:r>
            <w:r w:rsidR="00E428B7" w:rsidRPr="00495D84">
              <w:t>frequency</w:t>
            </w:r>
            <w:r w:rsidR="00B27C84">
              <w:t xml:space="preserve"> </w:t>
            </w:r>
            <w:r w:rsidR="00E428B7" w:rsidRPr="00495D84">
              <w:t>location</w:t>
            </w:r>
            <w:r w:rsidR="00B27C84">
              <w:t xml:space="preserve"> </w:t>
            </w:r>
            <w:r w:rsidR="00E428B7" w:rsidRPr="00495D84">
              <w:t>within</w:t>
            </w:r>
            <w:r w:rsidR="00B27C84">
              <w:t xml:space="preserve"> </w:t>
            </w:r>
            <w:r w:rsidR="00E428B7" w:rsidRPr="00495D84">
              <w:t>the</w:t>
            </w:r>
            <w:r w:rsidR="00B27C84">
              <w:t xml:space="preserve"> </w:t>
            </w:r>
            <w:r w:rsidR="00E428B7" w:rsidRPr="00495D84">
              <w:t>cell</w:t>
            </w:r>
            <w:r w:rsidR="00B27C84">
              <w:t xml:space="preserve"> </w:t>
            </w:r>
            <w:r w:rsidR="00E428B7" w:rsidRPr="00495D84">
              <w:t>bandwidth</w:t>
            </w:r>
            <w:r w:rsidR="00B27C84">
              <w:t xml:space="preserve"> </w:t>
            </w:r>
            <w:r w:rsidR="00E428B7" w:rsidRPr="00495D84">
              <w:t>according</w:t>
            </w:r>
            <w:r w:rsidR="00B27C84">
              <w:t xml:space="preserve"> </w:t>
            </w:r>
            <w:r w:rsidR="00E428B7" w:rsidRPr="00495D84">
              <w:t>to</w:t>
            </w:r>
            <w:r w:rsidR="00B27C84">
              <w:t xml:space="preserve"> </w:t>
            </w:r>
            <w:r w:rsidR="00E428B7" w:rsidRPr="00495D84">
              <w:t>the</w:t>
            </w:r>
            <w:r w:rsidR="00B27C84">
              <w:t xml:space="preserve"> </w:t>
            </w:r>
            <w:r w:rsidR="00E428B7" w:rsidRPr="00495D84">
              <w:t>allowed</w:t>
            </w:r>
            <w:r w:rsidR="00B27C84">
              <w:t xml:space="preserve"> </w:t>
            </w:r>
            <w:r w:rsidR="00E428B7" w:rsidRPr="00495D84">
              <w:t>synchronization</w:t>
            </w:r>
            <w:r w:rsidR="00B27C84">
              <w:t xml:space="preserve"> </w:t>
            </w:r>
            <w:r w:rsidR="00E428B7" w:rsidRPr="00495D84">
              <w:t>raster</w:t>
            </w:r>
            <w:r w:rsidR="00B27C84">
              <w:t xml:space="preserve"> </w:t>
            </w:r>
            <w:r w:rsidR="00E428B7" w:rsidRPr="00495D84">
              <w:t>defined</w:t>
            </w:r>
            <w:r w:rsidR="00B27C84">
              <w:t xml:space="preserve"> </w:t>
            </w:r>
            <w:r w:rsidR="00E428B7" w:rsidRPr="00495D84">
              <w:t>in</w:t>
            </w:r>
            <w:r w:rsidR="00B27C84">
              <w:t xml:space="preserve"> </w:t>
            </w:r>
            <w:r w:rsidR="00E428B7" w:rsidRPr="00495D84">
              <w:t>TS</w:t>
            </w:r>
            <w:r w:rsidR="00B27C84">
              <w:t xml:space="preserve"> </w:t>
            </w:r>
            <w:r w:rsidR="00E428B7" w:rsidRPr="00495D84">
              <w:t>38.104</w:t>
            </w:r>
            <w:r w:rsidR="00B27C84">
              <w:t xml:space="preserve"> </w:t>
            </w:r>
            <w:r w:rsidR="00E428B7" w:rsidRPr="00495D84">
              <w:t>[13].</w:t>
            </w:r>
          </w:p>
          <w:p w14:paraId="4CB97442" w14:textId="3470300E" w:rsidR="00E428B7" w:rsidRPr="00495D84" w:rsidRDefault="00E94096" w:rsidP="00E428B7">
            <w:pPr>
              <w:pStyle w:val="TAN"/>
            </w:pPr>
            <w:r>
              <w:t xml:space="preserve">NOTE </w:t>
            </w:r>
            <w:r w:rsidRPr="00495D84">
              <w:t>2</w:t>
            </w:r>
            <w:r>
              <w:t>:</w:t>
            </w:r>
            <w:r w:rsidR="00E428B7" w:rsidRPr="00495D84">
              <w:rPr>
                <w:lang w:eastAsia="zh-CN"/>
              </w:rPr>
              <w:tab/>
            </w:r>
            <w:r w:rsidR="00E428B7" w:rsidRPr="00495D84">
              <w:t>Symbols</w:t>
            </w:r>
            <w:r w:rsidR="00B27C84">
              <w:t xml:space="preserve"> </w:t>
            </w:r>
            <w:r w:rsidR="00E428B7" w:rsidRPr="00495D84">
              <w:t>4-7</w:t>
            </w:r>
            <w:r w:rsidR="00B27C84">
              <w:t xml:space="preserve"> </w:t>
            </w:r>
            <w:r w:rsidR="00E428B7" w:rsidRPr="00495D84">
              <w:t>is</w:t>
            </w:r>
            <w:r w:rsidR="00B27C84">
              <w:t xml:space="preserve"> </w:t>
            </w:r>
            <w:r w:rsidR="00E428B7" w:rsidRPr="00495D84">
              <w:t>chosen,</w:t>
            </w:r>
            <w:r w:rsidR="00B27C84">
              <w:t xml:space="preserve"> </w:t>
            </w:r>
            <w:r w:rsidR="00E428B7" w:rsidRPr="00495D84">
              <w:t>if</w:t>
            </w:r>
            <w:r w:rsidR="00B27C84">
              <w:t xml:space="preserve"> </w:t>
            </w:r>
            <w:r w:rsidR="00E428B7" w:rsidRPr="00495D84">
              <w:t>the</w:t>
            </w:r>
            <w:r w:rsidR="00B27C84">
              <w:t xml:space="preserve"> </w:t>
            </w:r>
            <w:r w:rsidR="00E428B7" w:rsidRPr="00495D84">
              <w:t>SSB</w:t>
            </w:r>
            <w:r w:rsidR="00B27C84">
              <w:t xml:space="preserve"> </w:t>
            </w:r>
            <w:r w:rsidR="00E428B7" w:rsidRPr="00495D84">
              <w:t>pattern</w:t>
            </w:r>
            <w:r w:rsidR="00B27C84">
              <w:t xml:space="preserve"> </w:t>
            </w:r>
            <w:r w:rsidR="00E428B7" w:rsidRPr="00495D84">
              <w:t>Case</w:t>
            </w:r>
            <w:r w:rsidR="00B27C84">
              <w:t xml:space="preserve"> </w:t>
            </w:r>
            <w:r w:rsidR="00E428B7" w:rsidRPr="00495D84">
              <w:t>B</w:t>
            </w:r>
            <w:r w:rsidR="00B27C84">
              <w:t xml:space="preserve"> </w:t>
            </w:r>
            <w:r w:rsidR="00E428B7" w:rsidRPr="00495D84">
              <w:t>should</w:t>
            </w:r>
            <w:r w:rsidR="00B27C84">
              <w:t xml:space="preserve"> </w:t>
            </w:r>
            <w:r w:rsidR="00E428B7" w:rsidRPr="00495D84">
              <w:t>be</w:t>
            </w:r>
            <w:r w:rsidR="00B27C84">
              <w:t xml:space="preserve"> </w:t>
            </w:r>
            <w:r w:rsidR="00E428B7" w:rsidRPr="00495D84">
              <w:t>used</w:t>
            </w:r>
            <w:r w:rsidR="00B27C84">
              <w:t xml:space="preserve"> </w:t>
            </w:r>
            <w:r w:rsidR="00E428B7" w:rsidRPr="00495D84">
              <w:t>for</w:t>
            </w:r>
            <w:r w:rsidR="00B27C84">
              <w:t xml:space="preserve"> </w:t>
            </w:r>
            <w:r w:rsidR="00E428B7" w:rsidRPr="00495D84">
              <w:t>the</w:t>
            </w:r>
            <w:r w:rsidR="00B27C84">
              <w:t xml:space="preserve"> </w:t>
            </w:r>
            <w:r w:rsidR="00E428B7" w:rsidRPr="00495D84">
              <w:t>current</w:t>
            </w:r>
            <w:r w:rsidR="00B27C84">
              <w:t xml:space="preserve"> </w:t>
            </w:r>
            <w:r w:rsidR="00E428B7" w:rsidRPr="00495D84">
              <w:t>band</w:t>
            </w:r>
            <w:r w:rsidR="00B27C84">
              <w:t xml:space="preserve"> </w:t>
            </w:r>
            <w:r w:rsidR="00E428B7" w:rsidRPr="00495D84">
              <w:t>as</w:t>
            </w:r>
            <w:r w:rsidR="00B27C84">
              <w:t xml:space="preserve"> </w:t>
            </w:r>
            <w:r w:rsidR="00E428B7" w:rsidRPr="00495D84">
              <w:t>indicated</w:t>
            </w:r>
            <w:r w:rsidR="00B27C84">
              <w:t xml:space="preserve"> </w:t>
            </w:r>
            <w:r w:rsidR="00E428B7" w:rsidRPr="00495D84">
              <w:t>by</w:t>
            </w:r>
            <w:r w:rsidR="00B27C84">
              <w:t xml:space="preserve"> </w:t>
            </w:r>
            <w:r>
              <w:t>table</w:t>
            </w:r>
            <w:r w:rsidR="00B27C84">
              <w:t xml:space="preserve"> </w:t>
            </w:r>
            <w:r w:rsidR="00E428B7" w:rsidRPr="00495D84">
              <w:t>5.4.3.3-1</w:t>
            </w:r>
            <w:r w:rsidR="00B27C84">
              <w:t xml:space="preserve"> </w:t>
            </w:r>
            <w:r w:rsidR="00E428B7" w:rsidRPr="00495D84">
              <w:t>of</w:t>
            </w:r>
            <w:r w:rsidR="00B27C84">
              <w:t xml:space="preserve"> </w:t>
            </w:r>
            <w:r w:rsidR="00E428B7" w:rsidRPr="00495D84">
              <w:t>TS</w:t>
            </w:r>
            <w:r w:rsidR="00B27C84">
              <w:t xml:space="preserve"> </w:t>
            </w:r>
            <w:r w:rsidR="00E428B7" w:rsidRPr="00495D84">
              <w:t>38.104</w:t>
            </w:r>
            <w:r w:rsidR="00B27C84">
              <w:t xml:space="preserve"> </w:t>
            </w:r>
            <w:r w:rsidR="00E428B7" w:rsidRPr="00495D84">
              <w:t>[13];</w:t>
            </w:r>
            <w:r w:rsidR="00B27C84">
              <w:t xml:space="preserve"> </w:t>
            </w:r>
            <w:r w:rsidR="00E428B7" w:rsidRPr="00495D84">
              <w:t>Otherwise,</w:t>
            </w:r>
            <w:r w:rsidR="00B27C84">
              <w:t xml:space="preserve"> </w:t>
            </w:r>
            <w:r w:rsidR="00E428B7" w:rsidRPr="00495D84">
              <w:t>symbol</w:t>
            </w:r>
            <w:r w:rsidR="00B27C84">
              <w:t xml:space="preserve"> </w:t>
            </w:r>
            <w:r w:rsidR="00E428B7" w:rsidRPr="00495D84">
              <w:t>2-5</w:t>
            </w:r>
            <w:r w:rsidR="00B27C84">
              <w:t xml:space="preserve"> </w:t>
            </w:r>
            <w:r w:rsidR="00E428B7" w:rsidRPr="00495D84">
              <w:t>is</w:t>
            </w:r>
            <w:r w:rsidR="00B27C84">
              <w:t xml:space="preserve"> </w:t>
            </w:r>
            <w:r w:rsidR="00E428B7" w:rsidRPr="00495D84">
              <w:t>chosen.</w:t>
            </w:r>
          </w:p>
          <w:p w14:paraId="01ADE903" w14:textId="6A43DE24" w:rsidR="00E428B7" w:rsidRPr="00495D84" w:rsidRDefault="00E94096" w:rsidP="00E428B7">
            <w:pPr>
              <w:pStyle w:val="TAN"/>
            </w:pPr>
            <w:r>
              <w:t xml:space="preserve">NOTE </w:t>
            </w:r>
            <w:r w:rsidRPr="00495D84">
              <w:t>3</w:t>
            </w:r>
            <w:r>
              <w:t>:</w:t>
            </w:r>
            <w:r w:rsidR="00E428B7" w:rsidRPr="00495D84">
              <w:tab/>
              <w:t>These</w:t>
            </w:r>
            <w:r w:rsidR="00B27C84">
              <w:t xml:space="preserve"> </w:t>
            </w:r>
            <w:r w:rsidR="00E428B7" w:rsidRPr="00495D84">
              <w:t>values</w:t>
            </w:r>
            <w:r w:rsidR="00B27C84">
              <w:t xml:space="preserve"> </w:t>
            </w:r>
            <w:r w:rsidR="00E428B7" w:rsidRPr="00495D84">
              <w:t>have</w:t>
            </w:r>
            <w:r w:rsidR="00B27C84">
              <w:t xml:space="preserve"> </w:t>
            </w:r>
            <w:r w:rsidR="00E428B7" w:rsidRPr="00495D84">
              <w:t>been</w:t>
            </w:r>
            <w:r w:rsidR="00B27C84">
              <w:t xml:space="preserve"> </w:t>
            </w:r>
            <w:r w:rsidR="00E428B7" w:rsidRPr="00495D84">
              <w:t>derived</w:t>
            </w:r>
            <w:r w:rsidR="00B27C84">
              <w:t xml:space="preserve"> </w:t>
            </w:r>
            <w:r w:rsidR="00E428B7" w:rsidRPr="00495D84">
              <w:t>from</w:t>
            </w:r>
            <w:r w:rsidR="00B27C84">
              <w:t xml:space="preserve"> </w:t>
            </w:r>
            <w:r w:rsidR="00E428B7" w:rsidRPr="00495D84">
              <w:t>other</w:t>
            </w:r>
            <w:r w:rsidR="00B27C84">
              <w:t xml:space="preserve"> </w:t>
            </w:r>
            <w:r w:rsidR="00E428B7" w:rsidRPr="00495D84">
              <w:t>parameters</w:t>
            </w:r>
            <w:r w:rsidR="00B27C84">
              <w:t xml:space="preserve"> </w:t>
            </w:r>
            <w:r w:rsidR="00E428B7" w:rsidRPr="00495D84">
              <w:t>for</w:t>
            </w:r>
            <w:r w:rsidR="00B27C84">
              <w:t xml:space="preserve"> </w:t>
            </w:r>
            <w:r w:rsidR="00E428B7" w:rsidRPr="00495D84">
              <w:t>information</w:t>
            </w:r>
            <w:r w:rsidR="00B27C84">
              <w:t xml:space="preserve"> </w:t>
            </w:r>
            <w:r w:rsidR="00E428B7" w:rsidRPr="00495D84">
              <w:t>purposes</w:t>
            </w:r>
            <w:r w:rsidR="00B27C84">
              <w:t xml:space="preserve"> </w:t>
            </w:r>
            <w:r w:rsidR="00E428B7" w:rsidRPr="00495D84">
              <w:t>(as</w:t>
            </w:r>
            <w:r w:rsidR="00B27C84">
              <w:t xml:space="preserve"> </w:t>
            </w:r>
            <w:r w:rsidR="00E428B7" w:rsidRPr="00495D84">
              <w:t>per</w:t>
            </w:r>
            <w:r w:rsidR="00B27C84">
              <w:t xml:space="preserve"> </w:t>
            </w:r>
            <w:r w:rsidR="00E428B7" w:rsidRPr="00495D84">
              <w:t>TS</w:t>
            </w:r>
            <w:r w:rsidR="00B27C84">
              <w:t xml:space="preserve"> </w:t>
            </w:r>
            <w:r w:rsidR="00E428B7" w:rsidRPr="00495D84">
              <w:t>38.213</w:t>
            </w:r>
            <w:r w:rsidR="00B27C84">
              <w:t xml:space="preserve"> </w:t>
            </w:r>
            <w:r w:rsidR="00E428B7" w:rsidRPr="00495D84">
              <w:t>[3]).</w:t>
            </w:r>
            <w:r w:rsidR="00B27C84">
              <w:t xml:space="preserve"> </w:t>
            </w:r>
            <w:r w:rsidR="00E428B7" w:rsidRPr="00495D84">
              <w:t>They</w:t>
            </w:r>
            <w:r w:rsidR="00B27C84">
              <w:t xml:space="preserve"> </w:t>
            </w:r>
            <w:r w:rsidR="00E428B7" w:rsidRPr="00495D84">
              <w:t>are</w:t>
            </w:r>
            <w:r w:rsidR="00B27C84">
              <w:t xml:space="preserve"> </w:t>
            </w:r>
            <w:r w:rsidR="00E428B7" w:rsidRPr="00495D84">
              <w:t>not</w:t>
            </w:r>
            <w:r w:rsidR="00B27C84">
              <w:t xml:space="preserve"> </w:t>
            </w:r>
            <w:r w:rsidR="00E428B7" w:rsidRPr="00495D84">
              <w:t>settable</w:t>
            </w:r>
            <w:r w:rsidR="00B27C84">
              <w:t xml:space="preserve"> </w:t>
            </w:r>
            <w:r w:rsidR="00E428B7" w:rsidRPr="00495D84">
              <w:t>parameters</w:t>
            </w:r>
            <w:r w:rsidR="00B27C84">
              <w:t xml:space="preserve"> </w:t>
            </w:r>
            <w:r w:rsidR="00E428B7" w:rsidRPr="00495D84">
              <w:t>themselves.</w:t>
            </w:r>
          </w:p>
        </w:tc>
      </w:tr>
    </w:tbl>
    <w:p w14:paraId="51779ADB" w14:textId="77777777" w:rsidR="00E428B7" w:rsidRPr="00495D84" w:rsidRDefault="00E428B7" w:rsidP="001268B4">
      <w:pPr>
        <w:rPr>
          <w:rFonts w:eastAsia="MS Mincho"/>
        </w:rPr>
      </w:pPr>
    </w:p>
    <w:p w14:paraId="260A7BD2" w14:textId="77777777" w:rsidR="0008201D" w:rsidRPr="00495D84" w:rsidRDefault="0008201D" w:rsidP="0008201D">
      <w:pPr>
        <w:pStyle w:val="Heading4"/>
      </w:pPr>
      <w:r w:rsidRPr="00495D84">
        <w:t>A.3.10.1.</w:t>
      </w:r>
      <w:r w:rsidRPr="00495D84">
        <w:rPr>
          <w:rFonts w:hint="eastAsia"/>
          <w:lang w:eastAsia="zh-CN"/>
        </w:rPr>
        <w:t>9</w:t>
      </w:r>
      <w:r w:rsidRPr="00495D84">
        <w:tab/>
        <w:t xml:space="preserve">SSB pattern </w:t>
      </w:r>
      <w:r w:rsidRPr="00495D84">
        <w:rPr>
          <w:rFonts w:hint="eastAsia"/>
          <w:lang w:eastAsia="zh-CN"/>
        </w:rPr>
        <w:t>9</w:t>
      </w:r>
      <w:r w:rsidRPr="00495D84">
        <w:t xml:space="preserve"> in FR1: SSB allocation for SSB SCS=15 kHz in 10 MHz</w:t>
      </w:r>
    </w:p>
    <w:p w14:paraId="7B3CE135" w14:textId="77777777" w:rsidR="0008201D" w:rsidRPr="00495D84" w:rsidRDefault="0008201D" w:rsidP="0008201D">
      <w:pPr>
        <w:pStyle w:val="TH"/>
      </w:pPr>
      <w:r w:rsidRPr="00495D84">
        <w:t>Table A.3.10.1.</w:t>
      </w:r>
      <w:r w:rsidRPr="00495D84">
        <w:rPr>
          <w:rFonts w:hint="eastAsia"/>
          <w:lang w:eastAsia="zh-CN"/>
        </w:rPr>
        <w:t>9</w:t>
      </w:r>
      <w:r w:rsidRPr="00495D84">
        <w:t>-1: SSB.</w:t>
      </w:r>
      <w:r w:rsidRPr="00495D84">
        <w:rPr>
          <w:rFonts w:hint="eastAsia"/>
          <w:lang w:eastAsia="zh-CN"/>
        </w:rPr>
        <w:t>9</w:t>
      </w:r>
      <w:r w:rsidRPr="00495D84">
        <w:t xml:space="preserve"> FR1: SSB Pattern </w:t>
      </w:r>
      <w:r w:rsidRPr="00495D84">
        <w:rPr>
          <w:rFonts w:hint="eastAsia"/>
          <w:lang w:eastAsia="zh-CN"/>
        </w:rPr>
        <w:t>9</w:t>
      </w:r>
      <w:r w:rsidRPr="00495D84">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963"/>
      </w:tblGrid>
      <w:tr w:rsidR="0008201D" w:rsidRPr="00495D84" w14:paraId="647592DD"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99897C0" w14:textId="189A7F53"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963" w:type="dxa"/>
            <w:tcBorders>
              <w:top w:val="single" w:sz="4" w:space="0" w:color="auto"/>
              <w:left w:val="single" w:sz="4" w:space="0" w:color="auto"/>
              <w:bottom w:val="single" w:sz="4" w:space="0" w:color="auto"/>
              <w:right w:val="single" w:sz="4" w:space="0" w:color="auto"/>
            </w:tcBorders>
            <w:hideMark/>
          </w:tcPr>
          <w:p w14:paraId="1E02975D" w14:textId="77777777" w:rsidR="0008201D" w:rsidRPr="00495D84" w:rsidRDefault="0008201D" w:rsidP="00422205">
            <w:pPr>
              <w:pStyle w:val="TAC"/>
              <w:rPr>
                <w:b/>
              </w:rPr>
            </w:pPr>
            <w:r w:rsidRPr="00495D84">
              <w:rPr>
                <w:b/>
              </w:rPr>
              <w:t>Values</w:t>
            </w:r>
          </w:p>
        </w:tc>
      </w:tr>
      <w:tr w:rsidR="0008201D" w:rsidRPr="00495D84" w14:paraId="575032A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D901E73" w14:textId="5488B21F" w:rsidR="0008201D" w:rsidRPr="00495D84" w:rsidRDefault="0008201D" w:rsidP="00422205">
            <w:pPr>
              <w:pStyle w:val="TAL"/>
            </w:pPr>
            <w:r w:rsidRPr="00495D84">
              <w:t>Channel</w:t>
            </w:r>
            <w:r w:rsidR="00B27C84">
              <w:t xml:space="preserve"> </w:t>
            </w:r>
            <w:r w:rsidRPr="00495D84">
              <w:t>bandwidth</w:t>
            </w:r>
          </w:p>
        </w:tc>
        <w:tc>
          <w:tcPr>
            <w:tcW w:w="3963" w:type="dxa"/>
            <w:tcBorders>
              <w:top w:val="single" w:sz="4" w:space="0" w:color="auto"/>
              <w:left w:val="single" w:sz="4" w:space="0" w:color="auto"/>
              <w:bottom w:val="single" w:sz="4" w:space="0" w:color="auto"/>
              <w:right w:val="single" w:sz="4" w:space="0" w:color="auto"/>
            </w:tcBorders>
            <w:hideMark/>
          </w:tcPr>
          <w:p w14:paraId="6CECE669" w14:textId="2093ACAC" w:rsidR="0008201D" w:rsidRPr="00495D84" w:rsidRDefault="0008201D" w:rsidP="00422205">
            <w:pPr>
              <w:pStyle w:val="TAL"/>
            </w:pPr>
            <w:r w:rsidRPr="00495D84">
              <w:t>10</w:t>
            </w:r>
            <w:r w:rsidR="00B27C84">
              <w:t xml:space="preserve"> </w:t>
            </w:r>
            <w:r w:rsidRPr="00495D84">
              <w:t>MHz</w:t>
            </w:r>
          </w:p>
        </w:tc>
      </w:tr>
      <w:tr w:rsidR="0008201D" w:rsidRPr="00495D84" w14:paraId="1442A1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3AB4B2F2" w14:textId="204E3F28" w:rsidR="0008201D" w:rsidRPr="00495D84" w:rsidRDefault="0008201D" w:rsidP="00422205">
            <w:pPr>
              <w:pStyle w:val="TAL"/>
            </w:pPr>
            <w:r w:rsidRPr="00495D84">
              <w:t>SSB</w:t>
            </w:r>
            <w:r w:rsidR="00B27C84">
              <w:t xml:space="preserve"> </w:t>
            </w:r>
            <w:r w:rsidRPr="00495D84">
              <w:t>SCS</w:t>
            </w:r>
          </w:p>
        </w:tc>
        <w:tc>
          <w:tcPr>
            <w:tcW w:w="3963" w:type="dxa"/>
            <w:tcBorders>
              <w:top w:val="single" w:sz="4" w:space="0" w:color="auto"/>
              <w:left w:val="single" w:sz="4" w:space="0" w:color="auto"/>
              <w:bottom w:val="single" w:sz="4" w:space="0" w:color="auto"/>
              <w:right w:val="single" w:sz="4" w:space="0" w:color="auto"/>
            </w:tcBorders>
            <w:hideMark/>
          </w:tcPr>
          <w:p w14:paraId="4141CC2D" w14:textId="5C69A60D" w:rsidR="0008201D" w:rsidRPr="00495D84" w:rsidRDefault="0008201D" w:rsidP="00422205">
            <w:pPr>
              <w:pStyle w:val="TAL"/>
            </w:pPr>
            <w:r w:rsidRPr="00495D84">
              <w:t>15</w:t>
            </w:r>
            <w:r w:rsidR="00B27C84">
              <w:t xml:space="preserve"> </w:t>
            </w:r>
            <w:r w:rsidRPr="00495D84">
              <w:t>kHz</w:t>
            </w:r>
          </w:p>
        </w:tc>
      </w:tr>
      <w:tr w:rsidR="0008201D" w:rsidRPr="00495D84" w14:paraId="5618AD09"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B2D47F5" w14:textId="127839ED" w:rsidR="0008201D" w:rsidRPr="00495D84" w:rsidRDefault="0008201D"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963" w:type="dxa"/>
            <w:tcBorders>
              <w:top w:val="single" w:sz="4" w:space="0" w:color="auto"/>
              <w:left w:val="single" w:sz="4" w:space="0" w:color="auto"/>
              <w:bottom w:val="single" w:sz="4" w:space="0" w:color="auto"/>
              <w:right w:val="single" w:sz="4" w:space="0" w:color="auto"/>
            </w:tcBorders>
            <w:hideMark/>
          </w:tcPr>
          <w:p w14:paraId="732E6655" w14:textId="7091EF4F" w:rsidR="0008201D" w:rsidRPr="00495D84" w:rsidRDefault="0008201D" w:rsidP="00422205">
            <w:pPr>
              <w:pStyle w:val="TAL"/>
            </w:pPr>
            <w:r w:rsidRPr="00495D84">
              <w:t>80</w:t>
            </w:r>
            <w:r w:rsidR="00B27C84">
              <w:t xml:space="preserve"> </w:t>
            </w:r>
            <w:r w:rsidRPr="00495D84">
              <w:t>ms</w:t>
            </w:r>
          </w:p>
        </w:tc>
      </w:tr>
      <w:tr w:rsidR="0008201D" w:rsidRPr="00495D84" w14:paraId="73A3CD7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BB30A50" w14:textId="50BA6BA1" w:rsidR="0008201D" w:rsidRPr="00495D84" w:rsidRDefault="0008201D"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963" w:type="dxa"/>
            <w:tcBorders>
              <w:top w:val="single" w:sz="4" w:space="0" w:color="auto"/>
              <w:left w:val="single" w:sz="4" w:space="0" w:color="auto"/>
              <w:bottom w:val="single" w:sz="4" w:space="0" w:color="auto"/>
              <w:right w:val="single" w:sz="4" w:space="0" w:color="auto"/>
            </w:tcBorders>
            <w:hideMark/>
          </w:tcPr>
          <w:p w14:paraId="6E9F62F2" w14:textId="77777777" w:rsidR="0008201D" w:rsidRPr="00495D84" w:rsidRDefault="0008201D" w:rsidP="00422205">
            <w:pPr>
              <w:pStyle w:val="TAL"/>
            </w:pPr>
            <w:r w:rsidRPr="00495D84">
              <w:t>1</w:t>
            </w:r>
          </w:p>
        </w:tc>
      </w:tr>
      <w:tr w:rsidR="0008201D" w:rsidRPr="00495D84" w14:paraId="2ABDBF0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E0ED35A" w14:textId="0537FD1F" w:rsidR="0008201D" w:rsidRPr="00495D84" w:rsidRDefault="0008201D" w:rsidP="00422205">
            <w:pPr>
              <w:pStyle w:val="TAL"/>
            </w:pPr>
            <w:r w:rsidRPr="00495D84">
              <w:t>SS/PBCH</w:t>
            </w:r>
            <w:r w:rsidR="00B27C84">
              <w:t xml:space="preserve"> </w:t>
            </w:r>
            <w:r w:rsidRPr="00495D84">
              <w:t>block</w:t>
            </w:r>
            <w:r w:rsidR="00B27C84">
              <w:t xml:space="preserve"> </w:t>
            </w:r>
            <w:r w:rsidRPr="00495D84">
              <w:t>index</w:t>
            </w:r>
          </w:p>
        </w:tc>
        <w:tc>
          <w:tcPr>
            <w:tcW w:w="3963" w:type="dxa"/>
            <w:tcBorders>
              <w:top w:val="single" w:sz="4" w:space="0" w:color="auto"/>
              <w:left w:val="single" w:sz="4" w:space="0" w:color="auto"/>
              <w:bottom w:val="single" w:sz="4" w:space="0" w:color="auto"/>
              <w:right w:val="single" w:sz="4" w:space="0" w:color="auto"/>
            </w:tcBorders>
            <w:hideMark/>
          </w:tcPr>
          <w:p w14:paraId="49CF24A6" w14:textId="77777777" w:rsidR="0008201D" w:rsidRPr="00495D84" w:rsidRDefault="0008201D" w:rsidP="00422205">
            <w:pPr>
              <w:pStyle w:val="TAL"/>
            </w:pPr>
            <w:r w:rsidRPr="00495D84">
              <w:t>0</w:t>
            </w:r>
          </w:p>
        </w:tc>
      </w:tr>
      <w:tr w:rsidR="0008201D" w:rsidRPr="00495D84" w14:paraId="7F36E15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C558D3D" w14:textId="7193BFED" w:rsidR="0008201D" w:rsidRPr="00495D84" w:rsidRDefault="0008201D" w:rsidP="00422205">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09182B04" w14:textId="77777777" w:rsidR="0008201D" w:rsidRPr="00495D84" w:rsidRDefault="0008201D" w:rsidP="00422205">
            <w:pPr>
              <w:pStyle w:val="TAL"/>
            </w:pPr>
            <w:r w:rsidRPr="00495D84">
              <w:t>2-5</w:t>
            </w:r>
          </w:p>
        </w:tc>
      </w:tr>
      <w:tr w:rsidR="0008201D" w:rsidRPr="00495D84" w14:paraId="06B67A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7708D5D" w14:textId="4AD33902" w:rsidR="0008201D" w:rsidRPr="00495D84" w:rsidRDefault="0008201D"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963" w:type="dxa"/>
            <w:tcBorders>
              <w:top w:val="single" w:sz="4" w:space="0" w:color="auto"/>
              <w:left w:val="single" w:sz="4" w:space="0" w:color="auto"/>
              <w:bottom w:val="single" w:sz="4" w:space="0" w:color="auto"/>
              <w:right w:val="single" w:sz="4" w:space="0" w:color="auto"/>
            </w:tcBorders>
            <w:hideMark/>
          </w:tcPr>
          <w:p w14:paraId="33EC2E3C"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3206C44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218A58BD" w14:textId="395AE27C"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963" w:type="dxa"/>
            <w:tcBorders>
              <w:top w:val="single" w:sz="4" w:space="0" w:color="auto"/>
              <w:left w:val="single" w:sz="4" w:space="0" w:color="auto"/>
              <w:bottom w:val="single" w:sz="4" w:space="0" w:color="auto"/>
              <w:right w:val="single" w:sz="4" w:space="0" w:color="auto"/>
            </w:tcBorders>
          </w:tcPr>
          <w:p w14:paraId="537B08A0" w14:textId="57867947"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01D3A5F0"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8A4D60C" w14:textId="73DDAFDF"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963" w:type="dxa"/>
            <w:tcBorders>
              <w:top w:val="single" w:sz="4" w:space="0" w:color="auto"/>
              <w:left w:val="single" w:sz="4" w:space="0" w:color="auto"/>
              <w:bottom w:val="single" w:sz="4" w:space="0" w:color="auto"/>
              <w:right w:val="single" w:sz="4" w:space="0" w:color="auto"/>
            </w:tcBorders>
            <w:hideMark/>
          </w:tcPr>
          <w:p w14:paraId="76B466AB" w14:textId="6A2FBECB"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4ECCE568"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2F918663" w14:textId="7647B775"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CDD3F28" w14:textId="5F8A5F94"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258994A2" w14:textId="77777777" w:rsidR="0008201D" w:rsidRPr="00495D84" w:rsidRDefault="0008201D" w:rsidP="0008201D">
      <w:pPr>
        <w:rPr>
          <w:rFonts w:eastAsia="MS Mincho"/>
        </w:rPr>
      </w:pPr>
    </w:p>
    <w:p w14:paraId="2A17DA21" w14:textId="4383BF33" w:rsidR="0008201D" w:rsidRPr="00495D84" w:rsidRDefault="0008201D" w:rsidP="0008201D">
      <w:pPr>
        <w:pStyle w:val="Heading4"/>
      </w:pPr>
      <w:r w:rsidRPr="00495D84">
        <w:t>A.3.10.1.</w:t>
      </w:r>
      <w:r w:rsidRPr="00495D84">
        <w:rPr>
          <w:rFonts w:hint="eastAsia"/>
          <w:lang w:eastAsia="zh-CN"/>
        </w:rPr>
        <w:t>10</w:t>
      </w:r>
      <w:r w:rsidRPr="00495D84">
        <w:tab/>
        <w:t xml:space="preserve">SSB pattern </w:t>
      </w:r>
      <w:r w:rsidRPr="00495D84">
        <w:rPr>
          <w:rFonts w:hint="eastAsia"/>
          <w:lang w:eastAsia="zh-CN"/>
        </w:rPr>
        <w:t>10</w:t>
      </w:r>
      <w:r w:rsidRPr="00495D84">
        <w:t xml:space="preserve"> in FR1: SSB allocation for SSB SCS=30 kHz in </w:t>
      </w:r>
      <w:r w:rsidRPr="00495D84">
        <w:rPr>
          <w:rFonts w:hint="eastAsia"/>
          <w:lang w:eastAsia="zh-CN"/>
        </w:rPr>
        <w:t>40</w:t>
      </w:r>
      <w:r w:rsidRPr="00495D84">
        <w:t xml:space="preserve"> MHz</w:t>
      </w:r>
    </w:p>
    <w:p w14:paraId="7017DE34" w14:textId="77777777" w:rsidR="0008201D" w:rsidRPr="00495D84" w:rsidRDefault="0008201D" w:rsidP="0008201D">
      <w:pPr>
        <w:pStyle w:val="TH"/>
      </w:pPr>
      <w:r w:rsidRPr="00495D84">
        <w:t>Table A.3.10.1.</w:t>
      </w:r>
      <w:r w:rsidRPr="00495D84">
        <w:rPr>
          <w:rFonts w:hint="eastAsia"/>
          <w:lang w:eastAsia="zh-CN"/>
        </w:rPr>
        <w:t>10</w:t>
      </w:r>
      <w:r w:rsidRPr="00495D84">
        <w:t>-1: SSB.</w:t>
      </w:r>
      <w:r w:rsidRPr="00495D84">
        <w:rPr>
          <w:rFonts w:hint="eastAsia"/>
          <w:lang w:eastAsia="zh-CN"/>
        </w:rPr>
        <w:t>10</w:t>
      </w:r>
      <w:r w:rsidRPr="00495D84">
        <w:t xml:space="preserve"> FR1: SSB Pattern </w:t>
      </w:r>
      <w:r w:rsidRPr="00495D84">
        <w:rPr>
          <w:rFonts w:hint="eastAsia"/>
          <w:lang w:eastAsia="zh-CN"/>
        </w:rPr>
        <w:t>10</w:t>
      </w:r>
      <w:r w:rsidRPr="00495D84">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08201D" w:rsidRPr="00495D84" w14:paraId="7AE29B2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EB47643" w14:textId="4276B9C6"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4C29CE77" w14:textId="77777777" w:rsidR="0008201D" w:rsidRPr="00495D84" w:rsidRDefault="0008201D" w:rsidP="00422205">
            <w:pPr>
              <w:pStyle w:val="TAC"/>
              <w:rPr>
                <w:b/>
              </w:rPr>
            </w:pPr>
            <w:r w:rsidRPr="00495D84">
              <w:rPr>
                <w:b/>
              </w:rPr>
              <w:t>Values</w:t>
            </w:r>
          </w:p>
        </w:tc>
      </w:tr>
      <w:tr w:rsidR="0008201D" w:rsidRPr="00495D84" w14:paraId="075930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67CF0F" w14:textId="284ED069" w:rsidR="0008201D" w:rsidRPr="00495D84" w:rsidRDefault="0008201D" w:rsidP="00422205">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37F57D4" w14:textId="347AF061" w:rsidR="0008201D" w:rsidRPr="00495D84" w:rsidRDefault="0008201D" w:rsidP="00422205">
            <w:pPr>
              <w:pStyle w:val="TAL"/>
            </w:pPr>
            <w:r w:rsidRPr="00495D84">
              <w:rPr>
                <w:rFonts w:hint="eastAsia"/>
                <w:lang w:eastAsia="zh-CN"/>
              </w:rPr>
              <w:t>4</w:t>
            </w:r>
            <w:r w:rsidRPr="00495D84">
              <w:t>0</w:t>
            </w:r>
            <w:r w:rsidR="00B27C84">
              <w:t xml:space="preserve"> </w:t>
            </w:r>
            <w:r w:rsidRPr="00495D84">
              <w:t>MHz</w:t>
            </w:r>
          </w:p>
        </w:tc>
      </w:tr>
      <w:tr w:rsidR="0008201D" w:rsidRPr="00495D84" w14:paraId="0DF4EBF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3ABC824" w14:textId="0C76B76C" w:rsidR="0008201D" w:rsidRPr="00495D84" w:rsidRDefault="0008201D" w:rsidP="00422205">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7029C845" w14:textId="38BEBB8B" w:rsidR="0008201D" w:rsidRPr="00495D84" w:rsidRDefault="0008201D" w:rsidP="00422205">
            <w:pPr>
              <w:pStyle w:val="TAL"/>
            </w:pPr>
            <w:r w:rsidRPr="00495D84">
              <w:t>30</w:t>
            </w:r>
            <w:r w:rsidR="00B27C84">
              <w:t xml:space="preserve"> </w:t>
            </w:r>
            <w:r w:rsidRPr="00495D84">
              <w:t>kHz</w:t>
            </w:r>
          </w:p>
        </w:tc>
      </w:tr>
      <w:tr w:rsidR="0008201D" w:rsidRPr="00495D84" w14:paraId="40A0B58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0C2D2F" w14:textId="2D9EA38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62E1321" w14:textId="0FF89131" w:rsidR="0008201D" w:rsidRPr="00495D84" w:rsidRDefault="0008201D" w:rsidP="00422205">
            <w:pPr>
              <w:pStyle w:val="TAL"/>
            </w:pPr>
            <w:r w:rsidRPr="00495D84">
              <w:t>80</w:t>
            </w:r>
            <w:r w:rsidR="00B27C84">
              <w:t xml:space="preserve"> </w:t>
            </w:r>
            <w:r w:rsidRPr="00495D84">
              <w:t>ms</w:t>
            </w:r>
          </w:p>
        </w:tc>
      </w:tr>
      <w:tr w:rsidR="0008201D" w:rsidRPr="00495D84" w14:paraId="707DA11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60BC07" w14:textId="796FEA6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4A1A5D64" w14:textId="77777777" w:rsidR="0008201D" w:rsidRPr="00495D84" w:rsidRDefault="0008201D" w:rsidP="00422205">
            <w:pPr>
              <w:pStyle w:val="TAL"/>
            </w:pPr>
            <w:r w:rsidRPr="00495D84">
              <w:t>1</w:t>
            </w:r>
          </w:p>
        </w:tc>
      </w:tr>
      <w:tr w:rsidR="0008201D" w:rsidRPr="00495D84" w14:paraId="372C14B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E9AC2EF" w14:textId="786C661B"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323505CB" w14:textId="77777777" w:rsidR="0008201D" w:rsidRPr="00495D84" w:rsidRDefault="0008201D" w:rsidP="00422205">
            <w:pPr>
              <w:pStyle w:val="TAL"/>
            </w:pPr>
            <w:r w:rsidRPr="00495D84">
              <w:t>0</w:t>
            </w:r>
          </w:p>
        </w:tc>
      </w:tr>
      <w:tr w:rsidR="0008201D" w:rsidRPr="00495D84" w14:paraId="2EDD077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236D66" w14:textId="741F334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3728AF62" w14:textId="0D4A60F7"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08201D" w:rsidRPr="00495D84" w14:paraId="2062591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07410EE" w14:textId="68EB262B"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2FBA7D36" w14:textId="77777777" w:rsidR="0008201D" w:rsidRPr="00495D84" w:rsidRDefault="0008201D" w:rsidP="00422205">
            <w:pPr>
              <w:pStyle w:val="TAL"/>
              <w:rPr>
                <w:lang w:eastAsia="zh-CN"/>
              </w:rPr>
            </w:pPr>
            <w:r w:rsidRPr="00495D84">
              <w:rPr>
                <w:rFonts w:hint="eastAsia"/>
                <w:lang w:eastAsia="zh-CN"/>
              </w:rPr>
              <w:t>0</w:t>
            </w:r>
          </w:p>
        </w:tc>
      </w:tr>
      <w:tr w:rsidR="0008201D" w:rsidRPr="00495D84" w14:paraId="1DD5C45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78014E80" w14:textId="4025B3D4"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652D81B4" w14:textId="00F28F3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558CBB1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CD8F673" w14:textId="42F80EB7"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A7354E6" w14:textId="0B9AD65A"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62C2DEB6"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12F262C2" w14:textId="3B991A07"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77C37A8C" w14:textId="45BE2B80"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21415767" w14:textId="038B9CF5"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68E6D337" w14:textId="77777777" w:rsidR="0008201D" w:rsidRPr="00495D84" w:rsidRDefault="0008201D" w:rsidP="0008201D">
      <w:pPr>
        <w:rPr>
          <w:rFonts w:eastAsia="MS Mincho"/>
        </w:rPr>
      </w:pPr>
    </w:p>
    <w:p w14:paraId="4CA611E2" w14:textId="3C0B7794" w:rsidR="0008201D" w:rsidRPr="00495D84" w:rsidRDefault="0008201D" w:rsidP="0008201D">
      <w:pPr>
        <w:pStyle w:val="Heading4"/>
      </w:pPr>
      <w:r w:rsidRPr="00495D84">
        <w:lastRenderedPageBreak/>
        <w:t>A.3.10.1.11</w:t>
      </w:r>
      <w:r w:rsidRPr="00495D84">
        <w:tab/>
        <w:t>SSB pattern 11 in FR1: SSB allocation for SSB SCS=15 kHz in 10 MHz</w:t>
      </w:r>
    </w:p>
    <w:p w14:paraId="1A08F56D" w14:textId="314C505A" w:rsidR="0008201D" w:rsidRPr="00495D84" w:rsidRDefault="0008201D" w:rsidP="0008201D">
      <w:pPr>
        <w:keepNext/>
        <w:keepLines/>
        <w:spacing w:before="60"/>
        <w:jc w:val="center"/>
        <w:rPr>
          <w:rFonts w:ascii="Arial" w:hAnsi="Arial"/>
          <w:b/>
        </w:rPr>
      </w:pPr>
      <w:r w:rsidRPr="00495D84">
        <w:rPr>
          <w:rFonts w:ascii="Arial" w:hAnsi="Arial"/>
          <w:b/>
        </w:rPr>
        <w:t>Table A.3.10.1.</w:t>
      </w:r>
      <w:r w:rsidRPr="00495D84">
        <w:rPr>
          <w:rFonts w:ascii="Arial" w:hAnsi="Arial" w:hint="eastAsia"/>
          <w:b/>
          <w:lang w:eastAsia="zh-CN"/>
        </w:rPr>
        <w:t>11</w:t>
      </w:r>
      <w:r w:rsidRPr="00495D84">
        <w:rPr>
          <w:rFonts w:ascii="Arial" w:hAnsi="Arial"/>
          <w:b/>
        </w:rPr>
        <w:t>-1: SSB.11 FR1: SSB Pattern 11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1979"/>
        <w:gridCol w:w="1842"/>
      </w:tblGrid>
      <w:tr w:rsidR="0008201D" w:rsidRPr="00495D84" w14:paraId="1F6DE8E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4BC26C5" w14:textId="454183BF" w:rsidR="0008201D" w:rsidRPr="00495D84" w:rsidRDefault="0008201D" w:rsidP="00422205">
            <w:pPr>
              <w:keepNext/>
              <w:keepLines/>
              <w:spacing w:after="0"/>
              <w:jc w:val="center"/>
              <w:rPr>
                <w:rFonts w:ascii="Arial" w:hAnsi="Arial"/>
                <w:b/>
                <w:sz w:val="18"/>
              </w:rPr>
            </w:pPr>
            <w:r w:rsidRPr="00495D84">
              <w:rPr>
                <w:rFonts w:ascii="Arial" w:hAnsi="Arial"/>
                <w:b/>
                <w:sz w:val="18"/>
              </w:rPr>
              <w:t>SSB</w:t>
            </w:r>
            <w:r w:rsidR="00B27C84">
              <w:rPr>
                <w:rFonts w:ascii="Arial" w:hAnsi="Arial"/>
                <w:b/>
                <w:sz w:val="18"/>
              </w:rPr>
              <w:t xml:space="preserve"> </w:t>
            </w:r>
            <w:r w:rsidRPr="00495D84">
              <w:rPr>
                <w:rFonts w:ascii="Arial" w:hAnsi="Arial"/>
                <w:b/>
                <w:sz w:val="18"/>
              </w:rPr>
              <w:t>Parameters</w:t>
            </w:r>
          </w:p>
        </w:tc>
        <w:tc>
          <w:tcPr>
            <w:tcW w:w="3821" w:type="dxa"/>
            <w:gridSpan w:val="2"/>
            <w:tcBorders>
              <w:top w:val="single" w:sz="4" w:space="0" w:color="auto"/>
              <w:left w:val="single" w:sz="4" w:space="0" w:color="auto"/>
              <w:bottom w:val="single" w:sz="4" w:space="0" w:color="auto"/>
              <w:right w:val="single" w:sz="4" w:space="0" w:color="auto"/>
            </w:tcBorders>
            <w:hideMark/>
          </w:tcPr>
          <w:p w14:paraId="21283B0B" w14:textId="77777777" w:rsidR="0008201D" w:rsidRPr="00495D84" w:rsidRDefault="0008201D" w:rsidP="00422205">
            <w:pPr>
              <w:keepNext/>
              <w:keepLines/>
              <w:spacing w:after="0"/>
              <w:jc w:val="center"/>
              <w:rPr>
                <w:rFonts w:ascii="Arial" w:hAnsi="Arial"/>
                <w:b/>
                <w:sz w:val="18"/>
              </w:rPr>
            </w:pPr>
            <w:r w:rsidRPr="00495D84">
              <w:rPr>
                <w:rFonts w:ascii="Arial" w:hAnsi="Arial"/>
                <w:b/>
                <w:sz w:val="18"/>
              </w:rPr>
              <w:t>Values</w:t>
            </w:r>
          </w:p>
        </w:tc>
      </w:tr>
      <w:tr w:rsidR="0008201D" w:rsidRPr="00495D84" w14:paraId="33BF55C3"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568D43A1" w14:textId="196373DA" w:rsidR="0008201D" w:rsidRPr="00495D84" w:rsidRDefault="0008201D" w:rsidP="00422205">
            <w:pPr>
              <w:pStyle w:val="TAL"/>
            </w:pPr>
            <w:r w:rsidRPr="00495D84">
              <w:t>Channel</w:t>
            </w:r>
            <w:r w:rsidR="00B27C84">
              <w:t xml:space="preserve"> </w:t>
            </w:r>
            <w:r w:rsidRPr="00495D84">
              <w:t>bandwidth</w:t>
            </w:r>
          </w:p>
        </w:tc>
        <w:tc>
          <w:tcPr>
            <w:tcW w:w="3821" w:type="dxa"/>
            <w:gridSpan w:val="2"/>
            <w:tcBorders>
              <w:top w:val="single" w:sz="4" w:space="0" w:color="auto"/>
              <w:left w:val="single" w:sz="4" w:space="0" w:color="auto"/>
              <w:bottom w:val="single" w:sz="4" w:space="0" w:color="auto"/>
              <w:right w:val="single" w:sz="4" w:space="0" w:color="auto"/>
            </w:tcBorders>
            <w:hideMark/>
          </w:tcPr>
          <w:p w14:paraId="0468638A" w14:textId="61666890" w:rsidR="0008201D" w:rsidRPr="00495D84" w:rsidRDefault="0008201D" w:rsidP="00422205">
            <w:pPr>
              <w:pStyle w:val="TAL"/>
            </w:pPr>
            <w:r w:rsidRPr="00495D84">
              <w:t>10</w:t>
            </w:r>
            <w:r w:rsidR="00B27C84">
              <w:t xml:space="preserve"> </w:t>
            </w:r>
            <w:r w:rsidRPr="00495D84">
              <w:t>MHz</w:t>
            </w:r>
          </w:p>
        </w:tc>
      </w:tr>
      <w:tr w:rsidR="0008201D" w:rsidRPr="00495D84" w14:paraId="3163EEF1"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E49EF42" w14:textId="445F4B0F" w:rsidR="0008201D" w:rsidRPr="00495D84" w:rsidRDefault="0008201D" w:rsidP="00422205">
            <w:pPr>
              <w:pStyle w:val="TAL"/>
            </w:pPr>
            <w:r w:rsidRPr="00495D84">
              <w:t>SSB</w:t>
            </w:r>
            <w:r w:rsidR="00B27C84">
              <w:t xml:space="preserve"> </w:t>
            </w:r>
            <w:r w:rsidRPr="00495D84">
              <w:t>SCS</w:t>
            </w:r>
          </w:p>
        </w:tc>
        <w:tc>
          <w:tcPr>
            <w:tcW w:w="3821" w:type="dxa"/>
            <w:gridSpan w:val="2"/>
            <w:tcBorders>
              <w:top w:val="single" w:sz="4" w:space="0" w:color="auto"/>
              <w:left w:val="single" w:sz="4" w:space="0" w:color="auto"/>
              <w:bottom w:val="single" w:sz="4" w:space="0" w:color="auto"/>
              <w:right w:val="single" w:sz="4" w:space="0" w:color="auto"/>
            </w:tcBorders>
            <w:hideMark/>
          </w:tcPr>
          <w:p w14:paraId="056C9384" w14:textId="289B01AA" w:rsidR="0008201D" w:rsidRPr="00495D84" w:rsidRDefault="0008201D" w:rsidP="00422205">
            <w:pPr>
              <w:pStyle w:val="TAL"/>
            </w:pPr>
            <w:r w:rsidRPr="00495D84">
              <w:t>15</w:t>
            </w:r>
            <w:r w:rsidR="00B27C84">
              <w:t xml:space="preserve"> </w:t>
            </w:r>
            <w:r w:rsidRPr="00495D84">
              <w:t>kHz</w:t>
            </w:r>
          </w:p>
        </w:tc>
      </w:tr>
      <w:tr w:rsidR="0008201D" w:rsidRPr="00495D84" w14:paraId="4578E99C"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61D27209" w14:textId="26302177"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21" w:type="dxa"/>
            <w:gridSpan w:val="2"/>
            <w:tcBorders>
              <w:top w:val="single" w:sz="4" w:space="0" w:color="auto"/>
              <w:left w:val="single" w:sz="4" w:space="0" w:color="auto"/>
              <w:bottom w:val="single" w:sz="4" w:space="0" w:color="auto"/>
              <w:right w:val="single" w:sz="4" w:space="0" w:color="auto"/>
            </w:tcBorders>
            <w:hideMark/>
          </w:tcPr>
          <w:p w14:paraId="616D9EFB" w14:textId="2484552A" w:rsidR="0008201D" w:rsidRPr="00495D84" w:rsidRDefault="0008201D" w:rsidP="00422205">
            <w:pPr>
              <w:pStyle w:val="TAL"/>
            </w:pPr>
            <w:r w:rsidRPr="00495D84">
              <w:t>80</w:t>
            </w:r>
            <w:r w:rsidR="00B27C84">
              <w:t xml:space="preserve"> </w:t>
            </w:r>
            <w:r w:rsidRPr="00495D84">
              <w:t>ms</w:t>
            </w:r>
          </w:p>
        </w:tc>
      </w:tr>
      <w:tr w:rsidR="0008201D" w:rsidRPr="00495D84" w14:paraId="3C3CDEC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4AA6EB20" w14:textId="394BA473"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21" w:type="dxa"/>
            <w:gridSpan w:val="2"/>
            <w:tcBorders>
              <w:top w:val="single" w:sz="4" w:space="0" w:color="auto"/>
              <w:left w:val="single" w:sz="4" w:space="0" w:color="auto"/>
              <w:bottom w:val="single" w:sz="4" w:space="0" w:color="auto"/>
              <w:right w:val="single" w:sz="4" w:space="0" w:color="auto"/>
            </w:tcBorders>
            <w:hideMark/>
          </w:tcPr>
          <w:p w14:paraId="00970238" w14:textId="77777777" w:rsidR="0008201D" w:rsidRPr="00495D84" w:rsidRDefault="0008201D" w:rsidP="00422205">
            <w:pPr>
              <w:pStyle w:val="TAL"/>
            </w:pPr>
            <w:r w:rsidRPr="00495D84">
              <w:t>2</w:t>
            </w:r>
          </w:p>
        </w:tc>
      </w:tr>
      <w:tr w:rsidR="0008201D" w:rsidRPr="00495D84" w14:paraId="7C6DED3F"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063B8098" w14:textId="5C3AE4FA"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9" w:type="dxa"/>
            <w:tcBorders>
              <w:top w:val="single" w:sz="4" w:space="0" w:color="auto"/>
              <w:left w:val="single" w:sz="4" w:space="0" w:color="auto"/>
              <w:bottom w:val="single" w:sz="4" w:space="0" w:color="auto"/>
              <w:right w:val="single" w:sz="4" w:space="0" w:color="auto"/>
            </w:tcBorders>
            <w:hideMark/>
          </w:tcPr>
          <w:p w14:paraId="33C0EF4E" w14:textId="77777777" w:rsidR="0008201D" w:rsidRPr="00495D84" w:rsidRDefault="0008201D" w:rsidP="00422205">
            <w:pPr>
              <w:pStyle w:val="TAL"/>
            </w:pPr>
            <w:r w:rsidRPr="00495D84">
              <w:t>0</w:t>
            </w:r>
          </w:p>
        </w:tc>
        <w:tc>
          <w:tcPr>
            <w:tcW w:w="1842" w:type="dxa"/>
            <w:tcBorders>
              <w:top w:val="single" w:sz="4" w:space="0" w:color="auto"/>
              <w:left w:val="single" w:sz="4" w:space="0" w:color="auto"/>
              <w:bottom w:val="single" w:sz="4" w:space="0" w:color="auto"/>
              <w:right w:val="single" w:sz="4" w:space="0" w:color="auto"/>
            </w:tcBorders>
            <w:hideMark/>
          </w:tcPr>
          <w:p w14:paraId="0BA963FF" w14:textId="77777777" w:rsidR="0008201D" w:rsidRPr="00495D84" w:rsidRDefault="0008201D" w:rsidP="00422205">
            <w:pPr>
              <w:pStyle w:val="TAL"/>
            </w:pPr>
            <w:r w:rsidRPr="00495D84">
              <w:t>1</w:t>
            </w:r>
          </w:p>
        </w:tc>
      </w:tr>
      <w:tr w:rsidR="0008201D" w:rsidRPr="00495D84" w14:paraId="07840C4E"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20339242" w14:textId="51141D74" w:rsidR="0008201D" w:rsidRPr="00495D84" w:rsidRDefault="0008201D" w:rsidP="00422205">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hideMark/>
          </w:tcPr>
          <w:p w14:paraId="757EB7EE" w14:textId="77777777" w:rsidR="0008201D" w:rsidRPr="00495D84" w:rsidRDefault="0008201D" w:rsidP="00422205">
            <w:pPr>
              <w:pStyle w:val="TAL"/>
            </w:pPr>
            <w:r w:rsidRPr="00495D84">
              <w:t>2-5</w:t>
            </w:r>
          </w:p>
        </w:tc>
        <w:tc>
          <w:tcPr>
            <w:tcW w:w="1842" w:type="dxa"/>
            <w:tcBorders>
              <w:top w:val="single" w:sz="4" w:space="0" w:color="auto"/>
              <w:left w:val="single" w:sz="4" w:space="0" w:color="auto"/>
              <w:bottom w:val="single" w:sz="4" w:space="0" w:color="auto"/>
              <w:right w:val="single" w:sz="4" w:space="0" w:color="auto"/>
            </w:tcBorders>
            <w:hideMark/>
          </w:tcPr>
          <w:p w14:paraId="19630A04" w14:textId="77777777" w:rsidR="0008201D" w:rsidRPr="00495D84" w:rsidRDefault="0008201D" w:rsidP="00422205">
            <w:pPr>
              <w:pStyle w:val="TAL"/>
            </w:pPr>
            <w:r w:rsidRPr="00495D84">
              <w:t>8-11</w:t>
            </w:r>
          </w:p>
        </w:tc>
      </w:tr>
      <w:tr w:rsidR="0008201D" w:rsidRPr="00495D84" w14:paraId="2338C986"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6FD8BF6F" w14:textId="12853B73" w:rsidR="0008201D" w:rsidRPr="00495D84"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9" w:type="dxa"/>
            <w:tcBorders>
              <w:top w:val="single" w:sz="4" w:space="0" w:color="auto"/>
              <w:left w:val="single" w:sz="4" w:space="0" w:color="auto"/>
              <w:bottom w:val="single" w:sz="4" w:space="0" w:color="auto"/>
              <w:right w:val="single" w:sz="4" w:space="0" w:color="auto"/>
            </w:tcBorders>
          </w:tcPr>
          <w:p w14:paraId="693500E1" w14:textId="77777777" w:rsidR="0008201D" w:rsidRPr="00495D84" w:rsidRDefault="0008201D" w:rsidP="00422205">
            <w:pPr>
              <w:pStyle w:val="TAL"/>
            </w:pPr>
            <w:r w:rsidRPr="00495D84">
              <w:rPr>
                <w:lang w:eastAsia="zh-TW"/>
              </w:rPr>
              <w:t>0</w:t>
            </w:r>
          </w:p>
        </w:tc>
        <w:tc>
          <w:tcPr>
            <w:tcW w:w="1842" w:type="dxa"/>
            <w:tcBorders>
              <w:top w:val="single" w:sz="4" w:space="0" w:color="auto"/>
              <w:left w:val="single" w:sz="4" w:space="0" w:color="auto"/>
              <w:bottom w:val="single" w:sz="4" w:space="0" w:color="auto"/>
              <w:right w:val="single" w:sz="4" w:space="0" w:color="auto"/>
            </w:tcBorders>
          </w:tcPr>
          <w:p w14:paraId="316FA5CF" w14:textId="77777777" w:rsidR="0008201D" w:rsidRPr="00495D84" w:rsidRDefault="0008201D" w:rsidP="00422205">
            <w:pPr>
              <w:pStyle w:val="TAL"/>
            </w:pPr>
            <w:r w:rsidRPr="00495D84">
              <w:rPr>
                <w:lang w:eastAsia="zh-TW"/>
              </w:rPr>
              <w:t>0</w:t>
            </w:r>
          </w:p>
        </w:tc>
      </w:tr>
      <w:tr w:rsidR="0008201D" w:rsidRPr="00495D84" w14:paraId="3A1FDA28"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tcPr>
          <w:p w14:paraId="5497CC8E" w14:textId="1DC49A23" w:rsidR="0008201D" w:rsidRPr="00495D84"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21" w:type="dxa"/>
            <w:gridSpan w:val="2"/>
            <w:tcBorders>
              <w:top w:val="single" w:sz="4" w:space="0" w:color="auto"/>
              <w:left w:val="single" w:sz="4" w:space="0" w:color="auto"/>
              <w:bottom w:val="single" w:sz="4" w:space="0" w:color="auto"/>
              <w:right w:val="single" w:sz="4" w:space="0" w:color="auto"/>
            </w:tcBorders>
          </w:tcPr>
          <w:p w14:paraId="5E8F4A3C" w14:textId="77544519"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7E8C2BDB" w14:textId="77777777" w:rsidTr="00E94096">
        <w:trPr>
          <w:jc w:val="center"/>
        </w:trPr>
        <w:tc>
          <w:tcPr>
            <w:tcW w:w="4679" w:type="dxa"/>
            <w:tcBorders>
              <w:top w:val="single" w:sz="4" w:space="0" w:color="auto"/>
              <w:left w:val="single" w:sz="4" w:space="0" w:color="auto"/>
              <w:bottom w:val="single" w:sz="4" w:space="0" w:color="auto"/>
              <w:right w:val="single" w:sz="4" w:space="0" w:color="auto"/>
            </w:tcBorders>
            <w:hideMark/>
          </w:tcPr>
          <w:p w14:paraId="7300FBC2" w14:textId="25115DA4" w:rsidR="0008201D" w:rsidRPr="00495D84" w:rsidRDefault="000E08B6"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821" w:type="dxa"/>
            <w:gridSpan w:val="2"/>
            <w:tcBorders>
              <w:top w:val="single" w:sz="4" w:space="0" w:color="auto"/>
              <w:left w:val="single" w:sz="4" w:space="0" w:color="auto"/>
              <w:bottom w:val="single" w:sz="4" w:space="0" w:color="auto"/>
              <w:right w:val="single" w:sz="4" w:space="0" w:color="auto"/>
            </w:tcBorders>
            <w:hideMark/>
          </w:tcPr>
          <w:p w14:paraId="07C72968" w14:textId="27CC50BE" w:rsidR="0008201D" w:rsidRPr="00495D84" w:rsidRDefault="0008201D"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08201D" w:rsidRPr="00495D84" w14:paraId="21EF6C25" w14:textId="77777777" w:rsidTr="00E94096">
        <w:trPr>
          <w:jc w:val="center"/>
        </w:trPr>
        <w:tc>
          <w:tcPr>
            <w:tcW w:w="8500" w:type="dxa"/>
            <w:gridSpan w:val="3"/>
            <w:tcBorders>
              <w:top w:val="single" w:sz="4" w:space="0" w:color="auto"/>
              <w:left w:val="single" w:sz="4" w:space="0" w:color="auto"/>
              <w:bottom w:val="single" w:sz="4" w:space="0" w:color="auto"/>
              <w:right w:val="single" w:sz="4" w:space="0" w:color="auto"/>
            </w:tcBorders>
            <w:hideMark/>
          </w:tcPr>
          <w:p w14:paraId="627B6FC9" w14:textId="200B358B" w:rsidR="0008201D" w:rsidRPr="00495D84" w:rsidRDefault="00E94096" w:rsidP="00422205">
            <w:pPr>
              <w:pStyle w:val="TAN"/>
            </w:pPr>
            <w:r>
              <w:t xml:space="preserve">NOTE </w:t>
            </w:r>
            <w:r w:rsidRPr="00495D84">
              <w:t>1</w:t>
            </w:r>
            <w:r>
              <w:t>:</w:t>
            </w:r>
            <w:r w:rsidR="0008201D" w:rsidRPr="00495D84">
              <w:rPr>
                <w:lang w:eastAsia="zh-CN"/>
              </w:rPr>
              <w:tab/>
            </w:r>
            <w:r w:rsidR="000E08B6">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347C5C58" w14:textId="47C788A3" w:rsidR="0008201D" w:rsidRPr="00495D84" w:rsidRDefault="00E94096" w:rsidP="00422205">
            <w:pPr>
              <w:pStyle w:val="TAN"/>
            </w:pPr>
            <w:r>
              <w:t xml:space="preserve">NOTE </w:t>
            </w:r>
            <w:r w:rsidRPr="00495D84">
              <w:t>2</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7914888D" w14:textId="77777777" w:rsidR="0008201D" w:rsidRPr="00495D84" w:rsidRDefault="0008201D" w:rsidP="0008201D">
      <w:pPr>
        <w:rPr>
          <w:rFonts w:eastAsia="MS Mincho"/>
        </w:rPr>
      </w:pPr>
    </w:p>
    <w:p w14:paraId="23C78382" w14:textId="4DEB886B" w:rsidR="0008201D" w:rsidRPr="00495D84" w:rsidRDefault="0008201D" w:rsidP="0008201D">
      <w:pPr>
        <w:pStyle w:val="Heading4"/>
      </w:pPr>
      <w:r w:rsidRPr="00495D84">
        <w:t>A.3.10.1.12</w:t>
      </w:r>
      <w:r w:rsidRPr="00495D84">
        <w:tab/>
        <w:t xml:space="preserve">SSB pattern 12 in FR1: SSB allocation for SSB SCS=30 kHz in </w:t>
      </w:r>
      <w:r w:rsidRPr="00495D84">
        <w:rPr>
          <w:lang w:eastAsia="zh-CN"/>
        </w:rPr>
        <w:t>40</w:t>
      </w:r>
      <w:r w:rsidRPr="00495D84">
        <w:t xml:space="preserve"> MHz</w:t>
      </w:r>
    </w:p>
    <w:p w14:paraId="380CD67D" w14:textId="0922AFA8" w:rsidR="0008201D" w:rsidRPr="00495D84" w:rsidRDefault="0008201D" w:rsidP="0008201D">
      <w:pPr>
        <w:pStyle w:val="TH"/>
      </w:pPr>
      <w:r w:rsidRPr="00495D84">
        <w:t>Table A.3.10.1.12-1: SSB.12 FR1: SSB Pattern 12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08201D" w:rsidRPr="00495D84" w14:paraId="2F03E58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8D3F18" w14:textId="46052518" w:rsidR="0008201D" w:rsidRPr="00495D84" w:rsidRDefault="0008201D" w:rsidP="00422205">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48BA52B6" w14:textId="77777777" w:rsidR="0008201D" w:rsidRPr="00495D84" w:rsidRDefault="0008201D" w:rsidP="00422205">
            <w:pPr>
              <w:pStyle w:val="TAC"/>
              <w:rPr>
                <w:b/>
              </w:rPr>
            </w:pPr>
            <w:r w:rsidRPr="00495D84">
              <w:rPr>
                <w:b/>
              </w:rPr>
              <w:t>Values</w:t>
            </w:r>
          </w:p>
        </w:tc>
      </w:tr>
      <w:tr w:rsidR="0008201D" w:rsidRPr="00495D84" w14:paraId="5E60B96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89954E" w14:textId="42ECB06A" w:rsidR="0008201D" w:rsidRPr="00495D84" w:rsidRDefault="0008201D" w:rsidP="00422205">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1031B7B1" w14:textId="51416F20" w:rsidR="0008201D" w:rsidRPr="00495D84" w:rsidRDefault="0008201D" w:rsidP="00422205">
            <w:pPr>
              <w:pStyle w:val="TAL"/>
            </w:pPr>
            <w:r w:rsidRPr="00495D84">
              <w:t>20</w:t>
            </w:r>
            <w:r w:rsidR="00B27C84">
              <w:t xml:space="preserve"> </w:t>
            </w:r>
            <w:r w:rsidRPr="00495D84">
              <w:t>MHz</w:t>
            </w:r>
          </w:p>
        </w:tc>
      </w:tr>
      <w:tr w:rsidR="0008201D" w:rsidRPr="00495D84" w14:paraId="5BCCA80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FB63FF2" w14:textId="7CA62FE6" w:rsidR="0008201D" w:rsidRPr="00495D84" w:rsidRDefault="0008201D" w:rsidP="00422205">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DC00D57" w14:textId="24886586" w:rsidR="0008201D" w:rsidRPr="00495D84" w:rsidRDefault="0008201D" w:rsidP="00422205">
            <w:pPr>
              <w:pStyle w:val="TAL"/>
            </w:pPr>
            <w:r w:rsidRPr="00495D84">
              <w:t>30</w:t>
            </w:r>
            <w:r w:rsidR="00B27C84">
              <w:t xml:space="preserve"> </w:t>
            </w:r>
            <w:r w:rsidRPr="00495D84">
              <w:t>kHz</w:t>
            </w:r>
          </w:p>
        </w:tc>
      </w:tr>
      <w:tr w:rsidR="0008201D" w:rsidRPr="00495D84" w14:paraId="448FE94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5581F0A" w14:textId="3F7C7A9E" w:rsidR="0008201D" w:rsidRPr="00495D84" w:rsidRDefault="0008201D"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30ABA970" w14:textId="2738B616" w:rsidR="0008201D" w:rsidRPr="00495D84" w:rsidRDefault="0008201D" w:rsidP="00422205">
            <w:pPr>
              <w:pStyle w:val="TAL"/>
            </w:pPr>
            <w:r w:rsidRPr="00495D84">
              <w:t>80</w:t>
            </w:r>
            <w:r w:rsidR="00B27C84">
              <w:t xml:space="preserve"> </w:t>
            </w:r>
            <w:r w:rsidRPr="00495D84">
              <w:t>ms</w:t>
            </w:r>
          </w:p>
        </w:tc>
      </w:tr>
      <w:tr w:rsidR="0008201D" w:rsidRPr="00495D84" w14:paraId="06B5475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F44BF6" w14:textId="63C92219" w:rsidR="0008201D" w:rsidRPr="00495D84" w:rsidRDefault="0008201D"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3A13050B" w14:textId="77777777" w:rsidR="0008201D" w:rsidRPr="00495D84" w:rsidRDefault="0008201D" w:rsidP="00422205">
            <w:pPr>
              <w:pStyle w:val="TAL"/>
            </w:pPr>
            <w:r w:rsidRPr="00495D84">
              <w:t>2</w:t>
            </w:r>
          </w:p>
        </w:tc>
      </w:tr>
      <w:tr w:rsidR="0008201D" w:rsidRPr="00495D84" w14:paraId="59DC4F4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7DE3D6" w14:textId="716D8EF2" w:rsidR="0008201D" w:rsidRPr="00495D84" w:rsidRDefault="0008201D"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76" w:type="dxa"/>
            <w:tcBorders>
              <w:top w:val="single" w:sz="4" w:space="0" w:color="auto"/>
              <w:left w:val="single" w:sz="4" w:space="0" w:color="auto"/>
              <w:bottom w:val="single" w:sz="4" w:space="0" w:color="auto"/>
              <w:right w:val="single" w:sz="4" w:space="0" w:color="auto"/>
            </w:tcBorders>
            <w:hideMark/>
          </w:tcPr>
          <w:p w14:paraId="3F9A7AC9" w14:textId="77777777" w:rsidR="0008201D" w:rsidRPr="00495D84" w:rsidRDefault="0008201D" w:rsidP="00422205">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465362E" w14:textId="77777777" w:rsidR="0008201D" w:rsidRPr="00495D84" w:rsidRDefault="0008201D" w:rsidP="00422205">
            <w:pPr>
              <w:pStyle w:val="TAL"/>
            </w:pPr>
            <w:r w:rsidRPr="00495D84">
              <w:t>1</w:t>
            </w:r>
          </w:p>
        </w:tc>
      </w:tr>
      <w:tr w:rsidR="0008201D" w:rsidRPr="00495D84" w14:paraId="2163B0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DA95C8" w14:textId="0B118E8C" w:rsidR="0008201D" w:rsidRPr="00495D84" w:rsidRDefault="0008201D"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hideMark/>
          </w:tcPr>
          <w:p w14:paraId="23B119EF" w14:textId="3416544F" w:rsidR="0008201D" w:rsidRPr="00495D84" w:rsidRDefault="0008201D" w:rsidP="00422205">
            <w:pPr>
              <w:pStyle w:val="TAL"/>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5C3CBE77" w14:textId="77777777" w:rsidR="0008201D" w:rsidRPr="00495D84" w:rsidRDefault="0008201D" w:rsidP="00422205">
            <w:pPr>
              <w:pStyle w:val="TAL"/>
            </w:pPr>
            <w:r w:rsidRPr="00495D84">
              <w:t>8-11</w:t>
            </w:r>
          </w:p>
        </w:tc>
      </w:tr>
      <w:tr w:rsidR="0008201D" w:rsidRPr="00495D84" w14:paraId="47820EE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0876ED1A" w14:textId="5A319AED" w:rsidR="0008201D" w:rsidRPr="00495D84" w:rsidDel="00390D77" w:rsidRDefault="0008201D"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976" w:type="dxa"/>
            <w:tcBorders>
              <w:top w:val="single" w:sz="4" w:space="0" w:color="auto"/>
              <w:left w:val="single" w:sz="4" w:space="0" w:color="auto"/>
              <w:bottom w:val="single" w:sz="4" w:space="0" w:color="auto"/>
              <w:right w:val="single" w:sz="4" w:space="0" w:color="auto"/>
            </w:tcBorders>
          </w:tcPr>
          <w:p w14:paraId="5572C6AD" w14:textId="77777777" w:rsidR="0008201D" w:rsidRPr="00495D84" w:rsidRDefault="0008201D" w:rsidP="00422205">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tcPr>
          <w:p w14:paraId="2F3CB896" w14:textId="77777777" w:rsidR="0008201D" w:rsidRPr="00495D84" w:rsidRDefault="0008201D" w:rsidP="00422205">
            <w:pPr>
              <w:pStyle w:val="TAL"/>
            </w:pPr>
            <w:r w:rsidRPr="00495D84">
              <w:rPr>
                <w:lang w:eastAsia="zh-TW"/>
              </w:rPr>
              <w:t>0</w:t>
            </w:r>
          </w:p>
        </w:tc>
      </w:tr>
      <w:tr w:rsidR="0008201D" w:rsidRPr="00495D84" w14:paraId="6442619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6381DD60" w14:textId="1E6AD1D1" w:rsidR="0008201D" w:rsidRPr="00495D84" w:rsidDel="00390D77" w:rsidRDefault="0008201D"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08168D96" w14:textId="698A941F" w:rsidR="0008201D" w:rsidRPr="00495D84" w:rsidRDefault="0008201D"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08201D" w:rsidRPr="00495D84" w14:paraId="3CDC6FD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1A61313" w14:textId="47248C6C" w:rsidR="0008201D" w:rsidRPr="00495D84" w:rsidRDefault="00D331C3" w:rsidP="00422205">
            <w:pPr>
              <w:pStyle w:val="TAL"/>
            </w:pPr>
            <w:r>
              <w:t>P</w:t>
            </w:r>
            <w:r w:rsidR="0008201D" w:rsidRPr="00495D84">
              <w:t>RB</w:t>
            </w:r>
            <w:r w:rsidR="00B27C84">
              <w:t xml:space="preserve"> </w:t>
            </w:r>
            <w:r w:rsidR="0008201D" w:rsidRPr="00495D84">
              <w:t>numbers</w:t>
            </w:r>
            <w:r w:rsidR="00B27C84">
              <w:t xml:space="preserve"> </w:t>
            </w:r>
            <w:r w:rsidR="0008201D" w:rsidRPr="00495D84">
              <w:t>containing</w:t>
            </w:r>
            <w:r w:rsidR="00B27C84">
              <w:t xml:space="preserve"> </w:t>
            </w:r>
            <w:r w:rsidR="0008201D" w:rsidRPr="00495D84">
              <w:t>SSB</w:t>
            </w:r>
            <w:r w:rsidR="00B27C84">
              <w:t xml:space="preserve"> </w:t>
            </w:r>
            <w:r w:rsidR="0008201D" w:rsidRPr="00495D84">
              <w:t>within</w:t>
            </w:r>
            <w:r w:rsidR="00B27C84">
              <w:t xml:space="preserve"> </w:t>
            </w:r>
            <w:r w:rsidR="0008201D" w:rsidRPr="00495D84">
              <w:t>channel</w:t>
            </w:r>
            <w:r w:rsidR="00B27C84">
              <w:t xml:space="preserve"> </w:t>
            </w:r>
            <w:r w:rsidR="0008201D"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3B36B577" w14:textId="152CC84E" w:rsidR="0008201D" w:rsidRPr="00495D84" w:rsidRDefault="0008201D"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08201D" w:rsidRPr="00495D84" w14:paraId="28C64507"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6FBB9499" w14:textId="70EFBECB" w:rsidR="0008201D" w:rsidRPr="00495D84" w:rsidRDefault="00E94096" w:rsidP="00422205">
            <w:pPr>
              <w:pStyle w:val="TAN"/>
            </w:pPr>
            <w:r>
              <w:t xml:space="preserve">NOTE </w:t>
            </w:r>
            <w:r w:rsidRPr="00495D84">
              <w:t>1</w:t>
            </w:r>
            <w:r>
              <w:t>:</w:t>
            </w:r>
            <w:r w:rsidR="0008201D" w:rsidRPr="00495D84">
              <w:rPr>
                <w:lang w:eastAsia="zh-CN"/>
              </w:rPr>
              <w:tab/>
            </w:r>
            <w:r w:rsidR="00D331C3">
              <w:rPr>
                <w:lang w:eastAsia="zh-CN"/>
              </w:rPr>
              <w:t>P</w:t>
            </w:r>
            <w:r w:rsidR="0008201D" w:rsidRPr="00495D84">
              <w:t>RBs</w:t>
            </w:r>
            <w:r w:rsidR="00B27C84">
              <w:t xml:space="preserve"> </w:t>
            </w:r>
            <w:r w:rsidR="0008201D" w:rsidRPr="00495D84">
              <w:t>containing</w:t>
            </w:r>
            <w:r w:rsidR="00B27C84">
              <w:t xml:space="preserve"> </w:t>
            </w:r>
            <w:r w:rsidR="0008201D" w:rsidRPr="00495D84">
              <w:t>SSB</w:t>
            </w:r>
            <w:r w:rsidR="00B27C84">
              <w:t xml:space="preserve"> </w:t>
            </w:r>
            <w:r w:rsidR="0008201D" w:rsidRPr="00495D84">
              <w:t>can</w:t>
            </w:r>
            <w:r w:rsidR="00B27C84">
              <w:t xml:space="preserve"> </w:t>
            </w:r>
            <w:r w:rsidR="0008201D" w:rsidRPr="00495D84">
              <w:t>be</w:t>
            </w:r>
            <w:r w:rsidR="00B27C84">
              <w:t xml:space="preserve"> </w:t>
            </w:r>
            <w:r w:rsidR="0008201D" w:rsidRPr="00495D84">
              <w:t>configured</w:t>
            </w:r>
            <w:r w:rsidR="00B27C84">
              <w:t xml:space="preserve"> </w:t>
            </w:r>
            <w:r w:rsidR="0008201D" w:rsidRPr="00495D84">
              <w:t>in</w:t>
            </w:r>
            <w:r w:rsidR="00B27C84">
              <w:t xml:space="preserve"> </w:t>
            </w:r>
            <w:r w:rsidR="0008201D" w:rsidRPr="00495D84">
              <w:t>any</w:t>
            </w:r>
            <w:r w:rsidR="00B27C84">
              <w:t xml:space="preserve"> </w:t>
            </w:r>
            <w:r w:rsidR="0008201D" w:rsidRPr="00495D84">
              <w:t>frequency</w:t>
            </w:r>
            <w:r w:rsidR="00B27C84">
              <w:t xml:space="preserve"> </w:t>
            </w:r>
            <w:r w:rsidR="0008201D" w:rsidRPr="00495D84">
              <w:t>location</w:t>
            </w:r>
            <w:r w:rsidR="00B27C84">
              <w:t xml:space="preserve"> </w:t>
            </w:r>
            <w:r w:rsidR="0008201D" w:rsidRPr="00495D84">
              <w:t>within</w:t>
            </w:r>
            <w:r w:rsidR="00B27C84">
              <w:t xml:space="preserve"> </w:t>
            </w:r>
            <w:r w:rsidR="0008201D" w:rsidRPr="00495D84">
              <w:t>the</w:t>
            </w:r>
            <w:r w:rsidR="00B27C84">
              <w:t xml:space="preserve"> </w:t>
            </w:r>
            <w:r w:rsidR="0008201D" w:rsidRPr="00495D84">
              <w:t>associated</w:t>
            </w:r>
            <w:r w:rsidR="00B27C84">
              <w:t xml:space="preserve"> </w:t>
            </w:r>
            <w:r w:rsidR="0008201D" w:rsidRPr="00495D84">
              <w:t>bandwidth</w:t>
            </w:r>
            <w:r w:rsidR="00B27C84">
              <w:t xml:space="preserve"> </w:t>
            </w:r>
            <w:r w:rsidR="0008201D" w:rsidRPr="00495D84">
              <w:t>part</w:t>
            </w:r>
            <w:r w:rsidR="00B27C84">
              <w:t xml:space="preserve"> </w:t>
            </w:r>
            <w:r w:rsidR="0008201D" w:rsidRPr="00495D84">
              <w:t>except</w:t>
            </w:r>
            <w:r w:rsidR="00B27C84">
              <w:t xml:space="preserve"> </w:t>
            </w:r>
            <w:r w:rsidR="0008201D" w:rsidRPr="00495D84">
              <w:t>the</w:t>
            </w:r>
            <w:r>
              <w:t xml:space="preserve"> PRB</w:t>
            </w:r>
            <w:r w:rsidR="0008201D" w:rsidRPr="00495D84">
              <w:t>s</w:t>
            </w:r>
            <w:r w:rsidR="00B27C84">
              <w:t xml:space="preserve"> </w:t>
            </w:r>
            <w:r w:rsidR="0008201D" w:rsidRPr="00495D84">
              <w:t>for</w:t>
            </w:r>
            <w:r w:rsidR="00B27C84">
              <w:t xml:space="preserve"> </w:t>
            </w:r>
            <w:r w:rsidR="0008201D" w:rsidRPr="00495D84">
              <w:t>allowed</w:t>
            </w:r>
            <w:r w:rsidR="00B27C84">
              <w:t xml:space="preserve"> </w:t>
            </w:r>
            <w:r w:rsidR="0008201D" w:rsidRPr="00495D84">
              <w:t>synchronization</w:t>
            </w:r>
            <w:r w:rsidR="00B27C84">
              <w:t xml:space="preserve"> </w:t>
            </w:r>
            <w:r w:rsidR="0008201D" w:rsidRPr="00495D84">
              <w:t>raster</w:t>
            </w:r>
            <w:r w:rsidR="00B27C84">
              <w:t xml:space="preserve"> </w:t>
            </w:r>
            <w:r w:rsidR="0008201D" w:rsidRPr="00495D84">
              <w:t>defined</w:t>
            </w:r>
            <w:r w:rsidR="00B27C84">
              <w:t xml:space="preserve"> </w:t>
            </w:r>
            <w:r w:rsidR="0008201D" w:rsidRPr="00495D84">
              <w:t>in</w:t>
            </w:r>
            <w:r w:rsidR="00B27C84">
              <w:t xml:space="preserve"> </w:t>
            </w:r>
            <w:r w:rsidR="0008201D" w:rsidRPr="00495D84">
              <w:t>TS</w:t>
            </w:r>
            <w:r w:rsidR="00B27C84">
              <w:t xml:space="preserve"> </w:t>
            </w:r>
            <w:r w:rsidR="0008201D" w:rsidRPr="00495D84">
              <w:t>38.104</w:t>
            </w:r>
            <w:r w:rsidR="00B27C84">
              <w:t xml:space="preserve"> </w:t>
            </w:r>
            <w:r w:rsidR="0008201D" w:rsidRPr="00495D84">
              <w:t>[13].</w:t>
            </w:r>
          </w:p>
          <w:p w14:paraId="0A409757" w14:textId="09E61319" w:rsidR="0008201D" w:rsidRPr="00495D84" w:rsidRDefault="00E94096" w:rsidP="00422205">
            <w:pPr>
              <w:pStyle w:val="TAN"/>
            </w:pPr>
            <w:r>
              <w:t xml:space="preserve">NOTE </w:t>
            </w:r>
            <w:r w:rsidRPr="00495D84">
              <w:t>2</w:t>
            </w:r>
            <w:r>
              <w:t>:</w:t>
            </w:r>
            <w:r w:rsidR="0008201D" w:rsidRPr="00495D84">
              <w:rPr>
                <w:lang w:eastAsia="zh-CN"/>
              </w:rPr>
              <w:tab/>
            </w:r>
            <w:r w:rsidR="0008201D" w:rsidRPr="00495D84">
              <w:t>Symbols</w:t>
            </w:r>
            <w:r w:rsidR="00B27C84">
              <w:t xml:space="preserve"> </w:t>
            </w:r>
            <w:r w:rsidR="0008201D" w:rsidRPr="00495D84">
              <w:t>4-7</w:t>
            </w:r>
            <w:r w:rsidR="00B27C84">
              <w:t xml:space="preserve"> </w:t>
            </w:r>
            <w:r w:rsidR="0008201D" w:rsidRPr="00495D84">
              <w:t>is</w:t>
            </w:r>
            <w:r w:rsidR="00B27C84">
              <w:t xml:space="preserve"> </w:t>
            </w:r>
            <w:r w:rsidR="0008201D" w:rsidRPr="00495D84">
              <w:t>chosen,</w:t>
            </w:r>
            <w:r w:rsidR="00B27C84">
              <w:t xml:space="preserve"> </w:t>
            </w:r>
            <w:r w:rsidR="0008201D" w:rsidRPr="00495D84">
              <w:t>if</w:t>
            </w:r>
            <w:r w:rsidR="00B27C84">
              <w:t xml:space="preserve"> </w:t>
            </w:r>
            <w:r w:rsidR="0008201D" w:rsidRPr="00495D84">
              <w:t>the</w:t>
            </w:r>
            <w:r w:rsidR="00B27C84">
              <w:t xml:space="preserve"> </w:t>
            </w:r>
            <w:r w:rsidR="0008201D" w:rsidRPr="00495D84">
              <w:t>SSB</w:t>
            </w:r>
            <w:r w:rsidR="00B27C84">
              <w:t xml:space="preserve"> </w:t>
            </w:r>
            <w:r w:rsidR="0008201D" w:rsidRPr="00495D84">
              <w:t>pattern</w:t>
            </w:r>
            <w:r w:rsidR="00B27C84">
              <w:t xml:space="preserve"> </w:t>
            </w:r>
            <w:r w:rsidR="0008201D" w:rsidRPr="00495D84">
              <w:t>Case</w:t>
            </w:r>
            <w:r w:rsidR="00B27C84">
              <w:t xml:space="preserve"> </w:t>
            </w:r>
            <w:r w:rsidR="0008201D" w:rsidRPr="00495D84">
              <w:t>B</w:t>
            </w:r>
            <w:r w:rsidR="00B27C84">
              <w:t xml:space="preserve"> </w:t>
            </w:r>
            <w:r w:rsidR="0008201D" w:rsidRPr="00495D84">
              <w:t>should</w:t>
            </w:r>
            <w:r w:rsidR="00B27C84">
              <w:t xml:space="preserve"> </w:t>
            </w:r>
            <w:r w:rsidR="0008201D" w:rsidRPr="00495D84">
              <w:t>be</w:t>
            </w:r>
            <w:r w:rsidR="00B27C84">
              <w:t xml:space="preserve"> </w:t>
            </w:r>
            <w:r w:rsidR="0008201D" w:rsidRPr="00495D84">
              <w:t>used</w:t>
            </w:r>
            <w:r w:rsidR="00B27C84">
              <w:t xml:space="preserve"> </w:t>
            </w:r>
            <w:r w:rsidR="0008201D" w:rsidRPr="00495D84">
              <w:t>for</w:t>
            </w:r>
            <w:r w:rsidR="00B27C84">
              <w:t xml:space="preserve"> </w:t>
            </w:r>
            <w:r w:rsidR="0008201D" w:rsidRPr="00495D84">
              <w:t>the</w:t>
            </w:r>
            <w:r w:rsidR="00B27C84">
              <w:t xml:space="preserve"> </w:t>
            </w:r>
            <w:r w:rsidR="0008201D" w:rsidRPr="00495D84">
              <w:t>current</w:t>
            </w:r>
            <w:r w:rsidR="00B27C84">
              <w:t xml:space="preserve"> </w:t>
            </w:r>
            <w:r w:rsidR="0008201D" w:rsidRPr="00495D84">
              <w:t>band</w:t>
            </w:r>
            <w:r w:rsidR="00B27C84">
              <w:t xml:space="preserve"> </w:t>
            </w:r>
            <w:r w:rsidR="0008201D" w:rsidRPr="00495D84">
              <w:t>as</w:t>
            </w:r>
            <w:r w:rsidR="00B27C84">
              <w:t xml:space="preserve"> </w:t>
            </w:r>
            <w:r w:rsidR="0008201D" w:rsidRPr="00495D84">
              <w:t>indicated</w:t>
            </w:r>
            <w:r w:rsidR="00B27C84">
              <w:t xml:space="preserve"> </w:t>
            </w:r>
            <w:r w:rsidR="0008201D" w:rsidRPr="00495D84">
              <w:t>by</w:t>
            </w:r>
            <w:r w:rsidR="00B27C84">
              <w:t xml:space="preserve"> </w:t>
            </w:r>
            <w:r>
              <w:t>table</w:t>
            </w:r>
            <w:r w:rsidR="00B27C84">
              <w:t xml:space="preserve"> </w:t>
            </w:r>
            <w:r w:rsidR="0008201D" w:rsidRPr="00495D84">
              <w:t>5.4.3.3-1</w:t>
            </w:r>
            <w:r w:rsidR="00B27C84">
              <w:t xml:space="preserve"> </w:t>
            </w:r>
            <w:r w:rsidR="0008201D" w:rsidRPr="00495D84">
              <w:t>of</w:t>
            </w:r>
            <w:r w:rsidR="00B27C84">
              <w:t xml:space="preserve"> </w:t>
            </w:r>
            <w:r w:rsidR="0008201D" w:rsidRPr="00495D84">
              <w:t>TS</w:t>
            </w:r>
            <w:r w:rsidR="00B27C84">
              <w:t xml:space="preserve"> </w:t>
            </w:r>
            <w:r w:rsidR="0008201D" w:rsidRPr="00495D84">
              <w:t>38.104</w:t>
            </w:r>
            <w:r w:rsidR="00B27C84">
              <w:t xml:space="preserve"> </w:t>
            </w:r>
            <w:r w:rsidR="0008201D" w:rsidRPr="00495D84">
              <w:t>[13];</w:t>
            </w:r>
            <w:r w:rsidR="00B27C84">
              <w:t xml:space="preserve"> </w:t>
            </w:r>
            <w:r w:rsidR="0008201D" w:rsidRPr="00495D84">
              <w:t>Otherwise,</w:t>
            </w:r>
            <w:r w:rsidR="00B27C84">
              <w:t xml:space="preserve"> </w:t>
            </w:r>
            <w:r w:rsidR="0008201D" w:rsidRPr="00495D84">
              <w:t>symbol</w:t>
            </w:r>
            <w:r w:rsidR="00B27C84">
              <w:t xml:space="preserve"> </w:t>
            </w:r>
            <w:r w:rsidR="0008201D" w:rsidRPr="00495D84">
              <w:t>2-5</w:t>
            </w:r>
            <w:r w:rsidR="00B27C84">
              <w:t xml:space="preserve"> </w:t>
            </w:r>
            <w:r w:rsidR="0008201D" w:rsidRPr="00495D84">
              <w:t>is</w:t>
            </w:r>
            <w:r w:rsidR="00B27C84">
              <w:t xml:space="preserve"> </w:t>
            </w:r>
            <w:r w:rsidR="0008201D" w:rsidRPr="00495D84">
              <w:t>chosen.</w:t>
            </w:r>
          </w:p>
          <w:p w14:paraId="6AFA8B7E" w14:textId="03512A4B" w:rsidR="0008201D" w:rsidRPr="00495D84" w:rsidRDefault="00E94096" w:rsidP="00422205">
            <w:pPr>
              <w:pStyle w:val="TAN"/>
            </w:pPr>
            <w:r>
              <w:t xml:space="preserve">NOTE </w:t>
            </w:r>
            <w:r w:rsidRPr="00495D84">
              <w:t>3</w:t>
            </w:r>
            <w:r>
              <w:t>:</w:t>
            </w:r>
            <w:r w:rsidR="0008201D" w:rsidRPr="00495D84">
              <w:tab/>
              <w:t>These</w:t>
            </w:r>
            <w:r w:rsidR="00B27C84">
              <w:t xml:space="preserve"> </w:t>
            </w:r>
            <w:r w:rsidR="0008201D" w:rsidRPr="00495D84">
              <w:t>values</w:t>
            </w:r>
            <w:r w:rsidR="00B27C84">
              <w:t xml:space="preserve"> </w:t>
            </w:r>
            <w:r w:rsidR="0008201D" w:rsidRPr="00495D84">
              <w:t>have</w:t>
            </w:r>
            <w:r w:rsidR="00B27C84">
              <w:t xml:space="preserve"> </w:t>
            </w:r>
            <w:r w:rsidR="0008201D" w:rsidRPr="00495D84">
              <w:t>been</w:t>
            </w:r>
            <w:r w:rsidR="00B27C84">
              <w:t xml:space="preserve"> </w:t>
            </w:r>
            <w:r w:rsidR="0008201D" w:rsidRPr="00495D84">
              <w:t>derived</w:t>
            </w:r>
            <w:r w:rsidR="00B27C84">
              <w:t xml:space="preserve"> </w:t>
            </w:r>
            <w:r w:rsidR="0008201D" w:rsidRPr="00495D84">
              <w:t>from</w:t>
            </w:r>
            <w:r w:rsidR="00B27C84">
              <w:t xml:space="preserve"> </w:t>
            </w:r>
            <w:r w:rsidR="0008201D" w:rsidRPr="00495D84">
              <w:t>other</w:t>
            </w:r>
            <w:r w:rsidR="00B27C84">
              <w:t xml:space="preserve"> </w:t>
            </w:r>
            <w:r w:rsidR="0008201D" w:rsidRPr="00495D84">
              <w:t>parameters</w:t>
            </w:r>
            <w:r w:rsidR="00B27C84">
              <w:t xml:space="preserve"> </w:t>
            </w:r>
            <w:r w:rsidR="0008201D" w:rsidRPr="00495D84">
              <w:t>for</w:t>
            </w:r>
            <w:r w:rsidR="00B27C84">
              <w:t xml:space="preserve"> </w:t>
            </w:r>
            <w:r w:rsidR="0008201D" w:rsidRPr="00495D84">
              <w:t>information</w:t>
            </w:r>
            <w:r w:rsidR="00B27C84">
              <w:t xml:space="preserve"> </w:t>
            </w:r>
            <w:r w:rsidR="0008201D" w:rsidRPr="00495D84">
              <w:t>purposes</w:t>
            </w:r>
            <w:r w:rsidR="00B27C84">
              <w:t xml:space="preserve"> </w:t>
            </w:r>
            <w:r w:rsidR="0008201D" w:rsidRPr="00495D84">
              <w:t>(as</w:t>
            </w:r>
            <w:r w:rsidR="00B27C84">
              <w:t xml:space="preserve"> </w:t>
            </w:r>
            <w:r w:rsidR="0008201D" w:rsidRPr="00495D84">
              <w:t>per</w:t>
            </w:r>
            <w:r w:rsidR="00B27C84">
              <w:t xml:space="preserve"> </w:t>
            </w:r>
            <w:r w:rsidR="0008201D" w:rsidRPr="00495D84">
              <w:t>TS</w:t>
            </w:r>
            <w:r w:rsidR="00B27C84">
              <w:t xml:space="preserve"> </w:t>
            </w:r>
            <w:r w:rsidR="0008201D" w:rsidRPr="00495D84">
              <w:t>38.213</w:t>
            </w:r>
            <w:r w:rsidR="00B27C84">
              <w:t xml:space="preserve"> </w:t>
            </w:r>
            <w:r w:rsidR="0008201D" w:rsidRPr="00495D84">
              <w:t>[3]).</w:t>
            </w:r>
            <w:r w:rsidR="00B27C84">
              <w:t xml:space="preserve"> </w:t>
            </w:r>
            <w:r w:rsidR="0008201D" w:rsidRPr="00495D84">
              <w:t>They</w:t>
            </w:r>
            <w:r w:rsidR="00B27C84">
              <w:t xml:space="preserve"> </w:t>
            </w:r>
            <w:r w:rsidR="0008201D" w:rsidRPr="00495D84">
              <w:t>are</w:t>
            </w:r>
            <w:r w:rsidR="00B27C84">
              <w:t xml:space="preserve"> </w:t>
            </w:r>
            <w:r w:rsidR="0008201D" w:rsidRPr="00495D84">
              <w:t>not</w:t>
            </w:r>
            <w:r w:rsidR="00B27C84">
              <w:t xml:space="preserve"> </w:t>
            </w:r>
            <w:r w:rsidR="0008201D" w:rsidRPr="00495D84">
              <w:t>settable</w:t>
            </w:r>
            <w:r w:rsidR="00B27C84">
              <w:t xml:space="preserve"> </w:t>
            </w:r>
            <w:r w:rsidR="0008201D" w:rsidRPr="00495D84">
              <w:t>parameters</w:t>
            </w:r>
            <w:r w:rsidR="00B27C84">
              <w:t xml:space="preserve"> </w:t>
            </w:r>
            <w:r w:rsidR="0008201D" w:rsidRPr="00495D84">
              <w:t>themselves.</w:t>
            </w:r>
          </w:p>
        </w:tc>
      </w:tr>
    </w:tbl>
    <w:p w14:paraId="31DB5472" w14:textId="77777777" w:rsidR="0008201D" w:rsidRPr="00495D84" w:rsidRDefault="0008201D" w:rsidP="001268B4">
      <w:pPr>
        <w:rPr>
          <w:rFonts w:eastAsia="MS Mincho"/>
        </w:rPr>
      </w:pPr>
    </w:p>
    <w:p w14:paraId="3C946C9E" w14:textId="55197947" w:rsidR="002B7D5A" w:rsidRPr="00495D84" w:rsidRDefault="002B7D5A" w:rsidP="000205FE">
      <w:pPr>
        <w:pStyle w:val="Heading4"/>
      </w:pPr>
      <w:r w:rsidRPr="00495D84">
        <w:t>A.3.10.1.13</w:t>
      </w:r>
      <w:r w:rsidRPr="00495D84">
        <w:tab/>
        <w:t>SSB pattern 13 in FR1: SSB allocation for SSB SCS=15 kHz in 3 MHz</w:t>
      </w:r>
    </w:p>
    <w:p w14:paraId="2517C93C" w14:textId="6DCC864A" w:rsidR="002B7D5A" w:rsidRPr="00495D84" w:rsidRDefault="002B7D5A" w:rsidP="000205FE">
      <w:pPr>
        <w:pStyle w:val="TH"/>
      </w:pPr>
      <w:r w:rsidRPr="00495D84">
        <w:t>Table A.3.10.1.13-1: SSB.13 FR1: SSB Pattern 1 for SSB SCS=15 kHz in 3 MHz channel</w:t>
      </w:r>
    </w:p>
    <w:tbl>
      <w:tblPr>
        <w:tblW w:w="43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9"/>
        <w:gridCol w:w="3519"/>
      </w:tblGrid>
      <w:tr w:rsidR="002B7D5A" w:rsidRPr="00495D84" w14:paraId="6F4BC403"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C8FC27D" w14:textId="4D3E5BAB" w:rsidR="002B7D5A" w:rsidRPr="00495D84" w:rsidRDefault="002B7D5A" w:rsidP="000205FE">
            <w:pPr>
              <w:pStyle w:val="TAH"/>
            </w:pPr>
            <w:r w:rsidRPr="00495D84">
              <w:t>SSB</w:t>
            </w:r>
            <w:r w:rsidR="00B27C84">
              <w:t xml:space="preserve"> </w:t>
            </w:r>
            <w:r w:rsidRPr="00495D84">
              <w:t>Parameters</w:t>
            </w:r>
          </w:p>
        </w:tc>
        <w:tc>
          <w:tcPr>
            <w:tcW w:w="2105" w:type="pct"/>
            <w:tcBorders>
              <w:top w:val="single" w:sz="4" w:space="0" w:color="auto"/>
              <w:left w:val="single" w:sz="4" w:space="0" w:color="auto"/>
              <w:bottom w:val="single" w:sz="4" w:space="0" w:color="auto"/>
              <w:right w:val="single" w:sz="4" w:space="0" w:color="auto"/>
            </w:tcBorders>
            <w:hideMark/>
          </w:tcPr>
          <w:p w14:paraId="5224F805" w14:textId="77777777" w:rsidR="002B7D5A" w:rsidRPr="00495D84" w:rsidRDefault="002B7D5A" w:rsidP="000205FE">
            <w:pPr>
              <w:pStyle w:val="TAH"/>
            </w:pPr>
            <w:r w:rsidRPr="00495D84">
              <w:t>Values</w:t>
            </w:r>
          </w:p>
        </w:tc>
      </w:tr>
      <w:tr w:rsidR="002B7D5A" w:rsidRPr="00495D84" w14:paraId="1AF6956F"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48AB8C05" w14:textId="4246170A" w:rsidR="002B7D5A" w:rsidRPr="00495D84" w:rsidRDefault="002B7D5A" w:rsidP="00C0193E">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2105" w:type="pct"/>
            <w:tcBorders>
              <w:top w:val="single" w:sz="4" w:space="0" w:color="auto"/>
              <w:left w:val="single" w:sz="4" w:space="0" w:color="auto"/>
              <w:bottom w:val="single" w:sz="4" w:space="0" w:color="auto"/>
              <w:right w:val="single" w:sz="4" w:space="0" w:color="auto"/>
            </w:tcBorders>
            <w:hideMark/>
          </w:tcPr>
          <w:p w14:paraId="78276910" w14:textId="281E30D9" w:rsidR="002B7D5A" w:rsidRPr="00495D84" w:rsidRDefault="00E94096" w:rsidP="00C0193E">
            <w:pPr>
              <w:keepNext/>
              <w:keepLines/>
              <w:spacing w:after="0"/>
              <w:rPr>
                <w:rFonts w:ascii="Arial" w:hAnsi="Arial"/>
                <w:sz w:val="18"/>
              </w:rPr>
            </w:pPr>
            <w:r w:rsidRPr="00495D84">
              <w:rPr>
                <w:rFonts w:ascii="Arial" w:hAnsi="Arial"/>
                <w:sz w:val="18"/>
              </w:rPr>
              <w:t>3</w:t>
            </w:r>
            <w:r>
              <w:rPr>
                <w:rFonts w:ascii="Arial" w:hAnsi="Arial"/>
                <w:sz w:val="18"/>
              </w:rPr>
              <w:t xml:space="preserve"> MHz</w:t>
            </w:r>
          </w:p>
        </w:tc>
      </w:tr>
      <w:tr w:rsidR="002B7D5A" w:rsidRPr="00495D84" w14:paraId="64E172A5"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0CF784D" w14:textId="0182D826"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SCS</w:t>
            </w:r>
          </w:p>
        </w:tc>
        <w:tc>
          <w:tcPr>
            <w:tcW w:w="2105" w:type="pct"/>
            <w:tcBorders>
              <w:top w:val="single" w:sz="4" w:space="0" w:color="auto"/>
              <w:left w:val="single" w:sz="4" w:space="0" w:color="auto"/>
              <w:bottom w:val="single" w:sz="4" w:space="0" w:color="auto"/>
              <w:right w:val="single" w:sz="4" w:space="0" w:color="auto"/>
            </w:tcBorders>
            <w:hideMark/>
          </w:tcPr>
          <w:p w14:paraId="3246E58F" w14:textId="1F5F0928" w:rsidR="002B7D5A" w:rsidRPr="00495D84" w:rsidRDefault="002B7D5A" w:rsidP="00C0193E">
            <w:pPr>
              <w:keepNext/>
              <w:keepLines/>
              <w:spacing w:after="0"/>
              <w:rPr>
                <w:rFonts w:ascii="Arial" w:hAnsi="Arial"/>
                <w:sz w:val="18"/>
              </w:rPr>
            </w:pPr>
            <w:r w:rsidRPr="00495D84">
              <w:rPr>
                <w:rFonts w:ascii="Arial" w:hAnsi="Arial"/>
                <w:sz w:val="18"/>
              </w:rPr>
              <w:t>15</w:t>
            </w:r>
            <w:r w:rsidR="00B27C84">
              <w:rPr>
                <w:rFonts w:ascii="Arial" w:hAnsi="Arial"/>
                <w:sz w:val="18"/>
              </w:rPr>
              <w:t xml:space="preserve"> </w:t>
            </w:r>
            <w:r w:rsidRPr="00495D84">
              <w:rPr>
                <w:rFonts w:ascii="Arial" w:hAnsi="Arial"/>
                <w:sz w:val="18"/>
              </w:rPr>
              <w:t>kHz</w:t>
            </w:r>
          </w:p>
        </w:tc>
      </w:tr>
      <w:tr w:rsidR="002B7D5A" w:rsidRPr="00495D84" w14:paraId="0C35C53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7F80529" w14:textId="7BB9B5CC" w:rsidR="002B7D5A" w:rsidRPr="00495D84" w:rsidRDefault="002B7D5A" w:rsidP="00C0193E">
            <w:pPr>
              <w:keepNext/>
              <w:keepLines/>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periodicity</w:t>
            </w:r>
            <w:r w:rsidR="00B27C84">
              <w:rPr>
                <w:rFonts w:ascii="Arial" w:hAnsi="Arial"/>
                <w:sz w:val="18"/>
                <w:lang w:eastAsia="zh-TW"/>
              </w:rPr>
              <w:t xml:space="preserve"> </w:t>
            </w:r>
            <w:r w:rsidRPr="00495D84">
              <w:rPr>
                <w:rFonts w:ascii="Arial" w:hAnsi="Arial"/>
                <w:sz w:val="18"/>
                <w:lang w:eastAsia="zh-TW"/>
              </w:rPr>
              <w:t>(T</w:t>
            </w:r>
            <w:r w:rsidRPr="00495D84">
              <w:rPr>
                <w:rFonts w:ascii="Arial" w:hAnsi="Arial"/>
                <w:sz w:val="18"/>
                <w:vertAlign w:val="subscript"/>
                <w:lang w:eastAsia="zh-TW"/>
              </w:rPr>
              <w:t>SSB</w:t>
            </w:r>
            <w:r w:rsidRPr="00495D84">
              <w:rPr>
                <w:rFonts w:ascii="Arial" w:hAnsi="Arial"/>
                <w:sz w:val="18"/>
                <w:lang w:eastAsia="zh-TW"/>
              </w:rPr>
              <w:t>)</w:t>
            </w:r>
          </w:p>
        </w:tc>
        <w:tc>
          <w:tcPr>
            <w:tcW w:w="2105" w:type="pct"/>
            <w:tcBorders>
              <w:top w:val="single" w:sz="4" w:space="0" w:color="auto"/>
              <w:left w:val="single" w:sz="4" w:space="0" w:color="auto"/>
              <w:bottom w:val="single" w:sz="4" w:space="0" w:color="auto"/>
              <w:right w:val="single" w:sz="4" w:space="0" w:color="auto"/>
            </w:tcBorders>
            <w:hideMark/>
          </w:tcPr>
          <w:p w14:paraId="40EAD68D" w14:textId="3CCC6D04" w:rsidR="002B7D5A" w:rsidRPr="00495D84" w:rsidRDefault="002B7D5A" w:rsidP="00C0193E">
            <w:pPr>
              <w:keepNext/>
              <w:keepLines/>
              <w:spacing w:after="0"/>
              <w:rPr>
                <w:rFonts w:ascii="Arial" w:hAnsi="Arial"/>
                <w:sz w:val="18"/>
              </w:rPr>
            </w:pPr>
            <w:r w:rsidRPr="00495D84">
              <w:rPr>
                <w:rFonts w:ascii="Arial" w:hAnsi="Arial"/>
                <w:sz w:val="18"/>
              </w:rPr>
              <w:t>20</w:t>
            </w:r>
            <w:r w:rsidR="00B27C84">
              <w:rPr>
                <w:rFonts w:ascii="Arial" w:hAnsi="Arial"/>
                <w:sz w:val="18"/>
              </w:rPr>
              <w:t xml:space="preserve"> </w:t>
            </w:r>
            <w:r w:rsidRPr="00495D84">
              <w:rPr>
                <w:rFonts w:ascii="Arial" w:hAnsi="Arial"/>
                <w:sz w:val="18"/>
              </w:rPr>
              <w:t>ms</w:t>
            </w:r>
          </w:p>
        </w:tc>
      </w:tr>
      <w:tr w:rsidR="002B7D5A" w:rsidRPr="00495D84" w14:paraId="6A4919C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5DB178A" w14:textId="62AA86E3" w:rsidR="002B7D5A" w:rsidRPr="00495D84" w:rsidRDefault="002B7D5A" w:rsidP="00C0193E">
            <w:pPr>
              <w:keepNext/>
              <w:keepLines/>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SSBs</w:t>
            </w:r>
            <w:r w:rsidR="00B27C84">
              <w:rPr>
                <w:rFonts w:ascii="Arial" w:hAnsi="Arial"/>
                <w:sz w:val="18"/>
              </w:rPr>
              <w:t xml:space="preserve"> </w:t>
            </w:r>
            <w:r w:rsidRPr="00495D84">
              <w:rPr>
                <w:rFonts w:ascii="Arial" w:hAnsi="Arial"/>
                <w:sz w:val="18"/>
              </w:rPr>
              <w:t>per</w:t>
            </w:r>
            <w:r w:rsidR="00B27C84">
              <w:rPr>
                <w:rFonts w:ascii="Arial" w:hAnsi="Arial"/>
                <w:sz w:val="18"/>
              </w:rPr>
              <w:t xml:space="preserve"> </w:t>
            </w:r>
            <w:r w:rsidRPr="00495D84">
              <w:rPr>
                <w:rFonts w:ascii="Arial" w:hAnsi="Arial"/>
                <w:sz w:val="18"/>
              </w:rPr>
              <w:t>SS-burst</w:t>
            </w:r>
          </w:p>
        </w:tc>
        <w:tc>
          <w:tcPr>
            <w:tcW w:w="2105" w:type="pct"/>
            <w:tcBorders>
              <w:top w:val="single" w:sz="4" w:space="0" w:color="auto"/>
              <w:left w:val="single" w:sz="4" w:space="0" w:color="auto"/>
              <w:bottom w:val="single" w:sz="4" w:space="0" w:color="auto"/>
              <w:right w:val="single" w:sz="4" w:space="0" w:color="auto"/>
            </w:tcBorders>
            <w:hideMark/>
          </w:tcPr>
          <w:p w14:paraId="4122ACB9" w14:textId="77777777" w:rsidR="002B7D5A" w:rsidRPr="00495D84" w:rsidRDefault="002B7D5A" w:rsidP="00C0193E">
            <w:pPr>
              <w:keepNext/>
              <w:keepLines/>
              <w:spacing w:after="0"/>
              <w:rPr>
                <w:rFonts w:ascii="Arial" w:hAnsi="Arial"/>
                <w:sz w:val="18"/>
              </w:rPr>
            </w:pPr>
            <w:r w:rsidRPr="00495D84">
              <w:rPr>
                <w:rFonts w:ascii="Arial" w:hAnsi="Arial"/>
                <w:sz w:val="18"/>
              </w:rPr>
              <w:t>1</w:t>
            </w:r>
          </w:p>
        </w:tc>
      </w:tr>
      <w:tr w:rsidR="002B7D5A" w:rsidRPr="00495D84" w14:paraId="4BE0B3D4"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116E1E8A" w14:textId="7BF4EC5D" w:rsidR="002B7D5A" w:rsidRPr="00495D84" w:rsidRDefault="002B7D5A" w:rsidP="00C0193E">
            <w:pPr>
              <w:keepNext/>
              <w:keepLines/>
              <w:spacing w:after="0"/>
              <w:rPr>
                <w:rFonts w:ascii="Arial" w:hAnsi="Arial"/>
                <w:sz w:val="18"/>
              </w:rPr>
            </w:pPr>
            <w:r w:rsidRPr="00495D84">
              <w:rPr>
                <w:rFonts w:ascii="Arial" w:hAnsi="Arial"/>
                <w:sz w:val="18"/>
              </w:rPr>
              <w:t>SS/PBCH</w:t>
            </w:r>
            <w:r w:rsidR="00B27C84">
              <w:rPr>
                <w:rFonts w:ascii="Arial" w:hAnsi="Arial"/>
                <w:sz w:val="18"/>
              </w:rPr>
              <w:t xml:space="preserve"> </w:t>
            </w:r>
            <w:r w:rsidRPr="00495D84">
              <w:rPr>
                <w:rFonts w:ascii="Arial" w:hAnsi="Arial"/>
                <w:sz w:val="18"/>
              </w:rPr>
              <w:t>block</w:t>
            </w:r>
            <w:r w:rsidR="00B27C84">
              <w:rPr>
                <w:rFonts w:ascii="Arial" w:hAnsi="Arial"/>
                <w:sz w:val="18"/>
              </w:rPr>
              <w:t xml:space="preserve"> </w:t>
            </w:r>
            <w:r w:rsidRPr="00495D84">
              <w:rPr>
                <w:rFonts w:ascii="Arial" w:hAnsi="Arial"/>
                <w:sz w:val="18"/>
              </w:rPr>
              <w:t>index</w:t>
            </w:r>
          </w:p>
        </w:tc>
        <w:tc>
          <w:tcPr>
            <w:tcW w:w="2105" w:type="pct"/>
            <w:tcBorders>
              <w:top w:val="single" w:sz="4" w:space="0" w:color="auto"/>
              <w:left w:val="single" w:sz="4" w:space="0" w:color="auto"/>
              <w:bottom w:val="single" w:sz="4" w:space="0" w:color="auto"/>
              <w:right w:val="single" w:sz="4" w:space="0" w:color="auto"/>
            </w:tcBorders>
            <w:hideMark/>
          </w:tcPr>
          <w:p w14:paraId="48965FA9"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0B02968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065FB944" w14:textId="3DCC5829" w:rsidR="002B7D5A" w:rsidRPr="00495D84" w:rsidRDefault="002B7D5A" w:rsidP="00C0193E">
            <w:pPr>
              <w:keepNext/>
              <w:keepLines/>
              <w:spacing w:after="0"/>
              <w:rPr>
                <w:rFonts w:ascii="Arial" w:hAnsi="Arial"/>
                <w:sz w:val="18"/>
              </w:rPr>
            </w:pPr>
            <w:r w:rsidRPr="00495D84">
              <w:rPr>
                <w:rFonts w:ascii="Arial" w:hAnsi="Arial"/>
                <w:sz w:val="18"/>
              </w:rPr>
              <w:t>Symbol</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215312BD" w14:textId="77777777" w:rsidR="002B7D5A" w:rsidRPr="00495D84" w:rsidRDefault="002B7D5A" w:rsidP="00C0193E">
            <w:pPr>
              <w:keepNext/>
              <w:keepLines/>
              <w:spacing w:after="0"/>
              <w:rPr>
                <w:rFonts w:ascii="Arial" w:hAnsi="Arial"/>
                <w:sz w:val="18"/>
              </w:rPr>
            </w:pPr>
            <w:r w:rsidRPr="00495D84">
              <w:rPr>
                <w:rFonts w:ascii="Arial" w:hAnsi="Arial"/>
                <w:sz w:val="18"/>
              </w:rPr>
              <w:t>2-5</w:t>
            </w:r>
          </w:p>
        </w:tc>
      </w:tr>
      <w:tr w:rsidR="002B7D5A" w:rsidRPr="00495D84" w14:paraId="170505A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7D54B564" w14:textId="55684E6C" w:rsidR="002B7D5A" w:rsidRPr="00495D84" w:rsidRDefault="002B7D5A" w:rsidP="00C0193E">
            <w:pPr>
              <w:keepNext/>
              <w:keepLines/>
              <w:spacing w:after="0"/>
              <w:rPr>
                <w:rFonts w:ascii="Arial" w:hAnsi="Arial"/>
                <w:sz w:val="18"/>
              </w:rPr>
            </w:pPr>
            <w:r w:rsidRPr="00495D84">
              <w:rPr>
                <w:rFonts w:ascii="Arial" w:hAnsi="Arial"/>
                <w:sz w:val="18"/>
              </w:rPr>
              <w:t>Slot</w:t>
            </w:r>
            <w:r w:rsidR="00B27C84">
              <w:rPr>
                <w:rFonts w:ascii="Arial" w:hAnsi="Arial"/>
                <w:sz w:val="18"/>
              </w:rPr>
              <w:t xml:space="preserve"> </w:t>
            </w:r>
            <w:r w:rsidRPr="00495D84">
              <w:rPr>
                <w:rFonts w:ascii="Arial" w:hAnsi="Arial"/>
                <w:sz w:val="18"/>
              </w:rPr>
              <w:t>numbers</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rPr>
              <w:t>SSB</w:t>
            </w:r>
            <w:r w:rsidR="00B27C84">
              <w:rPr>
                <w:rFonts w:ascii="Arial" w:hAnsi="Arial"/>
                <w:sz w:val="18"/>
                <w:vertAlign w:val="superscript"/>
              </w:rPr>
              <w:t xml:space="preserve"> </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2</w:t>
            </w:r>
          </w:p>
        </w:tc>
        <w:tc>
          <w:tcPr>
            <w:tcW w:w="2105" w:type="pct"/>
            <w:tcBorders>
              <w:top w:val="single" w:sz="4" w:space="0" w:color="auto"/>
              <w:left w:val="single" w:sz="4" w:space="0" w:color="auto"/>
              <w:bottom w:val="single" w:sz="4" w:space="0" w:color="auto"/>
              <w:right w:val="single" w:sz="4" w:space="0" w:color="auto"/>
            </w:tcBorders>
            <w:hideMark/>
          </w:tcPr>
          <w:p w14:paraId="35BFB810" w14:textId="77777777" w:rsidR="002B7D5A" w:rsidRPr="00495D84" w:rsidRDefault="002B7D5A" w:rsidP="00C0193E">
            <w:pPr>
              <w:keepNext/>
              <w:keepLines/>
              <w:spacing w:after="0"/>
              <w:rPr>
                <w:rFonts w:ascii="Arial" w:hAnsi="Arial"/>
                <w:sz w:val="18"/>
              </w:rPr>
            </w:pPr>
            <w:r w:rsidRPr="00495D84">
              <w:rPr>
                <w:rFonts w:ascii="Arial" w:hAnsi="Arial"/>
                <w:sz w:val="18"/>
              </w:rPr>
              <w:t>0</w:t>
            </w:r>
          </w:p>
        </w:tc>
      </w:tr>
      <w:tr w:rsidR="002B7D5A" w:rsidRPr="00495D84" w14:paraId="7EDAF932"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6B75261" w14:textId="0B091926" w:rsidR="002B7D5A" w:rsidRPr="00495D84" w:rsidRDefault="002B7D5A" w:rsidP="00C0193E">
            <w:pPr>
              <w:keepNext/>
              <w:keepLines/>
              <w:spacing w:after="0"/>
              <w:rPr>
                <w:rFonts w:ascii="Arial" w:hAnsi="Arial"/>
                <w:sz w:val="18"/>
              </w:rPr>
            </w:pPr>
            <w:r w:rsidRPr="00495D84">
              <w:rPr>
                <w:rFonts w:ascii="Arial" w:hAnsi="Arial"/>
                <w:sz w:val="18"/>
              </w:rPr>
              <w:t>SFN</w:t>
            </w:r>
            <w:r w:rsidR="00B27C84">
              <w:rPr>
                <w:rFonts w:ascii="Arial" w:hAnsi="Arial"/>
                <w:sz w:val="18"/>
              </w:rPr>
              <w:t xml:space="preserve"> </w:t>
            </w:r>
            <w:r w:rsidRPr="00495D84">
              <w:rPr>
                <w:rFonts w:ascii="Arial" w:hAnsi="Arial"/>
                <w:sz w:val="18"/>
              </w:rPr>
              <w:t>containing</w:t>
            </w:r>
            <w:r w:rsidR="00B27C84">
              <w:rPr>
                <w:rFonts w:ascii="Arial" w:hAnsi="Arial"/>
                <w:sz w:val="18"/>
              </w:rPr>
              <w:t xml:space="preserve"> </w:t>
            </w:r>
            <w:r w:rsidRPr="00495D84">
              <w:rPr>
                <w:rFonts w:ascii="Arial" w:hAnsi="Arial"/>
                <w:sz w:val="18"/>
                <w:lang w:eastAsia="zh-TW"/>
              </w:rPr>
              <w:t>SSB</w:t>
            </w:r>
          </w:p>
        </w:tc>
        <w:tc>
          <w:tcPr>
            <w:tcW w:w="2105" w:type="pct"/>
            <w:tcBorders>
              <w:top w:val="single" w:sz="4" w:space="0" w:color="auto"/>
              <w:left w:val="single" w:sz="4" w:space="0" w:color="auto"/>
              <w:bottom w:val="single" w:sz="4" w:space="0" w:color="auto"/>
              <w:right w:val="single" w:sz="4" w:space="0" w:color="auto"/>
            </w:tcBorders>
            <w:hideMark/>
          </w:tcPr>
          <w:p w14:paraId="31E0243D" w14:textId="11B175A7" w:rsidR="002B7D5A" w:rsidRPr="00495D84" w:rsidRDefault="002B7D5A" w:rsidP="00C0193E">
            <w:pPr>
              <w:keepNext/>
              <w:keepLines/>
              <w:spacing w:after="0"/>
              <w:rPr>
                <w:rFonts w:ascii="Arial" w:hAnsi="Arial"/>
                <w:sz w:val="18"/>
              </w:rPr>
            </w:pPr>
            <w:r w:rsidRPr="00495D84">
              <w:rPr>
                <w:rFonts w:ascii="Arial" w:hAnsi="Arial"/>
                <w:sz w:val="18"/>
                <w:lang w:eastAsia="zh-TW"/>
              </w:rPr>
              <w:t>SFN</w:t>
            </w:r>
            <w:r w:rsidR="00B27C84">
              <w:rPr>
                <w:rFonts w:ascii="Arial" w:hAnsi="Arial"/>
                <w:sz w:val="18"/>
                <w:lang w:eastAsia="zh-TW"/>
              </w:rPr>
              <w:t xml:space="preserve"> </w:t>
            </w:r>
            <w:r w:rsidRPr="00495D84">
              <w:rPr>
                <w:rFonts w:ascii="Arial" w:hAnsi="Arial"/>
                <w:sz w:val="18"/>
                <w:lang w:eastAsia="zh-TW"/>
              </w:rPr>
              <w:t>mod</w:t>
            </w:r>
            <w:r w:rsidR="00B27C84">
              <w:rPr>
                <w:rFonts w:ascii="Arial" w:hAnsi="Arial"/>
                <w:sz w:val="18"/>
                <w:lang w:eastAsia="zh-TW"/>
              </w:rPr>
              <w:t xml:space="preserve"> </w:t>
            </w:r>
            <w:r w:rsidRPr="00495D84">
              <w:rPr>
                <w:rFonts w:ascii="Arial" w:hAnsi="Arial"/>
                <w:sz w:val="18"/>
                <w:lang w:eastAsia="zh-TW"/>
              </w:rPr>
              <w:t>(max(T</w:t>
            </w:r>
            <w:r w:rsidRPr="00495D84">
              <w:rPr>
                <w:rFonts w:ascii="Arial" w:hAnsi="Arial"/>
                <w:sz w:val="18"/>
                <w:vertAlign w:val="subscript"/>
                <w:lang w:eastAsia="zh-TW"/>
              </w:rPr>
              <w:t>SSB</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)/1</w:t>
            </w:r>
            <w:r w:rsidR="00E94096" w:rsidRPr="00495D84">
              <w:rPr>
                <w:rFonts w:ascii="Arial" w:hAnsi="Arial"/>
                <w:sz w:val="18"/>
                <w:lang w:eastAsia="zh-TW"/>
              </w:rPr>
              <w:t>0</w:t>
            </w:r>
            <w:r w:rsidR="00E94096">
              <w:rPr>
                <w:rFonts w:ascii="Arial" w:hAnsi="Arial"/>
                <w:sz w:val="18"/>
                <w:lang w:eastAsia="zh-TW"/>
              </w:rPr>
              <w:t xml:space="preserve"> ms</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w:t>
            </w:r>
            <w:r w:rsidR="00B27C84">
              <w:rPr>
                <w:rFonts w:ascii="Arial" w:hAnsi="Arial"/>
                <w:sz w:val="18"/>
                <w:lang w:eastAsia="zh-TW"/>
              </w:rPr>
              <w:t xml:space="preserve"> </w:t>
            </w:r>
            <w:r w:rsidRPr="00495D84">
              <w:rPr>
                <w:rFonts w:ascii="Arial" w:hAnsi="Arial"/>
                <w:sz w:val="18"/>
                <w:lang w:eastAsia="zh-TW"/>
              </w:rPr>
              <w:t>0</w:t>
            </w:r>
          </w:p>
        </w:tc>
      </w:tr>
      <w:tr w:rsidR="002B7D5A" w:rsidRPr="00495D84" w14:paraId="08DBC25C" w14:textId="77777777" w:rsidTr="00E94096">
        <w:trPr>
          <w:jc w:val="center"/>
        </w:trPr>
        <w:tc>
          <w:tcPr>
            <w:tcW w:w="2895" w:type="pct"/>
            <w:tcBorders>
              <w:top w:val="single" w:sz="4" w:space="0" w:color="auto"/>
              <w:left w:val="single" w:sz="4" w:space="0" w:color="auto"/>
              <w:bottom w:val="single" w:sz="4" w:space="0" w:color="auto"/>
              <w:right w:val="single" w:sz="4" w:space="0" w:color="auto"/>
            </w:tcBorders>
            <w:hideMark/>
          </w:tcPr>
          <w:p w14:paraId="3196E67B" w14:textId="62FC53E8" w:rsidR="002B7D5A" w:rsidRPr="00495D84" w:rsidRDefault="00EB58FE" w:rsidP="00C0193E">
            <w:pPr>
              <w:keepNext/>
              <w:keepLines/>
              <w:spacing w:after="0"/>
              <w:rPr>
                <w:rFonts w:ascii="Arial" w:hAnsi="Arial"/>
                <w:sz w:val="18"/>
              </w:rPr>
            </w:pPr>
            <w:r>
              <w:rPr>
                <w:rFonts w:ascii="Arial" w:hAnsi="Arial"/>
                <w:sz w:val="18"/>
              </w:rPr>
              <w:t>P</w:t>
            </w:r>
            <w:r w:rsidR="002B7D5A" w:rsidRPr="00495D84">
              <w:rPr>
                <w:rFonts w:ascii="Arial" w:hAnsi="Arial"/>
                <w:sz w:val="18"/>
              </w:rPr>
              <w:t>RB</w:t>
            </w:r>
            <w:r w:rsidR="00B27C84">
              <w:rPr>
                <w:rFonts w:ascii="Arial" w:hAnsi="Arial"/>
                <w:sz w:val="18"/>
              </w:rPr>
              <w:t xml:space="preserve"> </w:t>
            </w:r>
            <w:r w:rsidR="002B7D5A" w:rsidRPr="00495D84">
              <w:rPr>
                <w:rFonts w:ascii="Arial" w:hAnsi="Arial"/>
                <w:sz w:val="18"/>
              </w:rPr>
              <w:t>numbers</w:t>
            </w:r>
            <w:r w:rsidR="00B27C84">
              <w:rPr>
                <w:rFonts w:ascii="Arial" w:hAnsi="Arial"/>
                <w:sz w:val="18"/>
              </w:rPr>
              <w:t xml:space="preserve"> </w:t>
            </w:r>
            <w:r w:rsidR="002B7D5A" w:rsidRPr="00495D84">
              <w:rPr>
                <w:rFonts w:ascii="Arial" w:hAnsi="Arial"/>
                <w:sz w:val="18"/>
              </w:rPr>
              <w:t>containing</w:t>
            </w:r>
            <w:r w:rsidR="00B27C84">
              <w:rPr>
                <w:rFonts w:ascii="Arial" w:hAnsi="Arial"/>
                <w:sz w:val="18"/>
              </w:rPr>
              <w:t xml:space="preserve"> </w:t>
            </w:r>
            <w:r w:rsidR="002B7D5A" w:rsidRPr="00495D84">
              <w:rPr>
                <w:rFonts w:ascii="Arial" w:hAnsi="Arial"/>
                <w:sz w:val="18"/>
              </w:rPr>
              <w:t>SSB</w:t>
            </w:r>
            <w:r w:rsidR="00B27C84">
              <w:rPr>
                <w:rFonts w:ascii="Arial" w:hAnsi="Arial"/>
                <w:sz w:val="18"/>
              </w:rPr>
              <w:t xml:space="preserve"> </w:t>
            </w:r>
            <w:r w:rsidR="002B7D5A" w:rsidRPr="00495D84">
              <w:rPr>
                <w:rFonts w:ascii="Arial" w:hAnsi="Arial"/>
                <w:sz w:val="18"/>
              </w:rPr>
              <w:t>within</w:t>
            </w:r>
            <w:r w:rsidR="00B27C84">
              <w:rPr>
                <w:rFonts w:ascii="Arial" w:hAnsi="Arial"/>
                <w:sz w:val="18"/>
              </w:rPr>
              <w:t xml:space="preserve"> </w:t>
            </w:r>
            <w:r w:rsidR="002B7D5A" w:rsidRPr="00495D84">
              <w:rPr>
                <w:rFonts w:ascii="Arial" w:hAnsi="Arial"/>
                <w:sz w:val="18"/>
              </w:rPr>
              <w:t>channel</w:t>
            </w:r>
            <w:r w:rsidR="00B27C84">
              <w:rPr>
                <w:rFonts w:ascii="Arial" w:hAnsi="Arial"/>
                <w:sz w:val="18"/>
              </w:rPr>
              <w:t xml:space="preserve"> </w:t>
            </w:r>
            <w:r w:rsidR="002B7D5A" w:rsidRPr="00495D84">
              <w:rPr>
                <w:rFonts w:ascii="Arial" w:hAnsi="Arial"/>
                <w:sz w:val="18"/>
              </w:rPr>
              <w:t>BW</w:t>
            </w:r>
          </w:p>
        </w:tc>
        <w:tc>
          <w:tcPr>
            <w:tcW w:w="2105" w:type="pct"/>
            <w:tcBorders>
              <w:top w:val="single" w:sz="4" w:space="0" w:color="auto"/>
              <w:left w:val="single" w:sz="4" w:space="0" w:color="auto"/>
              <w:bottom w:val="single" w:sz="4" w:space="0" w:color="auto"/>
              <w:right w:val="single" w:sz="4" w:space="0" w:color="auto"/>
            </w:tcBorders>
            <w:hideMark/>
          </w:tcPr>
          <w:p w14:paraId="0514C525" w14:textId="39AE4DED" w:rsidR="002B7D5A" w:rsidRPr="00495D84" w:rsidRDefault="002B7D5A" w:rsidP="00C0193E">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J+11</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2B7D5A" w:rsidRPr="00495D84" w14:paraId="4AA42E7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BF373" w14:textId="5F2B00C5" w:rsidR="002B7D5A" w:rsidRPr="00495D84" w:rsidRDefault="00E94096" w:rsidP="000205FE">
            <w:pPr>
              <w:pStyle w:val="TAN"/>
            </w:pPr>
            <w:r>
              <w:t xml:space="preserve">NOTE </w:t>
            </w:r>
            <w:r w:rsidRPr="00495D84">
              <w:t>1</w:t>
            </w:r>
            <w:r>
              <w:t>:</w:t>
            </w:r>
            <w:r w:rsidR="002B7D5A" w:rsidRPr="00495D84">
              <w:rPr>
                <w:lang w:eastAsia="zh-CN"/>
              </w:rPr>
              <w:tab/>
            </w:r>
            <w:r w:rsidR="00EB58FE">
              <w:rPr>
                <w:lang w:eastAsia="zh-CN"/>
              </w:rPr>
              <w:t>P</w:t>
            </w:r>
            <w:r w:rsidR="002B7D5A" w:rsidRPr="00495D84">
              <w:t>RBs</w:t>
            </w:r>
            <w:r w:rsidR="00B27C84">
              <w:t xml:space="preserve"> </w:t>
            </w:r>
            <w:r w:rsidR="002B7D5A" w:rsidRPr="00495D84">
              <w:t>containing</w:t>
            </w:r>
            <w:r w:rsidR="00B27C84">
              <w:t xml:space="preserve"> </w:t>
            </w:r>
            <w:r w:rsidR="002B7D5A" w:rsidRPr="00495D84">
              <w:t>SSB</w:t>
            </w:r>
            <w:r w:rsidR="00B27C84">
              <w:t xml:space="preserve"> </w:t>
            </w:r>
            <w:r w:rsidR="002B7D5A" w:rsidRPr="00495D84">
              <w:t>can</w:t>
            </w:r>
            <w:r w:rsidR="00B27C84">
              <w:t xml:space="preserve"> </w:t>
            </w:r>
            <w:r w:rsidR="002B7D5A" w:rsidRPr="00495D84">
              <w:t>be</w:t>
            </w:r>
            <w:r w:rsidR="00B27C84">
              <w:t xml:space="preserve"> </w:t>
            </w:r>
            <w:r w:rsidR="002B7D5A" w:rsidRPr="00495D84">
              <w:t>configured</w:t>
            </w:r>
            <w:r w:rsidR="00B27C84">
              <w:t xml:space="preserve"> </w:t>
            </w:r>
            <w:r w:rsidR="002B7D5A" w:rsidRPr="00495D84">
              <w:t>in</w:t>
            </w:r>
            <w:r w:rsidR="00B27C84">
              <w:t xml:space="preserve"> </w:t>
            </w:r>
            <w:r w:rsidR="002B7D5A" w:rsidRPr="00495D84">
              <w:t>any</w:t>
            </w:r>
            <w:r w:rsidR="00B27C84">
              <w:t xml:space="preserve"> </w:t>
            </w:r>
            <w:r w:rsidR="002B7D5A" w:rsidRPr="00495D84">
              <w:t>frequency</w:t>
            </w:r>
            <w:r w:rsidR="00B27C84">
              <w:t xml:space="preserve"> </w:t>
            </w:r>
            <w:r w:rsidR="002B7D5A" w:rsidRPr="00495D84">
              <w:t>location</w:t>
            </w:r>
            <w:r w:rsidR="00B27C84">
              <w:t xml:space="preserve"> </w:t>
            </w:r>
            <w:r w:rsidR="002B7D5A" w:rsidRPr="00495D84">
              <w:t>within</w:t>
            </w:r>
            <w:r w:rsidR="00B27C84">
              <w:t xml:space="preserve"> </w:t>
            </w:r>
            <w:r w:rsidR="002B7D5A" w:rsidRPr="00495D84">
              <w:t>the</w:t>
            </w:r>
            <w:r w:rsidR="00B27C84">
              <w:t xml:space="preserve"> </w:t>
            </w:r>
            <w:r w:rsidR="002B7D5A" w:rsidRPr="00495D84">
              <w:t>cell</w:t>
            </w:r>
            <w:r w:rsidR="00B27C84">
              <w:t xml:space="preserve"> </w:t>
            </w:r>
            <w:r w:rsidR="002B7D5A" w:rsidRPr="00495D84">
              <w:t>bandwidth</w:t>
            </w:r>
            <w:r w:rsidR="00B27C84">
              <w:t xml:space="preserve"> </w:t>
            </w:r>
            <w:r w:rsidR="002B7D5A" w:rsidRPr="00495D84">
              <w:t>according</w:t>
            </w:r>
            <w:r w:rsidR="00B27C84">
              <w:t xml:space="preserve"> </w:t>
            </w:r>
            <w:r w:rsidR="002B7D5A" w:rsidRPr="00495D84">
              <w:t>to</w:t>
            </w:r>
            <w:r w:rsidR="00B27C84">
              <w:t xml:space="preserve"> </w:t>
            </w:r>
            <w:r w:rsidR="002B7D5A" w:rsidRPr="00495D84">
              <w:t>the</w:t>
            </w:r>
            <w:r w:rsidR="00B27C84">
              <w:t xml:space="preserve"> </w:t>
            </w:r>
            <w:r w:rsidR="002B7D5A" w:rsidRPr="00495D84">
              <w:t>allowed</w:t>
            </w:r>
            <w:r w:rsidR="00B27C84">
              <w:t xml:space="preserve"> </w:t>
            </w:r>
            <w:r w:rsidR="002B7D5A" w:rsidRPr="00495D84">
              <w:t>synchronization</w:t>
            </w:r>
            <w:r w:rsidR="00B27C84">
              <w:t xml:space="preserve"> </w:t>
            </w:r>
            <w:r w:rsidR="002B7D5A" w:rsidRPr="00495D84">
              <w:t>raster</w:t>
            </w:r>
            <w:r w:rsidR="00B27C84">
              <w:t xml:space="preserve"> </w:t>
            </w:r>
            <w:r w:rsidR="002B7D5A" w:rsidRPr="00495D84">
              <w:t>defined</w:t>
            </w:r>
            <w:r w:rsidR="00B27C84">
              <w:t xml:space="preserve"> </w:t>
            </w:r>
            <w:r w:rsidR="002B7D5A" w:rsidRPr="00495D84">
              <w:t>in</w:t>
            </w:r>
            <w:r w:rsidR="00B27C84">
              <w:t xml:space="preserve"> </w:t>
            </w:r>
            <w:r w:rsidR="002B7D5A" w:rsidRPr="00495D84">
              <w:t>TS</w:t>
            </w:r>
            <w:r w:rsidR="00B27C84">
              <w:t xml:space="preserve"> </w:t>
            </w:r>
            <w:r w:rsidR="002B7D5A" w:rsidRPr="00495D84">
              <w:t>38.104</w:t>
            </w:r>
            <w:r w:rsidR="00B27C84">
              <w:t xml:space="preserve"> </w:t>
            </w:r>
            <w:r w:rsidR="002B7D5A" w:rsidRPr="00495D84">
              <w:t>[13].</w:t>
            </w:r>
          </w:p>
          <w:p w14:paraId="52776D2D" w14:textId="3F0DB39A" w:rsidR="002B7D5A" w:rsidRPr="00495D84" w:rsidRDefault="00E94096" w:rsidP="000205FE">
            <w:pPr>
              <w:pStyle w:val="TAN"/>
            </w:pPr>
            <w:r>
              <w:t xml:space="preserve">NOTE </w:t>
            </w:r>
            <w:r w:rsidRPr="00495D84">
              <w:t>2</w:t>
            </w:r>
            <w:r>
              <w:t>:</w:t>
            </w:r>
            <w:r w:rsidR="002B7D5A" w:rsidRPr="00495D84">
              <w:tab/>
              <w:t>These</w:t>
            </w:r>
            <w:r w:rsidR="00B27C84">
              <w:t xml:space="preserve"> </w:t>
            </w:r>
            <w:r w:rsidR="002B7D5A" w:rsidRPr="00495D84">
              <w:t>values</w:t>
            </w:r>
            <w:r w:rsidR="00B27C84">
              <w:t xml:space="preserve"> </w:t>
            </w:r>
            <w:r w:rsidR="002B7D5A" w:rsidRPr="00495D84">
              <w:t>have</w:t>
            </w:r>
            <w:r w:rsidR="00B27C84">
              <w:t xml:space="preserve"> </w:t>
            </w:r>
            <w:r w:rsidR="002B7D5A" w:rsidRPr="00495D84">
              <w:t>been</w:t>
            </w:r>
            <w:r w:rsidR="00B27C84">
              <w:t xml:space="preserve"> </w:t>
            </w:r>
            <w:r w:rsidR="002B7D5A" w:rsidRPr="00495D84">
              <w:t>derived</w:t>
            </w:r>
            <w:r w:rsidR="00B27C84">
              <w:t xml:space="preserve"> </w:t>
            </w:r>
            <w:r w:rsidR="002B7D5A" w:rsidRPr="00495D84">
              <w:t>from</w:t>
            </w:r>
            <w:r w:rsidR="00B27C84">
              <w:t xml:space="preserve"> </w:t>
            </w:r>
            <w:r w:rsidR="002B7D5A" w:rsidRPr="00495D84">
              <w:t>other</w:t>
            </w:r>
            <w:r w:rsidR="00B27C84">
              <w:t xml:space="preserve"> </w:t>
            </w:r>
            <w:r w:rsidR="002B7D5A" w:rsidRPr="00495D84">
              <w:t>parameters</w:t>
            </w:r>
            <w:r w:rsidR="00B27C84">
              <w:t xml:space="preserve"> </w:t>
            </w:r>
            <w:r w:rsidR="002B7D5A" w:rsidRPr="00495D84">
              <w:t>for</w:t>
            </w:r>
            <w:r w:rsidR="00B27C84">
              <w:t xml:space="preserve"> </w:t>
            </w:r>
            <w:r w:rsidR="002B7D5A" w:rsidRPr="00495D84">
              <w:t>information</w:t>
            </w:r>
            <w:r w:rsidR="00B27C84">
              <w:t xml:space="preserve"> </w:t>
            </w:r>
            <w:r w:rsidR="002B7D5A" w:rsidRPr="00495D84">
              <w:t>purposes</w:t>
            </w:r>
            <w:r w:rsidR="00B27C84">
              <w:t xml:space="preserve"> </w:t>
            </w:r>
            <w:r w:rsidR="002B7D5A" w:rsidRPr="00495D84">
              <w:t>(as</w:t>
            </w:r>
            <w:r w:rsidR="00B27C84">
              <w:t xml:space="preserve"> </w:t>
            </w:r>
            <w:r w:rsidR="002B7D5A" w:rsidRPr="00495D84">
              <w:t>per</w:t>
            </w:r>
            <w:r w:rsidR="00B27C84">
              <w:t xml:space="preserve"> </w:t>
            </w:r>
            <w:r w:rsidR="002B7D5A" w:rsidRPr="00495D84">
              <w:t>TS</w:t>
            </w:r>
            <w:r w:rsidR="00B27C84">
              <w:t xml:space="preserve"> </w:t>
            </w:r>
            <w:r w:rsidR="002B7D5A" w:rsidRPr="00495D84">
              <w:t>38.213</w:t>
            </w:r>
            <w:r w:rsidR="00B27C84">
              <w:t xml:space="preserve"> </w:t>
            </w:r>
            <w:r w:rsidR="002B7D5A" w:rsidRPr="00495D84">
              <w:t>[3]).</w:t>
            </w:r>
            <w:r w:rsidR="00B27C84">
              <w:t xml:space="preserve"> </w:t>
            </w:r>
            <w:r w:rsidR="002B7D5A" w:rsidRPr="00495D84">
              <w:t>They</w:t>
            </w:r>
            <w:r w:rsidR="00B27C84">
              <w:t xml:space="preserve"> </w:t>
            </w:r>
            <w:r w:rsidR="002B7D5A" w:rsidRPr="00495D84">
              <w:t>are</w:t>
            </w:r>
            <w:r w:rsidR="00B27C84">
              <w:t xml:space="preserve"> </w:t>
            </w:r>
            <w:r w:rsidR="002B7D5A" w:rsidRPr="00495D84">
              <w:t>not</w:t>
            </w:r>
            <w:r w:rsidR="00B27C84">
              <w:t xml:space="preserve"> </w:t>
            </w:r>
            <w:r w:rsidR="002B7D5A" w:rsidRPr="00495D84">
              <w:t>settable</w:t>
            </w:r>
            <w:r w:rsidR="00B27C84">
              <w:t xml:space="preserve"> </w:t>
            </w:r>
            <w:r w:rsidR="002B7D5A" w:rsidRPr="00495D84">
              <w:t>parameters</w:t>
            </w:r>
            <w:r w:rsidR="00B27C84">
              <w:t xml:space="preserve"> </w:t>
            </w:r>
            <w:r w:rsidR="002B7D5A" w:rsidRPr="00495D84">
              <w:t>themselves.</w:t>
            </w:r>
          </w:p>
        </w:tc>
      </w:tr>
    </w:tbl>
    <w:p w14:paraId="7268532D" w14:textId="77777777" w:rsidR="002B7D5A" w:rsidRPr="00495D84" w:rsidRDefault="002B7D5A" w:rsidP="001268B4">
      <w:pPr>
        <w:rPr>
          <w:rFonts w:eastAsia="MS Mincho"/>
        </w:rPr>
      </w:pPr>
    </w:p>
    <w:p w14:paraId="7C9C82BD" w14:textId="77777777" w:rsidR="001268B4" w:rsidRPr="00495D84" w:rsidRDefault="001268B4" w:rsidP="00464F57">
      <w:pPr>
        <w:pStyle w:val="Heading3"/>
      </w:pPr>
      <w:r w:rsidRPr="00495D84">
        <w:lastRenderedPageBreak/>
        <w:t>A.3.10.2</w:t>
      </w:r>
      <w:r w:rsidRPr="00495D84">
        <w:tab/>
        <w:t>SSB Configurations for FR2</w:t>
      </w:r>
    </w:p>
    <w:p w14:paraId="7C9C82BE" w14:textId="77777777" w:rsidR="001268B4" w:rsidRPr="00495D84" w:rsidRDefault="001268B4" w:rsidP="00464F57">
      <w:pPr>
        <w:pStyle w:val="Heading4"/>
      </w:pPr>
      <w:r w:rsidRPr="00495D84">
        <w:t>A.3.10.2.1</w:t>
      </w:r>
      <w:r w:rsidRPr="00495D84">
        <w:tab/>
        <w:t>SSB pattern 1 in FR2: SSB allocation for SSB SCS=120 kHz in 100 MHz</w:t>
      </w:r>
    </w:p>
    <w:p w14:paraId="7C9C82BF" w14:textId="77777777" w:rsidR="001268B4" w:rsidRPr="00495D84" w:rsidRDefault="001268B4" w:rsidP="00E8727D">
      <w:pPr>
        <w:pStyle w:val="TH"/>
      </w:pPr>
      <w:r w:rsidRPr="00495D84">
        <w:t>Table A.3.10.2.1-1: SSB.1 FR2: SSB 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2C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D29F981" w:rsidR="001268B4" w:rsidRPr="00495D84" w:rsidRDefault="001268B4" w:rsidP="00E8727D">
            <w:pPr>
              <w:pStyle w:val="TAH"/>
            </w:pPr>
            <w:r w:rsidRPr="00495D84">
              <w:t>SSB</w:t>
            </w:r>
            <w:r w:rsidR="00B27C84">
              <w:t xml:space="preserve"> </w:t>
            </w:r>
            <w:r w:rsidRPr="00495D84">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495D84" w:rsidRDefault="001268B4" w:rsidP="00E8727D">
            <w:pPr>
              <w:pStyle w:val="TAH"/>
            </w:pPr>
            <w:r w:rsidRPr="00495D84">
              <w:t>Values</w:t>
            </w:r>
          </w:p>
        </w:tc>
      </w:tr>
      <w:tr w:rsidR="00FA6123" w:rsidRPr="00495D84" w14:paraId="7C9C82C5"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4B63E970" w:rsidR="00FA6123" w:rsidRPr="00495D84" w:rsidRDefault="00FA6123" w:rsidP="00E8727D">
            <w:pPr>
              <w:pStyle w:val="TAL"/>
            </w:pPr>
            <w:r w:rsidRPr="00495D84">
              <w:t>Channel</w:t>
            </w:r>
            <w:r w:rsidR="00B27C84">
              <w:t xml:space="preserve"> </w:t>
            </w:r>
            <w:r w:rsidRPr="00495D84">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4" w14:textId="27846AEA" w:rsidR="00FA6123" w:rsidRPr="00495D84" w:rsidRDefault="00FA6123" w:rsidP="00E8727D">
            <w:pPr>
              <w:pStyle w:val="TAL"/>
            </w:pPr>
            <w:r w:rsidRPr="00495D84">
              <w:t>100</w:t>
            </w:r>
            <w:r w:rsidR="00B27C84">
              <w:t xml:space="preserve"> </w:t>
            </w:r>
            <w:r w:rsidRPr="00495D84">
              <w:t>MHz</w:t>
            </w:r>
          </w:p>
        </w:tc>
      </w:tr>
      <w:tr w:rsidR="00FA6123" w:rsidRPr="00495D84" w14:paraId="7C9C82C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73D31D4F" w:rsidR="00FA6123" w:rsidRPr="00495D84" w:rsidRDefault="00FA6123" w:rsidP="00E8727D">
            <w:pPr>
              <w:pStyle w:val="TAL"/>
            </w:pPr>
            <w:r w:rsidRPr="00495D84">
              <w:t>SSB</w:t>
            </w:r>
            <w:r w:rsidR="00B27C84">
              <w:t xml:space="preserve"> </w:t>
            </w:r>
            <w:r w:rsidRPr="00495D84">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7" w14:textId="108630E0" w:rsidR="00FA6123" w:rsidRPr="00495D84" w:rsidRDefault="00FA6123" w:rsidP="00E8727D">
            <w:pPr>
              <w:pStyle w:val="TAL"/>
            </w:pPr>
            <w:r w:rsidRPr="00495D84">
              <w:t>120</w:t>
            </w:r>
            <w:r w:rsidR="00B27C84">
              <w:t xml:space="preserve"> </w:t>
            </w:r>
            <w:r w:rsidRPr="00495D84">
              <w:t>kHz</w:t>
            </w:r>
          </w:p>
        </w:tc>
      </w:tr>
      <w:tr w:rsidR="00FA6123" w:rsidRPr="00495D84" w14:paraId="7C9C82C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798B2B65" w:rsidR="00FA6123" w:rsidRPr="00495D84" w:rsidRDefault="00FA6123" w:rsidP="00E8727D">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A" w14:textId="61ED71BB" w:rsidR="00FA6123" w:rsidRPr="00495D84" w:rsidRDefault="00FA6123" w:rsidP="00E8727D">
            <w:pPr>
              <w:pStyle w:val="TAL"/>
            </w:pPr>
            <w:r w:rsidRPr="00495D84">
              <w:t>20</w:t>
            </w:r>
            <w:r w:rsidR="00B27C84">
              <w:t xml:space="preserve"> </w:t>
            </w:r>
            <w:r w:rsidRPr="00495D84">
              <w:t>ms</w:t>
            </w:r>
          </w:p>
        </w:tc>
      </w:tr>
      <w:tr w:rsidR="00FA6123" w:rsidRPr="00495D84" w14:paraId="7C9C82C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20058AB2" w:rsidR="00FA6123" w:rsidRPr="00495D84" w:rsidRDefault="00FA6123" w:rsidP="00E8727D">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495D84" w:rsidRDefault="00FA6123" w:rsidP="00E8727D">
            <w:pPr>
              <w:pStyle w:val="TAL"/>
            </w:pPr>
            <w:r w:rsidRPr="00495D84">
              <w:t>2</w:t>
            </w:r>
          </w:p>
        </w:tc>
      </w:tr>
      <w:tr w:rsidR="00FA6123" w:rsidRPr="00495D84" w14:paraId="7C9C82D2"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36DF6657" w:rsidR="00FA6123" w:rsidRPr="00495D84" w:rsidRDefault="00FA6123" w:rsidP="00E8727D">
            <w:pPr>
              <w:pStyle w:val="TAL"/>
            </w:pPr>
            <w:r w:rsidRPr="00495D84">
              <w:t>SS/PBCH</w:t>
            </w:r>
            <w:r w:rsidR="00B27C84">
              <w:t xml:space="preserve"> </w:t>
            </w:r>
            <w:r w:rsidRPr="00495D84">
              <w:t>block</w:t>
            </w:r>
            <w:r w:rsidR="00B27C84">
              <w:t xml:space="preserve"> </w:t>
            </w:r>
            <w:r w:rsidRPr="00495D84">
              <w:t>index</w:t>
            </w:r>
          </w:p>
        </w:tc>
        <w:tc>
          <w:tcPr>
            <w:tcW w:w="1894" w:type="dxa"/>
            <w:tcBorders>
              <w:top w:val="single" w:sz="4" w:space="0" w:color="auto"/>
              <w:left w:val="single" w:sz="4" w:space="0" w:color="auto"/>
              <w:bottom w:val="single" w:sz="4" w:space="0" w:color="auto"/>
              <w:right w:val="single" w:sz="4" w:space="0" w:color="auto"/>
            </w:tcBorders>
            <w:hideMark/>
          </w:tcPr>
          <w:p w14:paraId="7C9C82D0"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495D84" w:rsidRDefault="00FA6123" w:rsidP="00E8727D">
            <w:pPr>
              <w:pStyle w:val="TAL"/>
            </w:pPr>
            <w:r w:rsidRPr="00495D84">
              <w:t>1</w:t>
            </w:r>
          </w:p>
        </w:tc>
      </w:tr>
      <w:tr w:rsidR="00FA6123" w:rsidRPr="00495D84" w14:paraId="7C9C82D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451A0B7" w:rsidR="00FA6123" w:rsidRPr="00495D84" w:rsidRDefault="00FA6123" w:rsidP="00E8727D">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4" w14:textId="77777777" w:rsidR="00FA6123" w:rsidRPr="00495D84" w:rsidRDefault="00FA6123" w:rsidP="00E8727D">
            <w:pPr>
              <w:pStyle w:val="TAL"/>
            </w:pPr>
            <w:r w:rsidRPr="00495D84">
              <w:t>4-7</w:t>
            </w:r>
          </w:p>
        </w:tc>
        <w:tc>
          <w:tcPr>
            <w:tcW w:w="19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495D84" w:rsidRDefault="00FA6123" w:rsidP="00E8727D">
            <w:pPr>
              <w:pStyle w:val="TAL"/>
            </w:pPr>
            <w:r w:rsidRPr="00495D84">
              <w:t>8-11</w:t>
            </w:r>
          </w:p>
        </w:tc>
      </w:tr>
      <w:tr w:rsidR="00FA6123" w:rsidRPr="00495D84" w14:paraId="7C9C82D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C101915" w:rsidR="00FA6123" w:rsidRPr="00495D84" w:rsidRDefault="00FA6123" w:rsidP="00E8727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2D8" w14:textId="77777777" w:rsidR="00FA6123" w:rsidRPr="00495D84" w:rsidRDefault="00FA6123" w:rsidP="00E8727D">
            <w:pPr>
              <w:pStyle w:val="TAL"/>
            </w:pPr>
            <w:r w:rsidRPr="00495D84">
              <w:t>0</w:t>
            </w:r>
          </w:p>
        </w:tc>
        <w:tc>
          <w:tcPr>
            <w:tcW w:w="19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495D84" w:rsidRDefault="00FA6123" w:rsidP="00E8727D">
            <w:pPr>
              <w:pStyle w:val="TAL"/>
            </w:pPr>
            <w:r w:rsidRPr="00495D84">
              <w:t>0</w:t>
            </w:r>
          </w:p>
        </w:tc>
      </w:tr>
      <w:tr w:rsidR="007C65CC" w:rsidRPr="00495D84" w14:paraId="2894BD96"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7F446374" w:rsidR="007C65CC" w:rsidRPr="00495D84" w:rsidRDefault="007C65CC"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AE544FE" w14:textId="59FB7025" w:rsidR="007C65CC" w:rsidRPr="00495D84" w:rsidRDefault="007C65CC"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C65CC" w:rsidRPr="00495D84" w14:paraId="7C9C82D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47876171" w:rsidR="007C65CC" w:rsidRPr="00495D84" w:rsidRDefault="00061253" w:rsidP="00E8727D">
            <w:pPr>
              <w:pStyle w:val="TAL"/>
            </w:pPr>
            <w:r>
              <w:t>P</w:t>
            </w:r>
            <w:r w:rsidR="007C65CC" w:rsidRPr="00495D84">
              <w:t>RB</w:t>
            </w:r>
            <w:r w:rsidR="00B27C84">
              <w:t xml:space="preserve"> </w:t>
            </w:r>
            <w:r w:rsidR="007C65CC" w:rsidRPr="00495D84">
              <w:t>numbers</w:t>
            </w:r>
            <w:r w:rsidR="00B27C84">
              <w:t xml:space="preserve"> </w:t>
            </w:r>
            <w:r w:rsidR="007C65CC" w:rsidRPr="00495D84">
              <w:t>containing</w:t>
            </w:r>
            <w:r w:rsidR="00B27C84">
              <w:t xml:space="preserve"> </w:t>
            </w:r>
            <w:r w:rsidR="007C65CC" w:rsidRPr="00495D84">
              <w:t>SSBs</w:t>
            </w:r>
            <w:r w:rsidR="00B27C84">
              <w:t xml:space="preserve"> </w:t>
            </w:r>
            <w:r w:rsidR="007C65CC" w:rsidRPr="00495D84">
              <w:t>within</w:t>
            </w:r>
            <w:r w:rsidR="00B27C84">
              <w:t xml:space="preserve"> </w:t>
            </w:r>
            <w:r w:rsidR="007C65CC" w:rsidRPr="00495D84">
              <w:t>channel</w:t>
            </w:r>
            <w:r w:rsidR="00B27C84">
              <w:t xml:space="preserve"> </w:t>
            </w:r>
            <w:r w:rsidR="007C65CC"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2DC" w14:textId="046953D2" w:rsidR="007C65CC" w:rsidRPr="00495D84" w:rsidRDefault="007C65CC"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2DF"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0752CA5" w14:textId="312EDD9B" w:rsidR="007117F4" w:rsidRPr="00495D84" w:rsidRDefault="00E94096" w:rsidP="00E8727D">
            <w:pPr>
              <w:pStyle w:val="TAN"/>
            </w:pPr>
            <w:r>
              <w:t xml:space="preserve">NOTE </w:t>
            </w:r>
            <w:r w:rsidRPr="00495D84">
              <w:t>1</w:t>
            </w:r>
            <w:r>
              <w:t>:</w:t>
            </w:r>
            <w:r w:rsidR="001268B4" w:rsidRPr="00495D84">
              <w:rPr>
                <w:sz w:val="24"/>
              </w:rPr>
              <w:tab/>
            </w:r>
            <w:r w:rsidR="00061253" w:rsidRPr="00AC2779">
              <w:t>P</w:t>
            </w:r>
            <w:r w:rsidR="001268B4" w:rsidRPr="00061253">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2DE" w14:textId="5C91EA0E" w:rsidR="001268B4" w:rsidRPr="00495D84" w:rsidRDefault="00E94096" w:rsidP="00E8727D">
            <w:pPr>
              <w:pStyle w:val="TAN"/>
            </w:pPr>
            <w:r>
              <w:t xml:space="preserve">NOTE </w:t>
            </w:r>
            <w:r w:rsidRPr="00495D84">
              <w:t>2</w:t>
            </w:r>
            <w:r>
              <w:t>:</w:t>
            </w:r>
            <w:r w:rsidR="007117F4" w:rsidRPr="00495D84">
              <w:tab/>
              <w:t>These</w:t>
            </w:r>
            <w:r w:rsidR="00B27C84">
              <w:t xml:space="preserve"> </w:t>
            </w:r>
            <w:r w:rsidR="007117F4" w:rsidRPr="00495D84">
              <w:t>values</w:t>
            </w:r>
            <w:r w:rsidR="00B27C84">
              <w:t xml:space="preserve"> </w:t>
            </w:r>
            <w:r w:rsidR="007117F4" w:rsidRPr="00495D84">
              <w:t>have</w:t>
            </w:r>
            <w:r w:rsidR="00B27C84">
              <w:t xml:space="preserve"> </w:t>
            </w:r>
            <w:r w:rsidR="007117F4" w:rsidRPr="00495D84">
              <w:t>been</w:t>
            </w:r>
            <w:r w:rsidR="00B27C84">
              <w:t xml:space="preserve"> </w:t>
            </w:r>
            <w:r w:rsidR="007117F4" w:rsidRPr="00495D84">
              <w:t>derived</w:t>
            </w:r>
            <w:r w:rsidR="00B27C84">
              <w:t xml:space="preserve"> </w:t>
            </w:r>
            <w:r w:rsidR="007117F4" w:rsidRPr="00495D84">
              <w:t>from</w:t>
            </w:r>
            <w:r w:rsidR="00B27C84">
              <w:t xml:space="preserve"> </w:t>
            </w:r>
            <w:r w:rsidR="007117F4" w:rsidRPr="00495D84">
              <w:t>other</w:t>
            </w:r>
            <w:r w:rsidR="00B27C84">
              <w:t xml:space="preserve"> </w:t>
            </w:r>
            <w:r w:rsidR="007117F4" w:rsidRPr="00495D84">
              <w:t>parameters</w:t>
            </w:r>
            <w:r w:rsidR="00B27C84">
              <w:t xml:space="preserve"> </w:t>
            </w:r>
            <w:r w:rsidR="007117F4" w:rsidRPr="00495D84">
              <w:t>for</w:t>
            </w:r>
            <w:r w:rsidR="00B27C84">
              <w:t xml:space="preserve"> </w:t>
            </w:r>
            <w:r w:rsidR="007117F4" w:rsidRPr="00495D84">
              <w:t>information</w:t>
            </w:r>
            <w:r w:rsidR="00B27C84">
              <w:t xml:space="preserve"> </w:t>
            </w:r>
            <w:r w:rsidR="007117F4" w:rsidRPr="00495D84">
              <w:t>purposes</w:t>
            </w:r>
            <w:r w:rsidR="00B27C84">
              <w:t xml:space="preserve"> </w:t>
            </w:r>
            <w:r w:rsidR="007117F4" w:rsidRPr="00495D84">
              <w:t>(as</w:t>
            </w:r>
            <w:r w:rsidR="00B27C84">
              <w:t xml:space="preserve"> </w:t>
            </w:r>
            <w:r w:rsidR="007117F4" w:rsidRPr="00495D84">
              <w:t>per</w:t>
            </w:r>
            <w:r w:rsidR="00B27C84">
              <w:t xml:space="preserve"> </w:t>
            </w:r>
            <w:r w:rsidR="007117F4" w:rsidRPr="00495D84">
              <w:t>TS</w:t>
            </w:r>
            <w:r w:rsidR="00B27C84">
              <w:t xml:space="preserve"> </w:t>
            </w:r>
            <w:r w:rsidR="007117F4" w:rsidRPr="00495D84">
              <w:t>38.213</w:t>
            </w:r>
            <w:r w:rsidR="00B27C84">
              <w:t xml:space="preserve"> </w:t>
            </w:r>
            <w:r w:rsidR="007117F4" w:rsidRPr="00495D84">
              <w:t>[3]).</w:t>
            </w:r>
            <w:r w:rsidR="00B27C84">
              <w:t xml:space="preserve"> </w:t>
            </w:r>
            <w:r w:rsidR="007117F4" w:rsidRPr="00495D84">
              <w:t>They</w:t>
            </w:r>
            <w:r w:rsidR="00B27C84">
              <w:t xml:space="preserve"> </w:t>
            </w:r>
            <w:r w:rsidR="007117F4" w:rsidRPr="00495D84">
              <w:t>are</w:t>
            </w:r>
            <w:r w:rsidR="00B27C84">
              <w:t xml:space="preserve"> </w:t>
            </w:r>
            <w:r w:rsidR="007117F4" w:rsidRPr="00495D84">
              <w:t>not</w:t>
            </w:r>
            <w:r w:rsidR="00B27C84">
              <w:t xml:space="preserve"> </w:t>
            </w:r>
            <w:r w:rsidR="007117F4" w:rsidRPr="00495D84">
              <w:t>settable</w:t>
            </w:r>
            <w:r w:rsidR="00B27C84">
              <w:t xml:space="preserve"> </w:t>
            </w:r>
            <w:r w:rsidR="007117F4" w:rsidRPr="00495D84">
              <w:t>parameters</w:t>
            </w:r>
            <w:r w:rsidR="00B27C84">
              <w:t xml:space="preserve"> </w:t>
            </w:r>
            <w:r w:rsidR="007117F4" w:rsidRPr="00495D84">
              <w:t>themselves.</w:t>
            </w:r>
          </w:p>
        </w:tc>
      </w:tr>
    </w:tbl>
    <w:p w14:paraId="7C9C82E0" w14:textId="77777777" w:rsidR="001268B4" w:rsidRPr="00495D84" w:rsidRDefault="001268B4" w:rsidP="001268B4">
      <w:pPr>
        <w:rPr>
          <w:rFonts w:eastAsia="MS Mincho"/>
        </w:rPr>
      </w:pPr>
    </w:p>
    <w:p w14:paraId="7C9C82E1" w14:textId="77777777" w:rsidR="001268B4" w:rsidRPr="00495D84" w:rsidRDefault="001268B4" w:rsidP="00464F57">
      <w:pPr>
        <w:pStyle w:val="Heading4"/>
      </w:pPr>
      <w:r w:rsidRPr="00495D84">
        <w:t>A.3.10.2.2</w:t>
      </w:r>
      <w:r w:rsidRPr="00495D84">
        <w:tab/>
        <w:t>SSB pattern 2 in FR2: SSB allocation for SSB SCS=240 kHz in 100 MHz</w:t>
      </w:r>
    </w:p>
    <w:p w14:paraId="7C9C82E2" w14:textId="77777777" w:rsidR="001268B4" w:rsidRPr="00495D84" w:rsidRDefault="001268B4" w:rsidP="0094339A">
      <w:pPr>
        <w:pStyle w:val="TH"/>
      </w:pPr>
      <w:r w:rsidRPr="00495D84">
        <w:t>Table A.3.10.2.2-1: SSB.2 FR2: SSB 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2126"/>
      </w:tblGrid>
      <w:tr w:rsidR="001268B4" w:rsidRPr="00495D84" w14:paraId="7C9C82E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33CE675F" w:rsidR="001268B4" w:rsidRPr="00495D84" w:rsidRDefault="001268B4" w:rsidP="00D74E3F">
            <w:pPr>
              <w:pStyle w:val="TAC"/>
              <w:rPr>
                <w:b/>
              </w:rPr>
            </w:pPr>
            <w:r w:rsidRPr="00495D84">
              <w:rPr>
                <w:b/>
              </w:rPr>
              <w:t>SSB</w:t>
            </w:r>
            <w:r w:rsidR="00B27C84">
              <w:rPr>
                <w:b/>
              </w:rPr>
              <w:t xml:space="preserve"> </w:t>
            </w:r>
            <w:r w:rsidRPr="00495D84">
              <w:rPr>
                <w:b/>
              </w:rPr>
              <w:t>Parameters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495D84" w:rsidRDefault="001268B4" w:rsidP="00D74E3F">
            <w:pPr>
              <w:pStyle w:val="TAC"/>
              <w:rPr>
                <w:b/>
              </w:rPr>
            </w:pPr>
            <w:r w:rsidRPr="00495D84">
              <w:rPr>
                <w:b/>
              </w:rPr>
              <w:t>Values</w:t>
            </w:r>
          </w:p>
        </w:tc>
      </w:tr>
      <w:tr w:rsidR="006E0A38" w:rsidRPr="00495D84" w14:paraId="7C9C82E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5DE8328D" w:rsidR="006E0A38" w:rsidRPr="00495D84" w:rsidRDefault="006E0A38" w:rsidP="0094339A">
            <w:pPr>
              <w:pStyle w:val="TAL"/>
            </w:pPr>
            <w:r w:rsidRPr="00495D84" w:rsidDel="00390D77">
              <w:t>Channel</w:t>
            </w:r>
            <w:r w:rsidR="00B27C84">
              <w:t xml:space="preserve"> </w:t>
            </w:r>
            <w:r w:rsidRPr="00495D84" w:rsidDel="00390D77">
              <w:t>bandwidth</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7" w14:textId="7AF924EB" w:rsidR="006E0A38" w:rsidRPr="00495D84" w:rsidRDefault="006E0A38" w:rsidP="0094339A">
            <w:pPr>
              <w:pStyle w:val="TAL"/>
            </w:pPr>
            <w:r w:rsidRPr="00495D84">
              <w:t>100</w:t>
            </w:r>
            <w:r w:rsidR="00B27C84">
              <w:t xml:space="preserve"> </w:t>
            </w:r>
            <w:r w:rsidRPr="00495D84">
              <w:t>MHz</w:t>
            </w:r>
          </w:p>
        </w:tc>
      </w:tr>
      <w:tr w:rsidR="006E0A38" w:rsidRPr="00495D84" w14:paraId="7C9C82E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79D49CAC" w:rsidR="006E0A38" w:rsidRPr="00495D84" w:rsidRDefault="006E0A38" w:rsidP="0094339A">
            <w:pPr>
              <w:pStyle w:val="TAL"/>
            </w:pPr>
            <w:r w:rsidRPr="00495D84" w:rsidDel="00390D77">
              <w:t>SSB</w:t>
            </w:r>
            <w:r w:rsidR="00B27C84">
              <w:t xml:space="preserve"> </w:t>
            </w:r>
            <w:r w:rsidRPr="00495D84" w:rsidDel="00390D77">
              <w:t>SCS</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A" w14:textId="3937E43D" w:rsidR="006E0A38" w:rsidRPr="00495D84" w:rsidRDefault="006E0A38" w:rsidP="0094339A">
            <w:pPr>
              <w:pStyle w:val="TAL"/>
            </w:pPr>
            <w:r w:rsidRPr="00495D84">
              <w:t>240</w:t>
            </w:r>
            <w:r w:rsidR="00B27C84">
              <w:t xml:space="preserve"> </w:t>
            </w:r>
            <w:r w:rsidRPr="00495D84">
              <w:t>kHz</w:t>
            </w:r>
          </w:p>
        </w:tc>
      </w:tr>
      <w:tr w:rsidR="006E0A38" w:rsidRPr="00495D84" w14:paraId="7C9C82E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71D4932B" w:rsidR="006E0A38" w:rsidRPr="00495D84" w:rsidRDefault="006E0A38" w:rsidP="0094339A">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ED" w14:textId="4D9CB493" w:rsidR="006E0A38" w:rsidRPr="00495D84" w:rsidRDefault="006E0A38" w:rsidP="0094339A">
            <w:pPr>
              <w:pStyle w:val="TAL"/>
            </w:pPr>
            <w:r w:rsidRPr="00495D84">
              <w:t>20</w:t>
            </w:r>
            <w:r w:rsidR="00B27C84">
              <w:t xml:space="preserve"> </w:t>
            </w:r>
            <w:r w:rsidRPr="00495D84">
              <w:t>ms</w:t>
            </w:r>
          </w:p>
        </w:tc>
      </w:tr>
      <w:tr w:rsidR="006E0A38" w:rsidRPr="00495D84" w14:paraId="7C9C82F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76115899" w:rsidR="006E0A38" w:rsidRPr="00495D84" w:rsidRDefault="006E0A38" w:rsidP="0094339A">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495D84" w:rsidRDefault="006E0A38" w:rsidP="0094339A">
            <w:pPr>
              <w:pStyle w:val="TAL"/>
            </w:pPr>
            <w:r w:rsidRPr="00495D84">
              <w:t>2</w:t>
            </w:r>
          </w:p>
        </w:tc>
      </w:tr>
      <w:tr w:rsidR="006E0A38" w:rsidRPr="00495D84" w14:paraId="7C9C82F5"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26689A3C" w:rsidR="006E0A38" w:rsidRPr="00495D84" w:rsidRDefault="006E0A38" w:rsidP="0094339A">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2F3"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4" w14:textId="77777777" w:rsidR="006E0A38" w:rsidRPr="00495D84" w:rsidRDefault="006E0A38" w:rsidP="00D74E3F">
            <w:pPr>
              <w:pStyle w:val="TAL"/>
            </w:pPr>
            <w:r w:rsidRPr="00495D84">
              <w:t>1</w:t>
            </w:r>
          </w:p>
        </w:tc>
      </w:tr>
      <w:tr w:rsidR="006E0A38" w:rsidRPr="00495D84" w14:paraId="7C9C82F9"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5B410094" w:rsidR="006E0A38" w:rsidRPr="00495D84" w:rsidRDefault="006E0A38" w:rsidP="0094339A">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7" w14:textId="77777777" w:rsidR="006E0A38" w:rsidRPr="00495D84" w:rsidRDefault="006E0A38" w:rsidP="0094339A">
            <w:pPr>
              <w:pStyle w:val="TAL"/>
            </w:pPr>
            <w:r w:rsidRPr="00495D84">
              <w:t>8-11</w:t>
            </w:r>
          </w:p>
        </w:tc>
        <w:tc>
          <w:tcPr>
            <w:tcW w:w="2126" w:type="dxa"/>
            <w:tcBorders>
              <w:top w:val="single" w:sz="4" w:space="0" w:color="auto"/>
              <w:left w:val="single" w:sz="4" w:space="0" w:color="auto"/>
              <w:bottom w:val="single" w:sz="4" w:space="0" w:color="auto"/>
              <w:right w:val="single" w:sz="4" w:space="0" w:color="auto"/>
            </w:tcBorders>
            <w:hideMark/>
          </w:tcPr>
          <w:p w14:paraId="7C9C82F8" w14:textId="4EFBBF71" w:rsidR="006E0A38" w:rsidRPr="00495D84" w:rsidRDefault="006E0A38" w:rsidP="00D74E3F">
            <w:pPr>
              <w:pStyle w:val="TAL"/>
            </w:pPr>
            <w:r w:rsidRPr="00495D84">
              <w:t>12-13,</w:t>
            </w:r>
            <w:r w:rsidR="00B27C84">
              <w:t xml:space="preserve"> </w:t>
            </w:r>
            <w:r w:rsidRPr="00495D84">
              <w:t>0-1</w:t>
            </w:r>
          </w:p>
        </w:tc>
      </w:tr>
      <w:tr w:rsidR="006E0A38" w:rsidRPr="00495D84" w14:paraId="7C9C82F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5641C4BC" w:rsidR="006E0A38" w:rsidRPr="00495D84" w:rsidRDefault="006E0A38" w:rsidP="0094339A">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2FB" w14:textId="77777777" w:rsidR="006E0A38" w:rsidRPr="00495D84" w:rsidRDefault="006E0A38" w:rsidP="0094339A">
            <w:pPr>
              <w:pStyle w:val="TAL"/>
            </w:pPr>
            <w:r w:rsidRPr="00495D84">
              <w:t>0</w:t>
            </w:r>
          </w:p>
        </w:tc>
        <w:tc>
          <w:tcPr>
            <w:tcW w:w="2126" w:type="dxa"/>
            <w:tcBorders>
              <w:top w:val="single" w:sz="4" w:space="0" w:color="auto"/>
              <w:left w:val="single" w:sz="4" w:space="0" w:color="auto"/>
              <w:bottom w:val="single" w:sz="4" w:space="0" w:color="auto"/>
              <w:right w:val="single" w:sz="4" w:space="0" w:color="auto"/>
            </w:tcBorders>
            <w:hideMark/>
          </w:tcPr>
          <w:p w14:paraId="7C9C82FC" w14:textId="14E90EBB" w:rsidR="006E0A38" w:rsidRPr="00495D84" w:rsidRDefault="006E0A38" w:rsidP="00D74E3F">
            <w:pPr>
              <w:pStyle w:val="TAL"/>
            </w:pPr>
            <w:r w:rsidRPr="00495D84">
              <w:t>0,</w:t>
            </w:r>
            <w:r w:rsidR="00B27C84">
              <w:t xml:space="preserve"> </w:t>
            </w:r>
            <w:r w:rsidRPr="00495D84">
              <w:t>1</w:t>
            </w:r>
          </w:p>
        </w:tc>
      </w:tr>
      <w:tr w:rsidR="003B1BB2" w:rsidRPr="00495D84" w14:paraId="589007F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5E063542" w:rsidR="003B1BB2" w:rsidRPr="00495D84" w:rsidRDefault="003B1BB2" w:rsidP="0094339A">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44" w:type="dxa"/>
            <w:gridSpan w:val="2"/>
            <w:tcBorders>
              <w:top w:val="single" w:sz="4" w:space="0" w:color="auto"/>
              <w:left w:val="single" w:sz="4" w:space="0" w:color="auto"/>
              <w:bottom w:val="single" w:sz="4" w:space="0" w:color="auto"/>
              <w:right w:val="single" w:sz="4" w:space="0" w:color="auto"/>
            </w:tcBorders>
          </w:tcPr>
          <w:p w14:paraId="46F5A38C" w14:textId="7ADE55CD" w:rsidR="003B1BB2" w:rsidRPr="00495D84" w:rsidRDefault="003B1BB2" w:rsidP="0094339A">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0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3A9273E9" w:rsidR="001268B4" w:rsidRPr="00495D84" w:rsidRDefault="00FD4F56" w:rsidP="0094339A">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44" w:type="dxa"/>
            <w:gridSpan w:val="2"/>
            <w:tcBorders>
              <w:top w:val="single" w:sz="4" w:space="0" w:color="auto"/>
              <w:left w:val="single" w:sz="4" w:space="0" w:color="auto"/>
              <w:bottom w:val="single" w:sz="4" w:space="0" w:color="auto"/>
              <w:right w:val="single" w:sz="4" w:space="0" w:color="auto"/>
            </w:tcBorders>
            <w:hideMark/>
          </w:tcPr>
          <w:p w14:paraId="7C9C82FF" w14:textId="615ACF53" w:rsidR="001268B4" w:rsidRPr="00495D84" w:rsidRDefault="00CA5A9E" w:rsidP="0094339A">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02" w14:textId="77777777" w:rsidTr="00E94096">
        <w:trPr>
          <w:jc w:val="center"/>
        </w:trPr>
        <w:tc>
          <w:tcPr>
            <w:tcW w:w="9209" w:type="dxa"/>
            <w:gridSpan w:val="3"/>
            <w:tcBorders>
              <w:top w:val="single" w:sz="4" w:space="0" w:color="auto"/>
              <w:left w:val="single" w:sz="4" w:space="0" w:color="auto"/>
              <w:bottom w:val="single" w:sz="4" w:space="0" w:color="auto"/>
              <w:right w:val="single" w:sz="4" w:space="0" w:color="auto"/>
            </w:tcBorders>
            <w:hideMark/>
          </w:tcPr>
          <w:p w14:paraId="086736EF" w14:textId="398260EA" w:rsidR="00D74E3F" w:rsidRPr="00495D84" w:rsidRDefault="00E94096" w:rsidP="0094339A">
            <w:pPr>
              <w:pStyle w:val="TAN"/>
            </w:pPr>
            <w:r>
              <w:t xml:space="preserve">NOTE </w:t>
            </w:r>
            <w:r w:rsidRPr="00495D84">
              <w:t>1</w:t>
            </w:r>
            <w:r>
              <w:t>:</w:t>
            </w:r>
            <w:r w:rsidR="001268B4" w:rsidRPr="00495D84">
              <w:rPr>
                <w:sz w:val="24"/>
              </w:rPr>
              <w:tab/>
            </w:r>
            <w:r w:rsidR="00FD4F56"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p>
          <w:p w14:paraId="7C9C8301" w14:textId="2D9FEDD4" w:rsidR="001268B4" w:rsidRPr="00495D84" w:rsidRDefault="00E94096" w:rsidP="0094339A">
            <w:pPr>
              <w:pStyle w:val="TAN"/>
            </w:pPr>
            <w:r>
              <w:t xml:space="preserve">NOTE </w:t>
            </w:r>
            <w:r w:rsidRPr="00495D84">
              <w:t>2</w:t>
            </w:r>
            <w:r>
              <w:t>:</w:t>
            </w:r>
            <w:r w:rsidR="00D74E3F" w:rsidRPr="00495D84">
              <w:tab/>
              <w:t>These</w:t>
            </w:r>
            <w:r w:rsidR="00B27C84">
              <w:t xml:space="preserve"> </w:t>
            </w:r>
            <w:r w:rsidR="00D74E3F" w:rsidRPr="00495D84">
              <w:t>values</w:t>
            </w:r>
            <w:r w:rsidR="00B27C84">
              <w:t xml:space="preserve"> </w:t>
            </w:r>
            <w:r w:rsidR="00D74E3F" w:rsidRPr="00495D84">
              <w:t>have</w:t>
            </w:r>
            <w:r w:rsidR="00B27C84">
              <w:t xml:space="preserve"> </w:t>
            </w:r>
            <w:r w:rsidR="00D74E3F" w:rsidRPr="00495D84">
              <w:t>been</w:t>
            </w:r>
            <w:r w:rsidR="00B27C84">
              <w:t xml:space="preserve"> </w:t>
            </w:r>
            <w:r w:rsidR="00D74E3F" w:rsidRPr="00495D84">
              <w:t>derived</w:t>
            </w:r>
            <w:r w:rsidR="00B27C84">
              <w:t xml:space="preserve"> </w:t>
            </w:r>
            <w:r w:rsidR="00D74E3F" w:rsidRPr="00495D84">
              <w:t>from</w:t>
            </w:r>
            <w:r w:rsidR="00B27C84">
              <w:t xml:space="preserve"> </w:t>
            </w:r>
            <w:r w:rsidR="00D74E3F" w:rsidRPr="00495D84">
              <w:t>other</w:t>
            </w:r>
            <w:r w:rsidR="00B27C84">
              <w:t xml:space="preserve"> </w:t>
            </w:r>
            <w:r w:rsidR="00D74E3F" w:rsidRPr="00495D84">
              <w:t>parameters</w:t>
            </w:r>
            <w:r w:rsidR="00B27C84">
              <w:t xml:space="preserve"> </w:t>
            </w:r>
            <w:r w:rsidR="00D74E3F" w:rsidRPr="00495D84">
              <w:t>for</w:t>
            </w:r>
            <w:r w:rsidR="00B27C84">
              <w:t xml:space="preserve"> </w:t>
            </w:r>
            <w:r w:rsidR="00D74E3F" w:rsidRPr="00495D84">
              <w:t>information</w:t>
            </w:r>
            <w:r w:rsidR="00B27C84">
              <w:t xml:space="preserve"> </w:t>
            </w:r>
            <w:r w:rsidR="00D74E3F" w:rsidRPr="00495D84">
              <w:t>purposes</w:t>
            </w:r>
            <w:r w:rsidR="00B27C84">
              <w:t xml:space="preserve"> </w:t>
            </w:r>
            <w:r w:rsidR="00D74E3F" w:rsidRPr="00495D84">
              <w:t>(as</w:t>
            </w:r>
            <w:r w:rsidR="00B27C84">
              <w:t xml:space="preserve"> </w:t>
            </w:r>
            <w:r w:rsidR="00D74E3F" w:rsidRPr="00495D84">
              <w:t>per</w:t>
            </w:r>
            <w:r w:rsidR="00B27C84">
              <w:t xml:space="preserve"> </w:t>
            </w:r>
            <w:r w:rsidR="00D74E3F" w:rsidRPr="00495D84">
              <w:t>TS</w:t>
            </w:r>
            <w:r w:rsidR="00B27C84">
              <w:t xml:space="preserve"> </w:t>
            </w:r>
            <w:r w:rsidR="00D74E3F" w:rsidRPr="00495D84">
              <w:t>38.213</w:t>
            </w:r>
            <w:r w:rsidR="00B27C84">
              <w:t xml:space="preserve"> </w:t>
            </w:r>
            <w:r w:rsidR="00D74E3F" w:rsidRPr="00495D84">
              <w:t>[3]).</w:t>
            </w:r>
            <w:r w:rsidR="00B27C84">
              <w:t xml:space="preserve"> </w:t>
            </w:r>
            <w:r w:rsidR="00D74E3F" w:rsidRPr="00495D84">
              <w:t>They</w:t>
            </w:r>
            <w:r w:rsidR="00B27C84">
              <w:t xml:space="preserve"> </w:t>
            </w:r>
            <w:r w:rsidR="00D74E3F" w:rsidRPr="00495D84">
              <w:t>are</w:t>
            </w:r>
            <w:r w:rsidR="00B27C84">
              <w:t xml:space="preserve"> </w:t>
            </w:r>
            <w:r w:rsidR="00D74E3F" w:rsidRPr="00495D84">
              <w:t>not</w:t>
            </w:r>
            <w:r w:rsidR="00B27C84">
              <w:t xml:space="preserve"> </w:t>
            </w:r>
            <w:r w:rsidR="00D74E3F" w:rsidRPr="00495D84">
              <w:t>settable</w:t>
            </w:r>
            <w:r w:rsidR="00B27C84">
              <w:t xml:space="preserve"> </w:t>
            </w:r>
            <w:r w:rsidR="00D74E3F" w:rsidRPr="00495D84">
              <w:t>parameters</w:t>
            </w:r>
            <w:r w:rsidR="00B27C84">
              <w:t xml:space="preserve"> </w:t>
            </w:r>
            <w:r w:rsidR="00D74E3F" w:rsidRPr="00495D84">
              <w:t>themselves.</w:t>
            </w:r>
          </w:p>
        </w:tc>
      </w:tr>
    </w:tbl>
    <w:p w14:paraId="7C9C8303" w14:textId="77777777" w:rsidR="001268B4" w:rsidRPr="00495D84" w:rsidRDefault="001268B4" w:rsidP="001268B4">
      <w:pPr>
        <w:rPr>
          <w:rFonts w:eastAsia="MS Mincho"/>
        </w:rPr>
      </w:pPr>
    </w:p>
    <w:p w14:paraId="7C9C8304" w14:textId="77777777" w:rsidR="001268B4" w:rsidRPr="00495D84" w:rsidRDefault="001268B4" w:rsidP="00464F57">
      <w:pPr>
        <w:pStyle w:val="Heading4"/>
      </w:pPr>
      <w:r w:rsidRPr="00495D84">
        <w:lastRenderedPageBreak/>
        <w:t>A.3.10.2.3</w:t>
      </w:r>
      <w:r w:rsidRPr="00495D84">
        <w:tab/>
        <w:t>SSB pattern 3 in FR2: SSB allocation for SSB SCS=120 kHz in 100 MHz</w:t>
      </w:r>
    </w:p>
    <w:p w14:paraId="7C9C8305" w14:textId="77777777" w:rsidR="001268B4" w:rsidRPr="00495D84" w:rsidRDefault="001268B4" w:rsidP="0094339A">
      <w:pPr>
        <w:pStyle w:val="TH"/>
      </w:pPr>
      <w:r w:rsidRPr="00495D84">
        <w:t>Table A.3.10.2.3-1: SSB.3 FR2: SSB 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4162"/>
      </w:tblGrid>
      <w:tr w:rsidR="001268B4" w:rsidRPr="00495D84" w14:paraId="7C9C830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3632F4F3" w:rsidR="001268B4" w:rsidRPr="00495D84" w:rsidRDefault="001268B4" w:rsidP="0094339A">
            <w:pPr>
              <w:pStyle w:val="TAH"/>
            </w:pPr>
            <w:r w:rsidRPr="00495D84">
              <w:t>SSB</w:t>
            </w:r>
            <w:r w:rsidR="00B27C84">
              <w:t xml:space="preserve"> </w:t>
            </w:r>
            <w:r w:rsidRPr="00495D84">
              <w:t>Parameters</w:t>
            </w:r>
          </w:p>
        </w:tc>
        <w:tc>
          <w:tcPr>
            <w:tcW w:w="4162" w:type="dxa"/>
            <w:tcBorders>
              <w:top w:val="single" w:sz="4" w:space="0" w:color="auto"/>
              <w:left w:val="single" w:sz="4" w:space="0" w:color="auto"/>
              <w:bottom w:val="single" w:sz="4" w:space="0" w:color="auto"/>
              <w:right w:val="single" w:sz="4" w:space="0" w:color="auto"/>
            </w:tcBorders>
            <w:hideMark/>
          </w:tcPr>
          <w:p w14:paraId="7C9C8307" w14:textId="77777777" w:rsidR="001268B4" w:rsidRPr="00495D84" w:rsidRDefault="001268B4" w:rsidP="0094339A">
            <w:pPr>
              <w:pStyle w:val="TAH"/>
            </w:pPr>
            <w:r w:rsidRPr="00495D84">
              <w:t>Values</w:t>
            </w:r>
          </w:p>
        </w:tc>
      </w:tr>
      <w:tr w:rsidR="00495DC4" w:rsidRPr="00495D84" w14:paraId="7C9C830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006064AD" w:rsidR="00495DC4" w:rsidRPr="00495D84" w:rsidRDefault="00495DC4" w:rsidP="00A4460F">
            <w:pPr>
              <w:pStyle w:val="TAL"/>
            </w:pPr>
            <w:r w:rsidRPr="00495D84">
              <w:t>Channel</w:t>
            </w:r>
            <w:r w:rsidR="00B27C84">
              <w:t xml:space="preserve"> </w:t>
            </w:r>
            <w:r w:rsidRPr="00495D84">
              <w:t>bandwidth</w:t>
            </w:r>
          </w:p>
        </w:tc>
        <w:tc>
          <w:tcPr>
            <w:tcW w:w="4162" w:type="dxa"/>
            <w:tcBorders>
              <w:top w:val="single" w:sz="4" w:space="0" w:color="auto"/>
              <w:left w:val="single" w:sz="4" w:space="0" w:color="auto"/>
              <w:bottom w:val="single" w:sz="4" w:space="0" w:color="auto"/>
              <w:right w:val="single" w:sz="4" w:space="0" w:color="auto"/>
            </w:tcBorders>
            <w:hideMark/>
          </w:tcPr>
          <w:p w14:paraId="7C9C830A" w14:textId="43335F0B" w:rsidR="00495DC4" w:rsidRPr="00495D84" w:rsidRDefault="00495DC4" w:rsidP="00A4460F">
            <w:pPr>
              <w:pStyle w:val="TAL"/>
            </w:pPr>
            <w:r w:rsidRPr="00495D84">
              <w:t>100</w:t>
            </w:r>
            <w:r w:rsidR="00B27C84">
              <w:t xml:space="preserve"> </w:t>
            </w:r>
            <w:r w:rsidRPr="00495D84">
              <w:t>MHz</w:t>
            </w:r>
          </w:p>
        </w:tc>
      </w:tr>
      <w:tr w:rsidR="00495DC4" w:rsidRPr="00495D84" w14:paraId="7C9C830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298C4CD7" w:rsidR="00495DC4" w:rsidRPr="00495D84" w:rsidRDefault="00495DC4" w:rsidP="00A4460F">
            <w:pPr>
              <w:pStyle w:val="TAL"/>
            </w:pPr>
            <w:r w:rsidRPr="00495D84">
              <w:t>SSB</w:t>
            </w:r>
            <w:r w:rsidR="00B27C84">
              <w:t xml:space="preserve"> </w:t>
            </w:r>
            <w:r w:rsidRPr="00495D84">
              <w:t>SCS</w:t>
            </w:r>
          </w:p>
        </w:tc>
        <w:tc>
          <w:tcPr>
            <w:tcW w:w="4162" w:type="dxa"/>
            <w:tcBorders>
              <w:top w:val="single" w:sz="4" w:space="0" w:color="auto"/>
              <w:left w:val="single" w:sz="4" w:space="0" w:color="auto"/>
              <w:bottom w:val="single" w:sz="4" w:space="0" w:color="auto"/>
              <w:right w:val="single" w:sz="4" w:space="0" w:color="auto"/>
            </w:tcBorders>
            <w:hideMark/>
          </w:tcPr>
          <w:p w14:paraId="7C9C830D" w14:textId="1182584A" w:rsidR="00495DC4" w:rsidRPr="00495D84" w:rsidRDefault="00495DC4" w:rsidP="00A4460F">
            <w:pPr>
              <w:pStyle w:val="TAL"/>
            </w:pPr>
            <w:r w:rsidRPr="00495D84">
              <w:t>120</w:t>
            </w:r>
            <w:r w:rsidR="00B27C84">
              <w:t xml:space="preserve"> </w:t>
            </w:r>
            <w:r w:rsidRPr="00495D84">
              <w:t>kHz</w:t>
            </w:r>
          </w:p>
        </w:tc>
      </w:tr>
      <w:tr w:rsidR="00495DC4" w:rsidRPr="00495D84" w14:paraId="7C9C831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163D1C10" w:rsidR="00495DC4" w:rsidRPr="00495D84" w:rsidRDefault="00495DC4" w:rsidP="00A4460F">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4162" w:type="dxa"/>
            <w:tcBorders>
              <w:top w:val="single" w:sz="4" w:space="0" w:color="auto"/>
              <w:left w:val="single" w:sz="4" w:space="0" w:color="auto"/>
              <w:bottom w:val="single" w:sz="4" w:space="0" w:color="auto"/>
              <w:right w:val="single" w:sz="4" w:space="0" w:color="auto"/>
            </w:tcBorders>
            <w:hideMark/>
          </w:tcPr>
          <w:p w14:paraId="7C9C8310" w14:textId="27F07707" w:rsidR="00495DC4" w:rsidRPr="00495D84" w:rsidRDefault="00495DC4" w:rsidP="00A4460F">
            <w:pPr>
              <w:pStyle w:val="TAL"/>
            </w:pPr>
            <w:r w:rsidRPr="00495D84">
              <w:t>20</w:t>
            </w:r>
            <w:r w:rsidR="00B27C84">
              <w:t xml:space="preserve"> </w:t>
            </w:r>
            <w:r w:rsidRPr="00495D84">
              <w:t>ms</w:t>
            </w:r>
          </w:p>
        </w:tc>
      </w:tr>
      <w:tr w:rsidR="00495DC4" w:rsidRPr="00495D84" w14:paraId="7C9C831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0D5EACF3" w:rsidR="00495DC4" w:rsidRPr="00495D84" w:rsidRDefault="00495DC4" w:rsidP="00A4460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4162" w:type="dxa"/>
            <w:tcBorders>
              <w:top w:val="single" w:sz="4" w:space="0" w:color="auto"/>
              <w:left w:val="single" w:sz="4" w:space="0" w:color="auto"/>
              <w:bottom w:val="single" w:sz="4" w:space="0" w:color="auto"/>
              <w:right w:val="single" w:sz="4" w:space="0" w:color="auto"/>
            </w:tcBorders>
            <w:hideMark/>
          </w:tcPr>
          <w:p w14:paraId="7C9C8313" w14:textId="77777777" w:rsidR="00495DC4" w:rsidRPr="00495D84" w:rsidRDefault="00495DC4" w:rsidP="00A4460F">
            <w:pPr>
              <w:pStyle w:val="TAL"/>
            </w:pPr>
            <w:r w:rsidRPr="00495D84">
              <w:t>1</w:t>
            </w:r>
          </w:p>
        </w:tc>
      </w:tr>
      <w:tr w:rsidR="00495DC4" w:rsidRPr="00495D84" w14:paraId="7C9C8317"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6C95F5E1" w:rsidR="00495DC4" w:rsidRPr="00495D84" w:rsidRDefault="00495DC4" w:rsidP="00A4460F">
            <w:pPr>
              <w:pStyle w:val="TAL"/>
            </w:pPr>
            <w:r w:rsidRPr="00495D84">
              <w:t>SS/PBCH</w:t>
            </w:r>
            <w:r w:rsidR="00B27C84">
              <w:t xml:space="preserve"> </w:t>
            </w:r>
            <w:r w:rsidRPr="00495D84">
              <w:t>block</w:t>
            </w:r>
            <w:r w:rsidR="00B27C84">
              <w:t xml:space="preserve"> </w:t>
            </w:r>
            <w:r w:rsidRPr="00495D84">
              <w:t>index</w:t>
            </w:r>
          </w:p>
        </w:tc>
        <w:tc>
          <w:tcPr>
            <w:tcW w:w="4162" w:type="dxa"/>
            <w:tcBorders>
              <w:top w:val="single" w:sz="4" w:space="0" w:color="auto"/>
              <w:left w:val="single" w:sz="4" w:space="0" w:color="auto"/>
              <w:bottom w:val="single" w:sz="4" w:space="0" w:color="auto"/>
              <w:right w:val="single" w:sz="4" w:space="0" w:color="auto"/>
            </w:tcBorders>
            <w:hideMark/>
          </w:tcPr>
          <w:p w14:paraId="7C9C8316" w14:textId="77777777" w:rsidR="00495DC4" w:rsidRPr="00495D84" w:rsidRDefault="00495DC4" w:rsidP="00A4460F">
            <w:pPr>
              <w:pStyle w:val="TAL"/>
            </w:pPr>
            <w:r w:rsidRPr="00495D84">
              <w:t>0</w:t>
            </w:r>
          </w:p>
        </w:tc>
      </w:tr>
      <w:tr w:rsidR="00495DC4" w:rsidRPr="00495D84" w14:paraId="7C9C831A"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69E280E9" w:rsidR="00495DC4" w:rsidRPr="00495D84" w:rsidRDefault="00495DC4" w:rsidP="00A4460F">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9" w14:textId="77777777" w:rsidR="00495DC4" w:rsidRPr="00495D84" w:rsidRDefault="00495DC4" w:rsidP="00A4460F">
            <w:pPr>
              <w:pStyle w:val="TAL"/>
            </w:pPr>
            <w:r w:rsidRPr="00495D84">
              <w:t>4-7</w:t>
            </w:r>
          </w:p>
        </w:tc>
      </w:tr>
      <w:tr w:rsidR="00495DC4" w:rsidRPr="00495D84" w14:paraId="7C9C831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7CABFD47" w:rsidR="00495DC4" w:rsidRPr="00495D84" w:rsidRDefault="00495DC4" w:rsidP="00A4460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4162" w:type="dxa"/>
            <w:tcBorders>
              <w:top w:val="single" w:sz="4" w:space="0" w:color="auto"/>
              <w:left w:val="single" w:sz="4" w:space="0" w:color="auto"/>
              <w:bottom w:val="single" w:sz="4" w:space="0" w:color="auto"/>
              <w:right w:val="single" w:sz="4" w:space="0" w:color="auto"/>
            </w:tcBorders>
            <w:hideMark/>
          </w:tcPr>
          <w:p w14:paraId="7C9C831C" w14:textId="77777777" w:rsidR="00495DC4" w:rsidRPr="00495D84" w:rsidRDefault="00495DC4" w:rsidP="00A4460F">
            <w:pPr>
              <w:pStyle w:val="TAL"/>
            </w:pPr>
            <w:r w:rsidRPr="00495D84">
              <w:t>0</w:t>
            </w:r>
          </w:p>
        </w:tc>
      </w:tr>
      <w:tr w:rsidR="00DE0ECD" w:rsidRPr="00495D84" w14:paraId="6294868D"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17BF3389" w:rsidR="00DE0ECD" w:rsidRPr="00495D84" w:rsidRDefault="00DE0ECD" w:rsidP="00A4460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4162" w:type="dxa"/>
            <w:tcBorders>
              <w:top w:val="single" w:sz="4" w:space="0" w:color="auto"/>
              <w:left w:val="single" w:sz="4" w:space="0" w:color="auto"/>
              <w:bottom w:val="single" w:sz="4" w:space="0" w:color="auto"/>
              <w:right w:val="single" w:sz="4" w:space="0" w:color="auto"/>
            </w:tcBorders>
          </w:tcPr>
          <w:p w14:paraId="09F3A1D8" w14:textId="304CF66B" w:rsidR="00DE0ECD" w:rsidRPr="00495D84" w:rsidRDefault="00DE0ECD" w:rsidP="00A4460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2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6B9197B9" w:rsidR="001268B4" w:rsidRPr="00495D84" w:rsidRDefault="00C234A1" w:rsidP="00A4460F">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4162" w:type="dxa"/>
            <w:tcBorders>
              <w:top w:val="single" w:sz="4" w:space="0" w:color="auto"/>
              <w:left w:val="single" w:sz="4" w:space="0" w:color="auto"/>
              <w:bottom w:val="single" w:sz="4" w:space="0" w:color="auto"/>
              <w:right w:val="single" w:sz="4" w:space="0" w:color="auto"/>
            </w:tcBorders>
            <w:hideMark/>
          </w:tcPr>
          <w:p w14:paraId="7C9C831F" w14:textId="25F926EC" w:rsidR="001268B4" w:rsidRPr="00495D84" w:rsidRDefault="001268B4" w:rsidP="00A4460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22" w14:textId="77777777" w:rsidTr="00E94096">
        <w:trPr>
          <w:jc w:val="center"/>
        </w:trPr>
        <w:tc>
          <w:tcPr>
            <w:tcW w:w="9209" w:type="dxa"/>
            <w:gridSpan w:val="2"/>
            <w:tcBorders>
              <w:top w:val="single" w:sz="4" w:space="0" w:color="auto"/>
              <w:left w:val="single" w:sz="4" w:space="0" w:color="auto"/>
              <w:bottom w:val="single" w:sz="4" w:space="0" w:color="auto"/>
              <w:right w:val="single" w:sz="4" w:space="0" w:color="auto"/>
            </w:tcBorders>
            <w:hideMark/>
          </w:tcPr>
          <w:p w14:paraId="6817EE2C" w14:textId="46B5FCF6" w:rsidR="00A4460F" w:rsidRPr="00495D84" w:rsidRDefault="00E94096" w:rsidP="00A4460F">
            <w:pPr>
              <w:pStyle w:val="TAN"/>
            </w:pPr>
            <w:r>
              <w:t xml:space="preserve">NOTE </w:t>
            </w:r>
            <w:r w:rsidRPr="00495D84">
              <w:t>1</w:t>
            </w:r>
            <w:r>
              <w:t>:</w:t>
            </w:r>
            <w:r w:rsidR="001268B4" w:rsidRPr="00495D84">
              <w:rPr>
                <w:sz w:val="24"/>
              </w:rPr>
              <w:tab/>
            </w:r>
            <w:r w:rsidR="00C234A1" w:rsidRPr="00AC2779">
              <w:t>P</w:t>
            </w:r>
            <w:r w:rsidR="001268B4" w:rsidRPr="00C234A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21" w14:textId="65411471" w:rsidR="001268B4" w:rsidRPr="00495D84" w:rsidRDefault="00E94096" w:rsidP="00A4460F">
            <w:pPr>
              <w:pStyle w:val="TAN"/>
            </w:pPr>
            <w:r>
              <w:t xml:space="preserve">NOTE </w:t>
            </w:r>
            <w:r w:rsidRPr="00495D84">
              <w:t>2</w:t>
            </w:r>
            <w:r>
              <w:t>:</w:t>
            </w:r>
            <w:r w:rsidR="00A4460F" w:rsidRPr="00495D84">
              <w:tab/>
              <w:t>These</w:t>
            </w:r>
            <w:r w:rsidR="00B27C84">
              <w:t xml:space="preserve"> </w:t>
            </w:r>
            <w:r w:rsidR="00A4460F" w:rsidRPr="00495D84">
              <w:t>values</w:t>
            </w:r>
            <w:r w:rsidR="00B27C84">
              <w:t xml:space="preserve"> </w:t>
            </w:r>
            <w:r w:rsidR="00A4460F" w:rsidRPr="00495D84">
              <w:t>have</w:t>
            </w:r>
            <w:r w:rsidR="00B27C84">
              <w:t xml:space="preserve"> </w:t>
            </w:r>
            <w:r w:rsidR="00A4460F" w:rsidRPr="00495D84">
              <w:t>been</w:t>
            </w:r>
            <w:r w:rsidR="00B27C84">
              <w:t xml:space="preserve"> </w:t>
            </w:r>
            <w:r w:rsidR="00A4460F" w:rsidRPr="00495D84">
              <w:t>derived</w:t>
            </w:r>
            <w:r w:rsidR="00B27C84">
              <w:t xml:space="preserve"> </w:t>
            </w:r>
            <w:r w:rsidR="00A4460F" w:rsidRPr="00495D84">
              <w:t>from</w:t>
            </w:r>
            <w:r w:rsidR="00B27C84">
              <w:t xml:space="preserve"> </w:t>
            </w:r>
            <w:r w:rsidR="00A4460F" w:rsidRPr="00495D84">
              <w:t>other</w:t>
            </w:r>
            <w:r w:rsidR="00B27C84">
              <w:t xml:space="preserve"> </w:t>
            </w:r>
            <w:r w:rsidR="00A4460F" w:rsidRPr="00495D84">
              <w:t>parameters</w:t>
            </w:r>
            <w:r w:rsidR="00B27C84">
              <w:t xml:space="preserve"> </w:t>
            </w:r>
            <w:r w:rsidR="00A4460F" w:rsidRPr="00495D84">
              <w:t>for</w:t>
            </w:r>
            <w:r w:rsidR="00B27C84">
              <w:t xml:space="preserve"> </w:t>
            </w:r>
            <w:r w:rsidR="00A4460F" w:rsidRPr="00495D84">
              <w:t>information</w:t>
            </w:r>
            <w:r w:rsidR="00B27C84">
              <w:t xml:space="preserve"> </w:t>
            </w:r>
            <w:r w:rsidR="00A4460F" w:rsidRPr="00495D84">
              <w:t>purposes</w:t>
            </w:r>
            <w:r w:rsidR="00B27C84">
              <w:t xml:space="preserve"> </w:t>
            </w:r>
            <w:r w:rsidR="00A4460F" w:rsidRPr="00495D84">
              <w:t>(as</w:t>
            </w:r>
            <w:r w:rsidR="00B27C84">
              <w:t xml:space="preserve"> </w:t>
            </w:r>
            <w:r w:rsidR="00A4460F" w:rsidRPr="00495D84">
              <w:t>per</w:t>
            </w:r>
            <w:r w:rsidR="00B27C84">
              <w:t xml:space="preserve"> </w:t>
            </w:r>
            <w:r w:rsidR="00A4460F" w:rsidRPr="00495D84">
              <w:t>TS</w:t>
            </w:r>
            <w:r w:rsidR="00B27C84">
              <w:t xml:space="preserve"> </w:t>
            </w:r>
            <w:r w:rsidR="00A4460F" w:rsidRPr="00495D84">
              <w:t>38.213</w:t>
            </w:r>
            <w:r w:rsidR="00B27C84">
              <w:t xml:space="preserve"> </w:t>
            </w:r>
            <w:r w:rsidR="00A4460F" w:rsidRPr="00495D84">
              <w:t>[3]).</w:t>
            </w:r>
            <w:r w:rsidR="00B27C84">
              <w:t xml:space="preserve"> </w:t>
            </w:r>
            <w:r w:rsidR="00A4460F" w:rsidRPr="00495D84">
              <w:t>They</w:t>
            </w:r>
            <w:r w:rsidR="00B27C84">
              <w:t xml:space="preserve"> </w:t>
            </w:r>
            <w:r w:rsidR="00A4460F" w:rsidRPr="00495D84">
              <w:t>are</w:t>
            </w:r>
            <w:r w:rsidR="00B27C84">
              <w:t xml:space="preserve"> </w:t>
            </w:r>
            <w:r w:rsidR="00A4460F" w:rsidRPr="00495D84">
              <w:t>not</w:t>
            </w:r>
            <w:r w:rsidR="00B27C84">
              <w:t xml:space="preserve"> </w:t>
            </w:r>
            <w:r w:rsidR="00A4460F" w:rsidRPr="00495D84">
              <w:t>settable</w:t>
            </w:r>
            <w:r w:rsidR="00B27C84">
              <w:t xml:space="preserve"> </w:t>
            </w:r>
            <w:r w:rsidR="00A4460F" w:rsidRPr="00495D84">
              <w:t>parameters</w:t>
            </w:r>
            <w:r w:rsidR="00B27C84">
              <w:t xml:space="preserve"> </w:t>
            </w:r>
            <w:r w:rsidR="00A4460F" w:rsidRPr="00495D84">
              <w:t>themselves.</w:t>
            </w:r>
          </w:p>
        </w:tc>
      </w:tr>
    </w:tbl>
    <w:p w14:paraId="7C9C8323" w14:textId="77777777" w:rsidR="001268B4" w:rsidRPr="00495D84" w:rsidRDefault="001268B4" w:rsidP="001268B4">
      <w:pPr>
        <w:rPr>
          <w:rFonts w:eastAsia="MS Mincho"/>
        </w:rPr>
      </w:pPr>
    </w:p>
    <w:p w14:paraId="7C9C8324" w14:textId="77777777" w:rsidR="001268B4" w:rsidRPr="00495D84" w:rsidRDefault="001268B4" w:rsidP="00464F57">
      <w:pPr>
        <w:pStyle w:val="Heading4"/>
      </w:pPr>
      <w:r w:rsidRPr="00495D84">
        <w:t>A.3.10.2.4</w:t>
      </w:r>
      <w:r w:rsidRPr="00495D84">
        <w:tab/>
        <w:t>SSB pattern 4 in FR2: SSB allocation for SSB SCS=240 kHz in 100 MHz</w:t>
      </w:r>
    </w:p>
    <w:p w14:paraId="7C9C8325" w14:textId="77777777" w:rsidR="001268B4" w:rsidRPr="00495D84" w:rsidRDefault="001268B4" w:rsidP="0094339A">
      <w:pPr>
        <w:pStyle w:val="TH"/>
      </w:pPr>
      <w:r w:rsidRPr="00495D84">
        <w:t>Table A.3.10.2.4-1: SSB.4 FR2: SSB 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3577"/>
      </w:tblGrid>
      <w:tr w:rsidR="001268B4" w:rsidRPr="00495D84" w14:paraId="7C9C8328"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1494C1CB" w:rsidR="001268B4" w:rsidRPr="00495D84" w:rsidRDefault="001268B4" w:rsidP="0094339A">
            <w:pPr>
              <w:pStyle w:val="TAH"/>
            </w:pPr>
            <w:r w:rsidRPr="00495D84">
              <w:t>SSB</w:t>
            </w:r>
            <w:r w:rsidR="00B27C84">
              <w:t xml:space="preserve"> </w:t>
            </w:r>
            <w:r w:rsidRPr="00495D84">
              <w:t>Parameters</w:t>
            </w:r>
          </w:p>
        </w:tc>
        <w:tc>
          <w:tcPr>
            <w:tcW w:w="3577" w:type="dxa"/>
            <w:tcBorders>
              <w:top w:val="single" w:sz="4" w:space="0" w:color="auto"/>
              <w:left w:val="single" w:sz="4" w:space="0" w:color="auto"/>
              <w:bottom w:val="single" w:sz="4" w:space="0" w:color="auto"/>
              <w:right w:val="single" w:sz="4" w:space="0" w:color="auto"/>
            </w:tcBorders>
            <w:hideMark/>
          </w:tcPr>
          <w:p w14:paraId="7C9C8327" w14:textId="77777777" w:rsidR="001268B4" w:rsidRPr="00495D84" w:rsidRDefault="001268B4" w:rsidP="0094339A">
            <w:pPr>
              <w:pStyle w:val="TAH"/>
            </w:pPr>
            <w:r w:rsidRPr="00495D84">
              <w:t>Values</w:t>
            </w:r>
          </w:p>
        </w:tc>
      </w:tr>
      <w:tr w:rsidR="00044A0E" w:rsidRPr="00495D84" w14:paraId="7C9C832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5E56BDB3" w:rsidR="00044A0E" w:rsidRPr="00495D84" w:rsidRDefault="00044A0E" w:rsidP="00601391">
            <w:pPr>
              <w:pStyle w:val="TAL"/>
            </w:pPr>
            <w:r w:rsidRPr="00495D84" w:rsidDel="00390D77">
              <w:t>Channel</w:t>
            </w:r>
            <w:r w:rsidR="00B27C84">
              <w:t xml:space="preserve"> </w:t>
            </w:r>
            <w:r w:rsidRPr="00495D84" w:rsidDel="00390D77">
              <w:t>bandwidth</w:t>
            </w:r>
          </w:p>
        </w:tc>
        <w:tc>
          <w:tcPr>
            <w:tcW w:w="3577" w:type="dxa"/>
            <w:tcBorders>
              <w:top w:val="single" w:sz="4" w:space="0" w:color="auto"/>
              <w:left w:val="single" w:sz="4" w:space="0" w:color="auto"/>
              <w:bottom w:val="single" w:sz="4" w:space="0" w:color="auto"/>
              <w:right w:val="single" w:sz="4" w:space="0" w:color="auto"/>
            </w:tcBorders>
            <w:hideMark/>
          </w:tcPr>
          <w:p w14:paraId="7C9C832A" w14:textId="7DDC539F" w:rsidR="00044A0E" w:rsidRPr="00495D84" w:rsidRDefault="00044A0E" w:rsidP="00601391">
            <w:pPr>
              <w:pStyle w:val="TAL"/>
            </w:pPr>
            <w:r w:rsidRPr="00495D84">
              <w:t>100</w:t>
            </w:r>
            <w:r w:rsidR="00B27C84">
              <w:t xml:space="preserve"> </w:t>
            </w:r>
            <w:r w:rsidRPr="00495D84">
              <w:t>MHz</w:t>
            </w:r>
          </w:p>
        </w:tc>
      </w:tr>
      <w:tr w:rsidR="00044A0E" w:rsidRPr="00495D84" w14:paraId="7C9C832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591CD0F9" w:rsidR="00044A0E" w:rsidRPr="00495D84" w:rsidRDefault="00044A0E" w:rsidP="00601391">
            <w:pPr>
              <w:pStyle w:val="TAL"/>
            </w:pPr>
            <w:r w:rsidRPr="00495D84" w:rsidDel="00390D77">
              <w:t>SSB</w:t>
            </w:r>
            <w:r w:rsidR="00B27C84">
              <w:t xml:space="preserve"> </w:t>
            </w:r>
            <w:r w:rsidRPr="00495D84" w:rsidDel="00390D77">
              <w:t>SCS</w:t>
            </w:r>
          </w:p>
        </w:tc>
        <w:tc>
          <w:tcPr>
            <w:tcW w:w="3577" w:type="dxa"/>
            <w:tcBorders>
              <w:top w:val="single" w:sz="4" w:space="0" w:color="auto"/>
              <w:left w:val="single" w:sz="4" w:space="0" w:color="auto"/>
              <w:bottom w:val="single" w:sz="4" w:space="0" w:color="auto"/>
              <w:right w:val="single" w:sz="4" w:space="0" w:color="auto"/>
            </w:tcBorders>
            <w:hideMark/>
          </w:tcPr>
          <w:p w14:paraId="7C9C832D" w14:textId="5E7D0798" w:rsidR="00044A0E" w:rsidRPr="00495D84" w:rsidRDefault="00044A0E" w:rsidP="00601391">
            <w:pPr>
              <w:pStyle w:val="TAL"/>
            </w:pPr>
            <w:r w:rsidRPr="00495D84">
              <w:t>240</w:t>
            </w:r>
            <w:r w:rsidR="00B27C84">
              <w:t xml:space="preserve"> </w:t>
            </w:r>
            <w:r w:rsidRPr="00495D84">
              <w:t>kHz</w:t>
            </w:r>
          </w:p>
        </w:tc>
      </w:tr>
      <w:tr w:rsidR="00044A0E" w:rsidRPr="00495D84" w14:paraId="7C9C8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64362563" w:rsidR="00044A0E" w:rsidRPr="00495D84" w:rsidRDefault="00044A0E" w:rsidP="0060139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7" w:type="dxa"/>
            <w:tcBorders>
              <w:top w:val="single" w:sz="4" w:space="0" w:color="auto"/>
              <w:left w:val="single" w:sz="4" w:space="0" w:color="auto"/>
              <w:bottom w:val="single" w:sz="4" w:space="0" w:color="auto"/>
              <w:right w:val="single" w:sz="4" w:space="0" w:color="auto"/>
            </w:tcBorders>
            <w:hideMark/>
          </w:tcPr>
          <w:p w14:paraId="7C9C8330" w14:textId="545001C4" w:rsidR="00044A0E" w:rsidRPr="00495D84" w:rsidRDefault="00044A0E" w:rsidP="00601391">
            <w:pPr>
              <w:pStyle w:val="TAL"/>
            </w:pPr>
            <w:r w:rsidRPr="00495D84">
              <w:t>20</w:t>
            </w:r>
            <w:r w:rsidR="00B27C84">
              <w:t xml:space="preserve"> </w:t>
            </w:r>
            <w:r w:rsidRPr="00495D84">
              <w:t>ms</w:t>
            </w:r>
          </w:p>
        </w:tc>
      </w:tr>
      <w:tr w:rsidR="00044A0E" w:rsidRPr="00495D84" w14:paraId="7C9C833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1094B777" w:rsidR="00044A0E" w:rsidRPr="00495D84" w:rsidRDefault="00044A0E" w:rsidP="0060139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577" w:type="dxa"/>
            <w:tcBorders>
              <w:top w:val="single" w:sz="4" w:space="0" w:color="auto"/>
              <w:left w:val="single" w:sz="4" w:space="0" w:color="auto"/>
              <w:bottom w:val="single" w:sz="4" w:space="0" w:color="auto"/>
              <w:right w:val="single" w:sz="4" w:space="0" w:color="auto"/>
            </w:tcBorders>
            <w:hideMark/>
          </w:tcPr>
          <w:p w14:paraId="7C9C8333" w14:textId="77777777" w:rsidR="00044A0E" w:rsidRPr="00495D84" w:rsidRDefault="00044A0E" w:rsidP="00601391">
            <w:pPr>
              <w:pStyle w:val="TAL"/>
            </w:pPr>
            <w:r w:rsidRPr="00495D84">
              <w:t>1</w:t>
            </w:r>
          </w:p>
        </w:tc>
      </w:tr>
      <w:tr w:rsidR="00044A0E" w:rsidRPr="00495D84" w14:paraId="7C9C833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031DE450" w:rsidR="00044A0E" w:rsidRPr="00495D84" w:rsidRDefault="00044A0E" w:rsidP="0060139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577" w:type="dxa"/>
            <w:tcBorders>
              <w:top w:val="single" w:sz="4" w:space="0" w:color="auto"/>
              <w:left w:val="single" w:sz="4" w:space="0" w:color="auto"/>
              <w:bottom w:val="single" w:sz="4" w:space="0" w:color="auto"/>
              <w:right w:val="single" w:sz="4" w:space="0" w:color="auto"/>
            </w:tcBorders>
            <w:hideMark/>
          </w:tcPr>
          <w:p w14:paraId="7C9C8336" w14:textId="77777777" w:rsidR="00044A0E" w:rsidRPr="00495D84" w:rsidRDefault="00044A0E" w:rsidP="00601391">
            <w:pPr>
              <w:pStyle w:val="TAL"/>
            </w:pPr>
            <w:r w:rsidRPr="00495D84">
              <w:t>0</w:t>
            </w:r>
          </w:p>
        </w:tc>
      </w:tr>
      <w:tr w:rsidR="00044A0E" w:rsidRPr="00495D84" w14:paraId="7C9C833A"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3EB1CEEA" w:rsidR="00044A0E" w:rsidRPr="00495D84" w:rsidRDefault="00044A0E" w:rsidP="0060139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9" w14:textId="77777777" w:rsidR="00044A0E" w:rsidRPr="00495D84" w:rsidRDefault="00044A0E" w:rsidP="00601391">
            <w:pPr>
              <w:pStyle w:val="TAL"/>
            </w:pPr>
            <w:r w:rsidRPr="00495D84">
              <w:t>8-11</w:t>
            </w:r>
          </w:p>
        </w:tc>
      </w:tr>
      <w:tr w:rsidR="00044A0E" w:rsidRPr="00495D84" w14:paraId="7C9C833D"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5D163619" w:rsidR="00044A0E" w:rsidRPr="00495D84" w:rsidRDefault="00044A0E" w:rsidP="0060139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77" w:type="dxa"/>
            <w:tcBorders>
              <w:top w:val="single" w:sz="4" w:space="0" w:color="auto"/>
              <w:left w:val="single" w:sz="4" w:space="0" w:color="auto"/>
              <w:bottom w:val="single" w:sz="4" w:space="0" w:color="auto"/>
              <w:right w:val="single" w:sz="4" w:space="0" w:color="auto"/>
            </w:tcBorders>
            <w:hideMark/>
          </w:tcPr>
          <w:p w14:paraId="7C9C833C" w14:textId="77777777" w:rsidR="00044A0E" w:rsidRPr="00495D84" w:rsidRDefault="00044A0E" w:rsidP="00601391">
            <w:pPr>
              <w:pStyle w:val="TAL"/>
            </w:pPr>
            <w:r w:rsidRPr="00495D84">
              <w:t>0</w:t>
            </w:r>
          </w:p>
        </w:tc>
      </w:tr>
      <w:tr w:rsidR="00D46175" w:rsidRPr="00495D84" w14:paraId="6DA3203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0A639455" w:rsidR="00D46175" w:rsidRPr="00495D84" w:rsidRDefault="00D46175" w:rsidP="0060139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7" w:type="dxa"/>
            <w:tcBorders>
              <w:top w:val="single" w:sz="4" w:space="0" w:color="auto"/>
              <w:left w:val="single" w:sz="4" w:space="0" w:color="auto"/>
              <w:bottom w:val="single" w:sz="4" w:space="0" w:color="auto"/>
              <w:right w:val="single" w:sz="4" w:space="0" w:color="auto"/>
            </w:tcBorders>
          </w:tcPr>
          <w:p w14:paraId="1BE2FA25" w14:textId="738DE32D" w:rsidR="00D46175" w:rsidRPr="00495D84" w:rsidRDefault="00D46175" w:rsidP="0060139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40"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6F9E85F6" w:rsidR="001268B4" w:rsidRPr="00495D84" w:rsidRDefault="007E4A41" w:rsidP="0060139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577" w:type="dxa"/>
            <w:tcBorders>
              <w:top w:val="single" w:sz="4" w:space="0" w:color="auto"/>
              <w:left w:val="single" w:sz="4" w:space="0" w:color="auto"/>
              <w:bottom w:val="single" w:sz="4" w:space="0" w:color="auto"/>
              <w:right w:val="single" w:sz="4" w:space="0" w:color="auto"/>
            </w:tcBorders>
            <w:hideMark/>
          </w:tcPr>
          <w:p w14:paraId="7C9C833F" w14:textId="5B8A8A29" w:rsidR="001268B4" w:rsidRPr="00495D84" w:rsidRDefault="00CA5A9E" w:rsidP="0060139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42" w14:textId="77777777" w:rsidTr="00E94096">
        <w:trPr>
          <w:jc w:val="center"/>
        </w:trPr>
        <w:tc>
          <w:tcPr>
            <w:tcW w:w="8642" w:type="dxa"/>
            <w:gridSpan w:val="2"/>
            <w:tcBorders>
              <w:top w:val="single" w:sz="4" w:space="0" w:color="auto"/>
              <w:left w:val="single" w:sz="4" w:space="0" w:color="auto"/>
              <w:bottom w:val="single" w:sz="4" w:space="0" w:color="auto"/>
              <w:right w:val="single" w:sz="4" w:space="0" w:color="auto"/>
            </w:tcBorders>
            <w:hideMark/>
          </w:tcPr>
          <w:p w14:paraId="670D3558" w14:textId="672085DF" w:rsidR="00601391" w:rsidRPr="00495D84" w:rsidRDefault="00E94096" w:rsidP="00601391">
            <w:pPr>
              <w:pStyle w:val="TAN"/>
            </w:pPr>
            <w:r>
              <w:t xml:space="preserve">NOTE </w:t>
            </w:r>
            <w:r w:rsidRPr="00495D84">
              <w:t>1</w:t>
            </w:r>
            <w:r>
              <w:t>:</w:t>
            </w:r>
            <w:r w:rsidR="001268B4" w:rsidRPr="00495D84">
              <w:rPr>
                <w:sz w:val="24"/>
              </w:rPr>
              <w:tab/>
            </w:r>
            <w:r w:rsidR="007E4A41" w:rsidRPr="00AC2779">
              <w:t>P</w:t>
            </w:r>
            <w:r w:rsidR="001268B4" w:rsidRPr="007E4A41">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41" w14:textId="2B3BA871" w:rsidR="001268B4" w:rsidRPr="00495D84" w:rsidRDefault="00E94096" w:rsidP="00601391">
            <w:pPr>
              <w:pStyle w:val="TAN"/>
            </w:pPr>
            <w:r>
              <w:t xml:space="preserve">NOTE </w:t>
            </w:r>
            <w:r w:rsidRPr="00495D84">
              <w:t>2</w:t>
            </w:r>
            <w:r>
              <w:t>:</w:t>
            </w:r>
            <w:r w:rsidR="00601391" w:rsidRPr="00495D84">
              <w:tab/>
              <w:t>These</w:t>
            </w:r>
            <w:r w:rsidR="00B27C84">
              <w:t xml:space="preserve"> </w:t>
            </w:r>
            <w:r w:rsidR="00601391" w:rsidRPr="00495D84">
              <w:t>values</w:t>
            </w:r>
            <w:r w:rsidR="00B27C84">
              <w:t xml:space="preserve"> </w:t>
            </w:r>
            <w:r w:rsidR="00601391" w:rsidRPr="00495D84">
              <w:t>have</w:t>
            </w:r>
            <w:r w:rsidR="00B27C84">
              <w:t xml:space="preserve"> </w:t>
            </w:r>
            <w:r w:rsidR="00601391" w:rsidRPr="00495D84">
              <w:t>been</w:t>
            </w:r>
            <w:r w:rsidR="00B27C84">
              <w:t xml:space="preserve"> </w:t>
            </w:r>
            <w:r w:rsidR="00601391" w:rsidRPr="00495D84">
              <w:t>derived</w:t>
            </w:r>
            <w:r w:rsidR="00B27C84">
              <w:t xml:space="preserve"> </w:t>
            </w:r>
            <w:r w:rsidR="00601391" w:rsidRPr="00495D84">
              <w:t>from</w:t>
            </w:r>
            <w:r w:rsidR="00B27C84">
              <w:t xml:space="preserve"> </w:t>
            </w:r>
            <w:r w:rsidR="00601391" w:rsidRPr="00495D84">
              <w:t>other</w:t>
            </w:r>
            <w:r w:rsidR="00B27C84">
              <w:t xml:space="preserve"> </w:t>
            </w:r>
            <w:r w:rsidR="00601391" w:rsidRPr="00495D84">
              <w:t>parameters</w:t>
            </w:r>
            <w:r w:rsidR="00B27C84">
              <w:t xml:space="preserve"> </w:t>
            </w:r>
            <w:r w:rsidR="00601391" w:rsidRPr="00495D84">
              <w:t>for</w:t>
            </w:r>
            <w:r w:rsidR="00B27C84">
              <w:t xml:space="preserve"> </w:t>
            </w:r>
            <w:r w:rsidR="00601391" w:rsidRPr="00495D84">
              <w:t>information</w:t>
            </w:r>
            <w:r w:rsidR="00B27C84">
              <w:t xml:space="preserve"> </w:t>
            </w:r>
            <w:r w:rsidR="00601391" w:rsidRPr="00495D84">
              <w:t>purposes</w:t>
            </w:r>
            <w:r w:rsidR="00B27C84">
              <w:t xml:space="preserve"> </w:t>
            </w:r>
            <w:r w:rsidR="00601391" w:rsidRPr="00495D84">
              <w:t>(as</w:t>
            </w:r>
            <w:r w:rsidR="00B27C84">
              <w:t xml:space="preserve"> </w:t>
            </w:r>
            <w:r w:rsidR="00601391" w:rsidRPr="00495D84">
              <w:t>per</w:t>
            </w:r>
            <w:r w:rsidR="00B27C84">
              <w:t xml:space="preserve"> </w:t>
            </w:r>
            <w:r w:rsidR="00601391" w:rsidRPr="00495D84">
              <w:t>TS</w:t>
            </w:r>
            <w:r w:rsidR="00B27C84">
              <w:t xml:space="preserve"> </w:t>
            </w:r>
            <w:r w:rsidR="00601391" w:rsidRPr="00495D84">
              <w:t>38.213</w:t>
            </w:r>
            <w:r w:rsidR="00B27C84">
              <w:t xml:space="preserve"> </w:t>
            </w:r>
            <w:r w:rsidR="00601391" w:rsidRPr="00495D84">
              <w:t>[3]).</w:t>
            </w:r>
            <w:r w:rsidR="00B27C84">
              <w:t xml:space="preserve"> </w:t>
            </w:r>
            <w:r w:rsidR="00601391" w:rsidRPr="00495D84">
              <w:t>They</w:t>
            </w:r>
            <w:r w:rsidR="00B27C84">
              <w:t xml:space="preserve"> </w:t>
            </w:r>
            <w:r w:rsidR="00601391" w:rsidRPr="00495D84">
              <w:t>are</w:t>
            </w:r>
            <w:r w:rsidR="00B27C84">
              <w:t xml:space="preserve"> </w:t>
            </w:r>
            <w:r w:rsidR="00601391" w:rsidRPr="00495D84">
              <w:t>not</w:t>
            </w:r>
            <w:r w:rsidR="00B27C84">
              <w:t xml:space="preserve"> </w:t>
            </w:r>
            <w:r w:rsidR="00601391" w:rsidRPr="00495D84">
              <w:t>settable</w:t>
            </w:r>
            <w:r w:rsidR="00B27C84">
              <w:t xml:space="preserve"> </w:t>
            </w:r>
            <w:r w:rsidR="00601391" w:rsidRPr="00495D84">
              <w:t>parameters</w:t>
            </w:r>
            <w:r w:rsidR="00B27C84">
              <w:t xml:space="preserve"> </w:t>
            </w:r>
            <w:r w:rsidR="00601391" w:rsidRPr="00495D84">
              <w:t>themselves.</w:t>
            </w:r>
          </w:p>
        </w:tc>
      </w:tr>
    </w:tbl>
    <w:p w14:paraId="7C9C8343" w14:textId="77777777" w:rsidR="001268B4" w:rsidRPr="00495D84" w:rsidRDefault="001268B4" w:rsidP="001268B4">
      <w:pPr>
        <w:rPr>
          <w:rFonts w:eastAsia="MS Mincho"/>
        </w:rPr>
      </w:pPr>
    </w:p>
    <w:p w14:paraId="7C9C8344" w14:textId="77777777" w:rsidR="001268B4" w:rsidRPr="00495D84" w:rsidRDefault="001268B4" w:rsidP="00464F57">
      <w:pPr>
        <w:pStyle w:val="Heading4"/>
      </w:pPr>
      <w:r w:rsidRPr="00495D84">
        <w:t>A.3.10.2.5</w:t>
      </w:r>
      <w:r w:rsidRPr="00495D84">
        <w:tab/>
        <w:t>SSB pattern 5 in FR2: SSB allocation for SSB SCS=120 kHz in 100 MHz</w:t>
      </w:r>
    </w:p>
    <w:p w14:paraId="7C9C8345" w14:textId="77777777" w:rsidR="001268B4" w:rsidRPr="00495D84" w:rsidRDefault="001268B4" w:rsidP="001268B4">
      <w:pPr>
        <w:pStyle w:val="TH"/>
      </w:pPr>
      <w:r w:rsidRPr="00495D84">
        <w:t>Table A.3.10.2.5-1: SSB.5 FR2: SSB 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1894"/>
        <w:gridCol w:w="1985"/>
      </w:tblGrid>
      <w:tr w:rsidR="001268B4" w:rsidRPr="00495D84" w14:paraId="7C9C834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0F994D67" w:rsidR="001268B4" w:rsidRPr="00495D84" w:rsidRDefault="001268B4" w:rsidP="00B11B37">
            <w:pPr>
              <w:pStyle w:val="TAC"/>
              <w:rPr>
                <w:b/>
              </w:rPr>
            </w:pPr>
            <w:r w:rsidRPr="00495D84">
              <w:rPr>
                <w:b/>
              </w:rPr>
              <w:t>SSB</w:t>
            </w:r>
            <w:r w:rsidR="00B27C84">
              <w:rPr>
                <w:b/>
              </w:rPr>
              <w:t xml:space="preserve"> </w:t>
            </w:r>
            <w:r w:rsidRPr="00495D84">
              <w:rPr>
                <w:b/>
              </w:rPr>
              <w:t>Parameters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495D84" w:rsidRDefault="001268B4" w:rsidP="00B11B37">
            <w:pPr>
              <w:pStyle w:val="TAC"/>
              <w:rPr>
                <w:b/>
              </w:rPr>
            </w:pPr>
            <w:r w:rsidRPr="00495D84">
              <w:rPr>
                <w:b/>
              </w:rPr>
              <w:t>Values</w:t>
            </w:r>
          </w:p>
        </w:tc>
      </w:tr>
      <w:tr w:rsidR="0035409B" w:rsidRPr="00495D84" w14:paraId="7C9C834B"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04841105" w:rsidR="0035409B" w:rsidRPr="00495D84" w:rsidRDefault="0035409B" w:rsidP="00B11B37">
            <w:pPr>
              <w:pStyle w:val="TAL"/>
            </w:pPr>
            <w:r w:rsidRPr="00495D84" w:rsidDel="00390D77">
              <w:t>Channel</w:t>
            </w:r>
            <w:r w:rsidR="00B27C84">
              <w:t xml:space="preserve"> </w:t>
            </w:r>
            <w:r w:rsidRPr="00495D84" w:rsidDel="00390D77">
              <w:t>bandwidth</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A" w14:textId="27964294" w:rsidR="0035409B" w:rsidRPr="00495D84" w:rsidRDefault="0035409B" w:rsidP="00B11B37">
            <w:pPr>
              <w:pStyle w:val="TAL"/>
            </w:pPr>
            <w:r w:rsidRPr="00495D84">
              <w:t>100</w:t>
            </w:r>
            <w:r w:rsidR="00B27C84">
              <w:t xml:space="preserve"> </w:t>
            </w:r>
            <w:r w:rsidRPr="00495D84">
              <w:t>MHz</w:t>
            </w:r>
          </w:p>
        </w:tc>
      </w:tr>
      <w:tr w:rsidR="0035409B" w:rsidRPr="00495D84" w14:paraId="7C9C834E"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67AD563E" w:rsidR="0035409B" w:rsidRPr="00495D84" w:rsidRDefault="0035409B" w:rsidP="00B11B37">
            <w:pPr>
              <w:pStyle w:val="TAL"/>
            </w:pPr>
            <w:r w:rsidRPr="00495D84" w:rsidDel="00390D77">
              <w:t>SSB</w:t>
            </w:r>
            <w:r w:rsidR="00B27C84">
              <w:t xml:space="preserve"> </w:t>
            </w:r>
            <w:r w:rsidRPr="00495D84" w:rsidDel="00390D77">
              <w:t>SCS</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4D" w14:textId="4872B4A9" w:rsidR="0035409B" w:rsidRPr="00495D84" w:rsidRDefault="0035409B" w:rsidP="00B11B37">
            <w:pPr>
              <w:pStyle w:val="TAL"/>
            </w:pPr>
            <w:r w:rsidRPr="00495D84">
              <w:t>120</w:t>
            </w:r>
            <w:r w:rsidR="00B27C84">
              <w:t xml:space="preserve"> </w:t>
            </w:r>
            <w:r w:rsidRPr="00495D84">
              <w:t>kHz</w:t>
            </w:r>
          </w:p>
        </w:tc>
      </w:tr>
      <w:tr w:rsidR="0035409B" w:rsidRPr="00495D84" w14:paraId="7C9C8351"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081943" w:rsidR="0035409B" w:rsidRPr="00495D84" w:rsidRDefault="0035409B" w:rsidP="00B11B3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0" w14:textId="521A06F2" w:rsidR="0035409B" w:rsidRPr="00495D84" w:rsidRDefault="0035409B" w:rsidP="00B11B37">
            <w:pPr>
              <w:pStyle w:val="TAL"/>
            </w:pPr>
            <w:r w:rsidRPr="00495D84">
              <w:t>20</w:t>
            </w:r>
            <w:r w:rsidR="00B27C84">
              <w:t xml:space="preserve"> </w:t>
            </w:r>
            <w:r w:rsidRPr="00495D84">
              <w:t>ms</w:t>
            </w:r>
          </w:p>
        </w:tc>
      </w:tr>
      <w:tr w:rsidR="0035409B" w:rsidRPr="00495D84" w14:paraId="7C9C8354"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442D00C3" w:rsidR="0035409B" w:rsidRPr="00495D84" w:rsidRDefault="0035409B" w:rsidP="00B11B3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495D84" w:rsidRDefault="0035409B" w:rsidP="00B11B37">
            <w:pPr>
              <w:pStyle w:val="TAL"/>
            </w:pPr>
            <w:r w:rsidRPr="00495D84">
              <w:t>2</w:t>
            </w:r>
          </w:p>
        </w:tc>
      </w:tr>
      <w:tr w:rsidR="0035409B" w:rsidRPr="00495D84" w14:paraId="7C9C8358"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658A8ECE" w:rsidR="0035409B" w:rsidRPr="00495D84" w:rsidRDefault="0035409B" w:rsidP="00B11B3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94" w:type="dxa"/>
            <w:tcBorders>
              <w:top w:val="single" w:sz="4" w:space="0" w:color="auto"/>
              <w:left w:val="single" w:sz="4" w:space="0" w:color="auto"/>
              <w:bottom w:val="single" w:sz="4" w:space="0" w:color="auto"/>
              <w:right w:val="single" w:sz="4" w:space="0" w:color="auto"/>
            </w:tcBorders>
            <w:hideMark/>
          </w:tcPr>
          <w:p w14:paraId="7C9C8356" w14:textId="77777777" w:rsidR="0035409B" w:rsidRPr="00495D84" w:rsidRDefault="0035409B" w:rsidP="0035409B">
            <w:pPr>
              <w:keepNext/>
              <w:keepLines/>
              <w:spacing w:after="0"/>
              <w:rPr>
                <w:rFonts w:ascii="Arial" w:hAnsi="Arial"/>
                <w:sz w:val="18"/>
              </w:rPr>
            </w:pPr>
            <w:r w:rsidRPr="00495D84">
              <w:rPr>
                <w:rFonts w:ascii="Arial" w:hAnsi="Arial"/>
                <w:sz w:val="18"/>
              </w:rPr>
              <w:t>2</w:t>
            </w:r>
          </w:p>
        </w:tc>
        <w:tc>
          <w:tcPr>
            <w:tcW w:w="19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495D84" w:rsidRDefault="0035409B" w:rsidP="00B11B37">
            <w:pPr>
              <w:pStyle w:val="TAL"/>
            </w:pPr>
            <w:r w:rsidRPr="00495D84">
              <w:t>3</w:t>
            </w:r>
          </w:p>
        </w:tc>
      </w:tr>
      <w:tr w:rsidR="0035409B" w:rsidRPr="00495D84" w14:paraId="7C9C835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73D9A043" w:rsidR="0035409B" w:rsidRPr="00495D84" w:rsidRDefault="0035409B" w:rsidP="00B11B3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A" w14:textId="77777777" w:rsidR="0035409B" w:rsidRPr="00495D84" w:rsidRDefault="0035409B" w:rsidP="0035409B">
            <w:pPr>
              <w:keepNext/>
              <w:keepLines/>
              <w:spacing w:after="0"/>
              <w:rPr>
                <w:rFonts w:ascii="Arial" w:hAnsi="Arial"/>
                <w:sz w:val="18"/>
              </w:rPr>
            </w:pPr>
            <w:r w:rsidRPr="00495D84">
              <w:rPr>
                <w:rFonts w:ascii="Arial" w:hAnsi="Arial"/>
                <w:sz w:val="18"/>
              </w:rPr>
              <w:t>2-5</w:t>
            </w:r>
          </w:p>
        </w:tc>
        <w:tc>
          <w:tcPr>
            <w:tcW w:w="19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495D84" w:rsidRDefault="0035409B" w:rsidP="00B11B37">
            <w:pPr>
              <w:pStyle w:val="TAL"/>
            </w:pPr>
            <w:r w:rsidRPr="00495D84">
              <w:t>6-9</w:t>
            </w:r>
          </w:p>
        </w:tc>
      </w:tr>
      <w:tr w:rsidR="0035409B" w:rsidRPr="00495D84" w14:paraId="7C9C8360"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12A71646" w:rsidR="0035409B" w:rsidRPr="00495D84" w:rsidRDefault="0035409B" w:rsidP="00B11B3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94" w:type="dxa"/>
            <w:tcBorders>
              <w:top w:val="single" w:sz="4" w:space="0" w:color="auto"/>
              <w:left w:val="single" w:sz="4" w:space="0" w:color="auto"/>
              <w:bottom w:val="single" w:sz="4" w:space="0" w:color="auto"/>
              <w:right w:val="single" w:sz="4" w:space="0" w:color="auto"/>
            </w:tcBorders>
            <w:hideMark/>
          </w:tcPr>
          <w:p w14:paraId="7C9C835E" w14:textId="77777777" w:rsidR="0035409B" w:rsidRPr="00495D84" w:rsidRDefault="0035409B" w:rsidP="0035409B">
            <w:pPr>
              <w:keepNext/>
              <w:keepLines/>
              <w:spacing w:after="0"/>
              <w:rPr>
                <w:rFonts w:ascii="Arial" w:hAnsi="Arial"/>
                <w:sz w:val="18"/>
              </w:rPr>
            </w:pPr>
            <w:r w:rsidRPr="00495D84">
              <w:rPr>
                <w:rFonts w:ascii="Arial" w:hAnsi="Arial"/>
                <w:sz w:val="18"/>
              </w:rPr>
              <w:t>1</w:t>
            </w:r>
          </w:p>
        </w:tc>
        <w:tc>
          <w:tcPr>
            <w:tcW w:w="19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495D84" w:rsidRDefault="0035409B" w:rsidP="00B11B37">
            <w:pPr>
              <w:pStyle w:val="TAL"/>
            </w:pPr>
            <w:r w:rsidRPr="00495D84">
              <w:t>1</w:t>
            </w:r>
          </w:p>
        </w:tc>
      </w:tr>
      <w:tr w:rsidR="00D40925" w:rsidRPr="00495D84" w14:paraId="2F593B3C"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1877F0BC" w:rsidR="00D40925" w:rsidRPr="00495D84" w:rsidRDefault="00D40925" w:rsidP="00B11B3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79" w:type="dxa"/>
            <w:gridSpan w:val="2"/>
            <w:tcBorders>
              <w:top w:val="single" w:sz="4" w:space="0" w:color="auto"/>
              <w:left w:val="single" w:sz="4" w:space="0" w:color="auto"/>
              <w:bottom w:val="single" w:sz="4" w:space="0" w:color="auto"/>
              <w:right w:val="single" w:sz="4" w:space="0" w:color="auto"/>
            </w:tcBorders>
          </w:tcPr>
          <w:p w14:paraId="564EFD53" w14:textId="486666BE" w:rsidR="00D40925" w:rsidRPr="00495D84" w:rsidRDefault="00D40925" w:rsidP="00B11B3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63" w14:textId="77777777" w:rsidTr="00E94096">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10726953" w:rsidR="001268B4" w:rsidRPr="00495D84" w:rsidRDefault="00EA1EDA" w:rsidP="00B11B37">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79" w:type="dxa"/>
            <w:gridSpan w:val="2"/>
            <w:tcBorders>
              <w:top w:val="single" w:sz="4" w:space="0" w:color="auto"/>
              <w:left w:val="single" w:sz="4" w:space="0" w:color="auto"/>
              <w:bottom w:val="single" w:sz="4" w:space="0" w:color="auto"/>
              <w:right w:val="single" w:sz="4" w:space="0" w:color="auto"/>
            </w:tcBorders>
            <w:hideMark/>
          </w:tcPr>
          <w:p w14:paraId="7C9C8362" w14:textId="270D755B" w:rsidR="001268B4" w:rsidRPr="00495D84" w:rsidRDefault="001268B4"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65"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36AA3A5B" w14:textId="2408C8FF" w:rsidR="00B11B37" w:rsidRPr="00495D84" w:rsidRDefault="00E94096" w:rsidP="00B11B37">
            <w:pPr>
              <w:pStyle w:val="TAN"/>
            </w:pPr>
            <w:r>
              <w:t xml:space="preserve">NOTE </w:t>
            </w:r>
            <w:r w:rsidRPr="00495D84">
              <w:t>1</w:t>
            </w:r>
            <w:r>
              <w:t>:</w:t>
            </w:r>
            <w:r w:rsidR="001268B4" w:rsidRPr="00495D84">
              <w:rPr>
                <w:sz w:val="24"/>
              </w:rPr>
              <w:tab/>
            </w:r>
            <w:r w:rsidR="00EA1EDA"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64" w14:textId="7BC66415" w:rsidR="001268B4" w:rsidRPr="00495D84" w:rsidRDefault="00E94096" w:rsidP="00B11B37">
            <w:pPr>
              <w:pStyle w:val="TAN"/>
            </w:pPr>
            <w:r>
              <w:t xml:space="preserve">NOTE </w:t>
            </w:r>
            <w:r w:rsidRPr="00495D84">
              <w:t>2</w:t>
            </w:r>
            <w:r>
              <w:t>:</w:t>
            </w:r>
            <w:r w:rsidR="00B11B37" w:rsidRPr="00495D84">
              <w:tab/>
              <w:t>These</w:t>
            </w:r>
            <w:r w:rsidR="00B27C84">
              <w:t xml:space="preserve"> </w:t>
            </w:r>
            <w:r w:rsidR="00B11B37" w:rsidRPr="00495D84">
              <w:t>values</w:t>
            </w:r>
            <w:r w:rsidR="00B27C84">
              <w:t xml:space="preserve"> </w:t>
            </w:r>
            <w:r w:rsidR="00B11B37" w:rsidRPr="00495D84">
              <w:t>have</w:t>
            </w:r>
            <w:r w:rsidR="00B27C84">
              <w:t xml:space="preserve"> </w:t>
            </w:r>
            <w:r w:rsidR="00B11B37" w:rsidRPr="00495D84">
              <w:t>been</w:t>
            </w:r>
            <w:r w:rsidR="00B27C84">
              <w:t xml:space="preserve"> </w:t>
            </w:r>
            <w:r w:rsidR="00B11B37" w:rsidRPr="00495D84">
              <w:t>derived</w:t>
            </w:r>
            <w:r w:rsidR="00B27C84">
              <w:t xml:space="preserve"> </w:t>
            </w:r>
            <w:r w:rsidR="00B11B37" w:rsidRPr="00495D84">
              <w:t>from</w:t>
            </w:r>
            <w:r w:rsidR="00B27C84">
              <w:t xml:space="preserve"> </w:t>
            </w:r>
            <w:r w:rsidR="00B11B37" w:rsidRPr="00495D84">
              <w:t>other</w:t>
            </w:r>
            <w:r w:rsidR="00B27C84">
              <w:t xml:space="preserve"> </w:t>
            </w:r>
            <w:r w:rsidR="00B11B37" w:rsidRPr="00495D84">
              <w:t>parameters</w:t>
            </w:r>
            <w:r w:rsidR="00B27C84">
              <w:t xml:space="preserve"> </w:t>
            </w:r>
            <w:r w:rsidR="00B11B37" w:rsidRPr="00495D84">
              <w:t>for</w:t>
            </w:r>
            <w:r w:rsidR="00B27C84">
              <w:t xml:space="preserve"> </w:t>
            </w:r>
            <w:r w:rsidR="00B11B37" w:rsidRPr="00495D84">
              <w:t>information</w:t>
            </w:r>
            <w:r w:rsidR="00B27C84">
              <w:t xml:space="preserve"> </w:t>
            </w:r>
            <w:r w:rsidR="00B11B37" w:rsidRPr="00495D84">
              <w:t>purposes</w:t>
            </w:r>
            <w:r w:rsidR="00B27C84">
              <w:t xml:space="preserve"> </w:t>
            </w:r>
            <w:r w:rsidR="00B11B37" w:rsidRPr="00495D84">
              <w:t>(as</w:t>
            </w:r>
            <w:r w:rsidR="00B27C84">
              <w:t xml:space="preserve"> </w:t>
            </w:r>
            <w:r w:rsidR="00B11B37" w:rsidRPr="00495D84">
              <w:t>per</w:t>
            </w:r>
            <w:r w:rsidR="00B27C84">
              <w:t xml:space="preserve"> </w:t>
            </w:r>
            <w:r w:rsidR="00B11B37" w:rsidRPr="00495D84">
              <w:t>TS</w:t>
            </w:r>
            <w:r w:rsidR="00B27C84">
              <w:t xml:space="preserve"> </w:t>
            </w:r>
            <w:r w:rsidR="00B11B37" w:rsidRPr="00495D84">
              <w:t>38.213</w:t>
            </w:r>
            <w:r w:rsidR="00B27C84">
              <w:t xml:space="preserve"> </w:t>
            </w:r>
            <w:r w:rsidR="00B11B37" w:rsidRPr="00495D84">
              <w:t>[3]).</w:t>
            </w:r>
            <w:r w:rsidR="00B27C84">
              <w:t xml:space="preserve"> </w:t>
            </w:r>
            <w:r w:rsidR="00B11B37" w:rsidRPr="00495D84">
              <w:t>They</w:t>
            </w:r>
            <w:r w:rsidR="00B27C84">
              <w:t xml:space="preserve"> </w:t>
            </w:r>
            <w:r w:rsidR="00B11B37" w:rsidRPr="00495D84">
              <w:t>are</w:t>
            </w:r>
            <w:r w:rsidR="00B27C84">
              <w:t xml:space="preserve"> </w:t>
            </w:r>
            <w:r w:rsidR="00B11B37" w:rsidRPr="00495D84">
              <w:t>not</w:t>
            </w:r>
            <w:r w:rsidR="00B27C84">
              <w:t xml:space="preserve"> </w:t>
            </w:r>
            <w:r w:rsidR="00B11B37" w:rsidRPr="00495D84">
              <w:t>settable</w:t>
            </w:r>
            <w:r w:rsidR="00B27C84">
              <w:t xml:space="preserve"> </w:t>
            </w:r>
            <w:r w:rsidR="00B11B37" w:rsidRPr="00495D84">
              <w:t>parameters</w:t>
            </w:r>
            <w:r w:rsidR="00B27C84">
              <w:t xml:space="preserve"> </w:t>
            </w:r>
            <w:r w:rsidR="00B11B37" w:rsidRPr="00495D84">
              <w:t>themselves.</w:t>
            </w:r>
          </w:p>
        </w:tc>
      </w:tr>
    </w:tbl>
    <w:p w14:paraId="7C9C8366" w14:textId="77777777" w:rsidR="001268B4" w:rsidRPr="00495D84" w:rsidRDefault="001268B4" w:rsidP="001268B4">
      <w:pPr>
        <w:rPr>
          <w:rFonts w:eastAsia="MS Mincho"/>
        </w:rPr>
      </w:pPr>
    </w:p>
    <w:p w14:paraId="7C9C8367" w14:textId="77777777" w:rsidR="001268B4" w:rsidRPr="00495D84" w:rsidRDefault="001268B4" w:rsidP="00464F57">
      <w:pPr>
        <w:pStyle w:val="Heading4"/>
      </w:pPr>
      <w:r w:rsidRPr="00495D84">
        <w:lastRenderedPageBreak/>
        <w:t>A.3.10.2.6</w:t>
      </w:r>
      <w:r w:rsidRPr="00495D84">
        <w:tab/>
        <w:t>SSB pattern 6 in FR2: SSB allocation for SSB SCS=240 kHz in 100 MHz</w:t>
      </w:r>
    </w:p>
    <w:p w14:paraId="7C9C8368" w14:textId="77777777" w:rsidR="001268B4" w:rsidRPr="00495D84" w:rsidRDefault="001268B4" w:rsidP="00E8727D">
      <w:pPr>
        <w:pStyle w:val="TH"/>
      </w:pPr>
      <w:r w:rsidRPr="00495D84">
        <w:t>Table A.3.10.2.6-1: SSB.6 FR2: SSB 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65"/>
        <w:gridCol w:w="2018"/>
        <w:gridCol w:w="1843"/>
      </w:tblGrid>
      <w:tr w:rsidR="001268B4" w:rsidRPr="00495D84" w14:paraId="7C9C836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60D0EEF" w:rsidR="001268B4" w:rsidRPr="00495D84" w:rsidRDefault="001268B4" w:rsidP="00E8727D">
            <w:pPr>
              <w:pStyle w:val="TAH"/>
            </w:pPr>
            <w:r w:rsidRPr="00495D84">
              <w:t>SSB</w:t>
            </w:r>
            <w:r w:rsidR="00B27C84">
              <w:t xml:space="preserve"> </w:t>
            </w:r>
            <w:r w:rsidRPr="00495D84">
              <w:t>Parameters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495D84" w:rsidRDefault="001268B4" w:rsidP="00E8727D">
            <w:pPr>
              <w:pStyle w:val="TAH"/>
            </w:pPr>
            <w:r w:rsidRPr="00495D84">
              <w:t>Values</w:t>
            </w:r>
          </w:p>
        </w:tc>
      </w:tr>
      <w:tr w:rsidR="00C4026A" w:rsidRPr="00495D84" w14:paraId="7C9C836E"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00F862C6" w:rsidR="00C4026A" w:rsidRPr="00495D84" w:rsidRDefault="00C4026A" w:rsidP="00E8727D">
            <w:pPr>
              <w:pStyle w:val="TAL"/>
            </w:pPr>
            <w:r w:rsidRPr="00495D84" w:rsidDel="00390D77">
              <w:t>Channel</w:t>
            </w:r>
            <w:r w:rsidR="00B27C84">
              <w:t xml:space="preserve"> </w:t>
            </w:r>
            <w:r w:rsidRPr="00495D84" w:rsidDel="00390D77">
              <w:t>bandwidth</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6D" w14:textId="0441E4BC" w:rsidR="00C4026A" w:rsidRPr="00495D84" w:rsidRDefault="00C4026A" w:rsidP="00E8727D">
            <w:pPr>
              <w:pStyle w:val="TAL"/>
            </w:pPr>
            <w:r w:rsidRPr="00495D84">
              <w:t>100</w:t>
            </w:r>
            <w:r w:rsidR="00B27C84">
              <w:t xml:space="preserve"> </w:t>
            </w:r>
            <w:r w:rsidRPr="00495D84">
              <w:t>MHz</w:t>
            </w:r>
          </w:p>
        </w:tc>
      </w:tr>
      <w:tr w:rsidR="00C4026A" w:rsidRPr="00495D84" w14:paraId="7C9C837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241C19DF" w:rsidR="00C4026A" w:rsidRPr="00495D84" w:rsidRDefault="00C4026A" w:rsidP="00E8727D">
            <w:pPr>
              <w:pStyle w:val="TAL"/>
            </w:pPr>
            <w:r w:rsidRPr="00495D84" w:rsidDel="00390D77">
              <w:t>SSB</w:t>
            </w:r>
            <w:r w:rsidR="00B27C84">
              <w:t xml:space="preserve"> </w:t>
            </w:r>
            <w:r w:rsidRPr="00495D84" w:rsidDel="00390D77">
              <w:t>SCS</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0" w14:textId="13464F2C" w:rsidR="00C4026A" w:rsidRPr="00495D84" w:rsidRDefault="00C4026A" w:rsidP="00E8727D">
            <w:pPr>
              <w:pStyle w:val="TAL"/>
            </w:pPr>
            <w:r w:rsidRPr="00495D84">
              <w:t>240</w:t>
            </w:r>
            <w:r w:rsidR="00B27C84">
              <w:t xml:space="preserve"> </w:t>
            </w:r>
            <w:r w:rsidRPr="00495D84">
              <w:t>kHz</w:t>
            </w:r>
          </w:p>
        </w:tc>
      </w:tr>
      <w:tr w:rsidR="00C4026A" w:rsidRPr="00495D84" w14:paraId="7C9C8374"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72A45A2B" w:rsidR="00C4026A" w:rsidRPr="00495D84" w:rsidRDefault="00C4026A" w:rsidP="00E8727D">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3" w14:textId="53B8A4D0" w:rsidR="00C4026A" w:rsidRPr="00495D84" w:rsidRDefault="00C4026A" w:rsidP="00E8727D">
            <w:pPr>
              <w:pStyle w:val="TAL"/>
            </w:pPr>
            <w:r w:rsidRPr="00495D84">
              <w:t>20</w:t>
            </w:r>
            <w:r w:rsidR="00B27C84">
              <w:t xml:space="preserve"> </w:t>
            </w:r>
            <w:r w:rsidRPr="00495D84">
              <w:t>ms</w:t>
            </w:r>
          </w:p>
        </w:tc>
      </w:tr>
      <w:tr w:rsidR="00C4026A" w:rsidRPr="00495D84" w14:paraId="7C9C8377"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195B10B9" w:rsidR="00C4026A" w:rsidRPr="00495D84" w:rsidRDefault="00C4026A" w:rsidP="00E8727D">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495D84" w:rsidRDefault="00C4026A" w:rsidP="00E8727D">
            <w:pPr>
              <w:pStyle w:val="TAL"/>
            </w:pPr>
            <w:r w:rsidRPr="00495D84">
              <w:t>2</w:t>
            </w:r>
          </w:p>
        </w:tc>
      </w:tr>
      <w:tr w:rsidR="00C4026A" w:rsidRPr="00495D84" w14:paraId="7C9C837B"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246E946C" w:rsidR="00C4026A" w:rsidRPr="00495D84" w:rsidRDefault="00C4026A" w:rsidP="00E8727D">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2018" w:type="dxa"/>
            <w:tcBorders>
              <w:top w:val="single" w:sz="4" w:space="0" w:color="auto"/>
              <w:left w:val="single" w:sz="4" w:space="0" w:color="auto"/>
              <w:bottom w:val="single" w:sz="4" w:space="0" w:color="auto"/>
              <w:right w:val="single" w:sz="4" w:space="0" w:color="auto"/>
            </w:tcBorders>
            <w:hideMark/>
          </w:tcPr>
          <w:p w14:paraId="7C9C8379" w14:textId="77777777" w:rsidR="00C4026A" w:rsidRPr="00495D84" w:rsidRDefault="00C4026A" w:rsidP="00E8727D">
            <w:pPr>
              <w:pStyle w:val="TAL"/>
            </w:pPr>
            <w:r w:rsidRPr="00495D84">
              <w:t>2</w:t>
            </w:r>
          </w:p>
        </w:tc>
        <w:tc>
          <w:tcPr>
            <w:tcW w:w="1843" w:type="dxa"/>
            <w:tcBorders>
              <w:top w:val="single" w:sz="4" w:space="0" w:color="auto"/>
              <w:left w:val="single" w:sz="4" w:space="0" w:color="auto"/>
              <w:bottom w:val="single" w:sz="4" w:space="0" w:color="auto"/>
              <w:right w:val="single" w:sz="4" w:space="0" w:color="auto"/>
            </w:tcBorders>
            <w:hideMark/>
          </w:tcPr>
          <w:p w14:paraId="7C9C837A" w14:textId="77777777" w:rsidR="00C4026A" w:rsidRPr="00495D84" w:rsidRDefault="00C4026A" w:rsidP="00E8727D">
            <w:pPr>
              <w:pStyle w:val="TAL"/>
            </w:pPr>
            <w:r w:rsidRPr="00495D84">
              <w:t>3</w:t>
            </w:r>
          </w:p>
        </w:tc>
      </w:tr>
      <w:tr w:rsidR="00C4026A" w:rsidRPr="00495D84" w14:paraId="7C9C837F"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0474D67F" w:rsidR="00C4026A" w:rsidRPr="00495D84" w:rsidRDefault="00C4026A" w:rsidP="00E8727D">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7D" w14:textId="77777777" w:rsidR="00C4026A" w:rsidRPr="00495D84" w:rsidRDefault="00C4026A" w:rsidP="00E8727D">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C9C837E" w14:textId="77777777" w:rsidR="00C4026A" w:rsidRPr="00495D84" w:rsidRDefault="00C4026A" w:rsidP="00E8727D">
            <w:pPr>
              <w:pStyle w:val="TAL"/>
            </w:pPr>
            <w:r w:rsidRPr="00495D84">
              <w:t>6-9</w:t>
            </w:r>
          </w:p>
        </w:tc>
      </w:tr>
      <w:tr w:rsidR="00C4026A" w:rsidRPr="00495D84" w14:paraId="7C9C8383"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613D2F94" w:rsidR="00C4026A" w:rsidRPr="00495D84" w:rsidRDefault="00C4026A" w:rsidP="00E8727D">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18" w:type="dxa"/>
            <w:tcBorders>
              <w:top w:val="single" w:sz="4" w:space="0" w:color="auto"/>
              <w:left w:val="single" w:sz="4" w:space="0" w:color="auto"/>
              <w:bottom w:val="single" w:sz="4" w:space="0" w:color="auto"/>
              <w:right w:val="single" w:sz="4" w:space="0" w:color="auto"/>
            </w:tcBorders>
            <w:hideMark/>
          </w:tcPr>
          <w:p w14:paraId="7C9C8381" w14:textId="77777777" w:rsidR="00C4026A" w:rsidRPr="00495D84" w:rsidRDefault="00C4026A" w:rsidP="00E8727D">
            <w:pPr>
              <w:pStyle w:val="TAL"/>
            </w:pPr>
            <w:r w:rsidRPr="00495D84">
              <w:t>1</w:t>
            </w:r>
          </w:p>
        </w:tc>
        <w:tc>
          <w:tcPr>
            <w:tcW w:w="1843" w:type="dxa"/>
            <w:tcBorders>
              <w:top w:val="single" w:sz="4" w:space="0" w:color="auto"/>
              <w:left w:val="single" w:sz="4" w:space="0" w:color="auto"/>
              <w:bottom w:val="single" w:sz="4" w:space="0" w:color="auto"/>
              <w:right w:val="single" w:sz="4" w:space="0" w:color="auto"/>
            </w:tcBorders>
            <w:hideMark/>
          </w:tcPr>
          <w:p w14:paraId="7C9C8382" w14:textId="77777777" w:rsidR="00C4026A" w:rsidRPr="00495D84" w:rsidRDefault="00C4026A" w:rsidP="00E8727D">
            <w:pPr>
              <w:pStyle w:val="TAL"/>
            </w:pPr>
            <w:r w:rsidRPr="00495D84">
              <w:t>1</w:t>
            </w:r>
          </w:p>
        </w:tc>
      </w:tr>
      <w:tr w:rsidR="00E97A0A" w:rsidRPr="00495D84" w14:paraId="63DE5331"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5F319B22" w:rsidR="00E97A0A" w:rsidRPr="00495D84" w:rsidRDefault="00E97A0A" w:rsidP="00E8727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61" w:type="dxa"/>
            <w:gridSpan w:val="2"/>
            <w:tcBorders>
              <w:top w:val="single" w:sz="4" w:space="0" w:color="auto"/>
              <w:left w:val="single" w:sz="4" w:space="0" w:color="auto"/>
              <w:bottom w:val="single" w:sz="4" w:space="0" w:color="auto"/>
              <w:right w:val="single" w:sz="4" w:space="0" w:color="auto"/>
            </w:tcBorders>
          </w:tcPr>
          <w:p w14:paraId="1CB19643" w14:textId="362B03FF" w:rsidR="00E97A0A" w:rsidRPr="00495D84" w:rsidRDefault="00E97A0A" w:rsidP="00E8727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86" w14:textId="77777777" w:rsidTr="00E94096">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2E7BFD4C" w:rsidR="001268B4" w:rsidRPr="00495D84" w:rsidRDefault="00F84F52" w:rsidP="00E8727D">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861" w:type="dxa"/>
            <w:gridSpan w:val="2"/>
            <w:tcBorders>
              <w:top w:val="single" w:sz="4" w:space="0" w:color="auto"/>
              <w:left w:val="single" w:sz="4" w:space="0" w:color="auto"/>
              <w:bottom w:val="single" w:sz="4" w:space="0" w:color="auto"/>
              <w:right w:val="single" w:sz="4" w:space="0" w:color="auto"/>
            </w:tcBorders>
            <w:hideMark/>
          </w:tcPr>
          <w:p w14:paraId="7C9C8385" w14:textId="7EE16E07" w:rsidR="001268B4" w:rsidRPr="00495D84" w:rsidRDefault="00CA5A9E" w:rsidP="00E8727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88" w14:textId="77777777" w:rsidTr="00E94096">
        <w:trPr>
          <w:jc w:val="center"/>
        </w:trPr>
        <w:tc>
          <w:tcPr>
            <w:tcW w:w="8926" w:type="dxa"/>
            <w:gridSpan w:val="3"/>
            <w:tcBorders>
              <w:top w:val="single" w:sz="4" w:space="0" w:color="auto"/>
              <w:left w:val="single" w:sz="4" w:space="0" w:color="auto"/>
              <w:bottom w:val="single" w:sz="4" w:space="0" w:color="auto"/>
              <w:right w:val="single" w:sz="4" w:space="0" w:color="auto"/>
            </w:tcBorders>
            <w:hideMark/>
          </w:tcPr>
          <w:p w14:paraId="4DBEB05C" w14:textId="4F2766B2" w:rsidR="005B5446" w:rsidRPr="00495D84" w:rsidRDefault="00E94096" w:rsidP="00E8727D">
            <w:pPr>
              <w:pStyle w:val="TAN"/>
            </w:pPr>
            <w:r>
              <w:t xml:space="preserve">NOTE </w:t>
            </w:r>
            <w:r w:rsidRPr="00495D84">
              <w:t>1</w:t>
            </w:r>
            <w:r>
              <w:t>:</w:t>
            </w:r>
            <w:r w:rsidR="001268B4" w:rsidRPr="00495D84">
              <w:rPr>
                <w:sz w:val="24"/>
              </w:rPr>
              <w:tab/>
            </w:r>
            <w:r w:rsidR="00F84F52" w:rsidRPr="00AC2779">
              <w:t>P</w:t>
            </w:r>
            <w:r w:rsidR="001268B4" w:rsidRPr="00F84F52">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87" w14:textId="5652604C" w:rsidR="001268B4" w:rsidRPr="00495D84" w:rsidRDefault="00E94096" w:rsidP="00E8727D">
            <w:pPr>
              <w:pStyle w:val="TAN"/>
            </w:pPr>
            <w:r>
              <w:t xml:space="preserve">NOTE </w:t>
            </w:r>
            <w:r w:rsidRPr="00495D84">
              <w:t>2</w:t>
            </w:r>
            <w:r>
              <w:t>:</w:t>
            </w:r>
            <w:r w:rsidR="005B5446" w:rsidRPr="00495D84">
              <w:tab/>
              <w:t>These</w:t>
            </w:r>
            <w:r w:rsidR="00B27C84">
              <w:t xml:space="preserve"> </w:t>
            </w:r>
            <w:r w:rsidR="005B5446" w:rsidRPr="00495D84">
              <w:t>values</w:t>
            </w:r>
            <w:r w:rsidR="00B27C84">
              <w:t xml:space="preserve"> </w:t>
            </w:r>
            <w:r w:rsidR="005B5446" w:rsidRPr="00495D84">
              <w:t>have</w:t>
            </w:r>
            <w:r w:rsidR="00B27C84">
              <w:t xml:space="preserve"> </w:t>
            </w:r>
            <w:r w:rsidR="005B5446" w:rsidRPr="00495D84">
              <w:t>been</w:t>
            </w:r>
            <w:r w:rsidR="00B27C84">
              <w:t xml:space="preserve"> </w:t>
            </w:r>
            <w:r w:rsidR="005B5446" w:rsidRPr="00495D84">
              <w:t>derived</w:t>
            </w:r>
            <w:r w:rsidR="00B27C84">
              <w:t xml:space="preserve"> </w:t>
            </w:r>
            <w:r w:rsidR="005B5446" w:rsidRPr="00495D84">
              <w:t>from</w:t>
            </w:r>
            <w:r w:rsidR="00B27C84">
              <w:t xml:space="preserve"> </w:t>
            </w:r>
            <w:r w:rsidR="005B5446" w:rsidRPr="00495D84">
              <w:t>other</w:t>
            </w:r>
            <w:r w:rsidR="00B27C84">
              <w:t xml:space="preserve"> </w:t>
            </w:r>
            <w:r w:rsidR="005B5446" w:rsidRPr="00495D84">
              <w:t>parameters</w:t>
            </w:r>
            <w:r w:rsidR="00B27C84">
              <w:t xml:space="preserve"> </w:t>
            </w:r>
            <w:r w:rsidR="005B5446" w:rsidRPr="00495D84">
              <w:t>for</w:t>
            </w:r>
            <w:r w:rsidR="00B27C84">
              <w:t xml:space="preserve"> </w:t>
            </w:r>
            <w:r w:rsidR="005B5446" w:rsidRPr="00495D84">
              <w:t>information</w:t>
            </w:r>
            <w:r w:rsidR="00B27C84">
              <w:t xml:space="preserve"> </w:t>
            </w:r>
            <w:r w:rsidR="005B5446" w:rsidRPr="00495D84">
              <w:t>purposes</w:t>
            </w:r>
            <w:r w:rsidR="00B27C84">
              <w:t xml:space="preserve"> </w:t>
            </w:r>
            <w:r w:rsidR="005B5446" w:rsidRPr="00495D84">
              <w:t>(as</w:t>
            </w:r>
            <w:r w:rsidR="00B27C84">
              <w:t xml:space="preserve"> </w:t>
            </w:r>
            <w:r w:rsidR="005B5446" w:rsidRPr="00495D84">
              <w:t>per</w:t>
            </w:r>
            <w:r w:rsidR="00B27C84">
              <w:t xml:space="preserve"> </w:t>
            </w:r>
            <w:r w:rsidR="005B5446" w:rsidRPr="00495D84">
              <w:t>TS</w:t>
            </w:r>
            <w:r w:rsidR="00B27C84">
              <w:t xml:space="preserve"> </w:t>
            </w:r>
            <w:r w:rsidR="005B5446" w:rsidRPr="00495D84">
              <w:t>38.213</w:t>
            </w:r>
            <w:r w:rsidR="00B27C84">
              <w:t xml:space="preserve"> </w:t>
            </w:r>
            <w:r w:rsidR="005B5446" w:rsidRPr="00495D84">
              <w:t>[3]).</w:t>
            </w:r>
            <w:r w:rsidR="00B27C84">
              <w:t xml:space="preserve"> </w:t>
            </w:r>
            <w:r w:rsidR="005B5446" w:rsidRPr="00495D84">
              <w:t>They</w:t>
            </w:r>
            <w:r w:rsidR="00B27C84">
              <w:t xml:space="preserve"> </w:t>
            </w:r>
            <w:r w:rsidR="005B5446" w:rsidRPr="00495D84">
              <w:t>are</w:t>
            </w:r>
            <w:r w:rsidR="00B27C84">
              <w:t xml:space="preserve"> </w:t>
            </w:r>
            <w:r w:rsidR="005B5446" w:rsidRPr="00495D84">
              <w:t>not</w:t>
            </w:r>
            <w:r w:rsidR="00B27C84">
              <w:t xml:space="preserve"> </w:t>
            </w:r>
            <w:r w:rsidR="005B5446" w:rsidRPr="00495D84">
              <w:t>settable</w:t>
            </w:r>
            <w:r w:rsidR="00B27C84">
              <w:t xml:space="preserve"> </w:t>
            </w:r>
            <w:r w:rsidR="005B5446" w:rsidRPr="00495D84">
              <w:t>parameters</w:t>
            </w:r>
            <w:r w:rsidR="00B27C84">
              <w:t xml:space="preserve"> </w:t>
            </w:r>
            <w:r w:rsidR="005B5446" w:rsidRPr="00495D84">
              <w:t>themselves.</w:t>
            </w:r>
          </w:p>
        </w:tc>
      </w:tr>
    </w:tbl>
    <w:p w14:paraId="7C9C8389" w14:textId="77777777" w:rsidR="001268B4" w:rsidRPr="00495D84" w:rsidRDefault="001268B4" w:rsidP="001268B4">
      <w:pPr>
        <w:rPr>
          <w:rFonts w:eastAsia="MS Mincho"/>
        </w:rPr>
      </w:pPr>
    </w:p>
    <w:p w14:paraId="7C9C838A" w14:textId="77777777" w:rsidR="001268B4" w:rsidRPr="00495D84" w:rsidRDefault="001268B4" w:rsidP="00464F57">
      <w:pPr>
        <w:pStyle w:val="Heading4"/>
      </w:pPr>
      <w:r w:rsidRPr="00495D84">
        <w:t>A.3.10.2.7</w:t>
      </w:r>
      <w:r w:rsidRPr="00495D84">
        <w:tab/>
        <w:t>SSB pattern 7 in FR2: SSB allocation for SSB SCS=120 kHz in 100 MHz</w:t>
      </w:r>
    </w:p>
    <w:p w14:paraId="7C9C838B" w14:textId="77777777" w:rsidR="001268B4" w:rsidRPr="00495D84" w:rsidRDefault="001268B4" w:rsidP="0094339A">
      <w:pPr>
        <w:pStyle w:val="TH"/>
      </w:pPr>
      <w:r w:rsidRPr="00495D84">
        <w:t>Table A.3.10.2.7-1: SSB.7 FR2: SSB 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3293"/>
      </w:tblGrid>
      <w:tr w:rsidR="001268B4" w:rsidRPr="00495D84" w14:paraId="7C9C838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C" w14:textId="020F2EE7" w:rsidR="001268B4" w:rsidRPr="00495D84" w:rsidRDefault="001268B4" w:rsidP="0094339A">
            <w:pPr>
              <w:pStyle w:val="TAH"/>
            </w:pPr>
            <w:r w:rsidRPr="00495D84">
              <w:t>SSB</w:t>
            </w:r>
            <w:r w:rsidR="00B27C84">
              <w:t xml:space="preserve"> </w:t>
            </w:r>
            <w:r w:rsidRPr="00495D84">
              <w:t>Parameters</w:t>
            </w:r>
          </w:p>
        </w:tc>
        <w:tc>
          <w:tcPr>
            <w:tcW w:w="3293" w:type="dxa"/>
            <w:tcBorders>
              <w:top w:val="single" w:sz="4" w:space="0" w:color="auto"/>
              <w:left w:val="single" w:sz="4" w:space="0" w:color="auto"/>
              <w:bottom w:val="single" w:sz="4" w:space="0" w:color="auto"/>
              <w:right w:val="single" w:sz="4" w:space="0" w:color="auto"/>
            </w:tcBorders>
            <w:hideMark/>
          </w:tcPr>
          <w:p w14:paraId="7C9C838D" w14:textId="77777777" w:rsidR="001268B4" w:rsidRPr="00495D84" w:rsidRDefault="001268B4" w:rsidP="0094339A">
            <w:pPr>
              <w:pStyle w:val="TAH"/>
            </w:pPr>
            <w:r w:rsidRPr="00495D84">
              <w:t>Values</w:t>
            </w:r>
          </w:p>
        </w:tc>
      </w:tr>
      <w:tr w:rsidR="00E2285F" w:rsidRPr="00495D84" w14:paraId="7C9C8391"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8F" w14:textId="24AF70D4" w:rsidR="00E2285F" w:rsidRPr="00495D84" w:rsidRDefault="00E2285F" w:rsidP="004F1DC1">
            <w:pPr>
              <w:pStyle w:val="TAL"/>
            </w:pPr>
            <w:r w:rsidRPr="00495D84" w:rsidDel="00390D77">
              <w:t>Channel</w:t>
            </w:r>
            <w:r w:rsidR="00B27C84">
              <w:t xml:space="preserve"> </w:t>
            </w:r>
            <w:r w:rsidRPr="00495D84" w:rsidDel="00390D77">
              <w:t>bandwidth</w:t>
            </w:r>
          </w:p>
        </w:tc>
        <w:tc>
          <w:tcPr>
            <w:tcW w:w="3293" w:type="dxa"/>
            <w:tcBorders>
              <w:top w:val="single" w:sz="4" w:space="0" w:color="auto"/>
              <w:left w:val="single" w:sz="4" w:space="0" w:color="auto"/>
              <w:bottom w:val="single" w:sz="4" w:space="0" w:color="auto"/>
              <w:right w:val="single" w:sz="4" w:space="0" w:color="auto"/>
            </w:tcBorders>
            <w:hideMark/>
          </w:tcPr>
          <w:p w14:paraId="7C9C8390" w14:textId="780A757E" w:rsidR="00E2285F" w:rsidRPr="00495D84" w:rsidRDefault="00E2285F" w:rsidP="004F1DC1">
            <w:pPr>
              <w:pStyle w:val="TAL"/>
            </w:pPr>
            <w:r w:rsidRPr="00495D84">
              <w:t>100</w:t>
            </w:r>
            <w:r w:rsidR="00B27C84">
              <w:t xml:space="preserve"> </w:t>
            </w:r>
            <w:r w:rsidRPr="00495D84">
              <w:t>MHz</w:t>
            </w:r>
          </w:p>
        </w:tc>
      </w:tr>
      <w:tr w:rsidR="00E2285F" w:rsidRPr="00495D84" w14:paraId="7C9C839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2" w14:textId="7508DF76" w:rsidR="00E2285F" w:rsidRPr="00495D84" w:rsidRDefault="00E2285F" w:rsidP="004F1DC1">
            <w:pPr>
              <w:pStyle w:val="TAL"/>
            </w:pPr>
            <w:r w:rsidRPr="00495D84" w:rsidDel="00390D77">
              <w:t>SSB</w:t>
            </w:r>
            <w:r w:rsidR="00B27C84">
              <w:t xml:space="preserve"> </w:t>
            </w:r>
            <w:r w:rsidRPr="00495D84" w:rsidDel="00390D77">
              <w:t>SCS</w:t>
            </w:r>
          </w:p>
        </w:tc>
        <w:tc>
          <w:tcPr>
            <w:tcW w:w="3293" w:type="dxa"/>
            <w:tcBorders>
              <w:top w:val="single" w:sz="4" w:space="0" w:color="auto"/>
              <w:left w:val="single" w:sz="4" w:space="0" w:color="auto"/>
              <w:bottom w:val="single" w:sz="4" w:space="0" w:color="auto"/>
              <w:right w:val="single" w:sz="4" w:space="0" w:color="auto"/>
            </w:tcBorders>
            <w:hideMark/>
          </w:tcPr>
          <w:p w14:paraId="7C9C8393" w14:textId="52706964" w:rsidR="00E2285F" w:rsidRPr="00495D84" w:rsidRDefault="00E2285F" w:rsidP="004F1DC1">
            <w:pPr>
              <w:pStyle w:val="TAL"/>
            </w:pPr>
            <w:r w:rsidRPr="00495D84">
              <w:t>120</w:t>
            </w:r>
            <w:r w:rsidR="00B27C84">
              <w:t xml:space="preserve"> </w:t>
            </w:r>
            <w:r w:rsidRPr="00495D84">
              <w:t>kHz</w:t>
            </w:r>
          </w:p>
        </w:tc>
      </w:tr>
      <w:tr w:rsidR="00E2285F" w:rsidRPr="00495D84" w14:paraId="7C9C839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5" w14:textId="04B0672B" w:rsidR="00E2285F" w:rsidRPr="00495D84" w:rsidRDefault="00E2285F" w:rsidP="004F1DC1">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tcBorders>
              <w:top w:val="single" w:sz="4" w:space="0" w:color="auto"/>
              <w:left w:val="single" w:sz="4" w:space="0" w:color="auto"/>
              <w:bottom w:val="single" w:sz="4" w:space="0" w:color="auto"/>
              <w:right w:val="single" w:sz="4" w:space="0" w:color="auto"/>
            </w:tcBorders>
            <w:hideMark/>
          </w:tcPr>
          <w:p w14:paraId="7C9C8396" w14:textId="0AFAED2C" w:rsidR="00E2285F" w:rsidRPr="00495D84" w:rsidRDefault="00E2285F" w:rsidP="004F1DC1">
            <w:pPr>
              <w:pStyle w:val="TAL"/>
            </w:pPr>
            <w:r w:rsidRPr="00495D84">
              <w:t>20</w:t>
            </w:r>
            <w:r w:rsidR="00B27C84">
              <w:t xml:space="preserve"> </w:t>
            </w:r>
            <w:r w:rsidRPr="00495D84">
              <w:t>ms</w:t>
            </w:r>
          </w:p>
        </w:tc>
      </w:tr>
      <w:tr w:rsidR="00E2285F" w:rsidRPr="00495D84" w14:paraId="7C9C839A"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8" w14:textId="5EA76356" w:rsidR="00E2285F" w:rsidRPr="00495D84" w:rsidRDefault="00E2285F" w:rsidP="004F1DC1">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293" w:type="dxa"/>
            <w:tcBorders>
              <w:top w:val="single" w:sz="4" w:space="0" w:color="auto"/>
              <w:left w:val="single" w:sz="4" w:space="0" w:color="auto"/>
              <w:bottom w:val="single" w:sz="4" w:space="0" w:color="auto"/>
              <w:right w:val="single" w:sz="4" w:space="0" w:color="auto"/>
            </w:tcBorders>
            <w:hideMark/>
          </w:tcPr>
          <w:p w14:paraId="7C9C8399" w14:textId="77777777" w:rsidR="00E2285F" w:rsidRPr="00495D84" w:rsidRDefault="00E2285F" w:rsidP="004F1DC1">
            <w:pPr>
              <w:pStyle w:val="TAL"/>
            </w:pPr>
            <w:r w:rsidRPr="00495D84">
              <w:t>1</w:t>
            </w:r>
          </w:p>
        </w:tc>
      </w:tr>
      <w:tr w:rsidR="00E2285F" w:rsidRPr="00495D84" w14:paraId="7C9C839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B" w14:textId="56C0A74A" w:rsidR="00E2285F" w:rsidRPr="00495D84" w:rsidRDefault="00E2285F" w:rsidP="004F1DC1">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293" w:type="dxa"/>
            <w:tcBorders>
              <w:top w:val="single" w:sz="4" w:space="0" w:color="auto"/>
              <w:left w:val="single" w:sz="4" w:space="0" w:color="auto"/>
              <w:bottom w:val="single" w:sz="4" w:space="0" w:color="auto"/>
              <w:right w:val="single" w:sz="4" w:space="0" w:color="auto"/>
            </w:tcBorders>
            <w:hideMark/>
          </w:tcPr>
          <w:p w14:paraId="7C9C839C" w14:textId="77777777" w:rsidR="00E2285F" w:rsidRPr="00495D84" w:rsidRDefault="00E2285F" w:rsidP="004F1DC1">
            <w:pPr>
              <w:pStyle w:val="TAL"/>
            </w:pPr>
            <w:r w:rsidRPr="00495D84">
              <w:t>1</w:t>
            </w:r>
          </w:p>
        </w:tc>
      </w:tr>
      <w:tr w:rsidR="00E2285F" w:rsidRPr="00495D84" w14:paraId="7C9C83A0"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9E" w14:textId="6560EE30" w:rsidR="00E2285F" w:rsidRPr="00495D84" w:rsidRDefault="00E2285F" w:rsidP="004F1DC1">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9F" w14:textId="77777777" w:rsidR="00E2285F" w:rsidRPr="00495D84" w:rsidRDefault="00E2285F" w:rsidP="004F1DC1">
            <w:pPr>
              <w:pStyle w:val="TAL"/>
            </w:pPr>
            <w:r w:rsidRPr="00495D84">
              <w:t>8-11</w:t>
            </w:r>
          </w:p>
        </w:tc>
      </w:tr>
      <w:tr w:rsidR="00E2285F" w:rsidRPr="00495D84" w14:paraId="7C9C83A3"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1" w14:textId="6619AC0E" w:rsidR="00E2285F" w:rsidRPr="00495D84" w:rsidRDefault="00E2285F" w:rsidP="004F1DC1">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293" w:type="dxa"/>
            <w:tcBorders>
              <w:top w:val="single" w:sz="4" w:space="0" w:color="auto"/>
              <w:left w:val="single" w:sz="4" w:space="0" w:color="auto"/>
              <w:bottom w:val="single" w:sz="4" w:space="0" w:color="auto"/>
              <w:right w:val="single" w:sz="4" w:space="0" w:color="auto"/>
            </w:tcBorders>
            <w:hideMark/>
          </w:tcPr>
          <w:p w14:paraId="7C9C83A2" w14:textId="77777777" w:rsidR="00E2285F" w:rsidRPr="00495D84" w:rsidRDefault="00E2285F" w:rsidP="004F1DC1">
            <w:pPr>
              <w:pStyle w:val="TAL"/>
            </w:pPr>
            <w:r w:rsidRPr="00495D84">
              <w:t>0</w:t>
            </w:r>
          </w:p>
        </w:tc>
      </w:tr>
      <w:tr w:rsidR="00B10DAF" w:rsidRPr="00495D84" w14:paraId="1BEE9D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8F65798" w14:textId="58255107" w:rsidR="00B10DAF" w:rsidRPr="00495D84" w:rsidRDefault="00B10DAF" w:rsidP="004F1DC1">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tcBorders>
              <w:top w:val="single" w:sz="4" w:space="0" w:color="auto"/>
              <w:left w:val="single" w:sz="4" w:space="0" w:color="auto"/>
              <w:bottom w:val="single" w:sz="4" w:space="0" w:color="auto"/>
              <w:right w:val="single" w:sz="4" w:space="0" w:color="auto"/>
            </w:tcBorders>
          </w:tcPr>
          <w:p w14:paraId="3D8B1698" w14:textId="0A11888E" w:rsidR="00B10DAF" w:rsidRPr="00495D84" w:rsidRDefault="00B10DAF" w:rsidP="004F1DC1">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A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C9C83A4" w14:textId="56E65418" w:rsidR="001268B4" w:rsidRPr="00495D84" w:rsidRDefault="008F3004" w:rsidP="004F1DC1">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293" w:type="dxa"/>
            <w:tcBorders>
              <w:top w:val="single" w:sz="4" w:space="0" w:color="auto"/>
              <w:left w:val="single" w:sz="4" w:space="0" w:color="auto"/>
              <w:bottom w:val="single" w:sz="4" w:space="0" w:color="auto"/>
              <w:right w:val="single" w:sz="4" w:space="0" w:color="auto"/>
            </w:tcBorders>
            <w:hideMark/>
          </w:tcPr>
          <w:p w14:paraId="7C9C83A5" w14:textId="7E5AE663" w:rsidR="001268B4" w:rsidRPr="00495D84" w:rsidRDefault="001268B4" w:rsidP="004F1DC1">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1268B4" w:rsidRPr="00495D84" w14:paraId="7C9C83A8"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4F4F57BB" w:rsidR="004F1DC1" w:rsidRPr="00495D84" w:rsidRDefault="00E94096" w:rsidP="004F1DC1">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A7" w14:textId="137E8512" w:rsidR="001268B4" w:rsidRPr="00495D84" w:rsidRDefault="00E94096" w:rsidP="004F1DC1">
            <w:pPr>
              <w:pStyle w:val="TAN"/>
            </w:pPr>
            <w:r>
              <w:t xml:space="preserve">NOTE </w:t>
            </w:r>
            <w:r w:rsidRPr="00495D84">
              <w:t>2</w:t>
            </w:r>
            <w:r>
              <w:t>:</w:t>
            </w:r>
            <w:r w:rsidR="004F1DC1" w:rsidRPr="00495D84">
              <w:tab/>
              <w:t>These</w:t>
            </w:r>
            <w:r w:rsidR="00B27C84">
              <w:t xml:space="preserve"> </w:t>
            </w:r>
            <w:r w:rsidR="004F1DC1" w:rsidRPr="00495D84">
              <w:t>values</w:t>
            </w:r>
            <w:r w:rsidR="00B27C84">
              <w:t xml:space="preserve"> </w:t>
            </w:r>
            <w:r w:rsidR="004F1DC1" w:rsidRPr="00495D84">
              <w:t>have</w:t>
            </w:r>
            <w:r w:rsidR="00B27C84">
              <w:t xml:space="preserve"> </w:t>
            </w:r>
            <w:r w:rsidR="004F1DC1" w:rsidRPr="00495D84">
              <w:t>been</w:t>
            </w:r>
            <w:r w:rsidR="00B27C84">
              <w:t xml:space="preserve"> </w:t>
            </w:r>
            <w:r w:rsidR="004F1DC1" w:rsidRPr="00495D84">
              <w:t>derived</w:t>
            </w:r>
            <w:r w:rsidR="00B27C84">
              <w:t xml:space="preserve"> </w:t>
            </w:r>
            <w:r w:rsidR="004F1DC1" w:rsidRPr="00495D84">
              <w:t>from</w:t>
            </w:r>
            <w:r w:rsidR="00B27C84">
              <w:t xml:space="preserve"> </w:t>
            </w:r>
            <w:r w:rsidR="004F1DC1" w:rsidRPr="00495D84">
              <w:t>other</w:t>
            </w:r>
            <w:r w:rsidR="00B27C84">
              <w:t xml:space="preserve"> </w:t>
            </w:r>
            <w:r w:rsidR="004F1DC1" w:rsidRPr="00495D84">
              <w:t>parameters</w:t>
            </w:r>
            <w:r w:rsidR="00B27C84">
              <w:t xml:space="preserve"> </w:t>
            </w:r>
            <w:r w:rsidR="004F1DC1" w:rsidRPr="00495D84">
              <w:t>for</w:t>
            </w:r>
            <w:r w:rsidR="00B27C84">
              <w:t xml:space="preserve"> </w:t>
            </w:r>
            <w:r w:rsidR="004F1DC1" w:rsidRPr="00495D84">
              <w:t>information</w:t>
            </w:r>
            <w:r w:rsidR="00B27C84">
              <w:t xml:space="preserve"> </w:t>
            </w:r>
            <w:r w:rsidR="004F1DC1" w:rsidRPr="00495D84">
              <w:t>purposes</w:t>
            </w:r>
            <w:r w:rsidR="00B27C84">
              <w:t xml:space="preserve"> </w:t>
            </w:r>
            <w:r w:rsidR="004F1DC1" w:rsidRPr="00495D84">
              <w:t>(as</w:t>
            </w:r>
            <w:r w:rsidR="00B27C84">
              <w:t xml:space="preserve"> </w:t>
            </w:r>
            <w:r w:rsidR="004F1DC1" w:rsidRPr="00495D84">
              <w:t>per</w:t>
            </w:r>
            <w:r w:rsidR="00B27C84">
              <w:t xml:space="preserve"> </w:t>
            </w:r>
            <w:r w:rsidR="004F1DC1" w:rsidRPr="00495D84">
              <w:t>TS</w:t>
            </w:r>
            <w:r w:rsidR="00B27C84">
              <w:t xml:space="preserve"> </w:t>
            </w:r>
            <w:r w:rsidR="004F1DC1" w:rsidRPr="00495D84">
              <w:t>38.213</w:t>
            </w:r>
            <w:r w:rsidR="00B27C84">
              <w:t xml:space="preserve"> </w:t>
            </w:r>
            <w:r w:rsidR="004F1DC1" w:rsidRPr="00495D84">
              <w:t>[3]).</w:t>
            </w:r>
            <w:r w:rsidR="00B27C84">
              <w:t xml:space="preserve"> </w:t>
            </w:r>
            <w:r w:rsidR="004F1DC1" w:rsidRPr="00495D84">
              <w:t>They</w:t>
            </w:r>
            <w:r w:rsidR="00B27C84">
              <w:t xml:space="preserve"> </w:t>
            </w:r>
            <w:r w:rsidR="004F1DC1" w:rsidRPr="00495D84">
              <w:t>are</w:t>
            </w:r>
            <w:r w:rsidR="00B27C84">
              <w:t xml:space="preserve"> </w:t>
            </w:r>
            <w:r w:rsidR="004F1DC1" w:rsidRPr="00495D84">
              <w:t>not</w:t>
            </w:r>
            <w:r w:rsidR="00B27C84">
              <w:t xml:space="preserve"> </w:t>
            </w:r>
            <w:r w:rsidR="004F1DC1" w:rsidRPr="00495D84">
              <w:t>settable</w:t>
            </w:r>
            <w:r w:rsidR="00B27C84">
              <w:t xml:space="preserve"> </w:t>
            </w:r>
            <w:r w:rsidR="004F1DC1" w:rsidRPr="00495D84">
              <w:t>parameters</w:t>
            </w:r>
            <w:r w:rsidR="00B27C84">
              <w:t xml:space="preserve"> </w:t>
            </w:r>
            <w:r w:rsidR="004F1DC1" w:rsidRPr="00495D84">
              <w:t>themselves.</w:t>
            </w:r>
          </w:p>
        </w:tc>
      </w:tr>
    </w:tbl>
    <w:p w14:paraId="7C9C83A9" w14:textId="77777777" w:rsidR="001268B4" w:rsidRPr="00495D84" w:rsidRDefault="001268B4" w:rsidP="001268B4">
      <w:pPr>
        <w:rPr>
          <w:rFonts w:eastAsia="MS Mincho"/>
        </w:rPr>
      </w:pPr>
    </w:p>
    <w:p w14:paraId="7C9C83AA" w14:textId="77777777" w:rsidR="001268B4" w:rsidRPr="00495D84" w:rsidRDefault="001268B4" w:rsidP="00464F57">
      <w:pPr>
        <w:pStyle w:val="Heading4"/>
      </w:pPr>
      <w:r w:rsidRPr="00495D84">
        <w:t>A.3.10.2.8</w:t>
      </w:r>
      <w:r w:rsidRPr="00495D84">
        <w:tab/>
        <w:t>SSB pattern 8 in FR2: SSB allocation for SSB SCS=240 kHz in 100 MHz</w:t>
      </w:r>
    </w:p>
    <w:p w14:paraId="7C9C83AB" w14:textId="77777777" w:rsidR="001268B4" w:rsidRPr="00495D84" w:rsidRDefault="001268B4" w:rsidP="0094339A">
      <w:pPr>
        <w:pStyle w:val="TH"/>
      </w:pPr>
      <w:r w:rsidRPr="00495D84">
        <w:t>Table A.3.10.2.8-1: SSB.8 FR2: SSB 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701"/>
        <w:gridCol w:w="1769"/>
      </w:tblGrid>
      <w:tr w:rsidR="001268B4" w:rsidRPr="00495D84" w14:paraId="7C9C83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C" w14:textId="20C3BC5F" w:rsidR="001268B4" w:rsidRPr="00495D84" w:rsidRDefault="001268B4" w:rsidP="0094339A">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495D84" w:rsidRDefault="001268B4" w:rsidP="0094339A">
            <w:pPr>
              <w:pStyle w:val="TAH"/>
            </w:pPr>
            <w:r w:rsidRPr="00495D84">
              <w:t>Values</w:t>
            </w:r>
          </w:p>
        </w:tc>
      </w:tr>
      <w:tr w:rsidR="0044049F" w:rsidRPr="00495D84" w14:paraId="7C9C83B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AF" w14:textId="7770D6B8" w:rsidR="0044049F" w:rsidRPr="00495D84" w:rsidRDefault="0044049F" w:rsidP="0044049F">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0" w14:textId="3DB2B100" w:rsidR="0044049F" w:rsidRPr="00495D84" w:rsidRDefault="0044049F" w:rsidP="0044049F">
            <w:pPr>
              <w:pStyle w:val="TAL"/>
            </w:pPr>
            <w:r w:rsidRPr="00495D84">
              <w:t>100</w:t>
            </w:r>
            <w:r w:rsidR="00B27C84">
              <w:t xml:space="preserve"> </w:t>
            </w:r>
            <w:r w:rsidRPr="00495D84">
              <w:t>MHz</w:t>
            </w:r>
          </w:p>
        </w:tc>
      </w:tr>
      <w:tr w:rsidR="0044049F" w:rsidRPr="00495D84" w14:paraId="7C9C83B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2" w14:textId="4518EB7E" w:rsidR="0044049F" w:rsidRPr="00495D84" w:rsidRDefault="0044049F" w:rsidP="0044049F">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3" w14:textId="253DB910" w:rsidR="0044049F" w:rsidRPr="00495D84" w:rsidRDefault="0044049F" w:rsidP="0044049F">
            <w:pPr>
              <w:pStyle w:val="TAL"/>
            </w:pPr>
            <w:r w:rsidRPr="00495D84">
              <w:t>240</w:t>
            </w:r>
            <w:r w:rsidR="00B27C84">
              <w:t xml:space="preserve"> </w:t>
            </w:r>
            <w:r w:rsidRPr="00495D84">
              <w:t>kHz</w:t>
            </w:r>
          </w:p>
        </w:tc>
      </w:tr>
      <w:tr w:rsidR="0044049F" w:rsidRPr="00495D84" w14:paraId="7C9C83B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5" w14:textId="5A41E1BC" w:rsidR="0044049F" w:rsidRPr="00495D84" w:rsidRDefault="0044049F" w:rsidP="0044049F">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6" w14:textId="7417D4D1" w:rsidR="0044049F" w:rsidRPr="00495D84" w:rsidRDefault="0044049F" w:rsidP="0044049F">
            <w:pPr>
              <w:pStyle w:val="TAL"/>
            </w:pPr>
            <w:r w:rsidRPr="00495D84">
              <w:t>20</w:t>
            </w:r>
            <w:r w:rsidR="00B27C84">
              <w:t xml:space="preserve"> </w:t>
            </w:r>
            <w:r w:rsidRPr="00495D84">
              <w:t>ms</w:t>
            </w:r>
          </w:p>
        </w:tc>
      </w:tr>
      <w:tr w:rsidR="0044049F" w:rsidRPr="00495D84" w14:paraId="7C9C83B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8" w14:textId="708DD9C2" w:rsidR="0044049F" w:rsidRPr="00495D84" w:rsidRDefault="0044049F" w:rsidP="0044049F">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495D84" w:rsidRDefault="0044049F" w:rsidP="0044049F">
            <w:pPr>
              <w:pStyle w:val="TAL"/>
            </w:pPr>
            <w:r w:rsidRPr="00495D84">
              <w:t>1</w:t>
            </w:r>
          </w:p>
        </w:tc>
      </w:tr>
      <w:tr w:rsidR="0044049F" w:rsidRPr="00495D84" w14:paraId="7C9C83B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B" w14:textId="09F262ED" w:rsidR="0044049F" w:rsidRPr="00495D84" w:rsidRDefault="0044049F" w:rsidP="0044049F">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495D84" w:rsidRDefault="0044049F" w:rsidP="0044049F">
            <w:pPr>
              <w:pStyle w:val="TAL"/>
            </w:pPr>
            <w:r w:rsidRPr="00495D84">
              <w:t>1</w:t>
            </w:r>
          </w:p>
        </w:tc>
      </w:tr>
      <w:tr w:rsidR="0044049F" w:rsidRPr="00495D84" w14:paraId="7C9C8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BE" w14:textId="4FF26B91" w:rsidR="0044049F" w:rsidRPr="00495D84" w:rsidRDefault="0044049F" w:rsidP="0044049F">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B25EEAF" w14:textId="6643327A" w:rsidR="0044049F" w:rsidRPr="00495D84" w:rsidRDefault="0044049F" w:rsidP="0044049F">
            <w:pPr>
              <w:pStyle w:val="TAL"/>
            </w:pPr>
            <w:r w:rsidRPr="00495D84" w:rsidDel="00390D77">
              <w:t>12-13</w:t>
            </w:r>
          </w:p>
        </w:tc>
        <w:tc>
          <w:tcPr>
            <w:tcW w:w="1769" w:type="dxa"/>
            <w:tcBorders>
              <w:top w:val="single" w:sz="4" w:space="0" w:color="auto"/>
              <w:left w:val="single" w:sz="4" w:space="0" w:color="auto"/>
              <w:bottom w:val="single" w:sz="4" w:space="0" w:color="auto"/>
              <w:right w:val="single" w:sz="4" w:space="0" w:color="auto"/>
            </w:tcBorders>
          </w:tcPr>
          <w:p w14:paraId="7C9C83BF" w14:textId="139FA141" w:rsidR="0044049F" w:rsidRPr="00495D84" w:rsidRDefault="0044049F" w:rsidP="0044049F">
            <w:pPr>
              <w:pStyle w:val="TAL"/>
            </w:pPr>
            <w:r w:rsidRPr="00495D84" w:rsidDel="00390D77">
              <w:t>0-1</w:t>
            </w:r>
          </w:p>
        </w:tc>
      </w:tr>
      <w:tr w:rsidR="0044049F" w:rsidRPr="00495D84" w14:paraId="7C9C83C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1" w14:textId="7C2540A2" w:rsidR="0044049F" w:rsidRPr="00495D84" w:rsidRDefault="0044049F" w:rsidP="0044049F">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01" w:type="dxa"/>
            <w:tcBorders>
              <w:top w:val="single" w:sz="4" w:space="0" w:color="auto"/>
              <w:left w:val="single" w:sz="4" w:space="0" w:color="auto"/>
              <w:bottom w:val="single" w:sz="4" w:space="0" w:color="auto"/>
              <w:right w:val="single" w:sz="4" w:space="0" w:color="auto"/>
            </w:tcBorders>
            <w:hideMark/>
          </w:tcPr>
          <w:p w14:paraId="09B78118" w14:textId="559C5DF1" w:rsidR="0044049F" w:rsidRPr="00495D84" w:rsidRDefault="0044049F" w:rsidP="0044049F">
            <w:pPr>
              <w:pStyle w:val="TAL"/>
            </w:pPr>
            <w:r w:rsidRPr="00495D84" w:rsidDel="00390D77">
              <w:t>0</w:t>
            </w:r>
          </w:p>
        </w:tc>
        <w:tc>
          <w:tcPr>
            <w:tcW w:w="1769" w:type="dxa"/>
            <w:tcBorders>
              <w:top w:val="single" w:sz="4" w:space="0" w:color="auto"/>
              <w:left w:val="single" w:sz="4" w:space="0" w:color="auto"/>
              <w:bottom w:val="single" w:sz="4" w:space="0" w:color="auto"/>
              <w:right w:val="single" w:sz="4" w:space="0" w:color="auto"/>
            </w:tcBorders>
          </w:tcPr>
          <w:p w14:paraId="7C9C83C2" w14:textId="31F6A419" w:rsidR="0044049F" w:rsidRPr="00495D84" w:rsidRDefault="0044049F" w:rsidP="0044049F">
            <w:pPr>
              <w:pStyle w:val="TAL"/>
            </w:pPr>
            <w:r w:rsidRPr="00495D84">
              <w:t>1</w:t>
            </w:r>
          </w:p>
        </w:tc>
      </w:tr>
      <w:tr w:rsidR="00C108E0" w:rsidRPr="00495D84" w14:paraId="7DB8BB0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0B440D27" w14:textId="624226F5" w:rsidR="00C108E0" w:rsidRPr="00495D84" w:rsidRDefault="00C108E0" w:rsidP="0044049F">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CB959D9" w14:textId="615DD018" w:rsidR="00C108E0" w:rsidRPr="00495D84" w:rsidRDefault="00C108E0" w:rsidP="0044049F">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1268B4" w:rsidRPr="00495D84" w14:paraId="7C9C83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9C83C4" w14:textId="7CB034AA" w:rsidR="001268B4" w:rsidRPr="00495D84" w:rsidRDefault="008F3004" w:rsidP="00357ED3">
            <w:pPr>
              <w:pStyle w:val="TAL"/>
            </w:pPr>
            <w:r>
              <w:t>P</w:t>
            </w:r>
            <w:r w:rsidR="001268B4" w:rsidRPr="00495D84">
              <w:t>RB</w:t>
            </w:r>
            <w:r w:rsidR="00B27C84">
              <w:t xml:space="preserve"> </w:t>
            </w:r>
            <w:r w:rsidR="001268B4" w:rsidRPr="00495D84">
              <w:t>numbers</w:t>
            </w:r>
            <w:r w:rsidR="00B27C84">
              <w:t xml:space="preserve"> </w:t>
            </w:r>
            <w:r w:rsidR="001268B4" w:rsidRPr="00495D84">
              <w:t>containing</w:t>
            </w:r>
            <w:r w:rsidR="00B27C84">
              <w:t xml:space="preserve"> </w:t>
            </w:r>
            <w:r w:rsidR="001268B4" w:rsidRPr="00495D84">
              <w:t>SSBs</w:t>
            </w:r>
            <w:r w:rsidR="00B27C84">
              <w:t xml:space="preserve"> </w:t>
            </w:r>
            <w:r w:rsidR="001268B4" w:rsidRPr="00495D84">
              <w:t>within</w:t>
            </w:r>
            <w:r w:rsidR="00B27C84">
              <w:t xml:space="preserve"> </w:t>
            </w:r>
            <w:r w:rsidR="001268B4" w:rsidRPr="00495D84">
              <w:t>channel</w:t>
            </w:r>
            <w:r w:rsidR="00B27C84">
              <w:t xml:space="preserve"> </w:t>
            </w:r>
            <w:r w:rsidR="001268B4"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7C9C83C5" w14:textId="3EF27E15" w:rsidR="001268B4" w:rsidRPr="00495D84" w:rsidRDefault="00CA5A9E" w:rsidP="000B5C74">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1268B4" w:rsidRPr="00495D84" w14:paraId="7C9C83C8"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4D85C181" w:rsidR="000C2A88" w:rsidRPr="00495D84" w:rsidRDefault="00E94096" w:rsidP="000C2A88">
            <w:pPr>
              <w:pStyle w:val="TAN"/>
            </w:pPr>
            <w:r>
              <w:t xml:space="preserve">NOTE </w:t>
            </w:r>
            <w:r w:rsidRPr="00495D84">
              <w:t>1</w:t>
            </w:r>
            <w:r>
              <w:t>:</w:t>
            </w:r>
            <w:r w:rsidR="001268B4" w:rsidRPr="00495D84">
              <w:rPr>
                <w:sz w:val="24"/>
              </w:rPr>
              <w:tab/>
            </w:r>
            <w:r w:rsidR="008F3004" w:rsidRPr="00AC2779">
              <w:t>P</w:t>
            </w:r>
            <w:r w:rsidR="001268B4" w:rsidRPr="008F3004">
              <w:t>RB</w:t>
            </w:r>
            <w:r w:rsidR="001268B4" w:rsidRPr="00495D84">
              <w:t>s</w:t>
            </w:r>
            <w:r w:rsidR="00B27C84">
              <w:t xml:space="preserve"> </w:t>
            </w:r>
            <w:r w:rsidR="001268B4" w:rsidRPr="00495D84">
              <w:t>containing</w:t>
            </w:r>
            <w:r w:rsidR="00B27C84">
              <w:t xml:space="preserve"> </w:t>
            </w:r>
            <w:r w:rsidR="001268B4" w:rsidRPr="00495D84">
              <w:t>SSB</w:t>
            </w:r>
            <w:r w:rsidR="00B27C84">
              <w:t xml:space="preserve"> </w:t>
            </w:r>
            <w:r w:rsidR="001268B4" w:rsidRPr="00495D84">
              <w:t>can</w:t>
            </w:r>
            <w:r w:rsidR="00B27C84">
              <w:t xml:space="preserve"> </w:t>
            </w:r>
            <w:r w:rsidR="001268B4" w:rsidRPr="00495D84">
              <w:t>be</w:t>
            </w:r>
            <w:r w:rsidR="00B27C84">
              <w:t xml:space="preserve"> </w:t>
            </w:r>
            <w:r w:rsidR="001268B4" w:rsidRPr="00495D84">
              <w:t>configured</w:t>
            </w:r>
            <w:r w:rsidR="00B27C84">
              <w:t xml:space="preserve"> </w:t>
            </w:r>
            <w:r w:rsidR="001268B4" w:rsidRPr="00495D84">
              <w:t>in</w:t>
            </w:r>
            <w:r w:rsidR="00B27C84">
              <w:t xml:space="preserve"> </w:t>
            </w:r>
            <w:r w:rsidR="001268B4" w:rsidRPr="00495D84">
              <w:t>any</w:t>
            </w:r>
            <w:r w:rsidR="00B27C84">
              <w:t xml:space="preserve"> </w:t>
            </w:r>
            <w:r w:rsidR="001268B4" w:rsidRPr="00495D84">
              <w:t>frequency</w:t>
            </w:r>
            <w:r w:rsidR="00B27C84">
              <w:t xml:space="preserve"> </w:t>
            </w:r>
            <w:r w:rsidR="001268B4" w:rsidRPr="00495D84">
              <w:t>location</w:t>
            </w:r>
            <w:r w:rsidR="00B27C84">
              <w:t xml:space="preserve"> </w:t>
            </w:r>
            <w:r w:rsidR="001268B4" w:rsidRPr="00495D84">
              <w:t>within</w:t>
            </w:r>
            <w:r w:rsidR="00B27C84">
              <w:t xml:space="preserve"> </w:t>
            </w:r>
            <w:r w:rsidR="001268B4" w:rsidRPr="00495D84">
              <w:t>the</w:t>
            </w:r>
            <w:r w:rsidR="00B27C84">
              <w:t xml:space="preserve"> </w:t>
            </w:r>
            <w:r w:rsidR="001268B4" w:rsidRPr="00495D84">
              <w:t>cell</w:t>
            </w:r>
            <w:r w:rsidR="00B27C84">
              <w:t xml:space="preserve"> </w:t>
            </w:r>
            <w:r w:rsidR="001268B4" w:rsidRPr="00495D84">
              <w:t>bandwidth</w:t>
            </w:r>
            <w:r w:rsidR="00B27C84">
              <w:t xml:space="preserve"> </w:t>
            </w:r>
            <w:r w:rsidR="001268B4" w:rsidRPr="00495D84">
              <w:t>according</w:t>
            </w:r>
            <w:r w:rsidR="00B27C84">
              <w:t xml:space="preserve"> </w:t>
            </w:r>
            <w:r w:rsidR="001268B4" w:rsidRPr="00495D84">
              <w:t>to</w:t>
            </w:r>
            <w:r w:rsidR="00B27C84">
              <w:t xml:space="preserve"> </w:t>
            </w:r>
            <w:r w:rsidR="001268B4" w:rsidRPr="00495D84">
              <w:t>the</w:t>
            </w:r>
            <w:r w:rsidR="00B27C84">
              <w:t xml:space="preserve"> </w:t>
            </w:r>
            <w:r w:rsidR="001268B4" w:rsidRPr="00495D84">
              <w:t>allowed</w:t>
            </w:r>
            <w:r w:rsidR="00B27C84">
              <w:t xml:space="preserve"> </w:t>
            </w:r>
            <w:r w:rsidR="001268B4" w:rsidRPr="00495D84">
              <w:t>synchronization</w:t>
            </w:r>
            <w:r w:rsidR="00B27C84">
              <w:t xml:space="preserve"> </w:t>
            </w:r>
            <w:r w:rsidR="001268B4" w:rsidRPr="00495D84">
              <w:t>raster</w:t>
            </w:r>
            <w:r w:rsidR="00B27C84">
              <w:t xml:space="preserve"> </w:t>
            </w:r>
            <w:r w:rsidR="001268B4" w:rsidRPr="00495D84">
              <w:t>defined</w:t>
            </w:r>
            <w:r w:rsidR="00B27C84">
              <w:t xml:space="preserve"> </w:t>
            </w:r>
            <w:r w:rsidR="001268B4" w:rsidRPr="00495D84">
              <w:t>in</w:t>
            </w:r>
            <w:r w:rsidR="00B27C84">
              <w:t xml:space="preserve"> </w:t>
            </w:r>
            <w:r w:rsidR="001268B4" w:rsidRPr="00495D84">
              <w:t>TS</w:t>
            </w:r>
            <w:r w:rsidR="00B27C84">
              <w:t xml:space="preserve"> </w:t>
            </w:r>
            <w:r w:rsidR="001268B4" w:rsidRPr="00495D84">
              <w:t>38.104</w:t>
            </w:r>
            <w:r w:rsidR="00B27C84">
              <w:t xml:space="preserve"> </w:t>
            </w:r>
            <w:r w:rsidR="001268B4" w:rsidRPr="00495D84">
              <w:t>[13].</w:t>
            </w:r>
            <w:r w:rsidR="00B27C84">
              <w:t xml:space="preserve"> </w:t>
            </w:r>
          </w:p>
          <w:p w14:paraId="7C9C83C7" w14:textId="13C0F156" w:rsidR="001268B4" w:rsidRPr="00495D84" w:rsidRDefault="00E94096" w:rsidP="000C2A88">
            <w:pPr>
              <w:pStyle w:val="TAN"/>
            </w:pPr>
            <w:r>
              <w:t xml:space="preserve">NOTE </w:t>
            </w:r>
            <w:r w:rsidRPr="00495D84">
              <w:t>2</w:t>
            </w:r>
            <w:r>
              <w:t>:</w:t>
            </w:r>
            <w:r w:rsidR="000C2A88" w:rsidRPr="00495D84">
              <w:tab/>
              <w:t>These</w:t>
            </w:r>
            <w:r w:rsidR="00B27C84">
              <w:t xml:space="preserve"> </w:t>
            </w:r>
            <w:r w:rsidR="000C2A88" w:rsidRPr="00495D84">
              <w:t>values</w:t>
            </w:r>
            <w:r w:rsidR="00B27C84">
              <w:t xml:space="preserve"> </w:t>
            </w:r>
            <w:r w:rsidR="000C2A88" w:rsidRPr="00495D84">
              <w:t>have</w:t>
            </w:r>
            <w:r w:rsidR="00B27C84">
              <w:t xml:space="preserve"> </w:t>
            </w:r>
            <w:r w:rsidR="000C2A88" w:rsidRPr="00495D84">
              <w:t>been</w:t>
            </w:r>
            <w:r w:rsidR="00B27C84">
              <w:t xml:space="preserve"> </w:t>
            </w:r>
            <w:r w:rsidR="000C2A88" w:rsidRPr="00495D84">
              <w:t>derived</w:t>
            </w:r>
            <w:r w:rsidR="00B27C84">
              <w:t xml:space="preserve"> </w:t>
            </w:r>
            <w:r w:rsidR="000C2A88" w:rsidRPr="00495D84">
              <w:t>from</w:t>
            </w:r>
            <w:r w:rsidR="00B27C84">
              <w:t xml:space="preserve"> </w:t>
            </w:r>
            <w:r w:rsidR="000C2A88" w:rsidRPr="00495D84">
              <w:t>other</w:t>
            </w:r>
            <w:r w:rsidR="00B27C84">
              <w:t xml:space="preserve"> </w:t>
            </w:r>
            <w:r w:rsidR="000C2A88" w:rsidRPr="00495D84">
              <w:t>parameters</w:t>
            </w:r>
            <w:r w:rsidR="00B27C84">
              <w:t xml:space="preserve"> </w:t>
            </w:r>
            <w:r w:rsidR="000C2A88" w:rsidRPr="00495D84">
              <w:t>for</w:t>
            </w:r>
            <w:r w:rsidR="00B27C84">
              <w:t xml:space="preserve"> </w:t>
            </w:r>
            <w:r w:rsidR="000C2A88" w:rsidRPr="00495D84">
              <w:t>information</w:t>
            </w:r>
            <w:r w:rsidR="00B27C84">
              <w:t xml:space="preserve"> </w:t>
            </w:r>
            <w:r w:rsidR="000C2A88" w:rsidRPr="00495D84">
              <w:t>purposes</w:t>
            </w:r>
            <w:r w:rsidR="00B27C84">
              <w:t xml:space="preserve"> </w:t>
            </w:r>
            <w:r w:rsidR="000C2A88" w:rsidRPr="00495D84">
              <w:t>(as</w:t>
            </w:r>
            <w:r w:rsidR="00B27C84">
              <w:t xml:space="preserve"> </w:t>
            </w:r>
            <w:r w:rsidR="000C2A88" w:rsidRPr="00495D84">
              <w:t>per</w:t>
            </w:r>
            <w:r w:rsidR="00B27C84">
              <w:t xml:space="preserve"> </w:t>
            </w:r>
            <w:r w:rsidR="000C2A88" w:rsidRPr="00495D84">
              <w:t>TS</w:t>
            </w:r>
            <w:r w:rsidR="00B27C84">
              <w:t xml:space="preserve"> </w:t>
            </w:r>
            <w:r w:rsidR="000C2A88" w:rsidRPr="00495D84">
              <w:t>38.213</w:t>
            </w:r>
            <w:r w:rsidR="00B27C84">
              <w:t xml:space="preserve"> </w:t>
            </w:r>
            <w:r w:rsidR="000C2A88" w:rsidRPr="00495D84">
              <w:t>[3]).</w:t>
            </w:r>
            <w:r w:rsidR="00B27C84">
              <w:t xml:space="preserve"> </w:t>
            </w:r>
            <w:r w:rsidR="000C2A88" w:rsidRPr="00495D84">
              <w:t>They</w:t>
            </w:r>
            <w:r w:rsidR="00B27C84">
              <w:t xml:space="preserve"> </w:t>
            </w:r>
            <w:r w:rsidR="000C2A88" w:rsidRPr="00495D84">
              <w:t>are</w:t>
            </w:r>
            <w:r w:rsidR="00B27C84">
              <w:t xml:space="preserve"> </w:t>
            </w:r>
            <w:r w:rsidR="000C2A88" w:rsidRPr="00495D84">
              <w:t>not</w:t>
            </w:r>
            <w:r w:rsidR="00B27C84">
              <w:t xml:space="preserve"> </w:t>
            </w:r>
            <w:r w:rsidR="000C2A88" w:rsidRPr="00495D84">
              <w:t>settable</w:t>
            </w:r>
            <w:r w:rsidR="00B27C84">
              <w:t xml:space="preserve"> </w:t>
            </w:r>
            <w:r w:rsidR="000C2A88" w:rsidRPr="00495D84">
              <w:t>parameters</w:t>
            </w:r>
            <w:r w:rsidR="00B27C84">
              <w:t xml:space="preserve"> </w:t>
            </w:r>
            <w:r w:rsidR="000C2A88" w:rsidRPr="00495D84">
              <w:t>themselves.</w:t>
            </w:r>
          </w:p>
        </w:tc>
      </w:tr>
    </w:tbl>
    <w:p w14:paraId="7C9C83C9" w14:textId="00D19EC2" w:rsidR="001268B4" w:rsidRPr="00495D84" w:rsidRDefault="001268B4" w:rsidP="001268B4">
      <w:pPr>
        <w:rPr>
          <w:rFonts w:eastAsia="MS Mincho"/>
          <w:lang w:eastAsia="zh-CN"/>
        </w:rPr>
      </w:pPr>
    </w:p>
    <w:p w14:paraId="1905079F" w14:textId="77777777" w:rsidR="00464F57" w:rsidRPr="00495D84" w:rsidRDefault="00464F57" w:rsidP="00464F57">
      <w:pPr>
        <w:pStyle w:val="Heading4"/>
      </w:pPr>
      <w:r w:rsidRPr="00495D84">
        <w:lastRenderedPageBreak/>
        <w:t>A.3.10.2.9</w:t>
      </w:r>
      <w:r w:rsidRPr="00495D84">
        <w:tab/>
        <w:t>SSB pattern 9 in FR2: SSB allocation for SSB SCS=120 kHz in 100 MHz</w:t>
      </w:r>
    </w:p>
    <w:p w14:paraId="71022438" w14:textId="77777777" w:rsidR="00464F57" w:rsidRPr="00495D84" w:rsidRDefault="00464F57" w:rsidP="00464F57">
      <w:pPr>
        <w:pStyle w:val="TH"/>
      </w:pPr>
      <w:r w:rsidRPr="00495D84">
        <w:t>Table A.3.10.2.9-1: SSB.9 FR2: SSB Pattern 9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464F57" w:rsidRPr="00495D84" w14:paraId="254F2F4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A3460CA" w14:textId="260625AE" w:rsidR="00464F57" w:rsidRPr="00495D84" w:rsidRDefault="00464F57" w:rsidP="00464F57">
            <w:pPr>
              <w:pStyle w:val="TAH"/>
            </w:pPr>
            <w:r w:rsidRPr="00495D84">
              <w:t>SSB</w:t>
            </w:r>
            <w:r w:rsidR="00B27C84">
              <w:t xml:space="preserve"> </w:t>
            </w:r>
            <w:r w:rsidRPr="00495D84">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495D84" w:rsidRDefault="00464F57" w:rsidP="00464F57">
            <w:pPr>
              <w:pStyle w:val="TAH"/>
            </w:pPr>
            <w:r w:rsidRPr="00495D84">
              <w:t>Values</w:t>
            </w:r>
          </w:p>
        </w:tc>
      </w:tr>
      <w:tr w:rsidR="00464F57" w:rsidRPr="00495D84" w14:paraId="6D8B843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9D559B5" w14:textId="3B600E9B" w:rsidR="00464F57" w:rsidRPr="00495D84" w:rsidRDefault="00464F57" w:rsidP="00E838EC">
            <w:pPr>
              <w:keepNext/>
              <w:keepLines/>
              <w:spacing w:after="0"/>
              <w:rPr>
                <w:rFonts w:ascii="Arial" w:hAnsi="Arial"/>
                <w:sz w:val="18"/>
              </w:rPr>
            </w:pPr>
            <w:r w:rsidRPr="00495D84">
              <w:rPr>
                <w:rFonts w:ascii="Arial" w:hAnsi="Arial"/>
                <w:sz w:val="18"/>
              </w:rPr>
              <w:t>Channel</w:t>
            </w:r>
            <w:r w:rsidR="00B27C84">
              <w:rPr>
                <w:rFonts w:ascii="Arial" w:hAnsi="Arial"/>
                <w:sz w:val="18"/>
              </w:rPr>
              <w:t xml:space="preserve"> </w:t>
            </w:r>
            <w:r w:rsidRPr="00495D84">
              <w:rPr>
                <w:rFonts w:ascii="Arial" w:hAnsi="Arial"/>
                <w:sz w:val="18"/>
              </w:rPr>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38DF6752" w14:textId="4D488114" w:rsidR="00464F57" w:rsidRPr="00495D84" w:rsidRDefault="00464F57" w:rsidP="00F52E3F">
            <w:pPr>
              <w:pStyle w:val="TAC"/>
            </w:pPr>
            <w:r w:rsidRPr="00495D84">
              <w:t>100</w:t>
            </w:r>
            <w:r w:rsidR="00B27C84">
              <w:t xml:space="preserve"> </w:t>
            </w:r>
            <w:r w:rsidRPr="00495D84">
              <w:t>MHz</w:t>
            </w:r>
          </w:p>
        </w:tc>
      </w:tr>
      <w:tr w:rsidR="00464F57" w:rsidRPr="00495D84" w14:paraId="519B206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1C5BFA24" w14:textId="4021653D" w:rsidR="00464F57" w:rsidRPr="00495D84" w:rsidRDefault="00464F57" w:rsidP="00464F57">
            <w:pPr>
              <w:pStyle w:val="TAL"/>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0F97E78F" w14:textId="0FBE84BF" w:rsidR="00464F57" w:rsidRPr="00495D84" w:rsidRDefault="00464F57" w:rsidP="00F52E3F">
            <w:pPr>
              <w:pStyle w:val="TAC"/>
            </w:pPr>
            <w:r w:rsidRPr="00495D84">
              <w:t>120</w:t>
            </w:r>
            <w:r w:rsidR="00B27C84">
              <w:t xml:space="preserve"> </w:t>
            </w:r>
            <w:r w:rsidRPr="00495D84">
              <w:t>kHz</w:t>
            </w:r>
          </w:p>
        </w:tc>
      </w:tr>
      <w:tr w:rsidR="00464F57" w:rsidRPr="00495D84" w14:paraId="5A5847D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73800BD" w14:textId="76822734" w:rsidR="00464F57" w:rsidRPr="00495D84" w:rsidRDefault="00464F57" w:rsidP="00464F57">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4A813843" w14:textId="442EC34B" w:rsidR="00464F57" w:rsidRPr="00495D84" w:rsidRDefault="00464F57" w:rsidP="00F52E3F">
            <w:pPr>
              <w:pStyle w:val="TAC"/>
            </w:pPr>
            <w:r w:rsidRPr="00495D84">
              <w:t>20</w:t>
            </w:r>
            <w:r w:rsidR="00B27C84">
              <w:t xml:space="preserve"> </w:t>
            </w:r>
            <w:r w:rsidRPr="00495D84">
              <w:t>ms</w:t>
            </w:r>
          </w:p>
        </w:tc>
      </w:tr>
      <w:tr w:rsidR="00464F57" w:rsidRPr="00495D84" w14:paraId="4D553821"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7C9EE36" w14:textId="700F4421" w:rsidR="00464F57" w:rsidRPr="00495D84" w:rsidRDefault="00464F57" w:rsidP="00464F57">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495D84" w:rsidRDefault="00464F57" w:rsidP="00F52E3F">
            <w:pPr>
              <w:pStyle w:val="TAC"/>
            </w:pPr>
            <w:r w:rsidRPr="00495D84">
              <w:t>2</w:t>
            </w:r>
          </w:p>
        </w:tc>
      </w:tr>
      <w:tr w:rsidR="00464F57" w:rsidRPr="00495D84" w14:paraId="304CAF30"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9572FD1" w14:textId="5073941D" w:rsidR="00464F57" w:rsidRPr="00495D84" w:rsidRDefault="00464F57" w:rsidP="00464F57">
            <w:pPr>
              <w:pStyle w:val="TAL"/>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00D23900" w14:textId="77777777" w:rsidR="00464F57" w:rsidRPr="00495D84" w:rsidRDefault="00464F57"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495D84" w:rsidRDefault="00464F57" w:rsidP="00F52E3F">
            <w:pPr>
              <w:pStyle w:val="TAC"/>
            </w:pPr>
            <w:r w:rsidRPr="00495D84">
              <w:t>3</w:t>
            </w:r>
          </w:p>
        </w:tc>
      </w:tr>
      <w:tr w:rsidR="00464F57" w:rsidRPr="00495D84" w14:paraId="1432B49F"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08E98152" w14:textId="55B95A65"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0112DD74" w14:textId="77777777" w:rsidR="00464F57" w:rsidRPr="00495D84" w:rsidRDefault="00464F57"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495D84" w:rsidRDefault="00464F57" w:rsidP="00F52E3F">
            <w:pPr>
              <w:pStyle w:val="TAC"/>
            </w:pPr>
            <w:r w:rsidRPr="00495D84">
              <w:t>6-9</w:t>
            </w:r>
          </w:p>
        </w:tc>
      </w:tr>
      <w:tr w:rsidR="00464F57" w:rsidRPr="00495D84" w14:paraId="568C768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847FB0B" w14:textId="7075DA3B" w:rsidR="00464F57" w:rsidRPr="00495D84" w:rsidRDefault="00464F57" w:rsidP="00464F57">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7C76D98A" w14:textId="77777777" w:rsidR="00464F57" w:rsidRPr="00495D84" w:rsidRDefault="00464F57"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495D84" w:rsidRDefault="00464F57" w:rsidP="00F52E3F">
            <w:pPr>
              <w:pStyle w:val="TAC"/>
            </w:pPr>
            <w:r w:rsidRPr="00495D84">
              <w:t>1</w:t>
            </w:r>
          </w:p>
        </w:tc>
      </w:tr>
      <w:tr w:rsidR="00464F57" w:rsidRPr="00495D84" w14:paraId="16F98342"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tcPr>
          <w:p w14:paraId="65ABB331" w14:textId="296FCCBC"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tcPr>
          <w:p w14:paraId="070647B4" w14:textId="2CF41EEE"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57FBA1D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2D3DA9" w14:textId="2B6DA173" w:rsidR="00464F57" w:rsidRPr="00495D84" w:rsidRDefault="00B01A57"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4BA36F8F" w14:textId="39F7FF63"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618884AE"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6F7762DD" w:rsidR="00464F57" w:rsidRPr="00495D84" w:rsidRDefault="00E94096" w:rsidP="00464F57">
            <w:pPr>
              <w:pStyle w:val="TAN"/>
            </w:pPr>
            <w:r>
              <w:t xml:space="preserve">NOTE </w:t>
            </w:r>
            <w:r w:rsidRPr="00495D84">
              <w:t>1</w:t>
            </w:r>
            <w:r>
              <w:t>:</w:t>
            </w:r>
            <w:r w:rsidR="00464F57" w:rsidRPr="00495D84">
              <w:rPr>
                <w:sz w:val="24"/>
              </w:rPr>
              <w:tab/>
            </w:r>
            <w:r w:rsidR="00B01A57"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r w:rsidR="00B27C84">
              <w:t xml:space="preserve"> </w:t>
            </w:r>
          </w:p>
          <w:p w14:paraId="18391933" w14:textId="074B300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4D56E82B" w14:textId="77777777" w:rsidR="00464F57" w:rsidRPr="00495D84" w:rsidRDefault="00464F57" w:rsidP="00464F57">
      <w:pPr>
        <w:rPr>
          <w:rFonts w:eastAsia="MS Mincho"/>
        </w:rPr>
      </w:pPr>
    </w:p>
    <w:p w14:paraId="1A15951C" w14:textId="77777777" w:rsidR="00464F57" w:rsidRPr="00495D84" w:rsidRDefault="00464F57" w:rsidP="00464F57">
      <w:pPr>
        <w:pStyle w:val="Heading4"/>
      </w:pPr>
      <w:r w:rsidRPr="00495D84">
        <w:t>A.3.10.2.10</w:t>
      </w:r>
      <w:r w:rsidRPr="00495D84">
        <w:tab/>
        <w:t>SSB pattern 10 in FR2: SSB allocation for SSB SCS=240 kHz in 100 MHz</w:t>
      </w:r>
    </w:p>
    <w:p w14:paraId="490624B2" w14:textId="77777777" w:rsidR="00464F57" w:rsidRPr="00495D84" w:rsidRDefault="00464F57" w:rsidP="00464F57">
      <w:pPr>
        <w:pStyle w:val="TH"/>
      </w:pPr>
      <w:r w:rsidRPr="00495D84">
        <w:t>Table A.3.10.2.10-1: SSB.10 FR2: SSB Pattern 10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464F57" w:rsidRPr="00495D84" w14:paraId="65D8AE2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BA8C1F" w14:textId="1313F747" w:rsidR="00464F57" w:rsidRPr="00495D84" w:rsidRDefault="00464F57" w:rsidP="00464F57">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495D84" w:rsidRDefault="00464F57" w:rsidP="00464F57">
            <w:pPr>
              <w:pStyle w:val="TAH"/>
            </w:pPr>
            <w:r w:rsidRPr="00495D84">
              <w:t>Values</w:t>
            </w:r>
          </w:p>
        </w:tc>
      </w:tr>
      <w:tr w:rsidR="00464F57" w:rsidRPr="00495D84" w14:paraId="3A8F8C6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49DE130" w14:textId="6A94F1F6" w:rsidR="00464F57" w:rsidRPr="00495D84" w:rsidRDefault="00464F57" w:rsidP="00464F57">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77D4D22A" w14:textId="53266E06" w:rsidR="00464F57" w:rsidRPr="00495D84" w:rsidRDefault="00464F57" w:rsidP="00F52E3F">
            <w:pPr>
              <w:pStyle w:val="TAC"/>
            </w:pPr>
            <w:r w:rsidRPr="00495D84">
              <w:t>100</w:t>
            </w:r>
            <w:r w:rsidR="00B27C84">
              <w:t xml:space="preserve"> </w:t>
            </w:r>
            <w:r w:rsidRPr="00495D84">
              <w:t>MHz</w:t>
            </w:r>
          </w:p>
        </w:tc>
      </w:tr>
      <w:tr w:rsidR="00464F57" w:rsidRPr="00495D84" w14:paraId="2D7C422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009D157" w14:textId="37E281F7" w:rsidR="00464F57" w:rsidRPr="00495D84" w:rsidRDefault="00464F57" w:rsidP="00464F57">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03B0B77F" w14:textId="3D24F912" w:rsidR="00464F57" w:rsidRPr="00495D84" w:rsidRDefault="00464F57" w:rsidP="00F52E3F">
            <w:pPr>
              <w:pStyle w:val="TAC"/>
            </w:pPr>
            <w:r w:rsidRPr="00495D84">
              <w:t>240</w:t>
            </w:r>
            <w:r w:rsidR="00B27C84">
              <w:t xml:space="preserve"> </w:t>
            </w:r>
            <w:r w:rsidRPr="00495D84">
              <w:t>kHz</w:t>
            </w:r>
          </w:p>
        </w:tc>
      </w:tr>
      <w:tr w:rsidR="00464F57" w:rsidRPr="00495D84" w14:paraId="1F9433E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02A2CB" w14:textId="4B5B6BBF" w:rsidR="00464F57" w:rsidRPr="00495D84" w:rsidRDefault="00464F57" w:rsidP="00464F57">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672C0A4E" w14:textId="22355477" w:rsidR="00464F57" w:rsidRPr="00495D84" w:rsidRDefault="00464F57" w:rsidP="00F52E3F">
            <w:pPr>
              <w:pStyle w:val="TAC"/>
            </w:pPr>
            <w:r w:rsidRPr="00495D84">
              <w:t>20</w:t>
            </w:r>
            <w:r w:rsidR="00B27C84">
              <w:t xml:space="preserve"> </w:t>
            </w:r>
            <w:r w:rsidRPr="00495D84">
              <w:t>ms</w:t>
            </w:r>
          </w:p>
        </w:tc>
      </w:tr>
      <w:tr w:rsidR="00464F57" w:rsidRPr="00495D84" w14:paraId="0F60855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979EB4" w14:textId="5029A5DD" w:rsidR="00464F57" w:rsidRPr="00495D84" w:rsidRDefault="00464F57" w:rsidP="00464F57">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495D84" w:rsidRDefault="00464F57" w:rsidP="00F52E3F">
            <w:pPr>
              <w:pStyle w:val="TAC"/>
            </w:pPr>
            <w:r w:rsidRPr="00495D84">
              <w:t>2</w:t>
            </w:r>
          </w:p>
        </w:tc>
      </w:tr>
      <w:tr w:rsidR="00464F57" w:rsidRPr="00495D84" w14:paraId="2988432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E92172" w14:textId="26C84944" w:rsidR="00464F57" w:rsidRPr="00495D84" w:rsidRDefault="00464F57" w:rsidP="00464F57">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7EB4D206" w14:textId="77777777" w:rsidR="00464F57" w:rsidRPr="00495D84" w:rsidRDefault="00464F57"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495D84" w:rsidRDefault="00464F57" w:rsidP="00F52E3F">
            <w:pPr>
              <w:pStyle w:val="TAC"/>
            </w:pPr>
            <w:r w:rsidRPr="00495D84">
              <w:t>3</w:t>
            </w:r>
          </w:p>
        </w:tc>
      </w:tr>
      <w:tr w:rsidR="00464F57" w:rsidRPr="00495D84" w14:paraId="522B447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B85F9F9" w14:textId="5B293D53" w:rsidR="00464F57" w:rsidRPr="00495D84" w:rsidRDefault="00464F57" w:rsidP="00464F57">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0DD3C37D" w14:textId="77777777" w:rsidR="00464F57" w:rsidRPr="00495D84" w:rsidRDefault="00464F57" w:rsidP="00F52E3F">
            <w:pPr>
              <w:pStyle w:val="TAC"/>
            </w:pPr>
            <w:r w:rsidRPr="00495D84">
              <w:t>4-7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495D84" w:rsidRDefault="00464F57" w:rsidP="00F52E3F">
            <w:pPr>
              <w:pStyle w:val="TAC"/>
            </w:pPr>
            <w:r w:rsidRPr="00495D84">
              <w:t>8-11</w:t>
            </w:r>
          </w:p>
        </w:tc>
      </w:tr>
      <w:tr w:rsidR="00464F57" w:rsidRPr="00495D84" w14:paraId="125A67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0EEDDCD" w14:textId="1287ADC3" w:rsidR="00464F57" w:rsidRPr="00495D84" w:rsidRDefault="00464F57" w:rsidP="00464F57">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6BFE760" w14:textId="77777777" w:rsidR="00464F57" w:rsidRPr="00495D84" w:rsidRDefault="00464F57"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495D84" w:rsidRDefault="00464F57" w:rsidP="00F52E3F">
            <w:pPr>
              <w:pStyle w:val="TAC"/>
            </w:pPr>
            <w:r w:rsidRPr="00495D84">
              <w:t>1</w:t>
            </w:r>
          </w:p>
        </w:tc>
      </w:tr>
      <w:tr w:rsidR="00464F57" w:rsidRPr="00495D84" w14:paraId="2AB8D20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313174CF" w14:textId="4E05D263" w:rsidR="00464F57" w:rsidRPr="00495D84" w:rsidRDefault="00464F57" w:rsidP="00464F57">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515AFD6B" w14:textId="1CB1D759" w:rsidR="00464F57" w:rsidRPr="00495D84" w:rsidRDefault="00464F57" w:rsidP="00464F57">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64F57" w:rsidRPr="00495D84" w14:paraId="0EFBB73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5D4BEE" w14:textId="732A4B33" w:rsidR="00464F57" w:rsidRPr="00495D84" w:rsidRDefault="008767DD" w:rsidP="00464F57">
            <w:pPr>
              <w:pStyle w:val="TAL"/>
            </w:pPr>
            <w:r>
              <w:t>P</w:t>
            </w:r>
            <w:r w:rsidR="00464F57" w:rsidRPr="00495D84">
              <w:t>RB</w:t>
            </w:r>
            <w:r w:rsidR="00B27C84">
              <w:t xml:space="preserve"> </w:t>
            </w:r>
            <w:r w:rsidR="00464F57" w:rsidRPr="00495D84">
              <w:t>numbers</w:t>
            </w:r>
            <w:r w:rsidR="00B27C84">
              <w:t xml:space="preserve"> </w:t>
            </w:r>
            <w:r w:rsidR="00464F57" w:rsidRPr="00495D84">
              <w:t>containing</w:t>
            </w:r>
            <w:r w:rsidR="00B27C84">
              <w:t xml:space="preserve"> </w:t>
            </w:r>
            <w:r w:rsidR="00464F57" w:rsidRPr="00495D84">
              <w:t>SSBs</w:t>
            </w:r>
            <w:r w:rsidR="00B27C84">
              <w:t xml:space="preserve"> </w:t>
            </w:r>
            <w:r w:rsidR="00464F57" w:rsidRPr="00495D84">
              <w:t>within</w:t>
            </w:r>
            <w:r w:rsidR="00B27C84">
              <w:t xml:space="preserve"> </w:t>
            </w:r>
            <w:r w:rsidR="00464F57" w:rsidRPr="00495D84">
              <w:t>channel</w:t>
            </w:r>
            <w:r w:rsidR="00B27C84">
              <w:t xml:space="preserve"> </w:t>
            </w:r>
            <w:r w:rsidR="00464F57"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9369B97" w14:textId="1E205366" w:rsidR="00464F57" w:rsidRPr="00495D84" w:rsidRDefault="00464F57" w:rsidP="00464F57">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464F57" w:rsidRPr="00495D84" w14:paraId="3DBFD9F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333CAB5B" w:rsidR="00464F57" w:rsidRPr="00495D84" w:rsidRDefault="00E94096" w:rsidP="00464F57">
            <w:pPr>
              <w:pStyle w:val="TAN"/>
            </w:pPr>
            <w:r>
              <w:t xml:space="preserve">NOTE </w:t>
            </w:r>
            <w:r w:rsidRPr="00495D84">
              <w:t>1</w:t>
            </w:r>
            <w:r>
              <w:t>:</w:t>
            </w:r>
            <w:r w:rsidR="00464F57" w:rsidRPr="00495D84">
              <w:rPr>
                <w:sz w:val="24"/>
              </w:rPr>
              <w:tab/>
            </w:r>
            <w:r w:rsidR="008767DD" w:rsidRPr="00AC2779">
              <w:t>P</w:t>
            </w:r>
            <w:r w:rsidR="00464F57" w:rsidRPr="008767DD">
              <w:t>RB</w:t>
            </w:r>
            <w:r w:rsidR="00464F57" w:rsidRPr="00495D84">
              <w:t>s</w:t>
            </w:r>
            <w:r w:rsidR="00B27C84">
              <w:t xml:space="preserve"> </w:t>
            </w:r>
            <w:r w:rsidR="00464F57" w:rsidRPr="00495D84">
              <w:t>containing</w:t>
            </w:r>
            <w:r w:rsidR="00B27C84">
              <w:t xml:space="preserve"> </w:t>
            </w:r>
            <w:r w:rsidR="00464F57" w:rsidRPr="00495D84">
              <w:t>SSB</w:t>
            </w:r>
            <w:r w:rsidR="00B27C84">
              <w:t xml:space="preserve"> </w:t>
            </w:r>
            <w:r w:rsidR="00464F57" w:rsidRPr="00495D84">
              <w:t>can</w:t>
            </w:r>
            <w:r w:rsidR="00B27C84">
              <w:t xml:space="preserve"> </w:t>
            </w:r>
            <w:r w:rsidR="00464F57" w:rsidRPr="00495D84">
              <w:t>be</w:t>
            </w:r>
            <w:r w:rsidR="00B27C84">
              <w:t xml:space="preserve"> </w:t>
            </w:r>
            <w:r w:rsidR="00464F57" w:rsidRPr="00495D84">
              <w:t>configured</w:t>
            </w:r>
            <w:r w:rsidR="00B27C84">
              <w:t xml:space="preserve"> </w:t>
            </w:r>
            <w:r w:rsidR="00464F57" w:rsidRPr="00495D84">
              <w:t>in</w:t>
            </w:r>
            <w:r w:rsidR="00B27C84">
              <w:t xml:space="preserve"> </w:t>
            </w:r>
            <w:r w:rsidR="00464F57" w:rsidRPr="00495D84">
              <w:t>any</w:t>
            </w:r>
            <w:r w:rsidR="00B27C84">
              <w:t xml:space="preserve"> </w:t>
            </w:r>
            <w:r w:rsidR="00464F57" w:rsidRPr="00495D84">
              <w:t>frequency</w:t>
            </w:r>
            <w:r w:rsidR="00B27C84">
              <w:t xml:space="preserve"> </w:t>
            </w:r>
            <w:r w:rsidR="00464F57" w:rsidRPr="00495D84">
              <w:t>location</w:t>
            </w:r>
            <w:r w:rsidR="00B27C84">
              <w:t xml:space="preserve"> </w:t>
            </w:r>
            <w:r w:rsidR="00464F57" w:rsidRPr="00495D84">
              <w:t>within</w:t>
            </w:r>
            <w:r w:rsidR="00B27C84">
              <w:t xml:space="preserve"> </w:t>
            </w:r>
            <w:r w:rsidR="00464F57" w:rsidRPr="00495D84">
              <w:t>the</w:t>
            </w:r>
            <w:r w:rsidR="00B27C84">
              <w:t xml:space="preserve"> </w:t>
            </w:r>
            <w:r w:rsidR="00464F57" w:rsidRPr="00495D84">
              <w:t>cell</w:t>
            </w:r>
            <w:r w:rsidR="00B27C84">
              <w:t xml:space="preserve"> </w:t>
            </w:r>
            <w:r w:rsidR="00464F57" w:rsidRPr="00495D84">
              <w:t>bandwidth</w:t>
            </w:r>
            <w:r w:rsidR="00B27C84">
              <w:t xml:space="preserve"> </w:t>
            </w:r>
            <w:r w:rsidR="00464F57" w:rsidRPr="00495D84">
              <w:t>according</w:t>
            </w:r>
            <w:r w:rsidR="00B27C84">
              <w:t xml:space="preserve"> </w:t>
            </w:r>
            <w:r w:rsidR="00464F57" w:rsidRPr="00495D84">
              <w:t>to</w:t>
            </w:r>
            <w:r w:rsidR="00B27C84">
              <w:t xml:space="preserve"> </w:t>
            </w:r>
            <w:r w:rsidR="00464F57" w:rsidRPr="00495D84">
              <w:t>the</w:t>
            </w:r>
            <w:r w:rsidR="00B27C84">
              <w:t xml:space="preserve"> </w:t>
            </w:r>
            <w:r w:rsidR="00464F57" w:rsidRPr="00495D84">
              <w:t>allowed</w:t>
            </w:r>
            <w:r w:rsidR="00B27C84">
              <w:t xml:space="preserve"> </w:t>
            </w:r>
            <w:r w:rsidR="00464F57" w:rsidRPr="00495D84">
              <w:t>synchronization</w:t>
            </w:r>
            <w:r w:rsidR="00B27C84">
              <w:t xml:space="preserve"> </w:t>
            </w:r>
            <w:r w:rsidR="00464F57" w:rsidRPr="00495D84">
              <w:t>raster</w:t>
            </w:r>
            <w:r w:rsidR="00B27C84">
              <w:t xml:space="preserve"> </w:t>
            </w:r>
            <w:r w:rsidR="00464F57" w:rsidRPr="00495D84">
              <w:t>defined</w:t>
            </w:r>
            <w:r w:rsidR="00B27C84">
              <w:t xml:space="preserve"> </w:t>
            </w:r>
            <w:r w:rsidR="00464F57" w:rsidRPr="00495D84">
              <w:t>in</w:t>
            </w:r>
            <w:r w:rsidR="00B27C84">
              <w:t xml:space="preserve"> </w:t>
            </w:r>
            <w:r w:rsidR="00464F57" w:rsidRPr="00495D84">
              <w:t>TS</w:t>
            </w:r>
            <w:r w:rsidR="00B27C84">
              <w:t xml:space="preserve"> </w:t>
            </w:r>
            <w:r w:rsidR="00464F57" w:rsidRPr="00495D84">
              <w:t>38.104</w:t>
            </w:r>
            <w:r w:rsidR="00B27C84">
              <w:t xml:space="preserve"> </w:t>
            </w:r>
            <w:r w:rsidR="00464F57" w:rsidRPr="00495D84">
              <w:t>[13].</w:t>
            </w:r>
          </w:p>
          <w:p w14:paraId="0D4C28A4" w14:textId="544DB1F2" w:rsidR="00464F57" w:rsidRPr="00495D84" w:rsidRDefault="00E94096" w:rsidP="00464F57">
            <w:pPr>
              <w:pStyle w:val="TAN"/>
            </w:pPr>
            <w:r>
              <w:t xml:space="preserve">NOTE </w:t>
            </w:r>
            <w:r w:rsidRPr="00495D84">
              <w:t>2</w:t>
            </w:r>
            <w:r>
              <w:t>:</w:t>
            </w:r>
            <w:r w:rsidR="00464F57" w:rsidRPr="00495D84">
              <w:tab/>
              <w:t>These</w:t>
            </w:r>
            <w:r w:rsidR="00B27C84">
              <w:t xml:space="preserve"> </w:t>
            </w:r>
            <w:r w:rsidR="00464F57" w:rsidRPr="00495D84">
              <w:t>values</w:t>
            </w:r>
            <w:r w:rsidR="00B27C84">
              <w:t xml:space="preserve"> </w:t>
            </w:r>
            <w:r w:rsidR="00464F57" w:rsidRPr="00495D84">
              <w:t>have</w:t>
            </w:r>
            <w:r w:rsidR="00B27C84">
              <w:t xml:space="preserve"> </w:t>
            </w:r>
            <w:r w:rsidR="00464F57" w:rsidRPr="00495D84">
              <w:t>been</w:t>
            </w:r>
            <w:r w:rsidR="00B27C84">
              <w:t xml:space="preserve"> </w:t>
            </w:r>
            <w:r w:rsidR="00464F57" w:rsidRPr="00495D84">
              <w:t>derived</w:t>
            </w:r>
            <w:r w:rsidR="00B27C84">
              <w:t xml:space="preserve"> </w:t>
            </w:r>
            <w:r w:rsidR="00464F57" w:rsidRPr="00495D84">
              <w:t>from</w:t>
            </w:r>
            <w:r w:rsidR="00B27C84">
              <w:t xml:space="preserve"> </w:t>
            </w:r>
            <w:r w:rsidR="00464F57" w:rsidRPr="00495D84">
              <w:t>other</w:t>
            </w:r>
            <w:r w:rsidR="00B27C84">
              <w:t xml:space="preserve"> </w:t>
            </w:r>
            <w:r w:rsidR="00464F57" w:rsidRPr="00495D84">
              <w:t>parameters</w:t>
            </w:r>
            <w:r w:rsidR="00B27C84">
              <w:t xml:space="preserve"> </w:t>
            </w:r>
            <w:r w:rsidR="00464F57" w:rsidRPr="00495D84">
              <w:t>for</w:t>
            </w:r>
            <w:r w:rsidR="00B27C84">
              <w:t xml:space="preserve"> </w:t>
            </w:r>
            <w:r w:rsidR="00464F57" w:rsidRPr="00495D84">
              <w:t>information</w:t>
            </w:r>
            <w:r w:rsidR="00B27C84">
              <w:t xml:space="preserve"> </w:t>
            </w:r>
            <w:r w:rsidR="00464F57" w:rsidRPr="00495D84">
              <w:t>purposes</w:t>
            </w:r>
            <w:r w:rsidR="00B27C84">
              <w:t xml:space="preserve"> </w:t>
            </w:r>
            <w:r w:rsidR="00464F57" w:rsidRPr="00495D84">
              <w:t>(as</w:t>
            </w:r>
            <w:r w:rsidR="00B27C84">
              <w:t xml:space="preserve"> </w:t>
            </w:r>
            <w:r w:rsidR="00464F57" w:rsidRPr="00495D84">
              <w:t>per</w:t>
            </w:r>
            <w:r w:rsidR="00B27C84">
              <w:t xml:space="preserve"> </w:t>
            </w:r>
            <w:r w:rsidR="00464F57" w:rsidRPr="00495D84">
              <w:t>TS</w:t>
            </w:r>
            <w:r w:rsidR="00B27C84">
              <w:t xml:space="preserve"> </w:t>
            </w:r>
            <w:r w:rsidR="00464F57" w:rsidRPr="00495D84">
              <w:t>38.213</w:t>
            </w:r>
            <w:r w:rsidR="00B27C84">
              <w:t xml:space="preserve"> </w:t>
            </w:r>
            <w:r w:rsidR="00464F57" w:rsidRPr="00495D84">
              <w:t>[3]).</w:t>
            </w:r>
            <w:r w:rsidR="00B27C84">
              <w:t xml:space="preserve"> </w:t>
            </w:r>
            <w:r w:rsidR="00464F57" w:rsidRPr="00495D84">
              <w:t>They</w:t>
            </w:r>
            <w:r w:rsidR="00B27C84">
              <w:t xml:space="preserve"> </w:t>
            </w:r>
            <w:r w:rsidR="00464F57" w:rsidRPr="00495D84">
              <w:t>are</w:t>
            </w:r>
            <w:r w:rsidR="00B27C84">
              <w:t xml:space="preserve"> </w:t>
            </w:r>
            <w:r w:rsidR="00464F57" w:rsidRPr="00495D84">
              <w:t>not</w:t>
            </w:r>
            <w:r w:rsidR="00B27C84">
              <w:t xml:space="preserve"> </w:t>
            </w:r>
            <w:r w:rsidR="00464F57" w:rsidRPr="00495D84">
              <w:t>settable</w:t>
            </w:r>
            <w:r w:rsidR="00B27C84">
              <w:t xml:space="preserve"> </w:t>
            </w:r>
            <w:r w:rsidR="00464F57" w:rsidRPr="00495D84">
              <w:t>parameters</w:t>
            </w:r>
            <w:r w:rsidR="00B27C84">
              <w:t xml:space="preserve"> </w:t>
            </w:r>
            <w:r w:rsidR="00464F57" w:rsidRPr="00495D84">
              <w:t>themselves.</w:t>
            </w:r>
          </w:p>
        </w:tc>
      </w:tr>
    </w:tbl>
    <w:p w14:paraId="04C41806" w14:textId="12E24E74" w:rsidR="00464F57" w:rsidRPr="00495D84" w:rsidRDefault="00464F57" w:rsidP="001268B4">
      <w:pPr>
        <w:rPr>
          <w:rFonts w:eastAsia="MS Mincho"/>
          <w:lang w:eastAsia="zh-CN"/>
        </w:rPr>
      </w:pPr>
    </w:p>
    <w:p w14:paraId="384E5C5C" w14:textId="304ADE25" w:rsidR="00785773" w:rsidRPr="00495D84" w:rsidRDefault="00785773" w:rsidP="00785773">
      <w:pPr>
        <w:keepNext/>
        <w:keepLines/>
        <w:spacing w:before="120"/>
        <w:ind w:left="1418" w:hanging="1418"/>
        <w:outlineLvl w:val="3"/>
        <w:rPr>
          <w:sz w:val="24"/>
        </w:rPr>
      </w:pPr>
      <w:r w:rsidRPr="00495D84">
        <w:rPr>
          <w:rFonts w:ascii="Arial" w:hAnsi="Arial"/>
          <w:sz w:val="24"/>
        </w:rPr>
        <w:t>A.3.10.2.11</w:t>
      </w:r>
      <w:r w:rsidRPr="00495D84">
        <w:rPr>
          <w:rFonts w:ascii="Arial" w:hAnsi="Arial"/>
          <w:sz w:val="24"/>
        </w:rPr>
        <w:tab/>
        <w:t xml:space="preserve">SSB pattern </w:t>
      </w:r>
      <w:r w:rsidR="00A64159" w:rsidRPr="00495D84">
        <w:rPr>
          <w:rFonts w:ascii="Arial" w:hAnsi="Arial"/>
          <w:sz w:val="24"/>
        </w:rPr>
        <w:t xml:space="preserve">11 </w:t>
      </w:r>
      <w:r w:rsidRPr="00495D84">
        <w:rPr>
          <w:rFonts w:ascii="Arial" w:hAnsi="Arial"/>
          <w:sz w:val="24"/>
        </w:rPr>
        <w:t>in FR2: SSB allocation for SSB SCS=480 kHz in 400 MHz</w:t>
      </w:r>
    </w:p>
    <w:p w14:paraId="313A09B8" w14:textId="57744C13" w:rsidR="00785773" w:rsidRPr="00495D84" w:rsidRDefault="00785773" w:rsidP="00785773">
      <w:pPr>
        <w:pStyle w:val="TH"/>
      </w:pPr>
      <w:r w:rsidRPr="00495D84">
        <w:t>Table A.3.10.2.</w:t>
      </w:r>
      <w:r w:rsidR="001C0171" w:rsidRPr="00495D84">
        <w:t>11</w:t>
      </w:r>
      <w:r w:rsidRPr="00495D84">
        <w:t xml:space="preserve">-1: </w:t>
      </w:r>
      <w:r w:rsidR="003A7329">
        <w:t xml:space="preserve">SSB.11 FR2: SSB Pattern </w:t>
      </w:r>
      <w:r w:rsidR="003A7329">
        <w:rPr>
          <w:rFonts w:hint="eastAsia"/>
          <w:lang w:val="en-US" w:eastAsia="zh-CN"/>
        </w:rPr>
        <w:t>11</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649"/>
        <w:gridCol w:w="1785"/>
      </w:tblGrid>
      <w:tr w:rsidR="00785773" w:rsidRPr="00495D84" w14:paraId="6C65B0E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A939896" w14:textId="560F81A1"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Pr="00495D84" w:rsidRDefault="00785773" w:rsidP="008113EA">
            <w:pPr>
              <w:pStyle w:val="TAH"/>
              <w:spacing w:line="256" w:lineRule="auto"/>
            </w:pPr>
            <w:r w:rsidRPr="00495D84">
              <w:t>Values</w:t>
            </w:r>
          </w:p>
        </w:tc>
      </w:tr>
      <w:tr w:rsidR="00785773" w:rsidRPr="00495D84" w14:paraId="64B74A3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4407818" w14:textId="39B1304E"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gridSpan w:val="2"/>
            <w:tcBorders>
              <w:top w:val="single" w:sz="4" w:space="0" w:color="auto"/>
              <w:left w:val="single" w:sz="4" w:space="0" w:color="auto"/>
              <w:bottom w:val="single" w:sz="4" w:space="0" w:color="auto"/>
              <w:right w:val="single" w:sz="4" w:space="0" w:color="auto"/>
            </w:tcBorders>
            <w:hideMark/>
          </w:tcPr>
          <w:p w14:paraId="084BF309" w14:textId="05C8CDD9" w:rsidR="00785773" w:rsidRPr="00495D84" w:rsidRDefault="00785773" w:rsidP="00F52E3F">
            <w:pPr>
              <w:pStyle w:val="TAC"/>
            </w:pPr>
            <w:r w:rsidRPr="00495D84">
              <w:t>400</w:t>
            </w:r>
            <w:r w:rsidR="00B27C84">
              <w:t xml:space="preserve"> </w:t>
            </w:r>
            <w:r w:rsidRPr="00495D84">
              <w:t>MHz</w:t>
            </w:r>
          </w:p>
        </w:tc>
      </w:tr>
      <w:tr w:rsidR="00785773" w:rsidRPr="00495D84" w14:paraId="5EC04C9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6A7887B" w14:textId="6F2B261C" w:rsidR="00785773" w:rsidRPr="00495D84" w:rsidRDefault="00785773" w:rsidP="008113EA">
            <w:pPr>
              <w:pStyle w:val="TAL"/>
              <w:spacing w:line="256" w:lineRule="auto"/>
            </w:pPr>
            <w:r w:rsidRPr="00495D84">
              <w:t>SSB</w:t>
            </w:r>
            <w:r w:rsidR="00B27C84">
              <w:t xml:space="preserve"> </w:t>
            </w:r>
            <w:r w:rsidRPr="00495D84">
              <w:t>SCS</w:t>
            </w:r>
          </w:p>
        </w:tc>
        <w:tc>
          <w:tcPr>
            <w:tcW w:w="3434" w:type="dxa"/>
            <w:gridSpan w:val="2"/>
            <w:tcBorders>
              <w:top w:val="single" w:sz="4" w:space="0" w:color="auto"/>
              <w:left w:val="single" w:sz="4" w:space="0" w:color="auto"/>
              <w:bottom w:val="single" w:sz="4" w:space="0" w:color="auto"/>
              <w:right w:val="single" w:sz="4" w:space="0" w:color="auto"/>
            </w:tcBorders>
            <w:hideMark/>
          </w:tcPr>
          <w:p w14:paraId="442BC8B9" w14:textId="77C16224" w:rsidR="00785773" w:rsidRPr="00495D84" w:rsidRDefault="00785773" w:rsidP="00F52E3F">
            <w:pPr>
              <w:pStyle w:val="TAC"/>
            </w:pPr>
            <w:r w:rsidRPr="00495D84">
              <w:t>480</w:t>
            </w:r>
            <w:r w:rsidR="00B27C84">
              <w:t xml:space="preserve"> </w:t>
            </w:r>
            <w:r w:rsidRPr="00495D84">
              <w:t>kHz</w:t>
            </w:r>
          </w:p>
        </w:tc>
      </w:tr>
      <w:tr w:rsidR="00785773" w:rsidRPr="00495D84" w14:paraId="1CB5124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46AEC6" w14:textId="292E79F7"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gridSpan w:val="2"/>
            <w:tcBorders>
              <w:top w:val="single" w:sz="4" w:space="0" w:color="auto"/>
              <w:left w:val="single" w:sz="4" w:space="0" w:color="auto"/>
              <w:bottom w:val="single" w:sz="4" w:space="0" w:color="auto"/>
              <w:right w:val="single" w:sz="4" w:space="0" w:color="auto"/>
            </w:tcBorders>
            <w:hideMark/>
          </w:tcPr>
          <w:p w14:paraId="3CAB8FB6" w14:textId="4BE35F1C" w:rsidR="00785773" w:rsidRPr="00495D84" w:rsidRDefault="00785773" w:rsidP="00F52E3F">
            <w:pPr>
              <w:pStyle w:val="TAC"/>
            </w:pPr>
            <w:r w:rsidRPr="00495D84">
              <w:t>20</w:t>
            </w:r>
            <w:r w:rsidR="00B27C84">
              <w:t xml:space="preserve"> </w:t>
            </w:r>
            <w:r w:rsidRPr="00495D84">
              <w:t>ms</w:t>
            </w:r>
          </w:p>
        </w:tc>
      </w:tr>
      <w:tr w:rsidR="00785773" w:rsidRPr="00495D84" w14:paraId="5AC6308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8B33D6" w14:textId="6D20E55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Pr="00495D84" w:rsidRDefault="00785773" w:rsidP="00F52E3F">
            <w:pPr>
              <w:pStyle w:val="TAC"/>
            </w:pPr>
            <w:r w:rsidRPr="00495D84">
              <w:t>2</w:t>
            </w:r>
          </w:p>
        </w:tc>
      </w:tr>
      <w:tr w:rsidR="00785773" w:rsidRPr="00495D84" w14:paraId="299750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41C967" w14:textId="56E805FF"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649" w:type="dxa"/>
            <w:tcBorders>
              <w:top w:val="single" w:sz="4" w:space="0" w:color="auto"/>
              <w:left w:val="single" w:sz="4" w:space="0" w:color="auto"/>
              <w:bottom w:val="single" w:sz="4" w:space="0" w:color="auto"/>
              <w:right w:val="single" w:sz="4" w:space="0" w:color="auto"/>
            </w:tcBorders>
            <w:hideMark/>
          </w:tcPr>
          <w:p w14:paraId="76D813A9"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Pr="00495D84" w:rsidRDefault="00785773" w:rsidP="00F52E3F">
            <w:pPr>
              <w:pStyle w:val="TAC"/>
            </w:pPr>
            <w:r w:rsidRPr="00495D84">
              <w:t>1</w:t>
            </w:r>
          </w:p>
        </w:tc>
      </w:tr>
      <w:tr w:rsidR="00785773" w:rsidRPr="00495D84" w14:paraId="4610DA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FB3B7F" w14:textId="1F04A7F8"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3D264909"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Pr="00495D84" w:rsidRDefault="00785773" w:rsidP="00F52E3F">
            <w:pPr>
              <w:pStyle w:val="TAC"/>
            </w:pPr>
            <w:r w:rsidRPr="00495D84">
              <w:t>9-12</w:t>
            </w:r>
          </w:p>
        </w:tc>
      </w:tr>
      <w:tr w:rsidR="00785773" w:rsidRPr="00495D84" w14:paraId="01BBC9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FA4EAFF" w14:textId="1569557D"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649" w:type="dxa"/>
            <w:tcBorders>
              <w:top w:val="single" w:sz="4" w:space="0" w:color="auto"/>
              <w:left w:val="single" w:sz="4" w:space="0" w:color="auto"/>
              <w:bottom w:val="single" w:sz="4" w:space="0" w:color="auto"/>
              <w:right w:val="single" w:sz="4" w:space="0" w:color="auto"/>
            </w:tcBorders>
            <w:hideMark/>
          </w:tcPr>
          <w:p w14:paraId="44D7DF26" w14:textId="77777777" w:rsidR="00785773" w:rsidRPr="00495D84" w:rsidRDefault="00785773" w:rsidP="00F52E3F">
            <w:pPr>
              <w:pStyle w:val="TAC"/>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Pr="00495D84" w:rsidRDefault="00785773" w:rsidP="00F52E3F">
            <w:pPr>
              <w:pStyle w:val="TAC"/>
            </w:pPr>
            <w:r w:rsidRPr="00495D84">
              <w:t>0</w:t>
            </w:r>
          </w:p>
        </w:tc>
      </w:tr>
      <w:tr w:rsidR="00785773" w:rsidRPr="00495D84" w14:paraId="1641B8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304D17" w14:textId="4152A72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gridSpan w:val="2"/>
            <w:tcBorders>
              <w:top w:val="single" w:sz="4" w:space="0" w:color="auto"/>
              <w:left w:val="single" w:sz="4" w:space="0" w:color="auto"/>
              <w:bottom w:val="single" w:sz="4" w:space="0" w:color="auto"/>
              <w:right w:val="single" w:sz="4" w:space="0" w:color="auto"/>
            </w:tcBorders>
            <w:hideMark/>
          </w:tcPr>
          <w:p w14:paraId="040A328B" w14:textId="318B72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FE09E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23E44A7" w14:textId="0579510B" w:rsidR="00785773" w:rsidRPr="00495D84" w:rsidRDefault="00725F3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gridSpan w:val="2"/>
            <w:tcBorders>
              <w:top w:val="single" w:sz="4" w:space="0" w:color="auto"/>
              <w:left w:val="single" w:sz="4" w:space="0" w:color="auto"/>
              <w:bottom w:val="single" w:sz="4" w:space="0" w:color="auto"/>
              <w:right w:val="single" w:sz="4" w:space="0" w:color="auto"/>
            </w:tcBorders>
            <w:hideMark/>
          </w:tcPr>
          <w:p w14:paraId="59DC9F85" w14:textId="27C6645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363E639"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47DE7B70" w:rsidR="00785773" w:rsidRPr="00495D84" w:rsidRDefault="00E94096" w:rsidP="008113EA">
            <w:pPr>
              <w:pStyle w:val="TAN"/>
              <w:spacing w:line="256" w:lineRule="auto"/>
            </w:pPr>
            <w:r>
              <w:t xml:space="preserve">NOTE </w:t>
            </w:r>
            <w:r w:rsidRPr="00495D84">
              <w:t>1</w:t>
            </w:r>
            <w:r>
              <w:t>:</w:t>
            </w:r>
            <w:r w:rsidR="00785773" w:rsidRPr="00495D84">
              <w:rPr>
                <w:sz w:val="24"/>
              </w:rPr>
              <w:tab/>
            </w:r>
            <w:r w:rsidR="00725F3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2C0693E1" w14:textId="1BFBC1C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A83D71E" w14:textId="77777777" w:rsidR="00785773" w:rsidRPr="00495D84" w:rsidRDefault="00785773" w:rsidP="00785773">
      <w:pPr>
        <w:rPr>
          <w:rFonts w:eastAsia="MS Mincho"/>
        </w:rPr>
      </w:pPr>
    </w:p>
    <w:p w14:paraId="2EE0A5DE" w14:textId="7E501C60"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A.3.10.2.12</w:t>
      </w:r>
      <w:r w:rsidRPr="00495D84">
        <w:rPr>
          <w:rFonts w:ascii="Arial" w:hAnsi="Arial"/>
          <w:sz w:val="24"/>
        </w:rPr>
        <w:tab/>
        <w:t xml:space="preserve">SSB pattern </w:t>
      </w:r>
      <w:r w:rsidR="00A64159" w:rsidRPr="00495D84">
        <w:rPr>
          <w:rFonts w:ascii="Arial" w:hAnsi="Arial"/>
          <w:sz w:val="24"/>
        </w:rPr>
        <w:t xml:space="preserve">12 </w:t>
      </w:r>
      <w:r w:rsidRPr="00495D84">
        <w:rPr>
          <w:rFonts w:ascii="Arial" w:hAnsi="Arial"/>
          <w:sz w:val="24"/>
        </w:rPr>
        <w:t>in FR2: SSB allocation for SSB SCS=960 kHz in 400 MHz</w:t>
      </w:r>
    </w:p>
    <w:p w14:paraId="7B47F4CF" w14:textId="23975C15" w:rsidR="00785773" w:rsidRPr="00495D84" w:rsidRDefault="00785773" w:rsidP="00785773">
      <w:pPr>
        <w:pStyle w:val="TH"/>
      </w:pPr>
      <w:r w:rsidRPr="00495D84">
        <w:t>Table A.3.10.2.1</w:t>
      </w:r>
      <w:r w:rsidR="001C0171" w:rsidRPr="00495D84">
        <w:t>2</w:t>
      </w:r>
      <w:r w:rsidRPr="00495D84">
        <w:t xml:space="preserve">-1: </w:t>
      </w:r>
      <w:r w:rsidR="003A7329">
        <w:t xml:space="preserve">SSB.12 FR2: SSB Pattern </w:t>
      </w:r>
      <w:r w:rsidR="003A7329">
        <w:rPr>
          <w:rFonts w:hint="eastAsia"/>
          <w:lang w:val="en-US" w:eastAsia="zh-CN"/>
        </w:rPr>
        <w:t>12</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149C68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287AE20" w14:textId="19735A9E"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Pr="00495D84" w:rsidRDefault="00785773" w:rsidP="008113EA">
            <w:pPr>
              <w:pStyle w:val="TAC"/>
              <w:spacing w:line="256" w:lineRule="auto"/>
              <w:rPr>
                <w:b/>
              </w:rPr>
            </w:pPr>
            <w:r w:rsidRPr="00495D84">
              <w:rPr>
                <w:b/>
              </w:rPr>
              <w:t>Values</w:t>
            </w:r>
          </w:p>
        </w:tc>
      </w:tr>
      <w:tr w:rsidR="00785773" w:rsidRPr="00495D84" w14:paraId="2B5666F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F659351" w14:textId="279EDB06"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06D16D2F" w14:textId="4034D8AA" w:rsidR="00785773" w:rsidRPr="00495D84" w:rsidRDefault="00785773" w:rsidP="00F52E3F">
            <w:pPr>
              <w:pStyle w:val="TAC"/>
            </w:pPr>
            <w:r w:rsidRPr="00495D84">
              <w:t>400</w:t>
            </w:r>
            <w:r w:rsidR="00B27C84">
              <w:t xml:space="preserve"> </w:t>
            </w:r>
            <w:r w:rsidRPr="00495D84">
              <w:t>MHz</w:t>
            </w:r>
          </w:p>
        </w:tc>
      </w:tr>
      <w:tr w:rsidR="00785773" w:rsidRPr="00495D84" w14:paraId="0FE2A32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CB9B341" w14:textId="3BE1CF11"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B1E990E" w14:textId="63A3033A" w:rsidR="00785773" w:rsidRPr="00495D84" w:rsidRDefault="00785773" w:rsidP="00F52E3F">
            <w:pPr>
              <w:pStyle w:val="TAC"/>
            </w:pPr>
            <w:r w:rsidRPr="00495D84">
              <w:t>960</w:t>
            </w:r>
            <w:r w:rsidR="00B27C84">
              <w:t xml:space="preserve"> </w:t>
            </w:r>
            <w:r w:rsidRPr="00495D84">
              <w:t>kHz</w:t>
            </w:r>
          </w:p>
        </w:tc>
      </w:tr>
      <w:tr w:rsidR="00785773" w:rsidRPr="00495D84" w14:paraId="4DE4989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498D1FA" w14:textId="26E7480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75BC2501" w14:textId="04282A79" w:rsidR="00785773" w:rsidRPr="00495D84" w:rsidRDefault="00785773" w:rsidP="00F52E3F">
            <w:pPr>
              <w:pStyle w:val="TAC"/>
            </w:pPr>
            <w:r w:rsidRPr="00495D84">
              <w:t>20</w:t>
            </w:r>
            <w:r w:rsidR="00B27C84">
              <w:t xml:space="preserve"> </w:t>
            </w:r>
            <w:r w:rsidRPr="00495D84">
              <w:t>ms</w:t>
            </w:r>
          </w:p>
        </w:tc>
      </w:tr>
      <w:tr w:rsidR="00785773" w:rsidRPr="00495D84" w14:paraId="4703462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5BFA59C" w14:textId="429C9D98"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Pr="00495D84" w:rsidRDefault="00785773" w:rsidP="00F52E3F">
            <w:pPr>
              <w:pStyle w:val="TAC"/>
            </w:pPr>
            <w:r w:rsidRPr="00495D84">
              <w:t>2</w:t>
            </w:r>
          </w:p>
        </w:tc>
      </w:tr>
      <w:tr w:rsidR="00785773" w:rsidRPr="00495D84" w14:paraId="5FE6906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A77A72" w14:textId="68E09205"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2B11424E"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Pr="00495D84" w:rsidRDefault="00785773" w:rsidP="00F52E3F">
            <w:pPr>
              <w:pStyle w:val="TAC"/>
            </w:pPr>
            <w:r w:rsidRPr="00495D84">
              <w:t>1</w:t>
            </w:r>
          </w:p>
        </w:tc>
      </w:tr>
      <w:tr w:rsidR="00785773" w:rsidRPr="00495D84" w14:paraId="536EB9C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DACB6" w14:textId="305F2ECA"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81782ED"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420E9F9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90BA9" w14:textId="39739D2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76A13778" w14:textId="77777777" w:rsidR="00785773" w:rsidRPr="00495D84" w:rsidRDefault="00785773" w:rsidP="00F52E3F">
            <w:pPr>
              <w:pStyle w:val="TAC"/>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Pr="00495D84" w:rsidRDefault="00785773" w:rsidP="00F52E3F">
            <w:pPr>
              <w:pStyle w:val="TAC"/>
            </w:pPr>
            <w:r w:rsidRPr="00495D84">
              <w:t>0</w:t>
            </w:r>
          </w:p>
        </w:tc>
      </w:tr>
      <w:tr w:rsidR="00785773" w:rsidRPr="00495D84" w14:paraId="45C12C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0CF730" w14:textId="5C6FBB01"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7A73C107" w14:textId="4748E2F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7204DBD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D5B147" w14:textId="7D52F930" w:rsidR="00785773" w:rsidRPr="00495D84" w:rsidRDefault="00C9779C"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6FEA4CC" w14:textId="6ED4627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BD6119E"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03A3206F" w:rsidR="00785773" w:rsidRPr="00495D84" w:rsidRDefault="00E94096" w:rsidP="008113EA">
            <w:pPr>
              <w:pStyle w:val="TAN"/>
              <w:spacing w:line="256" w:lineRule="auto"/>
            </w:pPr>
            <w:r>
              <w:t xml:space="preserve">NOTE </w:t>
            </w:r>
            <w:r w:rsidRPr="00495D84">
              <w:t>1</w:t>
            </w:r>
            <w:r>
              <w:t>:</w:t>
            </w:r>
            <w:r w:rsidR="00785773" w:rsidRPr="00495D84">
              <w:rPr>
                <w:sz w:val="24"/>
              </w:rPr>
              <w:tab/>
            </w:r>
            <w:r w:rsidR="00C9779C" w:rsidRPr="00AC2779">
              <w:t>P</w:t>
            </w:r>
            <w:r w:rsidR="00785773" w:rsidRPr="00C9779C">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p>
          <w:p w14:paraId="21718A5F" w14:textId="3E3FC8D6"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E6E893A" w14:textId="77777777" w:rsidR="00785773" w:rsidRPr="00495D84" w:rsidRDefault="00785773" w:rsidP="00785773">
      <w:pPr>
        <w:rPr>
          <w:rFonts w:eastAsia="MS Mincho"/>
        </w:rPr>
      </w:pPr>
    </w:p>
    <w:p w14:paraId="71936410" w14:textId="3BDEF1A6" w:rsidR="00785773" w:rsidRPr="00495D84" w:rsidRDefault="00785773" w:rsidP="00785773">
      <w:pPr>
        <w:keepNext/>
        <w:keepLines/>
        <w:spacing w:before="120"/>
        <w:ind w:left="1418" w:hanging="1418"/>
        <w:outlineLvl w:val="3"/>
        <w:rPr>
          <w:sz w:val="24"/>
        </w:rPr>
      </w:pPr>
      <w:r w:rsidRPr="00495D84">
        <w:rPr>
          <w:rFonts w:ascii="Arial" w:hAnsi="Arial"/>
          <w:sz w:val="24"/>
        </w:rPr>
        <w:t>A.3.10.2.13</w:t>
      </w:r>
      <w:r w:rsidRPr="00495D84">
        <w:rPr>
          <w:rFonts w:ascii="Arial" w:hAnsi="Arial"/>
          <w:sz w:val="24"/>
        </w:rPr>
        <w:tab/>
        <w:t xml:space="preserve">SSB pattern </w:t>
      </w:r>
      <w:r w:rsidR="00A64159" w:rsidRPr="00495D84">
        <w:rPr>
          <w:rFonts w:ascii="Arial" w:hAnsi="Arial"/>
          <w:sz w:val="24"/>
        </w:rPr>
        <w:t xml:space="preserve">13 </w:t>
      </w:r>
      <w:r w:rsidRPr="00495D84">
        <w:rPr>
          <w:rFonts w:ascii="Arial" w:hAnsi="Arial"/>
          <w:sz w:val="24"/>
        </w:rPr>
        <w:t>in FR2: SSB allocation for SSB SCS=480 kHz in 400 MHz</w:t>
      </w:r>
    </w:p>
    <w:p w14:paraId="3E72AC87" w14:textId="00B449AE" w:rsidR="00785773" w:rsidRPr="00495D84" w:rsidRDefault="00785773" w:rsidP="00785773">
      <w:pPr>
        <w:pStyle w:val="TH"/>
      </w:pPr>
      <w:r w:rsidRPr="00495D84">
        <w:t>Table A.3.10.2.1</w:t>
      </w:r>
      <w:r w:rsidR="001C0171" w:rsidRPr="00495D84">
        <w:t>3</w:t>
      </w:r>
      <w:r w:rsidRPr="00495D84">
        <w:t xml:space="preserve">-1: </w:t>
      </w:r>
      <w:r w:rsidR="003A7329">
        <w:t xml:space="preserve">SSB.13 FR2: SSB Pattern </w:t>
      </w:r>
      <w:r w:rsidR="003A7329">
        <w:rPr>
          <w:rFonts w:hint="eastAsia"/>
          <w:lang w:val="en-US" w:eastAsia="zh-CN"/>
        </w:rPr>
        <w:t>13</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06"/>
        <w:gridCol w:w="3718"/>
      </w:tblGrid>
      <w:tr w:rsidR="00785773" w:rsidRPr="00495D84" w14:paraId="4DA8031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051947A" w14:textId="33B39787" w:rsidR="00785773" w:rsidRPr="00495D84" w:rsidRDefault="00785773" w:rsidP="008113EA">
            <w:pPr>
              <w:pStyle w:val="TAH"/>
              <w:spacing w:line="256" w:lineRule="auto"/>
            </w:pPr>
            <w:r w:rsidRPr="00495D84">
              <w:t>SSB</w:t>
            </w:r>
            <w:r w:rsidR="00B27C84">
              <w:t xml:space="preserve"> </w:t>
            </w:r>
            <w:r w:rsidRPr="00495D84">
              <w:t>Parameters</w:t>
            </w:r>
          </w:p>
        </w:tc>
        <w:tc>
          <w:tcPr>
            <w:tcW w:w="3718" w:type="dxa"/>
            <w:tcBorders>
              <w:top w:val="single" w:sz="4" w:space="0" w:color="auto"/>
              <w:left w:val="single" w:sz="4" w:space="0" w:color="auto"/>
              <w:bottom w:val="single" w:sz="4" w:space="0" w:color="auto"/>
              <w:right w:val="single" w:sz="4" w:space="0" w:color="auto"/>
            </w:tcBorders>
            <w:hideMark/>
          </w:tcPr>
          <w:p w14:paraId="64B9F990" w14:textId="77777777" w:rsidR="00785773" w:rsidRPr="00495D84" w:rsidRDefault="00785773" w:rsidP="008113EA">
            <w:pPr>
              <w:pStyle w:val="TAH"/>
              <w:spacing w:line="256" w:lineRule="auto"/>
            </w:pPr>
            <w:r w:rsidRPr="00495D84">
              <w:t>Values</w:t>
            </w:r>
          </w:p>
        </w:tc>
      </w:tr>
      <w:tr w:rsidR="00785773" w:rsidRPr="00495D84" w14:paraId="0E0D99B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18AA9BF" w14:textId="328B721C" w:rsidR="00785773" w:rsidRPr="00495D84" w:rsidRDefault="00785773" w:rsidP="008113EA">
            <w:pPr>
              <w:pStyle w:val="TAL"/>
              <w:spacing w:line="256" w:lineRule="auto"/>
            </w:pPr>
            <w:r w:rsidRPr="00495D84">
              <w:t>Channel</w:t>
            </w:r>
            <w:r w:rsidR="00B27C84">
              <w:t xml:space="preserve"> </w:t>
            </w:r>
            <w:r w:rsidRPr="00495D84">
              <w:t>bandwidth</w:t>
            </w:r>
          </w:p>
        </w:tc>
        <w:tc>
          <w:tcPr>
            <w:tcW w:w="3718" w:type="dxa"/>
            <w:tcBorders>
              <w:top w:val="single" w:sz="4" w:space="0" w:color="auto"/>
              <w:left w:val="single" w:sz="4" w:space="0" w:color="auto"/>
              <w:bottom w:val="single" w:sz="4" w:space="0" w:color="auto"/>
              <w:right w:val="single" w:sz="4" w:space="0" w:color="auto"/>
            </w:tcBorders>
            <w:hideMark/>
          </w:tcPr>
          <w:p w14:paraId="7F9EE6EA" w14:textId="24ADD0CE" w:rsidR="00785773" w:rsidRPr="00495D84" w:rsidRDefault="00785773" w:rsidP="00F52E3F">
            <w:pPr>
              <w:pStyle w:val="TAC"/>
            </w:pPr>
            <w:r w:rsidRPr="00495D84">
              <w:t>400</w:t>
            </w:r>
            <w:r w:rsidR="00B27C84">
              <w:t xml:space="preserve"> </w:t>
            </w:r>
            <w:r w:rsidRPr="00495D84">
              <w:t>MHz</w:t>
            </w:r>
          </w:p>
        </w:tc>
      </w:tr>
      <w:tr w:rsidR="00785773" w:rsidRPr="00495D84" w14:paraId="6E1F7CA2"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3ACFD5E1" w14:textId="41F45979" w:rsidR="00785773" w:rsidRPr="00495D84" w:rsidRDefault="00785773" w:rsidP="008113EA">
            <w:pPr>
              <w:pStyle w:val="TAL"/>
              <w:spacing w:line="256" w:lineRule="auto"/>
            </w:pPr>
            <w:r w:rsidRPr="00495D84">
              <w:t>SSB</w:t>
            </w:r>
            <w:r w:rsidR="00B27C84">
              <w:t xml:space="preserve"> </w:t>
            </w:r>
            <w:r w:rsidRPr="00495D84">
              <w:t>SCS</w:t>
            </w:r>
          </w:p>
        </w:tc>
        <w:tc>
          <w:tcPr>
            <w:tcW w:w="3718" w:type="dxa"/>
            <w:tcBorders>
              <w:top w:val="single" w:sz="4" w:space="0" w:color="auto"/>
              <w:left w:val="single" w:sz="4" w:space="0" w:color="auto"/>
              <w:bottom w:val="single" w:sz="4" w:space="0" w:color="auto"/>
              <w:right w:val="single" w:sz="4" w:space="0" w:color="auto"/>
            </w:tcBorders>
            <w:hideMark/>
          </w:tcPr>
          <w:p w14:paraId="524CF9FF" w14:textId="26095F17" w:rsidR="00785773" w:rsidRPr="00495D84" w:rsidRDefault="00785773" w:rsidP="00F52E3F">
            <w:pPr>
              <w:pStyle w:val="TAC"/>
            </w:pPr>
            <w:r w:rsidRPr="00495D84">
              <w:t>480</w:t>
            </w:r>
            <w:r w:rsidR="00B27C84">
              <w:t xml:space="preserve"> </w:t>
            </w:r>
            <w:r w:rsidRPr="00495D84">
              <w:t>kHz</w:t>
            </w:r>
          </w:p>
        </w:tc>
      </w:tr>
      <w:tr w:rsidR="00785773" w:rsidRPr="00495D84" w14:paraId="53732F0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8FD3A41" w14:textId="20B362E6"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718" w:type="dxa"/>
            <w:tcBorders>
              <w:top w:val="single" w:sz="4" w:space="0" w:color="auto"/>
              <w:left w:val="single" w:sz="4" w:space="0" w:color="auto"/>
              <w:bottom w:val="single" w:sz="4" w:space="0" w:color="auto"/>
              <w:right w:val="single" w:sz="4" w:space="0" w:color="auto"/>
            </w:tcBorders>
            <w:hideMark/>
          </w:tcPr>
          <w:p w14:paraId="35B09C91" w14:textId="35BED5D6" w:rsidR="00785773" w:rsidRPr="00495D84" w:rsidRDefault="00785773" w:rsidP="00F52E3F">
            <w:pPr>
              <w:pStyle w:val="TAC"/>
            </w:pPr>
            <w:r w:rsidRPr="00495D84">
              <w:t>20</w:t>
            </w:r>
            <w:r w:rsidR="00B27C84">
              <w:t xml:space="preserve"> </w:t>
            </w:r>
            <w:r w:rsidRPr="00495D84">
              <w:t>ms</w:t>
            </w:r>
          </w:p>
        </w:tc>
      </w:tr>
      <w:tr w:rsidR="00785773" w:rsidRPr="00495D84" w14:paraId="5E2B9EEF"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04E117C3" w14:textId="442A32E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718" w:type="dxa"/>
            <w:tcBorders>
              <w:top w:val="single" w:sz="4" w:space="0" w:color="auto"/>
              <w:left w:val="single" w:sz="4" w:space="0" w:color="auto"/>
              <w:bottom w:val="single" w:sz="4" w:space="0" w:color="auto"/>
              <w:right w:val="single" w:sz="4" w:space="0" w:color="auto"/>
            </w:tcBorders>
            <w:hideMark/>
          </w:tcPr>
          <w:p w14:paraId="4A5947FD" w14:textId="77777777" w:rsidR="00785773" w:rsidRPr="00495D84" w:rsidRDefault="00785773" w:rsidP="00F52E3F">
            <w:pPr>
              <w:pStyle w:val="TAC"/>
            </w:pPr>
            <w:r w:rsidRPr="00495D84">
              <w:t>1</w:t>
            </w:r>
          </w:p>
        </w:tc>
      </w:tr>
      <w:tr w:rsidR="00785773" w:rsidRPr="00495D84" w14:paraId="2530B12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4A7D117D" w14:textId="00F8B541"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718" w:type="dxa"/>
            <w:tcBorders>
              <w:top w:val="single" w:sz="4" w:space="0" w:color="auto"/>
              <w:left w:val="single" w:sz="4" w:space="0" w:color="auto"/>
              <w:bottom w:val="single" w:sz="4" w:space="0" w:color="auto"/>
              <w:right w:val="single" w:sz="4" w:space="0" w:color="auto"/>
            </w:tcBorders>
            <w:hideMark/>
          </w:tcPr>
          <w:p w14:paraId="3B14BA02" w14:textId="77777777" w:rsidR="00785773" w:rsidRPr="00495D84" w:rsidRDefault="00785773" w:rsidP="00F52E3F">
            <w:pPr>
              <w:pStyle w:val="TAC"/>
            </w:pPr>
            <w:r w:rsidRPr="00495D84">
              <w:t>0</w:t>
            </w:r>
          </w:p>
        </w:tc>
      </w:tr>
      <w:tr w:rsidR="00785773" w:rsidRPr="00495D84" w14:paraId="45521A5C"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5808D126" w14:textId="391A3EC4"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654C908B" w14:textId="77777777" w:rsidR="00785773" w:rsidRPr="00495D84" w:rsidRDefault="00785773" w:rsidP="00F52E3F">
            <w:pPr>
              <w:pStyle w:val="TAC"/>
            </w:pPr>
            <w:r w:rsidRPr="00495D84">
              <w:t>2-5</w:t>
            </w:r>
          </w:p>
        </w:tc>
      </w:tr>
      <w:tr w:rsidR="00785773" w:rsidRPr="00495D84" w14:paraId="39D98F31"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9CA0A8B" w14:textId="533965F7"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718" w:type="dxa"/>
            <w:tcBorders>
              <w:top w:val="single" w:sz="4" w:space="0" w:color="auto"/>
              <w:left w:val="single" w:sz="4" w:space="0" w:color="auto"/>
              <w:bottom w:val="single" w:sz="4" w:space="0" w:color="auto"/>
              <w:right w:val="single" w:sz="4" w:space="0" w:color="auto"/>
            </w:tcBorders>
            <w:hideMark/>
          </w:tcPr>
          <w:p w14:paraId="57036F81" w14:textId="77777777" w:rsidR="00785773" w:rsidRPr="00495D84" w:rsidRDefault="00785773" w:rsidP="00F52E3F">
            <w:pPr>
              <w:pStyle w:val="TAC"/>
            </w:pPr>
            <w:r w:rsidRPr="00495D84">
              <w:t>0</w:t>
            </w:r>
          </w:p>
        </w:tc>
      </w:tr>
      <w:tr w:rsidR="00785773" w:rsidRPr="00495D84" w14:paraId="0DC5C89E"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6A5710C8" w14:textId="604B334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718" w:type="dxa"/>
            <w:tcBorders>
              <w:top w:val="single" w:sz="4" w:space="0" w:color="auto"/>
              <w:left w:val="single" w:sz="4" w:space="0" w:color="auto"/>
              <w:bottom w:val="single" w:sz="4" w:space="0" w:color="auto"/>
              <w:right w:val="single" w:sz="4" w:space="0" w:color="auto"/>
            </w:tcBorders>
            <w:hideMark/>
          </w:tcPr>
          <w:p w14:paraId="292BBB86" w14:textId="752680BF"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688E0EC6" w14:textId="77777777" w:rsidTr="00E94096">
        <w:trPr>
          <w:jc w:val="center"/>
        </w:trPr>
        <w:tc>
          <w:tcPr>
            <w:tcW w:w="4106" w:type="dxa"/>
            <w:tcBorders>
              <w:top w:val="single" w:sz="4" w:space="0" w:color="auto"/>
              <w:left w:val="single" w:sz="4" w:space="0" w:color="auto"/>
              <w:bottom w:val="single" w:sz="4" w:space="0" w:color="auto"/>
              <w:right w:val="single" w:sz="4" w:space="0" w:color="auto"/>
            </w:tcBorders>
            <w:hideMark/>
          </w:tcPr>
          <w:p w14:paraId="77AE0D11" w14:textId="0E175180" w:rsidR="00785773" w:rsidRPr="00495D84" w:rsidRDefault="00E0362A"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718" w:type="dxa"/>
            <w:tcBorders>
              <w:top w:val="single" w:sz="4" w:space="0" w:color="auto"/>
              <w:left w:val="single" w:sz="4" w:space="0" w:color="auto"/>
              <w:bottom w:val="single" w:sz="4" w:space="0" w:color="auto"/>
              <w:right w:val="single" w:sz="4" w:space="0" w:color="auto"/>
            </w:tcBorders>
            <w:hideMark/>
          </w:tcPr>
          <w:p w14:paraId="6B3843CD" w14:textId="7F1F492D"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B7C5970"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62EBBAEF" w:rsidR="00785773" w:rsidRPr="00495D84" w:rsidRDefault="00E94096" w:rsidP="008113EA">
            <w:pPr>
              <w:pStyle w:val="TAN"/>
              <w:spacing w:line="256" w:lineRule="auto"/>
            </w:pPr>
            <w:r>
              <w:t xml:space="preserve">NOTE </w:t>
            </w:r>
            <w:r w:rsidRPr="00495D84">
              <w:t>1</w:t>
            </w:r>
            <w:r>
              <w:t>:</w:t>
            </w:r>
            <w:r w:rsidR="00785773" w:rsidRPr="00495D84">
              <w:rPr>
                <w:sz w:val="24"/>
              </w:rPr>
              <w:tab/>
            </w:r>
            <w:r w:rsidR="00E0362A" w:rsidRPr="00AC2779">
              <w:t>P</w:t>
            </w:r>
            <w:r w:rsidR="00785773" w:rsidRPr="00E0362A">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6BA7DE4" w14:textId="16EF1195"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5C7FEDB6" w14:textId="77777777" w:rsidR="00785773" w:rsidRPr="00495D84" w:rsidRDefault="00785773" w:rsidP="00785773">
      <w:pPr>
        <w:rPr>
          <w:rFonts w:eastAsia="MS Mincho"/>
        </w:rPr>
      </w:pPr>
    </w:p>
    <w:p w14:paraId="32CF38A8" w14:textId="79DF8DAC"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A.3.10.2.14</w:t>
      </w:r>
      <w:r w:rsidRPr="00495D84">
        <w:rPr>
          <w:rFonts w:ascii="Arial" w:hAnsi="Arial"/>
          <w:sz w:val="24"/>
        </w:rPr>
        <w:tab/>
        <w:t xml:space="preserve">SSB pattern </w:t>
      </w:r>
      <w:r w:rsidR="00A64159" w:rsidRPr="00495D84">
        <w:rPr>
          <w:rFonts w:ascii="Arial" w:hAnsi="Arial"/>
          <w:sz w:val="24"/>
        </w:rPr>
        <w:t xml:space="preserve">14 </w:t>
      </w:r>
      <w:r w:rsidRPr="00495D84">
        <w:rPr>
          <w:rFonts w:ascii="Arial" w:hAnsi="Arial"/>
          <w:sz w:val="24"/>
        </w:rPr>
        <w:t>in FR2: SSB allocation for SSB SCS=960 kHz in 400 MHz</w:t>
      </w:r>
    </w:p>
    <w:p w14:paraId="52BD6131" w14:textId="1F7B4698" w:rsidR="00785773" w:rsidRPr="00495D84" w:rsidRDefault="00785773" w:rsidP="00785773">
      <w:pPr>
        <w:pStyle w:val="TH"/>
      </w:pPr>
      <w:r w:rsidRPr="00495D84">
        <w:t>Table A.3.10.2.1</w:t>
      </w:r>
      <w:r w:rsidR="001C0171" w:rsidRPr="00495D84">
        <w:t>4</w:t>
      </w:r>
      <w:r w:rsidRPr="00495D84">
        <w:t xml:space="preserve">-1: </w:t>
      </w:r>
      <w:r w:rsidR="003A7329">
        <w:t xml:space="preserve">SSB.14 FR2: SSB Pattern </w:t>
      </w:r>
      <w:r w:rsidR="003A7329">
        <w:rPr>
          <w:rFonts w:hint="eastAsia"/>
          <w:lang w:val="en-US" w:eastAsia="zh-CN"/>
        </w:rPr>
        <w:t>14</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7209043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6467EAD" w14:textId="0129B67E"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9767F94" w14:textId="77777777" w:rsidR="00785773" w:rsidRPr="00495D84" w:rsidRDefault="00785773" w:rsidP="008113EA">
            <w:pPr>
              <w:pStyle w:val="TAH"/>
              <w:spacing w:line="256" w:lineRule="auto"/>
            </w:pPr>
            <w:r w:rsidRPr="00495D84">
              <w:t>Values</w:t>
            </w:r>
          </w:p>
        </w:tc>
      </w:tr>
      <w:tr w:rsidR="00785773" w:rsidRPr="00495D84" w14:paraId="02CA808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EF49032" w14:textId="25DC83A4"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674CA7B4" w14:textId="44764B53" w:rsidR="00785773" w:rsidRPr="00495D84" w:rsidRDefault="00785773" w:rsidP="00F52E3F">
            <w:pPr>
              <w:pStyle w:val="TAC"/>
            </w:pPr>
            <w:r w:rsidRPr="00495D84">
              <w:t>400</w:t>
            </w:r>
            <w:r w:rsidR="00B27C84">
              <w:t xml:space="preserve"> </w:t>
            </w:r>
            <w:r w:rsidRPr="00495D84">
              <w:t>MHz</w:t>
            </w:r>
          </w:p>
        </w:tc>
      </w:tr>
      <w:tr w:rsidR="00785773" w:rsidRPr="00495D84" w14:paraId="4B9E98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B28B19" w14:textId="4235AA64"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358F0AD0" w14:textId="0550CA0A" w:rsidR="00785773" w:rsidRPr="00495D84" w:rsidRDefault="00785773" w:rsidP="00F52E3F">
            <w:pPr>
              <w:pStyle w:val="TAC"/>
            </w:pPr>
            <w:r w:rsidRPr="00495D84">
              <w:t>960</w:t>
            </w:r>
            <w:r w:rsidR="00B27C84">
              <w:t xml:space="preserve"> </w:t>
            </w:r>
            <w:r w:rsidRPr="00495D84">
              <w:t>kHz</w:t>
            </w:r>
          </w:p>
        </w:tc>
      </w:tr>
      <w:tr w:rsidR="00785773" w:rsidRPr="00495D84" w14:paraId="6CD7BF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E3BA69B" w14:textId="09769D7C"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71733C28" w14:textId="3B04ECB3" w:rsidR="00785773" w:rsidRPr="00495D84" w:rsidRDefault="00785773" w:rsidP="00F52E3F">
            <w:pPr>
              <w:pStyle w:val="TAC"/>
            </w:pPr>
            <w:r w:rsidRPr="00495D84">
              <w:t>20</w:t>
            </w:r>
            <w:r w:rsidR="00B27C84">
              <w:t xml:space="preserve"> </w:t>
            </w:r>
            <w:r w:rsidRPr="00495D84">
              <w:t>ms</w:t>
            </w:r>
          </w:p>
        </w:tc>
      </w:tr>
      <w:tr w:rsidR="00785773" w:rsidRPr="00495D84" w14:paraId="61837B6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C8F438" w14:textId="141B25EE"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574DDF7C" w14:textId="77777777" w:rsidR="00785773" w:rsidRPr="00495D84" w:rsidRDefault="00785773" w:rsidP="00F52E3F">
            <w:pPr>
              <w:pStyle w:val="TAC"/>
            </w:pPr>
            <w:r w:rsidRPr="00495D84">
              <w:t>1</w:t>
            </w:r>
          </w:p>
        </w:tc>
      </w:tr>
      <w:tr w:rsidR="00785773" w:rsidRPr="00495D84" w14:paraId="13AC96C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C21F2B7" w14:textId="0728126C"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0D691739" w14:textId="77777777" w:rsidR="00785773" w:rsidRPr="00495D84" w:rsidRDefault="00785773" w:rsidP="00F52E3F">
            <w:pPr>
              <w:pStyle w:val="TAC"/>
            </w:pPr>
            <w:r w:rsidRPr="00495D84">
              <w:t>0</w:t>
            </w:r>
          </w:p>
        </w:tc>
      </w:tr>
      <w:tr w:rsidR="00785773" w:rsidRPr="00495D84" w14:paraId="1C6BEB0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F2175E2" w14:textId="27FBB3A6"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21B44947" w14:textId="77777777" w:rsidR="00785773" w:rsidRPr="00495D84" w:rsidRDefault="00785773" w:rsidP="00F52E3F">
            <w:pPr>
              <w:pStyle w:val="TAC"/>
              <w:rPr>
                <w:lang w:eastAsia="zh-CN"/>
              </w:rPr>
            </w:pPr>
            <w:r w:rsidRPr="00495D84">
              <w:rPr>
                <w:rFonts w:hint="eastAsia"/>
                <w:lang w:eastAsia="zh-CN"/>
              </w:rPr>
              <w:t>2</w:t>
            </w:r>
            <w:r w:rsidRPr="00495D84">
              <w:rPr>
                <w:lang w:eastAsia="zh-CN"/>
              </w:rPr>
              <w:t>-5</w:t>
            </w:r>
          </w:p>
        </w:tc>
      </w:tr>
      <w:tr w:rsidR="00785773" w:rsidRPr="00495D84" w14:paraId="7AF729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3245B42" w14:textId="3BEC75B3"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54CDEC82" w14:textId="77777777" w:rsidR="00785773" w:rsidRPr="00495D84" w:rsidRDefault="00785773" w:rsidP="00F52E3F">
            <w:pPr>
              <w:pStyle w:val="TAC"/>
            </w:pPr>
            <w:r w:rsidRPr="00495D84">
              <w:t>0</w:t>
            </w:r>
          </w:p>
        </w:tc>
      </w:tr>
      <w:tr w:rsidR="00785773" w:rsidRPr="00495D84" w14:paraId="3EC2D9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6EE6176" w14:textId="0D93D356"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321DDD62" w14:textId="3E2485C6"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024B34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23FE4E" w14:textId="2A3EE0E5" w:rsidR="00785773" w:rsidRPr="00495D84" w:rsidRDefault="00B426B0"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03DFEA1B" w14:textId="7ACA6D89"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052741C"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9F8104F" w:rsidR="00785773" w:rsidRPr="00495D84" w:rsidRDefault="00E94096" w:rsidP="008113EA">
            <w:pPr>
              <w:pStyle w:val="TAN"/>
              <w:spacing w:line="256" w:lineRule="auto"/>
            </w:pPr>
            <w:r>
              <w:t xml:space="preserve">NOTE </w:t>
            </w:r>
            <w:r w:rsidRPr="00495D84">
              <w:t>1</w:t>
            </w:r>
            <w:r>
              <w:t>:</w:t>
            </w:r>
            <w:r w:rsidR="00785773" w:rsidRPr="00495D84">
              <w:rPr>
                <w:sz w:val="24"/>
              </w:rPr>
              <w:tab/>
            </w:r>
            <w:r w:rsidR="00B426B0" w:rsidRPr="00AC2779">
              <w:t>P</w:t>
            </w:r>
            <w:r w:rsidR="00785773" w:rsidRPr="00B426B0">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6A6ADAA2" w14:textId="1A2A44E0"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63D284C" w14:textId="77777777" w:rsidR="00785773" w:rsidRPr="00495D84" w:rsidRDefault="00785773" w:rsidP="00785773">
      <w:pPr>
        <w:rPr>
          <w:rFonts w:eastAsia="MS Mincho"/>
        </w:rPr>
      </w:pPr>
    </w:p>
    <w:p w14:paraId="433FA215" w14:textId="2600EE8D" w:rsidR="00785773" w:rsidRPr="00495D84" w:rsidRDefault="00785773" w:rsidP="00785773">
      <w:pPr>
        <w:keepNext/>
        <w:keepLines/>
        <w:spacing w:before="120"/>
        <w:ind w:left="1418" w:hanging="1418"/>
        <w:outlineLvl w:val="3"/>
        <w:rPr>
          <w:sz w:val="24"/>
        </w:rPr>
      </w:pPr>
      <w:r w:rsidRPr="00495D84">
        <w:rPr>
          <w:rFonts w:ascii="Arial" w:hAnsi="Arial"/>
          <w:sz w:val="24"/>
        </w:rPr>
        <w:t>A.3.10.2.15</w:t>
      </w:r>
      <w:r w:rsidRPr="00495D84">
        <w:rPr>
          <w:rFonts w:ascii="Arial" w:hAnsi="Arial"/>
          <w:sz w:val="24"/>
        </w:rPr>
        <w:tab/>
        <w:t xml:space="preserve">SSB pattern </w:t>
      </w:r>
      <w:r w:rsidR="00A64159" w:rsidRPr="00495D84">
        <w:rPr>
          <w:rFonts w:ascii="Arial" w:hAnsi="Arial"/>
          <w:sz w:val="24"/>
        </w:rPr>
        <w:t xml:space="preserve">15 </w:t>
      </w:r>
      <w:r w:rsidRPr="00495D84">
        <w:rPr>
          <w:rFonts w:ascii="Arial" w:hAnsi="Arial"/>
          <w:sz w:val="24"/>
        </w:rPr>
        <w:t>in FR2: SSB allocation for SSB SCS=480 kHz in 400 MHz</w:t>
      </w:r>
    </w:p>
    <w:p w14:paraId="7B39DB7D" w14:textId="574FF967" w:rsidR="00785773" w:rsidRPr="00495D84" w:rsidRDefault="00785773" w:rsidP="00785773">
      <w:pPr>
        <w:pStyle w:val="TH"/>
      </w:pPr>
      <w:r w:rsidRPr="00495D84">
        <w:t>Table A.3.10.2.1</w:t>
      </w:r>
      <w:r w:rsidR="001C0171" w:rsidRPr="00495D84">
        <w:t>5</w:t>
      </w:r>
      <w:r w:rsidRPr="00495D84">
        <w:t xml:space="preserve">-1: </w:t>
      </w:r>
      <w:r w:rsidR="003A7329">
        <w:t xml:space="preserve">SSB.15 FR2: SSB Pattern </w:t>
      </w:r>
      <w:r w:rsidR="003A7329">
        <w:rPr>
          <w:rFonts w:hint="eastAsia"/>
          <w:lang w:val="en-US" w:eastAsia="zh-CN"/>
        </w:rPr>
        <w:t>15</w:t>
      </w:r>
      <w:r w:rsidR="003A7329">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48"/>
        <w:gridCol w:w="1791"/>
        <w:gridCol w:w="1785"/>
      </w:tblGrid>
      <w:tr w:rsidR="00785773" w:rsidRPr="00495D84" w14:paraId="272B905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5A63EC5" w14:textId="13A40068" w:rsidR="00785773" w:rsidRPr="00495D84" w:rsidRDefault="00785773" w:rsidP="008113EA">
            <w:pPr>
              <w:pStyle w:val="TAC"/>
              <w:spacing w:line="256" w:lineRule="auto"/>
              <w:rPr>
                <w:b/>
              </w:rPr>
            </w:pPr>
            <w:r w:rsidRPr="00495D84">
              <w:rPr>
                <w:b/>
              </w:rPr>
              <w:t>SSB</w:t>
            </w:r>
            <w:r w:rsidR="00B27C84">
              <w:rPr>
                <w:b/>
              </w:rPr>
              <w:t xml:space="preserve"> </w:t>
            </w:r>
            <w:r w:rsidRPr="00495D84">
              <w:rPr>
                <w:b/>
              </w:rPr>
              <w:t>Parameters</w:t>
            </w:r>
          </w:p>
        </w:tc>
        <w:tc>
          <w:tcPr>
            <w:tcW w:w="3576"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Pr="00495D84" w:rsidRDefault="00785773" w:rsidP="008113EA">
            <w:pPr>
              <w:pStyle w:val="TAC"/>
              <w:spacing w:line="256" w:lineRule="auto"/>
              <w:rPr>
                <w:b/>
              </w:rPr>
            </w:pPr>
            <w:r w:rsidRPr="00495D84">
              <w:rPr>
                <w:b/>
              </w:rPr>
              <w:t>Values</w:t>
            </w:r>
          </w:p>
        </w:tc>
      </w:tr>
      <w:tr w:rsidR="00785773" w:rsidRPr="00495D84" w14:paraId="55A030B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4D4E2264" w14:textId="288C886A" w:rsidR="00785773" w:rsidRPr="00495D84" w:rsidRDefault="00785773" w:rsidP="008113EA">
            <w:pPr>
              <w:pStyle w:val="TAL"/>
              <w:spacing w:line="256" w:lineRule="auto"/>
            </w:pPr>
            <w:r w:rsidRPr="00495D84">
              <w:t>Channel</w:t>
            </w:r>
            <w:r w:rsidR="00B27C84">
              <w:t xml:space="preserve"> </w:t>
            </w:r>
            <w:r w:rsidRPr="00495D84">
              <w:t>bandwidth</w:t>
            </w:r>
          </w:p>
        </w:tc>
        <w:tc>
          <w:tcPr>
            <w:tcW w:w="3576" w:type="dxa"/>
            <w:gridSpan w:val="2"/>
            <w:tcBorders>
              <w:top w:val="single" w:sz="4" w:space="0" w:color="auto"/>
              <w:left w:val="single" w:sz="4" w:space="0" w:color="auto"/>
              <w:bottom w:val="single" w:sz="4" w:space="0" w:color="auto"/>
              <w:right w:val="single" w:sz="4" w:space="0" w:color="auto"/>
            </w:tcBorders>
            <w:hideMark/>
          </w:tcPr>
          <w:p w14:paraId="498A31AA" w14:textId="4648667B" w:rsidR="00785773" w:rsidRPr="00495D84" w:rsidRDefault="00785773" w:rsidP="00F52E3F">
            <w:pPr>
              <w:pStyle w:val="TAC"/>
            </w:pPr>
            <w:r w:rsidRPr="00495D84">
              <w:t>400</w:t>
            </w:r>
            <w:r w:rsidR="00B27C84">
              <w:t xml:space="preserve"> </w:t>
            </w:r>
            <w:r w:rsidRPr="00495D84">
              <w:t>MHz</w:t>
            </w:r>
          </w:p>
        </w:tc>
      </w:tr>
      <w:tr w:rsidR="00785773" w:rsidRPr="00495D84" w14:paraId="6AF7C22E"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D796372" w14:textId="548B18EA" w:rsidR="00785773" w:rsidRPr="00495D84" w:rsidRDefault="00785773" w:rsidP="008113EA">
            <w:pPr>
              <w:pStyle w:val="TAL"/>
              <w:spacing w:line="256" w:lineRule="auto"/>
            </w:pPr>
            <w:r w:rsidRPr="00495D84">
              <w:t>SSB</w:t>
            </w:r>
            <w:r w:rsidR="00B27C84">
              <w:t xml:space="preserve"> </w:t>
            </w:r>
            <w:r w:rsidRPr="00495D84">
              <w:t>SCS</w:t>
            </w:r>
          </w:p>
        </w:tc>
        <w:tc>
          <w:tcPr>
            <w:tcW w:w="3576" w:type="dxa"/>
            <w:gridSpan w:val="2"/>
            <w:tcBorders>
              <w:top w:val="single" w:sz="4" w:space="0" w:color="auto"/>
              <w:left w:val="single" w:sz="4" w:space="0" w:color="auto"/>
              <w:bottom w:val="single" w:sz="4" w:space="0" w:color="auto"/>
              <w:right w:val="single" w:sz="4" w:space="0" w:color="auto"/>
            </w:tcBorders>
            <w:hideMark/>
          </w:tcPr>
          <w:p w14:paraId="34E9087F" w14:textId="12A3CBFB" w:rsidR="00785773" w:rsidRPr="00495D84" w:rsidRDefault="00785773" w:rsidP="00F52E3F">
            <w:pPr>
              <w:pStyle w:val="TAC"/>
            </w:pPr>
            <w:r w:rsidRPr="00495D84">
              <w:t>480</w:t>
            </w:r>
            <w:r w:rsidR="00B27C84">
              <w:t xml:space="preserve"> </w:t>
            </w:r>
            <w:r w:rsidRPr="00495D84">
              <w:t>kHz</w:t>
            </w:r>
          </w:p>
        </w:tc>
      </w:tr>
      <w:tr w:rsidR="00785773" w:rsidRPr="00495D84" w14:paraId="5CE2A82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DE15AF1" w14:textId="180A89E8"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76" w:type="dxa"/>
            <w:gridSpan w:val="2"/>
            <w:tcBorders>
              <w:top w:val="single" w:sz="4" w:space="0" w:color="auto"/>
              <w:left w:val="single" w:sz="4" w:space="0" w:color="auto"/>
              <w:bottom w:val="single" w:sz="4" w:space="0" w:color="auto"/>
              <w:right w:val="single" w:sz="4" w:space="0" w:color="auto"/>
            </w:tcBorders>
            <w:hideMark/>
          </w:tcPr>
          <w:p w14:paraId="096AAFB0" w14:textId="6562D14F" w:rsidR="00785773" w:rsidRPr="00495D84" w:rsidRDefault="00785773" w:rsidP="00F52E3F">
            <w:pPr>
              <w:pStyle w:val="TAC"/>
            </w:pPr>
            <w:r w:rsidRPr="00495D84">
              <w:t>20</w:t>
            </w:r>
            <w:r w:rsidR="00B27C84">
              <w:t xml:space="preserve"> </w:t>
            </w:r>
            <w:r w:rsidRPr="00495D84">
              <w:t>ms</w:t>
            </w:r>
          </w:p>
        </w:tc>
      </w:tr>
      <w:tr w:rsidR="00785773" w:rsidRPr="00495D84" w14:paraId="25D6805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E591F34" w14:textId="3DDFFF20"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576"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Pr="00495D84" w:rsidRDefault="00785773" w:rsidP="00F52E3F">
            <w:pPr>
              <w:pStyle w:val="TAC"/>
            </w:pPr>
            <w:r w:rsidRPr="00495D84">
              <w:t>2</w:t>
            </w:r>
          </w:p>
        </w:tc>
      </w:tr>
      <w:tr w:rsidR="00785773" w:rsidRPr="00495D84" w14:paraId="574B1355"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31062ABA" w14:textId="61791AA4"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791" w:type="dxa"/>
            <w:tcBorders>
              <w:top w:val="single" w:sz="4" w:space="0" w:color="auto"/>
              <w:left w:val="single" w:sz="4" w:space="0" w:color="auto"/>
              <w:bottom w:val="single" w:sz="4" w:space="0" w:color="auto"/>
              <w:right w:val="single" w:sz="4" w:space="0" w:color="auto"/>
            </w:tcBorders>
            <w:hideMark/>
          </w:tcPr>
          <w:p w14:paraId="54A1DFFC" w14:textId="77777777" w:rsidR="00785773" w:rsidRPr="00495D84" w:rsidRDefault="00785773" w:rsidP="00F52E3F">
            <w:pPr>
              <w:pStyle w:val="TAC"/>
            </w:pPr>
            <w:r w:rsidRPr="00495D84">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Pr="00495D84" w:rsidRDefault="00785773" w:rsidP="00F52E3F">
            <w:pPr>
              <w:pStyle w:val="TAC"/>
            </w:pPr>
            <w:r w:rsidRPr="00495D84">
              <w:t>3</w:t>
            </w:r>
          </w:p>
        </w:tc>
      </w:tr>
      <w:tr w:rsidR="00785773" w:rsidRPr="00495D84" w14:paraId="5DCF0CD6"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631826F" w14:textId="1A85151D"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6465E55E" w14:textId="77777777" w:rsidR="00785773" w:rsidRPr="00495D84" w:rsidRDefault="00785773" w:rsidP="00F52E3F">
            <w:pPr>
              <w:pStyle w:val="TAC"/>
            </w:pPr>
            <w:r w:rsidRPr="00495D84">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712D64D"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6B2C640D" w14:textId="5126E2A8"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91" w:type="dxa"/>
            <w:tcBorders>
              <w:top w:val="single" w:sz="4" w:space="0" w:color="auto"/>
              <w:left w:val="single" w:sz="4" w:space="0" w:color="auto"/>
              <w:bottom w:val="single" w:sz="4" w:space="0" w:color="auto"/>
              <w:right w:val="single" w:sz="4" w:space="0" w:color="auto"/>
            </w:tcBorders>
            <w:hideMark/>
          </w:tcPr>
          <w:p w14:paraId="21073FA9" w14:textId="77777777" w:rsidR="00785773" w:rsidRPr="00495D84" w:rsidRDefault="00785773" w:rsidP="00F52E3F">
            <w:pPr>
              <w:pStyle w:val="TAC"/>
            </w:pPr>
            <w:r w:rsidRPr="00495D84">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Pr="00495D84" w:rsidRDefault="00785773" w:rsidP="00F52E3F">
            <w:pPr>
              <w:pStyle w:val="TAC"/>
            </w:pPr>
            <w:r w:rsidRPr="00495D84">
              <w:t>1</w:t>
            </w:r>
          </w:p>
        </w:tc>
      </w:tr>
      <w:tr w:rsidR="00785773" w:rsidRPr="00495D84" w14:paraId="49C6FF3A"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58B43657" w14:textId="48F19F3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576" w:type="dxa"/>
            <w:gridSpan w:val="2"/>
            <w:tcBorders>
              <w:top w:val="single" w:sz="4" w:space="0" w:color="auto"/>
              <w:left w:val="single" w:sz="4" w:space="0" w:color="auto"/>
              <w:bottom w:val="single" w:sz="4" w:space="0" w:color="auto"/>
              <w:right w:val="single" w:sz="4" w:space="0" w:color="auto"/>
            </w:tcBorders>
            <w:hideMark/>
          </w:tcPr>
          <w:p w14:paraId="149596CD" w14:textId="50FD0E8C"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0DC79F03" w14:textId="77777777" w:rsidTr="00E94096">
        <w:trPr>
          <w:jc w:val="center"/>
        </w:trPr>
        <w:tc>
          <w:tcPr>
            <w:tcW w:w="4248" w:type="dxa"/>
            <w:tcBorders>
              <w:top w:val="single" w:sz="4" w:space="0" w:color="auto"/>
              <w:left w:val="single" w:sz="4" w:space="0" w:color="auto"/>
              <w:bottom w:val="single" w:sz="4" w:space="0" w:color="auto"/>
              <w:right w:val="single" w:sz="4" w:space="0" w:color="auto"/>
            </w:tcBorders>
            <w:hideMark/>
          </w:tcPr>
          <w:p w14:paraId="723A3C38" w14:textId="476A2D96" w:rsidR="00785773" w:rsidRPr="00495D84" w:rsidRDefault="00296196"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576" w:type="dxa"/>
            <w:gridSpan w:val="2"/>
            <w:tcBorders>
              <w:top w:val="single" w:sz="4" w:space="0" w:color="auto"/>
              <w:left w:val="single" w:sz="4" w:space="0" w:color="auto"/>
              <w:bottom w:val="single" w:sz="4" w:space="0" w:color="auto"/>
              <w:right w:val="single" w:sz="4" w:space="0" w:color="auto"/>
            </w:tcBorders>
            <w:hideMark/>
          </w:tcPr>
          <w:p w14:paraId="3F251C9E" w14:textId="7B50999D"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3BE5CD0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621AAD16" w:rsidR="00785773" w:rsidRPr="00495D84" w:rsidRDefault="00E94096" w:rsidP="008113EA">
            <w:pPr>
              <w:pStyle w:val="TAN"/>
              <w:spacing w:line="256" w:lineRule="auto"/>
            </w:pPr>
            <w:r>
              <w:t xml:space="preserve">NOTE </w:t>
            </w:r>
            <w:r w:rsidRPr="00495D84">
              <w:t>1</w:t>
            </w:r>
            <w:r>
              <w:t>:</w:t>
            </w:r>
            <w:r w:rsidR="00785773" w:rsidRPr="00495D84">
              <w:rPr>
                <w:sz w:val="24"/>
              </w:rPr>
              <w:tab/>
            </w:r>
            <w:r w:rsidR="00296196" w:rsidRPr="00AC2779">
              <w:t>P</w:t>
            </w:r>
            <w:r w:rsidR="00785773" w:rsidRPr="00E517DE">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433A24A" w14:textId="1C36283B"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9F808DE" w14:textId="77777777" w:rsidR="00785773" w:rsidRPr="00495D84" w:rsidRDefault="00785773" w:rsidP="00785773">
      <w:pPr>
        <w:rPr>
          <w:rFonts w:eastAsia="MS Mincho"/>
        </w:rPr>
      </w:pPr>
    </w:p>
    <w:p w14:paraId="3B791FBD" w14:textId="181D7B61"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A.3.10.2.16</w:t>
      </w:r>
      <w:r w:rsidRPr="00495D84">
        <w:rPr>
          <w:rFonts w:ascii="Arial" w:hAnsi="Arial"/>
          <w:sz w:val="24"/>
        </w:rPr>
        <w:tab/>
        <w:t xml:space="preserve">SSB pattern </w:t>
      </w:r>
      <w:r w:rsidR="00A64159" w:rsidRPr="00495D84">
        <w:rPr>
          <w:rFonts w:ascii="Arial" w:hAnsi="Arial"/>
          <w:sz w:val="24"/>
        </w:rPr>
        <w:t xml:space="preserve">16 </w:t>
      </w:r>
      <w:r w:rsidRPr="00495D84">
        <w:rPr>
          <w:rFonts w:ascii="Arial" w:hAnsi="Arial"/>
          <w:sz w:val="24"/>
        </w:rPr>
        <w:t>in FR2: SSB allocation for SSB SCS=960 kHz in 400 MHz</w:t>
      </w:r>
    </w:p>
    <w:p w14:paraId="30C36F80" w14:textId="321FD500" w:rsidR="00785773" w:rsidRPr="00495D84" w:rsidRDefault="00785773" w:rsidP="00785773">
      <w:pPr>
        <w:pStyle w:val="TH"/>
      </w:pPr>
      <w:r w:rsidRPr="00495D84">
        <w:t>Table A.3.10.2.1</w:t>
      </w:r>
      <w:r w:rsidR="001C0171" w:rsidRPr="00495D84">
        <w:t>6</w:t>
      </w:r>
      <w:r w:rsidRPr="00495D84">
        <w:t xml:space="preserve">-1: </w:t>
      </w:r>
      <w:r w:rsidR="003A7329">
        <w:t xml:space="preserve">SSB.16 FR2: SSB Pattern </w:t>
      </w:r>
      <w:r w:rsidR="003A7329">
        <w:rPr>
          <w:rFonts w:hint="eastAsia"/>
          <w:lang w:val="en-US" w:eastAsia="zh-CN"/>
        </w:rPr>
        <w:t>16</w:t>
      </w:r>
      <w:r w:rsidR="003A7329">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85773" w:rsidRPr="00495D84" w14:paraId="5F9A691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499532C" w14:textId="7F116337"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Pr="00495D84" w:rsidRDefault="00785773" w:rsidP="008113EA">
            <w:pPr>
              <w:pStyle w:val="TAH"/>
              <w:spacing w:line="256" w:lineRule="auto"/>
            </w:pPr>
            <w:r w:rsidRPr="00495D84">
              <w:t>Values</w:t>
            </w:r>
          </w:p>
        </w:tc>
      </w:tr>
      <w:tr w:rsidR="00785773" w:rsidRPr="00495D84" w14:paraId="2700EB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BED633" w14:textId="118374D3"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12C2E81" w14:textId="6A819B82" w:rsidR="00785773" w:rsidRPr="00495D84" w:rsidRDefault="00785773" w:rsidP="00F52E3F">
            <w:pPr>
              <w:pStyle w:val="TAC"/>
            </w:pPr>
            <w:r w:rsidRPr="00495D84">
              <w:t>400</w:t>
            </w:r>
            <w:r w:rsidR="00B27C84">
              <w:t xml:space="preserve"> </w:t>
            </w:r>
            <w:r w:rsidRPr="00495D84">
              <w:t>MHz</w:t>
            </w:r>
          </w:p>
        </w:tc>
      </w:tr>
      <w:tr w:rsidR="00785773" w:rsidRPr="00495D84" w14:paraId="723FC62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960D2E7" w14:textId="38589DEF" w:rsidR="00785773" w:rsidRPr="00495D84" w:rsidRDefault="00785773" w:rsidP="008113EA">
            <w:pPr>
              <w:pStyle w:val="TAL"/>
              <w:spacing w:line="256" w:lineRule="auto"/>
            </w:pPr>
            <w:r w:rsidRPr="00495D84">
              <w:t>SSB</w:t>
            </w:r>
            <w:r w:rsidR="00B27C84">
              <w:t xml:space="preserve"> </w:t>
            </w:r>
            <w:r w:rsidRPr="00495D84">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4287E3ED" w14:textId="7E5BF728" w:rsidR="00785773" w:rsidRPr="00495D84" w:rsidRDefault="00785773" w:rsidP="00F52E3F">
            <w:pPr>
              <w:pStyle w:val="TAC"/>
            </w:pPr>
            <w:r w:rsidRPr="00495D84">
              <w:t>960</w:t>
            </w:r>
            <w:r w:rsidR="00B27C84">
              <w:t xml:space="preserve"> </w:t>
            </w:r>
            <w:r w:rsidRPr="00495D84">
              <w:t>kHz</w:t>
            </w:r>
          </w:p>
        </w:tc>
      </w:tr>
      <w:tr w:rsidR="00785773" w:rsidRPr="00495D84" w14:paraId="27E10C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A28657" w14:textId="1E5651DA"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5D0870ED" w14:textId="3308618F" w:rsidR="00785773" w:rsidRPr="00495D84" w:rsidRDefault="00785773" w:rsidP="00F52E3F">
            <w:pPr>
              <w:pStyle w:val="TAC"/>
            </w:pPr>
            <w:r w:rsidRPr="00495D84">
              <w:t>20</w:t>
            </w:r>
            <w:r w:rsidR="00B27C84">
              <w:t xml:space="preserve"> </w:t>
            </w:r>
            <w:r w:rsidRPr="00495D84">
              <w:t>ms</w:t>
            </w:r>
          </w:p>
        </w:tc>
      </w:tr>
      <w:tr w:rsidR="00785773" w:rsidRPr="00495D84" w14:paraId="616ACCC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F9E64D5" w14:textId="699BF7FA"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Pr="00495D84" w:rsidRDefault="00785773" w:rsidP="00F52E3F">
            <w:pPr>
              <w:pStyle w:val="TAC"/>
            </w:pPr>
            <w:r w:rsidRPr="00495D84">
              <w:t>2</w:t>
            </w:r>
          </w:p>
        </w:tc>
      </w:tr>
      <w:tr w:rsidR="00785773" w:rsidRPr="00495D84" w14:paraId="4CD8D7C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3EA5F7" w14:textId="5D5024CB"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1951" w:type="dxa"/>
            <w:tcBorders>
              <w:top w:val="single" w:sz="4" w:space="0" w:color="auto"/>
              <w:left w:val="single" w:sz="4" w:space="0" w:color="auto"/>
              <w:bottom w:val="single" w:sz="4" w:space="0" w:color="auto"/>
              <w:right w:val="single" w:sz="4" w:space="0" w:color="auto"/>
            </w:tcBorders>
            <w:hideMark/>
          </w:tcPr>
          <w:p w14:paraId="5371CCFF" w14:textId="77777777" w:rsidR="00785773" w:rsidRPr="00495D84" w:rsidRDefault="00785773" w:rsidP="00F52E3F">
            <w:pPr>
              <w:pStyle w:val="TAC"/>
            </w:pPr>
            <w:r w:rsidRPr="00495D84">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Pr="00495D84" w:rsidRDefault="00785773" w:rsidP="00F52E3F">
            <w:pPr>
              <w:pStyle w:val="TAC"/>
            </w:pPr>
            <w:r w:rsidRPr="00495D84">
              <w:t>3</w:t>
            </w:r>
          </w:p>
        </w:tc>
      </w:tr>
      <w:tr w:rsidR="00785773" w:rsidRPr="00495D84" w14:paraId="5AED114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DBC032" w14:textId="6A380080"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A690725" w14:textId="77777777" w:rsidR="00785773" w:rsidRPr="00495D84" w:rsidRDefault="00785773" w:rsidP="00F52E3F">
            <w:pPr>
              <w:pStyle w:val="TAC"/>
            </w:pPr>
            <w:r w:rsidRPr="00495D84">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6ADF4DA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3BBFDFF" w14:textId="5DEF4D3E"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E0C047D" w14:textId="77777777" w:rsidR="00785773" w:rsidRPr="00495D84" w:rsidRDefault="00785773" w:rsidP="00F52E3F">
            <w:pPr>
              <w:pStyle w:val="TAC"/>
            </w:pPr>
            <w:r w:rsidRPr="00495D84">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Pr="00495D84" w:rsidRDefault="00785773" w:rsidP="00F52E3F">
            <w:pPr>
              <w:pStyle w:val="TAC"/>
            </w:pPr>
            <w:r w:rsidRPr="00495D84">
              <w:t>1</w:t>
            </w:r>
          </w:p>
        </w:tc>
      </w:tr>
      <w:tr w:rsidR="00785773" w:rsidRPr="00495D84" w14:paraId="2A983E6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3B358AA" w14:textId="5CE74295"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hideMark/>
          </w:tcPr>
          <w:p w14:paraId="625D266E" w14:textId="74A20C49"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7E84E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9EB33C" w14:textId="3C5C28A9" w:rsidR="00785773" w:rsidRPr="00495D84" w:rsidRDefault="00E517DE"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3C4ED904" w14:textId="4695E426"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150C8E1A"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33BCB593" w:rsidR="00785773" w:rsidRPr="00495D84" w:rsidRDefault="00E94096" w:rsidP="008113EA">
            <w:pPr>
              <w:pStyle w:val="TAN"/>
              <w:spacing w:line="256" w:lineRule="auto"/>
            </w:pPr>
            <w:r>
              <w:t xml:space="preserve">NOTE </w:t>
            </w:r>
            <w:r w:rsidRPr="00495D84">
              <w:t>1</w:t>
            </w:r>
            <w:r>
              <w:t>:</w:t>
            </w:r>
            <w:r w:rsidR="00785773" w:rsidRPr="00495D84">
              <w:rPr>
                <w:sz w:val="24"/>
              </w:rPr>
              <w:tab/>
            </w:r>
            <w:r w:rsidR="00E517DE"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4EA46D93" w14:textId="79E67002"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1DB42BED" w14:textId="77777777" w:rsidR="00785773" w:rsidRPr="00495D84" w:rsidRDefault="00785773" w:rsidP="00785773">
      <w:pPr>
        <w:rPr>
          <w:rFonts w:eastAsia="MS Mincho"/>
        </w:rPr>
      </w:pPr>
    </w:p>
    <w:p w14:paraId="2405EA95" w14:textId="76EC7D05" w:rsidR="00785773" w:rsidRPr="00495D84" w:rsidRDefault="00785773" w:rsidP="00785773">
      <w:pPr>
        <w:keepNext/>
        <w:keepLines/>
        <w:spacing w:before="120"/>
        <w:ind w:left="1418" w:hanging="1418"/>
        <w:outlineLvl w:val="3"/>
        <w:rPr>
          <w:sz w:val="24"/>
        </w:rPr>
      </w:pPr>
      <w:r w:rsidRPr="00495D84">
        <w:rPr>
          <w:rFonts w:ascii="Arial" w:hAnsi="Arial"/>
          <w:sz w:val="24"/>
        </w:rPr>
        <w:t>A.3.10.2.17</w:t>
      </w:r>
      <w:r w:rsidRPr="00495D84">
        <w:rPr>
          <w:rFonts w:ascii="Arial" w:hAnsi="Arial"/>
          <w:sz w:val="24"/>
        </w:rPr>
        <w:tab/>
        <w:t xml:space="preserve">SSB pattern </w:t>
      </w:r>
      <w:r w:rsidR="00A64159" w:rsidRPr="00495D84">
        <w:rPr>
          <w:rFonts w:ascii="Arial" w:hAnsi="Arial"/>
          <w:sz w:val="24"/>
        </w:rPr>
        <w:t xml:space="preserve">17 </w:t>
      </w:r>
      <w:r w:rsidRPr="00495D84">
        <w:rPr>
          <w:rFonts w:ascii="Arial" w:hAnsi="Arial"/>
          <w:sz w:val="24"/>
        </w:rPr>
        <w:t>in FR2: SSB allocation for SSB SCS=480 kHz in 400 MHz</w:t>
      </w:r>
    </w:p>
    <w:p w14:paraId="1205148C" w14:textId="0A3B2470" w:rsidR="00785773" w:rsidRPr="00495D84" w:rsidRDefault="00785773" w:rsidP="00785773">
      <w:pPr>
        <w:pStyle w:val="TH"/>
      </w:pPr>
      <w:r w:rsidRPr="00495D84">
        <w:t>Table A.3.10.2.1</w:t>
      </w:r>
      <w:r w:rsidR="001C0171" w:rsidRPr="00495D84">
        <w:t>7</w:t>
      </w:r>
      <w:r w:rsidRPr="00495D84">
        <w:t xml:space="preserve">-1: </w:t>
      </w:r>
      <w:r w:rsidR="003A7329">
        <w:t xml:space="preserve">SSB.17 FR2: SSB Pattern </w:t>
      </w:r>
      <w:r w:rsidR="003A7329">
        <w:rPr>
          <w:rFonts w:hint="eastAsia"/>
          <w:lang w:val="en-US" w:eastAsia="zh-CN"/>
        </w:rPr>
        <w:t>17</w:t>
      </w:r>
      <w:r w:rsidR="003A7329">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85773" w:rsidRPr="00495D84" w14:paraId="300E413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7F1FE19" w14:textId="0B23B4FD" w:rsidR="00785773" w:rsidRPr="00495D84" w:rsidRDefault="00785773" w:rsidP="008113EA">
            <w:pPr>
              <w:pStyle w:val="TAH"/>
              <w:spacing w:line="256" w:lineRule="auto"/>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49ADEA9C" w14:textId="77777777" w:rsidR="00785773" w:rsidRPr="00495D84" w:rsidRDefault="00785773" w:rsidP="008113EA">
            <w:pPr>
              <w:pStyle w:val="TAH"/>
              <w:spacing w:line="256" w:lineRule="auto"/>
            </w:pPr>
            <w:r w:rsidRPr="00495D84">
              <w:t>Values</w:t>
            </w:r>
          </w:p>
        </w:tc>
      </w:tr>
      <w:tr w:rsidR="00785773" w:rsidRPr="00495D84" w14:paraId="397B7EE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DE9571E" w14:textId="6504184B" w:rsidR="00785773" w:rsidRPr="00495D84" w:rsidRDefault="00785773" w:rsidP="008113EA">
            <w:pPr>
              <w:pStyle w:val="TAL"/>
              <w:spacing w:line="256" w:lineRule="auto"/>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6BBFD5D7" w14:textId="4600BB74" w:rsidR="00785773" w:rsidRPr="00495D84" w:rsidRDefault="00785773" w:rsidP="00F52E3F">
            <w:pPr>
              <w:pStyle w:val="TAC"/>
            </w:pPr>
            <w:r w:rsidRPr="00495D84">
              <w:t>400</w:t>
            </w:r>
            <w:r w:rsidR="00B27C84">
              <w:t xml:space="preserve"> </w:t>
            </w:r>
            <w:r w:rsidRPr="00495D84">
              <w:t>MHz</w:t>
            </w:r>
          </w:p>
        </w:tc>
      </w:tr>
      <w:tr w:rsidR="00785773" w:rsidRPr="00495D84" w14:paraId="7AD214A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C16AF8" w14:textId="79B3D848" w:rsidR="00785773" w:rsidRPr="00495D84" w:rsidRDefault="00785773" w:rsidP="008113EA">
            <w:pPr>
              <w:pStyle w:val="TAL"/>
              <w:spacing w:line="256" w:lineRule="auto"/>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04318543" w14:textId="74FAB11A" w:rsidR="00785773" w:rsidRPr="00495D84" w:rsidRDefault="00785773" w:rsidP="00F52E3F">
            <w:pPr>
              <w:pStyle w:val="TAC"/>
            </w:pPr>
            <w:r w:rsidRPr="00495D84">
              <w:t>480</w:t>
            </w:r>
            <w:r w:rsidR="00B27C84">
              <w:t xml:space="preserve"> </w:t>
            </w:r>
            <w:r w:rsidRPr="00495D84">
              <w:t>kHz</w:t>
            </w:r>
          </w:p>
        </w:tc>
      </w:tr>
      <w:tr w:rsidR="00785773" w:rsidRPr="00495D84" w14:paraId="5B5E3D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6F6F82" w14:textId="587B2BAF"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1615BF72" w14:textId="445A5E3C" w:rsidR="00785773" w:rsidRPr="00495D84" w:rsidRDefault="00785773" w:rsidP="00F52E3F">
            <w:pPr>
              <w:pStyle w:val="TAC"/>
            </w:pPr>
            <w:r w:rsidRPr="00495D84">
              <w:t>20</w:t>
            </w:r>
            <w:r w:rsidR="00B27C84">
              <w:t xml:space="preserve"> </w:t>
            </w:r>
            <w:r w:rsidRPr="00495D84">
              <w:t>ms</w:t>
            </w:r>
          </w:p>
        </w:tc>
      </w:tr>
      <w:tr w:rsidR="00785773" w:rsidRPr="00495D84" w14:paraId="1547D6B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6A1D1C" w14:textId="782FABDB"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6EB8B33" w14:textId="77777777" w:rsidR="00785773" w:rsidRPr="00495D84" w:rsidRDefault="00785773" w:rsidP="00F52E3F">
            <w:pPr>
              <w:pStyle w:val="TAC"/>
            </w:pPr>
            <w:r w:rsidRPr="00495D84">
              <w:t>1</w:t>
            </w:r>
          </w:p>
        </w:tc>
      </w:tr>
      <w:tr w:rsidR="00785773" w:rsidRPr="00495D84" w14:paraId="152EF5D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04938F" w14:textId="1E5812FE"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A9D7219" w14:textId="77777777" w:rsidR="00785773" w:rsidRPr="00495D84" w:rsidRDefault="00785773" w:rsidP="00F52E3F">
            <w:pPr>
              <w:pStyle w:val="TAC"/>
            </w:pPr>
            <w:r w:rsidRPr="00495D84">
              <w:t>1</w:t>
            </w:r>
          </w:p>
        </w:tc>
      </w:tr>
      <w:tr w:rsidR="00785773" w:rsidRPr="00495D84" w14:paraId="629C5C7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598EDE6" w14:textId="0B0E6972"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6EB7962" w14:textId="77777777" w:rsidR="00785773" w:rsidRPr="00495D84" w:rsidRDefault="00785773" w:rsidP="00F52E3F">
            <w:pPr>
              <w:pStyle w:val="TAC"/>
            </w:pPr>
            <w:r w:rsidRPr="00495D84">
              <w:t>9-12</w:t>
            </w:r>
          </w:p>
        </w:tc>
      </w:tr>
      <w:tr w:rsidR="00785773" w:rsidRPr="00495D84" w14:paraId="331D0F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95614F" w14:textId="3080D2BC"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34C2E021" w14:textId="77777777" w:rsidR="00785773" w:rsidRPr="00495D84" w:rsidRDefault="00785773" w:rsidP="00F52E3F">
            <w:pPr>
              <w:pStyle w:val="TAC"/>
            </w:pPr>
            <w:r w:rsidRPr="00495D84">
              <w:t>0</w:t>
            </w:r>
          </w:p>
        </w:tc>
      </w:tr>
      <w:tr w:rsidR="00785773" w:rsidRPr="00495D84" w14:paraId="64D42B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CF9E5CB" w14:textId="313C13FD"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34" w:type="dxa"/>
            <w:tcBorders>
              <w:top w:val="single" w:sz="4" w:space="0" w:color="auto"/>
              <w:left w:val="single" w:sz="4" w:space="0" w:color="auto"/>
              <w:bottom w:val="single" w:sz="4" w:space="0" w:color="auto"/>
              <w:right w:val="single" w:sz="4" w:space="0" w:color="auto"/>
            </w:tcBorders>
            <w:hideMark/>
          </w:tcPr>
          <w:p w14:paraId="19F19B01" w14:textId="59CCB4CB"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3B91A6B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914D62" w14:textId="75370D2F"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35268F6" w14:textId="3329FAD2" w:rsidR="00785773" w:rsidRPr="00495D84" w:rsidRDefault="00785773" w:rsidP="008113EA">
            <w:pPr>
              <w:pStyle w:val="TAL"/>
              <w:spacing w:line="256" w:lineRule="auto"/>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85773" w:rsidRPr="00495D84" w14:paraId="26BB0E47"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35D9F0F5"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7A804A9B" w14:textId="6EA7CF0E"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711F77E8" w14:textId="77777777" w:rsidR="00785773" w:rsidRPr="00495D84" w:rsidRDefault="00785773" w:rsidP="00785773">
      <w:pPr>
        <w:rPr>
          <w:rFonts w:eastAsia="MS Mincho"/>
        </w:rPr>
      </w:pPr>
    </w:p>
    <w:p w14:paraId="5F47EF5F" w14:textId="33D41E87" w:rsidR="00785773" w:rsidRPr="00495D84" w:rsidRDefault="00785773" w:rsidP="00785773">
      <w:pPr>
        <w:keepNext/>
        <w:keepLines/>
        <w:spacing w:before="120"/>
        <w:ind w:left="1418" w:hanging="1418"/>
        <w:outlineLvl w:val="3"/>
        <w:rPr>
          <w:sz w:val="24"/>
        </w:rPr>
      </w:pPr>
      <w:r w:rsidRPr="00495D84">
        <w:rPr>
          <w:rFonts w:ascii="Arial" w:hAnsi="Arial"/>
          <w:sz w:val="24"/>
        </w:rPr>
        <w:lastRenderedPageBreak/>
        <w:t>A.3.10.2.18</w:t>
      </w:r>
      <w:r w:rsidRPr="00495D84">
        <w:rPr>
          <w:rFonts w:ascii="Arial" w:hAnsi="Arial"/>
          <w:sz w:val="24"/>
        </w:rPr>
        <w:tab/>
        <w:t xml:space="preserve">SSB pattern </w:t>
      </w:r>
      <w:r w:rsidR="00A64159" w:rsidRPr="00495D84">
        <w:rPr>
          <w:rFonts w:ascii="Arial" w:hAnsi="Arial"/>
          <w:sz w:val="24"/>
        </w:rPr>
        <w:t xml:space="preserve">18 </w:t>
      </w:r>
      <w:r w:rsidRPr="00495D84">
        <w:rPr>
          <w:rFonts w:ascii="Arial" w:hAnsi="Arial"/>
          <w:sz w:val="24"/>
        </w:rPr>
        <w:t>in FR2: SSB allocation for SSB SCS=960 kHz in 400 MHz</w:t>
      </w:r>
    </w:p>
    <w:p w14:paraId="65B70586" w14:textId="19F1A273" w:rsidR="00785773" w:rsidRPr="00495D84" w:rsidRDefault="00785773" w:rsidP="00785773">
      <w:pPr>
        <w:pStyle w:val="TH"/>
      </w:pPr>
      <w:r w:rsidRPr="00495D84">
        <w:t>Table A.3.10.2.1</w:t>
      </w:r>
      <w:r w:rsidR="001C0171" w:rsidRPr="00495D84">
        <w:t>8</w:t>
      </w:r>
      <w:r w:rsidRPr="00495D84">
        <w:t xml:space="preserve">-1: </w:t>
      </w:r>
      <w:r w:rsidR="003A7329">
        <w:t xml:space="preserve">SSB.18 FR2: SSB Pattern </w:t>
      </w:r>
      <w:r w:rsidR="003A7329">
        <w:rPr>
          <w:rFonts w:hint="eastAsia"/>
          <w:lang w:val="en-US" w:eastAsia="zh-CN"/>
        </w:rPr>
        <w:t>18</w:t>
      </w:r>
      <w:r w:rsidR="003A7329">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70"/>
      </w:tblGrid>
      <w:tr w:rsidR="00785773" w:rsidRPr="00495D84" w14:paraId="1E51E69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95BC2BE" w14:textId="74BFA15B" w:rsidR="00785773" w:rsidRPr="00495D84" w:rsidRDefault="00785773" w:rsidP="008113EA">
            <w:pPr>
              <w:pStyle w:val="TAH"/>
              <w:spacing w:line="256" w:lineRule="auto"/>
            </w:pPr>
            <w:r w:rsidRPr="00495D84">
              <w:t>SSB</w:t>
            </w:r>
            <w:r w:rsidR="00B27C84">
              <w:t xml:space="preserve"> </w:t>
            </w:r>
            <w:r w:rsidRPr="00495D84">
              <w:t>Parameters</w:t>
            </w:r>
          </w:p>
        </w:tc>
        <w:tc>
          <w:tcPr>
            <w:tcW w:w="3470" w:type="dxa"/>
            <w:tcBorders>
              <w:top w:val="single" w:sz="4" w:space="0" w:color="auto"/>
              <w:left w:val="single" w:sz="4" w:space="0" w:color="auto"/>
              <w:bottom w:val="single" w:sz="4" w:space="0" w:color="auto"/>
              <w:right w:val="single" w:sz="4" w:space="0" w:color="auto"/>
            </w:tcBorders>
            <w:hideMark/>
          </w:tcPr>
          <w:p w14:paraId="104ABD6E" w14:textId="77777777" w:rsidR="00785773" w:rsidRPr="00495D84" w:rsidRDefault="00785773" w:rsidP="008113EA">
            <w:pPr>
              <w:pStyle w:val="TAH"/>
              <w:spacing w:line="256" w:lineRule="auto"/>
            </w:pPr>
            <w:r w:rsidRPr="00495D84">
              <w:t>Values</w:t>
            </w:r>
          </w:p>
        </w:tc>
      </w:tr>
      <w:tr w:rsidR="00785773" w:rsidRPr="00495D84" w14:paraId="72852C1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70859EB" w14:textId="29BEADE2" w:rsidR="00785773" w:rsidRPr="00495D84" w:rsidRDefault="00785773" w:rsidP="008113EA">
            <w:pPr>
              <w:pStyle w:val="TAL"/>
              <w:spacing w:line="256" w:lineRule="auto"/>
            </w:pPr>
            <w:r w:rsidRPr="00495D84">
              <w:t>Channel</w:t>
            </w:r>
            <w:r w:rsidR="00B27C84">
              <w:t xml:space="preserve"> </w:t>
            </w:r>
            <w:r w:rsidRPr="00495D84">
              <w:t>bandwidth</w:t>
            </w:r>
          </w:p>
        </w:tc>
        <w:tc>
          <w:tcPr>
            <w:tcW w:w="3470" w:type="dxa"/>
            <w:tcBorders>
              <w:top w:val="single" w:sz="4" w:space="0" w:color="auto"/>
              <w:left w:val="single" w:sz="4" w:space="0" w:color="auto"/>
              <w:bottom w:val="single" w:sz="4" w:space="0" w:color="auto"/>
              <w:right w:val="single" w:sz="4" w:space="0" w:color="auto"/>
            </w:tcBorders>
            <w:hideMark/>
          </w:tcPr>
          <w:p w14:paraId="266E5A26" w14:textId="0469FCC9" w:rsidR="00785773" w:rsidRPr="00495D84" w:rsidRDefault="00785773" w:rsidP="00F52E3F">
            <w:pPr>
              <w:pStyle w:val="TAC"/>
            </w:pPr>
            <w:r w:rsidRPr="00495D84">
              <w:t>400</w:t>
            </w:r>
            <w:r w:rsidR="00B27C84">
              <w:t xml:space="preserve"> </w:t>
            </w:r>
            <w:r w:rsidRPr="00495D84">
              <w:t>MHz</w:t>
            </w:r>
          </w:p>
        </w:tc>
      </w:tr>
      <w:tr w:rsidR="00785773" w:rsidRPr="00495D84" w14:paraId="322E087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9FA12DF" w14:textId="0FCF37CB" w:rsidR="00785773" w:rsidRPr="00495D84" w:rsidRDefault="00785773" w:rsidP="008113EA">
            <w:pPr>
              <w:pStyle w:val="TAL"/>
              <w:spacing w:line="256" w:lineRule="auto"/>
            </w:pPr>
            <w:r w:rsidRPr="00495D84">
              <w:t>SSB</w:t>
            </w:r>
            <w:r w:rsidR="00B27C84">
              <w:t xml:space="preserve"> </w:t>
            </w:r>
            <w:r w:rsidRPr="00495D84">
              <w:t>SCS</w:t>
            </w:r>
          </w:p>
        </w:tc>
        <w:tc>
          <w:tcPr>
            <w:tcW w:w="3470" w:type="dxa"/>
            <w:tcBorders>
              <w:top w:val="single" w:sz="4" w:space="0" w:color="auto"/>
              <w:left w:val="single" w:sz="4" w:space="0" w:color="auto"/>
              <w:bottom w:val="single" w:sz="4" w:space="0" w:color="auto"/>
              <w:right w:val="single" w:sz="4" w:space="0" w:color="auto"/>
            </w:tcBorders>
            <w:hideMark/>
          </w:tcPr>
          <w:p w14:paraId="09B2FA03" w14:textId="5089B8A7" w:rsidR="00785773" w:rsidRPr="00495D84" w:rsidRDefault="00785773" w:rsidP="00F52E3F">
            <w:pPr>
              <w:pStyle w:val="TAC"/>
            </w:pPr>
            <w:r w:rsidRPr="00495D84">
              <w:t>960</w:t>
            </w:r>
            <w:r w:rsidR="00B27C84">
              <w:t xml:space="preserve"> </w:t>
            </w:r>
            <w:r w:rsidRPr="00495D84">
              <w:t>kHz</w:t>
            </w:r>
          </w:p>
        </w:tc>
      </w:tr>
      <w:tr w:rsidR="00785773" w:rsidRPr="00495D84" w14:paraId="21F9C96C"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0708EF" w14:textId="5EFC000E" w:rsidR="00785773" w:rsidRPr="00495D84" w:rsidRDefault="00785773" w:rsidP="008113EA">
            <w:pPr>
              <w:pStyle w:val="TAL"/>
              <w:spacing w:line="256" w:lineRule="auto"/>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470" w:type="dxa"/>
            <w:tcBorders>
              <w:top w:val="single" w:sz="4" w:space="0" w:color="auto"/>
              <w:left w:val="single" w:sz="4" w:space="0" w:color="auto"/>
              <w:bottom w:val="single" w:sz="4" w:space="0" w:color="auto"/>
              <w:right w:val="single" w:sz="4" w:space="0" w:color="auto"/>
            </w:tcBorders>
            <w:hideMark/>
          </w:tcPr>
          <w:p w14:paraId="47EE748B" w14:textId="499F662A" w:rsidR="00785773" w:rsidRPr="00495D84" w:rsidRDefault="00785773" w:rsidP="00F52E3F">
            <w:pPr>
              <w:pStyle w:val="TAC"/>
            </w:pPr>
            <w:r w:rsidRPr="00495D84">
              <w:t>20</w:t>
            </w:r>
            <w:r w:rsidR="00B27C84">
              <w:t xml:space="preserve"> </w:t>
            </w:r>
            <w:r w:rsidRPr="00495D84">
              <w:t>ms</w:t>
            </w:r>
          </w:p>
        </w:tc>
      </w:tr>
      <w:tr w:rsidR="00785773" w:rsidRPr="00495D84" w14:paraId="08CA3F2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6B0EE4F" w14:textId="03D516D1" w:rsidR="00785773" w:rsidRPr="00495D84" w:rsidRDefault="00785773" w:rsidP="008113EA">
            <w:pPr>
              <w:pStyle w:val="TAL"/>
              <w:spacing w:line="256" w:lineRule="auto"/>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70" w:type="dxa"/>
            <w:tcBorders>
              <w:top w:val="single" w:sz="4" w:space="0" w:color="auto"/>
              <w:left w:val="single" w:sz="4" w:space="0" w:color="auto"/>
              <w:bottom w:val="single" w:sz="4" w:space="0" w:color="auto"/>
              <w:right w:val="single" w:sz="4" w:space="0" w:color="auto"/>
            </w:tcBorders>
            <w:hideMark/>
          </w:tcPr>
          <w:p w14:paraId="4CB2F768" w14:textId="77777777" w:rsidR="00785773" w:rsidRPr="00495D84" w:rsidRDefault="00785773" w:rsidP="00F52E3F">
            <w:pPr>
              <w:pStyle w:val="TAC"/>
            </w:pPr>
            <w:r w:rsidRPr="00495D84">
              <w:t>1</w:t>
            </w:r>
          </w:p>
        </w:tc>
      </w:tr>
      <w:tr w:rsidR="00785773" w:rsidRPr="00495D84" w14:paraId="10272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1E583FF" w14:textId="48BE5736" w:rsidR="00785773" w:rsidRPr="00495D84" w:rsidRDefault="00785773" w:rsidP="008113EA">
            <w:pPr>
              <w:pStyle w:val="TAL"/>
              <w:spacing w:line="256" w:lineRule="auto"/>
            </w:pPr>
            <w:r w:rsidRPr="00495D84">
              <w:t>SS/PBCH</w:t>
            </w:r>
            <w:r w:rsidR="00B27C84">
              <w:t xml:space="preserve"> </w:t>
            </w:r>
            <w:r w:rsidRPr="00495D84">
              <w:t>block</w:t>
            </w:r>
            <w:r w:rsidR="00B27C84">
              <w:t xml:space="preserve"> </w:t>
            </w:r>
            <w:r w:rsidRPr="00495D84">
              <w:t>index</w:t>
            </w:r>
          </w:p>
        </w:tc>
        <w:tc>
          <w:tcPr>
            <w:tcW w:w="3470" w:type="dxa"/>
            <w:tcBorders>
              <w:top w:val="single" w:sz="4" w:space="0" w:color="auto"/>
              <w:left w:val="single" w:sz="4" w:space="0" w:color="auto"/>
              <w:bottom w:val="single" w:sz="4" w:space="0" w:color="auto"/>
              <w:right w:val="single" w:sz="4" w:space="0" w:color="auto"/>
            </w:tcBorders>
            <w:hideMark/>
          </w:tcPr>
          <w:p w14:paraId="6D05BCC1" w14:textId="77777777" w:rsidR="00785773" w:rsidRPr="00495D84" w:rsidRDefault="00785773" w:rsidP="00F52E3F">
            <w:pPr>
              <w:pStyle w:val="TAC"/>
            </w:pPr>
            <w:r w:rsidRPr="00495D84">
              <w:t>1</w:t>
            </w:r>
          </w:p>
        </w:tc>
      </w:tr>
      <w:tr w:rsidR="00785773" w:rsidRPr="00495D84" w14:paraId="3B8FDFE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80D96C3" w14:textId="1A19047F" w:rsidR="00785773" w:rsidRPr="00495D84" w:rsidRDefault="00785773" w:rsidP="008113EA">
            <w:pPr>
              <w:pStyle w:val="TAL"/>
              <w:spacing w:line="256" w:lineRule="auto"/>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4C5D8A4F" w14:textId="77777777" w:rsidR="00785773" w:rsidRPr="00495D84" w:rsidRDefault="00785773" w:rsidP="00F52E3F">
            <w:pPr>
              <w:pStyle w:val="TAC"/>
              <w:rPr>
                <w:lang w:eastAsia="zh-CN"/>
              </w:rPr>
            </w:pPr>
            <w:r w:rsidRPr="00495D84">
              <w:rPr>
                <w:rFonts w:hint="eastAsia"/>
                <w:lang w:eastAsia="zh-CN"/>
              </w:rPr>
              <w:t>9</w:t>
            </w:r>
            <w:r w:rsidRPr="00495D84">
              <w:rPr>
                <w:lang w:eastAsia="zh-CN"/>
              </w:rPr>
              <w:t>-12</w:t>
            </w:r>
          </w:p>
        </w:tc>
      </w:tr>
      <w:tr w:rsidR="00785773" w:rsidRPr="00495D84" w14:paraId="2745EC6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8C72CA" w14:textId="1A122C36" w:rsidR="00785773" w:rsidRPr="00495D84" w:rsidRDefault="00785773" w:rsidP="008113EA">
            <w:pPr>
              <w:pStyle w:val="TAL"/>
              <w:spacing w:line="256" w:lineRule="auto"/>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70" w:type="dxa"/>
            <w:tcBorders>
              <w:top w:val="single" w:sz="4" w:space="0" w:color="auto"/>
              <w:left w:val="single" w:sz="4" w:space="0" w:color="auto"/>
              <w:bottom w:val="single" w:sz="4" w:space="0" w:color="auto"/>
              <w:right w:val="single" w:sz="4" w:space="0" w:color="auto"/>
            </w:tcBorders>
            <w:hideMark/>
          </w:tcPr>
          <w:p w14:paraId="3C1C5DC4" w14:textId="77777777" w:rsidR="00785773" w:rsidRPr="00495D84" w:rsidRDefault="00785773" w:rsidP="00F52E3F">
            <w:pPr>
              <w:pStyle w:val="TAC"/>
            </w:pPr>
            <w:r w:rsidRPr="00495D84">
              <w:t>0</w:t>
            </w:r>
          </w:p>
        </w:tc>
      </w:tr>
      <w:tr w:rsidR="00785773" w:rsidRPr="00495D84" w14:paraId="460E533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08A770B" w14:textId="5A61C86F" w:rsidR="00785773" w:rsidRPr="00495D84" w:rsidRDefault="00785773" w:rsidP="008113EA">
            <w:pPr>
              <w:pStyle w:val="TAL"/>
              <w:spacing w:line="256" w:lineRule="auto"/>
            </w:pPr>
            <w:r w:rsidRPr="00495D84">
              <w:t>SFN</w:t>
            </w:r>
            <w:r w:rsidR="00B27C84">
              <w:t xml:space="preserve"> </w:t>
            </w:r>
            <w:r w:rsidRPr="00495D84">
              <w:t>containing</w:t>
            </w:r>
            <w:r w:rsidR="00B27C84">
              <w:t xml:space="preserve"> </w:t>
            </w:r>
            <w:r w:rsidRPr="00495D84">
              <w:rPr>
                <w:lang w:eastAsia="zh-TW"/>
              </w:rPr>
              <w:t>SSB</w:t>
            </w:r>
          </w:p>
        </w:tc>
        <w:tc>
          <w:tcPr>
            <w:tcW w:w="3470" w:type="dxa"/>
            <w:tcBorders>
              <w:top w:val="single" w:sz="4" w:space="0" w:color="auto"/>
              <w:left w:val="single" w:sz="4" w:space="0" w:color="auto"/>
              <w:bottom w:val="single" w:sz="4" w:space="0" w:color="auto"/>
              <w:right w:val="single" w:sz="4" w:space="0" w:color="auto"/>
            </w:tcBorders>
            <w:hideMark/>
          </w:tcPr>
          <w:p w14:paraId="1B05BC1D" w14:textId="47973A55" w:rsidR="00785773" w:rsidRPr="00495D84" w:rsidRDefault="00785773" w:rsidP="008113EA">
            <w:pPr>
              <w:pStyle w:val="TAL"/>
              <w:spacing w:line="256" w:lineRule="auto"/>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85773" w:rsidRPr="00495D84" w14:paraId="449C3EA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E9B450A" w14:textId="446264A1" w:rsidR="00785773" w:rsidRPr="00495D84" w:rsidRDefault="00E54F68" w:rsidP="008113EA">
            <w:pPr>
              <w:pStyle w:val="TAL"/>
              <w:spacing w:line="256" w:lineRule="auto"/>
            </w:pPr>
            <w:r>
              <w:t>P</w:t>
            </w:r>
            <w:r w:rsidR="00785773" w:rsidRPr="00495D84">
              <w:t>RB</w:t>
            </w:r>
            <w:r w:rsidR="00B27C84">
              <w:t xml:space="preserve"> </w:t>
            </w:r>
            <w:r w:rsidR="00785773" w:rsidRPr="00495D84">
              <w:t>numbers</w:t>
            </w:r>
            <w:r w:rsidR="00B27C84">
              <w:t xml:space="preserve"> </w:t>
            </w:r>
            <w:r w:rsidR="00785773" w:rsidRPr="00495D84">
              <w:t>containing</w:t>
            </w:r>
            <w:r w:rsidR="00B27C84">
              <w:t xml:space="preserve"> </w:t>
            </w:r>
            <w:r w:rsidR="00785773" w:rsidRPr="00495D84">
              <w:t>SSBs</w:t>
            </w:r>
            <w:r w:rsidR="00B27C84">
              <w:t xml:space="preserve"> </w:t>
            </w:r>
            <w:r w:rsidR="00785773" w:rsidRPr="00495D84">
              <w:t>within</w:t>
            </w:r>
            <w:r w:rsidR="00B27C84">
              <w:t xml:space="preserve"> </w:t>
            </w:r>
            <w:r w:rsidR="00785773" w:rsidRPr="00495D84">
              <w:t>channel</w:t>
            </w:r>
            <w:r w:rsidR="00B27C84">
              <w:t xml:space="preserve"> </w:t>
            </w:r>
            <w:r w:rsidR="00785773" w:rsidRPr="00495D84">
              <w:t>BW</w:t>
            </w:r>
          </w:p>
        </w:tc>
        <w:tc>
          <w:tcPr>
            <w:tcW w:w="3470" w:type="dxa"/>
            <w:tcBorders>
              <w:top w:val="single" w:sz="4" w:space="0" w:color="auto"/>
              <w:left w:val="single" w:sz="4" w:space="0" w:color="auto"/>
              <w:bottom w:val="single" w:sz="4" w:space="0" w:color="auto"/>
              <w:right w:val="single" w:sz="4" w:space="0" w:color="auto"/>
            </w:tcBorders>
            <w:hideMark/>
          </w:tcPr>
          <w:p w14:paraId="15B4653B" w14:textId="2C77F989" w:rsidR="00785773" w:rsidRPr="00495D84" w:rsidRDefault="00785773" w:rsidP="008113EA">
            <w:pPr>
              <w:keepNext/>
              <w:keepLines/>
              <w:spacing w:after="0" w:line="256" w:lineRule="auto"/>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85773" w:rsidRPr="00495D84" w14:paraId="031B06A8" w14:textId="77777777" w:rsidTr="00B27C8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5C794F19" w:rsidR="00785773" w:rsidRPr="00495D84" w:rsidRDefault="00E94096" w:rsidP="008113EA">
            <w:pPr>
              <w:pStyle w:val="TAN"/>
              <w:spacing w:line="256" w:lineRule="auto"/>
            </w:pPr>
            <w:r>
              <w:t xml:space="preserve">NOTE </w:t>
            </w:r>
            <w:r w:rsidRPr="00495D84">
              <w:t>1</w:t>
            </w:r>
            <w:r>
              <w:t>:</w:t>
            </w:r>
            <w:r w:rsidR="00785773" w:rsidRPr="00495D84">
              <w:rPr>
                <w:sz w:val="24"/>
              </w:rPr>
              <w:tab/>
            </w:r>
            <w:r w:rsidR="00E54F68" w:rsidRPr="00AC2779">
              <w:t>P</w:t>
            </w:r>
            <w:r w:rsidR="00785773" w:rsidRPr="00E54F68">
              <w:t>RB</w:t>
            </w:r>
            <w:r w:rsidR="00785773" w:rsidRPr="00495D84">
              <w:t>s</w:t>
            </w:r>
            <w:r w:rsidR="00B27C84">
              <w:t xml:space="preserve"> </w:t>
            </w:r>
            <w:r w:rsidR="00785773" w:rsidRPr="00495D84">
              <w:t>containing</w:t>
            </w:r>
            <w:r w:rsidR="00B27C84">
              <w:t xml:space="preserve"> </w:t>
            </w:r>
            <w:r w:rsidR="00785773" w:rsidRPr="00495D84">
              <w:t>SSB</w:t>
            </w:r>
            <w:r w:rsidR="00B27C84">
              <w:t xml:space="preserve"> </w:t>
            </w:r>
            <w:r w:rsidR="00785773" w:rsidRPr="00495D84">
              <w:t>can</w:t>
            </w:r>
            <w:r w:rsidR="00B27C84">
              <w:t xml:space="preserve"> </w:t>
            </w:r>
            <w:r w:rsidR="00785773" w:rsidRPr="00495D84">
              <w:t>be</w:t>
            </w:r>
            <w:r w:rsidR="00B27C84">
              <w:t xml:space="preserve"> </w:t>
            </w:r>
            <w:r w:rsidR="00785773" w:rsidRPr="00495D84">
              <w:t>configured</w:t>
            </w:r>
            <w:r w:rsidR="00B27C84">
              <w:t xml:space="preserve"> </w:t>
            </w:r>
            <w:r w:rsidR="00785773" w:rsidRPr="00495D84">
              <w:t>in</w:t>
            </w:r>
            <w:r w:rsidR="00B27C84">
              <w:t xml:space="preserve"> </w:t>
            </w:r>
            <w:r w:rsidR="00785773" w:rsidRPr="00495D84">
              <w:t>any</w:t>
            </w:r>
            <w:r w:rsidR="00B27C84">
              <w:t xml:space="preserve"> </w:t>
            </w:r>
            <w:r w:rsidR="00785773" w:rsidRPr="00495D84">
              <w:t>frequency</w:t>
            </w:r>
            <w:r w:rsidR="00B27C84">
              <w:t xml:space="preserve"> </w:t>
            </w:r>
            <w:r w:rsidR="00785773" w:rsidRPr="00495D84">
              <w:t>location</w:t>
            </w:r>
            <w:r w:rsidR="00B27C84">
              <w:t xml:space="preserve"> </w:t>
            </w:r>
            <w:r w:rsidR="00785773" w:rsidRPr="00495D84">
              <w:t>within</w:t>
            </w:r>
            <w:r w:rsidR="00B27C84">
              <w:t xml:space="preserve"> </w:t>
            </w:r>
            <w:r w:rsidR="00785773" w:rsidRPr="00495D84">
              <w:t>the</w:t>
            </w:r>
            <w:r w:rsidR="00B27C84">
              <w:t xml:space="preserve"> </w:t>
            </w:r>
            <w:r w:rsidR="00785773" w:rsidRPr="00495D84">
              <w:t>cell</w:t>
            </w:r>
            <w:r w:rsidR="00B27C84">
              <w:t xml:space="preserve"> </w:t>
            </w:r>
            <w:r w:rsidR="00785773" w:rsidRPr="00495D84">
              <w:t>bandwidth</w:t>
            </w:r>
            <w:r w:rsidR="00B27C84">
              <w:t xml:space="preserve"> </w:t>
            </w:r>
            <w:r w:rsidR="00785773" w:rsidRPr="00495D84">
              <w:t>according</w:t>
            </w:r>
            <w:r w:rsidR="00B27C84">
              <w:t xml:space="preserve"> </w:t>
            </w:r>
            <w:r w:rsidR="00785773" w:rsidRPr="00495D84">
              <w:t>to</w:t>
            </w:r>
            <w:r w:rsidR="00B27C84">
              <w:t xml:space="preserve"> </w:t>
            </w:r>
            <w:r w:rsidR="00785773" w:rsidRPr="00495D84">
              <w:t>the</w:t>
            </w:r>
            <w:r w:rsidR="00B27C84">
              <w:t xml:space="preserve"> </w:t>
            </w:r>
            <w:r w:rsidR="00785773" w:rsidRPr="00495D84">
              <w:t>allowed</w:t>
            </w:r>
            <w:r w:rsidR="00B27C84">
              <w:t xml:space="preserve"> </w:t>
            </w:r>
            <w:r w:rsidR="00785773" w:rsidRPr="00495D84">
              <w:t>synchronization</w:t>
            </w:r>
            <w:r w:rsidR="00B27C84">
              <w:t xml:space="preserve"> </w:t>
            </w:r>
            <w:r w:rsidR="00785773" w:rsidRPr="00495D84">
              <w:t>raster</w:t>
            </w:r>
            <w:r w:rsidR="00B27C84">
              <w:t xml:space="preserve"> </w:t>
            </w:r>
            <w:r w:rsidR="00785773" w:rsidRPr="00495D84">
              <w:t>defined</w:t>
            </w:r>
            <w:r w:rsidR="00B27C84">
              <w:t xml:space="preserve"> </w:t>
            </w:r>
            <w:r w:rsidR="00785773" w:rsidRPr="00495D84">
              <w:t>in</w:t>
            </w:r>
            <w:r w:rsidR="00B27C84">
              <w:t xml:space="preserve"> </w:t>
            </w:r>
            <w:r w:rsidR="00785773" w:rsidRPr="00495D84">
              <w:t>TS</w:t>
            </w:r>
            <w:r w:rsidR="00B27C84">
              <w:t xml:space="preserve"> </w:t>
            </w:r>
            <w:r w:rsidR="00785773" w:rsidRPr="00495D84">
              <w:t>38.104</w:t>
            </w:r>
            <w:r w:rsidR="00B27C84">
              <w:t xml:space="preserve"> </w:t>
            </w:r>
            <w:r w:rsidR="00785773" w:rsidRPr="00495D84">
              <w:t>[13].</w:t>
            </w:r>
            <w:r w:rsidR="00B27C84">
              <w:t xml:space="preserve"> </w:t>
            </w:r>
          </w:p>
          <w:p w14:paraId="3CBEE9C5" w14:textId="061A3AF3" w:rsidR="00785773" w:rsidRPr="00495D84" w:rsidRDefault="00E94096" w:rsidP="008113EA">
            <w:pPr>
              <w:pStyle w:val="TAN"/>
              <w:spacing w:line="256" w:lineRule="auto"/>
            </w:pPr>
            <w:r>
              <w:t xml:space="preserve">NOTE </w:t>
            </w:r>
            <w:r w:rsidRPr="00495D84">
              <w:t>2</w:t>
            </w:r>
            <w:r>
              <w:t>:</w:t>
            </w:r>
            <w:r w:rsidR="00785773" w:rsidRPr="00495D84">
              <w:tab/>
              <w:t>These</w:t>
            </w:r>
            <w:r w:rsidR="00B27C84">
              <w:t xml:space="preserve"> </w:t>
            </w:r>
            <w:r w:rsidR="00785773" w:rsidRPr="00495D84">
              <w:t>values</w:t>
            </w:r>
            <w:r w:rsidR="00B27C84">
              <w:t xml:space="preserve"> </w:t>
            </w:r>
            <w:r w:rsidR="00785773" w:rsidRPr="00495D84">
              <w:t>have</w:t>
            </w:r>
            <w:r w:rsidR="00B27C84">
              <w:t xml:space="preserve"> </w:t>
            </w:r>
            <w:r w:rsidR="00785773" w:rsidRPr="00495D84">
              <w:t>been</w:t>
            </w:r>
            <w:r w:rsidR="00B27C84">
              <w:t xml:space="preserve"> </w:t>
            </w:r>
            <w:r w:rsidR="00785773" w:rsidRPr="00495D84">
              <w:t>derived</w:t>
            </w:r>
            <w:r w:rsidR="00B27C84">
              <w:t xml:space="preserve"> </w:t>
            </w:r>
            <w:r w:rsidR="00785773" w:rsidRPr="00495D84">
              <w:t>from</w:t>
            </w:r>
            <w:r w:rsidR="00B27C84">
              <w:t xml:space="preserve"> </w:t>
            </w:r>
            <w:r w:rsidR="00785773" w:rsidRPr="00495D84">
              <w:t>other</w:t>
            </w:r>
            <w:r w:rsidR="00B27C84">
              <w:t xml:space="preserve"> </w:t>
            </w:r>
            <w:r w:rsidR="00785773" w:rsidRPr="00495D84">
              <w:t>parameters</w:t>
            </w:r>
            <w:r w:rsidR="00B27C84">
              <w:t xml:space="preserve"> </w:t>
            </w:r>
            <w:r w:rsidR="00785773" w:rsidRPr="00495D84">
              <w:t>for</w:t>
            </w:r>
            <w:r w:rsidR="00B27C84">
              <w:t xml:space="preserve"> </w:t>
            </w:r>
            <w:r w:rsidR="00785773" w:rsidRPr="00495D84">
              <w:t>information</w:t>
            </w:r>
            <w:r w:rsidR="00B27C84">
              <w:t xml:space="preserve"> </w:t>
            </w:r>
            <w:r w:rsidR="00785773" w:rsidRPr="00495D84">
              <w:t>purposes</w:t>
            </w:r>
            <w:r w:rsidR="00B27C84">
              <w:t xml:space="preserve"> </w:t>
            </w:r>
            <w:r w:rsidR="00785773" w:rsidRPr="00495D84">
              <w:t>(as</w:t>
            </w:r>
            <w:r w:rsidR="00B27C84">
              <w:t xml:space="preserve"> </w:t>
            </w:r>
            <w:r w:rsidR="00785773" w:rsidRPr="00495D84">
              <w:t>per</w:t>
            </w:r>
            <w:r w:rsidR="00B27C84">
              <w:t xml:space="preserve"> </w:t>
            </w:r>
            <w:r w:rsidR="00785773" w:rsidRPr="00495D84">
              <w:t>TS</w:t>
            </w:r>
            <w:r w:rsidR="00B27C84">
              <w:t xml:space="preserve"> </w:t>
            </w:r>
            <w:r w:rsidR="00785773" w:rsidRPr="00495D84">
              <w:t>38.213</w:t>
            </w:r>
            <w:r w:rsidR="00B27C84">
              <w:t xml:space="preserve"> </w:t>
            </w:r>
            <w:r w:rsidR="00785773" w:rsidRPr="00495D84">
              <w:t>[3]).</w:t>
            </w:r>
            <w:r w:rsidR="00B27C84">
              <w:t xml:space="preserve"> </w:t>
            </w:r>
            <w:r w:rsidR="00785773" w:rsidRPr="00495D84">
              <w:t>They</w:t>
            </w:r>
            <w:r w:rsidR="00B27C84">
              <w:t xml:space="preserve"> </w:t>
            </w:r>
            <w:r w:rsidR="00785773" w:rsidRPr="00495D84">
              <w:t>are</w:t>
            </w:r>
            <w:r w:rsidR="00B27C84">
              <w:t xml:space="preserve"> </w:t>
            </w:r>
            <w:r w:rsidR="00785773" w:rsidRPr="00495D84">
              <w:t>not</w:t>
            </w:r>
            <w:r w:rsidR="00B27C84">
              <w:t xml:space="preserve"> </w:t>
            </w:r>
            <w:r w:rsidR="00785773" w:rsidRPr="00495D84">
              <w:t>settable</w:t>
            </w:r>
            <w:r w:rsidR="00B27C84">
              <w:t xml:space="preserve"> </w:t>
            </w:r>
            <w:r w:rsidR="00785773" w:rsidRPr="00495D84">
              <w:t>parameters</w:t>
            </w:r>
            <w:r w:rsidR="00B27C84">
              <w:t xml:space="preserve"> </w:t>
            </w:r>
            <w:r w:rsidR="00785773" w:rsidRPr="00495D84">
              <w:t>themselves.</w:t>
            </w:r>
          </w:p>
        </w:tc>
      </w:tr>
    </w:tbl>
    <w:p w14:paraId="31FFAAF6" w14:textId="77777777" w:rsidR="00785773" w:rsidRPr="00495D84" w:rsidRDefault="00785773" w:rsidP="001268B4">
      <w:pPr>
        <w:rPr>
          <w:rFonts w:eastAsia="MS Mincho"/>
          <w:lang w:eastAsia="zh-CN"/>
        </w:rPr>
      </w:pPr>
    </w:p>
    <w:p w14:paraId="4ACE32E4" w14:textId="462980A5" w:rsidR="007E6DF0" w:rsidRPr="00495D84" w:rsidRDefault="007E6DF0" w:rsidP="007E6DF0">
      <w:pPr>
        <w:pStyle w:val="Heading4"/>
      </w:pPr>
      <w:r w:rsidRPr="00495D84">
        <w:t>A.3.10.2.</w:t>
      </w:r>
      <w:r w:rsidRPr="00495D84">
        <w:rPr>
          <w:rFonts w:hint="eastAsia"/>
          <w:lang w:eastAsia="zh-CN"/>
        </w:rPr>
        <w:t>19</w:t>
      </w:r>
      <w:r w:rsidRPr="00495D84">
        <w:tab/>
        <w:t xml:space="preserve">SSB pattern </w:t>
      </w:r>
      <w:r w:rsidRPr="00495D84">
        <w:rPr>
          <w:rFonts w:hint="eastAsia"/>
          <w:lang w:eastAsia="zh-CN"/>
        </w:rPr>
        <w:t>1</w:t>
      </w:r>
      <w:r w:rsidR="00A64159" w:rsidRPr="00495D84">
        <w:rPr>
          <w:lang w:eastAsia="zh-CN"/>
        </w:rPr>
        <w:t>9</w:t>
      </w:r>
      <w:r w:rsidRPr="00495D84">
        <w:t xml:space="preserve"> in FR2: SSB allocation for SSB SCS=120 kHz in 100 MHz</w:t>
      </w:r>
    </w:p>
    <w:p w14:paraId="63832D18" w14:textId="74659A7D" w:rsidR="007E6DF0" w:rsidRPr="00495D84" w:rsidRDefault="007E6DF0" w:rsidP="007E6DF0">
      <w:pPr>
        <w:pStyle w:val="TH"/>
      </w:pPr>
      <w:r w:rsidRPr="00495D84">
        <w:t>Table A.3.10B.2.2-1: SSB.</w:t>
      </w:r>
      <w:r w:rsidRPr="00495D84">
        <w:rPr>
          <w:rFonts w:hint="eastAsia"/>
          <w:lang w:eastAsia="zh-CN"/>
        </w:rPr>
        <w:t>1</w:t>
      </w:r>
      <w:r w:rsidR="00A64159" w:rsidRPr="00495D84">
        <w:rPr>
          <w:lang w:eastAsia="zh-CN"/>
        </w:rPr>
        <w:t>9</w:t>
      </w:r>
      <w:r w:rsidRPr="00495D84">
        <w:t xml:space="preserve"> FR2: SSB Pattern </w:t>
      </w:r>
      <w:r w:rsidRPr="00495D84">
        <w:rPr>
          <w:rFonts w:hint="eastAsia"/>
          <w:lang w:eastAsia="zh-CN"/>
        </w:rPr>
        <w:t>17</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79E128A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A65CA82" w14:textId="28E8FA19"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6E16C06E" w14:textId="77777777" w:rsidR="007E6DF0" w:rsidRPr="00495D84" w:rsidRDefault="007E6DF0" w:rsidP="00422205">
            <w:pPr>
              <w:pStyle w:val="TAH"/>
            </w:pPr>
            <w:r w:rsidRPr="00495D84">
              <w:t>Values</w:t>
            </w:r>
          </w:p>
        </w:tc>
      </w:tr>
      <w:tr w:rsidR="007E6DF0" w:rsidRPr="00495D84" w14:paraId="51FA0D7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DE28AA1" w14:textId="09A22FC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6ED203A" w14:textId="4B39128F" w:rsidR="007E6DF0" w:rsidRPr="00495D84" w:rsidRDefault="007E6DF0" w:rsidP="00422205">
            <w:pPr>
              <w:pStyle w:val="TAL"/>
            </w:pPr>
            <w:r w:rsidRPr="00495D84">
              <w:t>100</w:t>
            </w:r>
            <w:r w:rsidR="00B27C84">
              <w:t xml:space="preserve"> </w:t>
            </w:r>
            <w:r w:rsidRPr="00495D84">
              <w:t>MHz</w:t>
            </w:r>
          </w:p>
        </w:tc>
      </w:tr>
      <w:tr w:rsidR="007E6DF0" w:rsidRPr="00495D84" w14:paraId="1B79FA7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0E35125" w14:textId="2E6FD67A"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2BACB3C9" w14:textId="438F09D6" w:rsidR="007E6DF0" w:rsidRPr="00495D84" w:rsidRDefault="007E6DF0" w:rsidP="00422205">
            <w:pPr>
              <w:pStyle w:val="TAL"/>
            </w:pPr>
            <w:r w:rsidRPr="00495D84">
              <w:t>120</w:t>
            </w:r>
            <w:r w:rsidR="00B27C84">
              <w:t xml:space="preserve"> </w:t>
            </w:r>
            <w:r w:rsidRPr="00495D84">
              <w:t>kHz</w:t>
            </w:r>
          </w:p>
        </w:tc>
      </w:tr>
      <w:tr w:rsidR="007E6DF0" w:rsidRPr="00495D84" w14:paraId="13890A8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A8168" w14:textId="6869A5E7"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99350A1" w14:textId="1D07CE57" w:rsidR="007E6DF0" w:rsidRPr="00495D84" w:rsidRDefault="007E6DF0" w:rsidP="00422205">
            <w:pPr>
              <w:pStyle w:val="TAL"/>
            </w:pPr>
            <w:r w:rsidRPr="00495D84">
              <w:t>40</w:t>
            </w:r>
            <w:r w:rsidR="00B27C84">
              <w:t xml:space="preserve"> </w:t>
            </w:r>
            <w:r w:rsidRPr="00495D84">
              <w:t>ms</w:t>
            </w:r>
          </w:p>
        </w:tc>
      </w:tr>
      <w:tr w:rsidR="007E6DF0" w:rsidRPr="00495D84" w14:paraId="0366D7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B6539DE" w14:textId="7DF2C922"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4569B58E" w14:textId="77777777" w:rsidR="007E6DF0" w:rsidRPr="00495D84" w:rsidRDefault="007E6DF0" w:rsidP="00422205">
            <w:pPr>
              <w:pStyle w:val="TAL"/>
            </w:pPr>
            <w:r w:rsidRPr="00495D84">
              <w:t>1</w:t>
            </w:r>
          </w:p>
        </w:tc>
      </w:tr>
      <w:tr w:rsidR="007E6DF0" w:rsidRPr="00495D84" w14:paraId="25145FC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B6FA3BD" w14:textId="023832ED"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24E94BF9" w14:textId="77777777" w:rsidR="007E6DF0" w:rsidRPr="00495D84" w:rsidRDefault="007E6DF0" w:rsidP="00422205">
            <w:pPr>
              <w:pStyle w:val="TAL"/>
            </w:pPr>
            <w:r w:rsidRPr="00495D84">
              <w:t>0</w:t>
            </w:r>
          </w:p>
        </w:tc>
      </w:tr>
      <w:tr w:rsidR="007E6DF0" w:rsidRPr="00495D84" w14:paraId="389EE05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9AB4AB5" w14:textId="58DB7859"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5B5DCD6E" w14:textId="77777777" w:rsidR="007E6DF0" w:rsidRPr="00495D84" w:rsidRDefault="007E6DF0" w:rsidP="00422205">
            <w:pPr>
              <w:pStyle w:val="TAL"/>
            </w:pPr>
            <w:r w:rsidRPr="00495D84">
              <w:t>4-7</w:t>
            </w:r>
          </w:p>
        </w:tc>
      </w:tr>
      <w:tr w:rsidR="007E6DF0" w:rsidRPr="00495D84" w14:paraId="158FBD0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1101E2" w14:textId="2C837B3D"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21820F40" w14:textId="77777777" w:rsidR="007E6DF0" w:rsidRPr="00495D84" w:rsidRDefault="007E6DF0" w:rsidP="00422205">
            <w:pPr>
              <w:pStyle w:val="TAL"/>
            </w:pPr>
            <w:r w:rsidRPr="00495D84">
              <w:t>0</w:t>
            </w:r>
          </w:p>
        </w:tc>
      </w:tr>
      <w:tr w:rsidR="007E6DF0" w:rsidRPr="00495D84" w14:paraId="08D46E6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6547B68" w14:textId="04AB0D53"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20F1CE6" w14:textId="31E3370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6EAEE0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89C773A" w14:textId="63383338" w:rsidR="007E6DF0" w:rsidRPr="00495D84" w:rsidRDefault="00E54F68"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596D80C" w14:textId="664A6D0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7B8385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7DBA0F5A" w14:textId="1C0C811E" w:rsidR="007E6DF0" w:rsidRPr="00495D84" w:rsidRDefault="00E94096" w:rsidP="00422205">
            <w:pPr>
              <w:pStyle w:val="TAN"/>
            </w:pPr>
            <w:r>
              <w:t xml:space="preserve">NOTE </w:t>
            </w:r>
            <w:r w:rsidRPr="00495D84">
              <w:t>1</w:t>
            </w:r>
            <w:r>
              <w:t>:</w:t>
            </w:r>
            <w:r w:rsidR="007E6DF0" w:rsidRPr="00495D84">
              <w:rPr>
                <w:sz w:val="24"/>
              </w:rPr>
              <w:tab/>
            </w:r>
            <w:r w:rsidR="00E54F68" w:rsidRPr="00AC2779">
              <w:t>P</w:t>
            </w:r>
            <w:r w:rsidR="007E6DF0" w:rsidRPr="00E54F68">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65EBF238" w14:textId="1E59D86F"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615748CF" w14:textId="77777777" w:rsidR="007E6DF0" w:rsidRPr="00495D84" w:rsidRDefault="007E6DF0" w:rsidP="007E6DF0">
      <w:pPr>
        <w:rPr>
          <w:rFonts w:eastAsia="MS Mincho"/>
        </w:rPr>
      </w:pPr>
    </w:p>
    <w:p w14:paraId="6C912528" w14:textId="6C3F9B51" w:rsidR="007E6DF0" w:rsidRPr="00495D84" w:rsidRDefault="007E6DF0" w:rsidP="007E6DF0">
      <w:pPr>
        <w:pStyle w:val="Heading4"/>
      </w:pPr>
      <w:r w:rsidRPr="00495D84">
        <w:lastRenderedPageBreak/>
        <w:t>A.3.10.2.</w:t>
      </w:r>
      <w:r w:rsidRPr="00495D84">
        <w:rPr>
          <w:rFonts w:hint="eastAsia"/>
          <w:lang w:eastAsia="zh-CN"/>
        </w:rPr>
        <w:t>20</w:t>
      </w:r>
      <w:r w:rsidRPr="00495D84">
        <w:tab/>
        <w:t xml:space="preserve">SSB pattern </w:t>
      </w:r>
      <w:r w:rsidR="00A64159" w:rsidRPr="00495D84">
        <w:rPr>
          <w:lang w:eastAsia="zh-CN"/>
        </w:rPr>
        <w:t>20</w:t>
      </w:r>
      <w:r w:rsidRPr="00495D84">
        <w:t xml:space="preserve"> in FR2: SSB allocation for SSB SCS=240 kHz in 100 MHz</w:t>
      </w:r>
    </w:p>
    <w:p w14:paraId="174B6852" w14:textId="3E95BA31" w:rsidR="007E6DF0" w:rsidRPr="00495D84" w:rsidRDefault="007E6DF0" w:rsidP="007E6DF0">
      <w:pPr>
        <w:pStyle w:val="TH"/>
      </w:pPr>
      <w:r w:rsidRPr="00495D84">
        <w:t>Table A.3.10.2.</w:t>
      </w:r>
      <w:r w:rsidRPr="00495D84">
        <w:rPr>
          <w:rFonts w:hint="eastAsia"/>
          <w:lang w:eastAsia="zh-CN"/>
        </w:rPr>
        <w:t>20</w:t>
      </w:r>
      <w:r w:rsidRPr="00495D84">
        <w:t>-1: SSB.</w:t>
      </w:r>
      <w:r w:rsidR="00A64159" w:rsidRPr="00495D84">
        <w:rPr>
          <w:lang w:eastAsia="zh-CN"/>
        </w:rPr>
        <w:t>20</w:t>
      </w:r>
      <w:r w:rsidRPr="00495D84">
        <w:t xml:space="preserve"> FR2: SSB Pattern </w:t>
      </w:r>
      <w:r w:rsidRPr="00495D84">
        <w:rPr>
          <w:rFonts w:hint="eastAsia"/>
          <w:lang w:eastAsia="zh-CN"/>
        </w:rPr>
        <w:t>18</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5B62463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2EDBDC6" w14:textId="2A19935D"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596204F" w14:textId="77777777" w:rsidR="007E6DF0" w:rsidRPr="00495D84" w:rsidRDefault="007E6DF0" w:rsidP="00422205">
            <w:pPr>
              <w:pStyle w:val="TAH"/>
            </w:pPr>
            <w:r w:rsidRPr="00495D84">
              <w:t>Values</w:t>
            </w:r>
          </w:p>
        </w:tc>
      </w:tr>
      <w:tr w:rsidR="007E6DF0" w:rsidRPr="00495D84" w14:paraId="009F62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42BE1A6" w14:textId="0888305D" w:rsidR="007E6DF0" w:rsidRPr="00495D84" w:rsidRDefault="007E6DF0" w:rsidP="00422205">
            <w:pPr>
              <w:pStyle w:val="TAL"/>
            </w:pPr>
            <w:r w:rsidRPr="00495D84">
              <w:t>Channel</w:t>
            </w:r>
            <w:r w:rsidR="00B27C84">
              <w:t xml:space="preserve"> </w:t>
            </w:r>
            <w:r w:rsidRPr="00495D84">
              <w:t>bandwidth</w:t>
            </w:r>
          </w:p>
        </w:tc>
        <w:tc>
          <w:tcPr>
            <w:tcW w:w="3434" w:type="dxa"/>
            <w:tcBorders>
              <w:top w:val="single" w:sz="4" w:space="0" w:color="auto"/>
              <w:left w:val="single" w:sz="4" w:space="0" w:color="auto"/>
              <w:bottom w:val="single" w:sz="4" w:space="0" w:color="auto"/>
              <w:right w:val="single" w:sz="4" w:space="0" w:color="auto"/>
            </w:tcBorders>
            <w:hideMark/>
          </w:tcPr>
          <w:p w14:paraId="027C9651" w14:textId="76B85E7B" w:rsidR="007E6DF0" w:rsidRPr="00495D84" w:rsidRDefault="007E6DF0" w:rsidP="00422205">
            <w:pPr>
              <w:pStyle w:val="TAL"/>
            </w:pPr>
            <w:r w:rsidRPr="00495D84">
              <w:t>100</w:t>
            </w:r>
            <w:r w:rsidR="00B27C84">
              <w:t xml:space="preserve"> </w:t>
            </w:r>
            <w:r w:rsidRPr="00495D84">
              <w:t>MHz</w:t>
            </w:r>
          </w:p>
        </w:tc>
      </w:tr>
      <w:tr w:rsidR="007E6DF0" w:rsidRPr="00495D84" w14:paraId="73D1AF3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D8B7C70" w14:textId="1768CAF4" w:rsidR="007E6DF0" w:rsidRPr="00495D84" w:rsidRDefault="007E6DF0" w:rsidP="00422205">
            <w:pPr>
              <w:pStyle w:val="TAL"/>
            </w:pPr>
            <w:r w:rsidRPr="00495D84">
              <w:t>SSB</w:t>
            </w:r>
            <w:r w:rsidR="00B27C84">
              <w:t xml:space="preserve"> </w:t>
            </w:r>
            <w:r w:rsidRPr="00495D84">
              <w:t>SCS</w:t>
            </w:r>
          </w:p>
        </w:tc>
        <w:tc>
          <w:tcPr>
            <w:tcW w:w="3434" w:type="dxa"/>
            <w:tcBorders>
              <w:top w:val="single" w:sz="4" w:space="0" w:color="auto"/>
              <w:left w:val="single" w:sz="4" w:space="0" w:color="auto"/>
              <w:bottom w:val="single" w:sz="4" w:space="0" w:color="auto"/>
              <w:right w:val="single" w:sz="4" w:space="0" w:color="auto"/>
            </w:tcBorders>
            <w:hideMark/>
          </w:tcPr>
          <w:p w14:paraId="6B31E2AB" w14:textId="434EDDDA" w:rsidR="007E6DF0" w:rsidRPr="00495D84" w:rsidRDefault="007E6DF0" w:rsidP="00422205">
            <w:pPr>
              <w:pStyle w:val="TAL"/>
            </w:pPr>
            <w:r w:rsidRPr="00495D84">
              <w:t>240</w:t>
            </w:r>
            <w:r w:rsidR="00B27C84">
              <w:t xml:space="preserve"> </w:t>
            </w:r>
            <w:r w:rsidRPr="00495D84">
              <w:t>kHz</w:t>
            </w:r>
          </w:p>
        </w:tc>
      </w:tr>
      <w:tr w:rsidR="007E6DF0" w:rsidRPr="00495D84" w14:paraId="6F6AA2F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E3C670A" w14:textId="0ECDE61C"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7E49C72A" w14:textId="31D50C6B" w:rsidR="007E6DF0" w:rsidRPr="00495D84" w:rsidRDefault="007E6DF0" w:rsidP="00422205">
            <w:pPr>
              <w:pStyle w:val="TAL"/>
            </w:pPr>
            <w:r w:rsidRPr="00495D84">
              <w:t>40</w:t>
            </w:r>
            <w:r w:rsidR="00B27C84">
              <w:t xml:space="preserve"> </w:t>
            </w:r>
            <w:r w:rsidRPr="00495D84">
              <w:t>ms</w:t>
            </w:r>
          </w:p>
        </w:tc>
      </w:tr>
      <w:tr w:rsidR="007E6DF0" w:rsidRPr="00495D84" w14:paraId="5768616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8FB0917" w14:textId="4EAA5738"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434" w:type="dxa"/>
            <w:tcBorders>
              <w:top w:val="single" w:sz="4" w:space="0" w:color="auto"/>
              <w:left w:val="single" w:sz="4" w:space="0" w:color="auto"/>
              <w:bottom w:val="single" w:sz="4" w:space="0" w:color="auto"/>
              <w:right w:val="single" w:sz="4" w:space="0" w:color="auto"/>
            </w:tcBorders>
            <w:hideMark/>
          </w:tcPr>
          <w:p w14:paraId="0198A115" w14:textId="77777777" w:rsidR="007E6DF0" w:rsidRPr="00495D84" w:rsidRDefault="007E6DF0" w:rsidP="00422205">
            <w:pPr>
              <w:pStyle w:val="TAL"/>
            </w:pPr>
            <w:r w:rsidRPr="00495D84">
              <w:t>1</w:t>
            </w:r>
          </w:p>
        </w:tc>
      </w:tr>
      <w:tr w:rsidR="007E6DF0" w:rsidRPr="00495D84" w14:paraId="3E781CF5"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A6E27F4" w14:textId="5A44EE88"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3434" w:type="dxa"/>
            <w:tcBorders>
              <w:top w:val="single" w:sz="4" w:space="0" w:color="auto"/>
              <w:left w:val="single" w:sz="4" w:space="0" w:color="auto"/>
              <w:bottom w:val="single" w:sz="4" w:space="0" w:color="auto"/>
              <w:right w:val="single" w:sz="4" w:space="0" w:color="auto"/>
            </w:tcBorders>
            <w:hideMark/>
          </w:tcPr>
          <w:p w14:paraId="4EFF9807" w14:textId="77777777" w:rsidR="007E6DF0" w:rsidRPr="00495D84" w:rsidRDefault="007E6DF0" w:rsidP="00422205">
            <w:pPr>
              <w:pStyle w:val="TAL"/>
            </w:pPr>
            <w:r w:rsidRPr="00495D84">
              <w:t>0</w:t>
            </w:r>
          </w:p>
        </w:tc>
      </w:tr>
      <w:tr w:rsidR="007E6DF0" w:rsidRPr="00495D84" w14:paraId="4A5E6FA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0FBC9BC" w14:textId="6A23D7A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676E5E5" w14:textId="77777777" w:rsidR="007E6DF0" w:rsidRPr="00495D84" w:rsidRDefault="007E6DF0" w:rsidP="00422205">
            <w:pPr>
              <w:pStyle w:val="TAL"/>
            </w:pPr>
            <w:r w:rsidRPr="00495D84">
              <w:t>8-11</w:t>
            </w:r>
          </w:p>
        </w:tc>
      </w:tr>
      <w:tr w:rsidR="007E6DF0" w:rsidRPr="00495D84" w14:paraId="0AE3C6C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3EE8EC6" w14:textId="6B424B08"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1E7F662" w14:textId="77777777" w:rsidR="007E6DF0" w:rsidRPr="00495D84" w:rsidRDefault="007E6DF0" w:rsidP="00422205">
            <w:pPr>
              <w:pStyle w:val="TAL"/>
            </w:pPr>
            <w:r w:rsidRPr="00495D84">
              <w:t>0</w:t>
            </w:r>
          </w:p>
        </w:tc>
      </w:tr>
      <w:tr w:rsidR="007E6DF0" w:rsidRPr="00495D84" w14:paraId="099B70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F4D641B" w14:textId="7AA854C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37065945" w14:textId="150521E7"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127E2EF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B33EC12" w14:textId="3F58FD5C" w:rsidR="007E6DF0" w:rsidRPr="00495D84" w:rsidRDefault="00C87285"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01F4416A" w14:textId="7EB324AE"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186A7DE"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DDB8635" w14:textId="793F857D" w:rsidR="007E6DF0" w:rsidRPr="00495D84" w:rsidRDefault="00E94096" w:rsidP="00422205">
            <w:pPr>
              <w:pStyle w:val="TAN"/>
            </w:pPr>
            <w:r>
              <w:t xml:space="preserve">NOTE </w:t>
            </w:r>
            <w:r w:rsidRPr="00495D84">
              <w:t>1</w:t>
            </w:r>
            <w:r>
              <w:t>:</w:t>
            </w:r>
            <w:r w:rsidR="007E6DF0" w:rsidRPr="00495D84">
              <w:rPr>
                <w:sz w:val="24"/>
              </w:rPr>
              <w:tab/>
            </w:r>
            <w:r w:rsidR="00C87285"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39B861A4" w14:textId="3A5E8A9E"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55E2E0F0" w14:textId="77777777" w:rsidR="007E6DF0" w:rsidRPr="00495D84" w:rsidRDefault="007E6DF0" w:rsidP="007E6DF0">
      <w:pPr>
        <w:rPr>
          <w:rFonts w:eastAsia="MS Mincho"/>
        </w:rPr>
      </w:pPr>
    </w:p>
    <w:p w14:paraId="4D0080CC" w14:textId="25CFB72D" w:rsidR="007E6DF0" w:rsidRPr="00495D84" w:rsidRDefault="007E6DF0" w:rsidP="007E6DF0">
      <w:pPr>
        <w:pStyle w:val="Heading4"/>
      </w:pPr>
      <w:r w:rsidRPr="00495D84">
        <w:t>A.3.10.2.</w:t>
      </w:r>
      <w:r w:rsidRPr="00495D84">
        <w:rPr>
          <w:rFonts w:hint="eastAsia"/>
          <w:lang w:eastAsia="zh-CN"/>
        </w:rPr>
        <w:t>21</w:t>
      </w:r>
      <w:r w:rsidRPr="00495D84">
        <w:tab/>
        <w:t xml:space="preserve">SSB pattern </w:t>
      </w:r>
      <w:r w:rsidR="00A64159" w:rsidRPr="00495D84">
        <w:rPr>
          <w:lang w:eastAsia="zh-CN"/>
        </w:rPr>
        <w:t>21</w:t>
      </w:r>
      <w:r w:rsidRPr="00495D84">
        <w:t xml:space="preserve"> in FR2: SSB allocation for SSB SCS=120 kHz in 100 MHz</w:t>
      </w:r>
    </w:p>
    <w:p w14:paraId="2759E2A9" w14:textId="0C4FA81D" w:rsidR="007E6DF0" w:rsidRPr="00495D84" w:rsidRDefault="007E6DF0" w:rsidP="007E6DF0">
      <w:pPr>
        <w:pStyle w:val="TH"/>
      </w:pPr>
      <w:r w:rsidRPr="00495D84">
        <w:t>Table A.3.10.2.</w:t>
      </w:r>
      <w:r w:rsidRPr="00495D84">
        <w:rPr>
          <w:rFonts w:hint="eastAsia"/>
          <w:lang w:eastAsia="zh-CN"/>
        </w:rPr>
        <w:t>21</w:t>
      </w:r>
      <w:r w:rsidRPr="00495D84">
        <w:t>-1: SSB.</w:t>
      </w:r>
      <w:r w:rsidR="00A64159" w:rsidRPr="00495D84">
        <w:rPr>
          <w:lang w:eastAsia="zh-CN"/>
        </w:rPr>
        <w:t>21</w:t>
      </w:r>
      <w:r w:rsidRPr="00495D84">
        <w:t xml:space="preserve"> FR2: SSB Pattern </w:t>
      </w:r>
      <w:r w:rsidRPr="00495D84">
        <w:rPr>
          <w:rFonts w:hint="eastAsia"/>
          <w:lang w:eastAsia="zh-CN"/>
        </w:rPr>
        <w:t>19</w:t>
      </w:r>
      <w:r w:rsidRPr="00495D84">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508"/>
        <w:gridCol w:w="1785"/>
      </w:tblGrid>
      <w:tr w:rsidR="007E6DF0" w:rsidRPr="00495D84" w14:paraId="1F96D635"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E592AFC" w14:textId="664D962D" w:rsidR="007E6DF0" w:rsidRPr="00495D84" w:rsidRDefault="007E6DF0" w:rsidP="00422205">
            <w:pPr>
              <w:pStyle w:val="TAH"/>
            </w:pPr>
            <w:r w:rsidRPr="00495D84">
              <w:t>SSB</w:t>
            </w:r>
            <w:r w:rsidR="00B27C84">
              <w:t xml:space="preserve"> </w:t>
            </w:r>
            <w:r w:rsidRPr="00495D84">
              <w:t>Parameters</w:t>
            </w:r>
          </w:p>
        </w:tc>
        <w:tc>
          <w:tcPr>
            <w:tcW w:w="3293" w:type="dxa"/>
            <w:gridSpan w:val="2"/>
            <w:tcBorders>
              <w:top w:val="single" w:sz="4" w:space="0" w:color="auto"/>
              <w:left w:val="single" w:sz="4" w:space="0" w:color="auto"/>
              <w:bottom w:val="single" w:sz="4" w:space="0" w:color="auto"/>
              <w:right w:val="single" w:sz="4" w:space="0" w:color="auto"/>
            </w:tcBorders>
            <w:hideMark/>
          </w:tcPr>
          <w:p w14:paraId="7DD2EB39" w14:textId="77777777" w:rsidR="007E6DF0" w:rsidRPr="00495D84" w:rsidRDefault="007E6DF0" w:rsidP="00422205">
            <w:pPr>
              <w:pStyle w:val="TAH"/>
            </w:pPr>
            <w:r w:rsidRPr="00495D84">
              <w:t>Values</w:t>
            </w:r>
          </w:p>
        </w:tc>
      </w:tr>
      <w:tr w:rsidR="007E6DF0" w:rsidRPr="00495D84" w14:paraId="2E826FF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8A46353" w14:textId="5F3717ED" w:rsidR="007E6DF0" w:rsidRPr="00495D84" w:rsidRDefault="007E6DF0" w:rsidP="00422205">
            <w:pPr>
              <w:pStyle w:val="TAL"/>
            </w:pPr>
            <w:r w:rsidRPr="00495D84">
              <w:t>Channel</w:t>
            </w:r>
            <w:r w:rsidR="00B27C84">
              <w:t xml:space="preserve"> </w:t>
            </w:r>
            <w:r w:rsidRPr="00495D84">
              <w:t>bandwidth</w:t>
            </w:r>
          </w:p>
        </w:tc>
        <w:tc>
          <w:tcPr>
            <w:tcW w:w="3293" w:type="dxa"/>
            <w:gridSpan w:val="2"/>
            <w:tcBorders>
              <w:top w:val="single" w:sz="4" w:space="0" w:color="auto"/>
              <w:left w:val="single" w:sz="4" w:space="0" w:color="auto"/>
              <w:bottom w:val="single" w:sz="4" w:space="0" w:color="auto"/>
              <w:right w:val="single" w:sz="4" w:space="0" w:color="auto"/>
            </w:tcBorders>
            <w:hideMark/>
          </w:tcPr>
          <w:p w14:paraId="55837092" w14:textId="42E068EF" w:rsidR="007E6DF0" w:rsidRPr="00495D84" w:rsidRDefault="007E6DF0" w:rsidP="00422205">
            <w:pPr>
              <w:pStyle w:val="TAL"/>
            </w:pPr>
            <w:r w:rsidRPr="00495D84">
              <w:t>100</w:t>
            </w:r>
            <w:r w:rsidR="00B27C84">
              <w:t xml:space="preserve"> </w:t>
            </w:r>
            <w:r w:rsidRPr="00495D84">
              <w:t>MHz</w:t>
            </w:r>
          </w:p>
        </w:tc>
      </w:tr>
      <w:tr w:rsidR="007E6DF0" w:rsidRPr="00495D84" w14:paraId="25F167C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D0E829D" w14:textId="7CB34DCC" w:rsidR="007E6DF0" w:rsidRPr="00495D84" w:rsidRDefault="007E6DF0" w:rsidP="00422205">
            <w:pPr>
              <w:pStyle w:val="TAL"/>
            </w:pPr>
            <w:r w:rsidRPr="00495D84">
              <w:t>SSB</w:t>
            </w:r>
            <w:r w:rsidR="00B27C84">
              <w:t xml:space="preserve"> </w:t>
            </w:r>
            <w:r w:rsidRPr="00495D84">
              <w:t>SCS</w:t>
            </w:r>
          </w:p>
        </w:tc>
        <w:tc>
          <w:tcPr>
            <w:tcW w:w="3293" w:type="dxa"/>
            <w:gridSpan w:val="2"/>
            <w:tcBorders>
              <w:top w:val="single" w:sz="4" w:space="0" w:color="auto"/>
              <w:left w:val="single" w:sz="4" w:space="0" w:color="auto"/>
              <w:bottom w:val="single" w:sz="4" w:space="0" w:color="auto"/>
              <w:right w:val="single" w:sz="4" w:space="0" w:color="auto"/>
            </w:tcBorders>
            <w:hideMark/>
          </w:tcPr>
          <w:p w14:paraId="10B5B51A" w14:textId="2B36C4E3" w:rsidR="007E6DF0" w:rsidRPr="00495D84" w:rsidRDefault="007E6DF0" w:rsidP="00422205">
            <w:pPr>
              <w:pStyle w:val="TAL"/>
            </w:pPr>
            <w:r w:rsidRPr="00495D84">
              <w:t>120</w:t>
            </w:r>
            <w:r w:rsidR="00B27C84">
              <w:t xml:space="preserve"> </w:t>
            </w:r>
            <w:r w:rsidRPr="00495D84">
              <w:t>kHz</w:t>
            </w:r>
          </w:p>
        </w:tc>
      </w:tr>
      <w:tr w:rsidR="007E6DF0" w:rsidRPr="00495D84" w14:paraId="31CE52B9"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39274C7B" w14:textId="0419C5B0" w:rsidR="007E6DF0" w:rsidRPr="00495D84" w:rsidRDefault="007E6DF0" w:rsidP="00422205">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293" w:type="dxa"/>
            <w:gridSpan w:val="2"/>
            <w:tcBorders>
              <w:top w:val="single" w:sz="4" w:space="0" w:color="auto"/>
              <w:left w:val="single" w:sz="4" w:space="0" w:color="auto"/>
              <w:bottom w:val="single" w:sz="4" w:space="0" w:color="auto"/>
              <w:right w:val="single" w:sz="4" w:space="0" w:color="auto"/>
            </w:tcBorders>
            <w:hideMark/>
          </w:tcPr>
          <w:p w14:paraId="33ADE8F2" w14:textId="00BBB1F1" w:rsidR="007E6DF0" w:rsidRPr="00495D84" w:rsidRDefault="007E6DF0" w:rsidP="00422205">
            <w:pPr>
              <w:pStyle w:val="TAL"/>
            </w:pPr>
            <w:r w:rsidRPr="00495D84">
              <w:t>80</w:t>
            </w:r>
            <w:r w:rsidR="00B27C84">
              <w:t xml:space="preserve"> </w:t>
            </w:r>
            <w:r w:rsidRPr="00495D84">
              <w:t>ms</w:t>
            </w:r>
          </w:p>
        </w:tc>
      </w:tr>
      <w:tr w:rsidR="007E6DF0" w:rsidRPr="00495D84" w14:paraId="330F6CDE"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3484FA2" w14:textId="3F84F379" w:rsidR="007E6DF0" w:rsidRPr="00495D84" w:rsidRDefault="007E6DF0" w:rsidP="00422205">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293" w:type="dxa"/>
            <w:gridSpan w:val="2"/>
            <w:tcBorders>
              <w:top w:val="single" w:sz="4" w:space="0" w:color="auto"/>
              <w:left w:val="single" w:sz="4" w:space="0" w:color="auto"/>
              <w:bottom w:val="single" w:sz="4" w:space="0" w:color="auto"/>
              <w:right w:val="single" w:sz="4" w:space="0" w:color="auto"/>
            </w:tcBorders>
            <w:hideMark/>
          </w:tcPr>
          <w:p w14:paraId="1823DE2F" w14:textId="77777777" w:rsidR="007E6DF0" w:rsidRPr="00495D84" w:rsidRDefault="007E6DF0" w:rsidP="00422205">
            <w:pPr>
              <w:pStyle w:val="TAL"/>
            </w:pPr>
            <w:r w:rsidRPr="00495D84">
              <w:t>2</w:t>
            </w:r>
          </w:p>
        </w:tc>
      </w:tr>
      <w:tr w:rsidR="007E6DF0" w:rsidRPr="00495D84" w14:paraId="713782C4"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1D05889" w14:textId="64277903" w:rsidR="007E6DF0" w:rsidRPr="00495D84" w:rsidRDefault="007E6DF0" w:rsidP="00422205">
            <w:pPr>
              <w:pStyle w:val="TAL"/>
            </w:pPr>
            <w:r w:rsidRPr="00495D84">
              <w:t>SS/PBCH</w:t>
            </w:r>
            <w:r w:rsidR="00B27C84">
              <w:t xml:space="preserve"> </w:t>
            </w:r>
            <w:r w:rsidRPr="00495D84">
              <w:t>block</w:t>
            </w:r>
            <w:r w:rsidR="00B27C84">
              <w:t xml:space="preserve"> </w:t>
            </w:r>
            <w:r w:rsidRPr="00495D84">
              <w:t>index</w:t>
            </w:r>
          </w:p>
        </w:tc>
        <w:tc>
          <w:tcPr>
            <w:tcW w:w="1508" w:type="dxa"/>
            <w:tcBorders>
              <w:top w:val="single" w:sz="4" w:space="0" w:color="auto"/>
              <w:left w:val="single" w:sz="4" w:space="0" w:color="auto"/>
              <w:bottom w:val="single" w:sz="4" w:space="0" w:color="auto"/>
              <w:right w:val="single" w:sz="4" w:space="0" w:color="auto"/>
            </w:tcBorders>
            <w:hideMark/>
          </w:tcPr>
          <w:p w14:paraId="60E18271"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465620DC" w14:textId="77777777" w:rsidR="007E6DF0" w:rsidRPr="00495D84" w:rsidRDefault="007E6DF0" w:rsidP="00422205">
            <w:pPr>
              <w:pStyle w:val="TAL"/>
            </w:pPr>
            <w:r w:rsidRPr="00495D84">
              <w:t>1</w:t>
            </w:r>
          </w:p>
        </w:tc>
      </w:tr>
      <w:tr w:rsidR="007E6DF0" w:rsidRPr="00495D84" w14:paraId="0E25E66C"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79A09A27" w14:textId="55E26F7B"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2146BB3D" w14:textId="77777777" w:rsidR="007E6DF0" w:rsidRPr="00495D84" w:rsidRDefault="007E6DF0" w:rsidP="00422205">
            <w:pPr>
              <w:pStyle w:val="TAL"/>
            </w:pPr>
            <w:r w:rsidRPr="00495D84">
              <w:t>4-7</w:t>
            </w:r>
          </w:p>
        </w:tc>
        <w:tc>
          <w:tcPr>
            <w:tcW w:w="1785" w:type="dxa"/>
            <w:tcBorders>
              <w:top w:val="single" w:sz="4" w:space="0" w:color="auto"/>
              <w:left w:val="single" w:sz="4" w:space="0" w:color="auto"/>
              <w:bottom w:val="single" w:sz="4" w:space="0" w:color="auto"/>
              <w:right w:val="single" w:sz="4" w:space="0" w:color="auto"/>
            </w:tcBorders>
            <w:hideMark/>
          </w:tcPr>
          <w:p w14:paraId="3189CA62" w14:textId="77777777" w:rsidR="007E6DF0" w:rsidRPr="00495D84" w:rsidRDefault="007E6DF0" w:rsidP="00422205">
            <w:pPr>
              <w:pStyle w:val="TAL"/>
            </w:pPr>
            <w:r w:rsidRPr="00495D84">
              <w:t>8-11</w:t>
            </w:r>
          </w:p>
        </w:tc>
      </w:tr>
      <w:tr w:rsidR="007E6DF0" w:rsidRPr="00495D84" w14:paraId="718B9F4D"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5F058863" w14:textId="04A5CD94" w:rsidR="007E6DF0" w:rsidRPr="00495D84" w:rsidRDefault="007E6DF0" w:rsidP="00422205">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508" w:type="dxa"/>
            <w:tcBorders>
              <w:top w:val="single" w:sz="4" w:space="0" w:color="auto"/>
              <w:left w:val="single" w:sz="4" w:space="0" w:color="auto"/>
              <w:bottom w:val="single" w:sz="4" w:space="0" w:color="auto"/>
              <w:right w:val="single" w:sz="4" w:space="0" w:color="auto"/>
            </w:tcBorders>
            <w:hideMark/>
          </w:tcPr>
          <w:p w14:paraId="724E1EEB" w14:textId="77777777" w:rsidR="007E6DF0" w:rsidRPr="00495D84" w:rsidRDefault="007E6DF0" w:rsidP="00422205">
            <w:pPr>
              <w:pStyle w:val="TAL"/>
            </w:pPr>
            <w:r w:rsidRPr="00495D84">
              <w:t>0</w:t>
            </w:r>
          </w:p>
        </w:tc>
        <w:tc>
          <w:tcPr>
            <w:tcW w:w="1785" w:type="dxa"/>
            <w:tcBorders>
              <w:top w:val="single" w:sz="4" w:space="0" w:color="auto"/>
              <w:left w:val="single" w:sz="4" w:space="0" w:color="auto"/>
              <w:bottom w:val="single" w:sz="4" w:space="0" w:color="auto"/>
              <w:right w:val="single" w:sz="4" w:space="0" w:color="auto"/>
            </w:tcBorders>
            <w:hideMark/>
          </w:tcPr>
          <w:p w14:paraId="3A051F39" w14:textId="77777777" w:rsidR="007E6DF0" w:rsidRPr="00495D84" w:rsidRDefault="007E6DF0" w:rsidP="00422205">
            <w:pPr>
              <w:pStyle w:val="TAL"/>
            </w:pPr>
            <w:r w:rsidRPr="00495D84">
              <w:t>0</w:t>
            </w:r>
          </w:p>
        </w:tc>
      </w:tr>
      <w:tr w:rsidR="007E6DF0" w:rsidRPr="00495D84" w14:paraId="66666B07"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tcPr>
          <w:p w14:paraId="146B45C3" w14:textId="549E7F0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293" w:type="dxa"/>
            <w:gridSpan w:val="2"/>
            <w:tcBorders>
              <w:top w:val="single" w:sz="4" w:space="0" w:color="auto"/>
              <w:left w:val="single" w:sz="4" w:space="0" w:color="auto"/>
              <w:bottom w:val="single" w:sz="4" w:space="0" w:color="auto"/>
              <w:right w:val="single" w:sz="4" w:space="0" w:color="auto"/>
            </w:tcBorders>
          </w:tcPr>
          <w:p w14:paraId="725FF5D2" w14:textId="19EFA7C6"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FF667B6" w14:textId="77777777" w:rsidTr="00E94096">
        <w:trPr>
          <w:jc w:val="center"/>
        </w:trPr>
        <w:tc>
          <w:tcPr>
            <w:tcW w:w="4531" w:type="dxa"/>
            <w:tcBorders>
              <w:top w:val="single" w:sz="4" w:space="0" w:color="auto"/>
              <w:left w:val="single" w:sz="4" w:space="0" w:color="auto"/>
              <w:bottom w:val="single" w:sz="4" w:space="0" w:color="auto"/>
              <w:right w:val="single" w:sz="4" w:space="0" w:color="auto"/>
            </w:tcBorders>
            <w:hideMark/>
          </w:tcPr>
          <w:p w14:paraId="0224E18F" w14:textId="322889B7"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293" w:type="dxa"/>
            <w:gridSpan w:val="2"/>
            <w:tcBorders>
              <w:top w:val="single" w:sz="4" w:space="0" w:color="auto"/>
              <w:left w:val="single" w:sz="4" w:space="0" w:color="auto"/>
              <w:bottom w:val="single" w:sz="4" w:space="0" w:color="auto"/>
              <w:right w:val="single" w:sz="4" w:space="0" w:color="auto"/>
            </w:tcBorders>
            <w:hideMark/>
          </w:tcPr>
          <w:p w14:paraId="5BEDE1A5" w14:textId="289BB2F2"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7999E9FC" w14:textId="77777777" w:rsidTr="00B27C8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AF589C2" w14:textId="5279B505"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8B2ACBE" w14:textId="24E30B9C"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0B25738" w14:textId="77777777" w:rsidR="007E6DF0" w:rsidRPr="00495D84" w:rsidRDefault="007E6DF0" w:rsidP="007E6DF0">
      <w:pPr>
        <w:rPr>
          <w:rFonts w:eastAsia="MS Mincho"/>
        </w:rPr>
      </w:pPr>
    </w:p>
    <w:p w14:paraId="74C8BDC2" w14:textId="24174BB6" w:rsidR="007E6DF0" w:rsidRPr="00495D84" w:rsidRDefault="007E6DF0" w:rsidP="007E6DF0">
      <w:pPr>
        <w:pStyle w:val="Heading4"/>
      </w:pPr>
      <w:r w:rsidRPr="00495D84">
        <w:lastRenderedPageBreak/>
        <w:t>A.3.10.2.</w:t>
      </w:r>
      <w:r w:rsidRPr="00495D84">
        <w:rPr>
          <w:rFonts w:hint="eastAsia"/>
          <w:lang w:eastAsia="zh-CN"/>
        </w:rPr>
        <w:t>22</w:t>
      </w:r>
      <w:r w:rsidRPr="00495D84">
        <w:tab/>
        <w:t xml:space="preserve">SSB pattern </w:t>
      </w:r>
      <w:r w:rsidRPr="00495D84">
        <w:rPr>
          <w:rFonts w:hint="eastAsia"/>
          <w:lang w:eastAsia="zh-CN"/>
        </w:rPr>
        <w:t>2</w:t>
      </w:r>
      <w:r w:rsidR="00A64159" w:rsidRPr="00495D84">
        <w:rPr>
          <w:lang w:eastAsia="zh-CN"/>
        </w:rPr>
        <w:t>2</w:t>
      </w:r>
      <w:r w:rsidRPr="00495D84">
        <w:t xml:space="preserve"> in FR2: SSB allocation for SSB SCS=240 kHz in 100 MHz</w:t>
      </w:r>
    </w:p>
    <w:p w14:paraId="5424A114" w14:textId="66F11DC0" w:rsidR="007E6DF0" w:rsidRPr="00495D84" w:rsidRDefault="007E6DF0" w:rsidP="007E6DF0">
      <w:pPr>
        <w:pStyle w:val="TH"/>
      </w:pPr>
      <w:r w:rsidRPr="00495D84">
        <w:t>Table A.3.10.2.</w:t>
      </w:r>
      <w:r w:rsidRPr="00495D84">
        <w:rPr>
          <w:rFonts w:hint="eastAsia"/>
          <w:lang w:eastAsia="zh-CN"/>
        </w:rPr>
        <w:t>22</w:t>
      </w:r>
      <w:r w:rsidRPr="00495D84">
        <w:t>-1: SSB.</w:t>
      </w:r>
      <w:r w:rsidR="00A64159" w:rsidRPr="00495D84">
        <w:rPr>
          <w:rFonts w:hint="eastAsia"/>
          <w:lang w:eastAsia="zh-CN"/>
        </w:rPr>
        <w:t>2</w:t>
      </w:r>
      <w:r w:rsidR="00A64159" w:rsidRPr="00495D84">
        <w:rPr>
          <w:lang w:eastAsia="zh-CN"/>
        </w:rPr>
        <w:t>2</w:t>
      </w:r>
      <w:r w:rsidR="00A64159" w:rsidRPr="00495D84">
        <w:t xml:space="preserve"> </w:t>
      </w:r>
      <w:r w:rsidRPr="00495D84">
        <w:t xml:space="preserve">FR2: SSB Pattern </w:t>
      </w:r>
      <w:r w:rsidRPr="00495D84">
        <w:rPr>
          <w:rFonts w:hint="eastAsia"/>
          <w:lang w:eastAsia="zh-CN"/>
        </w:rPr>
        <w:t>20</w:t>
      </w:r>
      <w:r w:rsidRPr="00495D84">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1951"/>
        <w:gridCol w:w="1519"/>
      </w:tblGrid>
      <w:tr w:rsidR="007E6DF0" w:rsidRPr="00495D84" w14:paraId="731B9E0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C4461CC" w14:textId="6A687765" w:rsidR="007E6DF0" w:rsidRPr="00495D84" w:rsidRDefault="007E6DF0" w:rsidP="00422205">
            <w:pPr>
              <w:pStyle w:val="TAC"/>
              <w:rPr>
                <w:b/>
              </w:rPr>
            </w:pPr>
            <w:r w:rsidRPr="00495D84">
              <w:rPr>
                <w:b/>
              </w:rPr>
              <w:t>SSB</w:t>
            </w:r>
            <w:r w:rsidR="00B27C84">
              <w:rPr>
                <w:b/>
              </w:rPr>
              <w:t xml:space="preserve"> </w:t>
            </w:r>
            <w:r w:rsidRPr="00495D84">
              <w:rPr>
                <w:b/>
              </w:rPr>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0668874F" w14:textId="77777777" w:rsidR="007E6DF0" w:rsidRPr="00495D84" w:rsidRDefault="007E6DF0" w:rsidP="00422205">
            <w:pPr>
              <w:pStyle w:val="TAC"/>
              <w:rPr>
                <w:b/>
              </w:rPr>
            </w:pPr>
            <w:r w:rsidRPr="00495D84">
              <w:rPr>
                <w:b/>
              </w:rPr>
              <w:t>Values</w:t>
            </w:r>
          </w:p>
        </w:tc>
      </w:tr>
      <w:tr w:rsidR="007E6DF0" w:rsidRPr="00495D84" w14:paraId="37864568"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589E1C3" w14:textId="142EE491"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15A6B54F" w14:textId="28F62259" w:rsidR="007E6DF0" w:rsidRPr="00495D84" w:rsidRDefault="007E6DF0" w:rsidP="00422205">
            <w:pPr>
              <w:pStyle w:val="TAL"/>
            </w:pPr>
            <w:r w:rsidRPr="00495D84">
              <w:t>100</w:t>
            </w:r>
            <w:r w:rsidR="00B27C84">
              <w:t xml:space="preserve"> </w:t>
            </w:r>
            <w:r w:rsidRPr="00495D84">
              <w:t>MHz</w:t>
            </w:r>
          </w:p>
        </w:tc>
      </w:tr>
      <w:tr w:rsidR="007E6DF0" w:rsidRPr="00495D84" w14:paraId="6AAABBD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52178FB" w14:textId="104622E2"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602AF2A0" w14:textId="4FEC87E1" w:rsidR="007E6DF0" w:rsidRPr="00495D84" w:rsidRDefault="007E6DF0" w:rsidP="00422205">
            <w:pPr>
              <w:pStyle w:val="TAL"/>
            </w:pPr>
            <w:r w:rsidRPr="00495D84">
              <w:t>240</w:t>
            </w:r>
            <w:r w:rsidR="00B27C84">
              <w:t xml:space="preserve"> </w:t>
            </w:r>
            <w:r w:rsidRPr="00495D84">
              <w:t>kHz</w:t>
            </w:r>
          </w:p>
        </w:tc>
      </w:tr>
      <w:tr w:rsidR="007E6DF0" w:rsidRPr="00495D84" w14:paraId="1A2823C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2F60206" w14:textId="5B95F920"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22B879DF" w14:textId="7BAE89F4" w:rsidR="007E6DF0" w:rsidRPr="00495D84" w:rsidRDefault="007E6DF0" w:rsidP="00422205">
            <w:pPr>
              <w:pStyle w:val="TAL"/>
            </w:pPr>
            <w:r w:rsidRPr="00495D84">
              <w:t>80</w:t>
            </w:r>
            <w:r w:rsidR="00B27C84">
              <w:t xml:space="preserve"> </w:t>
            </w:r>
            <w:r w:rsidRPr="00495D84">
              <w:t>ms</w:t>
            </w:r>
          </w:p>
        </w:tc>
      </w:tr>
      <w:tr w:rsidR="007E6DF0" w:rsidRPr="00495D84" w14:paraId="5FE6410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0F03805" w14:textId="7FDFBCBD"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6AA1E54A" w14:textId="77777777" w:rsidR="007E6DF0" w:rsidRPr="00495D84" w:rsidRDefault="007E6DF0" w:rsidP="00422205">
            <w:pPr>
              <w:pStyle w:val="TAL"/>
            </w:pPr>
            <w:r w:rsidRPr="00495D84">
              <w:t>2</w:t>
            </w:r>
          </w:p>
        </w:tc>
      </w:tr>
      <w:tr w:rsidR="007E6DF0" w:rsidRPr="00495D84" w14:paraId="4106EDF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F5A11D3" w14:textId="20D9C767"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951" w:type="dxa"/>
            <w:tcBorders>
              <w:top w:val="single" w:sz="4" w:space="0" w:color="auto"/>
              <w:left w:val="single" w:sz="4" w:space="0" w:color="auto"/>
              <w:bottom w:val="single" w:sz="4" w:space="0" w:color="auto"/>
              <w:right w:val="single" w:sz="4" w:space="0" w:color="auto"/>
            </w:tcBorders>
            <w:hideMark/>
          </w:tcPr>
          <w:p w14:paraId="5D6A826C"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A1A60F8" w14:textId="77777777" w:rsidR="007E6DF0" w:rsidRPr="00495D84" w:rsidRDefault="007E6DF0" w:rsidP="00422205">
            <w:pPr>
              <w:pStyle w:val="TAL"/>
            </w:pPr>
            <w:r w:rsidRPr="00495D84">
              <w:t>1</w:t>
            </w:r>
          </w:p>
        </w:tc>
      </w:tr>
      <w:tr w:rsidR="007E6DF0" w:rsidRPr="00495D84" w14:paraId="523A496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1E4482B" w14:textId="6190D297"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6DB163DF" w14:textId="77777777" w:rsidR="007E6DF0" w:rsidRPr="00495D84" w:rsidRDefault="007E6DF0" w:rsidP="00422205">
            <w:pPr>
              <w:pStyle w:val="TAL"/>
            </w:pPr>
            <w:r w:rsidRPr="00495D84">
              <w:t>8-11</w:t>
            </w:r>
          </w:p>
        </w:tc>
        <w:tc>
          <w:tcPr>
            <w:tcW w:w="1519" w:type="dxa"/>
            <w:tcBorders>
              <w:top w:val="single" w:sz="4" w:space="0" w:color="auto"/>
              <w:left w:val="single" w:sz="4" w:space="0" w:color="auto"/>
              <w:bottom w:val="single" w:sz="4" w:space="0" w:color="auto"/>
              <w:right w:val="single" w:sz="4" w:space="0" w:color="auto"/>
            </w:tcBorders>
            <w:hideMark/>
          </w:tcPr>
          <w:p w14:paraId="49516270" w14:textId="728348B1" w:rsidR="007E6DF0" w:rsidRPr="00495D84" w:rsidRDefault="007E6DF0" w:rsidP="00422205">
            <w:pPr>
              <w:pStyle w:val="TAL"/>
            </w:pPr>
            <w:r w:rsidRPr="00495D84">
              <w:t>12-13,</w:t>
            </w:r>
            <w:r w:rsidR="00B27C84">
              <w:t xml:space="preserve"> </w:t>
            </w:r>
            <w:r w:rsidRPr="00495D84">
              <w:t>0-1</w:t>
            </w:r>
          </w:p>
        </w:tc>
      </w:tr>
      <w:tr w:rsidR="007E6DF0" w:rsidRPr="00495D84" w14:paraId="20AABD6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211F4279" w14:textId="12AE050A"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51" w:type="dxa"/>
            <w:tcBorders>
              <w:top w:val="single" w:sz="4" w:space="0" w:color="auto"/>
              <w:left w:val="single" w:sz="4" w:space="0" w:color="auto"/>
              <w:bottom w:val="single" w:sz="4" w:space="0" w:color="auto"/>
              <w:right w:val="single" w:sz="4" w:space="0" w:color="auto"/>
            </w:tcBorders>
            <w:hideMark/>
          </w:tcPr>
          <w:p w14:paraId="4745E310" w14:textId="77777777" w:rsidR="007E6DF0" w:rsidRPr="00495D84" w:rsidRDefault="007E6DF0" w:rsidP="00422205">
            <w:pPr>
              <w:pStyle w:val="TAL"/>
            </w:pPr>
            <w:r w:rsidRPr="00495D84">
              <w:t>0</w:t>
            </w:r>
          </w:p>
        </w:tc>
        <w:tc>
          <w:tcPr>
            <w:tcW w:w="1519" w:type="dxa"/>
            <w:tcBorders>
              <w:top w:val="single" w:sz="4" w:space="0" w:color="auto"/>
              <w:left w:val="single" w:sz="4" w:space="0" w:color="auto"/>
              <w:bottom w:val="single" w:sz="4" w:space="0" w:color="auto"/>
              <w:right w:val="single" w:sz="4" w:space="0" w:color="auto"/>
            </w:tcBorders>
            <w:hideMark/>
          </w:tcPr>
          <w:p w14:paraId="5F24C51C" w14:textId="6A9A1248" w:rsidR="007E6DF0" w:rsidRPr="00495D84" w:rsidRDefault="007E6DF0" w:rsidP="00422205">
            <w:pPr>
              <w:pStyle w:val="TAL"/>
            </w:pPr>
            <w:r w:rsidRPr="00495D84">
              <w:t>0,</w:t>
            </w:r>
            <w:r w:rsidR="00B27C84">
              <w:t xml:space="preserve"> </w:t>
            </w:r>
            <w:r w:rsidRPr="00495D84">
              <w:t>1</w:t>
            </w:r>
          </w:p>
        </w:tc>
      </w:tr>
      <w:tr w:rsidR="007E6DF0" w:rsidRPr="00495D84" w14:paraId="626CFC4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513015E4" w14:textId="294D8FE8"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3CC4BBFF" w14:textId="6BC9FE41"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25A2104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16228F" w14:textId="17CA8C76"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0E386C5E" w14:textId="069AD4DD"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J+39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1DF0D485"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556CA6E" w14:textId="3B1C7D1B" w:rsidR="007E6DF0" w:rsidRPr="00495D84" w:rsidRDefault="00E94096" w:rsidP="00422205">
            <w:pPr>
              <w:pStyle w:val="TAN"/>
            </w:pPr>
            <w:r>
              <w:t xml:space="preserve">NOTE </w:t>
            </w:r>
            <w:r w:rsidRPr="00495D84">
              <w:t>1</w:t>
            </w:r>
            <w:r>
              <w:t>:</w:t>
            </w:r>
            <w:r w:rsidR="007E6DF0" w:rsidRPr="00495D84">
              <w:rPr>
                <w:lang w:eastAsia="zh-CN"/>
              </w:rPr>
              <w:tab/>
            </w:r>
            <w:r w:rsidR="00B2743B">
              <w:rPr>
                <w:lang w:eastAsia="zh-CN"/>
              </w:rPr>
              <w:t>P</w:t>
            </w:r>
            <w:r w:rsidR="007E6DF0" w:rsidRPr="00495D84">
              <w:t>RBs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associated</w:t>
            </w:r>
            <w:r w:rsidR="00B27C84">
              <w:t xml:space="preserve"> </w:t>
            </w:r>
            <w:r w:rsidR="007E6DF0" w:rsidRPr="00495D84">
              <w:t>bandwidth</w:t>
            </w:r>
            <w:r w:rsidR="00B27C84">
              <w:t xml:space="preserve"> </w:t>
            </w:r>
            <w:r w:rsidR="007E6DF0" w:rsidRPr="00495D84">
              <w:t>part</w:t>
            </w:r>
            <w:r w:rsidR="00B27C84">
              <w:t xml:space="preserve"> </w:t>
            </w:r>
            <w:r w:rsidR="007E6DF0" w:rsidRPr="00495D84">
              <w:t>except</w:t>
            </w:r>
            <w:r w:rsidR="00B27C84">
              <w:t xml:space="preserve"> </w:t>
            </w:r>
            <w:r w:rsidR="007E6DF0" w:rsidRPr="00495D84">
              <w:t>the</w:t>
            </w:r>
            <w:r>
              <w:t xml:space="preserve"> PRB</w:t>
            </w:r>
            <w:r w:rsidR="007E6DF0" w:rsidRPr="00495D84">
              <w:t>s</w:t>
            </w:r>
            <w:r w:rsidR="00B27C84">
              <w:t xml:space="preserve"> </w:t>
            </w:r>
            <w:r w:rsidR="007E6DF0" w:rsidRPr="00495D84">
              <w:t>for</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p>
          <w:p w14:paraId="7DA0D3F8" w14:textId="035B2D30"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B15BCDF" w14:textId="77777777" w:rsidR="007E6DF0" w:rsidRPr="00495D84" w:rsidRDefault="007E6DF0" w:rsidP="00782822">
      <w:pPr>
        <w:rPr>
          <w:lang w:eastAsia="zh-CN"/>
        </w:rPr>
      </w:pPr>
    </w:p>
    <w:p w14:paraId="4BFB8696" w14:textId="591FB95B" w:rsidR="007E6DF0" w:rsidRPr="00495D84" w:rsidRDefault="007E6DF0" w:rsidP="007E6DF0">
      <w:pPr>
        <w:pStyle w:val="Heading4"/>
      </w:pPr>
      <w:r w:rsidRPr="00495D84">
        <w:t>A.3.10.2.</w:t>
      </w:r>
      <w:r w:rsidRPr="00495D84">
        <w:rPr>
          <w:rFonts w:hint="eastAsia"/>
          <w:lang w:eastAsia="zh-CN"/>
        </w:rPr>
        <w:t>23</w:t>
      </w:r>
      <w:r w:rsidRPr="00495D84">
        <w:tab/>
        <w:t xml:space="preserve">SSB pattern </w:t>
      </w:r>
      <w:r w:rsidRPr="00495D84">
        <w:rPr>
          <w:rFonts w:hint="eastAsia"/>
          <w:lang w:eastAsia="zh-CN"/>
        </w:rPr>
        <w:t>2</w:t>
      </w:r>
      <w:r w:rsidR="00A64159" w:rsidRPr="00495D84">
        <w:rPr>
          <w:lang w:eastAsia="zh-CN"/>
        </w:rPr>
        <w:t>3</w:t>
      </w:r>
      <w:r w:rsidRPr="00495D84">
        <w:t xml:space="preserve"> in FR2: SSB allocation for SSB SCS=120 kHz in 100 MHz</w:t>
      </w:r>
    </w:p>
    <w:p w14:paraId="0B66FE97" w14:textId="4676F0D6" w:rsidR="007E6DF0" w:rsidRPr="00495D84" w:rsidRDefault="007E6DF0" w:rsidP="007E6DF0">
      <w:pPr>
        <w:pStyle w:val="TH"/>
      </w:pPr>
      <w:r w:rsidRPr="00495D84">
        <w:t>Table A.3.10.2.</w:t>
      </w:r>
      <w:r w:rsidRPr="00495D84">
        <w:rPr>
          <w:rFonts w:hint="eastAsia"/>
          <w:lang w:eastAsia="zh-CN"/>
        </w:rPr>
        <w:t>23</w:t>
      </w:r>
      <w:r w:rsidRPr="00495D84">
        <w:t>-1: SSB.</w:t>
      </w:r>
      <w:r w:rsidRPr="00495D84">
        <w:rPr>
          <w:rFonts w:hint="eastAsia"/>
          <w:lang w:eastAsia="zh-CN"/>
        </w:rPr>
        <w:t>2</w:t>
      </w:r>
      <w:r w:rsidR="00A64159" w:rsidRPr="00495D84">
        <w:rPr>
          <w:lang w:eastAsia="zh-CN"/>
        </w:rPr>
        <w:t>3</w:t>
      </w:r>
      <w:r w:rsidRPr="00495D84">
        <w:t xml:space="preserve"> FR2: SSB Pattern </w:t>
      </w:r>
      <w:r w:rsidRPr="00495D84">
        <w:rPr>
          <w:rFonts w:hint="eastAsia"/>
          <w:lang w:eastAsia="zh-CN"/>
        </w:rPr>
        <w:t>21</w:t>
      </w:r>
      <w:r w:rsidRPr="00495D84">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3434"/>
      </w:tblGrid>
      <w:tr w:rsidR="007E6DF0" w:rsidRPr="00495D84" w14:paraId="4C2A051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9418F05" w14:textId="6F74E9AB" w:rsidR="007E6DF0" w:rsidRPr="00495D84" w:rsidRDefault="007E6DF0" w:rsidP="00422205">
            <w:pPr>
              <w:pStyle w:val="TAH"/>
            </w:pPr>
            <w:r w:rsidRPr="00495D84">
              <w:t>SSB</w:t>
            </w:r>
            <w:r w:rsidR="00B27C84">
              <w:t xml:space="preserve"> </w:t>
            </w:r>
            <w:r w:rsidRPr="00495D84">
              <w:t>Parameters</w:t>
            </w:r>
          </w:p>
        </w:tc>
        <w:tc>
          <w:tcPr>
            <w:tcW w:w="3434" w:type="dxa"/>
            <w:tcBorders>
              <w:top w:val="single" w:sz="4" w:space="0" w:color="auto"/>
              <w:left w:val="single" w:sz="4" w:space="0" w:color="auto"/>
              <w:bottom w:val="single" w:sz="4" w:space="0" w:color="auto"/>
              <w:right w:val="single" w:sz="4" w:space="0" w:color="auto"/>
            </w:tcBorders>
            <w:hideMark/>
          </w:tcPr>
          <w:p w14:paraId="33187414" w14:textId="77777777" w:rsidR="007E6DF0" w:rsidRPr="00495D84" w:rsidRDefault="007E6DF0" w:rsidP="00422205">
            <w:pPr>
              <w:pStyle w:val="TAH"/>
            </w:pPr>
            <w:r w:rsidRPr="00495D84">
              <w:t>Values</w:t>
            </w:r>
          </w:p>
        </w:tc>
      </w:tr>
      <w:tr w:rsidR="007E6DF0" w:rsidRPr="00495D84" w14:paraId="62E2CAD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31358A6" w14:textId="5CF0BB7D" w:rsidR="007E6DF0" w:rsidRPr="00495D84" w:rsidRDefault="007E6DF0" w:rsidP="00422205">
            <w:pPr>
              <w:pStyle w:val="TAL"/>
            </w:pPr>
            <w:r w:rsidRPr="00495D84" w:rsidDel="00390D77">
              <w:t>Channel</w:t>
            </w:r>
            <w:r w:rsidR="00B27C84">
              <w:t xml:space="preserve"> </w:t>
            </w:r>
            <w:r w:rsidRPr="00495D84" w:rsidDel="00390D77">
              <w:t>bandwidth</w:t>
            </w:r>
          </w:p>
        </w:tc>
        <w:tc>
          <w:tcPr>
            <w:tcW w:w="3434" w:type="dxa"/>
            <w:tcBorders>
              <w:top w:val="single" w:sz="4" w:space="0" w:color="auto"/>
              <w:left w:val="single" w:sz="4" w:space="0" w:color="auto"/>
              <w:bottom w:val="single" w:sz="4" w:space="0" w:color="auto"/>
              <w:right w:val="single" w:sz="4" w:space="0" w:color="auto"/>
            </w:tcBorders>
            <w:hideMark/>
          </w:tcPr>
          <w:p w14:paraId="183C7860" w14:textId="5ED35081" w:rsidR="007E6DF0" w:rsidRPr="00495D84" w:rsidRDefault="007E6DF0" w:rsidP="00422205">
            <w:pPr>
              <w:pStyle w:val="TAL"/>
            </w:pPr>
            <w:r w:rsidRPr="00495D84">
              <w:t>100</w:t>
            </w:r>
            <w:r w:rsidR="00B27C84">
              <w:t xml:space="preserve"> </w:t>
            </w:r>
            <w:r w:rsidRPr="00495D84">
              <w:t>MHz</w:t>
            </w:r>
          </w:p>
        </w:tc>
      </w:tr>
      <w:tr w:rsidR="007E6DF0" w:rsidRPr="00495D84" w14:paraId="6CB6FCD7"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8BEA3A" w14:textId="6688E450" w:rsidR="007E6DF0" w:rsidRPr="00495D84" w:rsidRDefault="007E6DF0" w:rsidP="00422205">
            <w:pPr>
              <w:pStyle w:val="TAL"/>
            </w:pPr>
            <w:r w:rsidRPr="00495D84" w:rsidDel="00390D77">
              <w:t>SSB</w:t>
            </w:r>
            <w:r w:rsidR="00B27C84">
              <w:t xml:space="preserve"> </w:t>
            </w:r>
            <w:r w:rsidRPr="00495D84" w:rsidDel="00390D77">
              <w:t>SCS</w:t>
            </w:r>
          </w:p>
        </w:tc>
        <w:tc>
          <w:tcPr>
            <w:tcW w:w="3434" w:type="dxa"/>
            <w:tcBorders>
              <w:top w:val="single" w:sz="4" w:space="0" w:color="auto"/>
              <w:left w:val="single" w:sz="4" w:space="0" w:color="auto"/>
              <w:bottom w:val="single" w:sz="4" w:space="0" w:color="auto"/>
              <w:right w:val="single" w:sz="4" w:space="0" w:color="auto"/>
            </w:tcBorders>
            <w:hideMark/>
          </w:tcPr>
          <w:p w14:paraId="5FA58A49" w14:textId="557F7B46" w:rsidR="007E6DF0" w:rsidRPr="00495D84" w:rsidRDefault="007E6DF0" w:rsidP="00422205">
            <w:pPr>
              <w:pStyle w:val="TAL"/>
            </w:pPr>
            <w:r w:rsidRPr="00495D84">
              <w:t>120</w:t>
            </w:r>
            <w:r w:rsidR="00B27C84">
              <w:t xml:space="preserve"> </w:t>
            </w:r>
            <w:r w:rsidRPr="00495D84">
              <w:t>kHz</w:t>
            </w:r>
          </w:p>
        </w:tc>
      </w:tr>
      <w:tr w:rsidR="007E6DF0" w:rsidRPr="00495D84" w14:paraId="53D665BF"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30EBAA4" w14:textId="619295A3"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34" w:type="dxa"/>
            <w:tcBorders>
              <w:top w:val="single" w:sz="4" w:space="0" w:color="auto"/>
              <w:left w:val="single" w:sz="4" w:space="0" w:color="auto"/>
              <w:bottom w:val="single" w:sz="4" w:space="0" w:color="auto"/>
              <w:right w:val="single" w:sz="4" w:space="0" w:color="auto"/>
            </w:tcBorders>
            <w:hideMark/>
          </w:tcPr>
          <w:p w14:paraId="271B0D35" w14:textId="0440AFF5"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589DADF3"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30A32C4" w14:textId="02FCE754"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34" w:type="dxa"/>
            <w:tcBorders>
              <w:top w:val="single" w:sz="4" w:space="0" w:color="auto"/>
              <w:left w:val="single" w:sz="4" w:space="0" w:color="auto"/>
              <w:bottom w:val="single" w:sz="4" w:space="0" w:color="auto"/>
              <w:right w:val="single" w:sz="4" w:space="0" w:color="auto"/>
            </w:tcBorders>
            <w:hideMark/>
          </w:tcPr>
          <w:p w14:paraId="194A7600" w14:textId="77777777" w:rsidR="007E6DF0" w:rsidRPr="00495D84" w:rsidRDefault="007E6DF0" w:rsidP="00422205">
            <w:pPr>
              <w:pStyle w:val="TAL"/>
            </w:pPr>
            <w:r w:rsidRPr="00495D84">
              <w:t>1</w:t>
            </w:r>
          </w:p>
        </w:tc>
      </w:tr>
      <w:tr w:rsidR="007E6DF0" w:rsidRPr="00495D84" w14:paraId="2FBD7009"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42715D9" w14:textId="60CA1213"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34" w:type="dxa"/>
            <w:tcBorders>
              <w:top w:val="single" w:sz="4" w:space="0" w:color="auto"/>
              <w:left w:val="single" w:sz="4" w:space="0" w:color="auto"/>
              <w:bottom w:val="single" w:sz="4" w:space="0" w:color="auto"/>
              <w:right w:val="single" w:sz="4" w:space="0" w:color="auto"/>
            </w:tcBorders>
            <w:hideMark/>
          </w:tcPr>
          <w:p w14:paraId="5A7E061D" w14:textId="77777777" w:rsidR="007E6DF0" w:rsidRPr="00495D84" w:rsidRDefault="007E6DF0" w:rsidP="00422205">
            <w:pPr>
              <w:pStyle w:val="TAL"/>
            </w:pPr>
            <w:r w:rsidRPr="00495D84">
              <w:t>1</w:t>
            </w:r>
          </w:p>
        </w:tc>
      </w:tr>
      <w:tr w:rsidR="007E6DF0" w:rsidRPr="00495D84" w14:paraId="589897D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117FD985" w14:textId="1B481683"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70C88B65" w14:textId="77777777" w:rsidR="007E6DF0" w:rsidRPr="00495D84" w:rsidRDefault="007E6DF0" w:rsidP="00422205">
            <w:pPr>
              <w:pStyle w:val="TAL"/>
            </w:pPr>
            <w:r w:rsidRPr="00495D84">
              <w:t>8-11</w:t>
            </w:r>
          </w:p>
        </w:tc>
      </w:tr>
      <w:tr w:rsidR="007E6DF0" w:rsidRPr="00495D84" w14:paraId="2FB6BBC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1067144" w14:textId="575D18EF"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434" w:type="dxa"/>
            <w:tcBorders>
              <w:top w:val="single" w:sz="4" w:space="0" w:color="auto"/>
              <w:left w:val="single" w:sz="4" w:space="0" w:color="auto"/>
              <w:bottom w:val="single" w:sz="4" w:space="0" w:color="auto"/>
              <w:right w:val="single" w:sz="4" w:space="0" w:color="auto"/>
            </w:tcBorders>
            <w:hideMark/>
          </w:tcPr>
          <w:p w14:paraId="1F342D33" w14:textId="77777777" w:rsidR="007E6DF0" w:rsidRPr="00495D84" w:rsidRDefault="007E6DF0" w:rsidP="00422205">
            <w:pPr>
              <w:pStyle w:val="TAL"/>
            </w:pPr>
            <w:r w:rsidRPr="00495D84">
              <w:t>0</w:t>
            </w:r>
          </w:p>
        </w:tc>
      </w:tr>
      <w:tr w:rsidR="007E6DF0" w:rsidRPr="00495D84" w14:paraId="49C795D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104F326A" w14:textId="43F7404C"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34" w:type="dxa"/>
            <w:tcBorders>
              <w:top w:val="single" w:sz="4" w:space="0" w:color="auto"/>
              <w:left w:val="single" w:sz="4" w:space="0" w:color="auto"/>
              <w:bottom w:val="single" w:sz="4" w:space="0" w:color="auto"/>
              <w:right w:val="single" w:sz="4" w:space="0" w:color="auto"/>
            </w:tcBorders>
          </w:tcPr>
          <w:p w14:paraId="494DD3EA" w14:textId="2AC98BA0"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41AC379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8CB5CA7" w14:textId="3877F3B8"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34" w:type="dxa"/>
            <w:tcBorders>
              <w:top w:val="single" w:sz="4" w:space="0" w:color="auto"/>
              <w:left w:val="single" w:sz="4" w:space="0" w:color="auto"/>
              <w:bottom w:val="single" w:sz="4" w:space="0" w:color="auto"/>
              <w:right w:val="single" w:sz="4" w:space="0" w:color="auto"/>
            </w:tcBorders>
            <w:hideMark/>
          </w:tcPr>
          <w:p w14:paraId="7CAE3174" w14:textId="002BA323" w:rsidR="007E6DF0" w:rsidRPr="00495D84" w:rsidRDefault="007E6DF0" w:rsidP="00422205">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E6DF0" w:rsidRPr="00495D84" w14:paraId="221FC884" w14:textId="77777777" w:rsidTr="00B27C8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6DD467E" w14:textId="4D25986E"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71E610CF" w14:textId="16E22156"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385C3869" w14:textId="77777777" w:rsidR="007E6DF0" w:rsidRPr="00495D84" w:rsidRDefault="007E6DF0" w:rsidP="007E6DF0">
      <w:pPr>
        <w:rPr>
          <w:rFonts w:eastAsia="MS Mincho"/>
        </w:rPr>
      </w:pPr>
    </w:p>
    <w:p w14:paraId="44ECE06C" w14:textId="1FA3D40B" w:rsidR="007E6DF0" w:rsidRPr="00495D84" w:rsidRDefault="007E6DF0" w:rsidP="007E6DF0">
      <w:pPr>
        <w:pStyle w:val="Heading4"/>
      </w:pPr>
      <w:r w:rsidRPr="00495D84">
        <w:t>A.3.10.2.</w:t>
      </w:r>
      <w:r w:rsidRPr="00495D84">
        <w:rPr>
          <w:rFonts w:hint="eastAsia"/>
          <w:lang w:eastAsia="zh-CN"/>
        </w:rPr>
        <w:t>24</w:t>
      </w:r>
      <w:r w:rsidRPr="00495D84">
        <w:tab/>
        <w:t xml:space="preserve">SSB pattern </w:t>
      </w:r>
      <w:r w:rsidRPr="00495D84">
        <w:rPr>
          <w:rFonts w:hint="eastAsia"/>
          <w:lang w:eastAsia="zh-CN"/>
        </w:rPr>
        <w:t>2</w:t>
      </w:r>
      <w:r w:rsidR="00A64159" w:rsidRPr="00495D84">
        <w:rPr>
          <w:lang w:eastAsia="zh-CN"/>
        </w:rPr>
        <w:t>4</w:t>
      </w:r>
      <w:r w:rsidRPr="00495D84">
        <w:t xml:space="preserve"> in FR2: SSB allocation for SSB SCS=240 kHz in 100 MHz</w:t>
      </w:r>
    </w:p>
    <w:p w14:paraId="4E6A65A0" w14:textId="37666C36" w:rsidR="007E6DF0" w:rsidRPr="00495D84" w:rsidRDefault="007E6DF0" w:rsidP="007E6DF0">
      <w:pPr>
        <w:pStyle w:val="TH"/>
      </w:pPr>
      <w:r w:rsidRPr="00495D84">
        <w:t>Table A.3.10.2.</w:t>
      </w:r>
      <w:r w:rsidRPr="00495D84">
        <w:rPr>
          <w:rFonts w:hint="eastAsia"/>
          <w:lang w:eastAsia="zh-CN"/>
        </w:rPr>
        <w:t>24</w:t>
      </w:r>
      <w:r w:rsidRPr="00495D84">
        <w:t>-1: SSB.</w:t>
      </w:r>
      <w:r w:rsidRPr="00495D84">
        <w:rPr>
          <w:rFonts w:hint="eastAsia"/>
          <w:lang w:eastAsia="zh-CN"/>
        </w:rPr>
        <w:t>2</w:t>
      </w:r>
      <w:r w:rsidR="00A64159" w:rsidRPr="00495D84">
        <w:rPr>
          <w:lang w:eastAsia="zh-CN"/>
        </w:rPr>
        <w:t>4</w:t>
      </w:r>
      <w:r w:rsidRPr="00495D84">
        <w:t xml:space="preserve"> FR2: SSB Pattern </w:t>
      </w:r>
      <w:r w:rsidRPr="00495D84">
        <w:rPr>
          <w:rFonts w:hint="eastAsia"/>
          <w:lang w:eastAsia="zh-CN"/>
        </w:rPr>
        <w:t>22</w:t>
      </w:r>
      <w:r w:rsidRPr="00495D84">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2072"/>
        <w:gridCol w:w="1398"/>
      </w:tblGrid>
      <w:tr w:rsidR="007E6DF0" w:rsidRPr="00495D84" w14:paraId="674AB7A4"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62C99585" w14:textId="04955210" w:rsidR="007E6DF0" w:rsidRPr="00495D84" w:rsidRDefault="007E6DF0" w:rsidP="00422205">
            <w:pPr>
              <w:pStyle w:val="TAH"/>
            </w:pPr>
            <w:r w:rsidRPr="00495D84">
              <w:t>SSB</w:t>
            </w:r>
            <w:r w:rsidR="00B27C84">
              <w:t xml:space="preserve"> </w:t>
            </w:r>
            <w:r w:rsidRPr="00495D84">
              <w:t>Parameters</w:t>
            </w:r>
          </w:p>
        </w:tc>
        <w:tc>
          <w:tcPr>
            <w:tcW w:w="3470" w:type="dxa"/>
            <w:gridSpan w:val="2"/>
            <w:tcBorders>
              <w:top w:val="single" w:sz="4" w:space="0" w:color="auto"/>
              <w:left w:val="single" w:sz="4" w:space="0" w:color="auto"/>
              <w:bottom w:val="single" w:sz="4" w:space="0" w:color="auto"/>
              <w:right w:val="single" w:sz="4" w:space="0" w:color="auto"/>
            </w:tcBorders>
            <w:hideMark/>
          </w:tcPr>
          <w:p w14:paraId="6A7A0CD2" w14:textId="77777777" w:rsidR="007E6DF0" w:rsidRPr="00495D84" w:rsidRDefault="007E6DF0" w:rsidP="00422205">
            <w:pPr>
              <w:pStyle w:val="TAH"/>
            </w:pPr>
            <w:r w:rsidRPr="00495D84">
              <w:t>Values</w:t>
            </w:r>
          </w:p>
        </w:tc>
      </w:tr>
      <w:tr w:rsidR="007E6DF0" w:rsidRPr="00495D84" w14:paraId="66BB33FE"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874093D" w14:textId="31A70457" w:rsidR="007E6DF0" w:rsidRPr="00495D84" w:rsidRDefault="007E6DF0" w:rsidP="00422205">
            <w:pPr>
              <w:pStyle w:val="TAL"/>
            </w:pPr>
            <w:r w:rsidRPr="00495D84" w:rsidDel="00390D77">
              <w:t>Channel</w:t>
            </w:r>
            <w:r w:rsidR="00B27C84">
              <w:t xml:space="preserve"> </w:t>
            </w:r>
            <w:r w:rsidRPr="00495D84" w:rsidDel="00390D77">
              <w:t>bandwidth</w:t>
            </w:r>
          </w:p>
        </w:tc>
        <w:tc>
          <w:tcPr>
            <w:tcW w:w="3470" w:type="dxa"/>
            <w:gridSpan w:val="2"/>
            <w:tcBorders>
              <w:top w:val="single" w:sz="4" w:space="0" w:color="auto"/>
              <w:left w:val="single" w:sz="4" w:space="0" w:color="auto"/>
              <w:bottom w:val="single" w:sz="4" w:space="0" w:color="auto"/>
              <w:right w:val="single" w:sz="4" w:space="0" w:color="auto"/>
            </w:tcBorders>
            <w:hideMark/>
          </w:tcPr>
          <w:p w14:paraId="569329E6" w14:textId="1119C46B" w:rsidR="007E6DF0" w:rsidRPr="00495D84" w:rsidRDefault="007E6DF0" w:rsidP="00422205">
            <w:pPr>
              <w:pStyle w:val="TAL"/>
            </w:pPr>
            <w:r w:rsidRPr="00495D84">
              <w:t>100</w:t>
            </w:r>
            <w:r w:rsidR="00B27C84">
              <w:t xml:space="preserve"> </w:t>
            </w:r>
            <w:r w:rsidRPr="00495D84">
              <w:t>MHz</w:t>
            </w:r>
          </w:p>
        </w:tc>
      </w:tr>
      <w:tr w:rsidR="007E6DF0" w:rsidRPr="00495D84" w14:paraId="42092D16"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6C69681" w14:textId="66EE5D2D" w:rsidR="007E6DF0" w:rsidRPr="00495D84" w:rsidRDefault="007E6DF0" w:rsidP="00422205">
            <w:pPr>
              <w:pStyle w:val="TAL"/>
            </w:pPr>
            <w:r w:rsidRPr="00495D84" w:rsidDel="00390D77">
              <w:t>SSB</w:t>
            </w:r>
            <w:r w:rsidR="00B27C84">
              <w:t xml:space="preserve"> </w:t>
            </w:r>
            <w:r w:rsidRPr="00495D84" w:rsidDel="00390D77">
              <w:t>SCS</w:t>
            </w:r>
          </w:p>
        </w:tc>
        <w:tc>
          <w:tcPr>
            <w:tcW w:w="3470" w:type="dxa"/>
            <w:gridSpan w:val="2"/>
            <w:tcBorders>
              <w:top w:val="single" w:sz="4" w:space="0" w:color="auto"/>
              <w:left w:val="single" w:sz="4" w:space="0" w:color="auto"/>
              <w:bottom w:val="single" w:sz="4" w:space="0" w:color="auto"/>
              <w:right w:val="single" w:sz="4" w:space="0" w:color="auto"/>
            </w:tcBorders>
            <w:hideMark/>
          </w:tcPr>
          <w:p w14:paraId="7B8896AC" w14:textId="0A35ED3B" w:rsidR="007E6DF0" w:rsidRPr="00495D84" w:rsidRDefault="007E6DF0" w:rsidP="00422205">
            <w:pPr>
              <w:pStyle w:val="TAL"/>
            </w:pPr>
            <w:r w:rsidRPr="00495D84">
              <w:t>240</w:t>
            </w:r>
            <w:r w:rsidR="00B27C84">
              <w:t xml:space="preserve"> </w:t>
            </w:r>
            <w:r w:rsidRPr="00495D84">
              <w:t>kHz</w:t>
            </w:r>
          </w:p>
        </w:tc>
      </w:tr>
      <w:tr w:rsidR="007E6DF0" w:rsidRPr="00495D84" w14:paraId="2C2E6351"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75136E58" w14:textId="470C56C8" w:rsidR="007E6DF0" w:rsidRPr="00495D84" w:rsidRDefault="007E6DF0" w:rsidP="00422205">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470" w:type="dxa"/>
            <w:gridSpan w:val="2"/>
            <w:tcBorders>
              <w:top w:val="single" w:sz="4" w:space="0" w:color="auto"/>
              <w:left w:val="single" w:sz="4" w:space="0" w:color="auto"/>
              <w:bottom w:val="single" w:sz="4" w:space="0" w:color="auto"/>
              <w:right w:val="single" w:sz="4" w:space="0" w:color="auto"/>
            </w:tcBorders>
            <w:hideMark/>
          </w:tcPr>
          <w:p w14:paraId="057D1F82" w14:textId="64D3951D" w:rsidR="007E6DF0" w:rsidRPr="00495D84" w:rsidRDefault="007E6DF0" w:rsidP="00422205">
            <w:pPr>
              <w:pStyle w:val="TAL"/>
            </w:pPr>
            <w:r w:rsidRPr="00495D84">
              <w:rPr>
                <w:rFonts w:hint="eastAsia"/>
                <w:lang w:eastAsia="zh-CN"/>
              </w:rPr>
              <w:t>4</w:t>
            </w:r>
            <w:r w:rsidRPr="00495D84">
              <w:t>0</w:t>
            </w:r>
            <w:r w:rsidR="00B27C84">
              <w:t xml:space="preserve"> </w:t>
            </w:r>
            <w:r w:rsidRPr="00495D84">
              <w:t>ms</w:t>
            </w:r>
          </w:p>
        </w:tc>
      </w:tr>
      <w:tr w:rsidR="007E6DF0" w:rsidRPr="00495D84" w14:paraId="2A09ED3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AA4F0E6" w14:textId="6A613728" w:rsidR="007E6DF0" w:rsidRPr="00495D84" w:rsidRDefault="007E6DF0" w:rsidP="00422205">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470" w:type="dxa"/>
            <w:gridSpan w:val="2"/>
            <w:tcBorders>
              <w:top w:val="single" w:sz="4" w:space="0" w:color="auto"/>
              <w:left w:val="single" w:sz="4" w:space="0" w:color="auto"/>
              <w:bottom w:val="single" w:sz="4" w:space="0" w:color="auto"/>
              <w:right w:val="single" w:sz="4" w:space="0" w:color="auto"/>
            </w:tcBorders>
            <w:hideMark/>
          </w:tcPr>
          <w:p w14:paraId="74BA4C31" w14:textId="77777777" w:rsidR="007E6DF0" w:rsidRPr="00495D84" w:rsidRDefault="007E6DF0" w:rsidP="00422205">
            <w:pPr>
              <w:pStyle w:val="TAL"/>
            </w:pPr>
            <w:r w:rsidRPr="00495D84">
              <w:t>1</w:t>
            </w:r>
          </w:p>
        </w:tc>
      </w:tr>
      <w:tr w:rsidR="007E6DF0" w:rsidRPr="00495D84" w14:paraId="6BB2452A"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59DD07CD" w14:textId="4C0C5F6C" w:rsidR="007E6DF0" w:rsidRPr="00495D84" w:rsidRDefault="007E6DF0" w:rsidP="00422205">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470" w:type="dxa"/>
            <w:gridSpan w:val="2"/>
            <w:tcBorders>
              <w:top w:val="single" w:sz="4" w:space="0" w:color="auto"/>
              <w:left w:val="single" w:sz="4" w:space="0" w:color="auto"/>
              <w:bottom w:val="single" w:sz="4" w:space="0" w:color="auto"/>
              <w:right w:val="single" w:sz="4" w:space="0" w:color="auto"/>
            </w:tcBorders>
            <w:hideMark/>
          </w:tcPr>
          <w:p w14:paraId="0F813A9D" w14:textId="77777777" w:rsidR="007E6DF0" w:rsidRPr="00495D84" w:rsidRDefault="007E6DF0" w:rsidP="00422205">
            <w:pPr>
              <w:pStyle w:val="TAL"/>
            </w:pPr>
            <w:r w:rsidRPr="00495D84">
              <w:t>1</w:t>
            </w:r>
          </w:p>
        </w:tc>
      </w:tr>
      <w:tr w:rsidR="007E6DF0" w:rsidRPr="00495D84" w14:paraId="59FB08A2"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31145BF0" w14:textId="6E302246" w:rsidR="007E6DF0" w:rsidRPr="00495D84" w:rsidRDefault="007E6DF0" w:rsidP="00422205">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517CD71" w14:textId="77777777" w:rsidR="007E6DF0" w:rsidRPr="00495D84" w:rsidRDefault="007E6DF0" w:rsidP="00422205">
            <w:pPr>
              <w:pStyle w:val="TAL"/>
            </w:pPr>
            <w:r w:rsidRPr="00495D84" w:rsidDel="00390D77">
              <w:t>12-13</w:t>
            </w:r>
          </w:p>
        </w:tc>
        <w:tc>
          <w:tcPr>
            <w:tcW w:w="1398" w:type="dxa"/>
            <w:tcBorders>
              <w:top w:val="single" w:sz="4" w:space="0" w:color="auto"/>
              <w:left w:val="single" w:sz="4" w:space="0" w:color="auto"/>
              <w:bottom w:val="single" w:sz="4" w:space="0" w:color="auto"/>
              <w:right w:val="single" w:sz="4" w:space="0" w:color="auto"/>
            </w:tcBorders>
          </w:tcPr>
          <w:p w14:paraId="2D315E4A" w14:textId="77777777" w:rsidR="007E6DF0" w:rsidRPr="00495D84" w:rsidRDefault="007E6DF0" w:rsidP="00422205">
            <w:pPr>
              <w:pStyle w:val="TAL"/>
            </w:pPr>
            <w:r w:rsidRPr="00495D84" w:rsidDel="00390D77">
              <w:t>0-1</w:t>
            </w:r>
          </w:p>
        </w:tc>
      </w:tr>
      <w:tr w:rsidR="007E6DF0" w:rsidRPr="00495D84" w14:paraId="49F8215D"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0E872132" w14:textId="271F7A67" w:rsidR="007E6DF0" w:rsidRPr="00495D84" w:rsidRDefault="007E6DF0" w:rsidP="00422205">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2072" w:type="dxa"/>
            <w:tcBorders>
              <w:top w:val="single" w:sz="4" w:space="0" w:color="auto"/>
              <w:left w:val="single" w:sz="4" w:space="0" w:color="auto"/>
              <w:bottom w:val="single" w:sz="4" w:space="0" w:color="auto"/>
              <w:right w:val="single" w:sz="4" w:space="0" w:color="auto"/>
            </w:tcBorders>
            <w:hideMark/>
          </w:tcPr>
          <w:p w14:paraId="711135AE" w14:textId="77777777" w:rsidR="007E6DF0" w:rsidRPr="00495D84" w:rsidRDefault="007E6DF0" w:rsidP="00422205">
            <w:pPr>
              <w:pStyle w:val="TAL"/>
            </w:pPr>
            <w:r w:rsidRPr="00495D84" w:rsidDel="00390D77">
              <w:t>0</w:t>
            </w:r>
          </w:p>
        </w:tc>
        <w:tc>
          <w:tcPr>
            <w:tcW w:w="1398" w:type="dxa"/>
            <w:tcBorders>
              <w:top w:val="single" w:sz="4" w:space="0" w:color="auto"/>
              <w:left w:val="single" w:sz="4" w:space="0" w:color="auto"/>
              <w:bottom w:val="single" w:sz="4" w:space="0" w:color="auto"/>
              <w:right w:val="single" w:sz="4" w:space="0" w:color="auto"/>
            </w:tcBorders>
          </w:tcPr>
          <w:p w14:paraId="3C454F18" w14:textId="77777777" w:rsidR="007E6DF0" w:rsidRPr="00495D84" w:rsidRDefault="007E6DF0" w:rsidP="00422205">
            <w:pPr>
              <w:pStyle w:val="TAL"/>
            </w:pPr>
            <w:r w:rsidRPr="00495D84">
              <w:t>1</w:t>
            </w:r>
          </w:p>
        </w:tc>
      </w:tr>
      <w:tr w:rsidR="007E6DF0" w:rsidRPr="00495D84" w14:paraId="1589240B"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tcPr>
          <w:p w14:paraId="4F24B7DD" w14:textId="779EA789" w:rsidR="007E6DF0" w:rsidRPr="00495D84" w:rsidRDefault="007E6DF0" w:rsidP="00422205">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470" w:type="dxa"/>
            <w:gridSpan w:val="2"/>
            <w:tcBorders>
              <w:top w:val="single" w:sz="4" w:space="0" w:color="auto"/>
              <w:left w:val="single" w:sz="4" w:space="0" w:color="auto"/>
              <w:bottom w:val="single" w:sz="4" w:space="0" w:color="auto"/>
              <w:right w:val="single" w:sz="4" w:space="0" w:color="auto"/>
            </w:tcBorders>
          </w:tcPr>
          <w:p w14:paraId="4EAE7346" w14:textId="5691CB82" w:rsidR="007E6DF0" w:rsidRPr="00495D84" w:rsidRDefault="007E6DF0" w:rsidP="00422205">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E6DF0" w:rsidRPr="00495D84" w14:paraId="0E53DA90" w14:textId="77777777" w:rsidTr="00E94096">
        <w:trPr>
          <w:jc w:val="center"/>
        </w:trPr>
        <w:tc>
          <w:tcPr>
            <w:tcW w:w="4390" w:type="dxa"/>
            <w:tcBorders>
              <w:top w:val="single" w:sz="4" w:space="0" w:color="auto"/>
              <w:left w:val="single" w:sz="4" w:space="0" w:color="auto"/>
              <w:bottom w:val="single" w:sz="4" w:space="0" w:color="auto"/>
              <w:right w:val="single" w:sz="4" w:space="0" w:color="auto"/>
            </w:tcBorders>
            <w:hideMark/>
          </w:tcPr>
          <w:p w14:paraId="493864C8" w14:textId="0438F0EC" w:rsidR="007E6DF0" w:rsidRPr="00495D84" w:rsidRDefault="00B2743B" w:rsidP="00422205">
            <w:pPr>
              <w:pStyle w:val="TAL"/>
            </w:pPr>
            <w:r>
              <w:t>P</w:t>
            </w:r>
            <w:r w:rsidR="007E6DF0" w:rsidRPr="00495D84">
              <w:t>RB</w:t>
            </w:r>
            <w:r w:rsidR="00B27C84">
              <w:t xml:space="preserve"> </w:t>
            </w:r>
            <w:r w:rsidR="007E6DF0" w:rsidRPr="00495D84">
              <w:t>numbers</w:t>
            </w:r>
            <w:r w:rsidR="00B27C84">
              <w:t xml:space="preserve"> </w:t>
            </w:r>
            <w:r w:rsidR="007E6DF0" w:rsidRPr="00495D84">
              <w:t>containing</w:t>
            </w:r>
            <w:r w:rsidR="00B27C84">
              <w:t xml:space="preserve"> </w:t>
            </w:r>
            <w:r w:rsidR="007E6DF0" w:rsidRPr="00495D84">
              <w:t>SSBs</w:t>
            </w:r>
            <w:r w:rsidR="00B27C84">
              <w:t xml:space="preserve"> </w:t>
            </w:r>
            <w:r w:rsidR="007E6DF0" w:rsidRPr="00495D84">
              <w:t>within</w:t>
            </w:r>
            <w:r w:rsidR="00B27C84">
              <w:t xml:space="preserve"> </w:t>
            </w:r>
            <w:r w:rsidR="007E6DF0" w:rsidRPr="00495D84">
              <w:t>channel</w:t>
            </w:r>
            <w:r w:rsidR="00B27C84">
              <w:t xml:space="preserve"> </w:t>
            </w:r>
            <w:r w:rsidR="007E6DF0" w:rsidRPr="00495D84">
              <w:t>BW</w:t>
            </w:r>
          </w:p>
        </w:tc>
        <w:tc>
          <w:tcPr>
            <w:tcW w:w="3470" w:type="dxa"/>
            <w:gridSpan w:val="2"/>
            <w:tcBorders>
              <w:top w:val="single" w:sz="4" w:space="0" w:color="auto"/>
              <w:left w:val="single" w:sz="4" w:space="0" w:color="auto"/>
              <w:bottom w:val="single" w:sz="4" w:space="0" w:color="auto"/>
              <w:right w:val="single" w:sz="4" w:space="0" w:color="auto"/>
            </w:tcBorders>
            <w:hideMark/>
          </w:tcPr>
          <w:p w14:paraId="137F1BA2" w14:textId="031892AB" w:rsidR="007E6DF0" w:rsidRPr="00495D84" w:rsidRDefault="007E6DF0" w:rsidP="00422205">
            <w:pPr>
              <w:keepNext/>
              <w:keepLines/>
              <w:spacing w:after="0"/>
              <w:rPr>
                <w:rFonts w:ascii="Arial" w:hAnsi="Arial"/>
                <w:sz w:val="18"/>
              </w:rPr>
            </w:pPr>
            <w:r w:rsidRPr="00495D84">
              <w:rPr>
                <w:rFonts w:ascii="Arial" w:hAnsi="Arial"/>
                <w:sz w:val="18"/>
              </w:rPr>
              <w:t>(RB</w:t>
            </w:r>
            <w:r w:rsidRPr="00495D84">
              <w:rPr>
                <w:rFonts w:ascii="Arial" w:hAnsi="Arial"/>
                <w:sz w:val="18"/>
                <w:vertAlign w:val="subscript"/>
              </w:rPr>
              <w:t>J</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J+1</w:t>
            </w:r>
            <w:r w:rsidRPr="00495D84">
              <w:rPr>
                <w:rFonts w:ascii="Arial" w:hAnsi="Arial"/>
                <w:sz w:val="18"/>
              </w:rPr>
              <w:t>,.…,</w:t>
            </w:r>
            <w:r w:rsidR="00E94096">
              <w:rPr>
                <w:rFonts w:ascii="Arial" w:hAnsi="Arial"/>
                <w:sz w:val="18"/>
              </w:rPr>
              <w:t xml:space="preserve"> PRB</w:t>
            </w:r>
            <w:r w:rsidRPr="00495D84">
              <w:rPr>
                <w:rFonts w:ascii="Arial" w:hAnsi="Arial"/>
                <w:sz w:val="18"/>
                <w:vertAlign w:val="subscript"/>
              </w:rPr>
              <w:t>J+39</w:t>
            </w:r>
            <w:r w:rsidRPr="00495D84">
              <w:rPr>
                <w:rFonts w:ascii="Arial" w:hAnsi="Arial"/>
                <w:sz w:val="18"/>
              </w:rPr>
              <w:t>)</w:t>
            </w:r>
            <w:r w:rsidRPr="00495D84">
              <w:rPr>
                <w:rFonts w:ascii="Arial" w:hAnsi="Arial"/>
                <w:sz w:val="18"/>
                <w:vertAlign w:val="superscript"/>
              </w:rPr>
              <w:t>Note</w:t>
            </w:r>
            <w:r w:rsidR="00B27C84">
              <w:rPr>
                <w:rFonts w:ascii="Arial" w:hAnsi="Arial"/>
                <w:sz w:val="18"/>
                <w:vertAlign w:val="superscript"/>
              </w:rPr>
              <w:t xml:space="preserve"> </w:t>
            </w:r>
            <w:r w:rsidRPr="00495D84">
              <w:rPr>
                <w:rFonts w:ascii="Arial" w:hAnsi="Arial"/>
                <w:sz w:val="18"/>
                <w:vertAlign w:val="superscript"/>
              </w:rPr>
              <w:t>1</w:t>
            </w:r>
          </w:p>
        </w:tc>
      </w:tr>
      <w:tr w:rsidR="007E6DF0" w:rsidRPr="00495D84" w14:paraId="69E5D8E0" w14:textId="77777777" w:rsidTr="00B27C8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1F48F71" w14:textId="56209BA3" w:rsidR="007E6DF0" w:rsidRPr="00495D84" w:rsidRDefault="00E94096" w:rsidP="00422205">
            <w:pPr>
              <w:pStyle w:val="TAN"/>
            </w:pPr>
            <w:r>
              <w:t xml:space="preserve">NOTE </w:t>
            </w:r>
            <w:r w:rsidRPr="00495D84">
              <w:t>1</w:t>
            </w:r>
            <w:r>
              <w:t>:</w:t>
            </w:r>
            <w:r w:rsidR="007E6DF0" w:rsidRPr="00495D84">
              <w:rPr>
                <w:sz w:val="24"/>
              </w:rPr>
              <w:tab/>
            </w:r>
            <w:r w:rsidR="00B2743B" w:rsidRPr="00AC2779">
              <w:t>P</w:t>
            </w:r>
            <w:r w:rsidR="007E6DF0" w:rsidRPr="00B2743B">
              <w:t>RB</w:t>
            </w:r>
            <w:r w:rsidR="007E6DF0" w:rsidRPr="00495D84">
              <w:t>s</w:t>
            </w:r>
            <w:r w:rsidR="00B27C84">
              <w:t xml:space="preserve"> </w:t>
            </w:r>
            <w:r w:rsidR="007E6DF0" w:rsidRPr="00495D84">
              <w:t>containing</w:t>
            </w:r>
            <w:r w:rsidR="00B27C84">
              <w:t xml:space="preserve"> </w:t>
            </w:r>
            <w:r w:rsidR="007E6DF0" w:rsidRPr="00495D84">
              <w:t>SSB</w:t>
            </w:r>
            <w:r w:rsidR="00B27C84">
              <w:t xml:space="preserve"> </w:t>
            </w:r>
            <w:r w:rsidR="007E6DF0" w:rsidRPr="00495D84">
              <w:t>can</w:t>
            </w:r>
            <w:r w:rsidR="00B27C84">
              <w:t xml:space="preserve"> </w:t>
            </w:r>
            <w:r w:rsidR="007E6DF0" w:rsidRPr="00495D84">
              <w:t>be</w:t>
            </w:r>
            <w:r w:rsidR="00B27C84">
              <w:t xml:space="preserve"> </w:t>
            </w:r>
            <w:r w:rsidR="007E6DF0" w:rsidRPr="00495D84">
              <w:t>configured</w:t>
            </w:r>
            <w:r w:rsidR="00B27C84">
              <w:t xml:space="preserve"> </w:t>
            </w:r>
            <w:r w:rsidR="007E6DF0" w:rsidRPr="00495D84">
              <w:t>in</w:t>
            </w:r>
            <w:r w:rsidR="00B27C84">
              <w:t xml:space="preserve"> </w:t>
            </w:r>
            <w:r w:rsidR="007E6DF0" w:rsidRPr="00495D84">
              <w:t>any</w:t>
            </w:r>
            <w:r w:rsidR="00B27C84">
              <w:t xml:space="preserve"> </w:t>
            </w:r>
            <w:r w:rsidR="007E6DF0" w:rsidRPr="00495D84">
              <w:t>frequency</w:t>
            </w:r>
            <w:r w:rsidR="00B27C84">
              <w:t xml:space="preserve"> </w:t>
            </w:r>
            <w:r w:rsidR="007E6DF0" w:rsidRPr="00495D84">
              <w:t>location</w:t>
            </w:r>
            <w:r w:rsidR="00B27C84">
              <w:t xml:space="preserve"> </w:t>
            </w:r>
            <w:r w:rsidR="007E6DF0" w:rsidRPr="00495D84">
              <w:t>within</w:t>
            </w:r>
            <w:r w:rsidR="00B27C84">
              <w:t xml:space="preserve"> </w:t>
            </w:r>
            <w:r w:rsidR="007E6DF0" w:rsidRPr="00495D84">
              <w:t>the</w:t>
            </w:r>
            <w:r w:rsidR="00B27C84">
              <w:t xml:space="preserve"> </w:t>
            </w:r>
            <w:r w:rsidR="007E6DF0" w:rsidRPr="00495D84">
              <w:t>cell</w:t>
            </w:r>
            <w:r w:rsidR="00B27C84">
              <w:t xml:space="preserve"> </w:t>
            </w:r>
            <w:r w:rsidR="007E6DF0" w:rsidRPr="00495D84">
              <w:t>bandwidth</w:t>
            </w:r>
            <w:r w:rsidR="00B27C84">
              <w:t xml:space="preserve"> </w:t>
            </w:r>
            <w:r w:rsidR="007E6DF0" w:rsidRPr="00495D84">
              <w:t>according</w:t>
            </w:r>
            <w:r w:rsidR="00B27C84">
              <w:t xml:space="preserve"> </w:t>
            </w:r>
            <w:r w:rsidR="007E6DF0" w:rsidRPr="00495D84">
              <w:t>to</w:t>
            </w:r>
            <w:r w:rsidR="00B27C84">
              <w:t xml:space="preserve"> </w:t>
            </w:r>
            <w:r w:rsidR="007E6DF0" w:rsidRPr="00495D84">
              <w:t>the</w:t>
            </w:r>
            <w:r w:rsidR="00B27C84">
              <w:t xml:space="preserve"> </w:t>
            </w:r>
            <w:r w:rsidR="007E6DF0" w:rsidRPr="00495D84">
              <w:t>allowed</w:t>
            </w:r>
            <w:r w:rsidR="00B27C84">
              <w:t xml:space="preserve"> </w:t>
            </w:r>
            <w:r w:rsidR="007E6DF0" w:rsidRPr="00495D84">
              <w:t>synchronization</w:t>
            </w:r>
            <w:r w:rsidR="00B27C84">
              <w:t xml:space="preserve"> </w:t>
            </w:r>
            <w:r w:rsidR="007E6DF0" w:rsidRPr="00495D84">
              <w:t>raster</w:t>
            </w:r>
            <w:r w:rsidR="00B27C84">
              <w:t xml:space="preserve"> </w:t>
            </w:r>
            <w:r w:rsidR="007E6DF0" w:rsidRPr="00495D84">
              <w:t>defined</w:t>
            </w:r>
            <w:r w:rsidR="00B27C84">
              <w:t xml:space="preserve"> </w:t>
            </w:r>
            <w:r w:rsidR="007E6DF0" w:rsidRPr="00495D84">
              <w:t>in</w:t>
            </w:r>
            <w:r w:rsidR="00B27C84">
              <w:t xml:space="preserve"> </w:t>
            </w:r>
            <w:r w:rsidR="007E6DF0" w:rsidRPr="00495D84">
              <w:t>TS</w:t>
            </w:r>
            <w:r w:rsidR="00B27C84">
              <w:t xml:space="preserve"> </w:t>
            </w:r>
            <w:r w:rsidR="007E6DF0" w:rsidRPr="00495D84">
              <w:t>38.104</w:t>
            </w:r>
            <w:r w:rsidR="00B27C84">
              <w:t xml:space="preserve"> </w:t>
            </w:r>
            <w:r w:rsidR="007E6DF0" w:rsidRPr="00495D84">
              <w:t>[13].</w:t>
            </w:r>
            <w:r w:rsidR="00B27C84">
              <w:t xml:space="preserve"> </w:t>
            </w:r>
          </w:p>
          <w:p w14:paraId="5E2FC6AE" w14:textId="76324264" w:rsidR="007E6DF0" w:rsidRPr="00495D84" w:rsidRDefault="00E94096" w:rsidP="00422205">
            <w:pPr>
              <w:pStyle w:val="TAN"/>
            </w:pPr>
            <w:r>
              <w:t xml:space="preserve">NOTE </w:t>
            </w:r>
            <w:r w:rsidRPr="00495D84">
              <w:t>2</w:t>
            </w:r>
            <w:r>
              <w:t>:</w:t>
            </w:r>
            <w:r w:rsidR="007E6DF0" w:rsidRPr="00495D84">
              <w:tab/>
              <w:t>These</w:t>
            </w:r>
            <w:r w:rsidR="00B27C84">
              <w:t xml:space="preserve"> </w:t>
            </w:r>
            <w:r w:rsidR="007E6DF0" w:rsidRPr="00495D84">
              <w:t>values</w:t>
            </w:r>
            <w:r w:rsidR="00B27C84">
              <w:t xml:space="preserve"> </w:t>
            </w:r>
            <w:r w:rsidR="007E6DF0" w:rsidRPr="00495D84">
              <w:t>have</w:t>
            </w:r>
            <w:r w:rsidR="00B27C84">
              <w:t xml:space="preserve"> </w:t>
            </w:r>
            <w:r w:rsidR="007E6DF0" w:rsidRPr="00495D84">
              <w:t>been</w:t>
            </w:r>
            <w:r w:rsidR="00B27C84">
              <w:t xml:space="preserve"> </w:t>
            </w:r>
            <w:r w:rsidR="007E6DF0" w:rsidRPr="00495D84">
              <w:t>derived</w:t>
            </w:r>
            <w:r w:rsidR="00B27C84">
              <w:t xml:space="preserve"> </w:t>
            </w:r>
            <w:r w:rsidR="007E6DF0" w:rsidRPr="00495D84">
              <w:t>from</w:t>
            </w:r>
            <w:r w:rsidR="00B27C84">
              <w:t xml:space="preserve"> </w:t>
            </w:r>
            <w:r w:rsidR="007E6DF0" w:rsidRPr="00495D84">
              <w:t>other</w:t>
            </w:r>
            <w:r w:rsidR="00B27C84">
              <w:t xml:space="preserve"> </w:t>
            </w:r>
            <w:r w:rsidR="007E6DF0" w:rsidRPr="00495D84">
              <w:t>parameters</w:t>
            </w:r>
            <w:r w:rsidR="00B27C84">
              <w:t xml:space="preserve"> </w:t>
            </w:r>
            <w:r w:rsidR="007E6DF0" w:rsidRPr="00495D84">
              <w:t>for</w:t>
            </w:r>
            <w:r w:rsidR="00B27C84">
              <w:t xml:space="preserve"> </w:t>
            </w:r>
            <w:r w:rsidR="007E6DF0" w:rsidRPr="00495D84">
              <w:t>information</w:t>
            </w:r>
            <w:r w:rsidR="00B27C84">
              <w:t xml:space="preserve"> </w:t>
            </w:r>
            <w:r w:rsidR="007E6DF0" w:rsidRPr="00495D84">
              <w:t>purposes</w:t>
            </w:r>
            <w:r w:rsidR="00B27C84">
              <w:t xml:space="preserve"> </w:t>
            </w:r>
            <w:r w:rsidR="007E6DF0" w:rsidRPr="00495D84">
              <w:t>(as</w:t>
            </w:r>
            <w:r w:rsidR="00B27C84">
              <w:t xml:space="preserve"> </w:t>
            </w:r>
            <w:r w:rsidR="007E6DF0" w:rsidRPr="00495D84">
              <w:t>per</w:t>
            </w:r>
            <w:r w:rsidR="00B27C84">
              <w:t xml:space="preserve"> </w:t>
            </w:r>
            <w:r w:rsidR="007E6DF0" w:rsidRPr="00495D84">
              <w:t>TS</w:t>
            </w:r>
            <w:r w:rsidR="00B27C84">
              <w:t xml:space="preserve"> </w:t>
            </w:r>
            <w:r w:rsidR="007E6DF0" w:rsidRPr="00495D84">
              <w:t>38.213</w:t>
            </w:r>
            <w:r w:rsidR="00B27C84">
              <w:t xml:space="preserve"> </w:t>
            </w:r>
            <w:r w:rsidR="007E6DF0" w:rsidRPr="00495D84">
              <w:t>[3]).</w:t>
            </w:r>
            <w:r w:rsidR="00B27C84">
              <w:t xml:space="preserve"> </w:t>
            </w:r>
            <w:r w:rsidR="007E6DF0" w:rsidRPr="00495D84">
              <w:t>They</w:t>
            </w:r>
            <w:r w:rsidR="00B27C84">
              <w:t xml:space="preserve"> </w:t>
            </w:r>
            <w:r w:rsidR="007E6DF0" w:rsidRPr="00495D84">
              <w:t>are</w:t>
            </w:r>
            <w:r w:rsidR="00B27C84">
              <w:t xml:space="preserve"> </w:t>
            </w:r>
            <w:r w:rsidR="007E6DF0" w:rsidRPr="00495D84">
              <w:t>not</w:t>
            </w:r>
            <w:r w:rsidR="00B27C84">
              <w:t xml:space="preserve"> </w:t>
            </w:r>
            <w:r w:rsidR="007E6DF0" w:rsidRPr="00495D84">
              <w:t>settable</w:t>
            </w:r>
            <w:r w:rsidR="00B27C84">
              <w:t xml:space="preserve"> </w:t>
            </w:r>
            <w:r w:rsidR="007E6DF0" w:rsidRPr="00495D84">
              <w:t>parameters</w:t>
            </w:r>
            <w:r w:rsidR="00B27C84">
              <w:t xml:space="preserve"> </w:t>
            </w:r>
            <w:r w:rsidR="007E6DF0" w:rsidRPr="00495D84">
              <w:t>themselves.</w:t>
            </w:r>
          </w:p>
        </w:tc>
      </w:tr>
    </w:tbl>
    <w:p w14:paraId="2FC24497" w14:textId="77777777" w:rsidR="007E6DF0" w:rsidRPr="00495D84" w:rsidRDefault="007E6DF0" w:rsidP="001268B4">
      <w:pPr>
        <w:rPr>
          <w:rFonts w:eastAsia="MS Mincho"/>
          <w:lang w:eastAsia="zh-CN"/>
        </w:rPr>
      </w:pPr>
    </w:p>
    <w:p w14:paraId="42FB02A0" w14:textId="1D656570" w:rsidR="00B231A5" w:rsidRPr="00495D84" w:rsidRDefault="00B231A5" w:rsidP="00B231A5">
      <w:pPr>
        <w:pStyle w:val="Heading4"/>
      </w:pPr>
      <w:r w:rsidRPr="00495D84">
        <w:lastRenderedPageBreak/>
        <w:t>A.3.10.2.25</w:t>
      </w:r>
      <w:r w:rsidRPr="00495D84">
        <w:tab/>
        <w:t xml:space="preserve">SSB pattern </w:t>
      </w:r>
      <w:r w:rsidR="00A64159" w:rsidRPr="00495D84">
        <w:t xml:space="preserve">25 </w:t>
      </w:r>
      <w:r w:rsidRPr="00495D84">
        <w:t>in FR2: SSB allocation for SSB SCS=120 kHz in 100 MHz</w:t>
      </w:r>
    </w:p>
    <w:p w14:paraId="32A090E3" w14:textId="334E7507" w:rsidR="00B231A5" w:rsidRPr="00495D84" w:rsidRDefault="00B231A5" w:rsidP="00B231A5">
      <w:pPr>
        <w:pStyle w:val="TH"/>
      </w:pPr>
      <w:r w:rsidRPr="00495D84">
        <w:t>Table A.3.10.2.25-1: SSB.</w:t>
      </w:r>
      <w:r w:rsidR="00A64159" w:rsidRPr="00495D84">
        <w:t xml:space="preserve">25 </w:t>
      </w:r>
      <w:r w:rsidRPr="00495D84">
        <w:t>FR2: SSB Pattern 17 for SSB SCS = 120 kHz in 100 MHz channel with 3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047"/>
        <w:gridCol w:w="992"/>
        <w:gridCol w:w="892"/>
        <w:gridCol w:w="893"/>
        <w:gridCol w:w="893"/>
      </w:tblGrid>
      <w:tr w:rsidR="00B231A5" w:rsidRPr="00495D84" w14:paraId="596E3155"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54E3295C" w14:textId="417E5625" w:rsidR="00B231A5" w:rsidRPr="00495D84" w:rsidRDefault="00B231A5" w:rsidP="00905CAF">
            <w:pPr>
              <w:pStyle w:val="TAH"/>
            </w:pPr>
            <w:r w:rsidRPr="00495D84">
              <w:t>SSB</w:t>
            </w:r>
            <w:r w:rsidR="00B27C84">
              <w:t xml:space="preserve"> </w:t>
            </w:r>
            <w:r w:rsidRPr="00495D84">
              <w:t>Parameters</w:t>
            </w:r>
          </w:p>
        </w:tc>
        <w:tc>
          <w:tcPr>
            <w:tcW w:w="3670" w:type="dxa"/>
            <w:gridSpan w:val="4"/>
            <w:tcBorders>
              <w:top w:val="single" w:sz="4" w:space="0" w:color="auto"/>
              <w:left w:val="single" w:sz="4" w:space="0" w:color="auto"/>
              <w:bottom w:val="single" w:sz="4" w:space="0" w:color="auto"/>
              <w:right w:val="single" w:sz="4" w:space="0" w:color="auto"/>
            </w:tcBorders>
            <w:hideMark/>
          </w:tcPr>
          <w:p w14:paraId="29B6808C" w14:textId="77777777" w:rsidR="00B231A5" w:rsidRPr="00495D84" w:rsidRDefault="00B231A5" w:rsidP="00905CAF">
            <w:pPr>
              <w:pStyle w:val="TAH"/>
            </w:pPr>
            <w:r w:rsidRPr="00495D84">
              <w:t>Values</w:t>
            </w:r>
          </w:p>
        </w:tc>
      </w:tr>
      <w:tr w:rsidR="00B231A5" w:rsidRPr="00495D84" w14:paraId="6655DB7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36765BD" w14:textId="095C7CD9" w:rsidR="00B231A5" w:rsidRPr="00495D84" w:rsidRDefault="00B231A5" w:rsidP="00905CAF">
            <w:pPr>
              <w:pStyle w:val="TAL"/>
            </w:pPr>
            <w:r w:rsidRPr="00495D84">
              <w:t>Channel</w:t>
            </w:r>
            <w:r w:rsidR="00B27C84">
              <w:t xml:space="preserve"> </w:t>
            </w:r>
            <w:r w:rsidRPr="00495D84">
              <w:t>bandwidth</w:t>
            </w:r>
          </w:p>
        </w:tc>
        <w:tc>
          <w:tcPr>
            <w:tcW w:w="3670" w:type="dxa"/>
            <w:gridSpan w:val="4"/>
            <w:tcBorders>
              <w:top w:val="single" w:sz="4" w:space="0" w:color="auto"/>
              <w:left w:val="single" w:sz="4" w:space="0" w:color="auto"/>
              <w:bottom w:val="single" w:sz="4" w:space="0" w:color="auto"/>
              <w:right w:val="single" w:sz="4" w:space="0" w:color="auto"/>
            </w:tcBorders>
            <w:hideMark/>
          </w:tcPr>
          <w:p w14:paraId="60B6F806" w14:textId="546CEE7A" w:rsidR="00B231A5" w:rsidRPr="00495D84" w:rsidRDefault="00B231A5" w:rsidP="00905CAF">
            <w:pPr>
              <w:pStyle w:val="TAL"/>
            </w:pPr>
            <w:r w:rsidRPr="00495D84">
              <w:t>100</w:t>
            </w:r>
            <w:r w:rsidR="00B27C84">
              <w:t xml:space="preserve"> </w:t>
            </w:r>
            <w:r w:rsidRPr="00495D84">
              <w:t>MHz</w:t>
            </w:r>
          </w:p>
        </w:tc>
      </w:tr>
      <w:tr w:rsidR="00B231A5" w:rsidRPr="00495D84" w14:paraId="4673C506"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6D1438B" w14:textId="5BD36CC1" w:rsidR="00B231A5" w:rsidRPr="00495D84" w:rsidRDefault="00B231A5" w:rsidP="00905CAF">
            <w:pPr>
              <w:pStyle w:val="TAL"/>
            </w:pPr>
            <w:r w:rsidRPr="00495D84">
              <w:t>SSB</w:t>
            </w:r>
            <w:r w:rsidR="00B27C84">
              <w:t xml:space="preserve"> </w:t>
            </w:r>
            <w:r w:rsidRPr="00495D84">
              <w:t>SCS</w:t>
            </w:r>
          </w:p>
        </w:tc>
        <w:tc>
          <w:tcPr>
            <w:tcW w:w="3670" w:type="dxa"/>
            <w:gridSpan w:val="4"/>
            <w:tcBorders>
              <w:top w:val="single" w:sz="4" w:space="0" w:color="auto"/>
              <w:left w:val="single" w:sz="4" w:space="0" w:color="auto"/>
              <w:bottom w:val="single" w:sz="4" w:space="0" w:color="auto"/>
              <w:right w:val="single" w:sz="4" w:space="0" w:color="auto"/>
            </w:tcBorders>
            <w:hideMark/>
          </w:tcPr>
          <w:p w14:paraId="2518E0C6" w14:textId="73209F3D" w:rsidR="00B231A5" w:rsidRPr="00495D84" w:rsidRDefault="00B231A5" w:rsidP="00905CAF">
            <w:pPr>
              <w:pStyle w:val="TAL"/>
            </w:pPr>
            <w:r w:rsidRPr="00495D84">
              <w:t>120</w:t>
            </w:r>
            <w:r w:rsidR="00B27C84">
              <w:t xml:space="preserve"> </w:t>
            </w:r>
            <w:r w:rsidRPr="00495D84">
              <w:t>kHz</w:t>
            </w:r>
          </w:p>
        </w:tc>
      </w:tr>
      <w:tr w:rsidR="00B231A5" w:rsidRPr="00495D84" w14:paraId="3E0CB7D7"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625A60C0" w14:textId="1CFC2E96" w:rsidR="00B231A5" w:rsidRPr="00495D84" w:rsidRDefault="00B231A5" w:rsidP="00905CAF">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0" w:type="dxa"/>
            <w:gridSpan w:val="4"/>
            <w:tcBorders>
              <w:top w:val="single" w:sz="4" w:space="0" w:color="auto"/>
              <w:left w:val="single" w:sz="4" w:space="0" w:color="auto"/>
              <w:bottom w:val="single" w:sz="4" w:space="0" w:color="auto"/>
              <w:right w:val="single" w:sz="4" w:space="0" w:color="auto"/>
            </w:tcBorders>
            <w:hideMark/>
          </w:tcPr>
          <w:p w14:paraId="403EA355" w14:textId="735AFEB8" w:rsidR="00B231A5" w:rsidRPr="00495D84" w:rsidRDefault="00B231A5" w:rsidP="00905CAF">
            <w:pPr>
              <w:pStyle w:val="TAL"/>
            </w:pPr>
            <w:r w:rsidRPr="00495D84">
              <w:t>20</w:t>
            </w:r>
            <w:r w:rsidR="00B27C84">
              <w:t xml:space="preserve"> </w:t>
            </w:r>
            <w:r w:rsidRPr="00495D84">
              <w:t>ms</w:t>
            </w:r>
          </w:p>
        </w:tc>
      </w:tr>
      <w:tr w:rsidR="00B231A5" w:rsidRPr="00495D84" w14:paraId="78C184FC"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8F58348" w14:textId="466CB275" w:rsidR="00B231A5" w:rsidRPr="00495D84" w:rsidRDefault="00B231A5" w:rsidP="00905CAF">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3670" w:type="dxa"/>
            <w:gridSpan w:val="4"/>
            <w:tcBorders>
              <w:top w:val="single" w:sz="4" w:space="0" w:color="auto"/>
              <w:left w:val="single" w:sz="4" w:space="0" w:color="auto"/>
              <w:bottom w:val="single" w:sz="4" w:space="0" w:color="auto"/>
              <w:right w:val="single" w:sz="4" w:space="0" w:color="auto"/>
            </w:tcBorders>
            <w:hideMark/>
          </w:tcPr>
          <w:p w14:paraId="4DBA2245"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4D57A411"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317A22C" w14:textId="2EE7E788" w:rsidR="00B231A5" w:rsidRPr="00495D84" w:rsidRDefault="00B231A5" w:rsidP="00905CAF">
            <w:pPr>
              <w:pStyle w:val="TAL"/>
            </w:pPr>
            <w:r w:rsidRPr="00495D84">
              <w:t>SS/PBCH</w:t>
            </w:r>
            <w:r w:rsidR="00B27C84">
              <w:t xml:space="preserve"> </w:t>
            </w:r>
            <w:r w:rsidRPr="00495D84">
              <w:t>block</w:t>
            </w:r>
            <w:r w:rsidR="00B27C84">
              <w:t xml:space="preserve"> </w:t>
            </w:r>
            <w:r w:rsidRPr="00495D84">
              <w:t>index</w:t>
            </w:r>
          </w:p>
        </w:tc>
        <w:tc>
          <w:tcPr>
            <w:tcW w:w="992" w:type="dxa"/>
            <w:tcBorders>
              <w:top w:val="single" w:sz="4" w:space="0" w:color="auto"/>
              <w:left w:val="single" w:sz="4" w:space="0" w:color="auto"/>
              <w:bottom w:val="single" w:sz="4" w:space="0" w:color="auto"/>
              <w:right w:val="single" w:sz="4" w:space="0" w:color="auto"/>
            </w:tcBorders>
            <w:hideMark/>
          </w:tcPr>
          <w:p w14:paraId="2CB537BE"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F2851FC" w14:textId="77777777" w:rsidR="00B231A5" w:rsidRPr="00495D84" w:rsidRDefault="00B231A5" w:rsidP="00905CAF">
            <w:pPr>
              <w:pStyle w:val="TAL"/>
            </w:pPr>
            <w:r w:rsidRPr="00495D84">
              <w:t>1</w:t>
            </w:r>
          </w:p>
        </w:tc>
        <w:tc>
          <w:tcPr>
            <w:tcW w:w="893" w:type="dxa"/>
            <w:tcBorders>
              <w:top w:val="single" w:sz="4" w:space="0" w:color="auto"/>
              <w:left w:val="single" w:sz="4" w:space="0" w:color="auto"/>
              <w:bottom w:val="single" w:sz="4" w:space="0" w:color="auto"/>
              <w:right w:val="single" w:sz="4" w:space="0" w:color="auto"/>
            </w:tcBorders>
          </w:tcPr>
          <w:p w14:paraId="08DE01D9" w14:textId="77777777" w:rsidR="00B231A5" w:rsidRPr="00495D84" w:rsidRDefault="00B231A5" w:rsidP="00905CAF">
            <w:pPr>
              <w:pStyle w:val="TAL"/>
              <w:rPr>
                <w:lang w:eastAsia="zh-TW"/>
              </w:rPr>
            </w:pPr>
            <w:r w:rsidRPr="00495D84">
              <w:rPr>
                <w:lang w:eastAsia="zh-TW"/>
              </w:rPr>
              <w:t>2</w:t>
            </w:r>
          </w:p>
        </w:tc>
        <w:tc>
          <w:tcPr>
            <w:tcW w:w="893" w:type="dxa"/>
            <w:tcBorders>
              <w:top w:val="single" w:sz="4" w:space="0" w:color="auto"/>
              <w:left w:val="single" w:sz="4" w:space="0" w:color="auto"/>
              <w:bottom w:val="single" w:sz="4" w:space="0" w:color="auto"/>
              <w:right w:val="single" w:sz="4" w:space="0" w:color="auto"/>
            </w:tcBorders>
          </w:tcPr>
          <w:p w14:paraId="47F99861" w14:textId="77777777" w:rsidR="00B231A5" w:rsidRPr="00495D84" w:rsidRDefault="00B231A5" w:rsidP="00905CAF">
            <w:pPr>
              <w:pStyle w:val="TAL"/>
              <w:rPr>
                <w:lang w:eastAsia="zh-TW"/>
              </w:rPr>
            </w:pPr>
            <w:r w:rsidRPr="00495D84">
              <w:rPr>
                <w:rFonts w:hint="eastAsia"/>
                <w:lang w:eastAsia="zh-TW"/>
              </w:rPr>
              <w:t>3</w:t>
            </w:r>
          </w:p>
        </w:tc>
      </w:tr>
      <w:tr w:rsidR="00B231A5" w:rsidRPr="00495D84" w14:paraId="1A7F7FE3"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363E106B" w14:textId="771E0A80" w:rsidR="00B231A5" w:rsidRPr="00495D84" w:rsidRDefault="00B231A5" w:rsidP="00905CAF">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0608B676" w14:textId="77777777" w:rsidR="00B231A5" w:rsidRPr="00495D84" w:rsidRDefault="00B231A5" w:rsidP="00905CAF">
            <w:pPr>
              <w:pStyle w:val="TAL"/>
            </w:pPr>
            <w:r w:rsidRPr="00495D84">
              <w:t>4-7</w:t>
            </w:r>
          </w:p>
        </w:tc>
        <w:tc>
          <w:tcPr>
            <w:tcW w:w="892" w:type="dxa"/>
            <w:tcBorders>
              <w:top w:val="single" w:sz="4" w:space="0" w:color="auto"/>
              <w:left w:val="single" w:sz="4" w:space="0" w:color="auto"/>
              <w:bottom w:val="single" w:sz="4" w:space="0" w:color="auto"/>
              <w:right w:val="single" w:sz="4" w:space="0" w:color="auto"/>
            </w:tcBorders>
            <w:hideMark/>
          </w:tcPr>
          <w:p w14:paraId="174C7B53" w14:textId="77777777" w:rsidR="00B231A5" w:rsidRPr="00495D84" w:rsidRDefault="00B231A5" w:rsidP="00905CAF">
            <w:pPr>
              <w:pStyle w:val="TAL"/>
            </w:pPr>
            <w:r w:rsidRPr="00495D84">
              <w:t>8-11</w:t>
            </w:r>
          </w:p>
        </w:tc>
        <w:tc>
          <w:tcPr>
            <w:tcW w:w="893" w:type="dxa"/>
            <w:tcBorders>
              <w:top w:val="single" w:sz="4" w:space="0" w:color="auto"/>
              <w:left w:val="single" w:sz="4" w:space="0" w:color="auto"/>
              <w:bottom w:val="single" w:sz="4" w:space="0" w:color="auto"/>
              <w:right w:val="single" w:sz="4" w:space="0" w:color="auto"/>
            </w:tcBorders>
          </w:tcPr>
          <w:p w14:paraId="6C23EA4E" w14:textId="77777777" w:rsidR="00B231A5" w:rsidRPr="00495D84" w:rsidRDefault="00B231A5" w:rsidP="00905CAF">
            <w:pPr>
              <w:pStyle w:val="TAL"/>
            </w:pPr>
            <w:r w:rsidRPr="00495D84">
              <w:t>2-5</w:t>
            </w:r>
          </w:p>
        </w:tc>
        <w:tc>
          <w:tcPr>
            <w:tcW w:w="893" w:type="dxa"/>
            <w:tcBorders>
              <w:top w:val="single" w:sz="4" w:space="0" w:color="auto"/>
              <w:left w:val="single" w:sz="4" w:space="0" w:color="auto"/>
              <w:bottom w:val="single" w:sz="4" w:space="0" w:color="auto"/>
              <w:right w:val="single" w:sz="4" w:space="0" w:color="auto"/>
            </w:tcBorders>
          </w:tcPr>
          <w:p w14:paraId="38E0934B" w14:textId="77777777" w:rsidR="00B231A5" w:rsidRPr="00495D84" w:rsidRDefault="00B231A5" w:rsidP="00905CAF">
            <w:pPr>
              <w:pStyle w:val="TAL"/>
            </w:pPr>
            <w:r w:rsidRPr="00495D84">
              <w:t>6-9</w:t>
            </w:r>
          </w:p>
        </w:tc>
      </w:tr>
      <w:tr w:rsidR="00B231A5" w:rsidRPr="00495D84" w14:paraId="6C183C19"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2859E090" w14:textId="603FD857" w:rsidR="00B231A5" w:rsidRPr="00495D84" w:rsidRDefault="00B231A5" w:rsidP="00905CAF">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992" w:type="dxa"/>
            <w:tcBorders>
              <w:top w:val="single" w:sz="4" w:space="0" w:color="auto"/>
              <w:left w:val="single" w:sz="4" w:space="0" w:color="auto"/>
              <w:bottom w:val="single" w:sz="4" w:space="0" w:color="auto"/>
              <w:right w:val="single" w:sz="4" w:space="0" w:color="auto"/>
            </w:tcBorders>
            <w:hideMark/>
          </w:tcPr>
          <w:p w14:paraId="1B08B787" w14:textId="77777777" w:rsidR="00B231A5" w:rsidRPr="00495D84" w:rsidRDefault="00B231A5" w:rsidP="00905CAF">
            <w:pPr>
              <w:pStyle w:val="TAL"/>
            </w:pPr>
            <w:r w:rsidRPr="00495D84">
              <w:t>0</w:t>
            </w:r>
          </w:p>
        </w:tc>
        <w:tc>
          <w:tcPr>
            <w:tcW w:w="892" w:type="dxa"/>
            <w:tcBorders>
              <w:top w:val="single" w:sz="4" w:space="0" w:color="auto"/>
              <w:left w:val="single" w:sz="4" w:space="0" w:color="auto"/>
              <w:bottom w:val="single" w:sz="4" w:space="0" w:color="auto"/>
              <w:right w:val="single" w:sz="4" w:space="0" w:color="auto"/>
            </w:tcBorders>
            <w:hideMark/>
          </w:tcPr>
          <w:p w14:paraId="387566E6" w14:textId="77777777" w:rsidR="00B231A5" w:rsidRPr="00495D84" w:rsidRDefault="00B231A5" w:rsidP="00905CAF">
            <w:pPr>
              <w:pStyle w:val="TAL"/>
              <w:rPr>
                <w:lang w:eastAsia="zh-TW"/>
              </w:rPr>
            </w:pPr>
            <w:r w:rsidRPr="00495D84">
              <w:rPr>
                <w:rFonts w:hint="eastAsia"/>
                <w:lang w:eastAsia="zh-TW"/>
              </w:rPr>
              <w:t>0</w:t>
            </w:r>
          </w:p>
        </w:tc>
        <w:tc>
          <w:tcPr>
            <w:tcW w:w="893" w:type="dxa"/>
            <w:tcBorders>
              <w:top w:val="single" w:sz="4" w:space="0" w:color="auto"/>
              <w:left w:val="single" w:sz="4" w:space="0" w:color="auto"/>
              <w:bottom w:val="single" w:sz="4" w:space="0" w:color="auto"/>
              <w:right w:val="single" w:sz="4" w:space="0" w:color="auto"/>
            </w:tcBorders>
          </w:tcPr>
          <w:p w14:paraId="0AF94985" w14:textId="77777777" w:rsidR="00B231A5" w:rsidRPr="00495D84" w:rsidRDefault="00B231A5" w:rsidP="00905CAF">
            <w:pPr>
              <w:pStyle w:val="TAL"/>
              <w:rPr>
                <w:lang w:eastAsia="zh-TW"/>
              </w:rPr>
            </w:pPr>
            <w:r w:rsidRPr="00495D84">
              <w:rPr>
                <w:rFonts w:hint="eastAsia"/>
                <w:lang w:eastAsia="zh-TW"/>
              </w:rPr>
              <w:t>1</w:t>
            </w:r>
          </w:p>
        </w:tc>
        <w:tc>
          <w:tcPr>
            <w:tcW w:w="893" w:type="dxa"/>
            <w:tcBorders>
              <w:top w:val="single" w:sz="4" w:space="0" w:color="auto"/>
              <w:left w:val="single" w:sz="4" w:space="0" w:color="auto"/>
              <w:bottom w:val="single" w:sz="4" w:space="0" w:color="auto"/>
              <w:right w:val="single" w:sz="4" w:space="0" w:color="auto"/>
            </w:tcBorders>
          </w:tcPr>
          <w:p w14:paraId="18861D21" w14:textId="77777777" w:rsidR="00B231A5" w:rsidRPr="00495D84" w:rsidRDefault="00B231A5" w:rsidP="00905CAF">
            <w:pPr>
              <w:pStyle w:val="TAL"/>
              <w:rPr>
                <w:lang w:eastAsia="zh-TW"/>
              </w:rPr>
            </w:pPr>
            <w:r w:rsidRPr="00495D84">
              <w:rPr>
                <w:rFonts w:hint="eastAsia"/>
                <w:lang w:eastAsia="zh-TW"/>
              </w:rPr>
              <w:t>1</w:t>
            </w:r>
          </w:p>
        </w:tc>
      </w:tr>
      <w:tr w:rsidR="00B231A5" w:rsidRPr="00495D84" w14:paraId="0F4920E8"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78C6855D" w14:textId="60D78721" w:rsidR="00B231A5" w:rsidRPr="00495D84" w:rsidRDefault="00B231A5" w:rsidP="00905CAF">
            <w:pPr>
              <w:pStyle w:val="TAL"/>
            </w:pPr>
            <w:r w:rsidRPr="00495D84">
              <w:t>SFN</w:t>
            </w:r>
            <w:r w:rsidR="00B27C84">
              <w:t xml:space="preserve"> </w:t>
            </w:r>
            <w:r w:rsidRPr="00495D84">
              <w:t>containing</w:t>
            </w:r>
            <w:r w:rsidR="00B27C84">
              <w:t xml:space="preserve"> </w:t>
            </w:r>
            <w:r w:rsidRPr="00495D84">
              <w:rPr>
                <w:lang w:eastAsia="zh-TW"/>
              </w:rPr>
              <w:t>SSB</w:t>
            </w:r>
          </w:p>
        </w:tc>
        <w:tc>
          <w:tcPr>
            <w:tcW w:w="3670" w:type="dxa"/>
            <w:gridSpan w:val="4"/>
            <w:tcBorders>
              <w:top w:val="single" w:sz="4" w:space="0" w:color="auto"/>
              <w:left w:val="single" w:sz="4" w:space="0" w:color="auto"/>
              <w:bottom w:val="single" w:sz="4" w:space="0" w:color="auto"/>
              <w:right w:val="single" w:sz="4" w:space="0" w:color="auto"/>
            </w:tcBorders>
            <w:hideMark/>
          </w:tcPr>
          <w:p w14:paraId="72F72B68" w14:textId="6D72339E" w:rsidR="00B231A5" w:rsidRPr="00495D84" w:rsidRDefault="00B231A5" w:rsidP="00905CAF">
            <w:pPr>
              <w:pStyle w:val="TAL"/>
              <w:rPr>
                <w:lang w:eastAsia="zh-TW"/>
              </w:rPr>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B231A5" w:rsidRPr="00495D84" w14:paraId="4A169812" w14:textId="77777777" w:rsidTr="00B27C84">
        <w:trPr>
          <w:jc w:val="center"/>
        </w:trPr>
        <w:tc>
          <w:tcPr>
            <w:tcW w:w="5047" w:type="dxa"/>
            <w:tcBorders>
              <w:top w:val="single" w:sz="4" w:space="0" w:color="auto"/>
              <w:left w:val="single" w:sz="4" w:space="0" w:color="auto"/>
              <w:bottom w:val="single" w:sz="4" w:space="0" w:color="auto"/>
              <w:right w:val="single" w:sz="4" w:space="0" w:color="auto"/>
            </w:tcBorders>
            <w:hideMark/>
          </w:tcPr>
          <w:p w14:paraId="03801BF5" w14:textId="606B6453" w:rsidR="00B231A5" w:rsidRPr="00495D84" w:rsidRDefault="00B2743B" w:rsidP="00905CAF">
            <w:pPr>
              <w:pStyle w:val="TAL"/>
            </w:pPr>
            <w:r>
              <w:t>P</w:t>
            </w:r>
            <w:r w:rsidR="00B231A5" w:rsidRPr="00495D84">
              <w:t>RB</w:t>
            </w:r>
            <w:r w:rsidR="00B27C84">
              <w:t xml:space="preserve"> </w:t>
            </w:r>
            <w:r w:rsidR="00B231A5" w:rsidRPr="00495D84">
              <w:t>numbers</w:t>
            </w:r>
            <w:r w:rsidR="00B27C84">
              <w:t xml:space="preserve"> </w:t>
            </w:r>
            <w:r w:rsidR="00B231A5" w:rsidRPr="00495D84">
              <w:t>containing</w:t>
            </w:r>
            <w:r w:rsidR="00B27C84">
              <w:t xml:space="preserve"> </w:t>
            </w:r>
            <w:r w:rsidR="00B231A5" w:rsidRPr="00495D84">
              <w:t>SSBs</w:t>
            </w:r>
            <w:r w:rsidR="00B27C84">
              <w:t xml:space="preserve"> </w:t>
            </w:r>
            <w:r w:rsidR="00B231A5" w:rsidRPr="00495D84">
              <w:t>within</w:t>
            </w:r>
            <w:r w:rsidR="00B27C84">
              <w:t xml:space="preserve"> </w:t>
            </w:r>
            <w:r w:rsidR="00B231A5" w:rsidRPr="00495D84">
              <w:t>channel</w:t>
            </w:r>
            <w:r w:rsidR="00B27C84">
              <w:t xml:space="preserve"> </w:t>
            </w:r>
            <w:r w:rsidR="00B231A5" w:rsidRPr="00495D84">
              <w:t>BW</w:t>
            </w:r>
          </w:p>
        </w:tc>
        <w:tc>
          <w:tcPr>
            <w:tcW w:w="3670" w:type="dxa"/>
            <w:gridSpan w:val="4"/>
            <w:tcBorders>
              <w:top w:val="single" w:sz="4" w:space="0" w:color="auto"/>
              <w:left w:val="single" w:sz="4" w:space="0" w:color="auto"/>
              <w:bottom w:val="single" w:sz="4" w:space="0" w:color="auto"/>
              <w:right w:val="single" w:sz="4" w:space="0" w:color="auto"/>
            </w:tcBorders>
            <w:hideMark/>
          </w:tcPr>
          <w:p w14:paraId="64BD37E7" w14:textId="53C46CFD" w:rsidR="00B231A5" w:rsidRPr="00495D84" w:rsidRDefault="00B231A5" w:rsidP="00905CAF">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B231A5" w:rsidRPr="00495D84" w14:paraId="6A9F0E5D" w14:textId="77777777" w:rsidTr="00B27C84">
        <w:trPr>
          <w:jc w:val="center"/>
        </w:trPr>
        <w:tc>
          <w:tcPr>
            <w:tcW w:w="8717" w:type="dxa"/>
            <w:gridSpan w:val="5"/>
            <w:tcBorders>
              <w:top w:val="single" w:sz="4" w:space="0" w:color="auto"/>
              <w:left w:val="single" w:sz="4" w:space="0" w:color="auto"/>
              <w:bottom w:val="single" w:sz="4" w:space="0" w:color="auto"/>
              <w:right w:val="single" w:sz="4" w:space="0" w:color="auto"/>
            </w:tcBorders>
            <w:hideMark/>
          </w:tcPr>
          <w:p w14:paraId="5FD4CDBE" w14:textId="138B32C2" w:rsidR="00B231A5" w:rsidRPr="00495D84" w:rsidRDefault="00E94096" w:rsidP="00905CAF">
            <w:pPr>
              <w:pStyle w:val="TAN"/>
            </w:pPr>
            <w:r>
              <w:t xml:space="preserve">NOTE </w:t>
            </w:r>
            <w:r w:rsidRPr="00495D84">
              <w:t>1</w:t>
            </w:r>
            <w:r>
              <w:t>:</w:t>
            </w:r>
            <w:r w:rsidR="00B231A5" w:rsidRPr="00495D84">
              <w:rPr>
                <w:sz w:val="24"/>
              </w:rPr>
              <w:tab/>
            </w:r>
            <w:r w:rsidR="00B2743B" w:rsidRPr="00AC2779">
              <w:t>P</w:t>
            </w:r>
            <w:r w:rsidR="00B231A5" w:rsidRPr="00A0679C">
              <w:t>RB</w:t>
            </w:r>
            <w:r w:rsidR="00B231A5" w:rsidRPr="00495D84">
              <w:t>s</w:t>
            </w:r>
            <w:r w:rsidR="00B27C84">
              <w:t xml:space="preserve"> </w:t>
            </w:r>
            <w:r w:rsidR="00B231A5" w:rsidRPr="00495D84">
              <w:t>containing</w:t>
            </w:r>
            <w:r w:rsidR="00B27C84">
              <w:t xml:space="preserve"> </w:t>
            </w:r>
            <w:r w:rsidR="00B231A5" w:rsidRPr="00495D84">
              <w:t>SSB</w:t>
            </w:r>
            <w:r w:rsidR="00B27C84">
              <w:t xml:space="preserve"> </w:t>
            </w:r>
            <w:r w:rsidR="00B231A5" w:rsidRPr="00495D84">
              <w:t>can</w:t>
            </w:r>
            <w:r w:rsidR="00B27C84">
              <w:t xml:space="preserve"> </w:t>
            </w:r>
            <w:r w:rsidR="00B231A5" w:rsidRPr="00495D84">
              <w:t>be</w:t>
            </w:r>
            <w:r w:rsidR="00B27C84">
              <w:t xml:space="preserve"> </w:t>
            </w:r>
            <w:r w:rsidR="00B231A5" w:rsidRPr="00495D84">
              <w:t>configured</w:t>
            </w:r>
            <w:r w:rsidR="00B27C84">
              <w:t xml:space="preserve"> </w:t>
            </w:r>
            <w:r w:rsidR="00B231A5" w:rsidRPr="00495D84">
              <w:t>in</w:t>
            </w:r>
            <w:r w:rsidR="00B27C84">
              <w:t xml:space="preserve"> </w:t>
            </w:r>
            <w:r w:rsidR="00B231A5" w:rsidRPr="00495D84">
              <w:t>any</w:t>
            </w:r>
            <w:r w:rsidR="00B27C84">
              <w:t xml:space="preserve"> </w:t>
            </w:r>
            <w:r w:rsidR="00B231A5" w:rsidRPr="00495D84">
              <w:t>frequency</w:t>
            </w:r>
            <w:r w:rsidR="00B27C84">
              <w:t xml:space="preserve"> </w:t>
            </w:r>
            <w:r w:rsidR="00B231A5" w:rsidRPr="00495D84">
              <w:t>location</w:t>
            </w:r>
            <w:r w:rsidR="00B27C84">
              <w:t xml:space="preserve"> </w:t>
            </w:r>
            <w:r w:rsidR="00B231A5" w:rsidRPr="00495D84">
              <w:t>within</w:t>
            </w:r>
            <w:r w:rsidR="00B27C84">
              <w:t xml:space="preserve"> </w:t>
            </w:r>
            <w:r w:rsidR="00B231A5" w:rsidRPr="00495D84">
              <w:t>the</w:t>
            </w:r>
            <w:r w:rsidR="00B27C84">
              <w:t xml:space="preserve"> </w:t>
            </w:r>
            <w:r w:rsidR="00B231A5" w:rsidRPr="00495D84">
              <w:t>cell</w:t>
            </w:r>
            <w:r w:rsidR="00B27C84">
              <w:t xml:space="preserve"> </w:t>
            </w:r>
            <w:r w:rsidR="00B231A5" w:rsidRPr="00495D84">
              <w:t>bandwidth</w:t>
            </w:r>
            <w:r w:rsidR="00B27C84">
              <w:t xml:space="preserve"> </w:t>
            </w:r>
            <w:r w:rsidR="00B231A5" w:rsidRPr="00495D84">
              <w:t>according</w:t>
            </w:r>
            <w:r w:rsidR="00B27C84">
              <w:t xml:space="preserve"> </w:t>
            </w:r>
            <w:r w:rsidR="00B231A5" w:rsidRPr="00495D84">
              <w:t>to</w:t>
            </w:r>
            <w:r w:rsidR="00B27C84">
              <w:t xml:space="preserve"> </w:t>
            </w:r>
            <w:r w:rsidR="00B231A5" w:rsidRPr="00495D84">
              <w:t>the</w:t>
            </w:r>
            <w:r w:rsidR="00B27C84">
              <w:t xml:space="preserve"> </w:t>
            </w:r>
            <w:r w:rsidR="00B231A5" w:rsidRPr="00495D84">
              <w:t>allowed</w:t>
            </w:r>
            <w:r w:rsidR="00B27C84">
              <w:t xml:space="preserve"> </w:t>
            </w:r>
            <w:r w:rsidR="00B231A5" w:rsidRPr="00495D84">
              <w:t>synchronization</w:t>
            </w:r>
            <w:r w:rsidR="00B27C84">
              <w:t xml:space="preserve"> </w:t>
            </w:r>
            <w:r w:rsidR="00B231A5" w:rsidRPr="00495D84">
              <w:t>raster</w:t>
            </w:r>
            <w:r w:rsidR="00B27C84">
              <w:t xml:space="preserve"> </w:t>
            </w:r>
            <w:r w:rsidR="00B231A5" w:rsidRPr="00495D84">
              <w:t>defined</w:t>
            </w:r>
            <w:r w:rsidR="00B27C84">
              <w:t xml:space="preserve"> </w:t>
            </w:r>
            <w:r w:rsidR="00B231A5" w:rsidRPr="00495D84">
              <w:t>in</w:t>
            </w:r>
            <w:r w:rsidR="00B27C84">
              <w:t xml:space="preserve"> </w:t>
            </w:r>
            <w:r w:rsidR="00B231A5" w:rsidRPr="00495D84">
              <w:t>TS</w:t>
            </w:r>
            <w:r w:rsidR="00B27C84">
              <w:t xml:space="preserve"> </w:t>
            </w:r>
            <w:r w:rsidR="00B231A5" w:rsidRPr="00495D84">
              <w:t>38.104</w:t>
            </w:r>
            <w:r w:rsidR="00B27C84">
              <w:t xml:space="preserve"> </w:t>
            </w:r>
            <w:r w:rsidR="00B231A5" w:rsidRPr="00495D84">
              <w:t>[13].</w:t>
            </w:r>
            <w:r w:rsidR="00B27C84">
              <w:t xml:space="preserve"> </w:t>
            </w:r>
          </w:p>
          <w:p w14:paraId="01E5DEC0" w14:textId="0BAAC72C" w:rsidR="00B231A5" w:rsidRPr="00495D84" w:rsidRDefault="00E94096" w:rsidP="00905CAF">
            <w:pPr>
              <w:pStyle w:val="TAN"/>
            </w:pPr>
            <w:r>
              <w:t xml:space="preserve">NOTE </w:t>
            </w:r>
            <w:r w:rsidRPr="00495D84">
              <w:t>2</w:t>
            </w:r>
            <w:r>
              <w:t>:</w:t>
            </w:r>
            <w:r w:rsidR="00B231A5" w:rsidRPr="00495D84">
              <w:tab/>
              <w:t>These</w:t>
            </w:r>
            <w:r w:rsidR="00B27C84">
              <w:t xml:space="preserve"> </w:t>
            </w:r>
            <w:r w:rsidR="00B231A5" w:rsidRPr="00495D84">
              <w:t>values</w:t>
            </w:r>
            <w:r w:rsidR="00B27C84">
              <w:t xml:space="preserve"> </w:t>
            </w:r>
            <w:r w:rsidR="00B231A5" w:rsidRPr="00495D84">
              <w:t>have</w:t>
            </w:r>
            <w:r w:rsidR="00B27C84">
              <w:t xml:space="preserve"> </w:t>
            </w:r>
            <w:r w:rsidR="00B231A5" w:rsidRPr="00495D84">
              <w:t>been</w:t>
            </w:r>
            <w:r w:rsidR="00B27C84">
              <w:t xml:space="preserve"> </w:t>
            </w:r>
            <w:r w:rsidR="00B231A5" w:rsidRPr="00495D84">
              <w:t>derived</w:t>
            </w:r>
            <w:r w:rsidR="00B27C84">
              <w:t xml:space="preserve"> </w:t>
            </w:r>
            <w:r w:rsidR="00B231A5" w:rsidRPr="00495D84">
              <w:t>from</w:t>
            </w:r>
            <w:r w:rsidR="00B27C84">
              <w:t xml:space="preserve"> </w:t>
            </w:r>
            <w:r w:rsidR="00B231A5" w:rsidRPr="00495D84">
              <w:t>other</w:t>
            </w:r>
            <w:r w:rsidR="00B27C84">
              <w:t xml:space="preserve"> </w:t>
            </w:r>
            <w:r w:rsidR="00B231A5" w:rsidRPr="00495D84">
              <w:t>parameters</w:t>
            </w:r>
            <w:r w:rsidR="00B27C84">
              <w:t xml:space="preserve"> </w:t>
            </w:r>
            <w:r w:rsidR="00B231A5" w:rsidRPr="00495D84">
              <w:t>for</w:t>
            </w:r>
            <w:r w:rsidR="00B27C84">
              <w:t xml:space="preserve"> </w:t>
            </w:r>
            <w:r w:rsidR="00B231A5" w:rsidRPr="00495D84">
              <w:t>information</w:t>
            </w:r>
            <w:r w:rsidR="00B27C84">
              <w:t xml:space="preserve"> </w:t>
            </w:r>
            <w:r w:rsidR="00B231A5" w:rsidRPr="00495D84">
              <w:t>purposes</w:t>
            </w:r>
            <w:r w:rsidR="00B27C84">
              <w:t xml:space="preserve"> </w:t>
            </w:r>
            <w:r w:rsidR="00B231A5" w:rsidRPr="00495D84">
              <w:t>(as</w:t>
            </w:r>
            <w:r w:rsidR="00B27C84">
              <w:t xml:space="preserve"> </w:t>
            </w:r>
            <w:r w:rsidR="00B231A5" w:rsidRPr="00495D84">
              <w:t>per</w:t>
            </w:r>
            <w:r w:rsidR="00B27C84">
              <w:t xml:space="preserve"> </w:t>
            </w:r>
            <w:r w:rsidR="00B231A5" w:rsidRPr="00495D84">
              <w:t>TS</w:t>
            </w:r>
            <w:r w:rsidR="00B27C84">
              <w:t xml:space="preserve"> </w:t>
            </w:r>
            <w:r w:rsidR="00B231A5" w:rsidRPr="00495D84">
              <w:t>38.213</w:t>
            </w:r>
            <w:r w:rsidR="00B27C84">
              <w:t xml:space="preserve"> </w:t>
            </w:r>
            <w:r w:rsidR="00B231A5" w:rsidRPr="00495D84">
              <w:t>[3]).</w:t>
            </w:r>
            <w:r w:rsidR="00B27C84">
              <w:t xml:space="preserve"> </w:t>
            </w:r>
            <w:r w:rsidR="00B231A5" w:rsidRPr="00495D84">
              <w:t>They</w:t>
            </w:r>
            <w:r w:rsidR="00B27C84">
              <w:t xml:space="preserve"> </w:t>
            </w:r>
            <w:r w:rsidR="00B231A5" w:rsidRPr="00495D84">
              <w:t>are</w:t>
            </w:r>
            <w:r w:rsidR="00B27C84">
              <w:t xml:space="preserve"> </w:t>
            </w:r>
            <w:r w:rsidR="00B231A5" w:rsidRPr="00495D84">
              <w:t>not</w:t>
            </w:r>
            <w:r w:rsidR="00B27C84">
              <w:t xml:space="preserve"> </w:t>
            </w:r>
            <w:r w:rsidR="00B231A5" w:rsidRPr="00495D84">
              <w:t>settable</w:t>
            </w:r>
            <w:r w:rsidR="00B27C84">
              <w:t xml:space="preserve"> </w:t>
            </w:r>
            <w:r w:rsidR="00B231A5" w:rsidRPr="00495D84">
              <w:t>parameters</w:t>
            </w:r>
            <w:r w:rsidR="00B27C84">
              <w:t xml:space="preserve"> </w:t>
            </w:r>
            <w:r w:rsidR="00B231A5" w:rsidRPr="00495D84">
              <w:t>themselves.</w:t>
            </w:r>
          </w:p>
        </w:tc>
      </w:tr>
    </w:tbl>
    <w:p w14:paraId="72F702D7" w14:textId="77777777" w:rsidR="00B231A5" w:rsidRDefault="00B231A5" w:rsidP="00B231A5">
      <w:pPr>
        <w:rPr>
          <w:highlight w:val="yellow"/>
          <w:lang w:eastAsia="zh-CN"/>
        </w:rPr>
      </w:pPr>
    </w:p>
    <w:p w14:paraId="3B4F6EFF" w14:textId="77777777" w:rsidR="00F207CB" w:rsidRPr="006F4D85" w:rsidRDefault="00F207CB" w:rsidP="00F207CB">
      <w:pPr>
        <w:pStyle w:val="Heading4"/>
      </w:pPr>
      <w:r w:rsidRPr="006F4D85">
        <w:t>A.3.10.2.</w:t>
      </w:r>
      <w:r>
        <w:t>26</w:t>
      </w:r>
      <w:r w:rsidRPr="006F4D85">
        <w:tab/>
        <w:t xml:space="preserve">SSB pattern </w:t>
      </w:r>
      <w:r>
        <w:t>26</w:t>
      </w:r>
      <w:r w:rsidRPr="006F4D85">
        <w:t xml:space="preserve"> in FR2: SSB allocation for SSB SCS=120 kHz in 100 MHz</w:t>
      </w:r>
    </w:p>
    <w:p w14:paraId="71620DF7" w14:textId="77777777" w:rsidR="00F207CB" w:rsidRPr="006F4D85" w:rsidRDefault="00F207CB" w:rsidP="00F207CB">
      <w:pPr>
        <w:pStyle w:val="TH"/>
        <w:rPr>
          <w:noProof/>
        </w:rPr>
      </w:pPr>
      <w:r w:rsidRPr="006F4D85">
        <w:t>Table A.3.10.2.</w:t>
      </w:r>
      <w:r>
        <w:t>26</w:t>
      </w:r>
      <w:r w:rsidRPr="006F4D85">
        <w:t>-1: SSB.</w:t>
      </w:r>
      <w:r>
        <w:t>26</w:t>
      </w:r>
      <w:r w:rsidRPr="006F4D85">
        <w:t xml:space="preserve"> FR2: SSB </w:t>
      </w:r>
      <w:r w:rsidRPr="006F4D85">
        <w:rPr>
          <w:noProof/>
        </w:rPr>
        <w:t xml:space="preserve">Pattern </w:t>
      </w:r>
      <w:r>
        <w:rPr>
          <w:noProof/>
        </w:rPr>
        <w:t>26</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F207CB" w:rsidRPr="006F4D85" w14:paraId="7A89BFF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9BEBB0F" w14:textId="77777777" w:rsidR="00F207CB" w:rsidRPr="006F4D85" w:rsidRDefault="00F207CB" w:rsidP="007658A4">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051B11E2" w14:textId="77777777" w:rsidR="00F207CB" w:rsidRPr="006F4D85" w:rsidRDefault="00F207CB" w:rsidP="007658A4">
            <w:pPr>
              <w:pStyle w:val="TAH"/>
            </w:pPr>
            <w:r w:rsidRPr="006F4D85">
              <w:t>Values</w:t>
            </w:r>
          </w:p>
        </w:tc>
      </w:tr>
      <w:tr w:rsidR="00F207CB" w:rsidRPr="006F4D85" w14:paraId="1A6A683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1197A2FC" w14:textId="77777777" w:rsidR="00F207CB" w:rsidRPr="006F4D85" w:rsidRDefault="00F207CB" w:rsidP="007658A4">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01544F14" w14:textId="77777777" w:rsidR="00F207CB" w:rsidRPr="006F4D85" w:rsidRDefault="00F207CB" w:rsidP="007658A4">
            <w:pPr>
              <w:pStyle w:val="TAL"/>
            </w:pPr>
            <w:r w:rsidRPr="006F4D85">
              <w:t>100 MHz</w:t>
            </w:r>
          </w:p>
        </w:tc>
      </w:tr>
      <w:tr w:rsidR="00F207CB" w:rsidRPr="006F4D85" w14:paraId="2BE73B31"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F2CD76D" w14:textId="77777777" w:rsidR="00F207CB" w:rsidRPr="006F4D85" w:rsidRDefault="00F207CB" w:rsidP="007658A4">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65166F2" w14:textId="77777777" w:rsidR="00F207CB" w:rsidRPr="006F4D85" w:rsidRDefault="00F207CB" w:rsidP="007658A4">
            <w:pPr>
              <w:pStyle w:val="TAL"/>
            </w:pPr>
            <w:r w:rsidRPr="006F4D85">
              <w:t>120 kHz</w:t>
            </w:r>
          </w:p>
        </w:tc>
      </w:tr>
      <w:tr w:rsidR="00F207CB" w:rsidRPr="006F4D85" w14:paraId="7DA1D207"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60D68238" w14:textId="77777777" w:rsidR="00F207CB" w:rsidRPr="006F4D85" w:rsidRDefault="00F207CB" w:rsidP="007658A4">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204E79C2" w14:textId="77777777" w:rsidR="00F207CB" w:rsidRPr="006F4D85" w:rsidRDefault="00F207CB" w:rsidP="007658A4">
            <w:pPr>
              <w:pStyle w:val="TAL"/>
            </w:pPr>
            <w:r>
              <w:t>8</w:t>
            </w:r>
            <w:r w:rsidRPr="006F4D85">
              <w:t>0 ms</w:t>
            </w:r>
          </w:p>
        </w:tc>
      </w:tr>
      <w:tr w:rsidR="00F207CB" w:rsidRPr="006F4D85" w14:paraId="2356C090"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44034C7B" w14:textId="77777777" w:rsidR="00F207CB" w:rsidRPr="006F4D85" w:rsidRDefault="00F207CB" w:rsidP="007658A4">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D99E0ED" w14:textId="77777777" w:rsidR="00F207CB" w:rsidRPr="006F4D85" w:rsidRDefault="00F207CB" w:rsidP="007658A4">
            <w:pPr>
              <w:pStyle w:val="TAL"/>
            </w:pPr>
            <w:r w:rsidRPr="006F4D85">
              <w:t>1</w:t>
            </w:r>
          </w:p>
        </w:tc>
      </w:tr>
      <w:tr w:rsidR="00F207CB" w:rsidRPr="006F4D85" w14:paraId="0B816863"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52260D55" w14:textId="77777777" w:rsidR="00F207CB" w:rsidRPr="006F4D85" w:rsidRDefault="00F207CB" w:rsidP="007658A4">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DA587D" w14:textId="77777777" w:rsidR="00F207CB" w:rsidRPr="006F4D85" w:rsidRDefault="00F207CB" w:rsidP="007658A4">
            <w:pPr>
              <w:pStyle w:val="TAL"/>
            </w:pPr>
            <w:r w:rsidRPr="006F4D85">
              <w:t>0</w:t>
            </w:r>
          </w:p>
        </w:tc>
      </w:tr>
      <w:tr w:rsidR="00F207CB" w:rsidRPr="006F4D85" w14:paraId="5B24DA2A"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7E8E618C" w14:textId="77777777" w:rsidR="00F207CB" w:rsidRPr="006F4D85" w:rsidRDefault="00F207CB" w:rsidP="007658A4">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74131EB" w14:textId="77777777" w:rsidR="00F207CB" w:rsidRPr="006F4D85" w:rsidRDefault="00F207CB" w:rsidP="007658A4">
            <w:pPr>
              <w:pStyle w:val="TAL"/>
            </w:pPr>
            <w:r w:rsidRPr="006F4D85">
              <w:t>4-7</w:t>
            </w:r>
          </w:p>
        </w:tc>
      </w:tr>
      <w:tr w:rsidR="00F207CB" w:rsidRPr="006F4D85" w14:paraId="67E8D7B4"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FD25646" w14:textId="77777777" w:rsidR="00F207CB" w:rsidRPr="006F4D85" w:rsidRDefault="00F207CB" w:rsidP="007658A4">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3448D2D" w14:textId="77777777" w:rsidR="00F207CB" w:rsidRPr="006F4D85" w:rsidRDefault="00F207CB" w:rsidP="007658A4">
            <w:pPr>
              <w:pStyle w:val="TAL"/>
            </w:pPr>
            <w:r w:rsidRPr="006F4D85">
              <w:t>0</w:t>
            </w:r>
          </w:p>
        </w:tc>
      </w:tr>
      <w:tr w:rsidR="00F207CB" w:rsidRPr="006F4D85" w14:paraId="0AA6132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tcPr>
          <w:p w14:paraId="6AA804DB"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ACF380C"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D83C35F" w14:textId="77777777" w:rsidTr="007658A4">
        <w:trPr>
          <w:jc w:val="center"/>
        </w:trPr>
        <w:tc>
          <w:tcPr>
            <w:tcW w:w="5047" w:type="dxa"/>
            <w:tcBorders>
              <w:top w:val="single" w:sz="4" w:space="0" w:color="auto"/>
              <w:left w:val="single" w:sz="4" w:space="0" w:color="auto"/>
              <w:bottom w:val="single" w:sz="4" w:space="0" w:color="auto"/>
              <w:right w:val="single" w:sz="4" w:space="0" w:color="auto"/>
            </w:tcBorders>
            <w:hideMark/>
          </w:tcPr>
          <w:p w14:paraId="203A97FD" w14:textId="77777777" w:rsidR="00F207CB" w:rsidRPr="006F4D85" w:rsidRDefault="00F207CB" w:rsidP="007658A4">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E59B4E" w14:textId="77777777" w:rsidR="00F207CB" w:rsidRPr="006F4D85" w:rsidRDefault="00F207CB" w:rsidP="007658A4">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F207CB" w:rsidRPr="006F4D85" w14:paraId="6B35EEC5" w14:textId="77777777" w:rsidTr="007658A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2EAEAA9" w14:textId="77777777" w:rsidR="00F207CB" w:rsidRPr="006F4D85" w:rsidRDefault="00F207CB" w:rsidP="007658A4">
            <w:pPr>
              <w:pStyle w:val="TAN"/>
            </w:pPr>
            <w:r w:rsidRPr="006F4D85">
              <w:t>Note 1:</w:t>
            </w:r>
            <w:r w:rsidRPr="006F4D85">
              <w:rPr>
                <w:sz w:val="24"/>
              </w:rPr>
              <w:tab/>
            </w:r>
            <w:r w:rsidRPr="00B70B20">
              <w:t>RBs containing SSB can be configured in any frequency location within the associated bandwidth part except the RBs for allowed synchronization raster defined in TS 38.104 [13].</w:t>
            </w:r>
          </w:p>
          <w:p w14:paraId="09390308"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0F15FA7D" w14:textId="77777777" w:rsidR="00F207CB" w:rsidRDefault="00F207CB" w:rsidP="00F207CB">
      <w:pPr>
        <w:spacing w:after="0"/>
        <w:rPr>
          <w:rFonts w:eastAsia="SimSun"/>
          <w:noProof/>
          <w:highlight w:val="yellow"/>
          <w:lang w:eastAsia="zh-CN"/>
        </w:rPr>
      </w:pPr>
    </w:p>
    <w:p w14:paraId="59374C93" w14:textId="77777777" w:rsidR="00F207CB" w:rsidRPr="006F4D85" w:rsidRDefault="00F207CB" w:rsidP="00F207CB">
      <w:pPr>
        <w:pStyle w:val="Heading4"/>
      </w:pPr>
      <w:r w:rsidRPr="006F4D85">
        <w:lastRenderedPageBreak/>
        <w:t>A.3.10.2.</w:t>
      </w:r>
      <w:r>
        <w:t>27</w:t>
      </w:r>
      <w:r w:rsidRPr="006F4D85">
        <w:tab/>
        <w:t xml:space="preserve">SSB pattern </w:t>
      </w:r>
      <w:r>
        <w:t>27</w:t>
      </w:r>
      <w:r w:rsidRPr="006F4D85">
        <w:t xml:space="preserve"> in FR2: SSB allocation for SSB SCS=240 kHz in 100 MHz</w:t>
      </w:r>
    </w:p>
    <w:p w14:paraId="398181F6" w14:textId="77777777" w:rsidR="00F207CB" w:rsidRPr="006F4D85" w:rsidRDefault="00F207CB" w:rsidP="00F207CB">
      <w:pPr>
        <w:pStyle w:val="TH"/>
        <w:rPr>
          <w:noProof/>
        </w:rPr>
      </w:pPr>
      <w:r w:rsidRPr="006F4D85">
        <w:t>Table A.3.10.2.</w:t>
      </w:r>
      <w:r>
        <w:t>27</w:t>
      </w:r>
      <w:r w:rsidRPr="006F4D85">
        <w:t>-1: SSB.</w:t>
      </w:r>
      <w:r w:rsidRPr="00B70B20">
        <w:t xml:space="preserve"> </w:t>
      </w:r>
      <w:r>
        <w:t>27</w:t>
      </w:r>
      <w:r w:rsidRPr="006F4D85">
        <w:t xml:space="preserve"> FR2: SSB </w:t>
      </w:r>
      <w:r w:rsidRPr="006F4D85">
        <w:rPr>
          <w:noProof/>
        </w:rPr>
        <w:t xml:space="preserve">Pattern </w:t>
      </w:r>
      <w:r>
        <w:t>27</w:t>
      </w:r>
      <w:r w:rsidRPr="006F4D85">
        <w:rPr>
          <w:noProof/>
        </w:rPr>
        <w:t xml:space="preserve">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F207CB" w:rsidRPr="006F4D85" w14:paraId="116EDA9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8639D0C" w14:textId="77777777" w:rsidR="00F207CB" w:rsidRPr="006F4D85" w:rsidRDefault="00F207CB" w:rsidP="007658A4">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608CB7AA" w14:textId="77777777" w:rsidR="00F207CB" w:rsidRPr="006F4D85" w:rsidRDefault="00F207CB" w:rsidP="007658A4">
            <w:pPr>
              <w:pStyle w:val="TAH"/>
            </w:pPr>
            <w:r w:rsidRPr="006F4D85">
              <w:t>Values</w:t>
            </w:r>
          </w:p>
        </w:tc>
      </w:tr>
      <w:tr w:rsidR="00F207CB" w:rsidRPr="006F4D85" w14:paraId="428BED08"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4C4808F" w14:textId="77777777" w:rsidR="00F207CB" w:rsidRPr="006F4D85" w:rsidRDefault="00F207CB" w:rsidP="007658A4">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184E682" w14:textId="77777777" w:rsidR="00F207CB" w:rsidRPr="006F4D85" w:rsidRDefault="00F207CB" w:rsidP="007658A4">
            <w:pPr>
              <w:pStyle w:val="TAL"/>
            </w:pPr>
            <w:r w:rsidRPr="006F4D85">
              <w:t>100 MHz</w:t>
            </w:r>
          </w:p>
        </w:tc>
      </w:tr>
      <w:tr w:rsidR="00F207CB" w:rsidRPr="006F4D85" w14:paraId="15F69DE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D1123A7" w14:textId="77777777" w:rsidR="00F207CB" w:rsidRPr="006F4D85" w:rsidRDefault="00F207CB" w:rsidP="007658A4">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659165AD" w14:textId="77777777" w:rsidR="00F207CB" w:rsidRPr="006F4D85" w:rsidRDefault="00F207CB" w:rsidP="007658A4">
            <w:pPr>
              <w:pStyle w:val="TAL"/>
            </w:pPr>
            <w:r w:rsidRPr="006F4D85">
              <w:t>240 kHz</w:t>
            </w:r>
          </w:p>
        </w:tc>
      </w:tr>
      <w:tr w:rsidR="00F207CB" w:rsidRPr="006F4D85" w14:paraId="4996D973"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1146AA8" w14:textId="77777777" w:rsidR="00F207CB" w:rsidRPr="006F4D85" w:rsidRDefault="00F207CB" w:rsidP="007658A4">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74C6A4C" w14:textId="77777777" w:rsidR="00F207CB" w:rsidRPr="006F4D85" w:rsidRDefault="00F207CB" w:rsidP="007658A4">
            <w:pPr>
              <w:pStyle w:val="TAL"/>
            </w:pPr>
            <w:r>
              <w:t>8</w:t>
            </w:r>
            <w:r w:rsidRPr="006F4D85">
              <w:t>0 ms</w:t>
            </w:r>
          </w:p>
        </w:tc>
      </w:tr>
      <w:tr w:rsidR="00F207CB" w:rsidRPr="006F4D85" w14:paraId="10775AFE"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3B20E3B9" w14:textId="77777777" w:rsidR="00F207CB" w:rsidRPr="006F4D85" w:rsidRDefault="00F207CB" w:rsidP="007658A4">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7CD0CF7" w14:textId="77777777" w:rsidR="00F207CB" w:rsidRPr="006F4D85" w:rsidRDefault="00F207CB" w:rsidP="007658A4">
            <w:pPr>
              <w:pStyle w:val="TAL"/>
            </w:pPr>
            <w:r w:rsidRPr="006F4D85">
              <w:t>1</w:t>
            </w:r>
          </w:p>
        </w:tc>
      </w:tr>
      <w:tr w:rsidR="00F207CB" w:rsidRPr="006F4D85" w14:paraId="460B8FC7"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DEA6E1B" w14:textId="77777777" w:rsidR="00F207CB" w:rsidRPr="006F4D85" w:rsidRDefault="00F207CB" w:rsidP="007658A4">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358EE59D" w14:textId="77777777" w:rsidR="00F207CB" w:rsidRPr="006F4D85" w:rsidRDefault="00F207CB" w:rsidP="007658A4">
            <w:pPr>
              <w:pStyle w:val="TAL"/>
            </w:pPr>
            <w:r w:rsidRPr="006F4D85">
              <w:t>0</w:t>
            </w:r>
          </w:p>
        </w:tc>
      </w:tr>
      <w:tr w:rsidR="00F207CB" w:rsidRPr="006F4D85" w14:paraId="1DA54F4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449793AB" w14:textId="77777777" w:rsidR="00F207CB" w:rsidRPr="006F4D85" w:rsidRDefault="00F207CB" w:rsidP="007658A4">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0608E0D0" w14:textId="77777777" w:rsidR="00F207CB" w:rsidRPr="006F4D85" w:rsidRDefault="00F207CB" w:rsidP="007658A4">
            <w:pPr>
              <w:pStyle w:val="TAL"/>
            </w:pPr>
            <w:r w:rsidRPr="006F4D85">
              <w:t>8-11</w:t>
            </w:r>
          </w:p>
        </w:tc>
      </w:tr>
      <w:tr w:rsidR="00F207CB" w:rsidRPr="006F4D85" w14:paraId="3C9542CC"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69DFF83D" w14:textId="77777777" w:rsidR="00F207CB" w:rsidRPr="006F4D85" w:rsidRDefault="00F207CB" w:rsidP="007658A4">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0433000" w14:textId="77777777" w:rsidR="00F207CB" w:rsidRPr="006F4D85" w:rsidRDefault="00F207CB" w:rsidP="007658A4">
            <w:pPr>
              <w:pStyle w:val="TAL"/>
            </w:pPr>
            <w:r w:rsidRPr="006F4D85">
              <w:t>0</w:t>
            </w:r>
          </w:p>
        </w:tc>
      </w:tr>
      <w:tr w:rsidR="00F207CB" w:rsidRPr="006F4D85" w14:paraId="60F731BD"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tcPr>
          <w:p w14:paraId="45305AEF" w14:textId="77777777" w:rsidR="00F207CB" w:rsidRPr="006F4D85" w:rsidRDefault="00F207CB" w:rsidP="007658A4">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6B1D5FF5" w14:textId="77777777" w:rsidR="00F207CB" w:rsidRPr="006F4D85" w:rsidRDefault="00F207CB" w:rsidP="007658A4">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F207CB" w:rsidRPr="006F4D85" w14:paraId="3E073381" w14:textId="77777777" w:rsidTr="007658A4">
        <w:trPr>
          <w:jc w:val="center"/>
        </w:trPr>
        <w:tc>
          <w:tcPr>
            <w:tcW w:w="5065" w:type="dxa"/>
            <w:tcBorders>
              <w:top w:val="single" w:sz="4" w:space="0" w:color="auto"/>
              <w:left w:val="single" w:sz="4" w:space="0" w:color="auto"/>
              <w:bottom w:val="single" w:sz="4" w:space="0" w:color="auto"/>
              <w:right w:val="single" w:sz="4" w:space="0" w:color="auto"/>
            </w:tcBorders>
            <w:hideMark/>
          </w:tcPr>
          <w:p w14:paraId="063C03B1" w14:textId="77777777" w:rsidR="00F207CB" w:rsidRPr="006F4D85" w:rsidRDefault="00F207CB" w:rsidP="007658A4">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47666395" w14:textId="77777777" w:rsidR="00F207CB" w:rsidRPr="006F4D85" w:rsidRDefault="00F207CB" w:rsidP="007658A4">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F207CB" w:rsidRPr="006F4D85" w14:paraId="396F7BC8" w14:textId="77777777" w:rsidTr="007658A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54FB6AD" w14:textId="77777777" w:rsidR="00F207CB" w:rsidRPr="006F4D85" w:rsidRDefault="00F207CB" w:rsidP="007658A4">
            <w:pPr>
              <w:pStyle w:val="TAN"/>
            </w:pPr>
            <w:r w:rsidRPr="006F4D85">
              <w:t>Note 1:</w:t>
            </w:r>
            <w:r w:rsidRPr="006F4D85">
              <w:rPr>
                <w:sz w:val="24"/>
              </w:rPr>
              <w:tab/>
            </w:r>
            <w:r w:rsidRPr="006F4D85">
              <w:t xml:space="preserve">RBs containing SSB can be configured in any frequency location within the </w:t>
            </w:r>
            <w:r w:rsidRPr="00B70B20">
              <w:t>associated bandwidth part except the RBs for allowed synchronization raster defined in TS 38.104 [13]</w:t>
            </w:r>
            <w:r w:rsidRPr="006F4D85">
              <w:t xml:space="preserve">. </w:t>
            </w:r>
          </w:p>
          <w:p w14:paraId="4E1FEA61" w14:textId="77777777" w:rsidR="00F207CB" w:rsidRPr="006F4D85" w:rsidRDefault="00F207CB" w:rsidP="007658A4">
            <w:pPr>
              <w:pStyle w:val="TAN"/>
            </w:pPr>
            <w:r w:rsidRPr="006F4D85">
              <w:t>Note 2:</w:t>
            </w:r>
            <w:r w:rsidRPr="006F4D85">
              <w:tab/>
              <w:t>These values have been derived from other parameters for information purposes (as per TS 38.213 [3]). They are not settable parameters themselves.</w:t>
            </w:r>
          </w:p>
        </w:tc>
      </w:tr>
    </w:tbl>
    <w:p w14:paraId="78BC7D62" w14:textId="77777777" w:rsidR="00F207CB" w:rsidRDefault="00F207CB" w:rsidP="00B231A5">
      <w:pPr>
        <w:rPr>
          <w:highlight w:val="yellow"/>
          <w:lang w:eastAsia="zh-CN"/>
        </w:rPr>
      </w:pPr>
    </w:p>
    <w:p w14:paraId="528232E9" w14:textId="77777777" w:rsidR="003943C3" w:rsidRPr="00495D84" w:rsidRDefault="003943C3" w:rsidP="003943C3">
      <w:pPr>
        <w:pStyle w:val="Heading2"/>
      </w:pPr>
      <w:r w:rsidRPr="00495D84">
        <w:t>A.3.10A</w:t>
      </w:r>
      <w:r w:rsidRPr="00495D84">
        <w:tab/>
        <w:t>SSB Configurations under CCA</w:t>
      </w:r>
    </w:p>
    <w:p w14:paraId="67E80928" w14:textId="77777777" w:rsidR="003943C3" w:rsidRPr="00495D84" w:rsidRDefault="003943C3" w:rsidP="003943C3">
      <w:pPr>
        <w:pStyle w:val="Heading3"/>
      </w:pPr>
      <w:r w:rsidRPr="00495D84">
        <w:t>A.3.10A.1</w:t>
      </w:r>
      <w:r w:rsidRPr="00495D84">
        <w:tab/>
        <w:t>SSB Configurations under CCA for FR1</w:t>
      </w:r>
    </w:p>
    <w:p w14:paraId="5A6F994F" w14:textId="6CDBA68F" w:rsidR="003943C3" w:rsidRPr="00495D84" w:rsidRDefault="003943C3" w:rsidP="003943C3">
      <w:pPr>
        <w:pStyle w:val="Heading4"/>
      </w:pPr>
      <w:r w:rsidRPr="00495D84">
        <w:t>A.3.10A.1.1</w:t>
      </w:r>
      <w:r w:rsidRPr="00495D84">
        <w:tab/>
        <w:t>SSB pattern 1 under CCA for semi-static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06594C36" w14:textId="77777777" w:rsidR="003943C3" w:rsidRPr="00495D84" w:rsidRDefault="003943C3" w:rsidP="003943C3">
      <w:pPr>
        <w:pStyle w:val="TH"/>
      </w:pPr>
      <w:r w:rsidRPr="00495D84">
        <w:t>Table A.3.10A.1.1-1: SSB.1 CCA: SSB 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535"/>
      </w:tblGrid>
      <w:tr w:rsidR="003943C3" w:rsidRPr="00495D84" w14:paraId="2285495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6041F3F3" w:rsidR="003943C3" w:rsidRPr="00495D84" w:rsidRDefault="003943C3" w:rsidP="00253B01">
            <w:pPr>
              <w:pStyle w:val="TAH"/>
            </w:pPr>
            <w:r w:rsidRPr="00495D84">
              <w:t>SSB</w:t>
            </w:r>
            <w:r w:rsidR="00B27C84">
              <w:t xml:space="preserve"> </w:t>
            </w:r>
            <w:r w:rsidRPr="00495D84">
              <w:t>Parameters</w:t>
            </w:r>
          </w:p>
        </w:tc>
        <w:tc>
          <w:tcPr>
            <w:tcW w:w="3535" w:type="dxa"/>
            <w:tcBorders>
              <w:top w:val="single" w:sz="4" w:space="0" w:color="auto"/>
              <w:left w:val="single" w:sz="4" w:space="0" w:color="auto"/>
              <w:bottom w:val="single" w:sz="4" w:space="0" w:color="auto"/>
              <w:right w:val="single" w:sz="4" w:space="0" w:color="auto"/>
            </w:tcBorders>
            <w:hideMark/>
          </w:tcPr>
          <w:p w14:paraId="24B3D87F" w14:textId="77777777" w:rsidR="003943C3" w:rsidRPr="00495D84" w:rsidRDefault="003943C3" w:rsidP="00253B01">
            <w:pPr>
              <w:pStyle w:val="TAH"/>
            </w:pPr>
            <w:r w:rsidRPr="00495D84">
              <w:t>Values</w:t>
            </w:r>
          </w:p>
        </w:tc>
      </w:tr>
      <w:tr w:rsidR="003943C3" w:rsidRPr="00495D84" w14:paraId="35F3C08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625C9499" w:rsidR="003943C3" w:rsidRPr="00495D84" w:rsidRDefault="003943C3" w:rsidP="003943C3">
            <w:pPr>
              <w:pStyle w:val="TAL"/>
            </w:pPr>
            <w:r w:rsidRPr="00495D84">
              <w:t>Channel</w:t>
            </w:r>
            <w:r w:rsidR="00B27C84">
              <w:t xml:space="preserve"> </w:t>
            </w:r>
            <w:r w:rsidRPr="00495D84">
              <w:t>bandwidth</w:t>
            </w:r>
          </w:p>
        </w:tc>
        <w:tc>
          <w:tcPr>
            <w:tcW w:w="3535" w:type="dxa"/>
            <w:tcBorders>
              <w:top w:val="single" w:sz="4" w:space="0" w:color="auto"/>
              <w:left w:val="single" w:sz="4" w:space="0" w:color="auto"/>
              <w:bottom w:val="single" w:sz="4" w:space="0" w:color="auto"/>
              <w:right w:val="single" w:sz="4" w:space="0" w:color="auto"/>
            </w:tcBorders>
            <w:hideMark/>
          </w:tcPr>
          <w:p w14:paraId="466BF070" w14:textId="46A03FA6" w:rsidR="003943C3" w:rsidRPr="00495D84" w:rsidRDefault="003943C3" w:rsidP="003943C3">
            <w:pPr>
              <w:pStyle w:val="TAL"/>
            </w:pPr>
            <w:r w:rsidRPr="00495D84">
              <w:t>40</w:t>
            </w:r>
            <w:r w:rsidR="00B27C84">
              <w:t xml:space="preserve"> </w:t>
            </w:r>
            <w:r w:rsidRPr="00495D84">
              <w:t>MHz</w:t>
            </w:r>
          </w:p>
        </w:tc>
      </w:tr>
      <w:tr w:rsidR="003943C3" w:rsidRPr="00495D84" w14:paraId="22239F9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5369F51D" w:rsidR="003943C3" w:rsidRPr="00495D84" w:rsidRDefault="003943C3" w:rsidP="003943C3">
            <w:pPr>
              <w:pStyle w:val="TAL"/>
            </w:pPr>
            <w:r w:rsidRPr="00495D84">
              <w:t>SSB</w:t>
            </w:r>
            <w:r w:rsidR="00B27C84">
              <w:t xml:space="preserve"> </w:t>
            </w:r>
            <w:r w:rsidRPr="00495D84">
              <w:t>SCS</w:t>
            </w:r>
          </w:p>
        </w:tc>
        <w:tc>
          <w:tcPr>
            <w:tcW w:w="3535" w:type="dxa"/>
            <w:tcBorders>
              <w:top w:val="single" w:sz="4" w:space="0" w:color="auto"/>
              <w:left w:val="single" w:sz="4" w:space="0" w:color="auto"/>
              <w:bottom w:val="single" w:sz="4" w:space="0" w:color="auto"/>
              <w:right w:val="single" w:sz="4" w:space="0" w:color="auto"/>
            </w:tcBorders>
            <w:hideMark/>
          </w:tcPr>
          <w:p w14:paraId="08683E1D" w14:textId="036DDDCE" w:rsidR="003943C3" w:rsidRPr="00495D84" w:rsidRDefault="003943C3" w:rsidP="003943C3">
            <w:pPr>
              <w:pStyle w:val="TAL"/>
            </w:pPr>
            <w:r w:rsidRPr="00495D84">
              <w:t>30</w:t>
            </w:r>
            <w:r w:rsidR="00B27C84">
              <w:t xml:space="preserve"> </w:t>
            </w:r>
            <w:r w:rsidRPr="00495D84">
              <w:t>kHz</w:t>
            </w:r>
          </w:p>
        </w:tc>
      </w:tr>
      <w:tr w:rsidR="003943C3" w:rsidRPr="00495D84" w14:paraId="1C5F22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3BCF215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535" w:type="dxa"/>
            <w:tcBorders>
              <w:top w:val="single" w:sz="4" w:space="0" w:color="auto"/>
              <w:left w:val="single" w:sz="4" w:space="0" w:color="auto"/>
              <w:bottom w:val="single" w:sz="4" w:space="0" w:color="auto"/>
              <w:right w:val="single" w:sz="4" w:space="0" w:color="auto"/>
            </w:tcBorders>
            <w:hideMark/>
          </w:tcPr>
          <w:p w14:paraId="5D944670" w14:textId="6A556098" w:rsidR="003943C3" w:rsidRPr="00495D84" w:rsidRDefault="003943C3" w:rsidP="003943C3">
            <w:pPr>
              <w:pStyle w:val="TAL"/>
            </w:pPr>
            <w:r w:rsidRPr="00495D84">
              <w:t>20</w:t>
            </w:r>
            <w:r w:rsidR="00B27C84">
              <w:t xml:space="preserve"> </w:t>
            </w:r>
            <w:r w:rsidRPr="00495D84">
              <w:t>ms</w:t>
            </w:r>
          </w:p>
        </w:tc>
      </w:tr>
      <w:tr w:rsidR="003943C3" w:rsidRPr="00495D84" w14:paraId="2D29967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6A96186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535" w:type="dxa"/>
            <w:tcBorders>
              <w:top w:val="single" w:sz="4" w:space="0" w:color="auto"/>
              <w:left w:val="single" w:sz="4" w:space="0" w:color="auto"/>
              <w:bottom w:val="single" w:sz="4" w:space="0" w:color="auto"/>
              <w:right w:val="single" w:sz="4" w:space="0" w:color="auto"/>
            </w:tcBorders>
            <w:hideMark/>
          </w:tcPr>
          <w:p w14:paraId="48DBA3D9" w14:textId="77777777" w:rsidR="003943C3" w:rsidRPr="00495D84" w:rsidRDefault="003943C3" w:rsidP="003943C3">
            <w:pPr>
              <w:pStyle w:val="TAL"/>
            </w:pPr>
            <w:r w:rsidRPr="00495D84">
              <w:t>1</w:t>
            </w:r>
          </w:p>
        </w:tc>
      </w:tr>
      <w:tr w:rsidR="003943C3" w:rsidRPr="00495D84" w14:paraId="45F6FA31"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425E619F"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435599B8" w14:textId="77777777" w:rsidR="003943C3" w:rsidRPr="00495D84" w:rsidRDefault="003943C3" w:rsidP="003943C3">
            <w:pPr>
              <w:pStyle w:val="TAL"/>
            </w:pPr>
            <w:r w:rsidRPr="00495D84">
              <w:t>1</w:t>
            </w:r>
          </w:p>
        </w:tc>
      </w:tr>
      <w:tr w:rsidR="003943C3" w:rsidRPr="00495D84" w14:paraId="7ABEA7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43E2A635"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3535" w:type="dxa"/>
            <w:tcBorders>
              <w:top w:val="single" w:sz="4" w:space="0" w:color="auto"/>
              <w:left w:val="single" w:sz="4" w:space="0" w:color="auto"/>
              <w:bottom w:val="single" w:sz="4" w:space="0" w:color="auto"/>
              <w:right w:val="single" w:sz="4" w:space="0" w:color="auto"/>
            </w:tcBorders>
            <w:hideMark/>
          </w:tcPr>
          <w:p w14:paraId="3A12B536" w14:textId="77777777" w:rsidR="003943C3" w:rsidRPr="00495D84" w:rsidRDefault="003943C3" w:rsidP="003943C3">
            <w:pPr>
              <w:pStyle w:val="TAL"/>
            </w:pPr>
            <w:r w:rsidRPr="00495D84">
              <w:t>0</w:t>
            </w:r>
          </w:p>
        </w:tc>
      </w:tr>
      <w:tr w:rsidR="003943C3" w:rsidRPr="00495D84" w14:paraId="722332D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1AEA12FE"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3535" w:type="dxa"/>
            <w:tcBorders>
              <w:top w:val="single" w:sz="4" w:space="0" w:color="auto"/>
              <w:left w:val="single" w:sz="4" w:space="0" w:color="auto"/>
              <w:bottom w:val="single" w:sz="4" w:space="0" w:color="auto"/>
              <w:right w:val="single" w:sz="4" w:space="0" w:color="auto"/>
            </w:tcBorders>
            <w:hideMark/>
          </w:tcPr>
          <w:p w14:paraId="5444E572" w14:textId="77777777" w:rsidR="003943C3" w:rsidRPr="00495D84" w:rsidRDefault="003943C3" w:rsidP="003943C3">
            <w:pPr>
              <w:pStyle w:val="TAL"/>
            </w:pPr>
            <w:r w:rsidRPr="00495D84">
              <w:t>0</w:t>
            </w:r>
          </w:p>
        </w:tc>
      </w:tr>
      <w:tr w:rsidR="003943C3" w:rsidRPr="00495D84" w14:paraId="559616E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04C3044E"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0BEE71F2" w14:textId="77777777" w:rsidR="003943C3" w:rsidRPr="00495D84" w:rsidRDefault="003943C3" w:rsidP="003943C3">
            <w:pPr>
              <w:pStyle w:val="TAL"/>
            </w:pPr>
            <w:r w:rsidRPr="00495D84">
              <w:t>2-5</w:t>
            </w:r>
          </w:p>
        </w:tc>
      </w:tr>
      <w:tr w:rsidR="003943C3" w:rsidRPr="00495D84" w14:paraId="3296D3A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0E5F247A"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3535" w:type="dxa"/>
            <w:tcBorders>
              <w:top w:val="single" w:sz="4" w:space="0" w:color="auto"/>
              <w:left w:val="single" w:sz="4" w:space="0" w:color="auto"/>
              <w:bottom w:val="single" w:sz="4" w:space="0" w:color="auto"/>
              <w:right w:val="single" w:sz="4" w:space="0" w:color="auto"/>
            </w:tcBorders>
            <w:hideMark/>
          </w:tcPr>
          <w:p w14:paraId="6A67FE62" w14:textId="77777777" w:rsidR="003943C3" w:rsidRPr="00495D84" w:rsidRDefault="003943C3" w:rsidP="003943C3">
            <w:pPr>
              <w:pStyle w:val="TAL"/>
            </w:pPr>
            <w:r w:rsidRPr="00495D84">
              <w:t>0</w:t>
            </w:r>
          </w:p>
        </w:tc>
      </w:tr>
      <w:tr w:rsidR="003943C3" w:rsidRPr="00495D84" w14:paraId="24041C2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58E64C77"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535" w:type="dxa"/>
            <w:tcBorders>
              <w:top w:val="single" w:sz="4" w:space="0" w:color="auto"/>
              <w:left w:val="single" w:sz="4" w:space="0" w:color="auto"/>
              <w:bottom w:val="single" w:sz="4" w:space="0" w:color="auto"/>
              <w:right w:val="single" w:sz="4" w:space="0" w:color="auto"/>
            </w:tcBorders>
            <w:hideMark/>
          </w:tcPr>
          <w:p w14:paraId="7F1A0378" w14:textId="02863234"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35822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536BB61"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535" w:type="dxa"/>
            <w:tcBorders>
              <w:top w:val="single" w:sz="4" w:space="0" w:color="auto"/>
              <w:left w:val="single" w:sz="4" w:space="0" w:color="auto"/>
              <w:bottom w:val="single" w:sz="4" w:space="0" w:color="auto"/>
              <w:right w:val="single" w:sz="4" w:space="0" w:color="auto"/>
            </w:tcBorders>
            <w:hideMark/>
          </w:tcPr>
          <w:p w14:paraId="797D9F60" w14:textId="5F48C289"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5AE2DB5D" w14:textId="77777777" w:rsidTr="00E94096">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4740E472" w14:textId="0F2E944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F88B70B" w14:textId="5F11200C"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4C066BBB" w14:textId="77777777" w:rsidR="003943C3" w:rsidRPr="00495D84" w:rsidRDefault="003943C3" w:rsidP="003943C3">
      <w:pPr>
        <w:rPr>
          <w:rFonts w:eastAsia="MS Mincho"/>
        </w:rPr>
      </w:pPr>
    </w:p>
    <w:p w14:paraId="2D5FC2D2" w14:textId="749C59AA" w:rsidR="003943C3" w:rsidRPr="00495D84" w:rsidRDefault="003943C3" w:rsidP="003943C3">
      <w:pPr>
        <w:pStyle w:val="Heading4"/>
      </w:pPr>
      <w:r w:rsidRPr="00495D84">
        <w:lastRenderedPageBreak/>
        <w:t>A.3.10A.1.2</w:t>
      </w:r>
      <w:r w:rsidRPr="00495D84">
        <w:tab/>
        <w:t>SSB pattern 2 under CCA for dynamic channel access: SSB allocation for SSB SCS=3</w:t>
      </w:r>
      <w:r w:rsidR="00E94096" w:rsidRPr="00495D84">
        <w:t>0</w:t>
      </w:r>
      <w:r w:rsidR="00E94096">
        <w:t xml:space="preserve"> kHz</w:t>
      </w:r>
      <w:r w:rsidRPr="00495D84">
        <w:t xml:space="preserve"> in 4</w:t>
      </w:r>
      <w:r w:rsidR="00E94096" w:rsidRPr="00495D84">
        <w:t>0</w:t>
      </w:r>
      <w:r w:rsidR="00E94096">
        <w:t xml:space="preserve"> MHz</w:t>
      </w:r>
    </w:p>
    <w:p w14:paraId="4DC1BC9E" w14:textId="6129B2EE" w:rsidR="003943C3" w:rsidRPr="00495D84" w:rsidRDefault="003943C3" w:rsidP="003943C3">
      <w:pPr>
        <w:pStyle w:val="TH"/>
      </w:pPr>
      <w:r w:rsidRPr="00495D84">
        <w:t>Table A.3.10A.1.2-1: SSB.2 CCA: SSB 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3943C3" w:rsidRPr="00495D84" w14:paraId="62EE264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01662211" w:rsidR="003943C3" w:rsidRPr="00495D84" w:rsidRDefault="003943C3" w:rsidP="003943C3">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495D84" w:rsidRDefault="003943C3" w:rsidP="003943C3">
            <w:pPr>
              <w:pStyle w:val="TAC"/>
              <w:rPr>
                <w:b/>
              </w:rPr>
            </w:pPr>
            <w:r w:rsidRPr="00495D84">
              <w:rPr>
                <w:b/>
              </w:rPr>
              <w:t>Values</w:t>
            </w:r>
          </w:p>
        </w:tc>
      </w:tr>
      <w:tr w:rsidR="003943C3" w:rsidRPr="00495D84" w14:paraId="0CF8678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0F0FC778"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06C11EC" w14:textId="7569371D" w:rsidR="003943C3" w:rsidRPr="00495D84" w:rsidRDefault="003943C3" w:rsidP="003943C3">
            <w:pPr>
              <w:pStyle w:val="TAL"/>
            </w:pPr>
            <w:r w:rsidRPr="00495D84">
              <w:t>40</w:t>
            </w:r>
            <w:r w:rsidR="00B27C84">
              <w:t xml:space="preserve"> </w:t>
            </w:r>
            <w:r w:rsidRPr="00495D84">
              <w:t>MHz</w:t>
            </w:r>
          </w:p>
        </w:tc>
      </w:tr>
      <w:tr w:rsidR="003943C3" w:rsidRPr="00495D84" w14:paraId="6F634260"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6841DC7A"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1C832D08" w14:textId="3592956B" w:rsidR="003943C3" w:rsidRPr="00495D84" w:rsidRDefault="003943C3" w:rsidP="003943C3">
            <w:pPr>
              <w:pStyle w:val="TAL"/>
            </w:pPr>
            <w:r w:rsidRPr="00495D84">
              <w:t>30</w:t>
            </w:r>
            <w:r w:rsidR="00B27C84">
              <w:t xml:space="preserve"> </w:t>
            </w:r>
            <w:r w:rsidRPr="00495D84">
              <w:t>kHz</w:t>
            </w:r>
          </w:p>
        </w:tc>
      </w:tr>
      <w:tr w:rsidR="003943C3" w:rsidRPr="00495D84" w14:paraId="665A505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13D1F538"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FAB3698" w14:textId="6F89E701" w:rsidR="003943C3" w:rsidRPr="00495D84" w:rsidRDefault="003943C3" w:rsidP="003943C3">
            <w:pPr>
              <w:pStyle w:val="TAL"/>
            </w:pPr>
            <w:r w:rsidRPr="00495D84">
              <w:t>20</w:t>
            </w:r>
            <w:r w:rsidR="00B27C84">
              <w:t xml:space="preserve"> </w:t>
            </w:r>
            <w:r w:rsidRPr="00495D84">
              <w:t>ms</w:t>
            </w:r>
          </w:p>
        </w:tc>
      </w:tr>
      <w:tr w:rsidR="003943C3" w:rsidRPr="00495D84" w14:paraId="5AFA618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20650010"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495D84" w:rsidRDefault="003943C3" w:rsidP="003943C3">
            <w:pPr>
              <w:pStyle w:val="TAL"/>
            </w:pPr>
            <w:r w:rsidRPr="00495D84">
              <w:t>1</w:t>
            </w:r>
          </w:p>
        </w:tc>
      </w:tr>
      <w:tr w:rsidR="003943C3" w:rsidRPr="00495D84" w14:paraId="55304A3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062B39D2"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495D84" w:rsidRDefault="003943C3" w:rsidP="003943C3">
            <w:pPr>
              <w:pStyle w:val="TAL"/>
            </w:pPr>
            <w:r w:rsidRPr="00495D84">
              <w:t>2</w:t>
            </w:r>
          </w:p>
        </w:tc>
      </w:tr>
      <w:tr w:rsidR="003943C3" w:rsidRPr="00495D84" w14:paraId="590FEE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1DAB59FF"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834" w:type="dxa"/>
            <w:tcBorders>
              <w:top w:val="single" w:sz="4" w:space="0" w:color="auto"/>
              <w:left w:val="single" w:sz="4" w:space="0" w:color="auto"/>
              <w:bottom w:val="single" w:sz="4" w:space="0" w:color="auto"/>
              <w:right w:val="single" w:sz="4" w:space="0" w:color="auto"/>
            </w:tcBorders>
            <w:hideMark/>
          </w:tcPr>
          <w:p w14:paraId="413089B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7E212831" w14:textId="77777777" w:rsidR="003943C3" w:rsidRPr="00495D84" w:rsidRDefault="003943C3" w:rsidP="003943C3">
            <w:pPr>
              <w:pStyle w:val="TAL"/>
            </w:pPr>
            <w:r w:rsidRPr="00495D84">
              <w:t>2</w:t>
            </w:r>
          </w:p>
        </w:tc>
      </w:tr>
      <w:tr w:rsidR="003943C3" w:rsidRPr="00495D84" w14:paraId="6BD052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61070949"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834" w:type="dxa"/>
            <w:tcBorders>
              <w:top w:val="single" w:sz="4" w:space="0" w:color="auto"/>
              <w:left w:val="single" w:sz="4" w:space="0" w:color="auto"/>
              <w:bottom w:val="single" w:sz="4" w:space="0" w:color="auto"/>
              <w:right w:val="single" w:sz="4" w:space="0" w:color="auto"/>
            </w:tcBorders>
            <w:hideMark/>
          </w:tcPr>
          <w:p w14:paraId="7D9AA71E"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10A1B91" w14:textId="77777777" w:rsidR="003943C3" w:rsidRPr="00495D84" w:rsidRDefault="003943C3" w:rsidP="003943C3">
            <w:pPr>
              <w:pStyle w:val="TAL"/>
            </w:pPr>
            <w:r w:rsidRPr="00495D84">
              <w:t>0</w:t>
            </w:r>
          </w:p>
        </w:tc>
      </w:tr>
      <w:tr w:rsidR="003943C3" w:rsidRPr="00495D84" w14:paraId="1B7E2A9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366096"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162400AA" w14:textId="77777777" w:rsidR="003943C3" w:rsidRPr="00495D84" w:rsidRDefault="003943C3" w:rsidP="003943C3">
            <w:pPr>
              <w:pStyle w:val="TAL"/>
            </w:pPr>
            <w:r w:rsidRPr="00495D84">
              <w:t>2-5</w:t>
            </w:r>
          </w:p>
        </w:tc>
        <w:tc>
          <w:tcPr>
            <w:tcW w:w="1843" w:type="dxa"/>
            <w:tcBorders>
              <w:top w:val="single" w:sz="4" w:space="0" w:color="auto"/>
              <w:left w:val="single" w:sz="4" w:space="0" w:color="auto"/>
              <w:bottom w:val="single" w:sz="4" w:space="0" w:color="auto"/>
              <w:right w:val="single" w:sz="4" w:space="0" w:color="auto"/>
            </w:tcBorders>
            <w:hideMark/>
          </w:tcPr>
          <w:p w14:paraId="7E3A3E8A" w14:textId="77777777" w:rsidR="003943C3" w:rsidRPr="00495D84" w:rsidRDefault="003943C3" w:rsidP="003943C3">
            <w:pPr>
              <w:pStyle w:val="TAL"/>
            </w:pPr>
            <w:r w:rsidRPr="00495D84">
              <w:t>2-5</w:t>
            </w:r>
          </w:p>
        </w:tc>
      </w:tr>
      <w:tr w:rsidR="003943C3" w:rsidRPr="00495D84" w14:paraId="44CA952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35894B06"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34" w:type="dxa"/>
            <w:tcBorders>
              <w:top w:val="single" w:sz="4" w:space="0" w:color="auto"/>
              <w:left w:val="single" w:sz="4" w:space="0" w:color="auto"/>
              <w:bottom w:val="single" w:sz="4" w:space="0" w:color="auto"/>
              <w:right w:val="single" w:sz="4" w:space="0" w:color="auto"/>
            </w:tcBorders>
            <w:hideMark/>
          </w:tcPr>
          <w:p w14:paraId="52FA3C7B" w14:textId="77777777" w:rsidR="003943C3" w:rsidRPr="00495D84" w:rsidRDefault="003943C3" w:rsidP="003943C3">
            <w:pPr>
              <w:pStyle w:val="TAL"/>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64EF20CF" w14:textId="77777777" w:rsidR="003943C3" w:rsidRPr="00495D84" w:rsidRDefault="003943C3" w:rsidP="003943C3">
            <w:pPr>
              <w:pStyle w:val="TAL"/>
            </w:pPr>
            <w:r w:rsidRPr="00495D84">
              <w:t>1</w:t>
            </w:r>
          </w:p>
        </w:tc>
      </w:tr>
      <w:tr w:rsidR="003943C3" w:rsidRPr="00495D84" w14:paraId="5B8FF2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30C7EBDC"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6636B378" w14:textId="4C5BFCAB"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37ECFDC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6970B7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12C202AA" w14:textId="36F6E0C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9A2ECCE"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19D0F38B" w14:textId="43A78360"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001BE814" w14:textId="41CBF140"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482D0C7" w14:textId="77777777" w:rsidR="003943C3" w:rsidRPr="00495D84" w:rsidRDefault="003943C3" w:rsidP="003943C3">
      <w:pPr>
        <w:rPr>
          <w:rFonts w:eastAsia="MS Mincho"/>
        </w:rPr>
      </w:pPr>
    </w:p>
    <w:p w14:paraId="499032C4" w14:textId="77777777" w:rsidR="003943C3" w:rsidRPr="00495D84" w:rsidRDefault="003943C3" w:rsidP="003943C3">
      <w:pPr>
        <w:pStyle w:val="Heading4"/>
      </w:pPr>
      <w:r w:rsidRPr="00495D84">
        <w:t>A.3.10A.1.3</w:t>
      </w:r>
      <w:r w:rsidRPr="00495D84">
        <w:tab/>
        <w:t>SSB pattern 3 under CCA for semi-static channel access: SSB allocation for SSB SCS=30 kHz in 40 MHz</w:t>
      </w:r>
    </w:p>
    <w:p w14:paraId="3BF86631" w14:textId="77777777" w:rsidR="003943C3" w:rsidRPr="00495D84" w:rsidRDefault="003943C3" w:rsidP="003943C3">
      <w:pPr>
        <w:pStyle w:val="TH"/>
      </w:pPr>
      <w:r w:rsidRPr="00495D84">
        <w:t>Table A.3.10.1.3-1: SSB.3 CCA: SSB 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976"/>
        <w:gridCol w:w="1701"/>
      </w:tblGrid>
      <w:tr w:rsidR="003943C3" w:rsidRPr="00495D84" w14:paraId="3FFDEB5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37702F28" w:rsidR="003943C3" w:rsidRPr="00495D84" w:rsidRDefault="003943C3" w:rsidP="00253B01">
            <w:pPr>
              <w:pStyle w:val="TAH"/>
            </w:pPr>
            <w:r w:rsidRPr="00495D84">
              <w:t>SSB</w:t>
            </w:r>
            <w:r w:rsidR="00B27C84">
              <w:t xml:space="preserve"> </w:t>
            </w:r>
            <w:r w:rsidRPr="00495D84">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495D84" w:rsidRDefault="003943C3" w:rsidP="00253B01">
            <w:pPr>
              <w:pStyle w:val="TAH"/>
            </w:pPr>
            <w:r w:rsidRPr="00495D84">
              <w:t>Values</w:t>
            </w:r>
          </w:p>
        </w:tc>
      </w:tr>
      <w:tr w:rsidR="003943C3" w:rsidRPr="00495D84" w14:paraId="4363F70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24339692" w:rsidR="003943C3" w:rsidRPr="00495D84" w:rsidRDefault="003943C3" w:rsidP="003943C3">
            <w:pPr>
              <w:pStyle w:val="TAL"/>
            </w:pPr>
            <w:r w:rsidRPr="00495D84">
              <w:t>Channel</w:t>
            </w:r>
            <w:r w:rsidR="00B27C84">
              <w:t xml:space="preserve"> </w:t>
            </w:r>
            <w:r w:rsidRPr="00495D84">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484CBFB9" w14:textId="06FDCB93" w:rsidR="003943C3" w:rsidRPr="00495D84" w:rsidRDefault="003943C3" w:rsidP="003943C3">
            <w:pPr>
              <w:pStyle w:val="TAL"/>
            </w:pPr>
            <w:r w:rsidRPr="00495D84">
              <w:t>40</w:t>
            </w:r>
            <w:r w:rsidR="00B27C84">
              <w:t xml:space="preserve"> </w:t>
            </w:r>
            <w:r w:rsidRPr="00495D84">
              <w:t>MHz</w:t>
            </w:r>
          </w:p>
        </w:tc>
      </w:tr>
      <w:tr w:rsidR="003943C3" w:rsidRPr="00495D84" w14:paraId="461E7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6F96FDE4" w:rsidR="003943C3" w:rsidRPr="00495D84" w:rsidRDefault="003943C3" w:rsidP="003943C3">
            <w:pPr>
              <w:pStyle w:val="TAL"/>
            </w:pPr>
            <w:r w:rsidRPr="00495D84">
              <w:t>SSB</w:t>
            </w:r>
            <w:r w:rsidR="00B27C84">
              <w:t xml:space="preserve"> </w:t>
            </w:r>
            <w:r w:rsidRPr="00495D84">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747EF8DF" w14:textId="525EA5E1" w:rsidR="003943C3" w:rsidRPr="00495D84" w:rsidRDefault="003943C3" w:rsidP="003943C3">
            <w:pPr>
              <w:pStyle w:val="TAL"/>
            </w:pPr>
            <w:r w:rsidRPr="00495D84">
              <w:t>30</w:t>
            </w:r>
            <w:r w:rsidR="00B27C84">
              <w:t xml:space="preserve"> </w:t>
            </w:r>
            <w:r w:rsidRPr="00495D84">
              <w:t>kHz</w:t>
            </w:r>
          </w:p>
        </w:tc>
      </w:tr>
      <w:tr w:rsidR="003943C3" w:rsidRPr="00495D84" w14:paraId="11A89BB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13B926ED"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B80A78C" w14:textId="2EC16199" w:rsidR="003943C3" w:rsidRPr="00495D84" w:rsidRDefault="003943C3" w:rsidP="003943C3">
            <w:pPr>
              <w:pStyle w:val="TAL"/>
            </w:pPr>
            <w:r w:rsidRPr="00495D84">
              <w:t>20</w:t>
            </w:r>
            <w:r w:rsidR="00B27C84">
              <w:t xml:space="preserve"> </w:t>
            </w:r>
            <w:r w:rsidRPr="00495D84">
              <w:t>ms</w:t>
            </w:r>
          </w:p>
        </w:tc>
      </w:tr>
      <w:tr w:rsidR="003943C3" w:rsidRPr="00495D84" w14:paraId="368827D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07893EDA"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677"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495D84" w:rsidRDefault="003943C3" w:rsidP="003943C3">
            <w:pPr>
              <w:pStyle w:val="TAL"/>
            </w:pPr>
            <w:r w:rsidRPr="00495D84">
              <w:t>2</w:t>
            </w:r>
          </w:p>
        </w:tc>
      </w:tr>
      <w:tr w:rsidR="003943C3" w:rsidRPr="00495D84" w14:paraId="5005574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613A2DB6"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677"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495D84" w:rsidRDefault="003943C3" w:rsidP="003943C3">
            <w:pPr>
              <w:pStyle w:val="TAL"/>
            </w:pPr>
            <w:r w:rsidRPr="00495D84">
              <w:t>1</w:t>
            </w:r>
          </w:p>
        </w:tc>
      </w:tr>
      <w:tr w:rsidR="003943C3" w:rsidRPr="00495D84" w14:paraId="3A7F796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4AA7ACDB"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1976" w:type="dxa"/>
            <w:tcBorders>
              <w:top w:val="single" w:sz="4" w:space="0" w:color="auto"/>
              <w:left w:val="single" w:sz="4" w:space="0" w:color="auto"/>
              <w:bottom w:val="single" w:sz="4" w:space="0" w:color="auto"/>
              <w:right w:val="single" w:sz="4" w:space="0" w:color="auto"/>
            </w:tcBorders>
            <w:hideMark/>
          </w:tcPr>
          <w:p w14:paraId="3068388D"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294E437A" w14:textId="77777777" w:rsidR="003943C3" w:rsidRPr="00495D84" w:rsidRDefault="003943C3" w:rsidP="003943C3">
            <w:pPr>
              <w:pStyle w:val="TAL"/>
            </w:pPr>
            <w:r w:rsidRPr="00495D84">
              <w:t>1</w:t>
            </w:r>
          </w:p>
        </w:tc>
      </w:tr>
      <w:tr w:rsidR="003943C3" w:rsidRPr="00495D84" w14:paraId="51A83E4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576DD6C5"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1976" w:type="dxa"/>
            <w:tcBorders>
              <w:top w:val="single" w:sz="4" w:space="0" w:color="auto"/>
              <w:left w:val="single" w:sz="4" w:space="0" w:color="auto"/>
              <w:bottom w:val="single" w:sz="4" w:space="0" w:color="auto"/>
              <w:right w:val="single" w:sz="4" w:space="0" w:color="auto"/>
            </w:tcBorders>
            <w:hideMark/>
          </w:tcPr>
          <w:p w14:paraId="5DC830BC" w14:textId="77777777" w:rsidR="003943C3" w:rsidRPr="00495D84" w:rsidRDefault="003943C3" w:rsidP="003943C3">
            <w:pPr>
              <w:pStyle w:val="TAL"/>
            </w:pPr>
            <w:r w:rsidRPr="00495D84">
              <w:t>0</w:t>
            </w:r>
          </w:p>
        </w:tc>
        <w:tc>
          <w:tcPr>
            <w:tcW w:w="1701" w:type="dxa"/>
            <w:tcBorders>
              <w:top w:val="single" w:sz="4" w:space="0" w:color="auto"/>
              <w:left w:val="single" w:sz="4" w:space="0" w:color="auto"/>
              <w:bottom w:val="single" w:sz="4" w:space="0" w:color="auto"/>
              <w:right w:val="single" w:sz="4" w:space="0" w:color="auto"/>
            </w:tcBorders>
            <w:hideMark/>
          </w:tcPr>
          <w:p w14:paraId="64029202" w14:textId="77777777" w:rsidR="003943C3" w:rsidRPr="00495D84" w:rsidRDefault="003943C3" w:rsidP="003943C3">
            <w:pPr>
              <w:pStyle w:val="TAL"/>
            </w:pPr>
            <w:r w:rsidRPr="00495D84">
              <w:t>1</w:t>
            </w:r>
          </w:p>
        </w:tc>
      </w:tr>
      <w:tr w:rsidR="003943C3" w:rsidRPr="00495D84" w14:paraId="25C840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43FA3FB"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4426DB8" w14:textId="77777777" w:rsidR="003943C3" w:rsidRPr="00495D84" w:rsidRDefault="003943C3" w:rsidP="003943C3">
            <w:pPr>
              <w:pStyle w:val="TAL"/>
            </w:pPr>
            <w:r w:rsidRPr="00495D84">
              <w:t>2-5</w:t>
            </w:r>
          </w:p>
        </w:tc>
        <w:tc>
          <w:tcPr>
            <w:tcW w:w="1701" w:type="dxa"/>
            <w:tcBorders>
              <w:top w:val="single" w:sz="4" w:space="0" w:color="auto"/>
              <w:left w:val="single" w:sz="4" w:space="0" w:color="auto"/>
              <w:bottom w:val="single" w:sz="4" w:space="0" w:color="auto"/>
              <w:right w:val="single" w:sz="4" w:space="0" w:color="auto"/>
            </w:tcBorders>
            <w:hideMark/>
          </w:tcPr>
          <w:p w14:paraId="0377CB8B" w14:textId="77777777" w:rsidR="003943C3" w:rsidRPr="00495D84" w:rsidRDefault="003943C3" w:rsidP="003943C3">
            <w:pPr>
              <w:pStyle w:val="TAL"/>
            </w:pPr>
            <w:r w:rsidRPr="00495D84">
              <w:t>8-11</w:t>
            </w:r>
          </w:p>
        </w:tc>
      </w:tr>
      <w:tr w:rsidR="003943C3" w:rsidRPr="00495D84" w14:paraId="0D9CEC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0601257"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976" w:type="dxa"/>
            <w:tcBorders>
              <w:top w:val="single" w:sz="4" w:space="0" w:color="auto"/>
              <w:left w:val="single" w:sz="4" w:space="0" w:color="auto"/>
              <w:bottom w:val="single" w:sz="4" w:space="0" w:color="auto"/>
              <w:right w:val="single" w:sz="4" w:space="0" w:color="auto"/>
            </w:tcBorders>
            <w:hideMark/>
          </w:tcPr>
          <w:p w14:paraId="0FDFF2AD" w14:textId="77777777" w:rsidR="003943C3" w:rsidRPr="00495D84" w:rsidRDefault="003943C3" w:rsidP="003943C3">
            <w:pPr>
              <w:pStyle w:val="TAL"/>
            </w:pPr>
            <w:r w:rsidRPr="00495D84">
              <w:rPr>
                <w:lang w:eastAsia="zh-TW"/>
              </w:rPr>
              <w:t>0</w:t>
            </w:r>
          </w:p>
        </w:tc>
        <w:tc>
          <w:tcPr>
            <w:tcW w:w="1701" w:type="dxa"/>
            <w:tcBorders>
              <w:top w:val="single" w:sz="4" w:space="0" w:color="auto"/>
              <w:left w:val="single" w:sz="4" w:space="0" w:color="auto"/>
              <w:bottom w:val="single" w:sz="4" w:space="0" w:color="auto"/>
              <w:right w:val="single" w:sz="4" w:space="0" w:color="auto"/>
            </w:tcBorders>
            <w:hideMark/>
          </w:tcPr>
          <w:p w14:paraId="1D6D853B" w14:textId="77777777" w:rsidR="003943C3" w:rsidRPr="00495D84" w:rsidRDefault="003943C3" w:rsidP="003943C3">
            <w:pPr>
              <w:pStyle w:val="TAL"/>
            </w:pPr>
            <w:r w:rsidRPr="00495D84">
              <w:rPr>
                <w:lang w:eastAsia="zh-TW"/>
              </w:rPr>
              <w:t>0</w:t>
            </w:r>
          </w:p>
        </w:tc>
      </w:tr>
      <w:tr w:rsidR="003943C3" w:rsidRPr="00495D84" w14:paraId="32906C5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38008E0E"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hideMark/>
          </w:tcPr>
          <w:p w14:paraId="03857970" w14:textId="0952A7F3"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15F2347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6DEDF48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B84EFD9" w14:textId="63C61F0C"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75822B75"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7D2C060" w14:textId="5963F3CA"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3B2AD6E0" w14:textId="45663764"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1DCA30C6" w14:textId="77777777" w:rsidR="003943C3" w:rsidRPr="00495D84" w:rsidRDefault="003943C3" w:rsidP="003943C3">
      <w:pPr>
        <w:rPr>
          <w:rFonts w:eastAsia="MS Mincho"/>
        </w:rPr>
      </w:pPr>
    </w:p>
    <w:p w14:paraId="70BDECC6" w14:textId="77777777" w:rsidR="003943C3" w:rsidRPr="00495D84" w:rsidRDefault="003943C3" w:rsidP="003943C3">
      <w:pPr>
        <w:pStyle w:val="Heading4"/>
      </w:pPr>
      <w:r w:rsidRPr="00495D84">
        <w:lastRenderedPageBreak/>
        <w:t>A.3.10A.1.4</w:t>
      </w:r>
      <w:r w:rsidRPr="00495D84">
        <w:tab/>
        <w:t>SSB pattern 4 under CCA for dynamic channel access: SSB allocation for SSB SCS=30 kHz in 40 MHz</w:t>
      </w:r>
    </w:p>
    <w:p w14:paraId="413167C2" w14:textId="77777777" w:rsidR="003943C3" w:rsidRPr="00495D84" w:rsidRDefault="003943C3" w:rsidP="003943C3">
      <w:pPr>
        <w:pStyle w:val="TH"/>
      </w:pPr>
      <w:r w:rsidRPr="00495D84">
        <w:t>Table A.3.10.1.4-1: SSB.4 CCA: SSB 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842"/>
        <w:gridCol w:w="850"/>
        <w:gridCol w:w="992"/>
        <w:gridCol w:w="1134"/>
      </w:tblGrid>
      <w:tr w:rsidR="003943C3" w:rsidRPr="00495D84" w14:paraId="6D941707"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6634ED16" w:rsidR="003943C3" w:rsidRPr="00495D84" w:rsidRDefault="003943C3" w:rsidP="00253B01">
            <w:pPr>
              <w:pStyle w:val="TAH"/>
            </w:pPr>
            <w:r w:rsidRPr="00495D84">
              <w:t>SSB</w:t>
            </w:r>
            <w:r w:rsidR="00B27C84">
              <w:t xml:space="preserve"> </w:t>
            </w:r>
            <w:r w:rsidRPr="00495D84">
              <w:t>Parameters</w:t>
            </w:r>
          </w:p>
        </w:tc>
        <w:tc>
          <w:tcPr>
            <w:tcW w:w="3818"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495D84" w:rsidRDefault="003943C3" w:rsidP="00253B01">
            <w:pPr>
              <w:pStyle w:val="TAH"/>
            </w:pPr>
            <w:r w:rsidRPr="00495D84">
              <w:t>Values</w:t>
            </w:r>
          </w:p>
        </w:tc>
      </w:tr>
      <w:tr w:rsidR="003943C3" w:rsidRPr="00495D84" w14:paraId="0950989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DC9C39F" w:rsidR="003943C3" w:rsidRPr="00495D84" w:rsidRDefault="003943C3" w:rsidP="003943C3">
            <w:pPr>
              <w:pStyle w:val="TAL"/>
            </w:pPr>
            <w:r w:rsidRPr="00495D84">
              <w:t>Channel</w:t>
            </w:r>
            <w:r w:rsidR="00B27C84">
              <w:t xml:space="preserve"> </w:t>
            </w:r>
            <w:r w:rsidRPr="00495D84">
              <w:t>bandwidth</w:t>
            </w:r>
          </w:p>
        </w:tc>
        <w:tc>
          <w:tcPr>
            <w:tcW w:w="3818" w:type="dxa"/>
            <w:gridSpan w:val="4"/>
            <w:tcBorders>
              <w:top w:val="single" w:sz="4" w:space="0" w:color="auto"/>
              <w:left w:val="single" w:sz="4" w:space="0" w:color="auto"/>
              <w:bottom w:val="single" w:sz="4" w:space="0" w:color="auto"/>
              <w:right w:val="single" w:sz="4" w:space="0" w:color="auto"/>
            </w:tcBorders>
            <w:hideMark/>
          </w:tcPr>
          <w:p w14:paraId="0CF0B4B1" w14:textId="239BFF09" w:rsidR="003943C3" w:rsidRPr="00495D84" w:rsidRDefault="003943C3" w:rsidP="003943C3">
            <w:pPr>
              <w:pStyle w:val="TAL"/>
            </w:pPr>
            <w:r w:rsidRPr="00495D84">
              <w:t>40</w:t>
            </w:r>
            <w:r w:rsidR="00B27C84">
              <w:t xml:space="preserve"> </w:t>
            </w:r>
            <w:r w:rsidRPr="00495D84">
              <w:t>MHz</w:t>
            </w:r>
          </w:p>
        </w:tc>
      </w:tr>
      <w:tr w:rsidR="003943C3" w:rsidRPr="00495D84" w14:paraId="7B772A7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68AA0E75" w:rsidR="003943C3" w:rsidRPr="00495D84" w:rsidRDefault="003943C3" w:rsidP="003943C3">
            <w:pPr>
              <w:pStyle w:val="TAL"/>
            </w:pPr>
            <w:r w:rsidRPr="00495D84">
              <w:t>SSB</w:t>
            </w:r>
            <w:r w:rsidR="00B27C84">
              <w:t xml:space="preserve"> </w:t>
            </w:r>
            <w:r w:rsidRPr="00495D84">
              <w:t>SCS</w:t>
            </w:r>
          </w:p>
        </w:tc>
        <w:tc>
          <w:tcPr>
            <w:tcW w:w="3818" w:type="dxa"/>
            <w:gridSpan w:val="4"/>
            <w:tcBorders>
              <w:top w:val="single" w:sz="4" w:space="0" w:color="auto"/>
              <w:left w:val="single" w:sz="4" w:space="0" w:color="auto"/>
              <w:bottom w:val="single" w:sz="4" w:space="0" w:color="auto"/>
              <w:right w:val="single" w:sz="4" w:space="0" w:color="auto"/>
            </w:tcBorders>
            <w:hideMark/>
          </w:tcPr>
          <w:p w14:paraId="0C1ACEAB" w14:textId="29923432" w:rsidR="003943C3" w:rsidRPr="00495D84" w:rsidRDefault="003943C3" w:rsidP="003943C3">
            <w:pPr>
              <w:pStyle w:val="TAL"/>
            </w:pPr>
            <w:r w:rsidRPr="00495D84">
              <w:t>30</w:t>
            </w:r>
            <w:r w:rsidR="00B27C84">
              <w:t xml:space="preserve"> </w:t>
            </w:r>
            <w:r w:rsidRPr="00495D84">
              <w:t>kHz</w:t>
            </w:r>
          </w:p>
        </w:tc>
      </w:tr>
      <w:tr w:rsidR="003943C3" w:rsidRPr="00495D84" w14:paraId="74B515C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0103573C" w:rsidR="003943C3" w:rsidRPr="00495D84" w:rsidRDefault="003943C3" w:rsidP="003943C3">
            <w:pPr>
              <w:pStyle w:val="TAL"/>
            </w:pPr>
            <w:r w:rsidRPr="00495D84">
              <w:t>SSB</w:t>
            </w:r>
            <w:r w:rsidR="00B27C84">
              <w:t xml:space="preserve"> </w:t>
            </w:r>
            <w:r w:rsidRPr="00495D84">
              <w:t>periodicity</w:t>
            </w:r>
            <w:r w:rsidR="00B27C84">
              <w:rPr>
                <w:lang w:eastAsia="zh-TW"/>
              </w:rPr>
              <w:t xml:space="preserve"> </w:t>
            </w:r>
            <w:r w:rsidRPr="00495D84">
              <w:rPr>
                <w:lang w:eastAsia="zh-TW"/>
              </w:rPr>
              <w:t>(T</w:t>
            </w:r>
            <w:r w:rsidRPr="00495D84">
              <w:rPr>
                <w:vertAlign w:val="subscript"/>
                <w:lang w:eastAsia="zh-TW"/>
              </w:rPr>
              <w:t>SSB</w:t>
            </w:r>
            <w:r w:rsidRPr="00495D84">
              <w:rPr>
                <w:lang w:eastAsia="zh-TW"/>
              </w:rPr>
              <w:t>)</w:t>
            </w:r>
          </w:p>
        </w:tc>
        <w:tc>
          <w:tcPr>
            <w:tcW w:w="3818" w:type="dxa"/>
            <w:gridSpan w:val="4"/>
            <w:tcBorders>
              <w:top w:val="single" w:sz="4" w:space="0" w:color="auto"/>
              <w:left w:val="single" w:sz="4" w:space="0" w:color="auto"/>
              <w:bottom w:val="single" w:sz="4" w:space="0" w:color="auto"/>
              <w:right w:val="single" w:sz="4" w:space="0" w:color="auto"/>
            </w:tcBorders>
            <w:hideMark/>
          </w:tcPr>
          <w:p w14:paraId="718E21D6" w14:textId="586BF055" w:rsidR="003943C3" w:rsidRPr="00495D84" w:rsidRDefault="003943C3" w:rsidP="003943C3">
            <w:pPr>
              <w:pStyle w:val="TAL"/>
            </w:pPr>
            <w:r w:rsidRPr="00495D84">
              <w:t>20</w:t>
            </w:r>
            <w:r w:rsidR="00B27C84">
              <w:t xml:space="preserve"> </w:t>
            </w:r>
            <w:r w:rsidRPr="00495D84">
              <w:t>ms</w:t>
            </w:r>
          </w:p>
        </w:tc>
      </w:tr>
      <w:tr w:rsidR="003943C3" w:rsidRPr="00495D84" w14:paraId="4389CC6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334639FB" w:rsidR="003943C3" w:rsidRPr="00495D84" w:rsidRDefault="003943C3" w:rsidP="003943C3">
            <w:pPr>
              <w:pStyle w:val="TAL"/>
            </w:pPr>
            <w:r w:rsidRPr="00495D84">
              <w:t>Number</w:t>
            </w:r>
            <w:r w:rsidR="00B27C84">
              <w:t xml:space="preserve"> </w:t>
            </w:r>
            <w:r w:rsidRPr="00495D84">
              <w:t>of</w:t>
            </w:r>
            <w:r w:rsidR="00B27C84">
              <w:t xml:space="preserve"> </w:t>
            </w:r>
            <w:r w:rsidRPr="00495D84">
              <w:t>SSB</w:t>
            </w:r>
            <w:r w:rsidR="00B27C84">
              <w:t xml:space="preserve"> </w:t>
            </w:r>
            <w:r w:rsidRPr="00495D84">
              <w:t>indexes</w:t>
            </w:r>
            <w:r w:rsidR="00B27C84">
              <w:t xml:space="preserve"> </w:t>
            </w:r>
            <w:r w:rsidRPr="00495D84">
              <w:t>per</w:t>
            </w:r>
            <w:r w:rsidR="00B27C84">
              <w:t xml:space="preserve"> </w:t>
            </w:r>
            <w:r w:rsidRPr="00495D84">
              <w:t>SS-burst</w:t>
            </w:r>
            <w:r w:rsidR="00B27C84">
              <w:t xml:space="preserve"> </w:t>
            </w:r>
            <w:r w:rsidRPr="00495D84">
              <w:t>(</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495D84">
              <w:t>)</w:t>
            </w:r>
          </w:p>
        </w:tc>
        <w:tc>
          <w:tcPr>
            <w:tcW w:w="3818"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495D84" w:rsidRDefault="003943C3" w:rsidP="003943C3">
            <w:pPr>
              <w:pStyle w:val="TAL"/>
            </w:pPr>
            <w:r w:rsidRPr="00495D84">
              <w:t>2</w:t>
            </w:r>
          </w:p>
        </w:tc>
      </w:tr>
      <w:tr w:rsidR="003943C3" w:rsidRPr="00495D84" w14:paraId="212DC91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59C81CF1" w:rsidR="003943C3" w:rsidRPr="00495D84" w:rsidRDefault="003943C3" w:rsidP="003943C3">
            <w:pPr>
              <w:pStyle w:val="TAL"/>
            </w:pPr>
            <w:r w:rsidRPr="00495D84">
              <w:t>Number</w:t>
            </w:r>
            <w:r w:rsidR="00B27C84">
              <w:t xml:space="preserve"> </w:t>
            </w:r>
            <w:r w:rsidRPr="00495D84">
              <w:t>of</w:t>
            </w:r>
            <w:r w:rsidR="00B27C84">
              <w:t xml:space="preserve"> </w:t>
            </w:r>
            <w:r w:rsidRPr="00495D84">
              <w:t>SS/PBCH</w:t>
            </w:r>
            <w:r w:rsidR="00B27C84">
              <w:t xml:space="preserve"> </w:t>
            </w:r>
            <w:r w:rsidRPr="00495D84">
              <w:t>block</w:t>
            </w:r>
            <w:r w:rsidR="00B27C84">
              <w:t xml:space="preserve"> </w:t>
            </w:r>
            <w:r w:rsidRPr="00495D84">
              <w:t>candidates</w:t>
            </w:r>
            <w:r w:rsidR="00B27C84">
              <w:t xml:space="preserve"> </w:t>
            </w:r>
            <w:r w:rsidRPr="00495D84">
              <w:t>per</w:t>
            </w:r>
            <w:r w:rsidR="00B27C84">
              <w:t xml:space="preserve"> </w:t>
            </w:r>
            <w:r w:rsidRPr="00495D84">
              <w:t>SSB</w:t>
            </w:r>
            <w:r w:rsidR="00B27C84">
              <w:t xml:space="preserve"> </w:t>
            </w:r>
            <w:r w:rsidRPr="00495D84">
              <w:t>index</w:t>
            </w:r>
          </w:p>
        </w:tc>
        <w:tc>
          <w:tcPr>
            <w:tcW w:w="3818"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495D84" w:rsidRDefault="003943C3" w:rsidP="003943C3">
            <w:pPr>
              <w:pStyle w:val="TAL"/>
            </w:pPr>
            <w:r w:rsidRPr="00495D84">
              <w:t>2</w:t>
            </w:r>
          </w:p>
        </w:tc>
      </w:tr>
      <w:tr w:rsidR="003943C3" w:rsidRPr="00495D84" w14:paraId="496C96B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59E89E96" w:rsidR="003943C3" w:rsidRPr="00495D84" w:rsidRDefault="003943C3" w:rsidP="003943C3">
            <w:pPr>
              <w:pStyle w:val="TAL"/>
            </w:pPr>
            <w:r w:rsidRPr="00495D84">
              <w:t>SS/PBCH</w:t>
            </w:r>
            <w:r w:rsidR="00B27C84">
              <w:t xml:space="preserve"> </w:t>
            </w:r>
            <w:r w:rsidRPr="00495D84">
              <w:t>block</w:t>
            </w:r>
            <w:r w:rsidR="00B27C84">
              <w:t xml:space="preserve"> </w:t>
            </w:r>
            <w:r w:rsidRPr="00495D84">
              <w:t>candidate</w:t>
            </w:r>
            <w:r w:rsidR="00B27C84">
              <w:t xml:space="preserve"> </w:t>
            </w:r>
            <w:r w:rsidRPr="00495D84">
              <w:t>position</w:t>
            </w:r>
          </w:p>
        </w:tc>
        <w:tc>
          <w:tcPr>
            <w:tcW w:w="842" w:type="dxa"/>
            <w:tcBorders>
              <w:top w:val="single" w:sz="4" w:space="0" w:color="auto"/>
              <w:left w:val="single" w:sz="4" w:space="0" w:color="auto"/>
              <w:bottom w:val="single" w:sz="4" w:space="0" w:color="auto"/>
              <w:right w:val="single" w:sz="4" w:space="0" w:color="auto"/>
            </w:tcBorders>
            <w:hideMark/>
          </w:tcPr>
          <w:p w14:paraId="52E12439"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223778B3" w14:textId="77777777" w:rsidR="003943C3" w:rsidRPr="00495D84" w:rsidRDefault="003943C3" w:rsidP="003943C3">
            <w:pPr>
              <w:pStyle w:val="TAL"/>
            </w:pPr>
            <w:r w:rsidRPr="00495D84">
              <w:rPr>
                <w:lang w:eastAsia="zh-TW"/>
              </w:rPr>
              <w:t>2</w:t>
            </w:r>
          </w:p>
        </w:tc>
        <w:tc>
          <w:tcPr>
            <w:tcW w:w="992" w:type="dxa"/>
            <w:tcBorders>
              <w:top w:val="single" w:sz="4" w:space="0" w:color="auto"/>
              <w:left w:val="single" w:sz="4" w:space="0" w:color="auto"/>
              <w:bottom w:val="single" w:sz="4" w:space="0" w:color="auto"/>
              <w:right w:val="single" w:sz="4" w:space="0" w:color="auto"/>
            </w:tcBorders>
            <w:hideMark/>
          </w:tcPr>
          <w:p w14:paraId="451E2446"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30626294" w14:textId="77777777" w:rsidR="003943C3" w:rsidRPr="00495D84" w:rsidRDefault="003943C3" w:rsidP="003943C3">
            <w:pPr>
              <w:pStyle w:val="TAL"/>
            </w:pPr>
            <w:r w:rsidRPr="00495D84">
              <w:t>3</w:t>
            </w:r>
          </w:p>
        </w:tc>
      </w:tr>
      <w:tr w:rsidR="003943C3" w:rsidRPr="00495D84" w14:paraId="5D82E9F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19E7C5B7" w:rsidR="003943C3" w:rsidRPr="00495D84" w:rsidRDefault="003943C3" w:rsidP="003943C3">
            <w:pPr>
              <w:pStyle w:val="TAL"/>
            </w:pPr>
            <w:r w:rsidRPr="00495D84">
              <w:t>SS/PBCH</w:t>
            </w:r>
            <w:r w:rsidR="00B27C84">
              <w:t xml:space="preserve"> </w:t>
            </w:r>
            <w:r w:rsidRPr="00495D84">
              <w:t>block</w:t>
            </w:r>
            <w:r w:rsidR="00B27C84">
              <w:t xml:space="preserve"> </w:t>
            </w:r>
            <w:r w:rsidRPr="00495D84">
              <w:t>index</w:t>
            </w:r>
          </w:p>
        </w:tc>
        <w:tc>
          <w:tcPr>
            <w:tcW w:w="842" w:type="dxa"/>
            <w:tcBorders>
              <w:top w:val="single" w:sz="4" w:space="0" w:color="auto"/>
              <w:left w:val="single" w:sz="4" w:space="0" w:color="auto"/>
              <w:bottom w:val="single" w:sz="4" w:space="0" w:color="auto"/>
              <w:right w:val="single" w:sz="4" w:space="0" w:color="auto"/>
            </w:tcBorders>
            <w:hideMark/>
          </w:tcPr>
          <w:p w14:paraId="5331E46D"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3C150E3A" w14:textId="77777777" w:rsidR="003943C3" w:rsidRPr="00495D84" w:rsidRDefault="003943C3" w:rsidP="003943C3">
            <w:pPr>
              <w:pStyle w:val="TAL"/>
              <w:rPr>
                <w:lang w:eastAsia="zh-TW"/>
              </w:rPr>
            </w:pPr>
            <w:r w:rsidRPr="00495D84">
              <w:rPr>
                <w:lang w:eastAsia="zh-TW"/>
              </w:rPr>
              <w:t>0</w:t>
            </w:r>
          </w:p>
        </w:tc>
        <w:tc>
          <w:tcPr>
            <w:tcW w:w="992" w:type="dxa"/>
            <w:tcBorders>
              <w:top w:val="single" w:sz="4" w:space="0" w:color="auto"/>
              <w:left w:val="single" w:sz="4" w:space="0" w:color="auto"/>
              <w:bottom w:val="single" w:sz="4" w:space="0" w:color="auto"/>
              <w:right w:val="single" w:sz="4" w:space="0" w:color="auto"/>
            </w:tcBorders>
            <w:hideMark/>
          </w:tcPr>
          <w:p w14:paraId="0ECF9EBD" w14:textId="77777777" w:rsidR="003943C3" w:rsidRPr="00495D84" w:rsidRDefault="003943C3" w:rsidP="003943C3">
            <w:pPr>
              <w:pStyle w:val="TAL"/>
            </w:pPr>
            <w:r w:rsidRPr="00495D84">
              <w:t>1</w:t>
            </w:r>
          </w:p>
        </w:tc>
        <w:tc>
          <w:tcPr>
            <w:tcW w:w="1134" w:type="dxa"/>
            <w:tcBorders>
              <w:top w:val="single" w:sz="4" w:space="0" w:color="auto"/>
              <w:left w:val="single" w:sz="4" w:space="0" w:color="auto"/>
              <w:bottom w:val="single" w:sz="4" w:space="0" w:color="auto"/>
              <w:right w:val="single" w:sz="4" w:space="0" w:color="auto"/>
            </w:tcBorders>
            <w:hideMark/>
          </w:tcPr>
          <w:p w14:paraId="4E098011" w14:textId="77777777" w:rsidR="003943C3" w:rsidRPr="00495D84" w:rsidRDefault="003943C3" w:rsidP="003943C3">
            <w:pPr>
              <w:pStyle w:val="TAL"/>
            </w:pPr>
            <w:r w:rsidRPr="00495D84">
              <w:t>1</w:t>
            </w:r>
          </w:p>
        </w:tc>
      </w:tr>
      <w:tr w:rsidR="003943C3" w:rsidRPr="00495D84" w14:paraId="124F834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675852D1" w:rsidR="003943C3" w:rsidRPr="00495D84" w:rsidRDefault="003943C3" w:rsidP="003943C3">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6AFC0638" w14:textId="77777777" w:rsidR="003943C3" w:rsidRPr="00495D84" w:rsidRDefault="003943C3" w:rsidP="003943C3">
            <w:pPr>
              <w:pStyle w:val="TAL"/>
            </w:pPr>
            <w:r w:rsidRPr="00495D84">
              <w:t>2-5</w:t>
            </w:r>
          </w:p>
        </w:tc>
        <w:tc>
          <w:tcPr>
            <w:tcW w:w="850" w:type="dxa"/>
            <w:tcBorders>
              <w:top w:val="single" w:sz="4" w:space="0" w:color="auto"/>
              <w:left w:val="single" w:sz="4" w:space="0" w:color="auto"/>
              <w:bottom w:val="single" w:sz="4" w:space="0" w:color="auto"/>
              <w:right w:val="single" w:sz="4" w:space="0" w:color="auto"/>
            </w:tcBorders>
            <w:hideMark/>
          </w:tcPr>
          <w:p w14:paraId="6187746D" w14:textId="77777777" w:rsidR="003943C3" w:rsidRPr="00495D84" w:rsidRDefault="003943C3" w:rsidP="003943C3">
            <w:pPr>
              <w:pStyle w:val="TAL"/>
            </w:pPr>
            <w:r w:rsidRPr="00495D84">
              <w:t>2-5</w:t>
            </w:r>
          </w:p>
        </w:tc>
        <w:tc>
          <w:tcPr>
            <w:tcW w:w="992" w:type="dxa"/>
            <w:tcBorders>
              <w:top w:val="single" w:sz="4" w:space="0" w:color="auto"/>
              <w:left w:val="single" w:sz="4" w:space="0" w:color="auto"/>
              <w:bottom w:val="single" w:sz="4" w:space="0" w:color="auto"/>
              <w:right w:val="single" w:sz="4" w:space="0" w:color="auto"/>
            </w:tcBorders>
            <w:hideMark/>
          </w:tcPr>
          <w:p w14:paraId="248A6186" w14:textId="77777777" w:rsidR="003943C3" w:rsidRPr="00495D84" w:rsidRDefault="003943C3" w:rsidP="003943C3">
            <w:pPr>
              <w:pStyle w:val="TAL"/>
            </w:pPr>
            <w:r w:rsidRPr="00495D84">
              <w:t>8-11</w:t>
            </w:r>
          </w:p>
        </w:tc>
        <w:tc>
          <w:tcPr>
            <w:tcW w:w="1134" w:type="dxa"/>
            <w:tcBorders>
              <w:top w:val="single" w:sz="4" w:space="0" w:color="auto"/>
              <w:left w:val="single" w:sz="4" w:space="0" w:color="auto"/>
              <w:bottom w:val="single" w:sz="4" w:space="0" w:color="auto"/>
              <w:right w:val="single" w:sz="4" w:space="0" w:color="auto"/>
            </w:tcBorders>
            <w:hideMark/>
          </w:tcPr>
          <w:p w14:paraId="6BCC290B" w14:textId="77777777" w:rsidR="003943C3" w:rsidRPr="00495D84" w:rsidRDefault="003943C3" w:rsidP="003943C3">
            <w:pPr>
              <w:pStyle w:val="TAL"/>
            </w:pPr>
            <w:r w:rsidRPr="00495D84">
              <w:t>8-11</w:t>
            </w:r>
          </w:p>
        </w:tc>
      </w:tr>
      <w:tr w:rsidR="003943C3" w:rsidRPr="00495D84" w14:paraId="5DFEC2C2"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648831EB" w:rsidR="003943C3" w:rsidRPr="00495D84" w:rsidRDefault="003943C3" w:rsidP="003943C3">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842" w:type="dxa"/>
            <w:tcBorders>
              <w:top w:val="single" w:sz="4" w:space="0" w:color="auto"/>
              <w:left w:val="single" w:sz="4" w:space="0" w:color="auto"/>
              <w:bottom w:val="single" w:sz="4" w:space="0" w:color="auto"/>
              <w:right w:val="single" w:sz="4" w:space="0" w:color="auto"/>
            </w:tcBorders>
            <w:hideMark/>
          </w:tcPr>
          <w:p w14:paraId="20F58661" w14:textId="77777777" w:rsidR="003943C3" w:rsidRPr="00495D84" w:rsidRDefault="003943C3" w:rsidP="003943C3">
            <w:pPr>
              <w:pStyle w:val="TAL"/>
            </w:pPr>
            <w:r w:rsidRPr="00495D84">
              <w:t>0</w:t>
            </w:r>
          </w:p>
        </w:tc>
        <w:tc>
          <w:tcPr>
            <w:tcW w:w="850" w:type="dxa"/>
            <w:tcBorders>
              <w:top w:val="single" w:sz="4" w:space="0" w:color="auto"/>
              <w:left w:val="single" w:sz="4" w:space="0" w:color="auto"/>
              <w:bottom w:val="single" w:sz="4" w:space="0" w:color="auto"/>
              <w:right w:val="single" w:sz="4" w:space="0" w:color="auto"/>
            </w:tcBorders>
            <w:hideMark/>
          </w:tcPr>
          <w:p w14:paraId="0630FFFF" w14:textId="77777777" w:rsidR="003943C3" w:rsidRPr="00495D84" w:rsidRDefault="003943C3" w:rsidP="003943C3">
            <w:pPr>
              <w:pStyle w:val="TAL"/>
            </w:pPr>
            <w:r w:rsidRPr="00495D84">
              <w:t>1</w:t>
            </w:r>
          </w:p>
        </w:tc>
        <w:tc>
          <w:tcPr>
            <w:tcW w:w="992" w:type="dxa"/>
            <w:tcBorders>
              <w:top w:val="single" w:sz="4" w:space="0" w:color="auto"/>
              <w:left w:val="single" w:sz="4" w:space="0" w:color="auto"/>
              <w:bottom w:val="single" w:sz="4" w:space="0" w:color="auto"/>
              <w:right w:val="single" w:sz="4" w:space="0" w:color="auto"/>
            </w:tcBorders>
            <w:hideMark/>
          </w:tcPr>
          <w:p w14:paraId="20D99B6D" w14:textId="77777777" w:rsidR="003943C3" w:rsidRPr="00495D84" w:rsidRDefault="003943C3" w:rsidP="003943C3">
            <w:pPr>
              <w:pStyle w:val="TAL"/>
            </w:pPr>
            <w:r w:rsidRPr="00495D84">
              <w:t>0</w:t>
            </w:r>
          </w:p>
        </w:tc>
        <w:tc>
          <w:tcPr>
            <w:tcW w:w="1134" w:type="dxa"/>
            <w:tcBorders>
              <w:top w:val="single" w:sz="4" w:space="0" w:color="auto"/>
              <w:left w:val="single" w:sz="4" w:space="0" w:color="auto"/>
              <w:bottom w:val="single" w:sz="4" w:space="0" w:color="auto"/>
              <w:right w:val="single" w:sz="4" w:space="0" w:color="auto"/>
            </w:tcBorders>
            <w:hideMark/>
          </w:tcPr>
          <w:p w14:paraId="572C6A81" w14:textId="77777777" w:rsidR="003943C3" w:rsidRPr="00495D84" w:rsidRDefault="003943C3" w:rsidP="003943C3">
            <w:pPr>
              <w:pStyle w:val="TAL"/>
            </w:pPr>
            <w:r w:rsidRPr="00495D84">
              <w:t>1</w:t>
            </w:r>
          </w:p>
        </w:tc>
      </w:tr>
      <w:tr w:rsidR="003943C3" w:rsidRPr="00495D84" w14:paraId="5566CFF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076B0860" w:rsidR="003943C3" w:rsidRPr="00495D84" w:rsidRDefault="003943C3" w:rsidP="003943C3">
            <w:pPr>
              <w:pStyle w:val="TAL"/>
            </w:pPr>
            <w:r w:rsidRPr="00495D84">
              <w:t>SFN</w:t>
            </w:r>
            <w:r w:rsidR="00B27C84">
              <w:t xml:space="preserve"> </w:t>
            </w:r>
            <w:r w:rsidRPr="00495D84">
              <w:t>containing</w:t>
            </w:r>
            <w:r w:rsidR="00B27C84">
              <w:t xml:space="preserve"> </w:t>
            </w:r>
            <w:r w:rsidRPr="00495D84">
              <w:rPr>
                <w:lang w:eastAsia="zh-TW"/>
              </w:rPr>
              <w:t>SSB</w:t>
            </w:r>
          </w:p>
        </w:tc>
        <w:tc>
          <w:tcPr>
            <w:tcW w:w="3818" w:type="dxa"/>
            <w:gridSpan w:val="4"/>
            <w:tcBorders>
              <w:top w:val="single" w:sz="4" w:space="0" w:color="auto"/>
              <w:left w:val="single" w:sz="4" w:space="0" w:color="auto"/>
              <w:bottom w:val="single" w:sz="4" w:space="0" w:color="auto"/>
              <w:right w:val="single" w:sz="4" w:space="0" w:color="auto"/>
            </w:tcBorders>
            <w:hideMark/>
          </w:tcPr>
          <w:p w14:paraId="55D7DDDA" w14:textId="3F07467D" w:rsidR="003943C3" w:rsidRPr="00495D84" w:rsidRDefault="003943C3" w:rsidP="003943C3">
            <w:pPr>
              <w:pStyle w:val="TAL"/>
            </w:pPr>
            <w:r w:rsidRPr="00495D84">
              <w:rPr>
                <w:lang w:eastAsia="zh-TW"/>
              </w:rPr>
              <w:t>SFN</w:t>
            </w:r>
            <w:r w:rsidR="00B27C84">
              <w:rPr>
                <w:lang w:eastAsia="zh-TW"/>
              </w:rPr>
              <w:t xml:space="preserve"> </w:t>
            </w:r>
            <w:r w:rsidRPr="00495D84">
              <w:rPr>
                <w:lang w:eastAsia="zh-TW"/>
              </w:rPr>
              <w:t>mod</w:t>
            </w:r>
            <w:r w:rsidR="00B27C84">
              <w:rPr>
                <w:lang w:eastAsia="zh-TW"/>
              </w:rPr>
              <w:t xml:space="preserve"> </w:t>
            </w:r>
            <w:r w:rsidRPr="00495D84">
              <w:rPr>
                <w:lang w:eastAsia="zh-TW"/>
              </w:rPr>
              <w:t>(max(T</w:t>
            </w:r>
            <w:r w:rsidRPr="00495D84">
              <w:rPr>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3943C3" w:rsidRPr="00495D84" w14:paraId="65516F0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334C3D04" w:rsidR="003943C3" w:rsidRPr="00495D84" w:rsidRDefault="00A0679C" w:rsidP="003943C3">
            <w:pPr>
              <w:pStyle w:val="TAL"/>
            </w:pPr>
            <w:r>
              <w:t>P</w:t>
            </w:r>
            <w:r w:rsidR="003943C3" w:rsidRPr="00495D84">
              <w:t>RB</w:t>
            </w:r>
            <w:r w:rsidR="00B27C84">
              <w:t xml:space="preserve"> </w:t>
            </w:r>
            <w:r w:rsidR="003943C3" w:rsidRPr="00495D84">
              <w:t>numbers</w:t>
            </w:r>
            <w:r w:rsidR="00B27C84">
              <w:t xml:space="preserve"> </w:t>
            </w:r>
            <w:r w:rsidR="003943C3" w:rsidRPr="00495D84">
              <w:t>containing</w:t>
            </w:r>
            <w:r w:rsidR="00B27C84">
              <w:t xml:space="preserve"> </w:t>
            </w:r>
            <w:r w:rsidR="003943C3" w:rsidRPr="00495D84">
              <w:t>SSB</w:t>
            </w:r>
            <w:r w:rsidR="00B27C84">
              <w:t xml:space="preserve"> </w:t>
            </w:r>
            <w:r w:rsidR="003943C3" w:rsidRPr="00495D84">
              <w:t>within</w:t>
            </w:r>
            <w:r w:rsidR="00B27C84">
              <w:t xml:space="preserve"> </w:t>
            </w:r>
            <w:r w:rsidR="003943C3" w:rsidRPr="00495D84">
              <w:t>channel</w:t>
            </w:r>
            <w:r w:rsidR="00B27C84">
              <w:t xml:space="preserve"> </w:t>
            </w:r>
            <w:r w:rsidR="003943C3" w:rsidRPr="00495D84">
              <w:t>BW</w:t>
            </w:r>
          </w:p>
        </w:tc>
        <w:tc>
          <w:tcPr>
            <w:tcW w:w="3818" w:type="dxa"/>
            <w:gridSpan w:val="4"/>
            <w:tcBorders>
              <w:top w:val="single" w:sz="4" w:space="0" w:color="auto"/>
              <w:left w:val="single" w:sz="4" w:space="0" w:color="auto"/>
              <w:bottom w:val="single" w:sz="4" w:space="0" w:color="auto"/>
              <w:right w:val="single" w:sz="4" w:space="0" w:color="auto"/>
            </w:tcBorders>
            <w:hideMark/>
          </w:tcPr>
          <w:p w14:paraId="6286B818" w14:textId="7F06C548" w:rsidR="003943C3" w:rsidRPr="00495D84" w:rsidRDefault="003943C3" w:rsidP="003943C3">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3943C3" w:rsidRPr="00495D84" w14:paraId="410CFB24" w14:textId="77777777" w:rsidTr="00E94096">
        <w:trPr>
          <w:jc w:val="center"/>
        </w:trPr>
        <w:tc>
          <w:tcPr>
            <w:tcW w:w="8500" w:type="dxa"/>
            <w:gridSpan w:val="5"/>
            <w:tcBorders>
              <w:top w:val="single" w:sz="4" w:space="0" w:color="auto"/>
              <w:left w:val="single" w:sz="4" w:space="0" w:color="auto"/>
              <w:bottom w:val="single" w:sz="4" w:space="0" w:color="auto"/>
              <w:right w:val="single" w:sz="4" w:space="0" w:color="auto"/>
            </w:tcBorders>
            <w:hideMark/>
          </w:tcPr>
          <w:p w14:paraId="001E02A5" w14:textId="0FCD27C7" w:rsidR="003943C3" w:rsidRPr="00495D84" w:rsidRDefault="00E94096" w:rsidP="003943C3">
            <w:pPr>
              <w:pStyle w:val="TAN"/>
            </w:pPr>
            <w:r>
              <w:t xml:space="preserve">NOTE </w:t>
            </w:r>
            <w:r w:rsidRPr="00495D84">
              <w:t>1</w:t>
            </w:r>
            <w:r>
              <w:t>:</w:t>
            </w:r>
            <w:r w:rsidR="003943C3" w:rsidRPr="00495D84">
              <w:rPr>
                <w:lang w:eastAsia="zh-CN"/>
              </w:rPr>
              <w:tab/>
            </w:r>
            <w:r w:rsidR="00A0679C">
              <w:rPr>
                <w:lang w:eastAsia="zh-CN"/>
              </w:rPr>
              <w:t>P</w:t>
            </w:r>
            <w:r w:rsidR="003943C3" w:rsidRPr="00495D84">
              <w:t>RBs</w:t>
            </w:r>
            <w:r w:rsidR="00B27C84">
              <w:t xml:space="preserve"> </w:t>
            </w:r>
            <w:r w:rsidR="003943C3" w:rsidRPr="00495D84">
              <w:t>containing</w:t>
            </w:r>
            <w:r w:rsidR="00B27C84">
              <w:t xml:space="preserve"> </w:t>
            </w:r>
            <w:r w:rsidR="003943C3" w:rsidRPr="00495D84">
              <w:t>SSB</w:t>
            </w:r>
            <w:r w:rsidR="00B27C84">
              <w:t xml:space="preserve"> </w:t>
            </w:r>
            <w:r w:rsidR="003943C3" w:rsidRPr="00495D84">
              <w:t>can</w:t>
            </w:r>
            <w:r w:rsidR="00B27C84">
              <w:t xml:space="preserve"> </w:t>
            </w:r>
            <w:r w:rsidR="003943C3" w:rsidRPr="00495D84">
              <w:t>be</w:t>
            </w:r>
            <w:r w:rsidR="00B27C84">
              <w:t xml:space="preserve"> </w:t>
            </w:r>
            <w:r w:rsidR="003943C3" w:rsidRPr="00495D84">
              <w:t>configured</w:t>
            </w:r>
            <w:r w:rsidR="00B27C84">
              <w:t xml:space="preserve"> </w:t>
            </w:r>
            <w:r w:rsidR="003943C3" w:rsidRPr="00495D84">
              <w:t>in</w:t>
            </w:r>
            <w:r w:rsidR="00B27C84">
              <w:t xml:space="preserve"> </w:t>
            </w:r>
            <w:r w:rsidR="003943C3" w:rsidRPr="00495D84">
              <w:t>any</w:t>
            </w:r>
            <w:r w:rsidR="00B27C84">
              <w:t xml:space="preserve"> </w:t>
            </w:r>
            <w:r w:rsidR="003943C3" w:rsidRPr="00495D84">
              <w:t>frequency</w:t>
            </w:r>
            <w:r w:rsidR="00B27C84">
              <w:t xml:space="preserve"> </w:t>
            </w:r>
            <w:r w:rsidR="003943C3" w:rsidRPr="00495D84">
              <w:t>location</w:t>
            </w:r>
            <w:r w:rsidR="00B27C84">
              <w:t xml:space="preserve"> </w:t>
            </w:r>
            <w:r w:rsidR="003943C3" w:rsidRPr="00495D84">
              <w:t>within</w:t>
            </w:r>
            <w:r w:rsidR="00B27C84">
              <w:t xml:space="preserve"> </w:t>
            </w:r>
            <w:r w:rsidR="003943C3" w:rsidRPr="00495D84">
              <w:t>the</w:t>
            </w:r>
            <w:r w:rsidR="00B27C84">
              <w:t xml:space="preserve"> </w:t>
            </w:r>
            <w:r w:rsidR="003943C3" w:rsidRPr="00495D84">
              <w:t>cell</w:t>
            </w:r>
            <w:r w:rsidR="00B27C84">
              <w:t xml:space="preserve"> </w:t>
            </w:r>
            <w:r w:rsidR="003943C3" w:rsidRPr="00495D84">
              <w:t>bandwidth</w:t>
            </w:r>
            <w:r w:rsidR="00B27C84">
              <w:t xml:space="preserve"> </w:t>
            </w:r>
            <w:r w:rsidR="003943C3" w:rsidRPr="00495D84">
              <w:t>according</w:t>
            </w:r>
            <w:r w:rsidR="00B27C84">
              <w:t xml:space="preserve"> </w:t>
            </w:r>
            <w:r w:rsidR="003943C3" w:rsidRPr="00495D84">
              <w:t>to</w:t>
            </w:r>
            <w:r w:rsidR="00B27C84">
              <w:t xml:space="preserve"> </w:t>
            </w:r>
            <w:r w:rsidR="003943C3" w:rsidRPr="00495D84">
              <w:t>the</w:t>
            </w:r>
            <w:r w:rsidR="00B27C84">
              <w:t xml:space="preserve"> </w:t>
            </w:r>
            <w:r w:rsidR="003943C3" w:rsidRPr="00495D84">
              <w:t>allowed</w:t>
            </w:r>
            <w:r w:rsidR="00B27C84">
              <w:t xml:space="preserve"> </w:t>
            </w:r>
            <w:r w:rsidR="003943C3" w:rsidRPr="00495D84">
              <w:t>synchronization</w:t>
            </w:r>
            <w:r w:rsidR="00B27C84">
              <w:t xml:space="preserve"> </w:t>
            </w:r>
            <w:r w:rsidR="003943C3" w:rsidRPr="00495D84">
              <w:t>raster</w:t>
            </w:r>
            <w:r w:rsidR="00B27C84">
              <w:t xml:space="preserve"> </w:t>
            </w:r>
            <w:r w:rsidR="003943C3" w:rsidRPr="00495D84">
              <w:t>defined</w:t>
            </w:r>
            <w:r w:rsidR="00B27C84">
              <w:t xml:space="preserve"> </w:t>
            </w:r>
            <w:r w:rsidR="003943C3" w:rsidRPr="00495D84">
              <w:t>in</w:t>
            </w:r>
            <w:r w:rsidR="00B27C84">
              <w:t xml:space="preserve"> </w:t>
            </w:r>
            <w:r w:rsidR="003943C3" w:rsidRPr="00495D84">
              <w:t>TS</w:t>
            </w:r>
            <w:r w:rsidR="00B27C84">
              <w:t xml:space="preserve"> </w:t>
            </w:r>
            <w:r w:rsidR="003943C3" w:rsidRPr="00495D84">
              <w:t>38.104</w:t>
            </w:r>
            <w:r w:rsidR="00B27C84">
              <w:t xml:space="preserve"> </w:t>
            </w:r>
            <w:r w:rsidR="003943C3" w:rsidRPr="00495D84">
              <w:t>[13].</w:t>
            </w:r>
          </w:p>
          <w:p w14:paraId="1A581AE8" w14:textId="28BD9D6A" w:rsidR="003943C3" w:rsidRPr="00495D84" w:rsidRDefault="00E94096" w:rsidP="003943C3">
            <w:pPr>
              <w:pStyle w:val="TAN"/>
            </w:pPr>
            <w:r>
              <w:t xml:space="preserve">NOTE </w:t>
            </w:r>
            <w:r w:rsidRPr="00495D84">
              <w:t>2</w:t>
            </w:r>
            <w:r>
              <w:t>:</w:t>
            </w:r>
            <w:r w:rsidR="003943C3" w:rsidRPr="00495D84">
              <w:tab/>
              <w:t>These</w:t>
            </w:r>
            <w:r w:rsidR="00B27C84">
              <w:t xml:space="preserve"> </w:t>
            </w:r>
            <w:r w:rsidR="003943C3" w:rsidRPr="00495D84">
              <w:t>values</w:t>
            </w:r>
            <w:r w:rsidR="00B27C84">
              <w:t xml:space="preserve"> </w:t>
            </w:r>
            <w:r w:rsidR="003943C3" w:rsidRPr="00495D84">
              <w:t>have</w:t>
            </w:r>
            <w:r w:rsidR="00B27C84">
              <w:t xml:space="preserve"> </w:t>
            </w:r>
            <w:r w:rsidR="003943C3" w:rsidRPr="00495D84">
              <w:t>been</w:t>
            </w:r>
            <w:r w:rsidR="00B27C84">
              <w:t xml:space="preserve"> </w:t>
            </w:r>
            <w:r w:rsidR="003943C3" w:rsidRPr="00495D84">
              <w:t>derived</w:t>
            </w:r>
            <w:r w:rsidR="00B27C84">
              <w:t xml:space="preserve"> </w:t>
            </w:r>
            <w:r w:rsidR="003943C3" w:rsidRPr="00495D84">
              <w:t>from</w:t>
            </w:r>
            <w:r w:rsidR="00B27C84">
              <w:t xml:space="preserve"> </w:t>
            </w:r>
            <w:r w:rsidR="003943C3" w:rsidRPr="00495D84">
              <w:t>other</w:t>
            </w:r>
            <w:r w:rsidR="00B27C84">
              <w:t xml:space="preserve"> </w:t>
            </w:r>
            <w:r w:rsidR="003943C3" w:rsidRPr="00495D84">
              <w:t>parameters</w:t>
            </w:r>
            <w:r w:rsidR="00B27C84">
              <w:t xml:space="preserve"> </w:t>
            </w:r>
            <w:r w:rsidR="003943C3" w:rsidRPr="00495D84">
              <w:t>for</w:t>
            </w:r>
            <w:r w:rsidR="00B27C84">
              <w:t xml:space="preserve"> </w:t>
            </w:r>
            <w:r w:rsidR="003943C3" w:rsidRPr="00495D84">
              <w:t>information</w:t>
            </w:r>
            <w:r w:rsidR="00B27C84">
              <w:t xml:space="preserve"> </w:t>
            </w:r>
            <w:r w:rsidR="003943C3" w:rsidRPr="00495D84">
              <w:t>purposes</w:t>
            </w:r>
            <w:r w:rsidR="00B27C84">
              <w:t xml:space="preserve"> </w:t>
            </w:r>
            <w:r w:rsidR="003943C3" w:rsidRPr="00495D84">
              <w:t>(as</w:t>
            </w:r>
            <w:r w:rsidR="00B27C84">
              <w:t xml:space="preserve"> </w:t>
            </w:r>
            <w:r w:rsidR="003943C3" w:rsidRPr="00495D84">
              <w:t>per</w:t>
            </w:r>
            <w:r w:rsidR="00B27C84">
              <w:t xml:space="preserve"> </w:t>
            </w:r>
            <w:r w:rsidR="003943C3" w:rsidRPr="00495D84">
              <w:t>TS</w:t>
            </w:r>
            <w:r w:rsidR="00B27C84">
              <w:t xml:space="preserve"> </w:t>
            </w:r>
            <w:r w:rsidR="003943C3" w:rsidRPr="00495D84">
              <w:t>38.213</w:t>
            </w:r>
            <w:r w:rsidR="00B27C84">
              <w:t xml:space="preserve"> </w:t>
            </w:r>
            <w:r w:rsidR="003943C3" w:rsidRPr="00495D84">
              <w:t>[3]).</w:t>
            </w:r>
            <w:r w:rsidR="00B27C84">
              <w:t xml:space="preserve"> </w:t>
            </w:r>
            <w:r w:rsidR="003943C3" w:rsidRPr="00495D84">
              <w:t>They</w:t>
            </w:r>
            <w:r w:rsidR="00B27C84">
              <w:t xml:space="preserve"> </w:t>
            </w:r>
            <w:r w:rsidR="003943C3" w:rsidRPr="00495D84">
              <w:t>are</w:t>
            </w:r>
            <w:r w:rsidR="00B27C84">
              <w:t xml:space="preserve"> </w:t>
            </w:r>
            <w:r w:rsidR="003943C3" w:rsidRPr="00495D84">
              <w:t>not</w:t>
            </w:r>
            <w:r w:rsidR="00B27C84">
              <w:t xml:space="preserve"> </w:t>
            </w:r>
            <w:r w:rsidR="003943C3" w:rsidRPr="00495D84">
              <w:t>settable</w:t>
            </w:r>
            <w:r w:rsidR="00B27C84">
              <w:t xml:space="preserve"> </w:t>
            </w:r>
            <w:r w:rsidR="003943C3" w:rsidRPr="00495D84">
              <w:t>parameters</w:t>
            </w:r>
            <w:r w:rsidR="00B27C84">
              <w:t xml:space="preserve"> </w:t>
            </w:r>
            <w:r w:rsidR="003943C3" w:rsidRPr="00495D84">
              <w:t>themselves.</w:t>
            </w:r>
          </w:p>
        </w:tc>
      </w:tr>
    </w:tbl>
    <w:p w14:paraId="2A0B7984" w14:textId="7B0D7DD5" w:rsidR="003943C3" w:rsidRPr="00495D84" w:rsidRDefault="003943C3" w:rsidP="003943C3">
      <w:pPr>
        <w:rPr>
          <w:rFonts w:eastAsia="MS Mincho"/>
        </w:rPr>
      </w:pPr>
    </w:p>
    <w:p w14:paraId="48B1CDFD" w14:textId="77777777" w:rsidR="00473583" w:rsidRPr="00495D84" w:rsidRDefault="00473583" w:rsidP="00473583">
      <w:pPr>
        <w:pStyle w:val="Heading2"/>
      </w:pPr>
      <w:r w:rsidRPr="00495D84">
        <w:t>A.3.10B</w:t>
      </w:r>
      <w:r w:rsidRPr="00495D84">
        <w:tab/>
        <w:t>SSB Configurations for RedCap</w:t>
      </w:r>
    </w:p>
    <w:p w14:paraId="68384E5B" w14:textId="77777777" w:rsidR="00473583" w:rsidRPr="00495D84" w:rsidRDefault="00473583" w:rsidP="00473583">
      <w:pPr>
        <w:pStyle w:val="Heading3"/>
      </w:pPr>
      <w:r w:rsidRPr="00495D84">
        <w:t>A.3.10B.1</w:t>
      </w:r>
      <w:r w:rsidRPr="00495D84">
        <w:tab/>
        <w:t>SSB Configurations for FR1</w:t>
      </w:r>
    </w:p>
    <w:p w14:paraId="5322E508" w14:textId="77777777" w:rsidR="00473583" w:rsidRPr="00495D84" w:rsidRDefault="00473583" w:rsidP="006B2FD9">
      <w:pPr>
        <w:pStyle w:val="Heading4"/>
      </w:pPr>
      <w:r w:rsidRPr="00495D84">
        <w:t>A.3.10B.1.1</w:t>
      </w:r>
      <w:r w:rsidRPr="00495D84">
        <w:tab/>
        <w:t>SSB pattern 1 for RedCap in FR1: SSB allocation for SSB SCS=30 kHz in 20 MHz</w:t>
      </w:r>
    </w:p>
    <w:p w14:paraId="7CB933ED" w14:textId="77777777" w:rsidR="00473583" w:rsidRPr="00495D84" w:rsidRDefault="00473583" w:rsidP="00473583">
      <w:pPr>
        <w:pStyle w:val="TH"/>
      </w:pPr>
      <w:r w:rsidRPr="00495D84">
        <w:t>Table A.3.10B.1.1-1: SSB.1 RedCap FR1: SSB Pattern 1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818"/>
      </w:tblGrid>
      <w:tr w:rsidR="00473583" w:rsidRPr="00495D84" w14:paraId="266B7DA4"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2F5428D4"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818" w:type="dxa"/>
            <w:tcBorders>
              <w:top w:val="single" w:sz="4" w:space="0" w:color="auto"/>
              <w:left w:val="single" w:sz="4" w:space="0" w:color="auto"/>
              <w:bottom w:val="single" w:sz="4" w:space="0" w:color="auto"/>
              <w:right w:val="single" w:sz="4" w:space="0" w:color="auto"/>
            </w:tcBorders>
            <w:hideMark/>
          </w:tcPr>
          <w:p w14:paraId="6454DB3C" w14:textId="77777777" w:rsidR="00473583" w:rsidRPr="00495D84" w:rsidRDefault="00473583" w:rsidP="003429B0">
            <w:pPr>
              <w:pStyle w:val="TAC"/>
              <w:rPr>
                <w:b/>
              </w:rPr>
            </w:pPr>
            <w:r w:rsidRPr="00495D84">
              <w:rPr>
                <w:b/>
              </w:rPr>
              <w:t>Values</w:t>
            </w:r>
          </w:p>
        </w:tc>
      </w:tr>
      <w:tr w:rsidR="00473583" w:rsidRPr="00495D84" w14:paraId="2F52C309"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39A6B16F" w:rsidR="00473583" w:rsidRPr="00495D84" w:rsidRDefault="00473583" w:rsidP="003429B0">
            <w:pPr>
              <w:pStyle w:val="TAL"/>
            </w:pPr>
            <w:r w:rsidRPr="00495D84">
              <w:t>Channel</w:t>
            </w:r>
            <w:r w:rsidR="00B27C84">
              <w:t xml:space="preserve"> </w:t>
            </w:r>
            <w:r w:rsidRPr="00495D84">
              <w:t>bandwidth</w:t>
            </w:r>
          </w:p>
        </w:tc>
        <w:tc>
          <w:tcPr>
            <w:tcW w:w="3818" w:type="dxa"/>
            <w:tcBorders>
              <w:top w:val="single" w:sz="4" w:space="0" w:color="auto"/>
              <w:left w:val="single" w:sz="4" w:space="0" w:color="auto"/>
              <w:bottom w:val="single" w:sz="4" w:space="0" w:color="auto"/>
              <w:right w:val="single" w:sz="4" w:space="0" w:color="auto"/>
            </w:tcBorders>
            <w:hideMark/>
          </w:tcPr>
          <w:p w14:paraId="4BFC764A" w14:textId="373B1364" w:rsidR="00473583" w:rsidRPr="00495D84" w:rsidRDefault="00473583" w:rsidP="00F52E3F">
            <w:pPr>
              <w:pStyle w:val="TAC"/>
            </w:pPr>
            <w:r w:rsidRPr="00495D84">
              <w:t>20</w:t>
            </w:r>
            <w:r w:rsidR="00B27C84">
              <w:t xml:space="preserve"> </w:t>
            </w:r>
            <w:r w:rsidRPr="00495D84">
              <w:t>MHz</w:t>
            </w:r>
          </w:p>
        </w:tc>
      </w:tr>
      <w:tr w:rsidR="00473583" w:rsidRPr="00495D84" w14:paraId="0045ED9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3A6EAE0C" w:rsidR="00473583" w:rsidRPr="00495D84" w:rsidRDefault="00473583" w:rsidP="003429B0">
            <w:pPr>
              <w:pStyle w:val="TAL"/>
            </w:pPr>
            <w:r w:rsidRPr="00495D84">
              <w:t>SSB</w:t>
            </w:r>
            <w:r w:rsidR="00B27C84">
              <w:t xml:space="preserve"> </w:t>
            </w:r>
            <w:r w:rsidRPr="00495D84">
              <w:t>SCS</w:t>
            </w:r>
          </w:p>
        </w:tc>
        <w:tc>
          <w:tcPr>
            <w:tcW w:w="3818" w:type="dxa"/>
            <w:tcBorders>
              <w:top w:val="single" w:sz="4" w:space="0" w:color="auto"/>
              <w:left w:val="single" w:sz="4" w:space="0" w:color="auto"/>
              <w:bottom w:val="single" w:sz="4" w:space="0" w:color="auto"/>
              <w:right w:val="single" w:sz="4" w:space="0" w:color="auto"/>
            </w:tcBorders>
            <w:hideMark/>
          </w:tcPr>
          <w:p w14:paraId="4695EA2F" w14:textId="058FA064" w:rsidR="00473583" w:rsidRPr="00495D84" w:rsidRDefault="00473583" w:rsidP="00F52E3F">
            <w:pPr>
              <w:pStyle w:val="TAC"/>
            </w:pPr>
            <w:r w:rsidRPr="00495D84">
              <w:t>30</w:t>
            </w:r>
            <w:r w:rsidR="00B27C84">
              <w:t xml:space="preserve"> </w:t>
            </w:r>
            <w:r w:rsidRPr="00495D84">
              <w:t>kHz</w:t>
            </w:r>
          </w:p>
        </w:tc>
      </w:tr>
      <w:tr w:rsidR="00473583" w:rsidRPr="00495D84" w14:paraId="64577E9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136FACA7"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818" w:type="dxa"/>
            <w:tcBorders>
              <w:top w:val="single" w:sz="4" w:space="0" w:color="auto"/>
              <w:left w:val="single" w:sz="4" w:space="0" w:color="auto"/>
              <w:bottom w:val="single" w:sz="4" w:space="0" w:color="auto"/>
              <w:right w:val="single" w:sz="4" w:space="0" w:color="auto"/>
            </w:tcBorders>
            <w:hideMark/>
          </w:tcPr>
          <w:p w14:paraId="59426CDF" w14:textId="1DCD0FEC" w:rsidR="00473583" w:rsidRPr="00495D84" w:rsidRDefault="00473583" w:rsidP="00F52E3F">
            <w:pPr>
              <w:pStyle w:val="TAC"/>
            </w:pPr>
            <w:r w:rsidRPr="00495D84">
              <w:t>20</w:t>
            </w:r>
            <w:r w:rsidR="00B27C84">
              <w:t xml:space="preserve"> </w:t>
            </w:r>
            <w:r w:rsidRPr="00495D84">
              <w:t>ms</w:t>
            </w:r>
          </w:p>
        </w:tc>
      </w:tr>
      <w:tr w:rsidR="00473583" w:rsidRPr="00495D84" w14:paraId="2C083033"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103D8388"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818" w:type="dxa"/>
            <w:tcBorders>
              <w:top w:val="single" w:sz="4" w:space="0" w:color="auto"/>
              <w:left w:val="single" w:sz="4" w:space="0" w:color="auto"/>
              <w:bottom w:val="single" w:sz="4" w:space="0" w:color="auto"/>
              <w:right w:val="single" w:sz="4" w:space="0" w:color="auto"/>
            </w:tcBorders>
            <w:hideMark/>
          </w:tcPr>
          <w:p w14:paraId="157E5ED1" w14:textId="77777777" w:rsidR="00473583" w:rsidRPr="00495D84" w:rsidRDefault="00473583" w:rsidP="00F52E3F">
            <w:pPr>
              <w:pStyle w:val="TAC"/>
            </w:pPr>
            <w:r w:rsidRPr="00495D84">
              <w:t>1</w:t>
            </w:r>
          </w:p>
        </w:tc>
      </w:tr>
      <w:tr w:rsidR="00473583" w:rsidRPr="00495D84" w14:paraId="0137999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51DED92D"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3818" w:type="dxa"/>
            <w:tcBorders>
              <w:top w:val="single" w:sz="4" w:space="0" w:color="auto"/>
              <w:left w:val="single" w:sz="4" w:space="0" w:color="auto"/>
              <w:bottom w:val="single" w:sz="4" w:space="0" w:color="auto"/>
              <w:right w:val="single" w:sz="4" w:space="0" w:color="auto"/>
            </w:tcBorders>
            <w:hideMark/>
          </w:tcPr>
          <w:p w14:paraId="66BD24BF" w14:textId="77777777" w:rsidR="00473583" w:rsidRPr="00495D84" w:rsidRDefault="00473583" w:rsidP="00F52E3F">
            <w:pPr>
              <w:pStyle w:val="TAC"/>
            </w:pPr>
            <w:r w:rsidRPr="00495D84">
              <w:t>0</w:t>
            </w:r>
          </w:p>
        </w:tc>
      </w:tr>
      <w:tr w:rsidR="00473583" w:rsidRPr="00495D84" w14:paraId="01960AA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5A000AAE"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615E815F" w14:textId="78CB89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11CC6F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1E66E0A4"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3818" w:type="dxa"/>
            <w:tcBorders>
              <w:top w:val="single" w:sz="4" w:space="0" w:color="auto"/>
              <w:left w:val="single" w:sz="4" w:space="0" w:color="auto"/>
              <w:bottom w:val="single" w:sz="4" w:space="0" w:color="auto"/>
              <w:right w:val="single" w:sz="4" w:space="0" w:color="auto"/>
            </w:tcBorders>
            <w:hideMark/>
          </w:tcPr>
          <w:p w14:paraId="12EAB48A" w14:textId="77777777" w:rsidR="00473583" w:rsidRPr="00495D84" w:rsidRDefault="00473583" w:rsidP="00F52E3F">
            <w:pPr>
              <w:pStyle w:val="TAC"/>
            </w:pPr>
            <w:r w:rsidRPr="00495D84">
              <w:t>0</w:t>
            </w:r>
          </w:p>
        </w:tc>
      </w:tr>
      <w:tr w:rsidR="00473583" w:rsidRPr="00495D84" w14:paraId="51109B4C"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37522B72"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818" w:type="dxa"/>
            <w:tcBorders>
              <w:top w:val="single" w:sz="4" w:space="0" w:color="auto"/>
              <w:left w:val="single" w:sz="4" w:space="0" w:color="auto"/>
              <w:bottom w:val="single" w:sz="4" w:space="0" w:color="auto"/>
              <w:right w:val="single" w:sz="4" w:space="0" w:color="auto"/>
            </w:tcBorders>
          </w:tcPr>
          <w:p w14:paraId="7FA75263" w14:textId="4FB06234"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763F6B0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45263E42"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818" w:type="dxa"/>
            <w:tcBorders>
              <w:top w:val="single" w:sz="4" w:space="0" w:color="auto"/>
              <w:left w:val="single" w:sz="4" w:space="0" w:color="auto"/>
              <w:bottom w:val="single" w:sz="4" w:space="0" w:color="auto"/>
              <w:right w:val="single" w:sz="4" w:space="0" w:color="auto"/>
            </w:tcBorders>
            <w:hideMark/>
          </w:tcPr>
          <w:p w14:paraId="195BEA7D" w14:textId="15BC57F3"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016C0E1D" w14:textId="77777777" w:rsidTr="00E94096">
        <w:trPr>
          <w:jc w:val="center"/>
        </w:trPr>
        <w:tc>
          <w:tcPr>
            <w:tcW w:w="8500" w:type="dxa"/>
            <w:gridSpan w:val="2"/>
            <w:tcBorders>
              <w:top w:val="single" w:sz="4" w:space="0" w:color="auto"/>
              <w:left w:val="single" w:sz="4" w:space="0" w:color="auto"/>
              <w:bottom w:val="single" w:sz="4" w:space="0" w:color="auto"/>
              <w:right w:val="single" w:sz="4" w:space="0" w:color="auto"/>
            </w:tcBorders>
            <w:hideMark/>
          </w:tcPr>
          <w:p w14:paraId="79FA5039" w14:textId="61F96961"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2E482A3" w14:textId="6B893937"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374584B" w14:textId="274D034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29663259" w14:textId="77777777" w:rsidR="00473583" w:rsidRPr="00495D84" w:rsidRDefault="00473583" w:rsidP="00473583">
      <w:pPr>
        <w:rPr>
          <w:rFonts w:eastAsia="MS Mincho"/>
        </w:rPr>
      </w:pPr>
    </w:p>
    <w:p w14:paraId="50A64292" w14:textId="77777777" w:rsidR="00473583" w:rsidRPr="00495D84" w:rsidRDefault="00473583" w:rsidP="006B2FD9">
      <w:pPr>
        <w:pStyle w:val="Heading4"/>
      </w:pPr>
      <w:r w:rsidRPr="00495D84">
        <w:lastRenderedPageBreak/>
        <w:t>A.3.10B.1.2</w:t>
      </w:r>
      <w:r w:rsidRPr="00495D84">
        <w:tab/>
        <w:t>SSB pattern 2 for RedCap in FR1: SSB allocation for SSB SCS=30 kHz in 20 MHz</w:t>
      </w:r>
    </w:p>
    <w:p w14:paraId="1554AFE6" w14:textId="77777777" w:rsidR="00473583" w:rsidRPr="00495D84" w:rsidRDefault="00473583" w:rsidP="00473583">
      <w:pPr>
        <w:pStyle w:val="TH"/>
      </w:pPr>
      <w:r w:rsidRPr="00495D84">
        <w:t>Table A.3.10B.1.2-1: SSB.2 RedCap FR1: SSB Pattern 2 for SSB SCS=30 kHz in 20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1834"/>
        <w:gridCol w:w="1843"/>
      </w:tblGrid>
      <w:tr w:rsidR="00473583" w:rsidRPr="00495D84" w14:paraId="2B67EB8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0CD7CB67"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3677"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495D84" w:rsidRDefault="00473583" w:rsidP="003429B0">
            <w:pPr>
              <w:pStyle w:val="TAC"/>
              <w:rPr>
                <w:b/>
              </w:rPr>
            </w:pPr>
            <w:r w:rsidRPr="00495D84">
              <w:rPr>
                <w:b/>
              </w:rPr>
              <w:t>Values</w:t>
            </w:r>
          </w:p>
        </w:tc>
      </w:tr>
      <w:tr w:rsidR="00473583" w:rsidRPr="00495D84" w14:paraId="0790099B"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F28042F" w:rsidR="00473583" w:rsidRPr="00495D84" w:rsidRDefault="00473583" w:rsidP="003429B0">
            <w:pPr>
              <w:pStyle w:val="TAL"/>
            </w:pPr>
            <w:r w:rsidRPr="00495D84" w:rsidDel="00390D77">
              <w:t>Channel</w:t>
            </w:r>
            <w:r w:rsidR="00B27C84">
              <w:t xml:space="preserve"> </w:t>
            </w:r>
            <w:r w:rsidRPr="00495D84" w:rsidDel="00390D77">
              <w:t>bandwidth</w:t>
            </w:r>
          </w:p>
        </w:tc>
        <w:tc>
          <w:tcPr>
            <w:tcW w:w="3677" w:type="dxa"/>
            <w:gridSpan w:val="2"/>
            <w:tcBorders>
              <w:top w:val="single" w:sz="4" w:space="0" w:color="auto"/>
              <w:left w:val="single" w:sz="4" w:space="0" w:color="auto"/>
              <w:bottom w:val="single" w:sz="4" w:space="0" w:color="auto"/>
              <w:right w:val="single" w:sz="4" w:space="0" w:color="auto"/>
            </w:tcBorders>
            <w:hideMark/>
          </w:tcPr>
          <w:p w14:paraId="0691199B" w14:textId="4860988A" w:rsidR="00473583" w:rsidRPr="00495D84" w:rsidRDefault="00473583" w:rsidP="00F52E3F">
            <w:pPr>
              <w:pStyle w:val="TAC"/>
            </w:pPr>
            <w:r w:rsidRPr="00495D84">
              <w:t>20</w:t>
            </w:r>
            <w:r w:rsidR="00B27C84">
              <w:t xml:space="preserve"> </w:t>
            </w:r>
            <w:r w:rsidRPr="00495D84">
              <w:t>MHz</w:t>
            </w:r>
          </w:p>
        </w:tc>
      </w:tr>
      <w:tr w:rsidR="00473583" w:rsidRPr="00495D84" w14:paraId="61F5D3F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D7399E0" w:rsidR="00473583" w:rsidRPr="00495D84" w:rsidRDefault="00473583" w:rsidP="003429B0">
            <w:pPr>
              <w:pStyle w:val="TAL"/>
            </w:pPr>
            <w:r w:rsidRPr="00495D84" w:rsidDel="00390D77">
              <w:t>SSB</w:t>
            </w:r>
            <w:r w:rsidR="00B27C84">
              <w:t xml:space="preserve"> </w:t>
            </w:r>
            <w:r w:rsidRPr="00495D84" w:rsidDel="00390D77">
              <w:t>SCS</w:t>
            </w:r>
          </w:p>
        </w:tc>
        <w:tc>
          <w:tcPr>
            <w:tcW w:w="3677" w:type="dxa"/>
            <w:gridSpan w:val="2"/>
            <w:tcBorders>
              <w:top w:val="single" w:sz="4" w:space="0" w:color="auto"/>
              <w:left w:val="single" w:sz="4" w:space="0" w:color="auto"/>
              <w:bottom w:val="single" w:sz="4" w:space="0" w:color="auto"/>
              <w:right w:val="single" w:sz="4" w:space="0" w:color="auto"/>
            </w:tcBorders>
            <w:hideMark/>
          </w:tcPr>
          <w:p w14:paraId="4BF3C5BD" w14:textId="613DC51A" w:rsidR="00473583" w:rsidRPr="00495D84" w:rsidRDefault="00473583" w:rsidP="00F52E3F">
            <w:pPr>
              <w:pStyle w:val="TAC"/>
            </w:pPr>
            <w:r w:rsidRPr="00495D84">
              <w:t>30</w:t>
            </w:r>
            <w:r w:rsidR="00B27C84">
              <w:t xml:space="preserve"> </w:t>
            </w:r>
            <w:r w:rsidRPr="00495D84">
              <w:t>kHz</w:t>
            </w:r>
          </w:p>
        </w:tc>
      </w:tr>
      <w:tr w:rsidR="00473583" w:rsidRPr="00495D84" w14:paraId="49F3EBEE"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29798825" w:rsidR="00473583" w:rsidRPr="00495D84" w:rsidRDefault="00473583" w:rsidP="003429B0">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3677" w:type="dxa"/>
            <w:gridSpan w:val="2"/>
            <w:tcBorders>
              <w:top w:val="single" w:sz="4" w:space="0" w:color="auto"/>
              <w:left w:val="single" w:sz="4" w:space="0" w:color="auto"/>
              <w:bottom w:val="single" w:sz="4" w:space="0" w:color="auto"/>
              <w:right w:val="single" w:sz="4" w:space="0" w:color="auto"/>
            </w:tcBorders>
            <w:hideMark/>
          </w:tcPr>
          <w:p w14:paraId="49B1ED93" w14:textId="6945669E" w:rsidR="00473583" w:rsidRPr="00495D84" w:rsidRDefault="00473583" w:rsidP="00F52E3F">
            <w:pPr>
              <w:pStyle w:val="TAC"/>
            </w:pPr>
            <w:r w:rsidRPr="00495D84">
              <w:t>20</w:t>
            </w:r>
            <w:r w:rsidR="00B27C84">
              <w:t xml:space="preserve"> </w:t>
            </w:r>
            <w:r w:rsidRPr="00495D84">
              <w:t>ms</w:t>
            </w:r>
          </w:p>
        </w:tc>
      </w:tr>
      <w:tr w:rsidR="00473583" w:rsidRPr="00495D84" w14:paraId="169BB816"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5BB6CDF3"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3677"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495D84" w:rsidRDefault="00473583" w:rsidP="00F52E3F">
            <w:pPr>
              <w:pStyle w:val="TAC"/>
            </w:pPr>
            <w:r w:rsidRPr="00495D84">
              <w:t>2</w:t>
            </w:r>
          </w:p>
        </w:tc>
      </w:tr>
      <w:tr w:rsidR="00473583" w:rsidRPr="00495D84" w14:paraId="417DB20D"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6063440F"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34" w:type="dxa"/>
            <w:tcBorders>
              <w:top w:val="single" w:sz="4" w:space="0" w:color="auto"/>
              <w:left w:val="single" w:sz="4" w:space="0" w:color="auto"/>
              <w:bottom w:val="single" w:sz="4" w:space="0" w:color="auto"/>
              <w:right w:val="single" w:sz="4" w:space="0" w:color="auto"/>
            </w:tcBorders>
            <w:hideMark/>
          </w:tcPr>
          <w:p w14:paraId="4FD83D46" w14:textId="77777777" w:rsidR="00473583" w:rsidRPr="00495D84" w:rsidRDefault="00473583" w:rsidP="00F52E3F">
            <w:pPr>
              <w:pStyle w:val="TAC"/>
            </w:pPr>
            <w:r w:rsidRPr="00495D84">
              <w:t>0</w:t>
            </w:r>
          </w:p>
        </w:tc>
        <w:tc>
          <w:tcPr>
            <w:tcW w:w="1843" w:type="dxa"/>
            <w:tcBorders>
              <w:top w:val="single" w:sz="4" w:space="0" w:color="auto"/>
              <w:left w:val="single" w:sz="4" w:space="0" w:color="auto"/>
              <w:bottom w:val="single" w:sz="4" w:space="0" w:color="auto"/>
              <w:right w:val="single" w:sz="4" w:space="0" w:color="auto"/>
            </w:tcBorders>
            <w:hideMark/>
          </w:tcPr>
          <w:p w14:paraId="35B37AE0" w14:textId="77777777" w:rsidR="00473583" w:rsidRPr="00495D84" w:rsidRDefault="00473583" w:rsidP="00F52E3F">
            <w:pPr>
              <w:pStyle w:val="TAC"/>
            </w:pPr>
            <w:r w:rsidRPr="00495D84">
              <w:t>1</w:t>
            </w:r>
          </w:p>
        </w:tc>
      </w:tr>
      <w:tr w:rsidR="00473583" w:rsidRPr="00495D84" w14:paraId="3DDF8F9F"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50FF0F09"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hideMark/>
          </w:tcPr>
          <w:p w14:paraId="264D165A" w14:textId="44AF2108"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1843" w:type="dxa"/>
            <w:tcBorders>
              <w:top w:val="single" w:sz="4" w:space="0" w:color="auto"/>
              <w:left w:val="single" w:sz="4" w:space="0" w:color="auto"/>
              <w:bottom w:val="single" w:sz="4" w:space="0" w:color="auto"/>
              <w:right w:val="single" w:sz="4" w:space="0" w:color="auto"/>
            </w:tcBorders>
            <w:hideMark/>
          </w:tcPr>
          <w:p w14:paraId="765F3776" w14:textId="77777777" w:rsidR="00473583" w:rsidRPr="00495D84" w:rsidRDefault="00473583" w:rsidP="00F52E3F">
            <w:pPr>
              <w:pStyle w:val="TAC"/>
            </w:pPr>
            <w:r w:rsidRPr="00495D84">
              <w:t>8-11</w:t>
            </w:r>
          </w:p>
        </w:tc>
      </w:tr>
      <w:tr w:rsidR="00473583" w:rsidRPr="00495D84" w14:paraId="7F6B0C8A"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00AAECC4" w:rsidR="00473583" w:rsidRPr="00495D84" w:rsidDel="00390D77"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34" w:type="dxa"/>
            <w:tcBorders>
              <w:top w:val="single" w:sz="4" w:space="0" w:color="auto"/>
              <w:left w:val="single" w:sz="4" w:space="0" w:color="auto"/>
              <w:bottom w:val="single" w:sz="4" w:space="0" w:color="auto"/>
              <w:right w:val="single" w:sz="4" w:space="0" w:color="auto"/>
            </w:tcBorders>
          </w:tcPr>
          <w:p w14:paraId="395C1B58" w14:textId="77777777" w:rsidR="00473583" w:rsidRPr="00495D84" w:rsidRDefault="00473583" w:rsidP="00F52E3F">
            <w:pPr>
              <w:pStyle w:val="TAC"/>
            </w:pPr>
            <w:r w:rsidRPr="00495D84">
              <w:rPr>
                <w:lang w:eastAsia="zh-TW"/>
              </w:rPr>
              <w:t>0</w:t>
            </w:r>
          </w:p>
        </w:tc>
        <w:tc>
          <w:tcPr>
            <w:tcW w:w="1843" w:type="dxa"/>
            <w:tcBorders>
              <w:top w:val="single" w:sz="4" w:space="0" w:color="auto"/>
              <w:left w:val="single" w:sz="4" w:space="0" w:color="auto"/>
              <w:bottom w:val="single" w:sz="4" w:space="0" w:color="auto"/>
              <w:right w:val="single" w:sz="4" w:space="0" w:color="auto"/>
            </w:tcBorders>
          </w:tcPr>
          <w:p w14:paraId="1D91DA29" w14:textId="77777777" w:rsidR="00473583" w:rsidRPr="00495D84" w:rsidRDefault="00473583" w:rsidP="00F52E3F">
            <w:pPr>
              <w:pStyle w:val="TAC"/>
            </w:pPr>
            <w:r w:rsidRPr="00495D84">
              <w:rPr>
                <w:lang w:eastAsia="zh-TW"/>
              </w:rPr>
              <w:t>0</w:t>
            </w:r>
          </w:p>
        </w:tc>
      </w:tr>
      <w:tr w:rsidR="00473583" w:rsidRPr="00495D84" w14:paraId="53539D35"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6747C54D" w:rsidR="00473583" w:rsidRPr="00495D84" w:rsidDel="00390D77"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3677" w:type="dxa"/>
            <w:gridSpan w:val="2"/>
            <w:tcBorders>
              <w:top w:val="single" w:sz="4" w:space="0" w:color="auto"/>
              <w:left w:val="single" w:sz="4" w:space="0" w:color="auto"/>
              <w:bottom w:val="single" w:sz="4" w:space="0" w:color="auto"/>
              <w:right w:val="single" w:sz="4" w:space="0" w:color="auto"/>
            </w:tcBorders>
          </w:tcPr>
          <w:p w14:paraId="7D62D35D" w14:textId="0FA9BCD2"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196AB28" w14:textId="77777777" w:rsidTr="00E94096">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1E606EF7"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3677" w:type="dxa"/>
            <w:gridSpan w:val="2"/>
            <w:tcBorders>
              <w:top w:val="single" w:sz="4" w:space="0" w:color="auto"/>
              <w:left w:val="single" w:sz="4" w:space="0" w:color="auto"/>
              <w:bottom w:val="single" w:sz="4" w:space="0" w:color="auto"/>
              <w:right w:val="single" w:sz="4" w:space="0" w:color="auto"/>
            </w:tcBorders>
            <w:hideMark/>
          </w:tcPr>
          <w:p w14:paraId="518BF72F" w14:textId="517EA896"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CDB7032" w14:textId="77777777" w:rsidTr="00E94096">
        <w:trPr>
          <w:jc w:val="center"/>
        </w:trPr>
        <w:tc>
          <w:tcPr>
            <w:tcW w:w="8359" w:type="dxa"/>
            <w:gridSpan w:val="3"/>
            <w:tcBorders>
              <w:top w:val="single" w:sz="4" w:space="0" w:color="auto"/>
              <w:left w:val="single" w:sz="4" w:space="0" w:color="auto"/>
              <w:bottom w:val="single" w:sz="4" w:space="0" w:color="auto"/>
              <w:right w:val="single" w:sz="4" w:space="0" w:color="auto"/>
            </w:tcBorders>
            <w:hideMark/>
          </w:tcPr>
          <w:p w14:paraId="0C30D249" w14:textId="28A2AFE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47FFE933" w14:textId="5E9B434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FA23516" w14:textId="64FE8583"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196C1AE3" w14:textId="77777777" w:rsidR="00473583" w:rsidRPr="00495D84" w:rsidRDefault="00473583" w:rsidP="00473583">
      <w:pPr>
        <w:rPr>
          <w:rFonts w:eastAsia="MS Mincho"/>
        </w:rPr>
      </w:pPr>
    </w:p>
    <w:p w14:paraId="63503F71" w14:textId="77777777" w:rsidR="00473583" w:rsidRPr="00495D84" w:rsidRDefault="00473583" w:rsidP="006B2FD9">
      <w:pPr>
        <w:pStyle w:val="Heading4"/>
      </w:pPr>
      <w:r w:rsidRPr="00495D84">
        <w:t>A.3.10B.1.3</w:t>
      </w:r>
      <w:r w:rsidRPr="00495D84">
        <w:tab/>
        <w:t>SSB pattern 3 for RedCap in FR1: SSB allocation for SSB SCS=30 kHz starting from odd SFN in 20 MHz</w:t>
      </w:r>
    </w:p>
    <w:p w14:paraId="189ECF1C" w14:textId="77777777" w:rsidR="00473583" w:rsidRPr="00495D84" w:rsidRDefault="00473583" w:rsidP="00473583">
      <w:pPr>
        <w:pStyle w:val="TH"/>
      </w:pPr>
      <w:r w:rsidRPr="00495D84">
        <w:t>Table A.3.10B.1.3-1: SSB.3 RedCap FR1: SSB Pattern 3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261"/>
        <w:gridCol w:w="4368"/>
      </w:tblGrid>
      <w:tr w:rsidR="00473583" w:rsidRPr="00495D84" w14:paraId="3297F65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1F7C1EB8" w14:textId="3FEDF525"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2268" w:type="pct"/>
            <w:tcBorders>
              <w:top w:val="single" w:sz="4" w:space="0" w:color="auto"/>
              <w:left w:val="single" w:sz="4" w:space="0" w:color="auto"/>
              <w:bottom w:val="single" w:sz="4" w:space="0" w:color="auto"/>
              <w:right w:val="single" w:sz="4" w:space="0" w:color="auto"/>
            </w:tcBorders>
            <w:hideMark/>
          </w:tcPr>
          <w:p w14:paraId="77B33F80" w14:textId="77777777" w:rsidR="00473583" w:rsidRPr="00495D84" w:rsidRDefault="00473583" w:rsidP="003429B0">
            <w:pPr>
              <w:pStyle w:val="TAC"/>
              <w:rPr>
                <w:b/>
              </w:rPr>
            </w:pPr>
            <w:r w:rsidRPr="00495D84">
              <w:rPr>
                <w:b/>
              </w:rPr>
              <w:t>Values</w:t>
            </w:r>
          </w:p>
        </w:tc>
      </w:tr>
      <w:tr w:rsidR="00473583" w:rsidRPr="00495D84" w14:paraId="5114ADE3"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AD2C76B" w14:textId="5749A084" w:rsidR="00473583" w:rsidRPr="00495D84" w:rsidRDefault="00473583" w:rsidP="003429B0">
            <w:pPr>
              <w:pStyle w:val="TAL"/>
            </w:pPr>
            <w:r w:rsidRPr="00495D84">
              <w:t>Channel</w:t>
            </w:r>
            <w:r w:rsidR="00B27C84">
              <w:t xml:space="preserve"> </w:t>
            </w:r>
            <w:r w:rsidRPr="00495D84">
              <w:t>bandwidth</w:t>
            </w:r>
          </w:p>
        </w:tc>
        <w:tc>
          <w:tcPr>
            <w:tcW w:w="2268" w:type="pct"/>
            <w:tcBorders>
              <w:top w:val="single" w:sz="4" w:space="0" w:color="auto"/>
              <w:left w:val="single" w:sz="4" w:space="0" w:color="auto"/>
              <w:bottom w:val="single" w:sz="4" w:space="0" w:color="auto"/>
              <w:right w:val="single" w:sz="4" w:space="0" w:color="auto"/>
            </w:tcBorders>
            <w:hideMark/>
          </w:tcPr>
          <w:p w14:paraId="53391CDA" w14:textId="1350099C" w:rsidR="00473583" w:rsidRPr="00495D84" w:rsidRDefault="00473583" w:rsidP="00F52E3F">
            <w:pPr>
              <w:pStyle w:val="TAC"/>
            </w:pPr>
            <w:r w:rsidRPr="00495D84">
              <w:t>20</w:t>
            </w:r>
            <w:r w:rsidR="00B27C84">
              <w:t xml:space="preserve"> </w:t>
            </w:r>
            <w:r w:rsidRPr="00495D84">
              <w:t>MHz</w:t>
            </w:r>
          </w:p>
        </w:tc>
      </w:tr>
      <w:tr w:rsidR="00473583" w:rsidRPr="00495D84" w14:paraId="61C99042"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5FBD60" w14:textId="49C456ED" w:rsidR="00473583" w:rsidRPr="00495D84" w:rsidRDefault="00473583" w:rsidP="003429B0">
            <w:pPr>
              <w:pStyle w:val="TAL"/>
            </w:pPr>
            <w:r w:rsidRPr="00495D84">
              <w:t>SSB</w:t>
            </w:r>
            <w:r w:rsidR="00B27C84">
              <w:t xml:space="preserve"> </w:t>
            </w:r>
            <w:r w:rsidRPr="00495D84">
              <w:t>SCS</w:t>
            </w:r>
          </w:p>
        </w:tc>
        <w:tc>
          <w:tcPr>
            <w:tcW w:w="2268" w:type="pct"/>
            <w:tcBorders>
              <w:top w:val="single" w:sz="4" w:space="0" w:color="auto"/>
              <w:left w:val="single" w:sz="4" w:space="0" w:color="auto"/>
              <w:bottom w:val="single" w:sz="4" w:space="0" w:color="auto"/>
              <w:right w:val="single" w:sz="4" w:space="0" w:color="auto"/>
            </w:tcBorders>
            <w:hideMark/>
          </w:tcPr>
          <w:p w14:paraId="70F0D288" w14:textId="307B773E" w:rsidR="00473583" w:rsidRPr="00495D84" w:rsidRDefault="00473583" w:rsidP="00F52E3F">
            <w:pPr>
              <w:pStyle w:val="TAC"/>
            </w:pPr>
            <w:r w:rsidRPr="00495D84">
              <w:t>30</w:t>
            </w:r>
            <w:r w:rsidR="00B27C84">
              <w:t xml:space="preserve"> </w:t>
            </w:r>
            <w:r w:rsidRPr="00495D84">
              <w:t>kHz</w:t>
            </w:r>
          </w:p>
        </w:tc>
      </w:tr>
      <w:tr w:rsidR="00473583" w:rsidRPr="00495D84" w14:paraId="3781EF6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CB020B3" w14:textId="27E80A0F" w:rsidR="00473583" w:rsidRPr="00495D84" w:rsidRDefault="00473583" w:rsidP="003429B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2268" w:type="pct"/>
            <w:tcBorders>
              <w:top w:val="single" w:sz="4" w:space="0" w:color="auto"/>
              <w:left w:val="single" w:sz="4" w:space="0" w:color="auto"/>
              <w:bottom w:val="single" w:sz="4" w:space="0" w:color="auto"/>
              <w:right w:val="single" w:sz="4" w:space="0" w:color="auto"/>
            </w:tcBorders>
            <w:hideMark/>
          </w:tcPr>
          <w:p w14:paraId="5BE33C02" w14:textId="44E7D991" w:rsidR="00473583" w:rsidRPr="00495D84" w:rsidRDefault="00473583" w:rsidP="00F52E3F">
            <w:pPr>
              <w:pStyle w:val="TAC"/>
            </w:pPr>
            <w:r w:rsidRPr="00495D84">
              <w:t>20</w:t>
            </w:r>
            <w:r w:rsidR="00B27C84">
              <w:t xml:space="preserve"> </w:t>
            </w:r>
            <w:r w:rsidRPr="00495D84">
              <w:t>ms</w:t>
            </w:r>
          </w:p>
        </w:tc>
      </w:tr>
      <w:tr w:rsidR="00473583" w:rsidRPr="00495D84" w14:paraId="203617EB"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0ECABBC8" w14:textId="1C0AA6C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2268" w:type="pct"/>
            <w:tcBorders>
              <w:top w:val="single" w:sz="4" w:space="0" w:color="auto"/>
              <w:left w:val="single" w:sz="4" w:space="0" w:color="auto"/>
              <w:bottom w:val="single" w:sz="4" w:space="0" w:color="auto"/>
              <w:right w:val="single" w:sz="4" w:space="0" w:color="auto"/>
            </w:tcBorders>
            <w:hideMark/>
          </w:tcPr>
          <w:p w14:paraId="1292AE51" w14:textId="77777777" w:rsidR="00473583" w:rsidRPr="00495D84" w:rsidRDefault="00473583" w:rsidP="00F52E3F">
            <w:pPr>
              <w:pStyle w:val="TAC"/>
            </w:pPr>
            <w:r w:rsidRPr="00495D84">
              <w:t>1</w:t>
            </w:r>
          </w:p>
        </w:tc>
      </w:tr>
      <w:tr w:rsidR="00473583" w:rsidRPr="00495D84" w14:paraId="0C8701EC"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56405894" w14:textId="411D7174"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2268" w:type="pct"/>
            <w:tcBorders>
              <w:top w:val="single" w:sz="4" w:space="0" w:color="auto"/>
              <w:left w:val="single" w:sz="4" w:space="0" w:color="auto"/>
              <w:bottom w:val="single" w:sz="4" w:space="0" w:color="auto"/>
              <w:right w:val="single" w:sz="4" w:space="0" w:color="auto"/>
            </w:tcBorders>
            <w:hideMark/>
          </w:tcPr>
          <w:p w14:paraId="7D93072B" w14:textId="77777777" w:rsidR="00473583" w:rsidRPr="00495D84" w:rsidRDefault="00473583" w:rsidP="00F52E3F">
            <w:pPr>
              <w:pStyle w:val="TAC"/>
            </w:pPr>
            <w:r w:rsidRPr="00495D84">
              <w:t>0</w:t>
            </w:r>
          </w:p>
        </w:tc>
      </w:tr>
      <w:tr w:rsidR="00473583" w:rsidRPr="00495D84" w14:paraId="1EC9BB67"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261739B" w14:textId="53AA3FB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5F9CD5FA" w14:textId="412DEF2C"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09F57644"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3C272141" w14:textId="5907DA12"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2268" w:type="pct"/>
            <w:tcBorders>
              <w:top w:val="single" w:sz="4" w:space="0" w:color="auto"/>
              <w:left w:val="single" w:sz="4" w:space="0" w:color="auto"/>
              <w:bottom w:val="single" w:sz="4" w:space="0" w:color="auto"/>
              <w:right w:val="single" w:sz="4" w:space="0" w:color="auto"/>
            </w:tcBorders>
            <w:hideMark/>
          </w:tcPr>
          <w:p w14:paraId="4433955A" w14:textId="77777777" w:rsidR="00473583" w:rsidRPr="00495D84" w:rsidRDefault="00473583" w:rsidP="00F52E3F">
            <w:pPr>
              <w:pStyle w:val="TAC"/>
            </w:pPr>
            <w:r w:rsidRPr="00495D84">
              <w:t>0</w:t>
            </w:r>
          </w:p>
        </w:tc>
      </w:tr>
      <w:tr w:rsidR="00473583" w:rsidRPr="00495D84" w14:paraId="073545D5"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tcPr>
          <w:p w14:paraId="28C6B6A4" w14:textId="24338A77"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2268" w:type="pct"/>
            <w:tcBorders>
              <w:top w:val="single" w:sz="4" w:space="0" w:color="auto"/>
              <w:left w:val="single" w:sz="4" w:space="0" w:color="auto"/>
              <w:bottom w:val="single" w:sz="4" w:space="0" w:color="auto"/>
              <w:right w:val="single" w:sz="4" w:space="0" w:color="auto"/>
            </w:tcBorders>
          </w:tcPr>
          <w:p w14:paraId="6A59844C" w14:textId="4F69FDB1"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1</w:t>
            </w:r>
          </w:p>
        </w:tc>
      </w:tr>
      <w:tr w:rsidR="00473583" w:rsidRPr="00495D84" w14:paraId="2FB74200" w14:textId="77777777" w:rsidTr="00E94096">
        <w:trPr>
          <w:jc w:val="center"/>
        </w:trPr>
        <w:tc>
          <w:tcPr>
            <w:tcW w:w="2732" w:type="pct"/>
            <w:tcBorders>
              <w:top w:val="single" w:sz="4" w:space="0" w:color="auto"/>
              <w:left w:val="single" w:sz="4" w:space="0" w:color="auto"/>
              <w:bottom w:val="single" w:sz="4" w:space="0" w:color="auto"/>
              <w:right w:val="single" w:sz="4" w:space="0" w:color="auto"/>
            </w:tcBorders>
            <w:hideMark/>
          </w:tcPr>
          <w:p w14:paraId="21C4B746" w14:textId="6F81FD43"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2268" w:type="pct"/>
            <w:tcBorders>
              <w:top w:val="single" w:sz="4" w:space="0" w:color="auto"/>
              <w:left w:val="single" w:sz="4" w:space="0" w:color="auto"/>
              <w:bottom w:val="single" w:sz="4" w:space="0" w:color="auto"/>
              <w:right w:val="single" w:sz="4" w:space="0" w:color="auto"/>
            </w:tcBorders>
            <w:hideMark/>
          </w:tcPr>
          <w:p w14:paraId="12B7C96E" w14:textId="498EAD87"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B773E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46BC6F4" w14:textId="233CBF40"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5BC4705" w14:textId="1109E1DC"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32FD767D" w14:textId="4B648007"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58E70EC2" w14:textId="77777777" w:rsidR="00473583" w:rsidRPr="00495D84" w:rsidRDefault="00473583" w:rsidP="00473583">
      <w:pPr>
        <w:rPr>
          <w:rFonts w:eastAsia="MS Mincho"/>
        </w:rPr>
      </w:pPr>
    </w:p>
    <w:p w14:paraId="332E0324" w14:textId="77777777" w:rsidR="00473583" w:rsidRPr="00495D84" w:rsidRDefault="00473583" w:rsidP="006B2FD9">
      <w:pPr>
        <w:pStyle w:val="Heading4"/>
      </w:pPr>
      <w:r w:rsidRPr="00495D84">
        <w:lastRenderedPageBreak/>
        <w:t>A.3.10B.1.4</w:t>
      </w:r>
      <w:r w:rsidRPr="00495D84">
        <w:tab/>
        <w:t>SSB pattern 4 for RedCap in FR1: SSB allocation for SSB SCS=15 kHz in 10 MHz</w:t>
      </w:r>
    </w:p>
    <w:p w14:paraId="073B4DAE" w14:textId="77777777" w:rsidR="00473583" w:rsidRPr="00495D84" w:rsidRDefault="00473583" w:rsidP="00473583">
      <w:pPr>
        <w:pStyle w:val="TH"/>
      </w:pPr>
      <w:r w:rsidRPr="00495D84">
        <w:t>Table A.3.10B.1.4-1: SSB.4 RedCap FR1: SSB Pattern 4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473583" w:rsidRPr="00495D84" w14:paraId="3F5C0AE3"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91FB846" w14:textId="7A8DB783"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0ED016A" w14:textId="77777777" w:rsidR="00473583" w:rsidRPr="00495D84" w:rsidRDefault="00473583" w:rsidP="003429B0">
            <w:pPr>
              <w:pStyle w:val="TAC"/>
              <w:rPr>
                <w:b/>
              </w:rPr>
            </w:pPr>
            <w:r w:rsidRPr="00495D84">
              <w:rPr>
                <w:b/>
              </w:rPr>
              <w:t>Values</w:t>
            </w:r>
          </w:p>
        </w:tc>
      </w:tr>
      <w:tr w:rsidR="00473583" w:rsidRPr="00495D84" w14:paraId="1A99CB3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91A75F7" w14:textId="2D126E89" w:rsidR="00473583" w:rsidRPr="00495D84" w:rsidRDefault="00473583" w:rsidP="003429B0">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172C53DC" w14:textId="7A4D795E" w:rsidR="00473583" w:rsidRPr="00495D84" w:rsidRDefault="00473583" w:rsidP="00F52E3F">
            <w:pPr>
              <w:pStyle w:val="TAC"/>
            </w:pPr>
            <w:r w:rsidRPr="00495D84">
              <w:t>10</w:t>
            </w:r>
            <w:r w:rsidR="00B27C84">
              <w:t xml:space="preserve"> </w:t>
            </w:r>
            <w:r w:rsidRPr="00495D84">
              <w:t>MHz</w:t>
            </w:r>
          </w:p>
        </w:tc>
      </w:tr>
      <w:tr w:rsidR="00473583" w:rsidRPr="00495D84" w14:paraId="7D01F42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157125" w14:textId="793EAEC9" w:rsidR="00473583" w:rsidRPr="00495D84" w:rsidRDefault="00473583" w:rsidP="003429B0">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66A25774" w14:textId="2C005247" w:rsidR="00473583" w:rsidRPr="00495D84" w:rsidRDefault="00473583" w:rsidP="00F52E3F">
            <w:pPr>
              <w:pStyle w:val="TAC"/>
            </w:pPr>
            <w:r w:rsidRPr="00495D84">
              <w:t>15</w:t>
            </w:r>
            <w:r w:rsidR="00B27C84">
              <w:t xml:space="preserve"> </w:t>
            </w:r>
            <w:r w:rsidRPr="00495D84">
              <w:t>kHz</w:t>
            </w:r>
          </w:p>
        </w:tc>
      </w:tr>
      <w:tr w:rsidR="00960166" w:rsidRPr="00495D84" w14:paraId="2F044540"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EFF5A8C" w14:textId="36C17293" w:rsidR="00960166" w:rsidRPr="00495D84" w:rsidRDefault="00960166" w:rsidP="00960166">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35418E7E" w14:textId="02BB499C" w:rsidR="00960166" w:rsidRPr="00495D84" w:rsidRDefault="00960166" w:rsidP="00960166">
            <w:pPr>
              <w:pStyle w:val="TAC"/>
            </w:pPr>
            <w:r w:rsidRPr="00495D84">
              <w:t>20</w:t>
            </w:r>
            <w:r w:rsidR="00B27C84">
              <w:t xml:space="preserve"> </w:t>
            </w:r>
            <w:r w:rsidRPr="00495D84">
              <w:t>ms</w:t>
            </w:r>
          </w:p>
        </w:tc>
      </w:tr>
      <w:tr w:rsidR="00473583" w:rsidRPr="00495D84" w14:paraId="213CCA36"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51E17B0C" w14:textId="3201BEE3"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523A4A2F" w14:textId="77777777" w:rsidR="00473583" w:rsidRPr="00495D84" w:rsidRDefault="00473583" w:rsidP="00F52E3F">
            <w:pPr>
              <w:pStyle w:val="TAC"/>
            </w:pPr>
            <w:r w:rsidRPr="00495D84">
              <w:t>1</w:t>
            </w:r>
          </w:p>
        </w:tc>
      </w:tr>
      <w:tr w:rsidR="00473583" w:rsidRPr="00495D84" w14:paraId="73BFB717"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4264AFE" w14:textId="3E39EB98"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3C17AFCA" w14:textId="77777777" w:rsidR="00473583" w:rsidRPr="00495D84" w:rsidRDefault="00473583" w:rsidP="00F52E3F">
            <w:pPr>
              <w:pStyle w:val="TAC"/>
            </w:pPr>
            <w:r w:rsidRPr="00495D84">
              <w:t>0</w:t>
            </w:r>
          </w:p>
        </w:tc>
      </w:tr>
      <w:tr w:rsidR="00473583" w:rsidRPr="00495D84" w14:paraId="43867BC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CDFDDFA" w14:textId="13C05D91" w:rsidR="00473583" w:rsidRPr="00495D84" w:rsidRDefault="00473583" w:rsidP="003429B0">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53537398" w14:textId="77777777" w:rsidR="00473583" w:rsidRPr="00495D84" w:rsidRDefault="00473583" w:rsidP="00F52E3F">
            <w:pPr>
              <w:pStyle w:val="TAC"/>
            </w:pPr>
            <w:r w:rsidRPr="00495D84">
              <w:t>2-5</w:t>
            </w:r>
          </w:p>
        </w:tc>
      </w:tr>
      <w:tr w:rsidR="00473583" w:rsidRPr="00495D84" w14:paraId="04DC613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946D71C" w14:textId="224AE1E1"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DB71CE5" w14:textId="77777777" w:rsidR="00473583" w:rsidRPr="00495D84" w:rsidRDefault="00473583" w:rsidP="00F52E3F">
            <w:pPr>
              <w:pStyle w:val="TAC"/>
            </w:pPr>
            <w:r w:rsidRPr="00495D84">
              <w:t>0</w:t>
            </w:r>
          </w:p>
        </w:tc>
      </w:tr>
      <w:tr w:rsidR="00473583" w:rsidRPr="00495D84" w14:paraId="6E9BCA5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158A8DFE" w14:textId="76868D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7F760B48" w14:textId="61258199"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263EFCE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9ADFE69" w14:textId="2FB6F9C5"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5305F2C3" w14:textId="08328F7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01F0B9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979107E" w14:textId="06BC7AC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147AA52A" w14:textId="3C205C66"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020D20DD" w14:textId="77777777" w:rsidR="00473583" w:rsidRPr="00495D84" w:rsidRDefault="00473583" w:rsidP="00473583">
      <w:pPr>
        <w:rPr>
          <w:rFonts w:eastAsia="MS Mincho"/>
        </w:rPr>
      </w:pPr>
    </w:p>
    <w:p w14:paraId="4CB272CF" w14:textId="77777777" w:rsidR="00473583" w:rsidRPr="00495D84" w:rsidRDefault="00473583" w:rsidP="006B2FD9">
      <w:pPr>
        <w:pStyle w:val="Heading4"/>
      </w:pPr>
      <w:r w:rsidRPr="00495D84">
        <w:t>A.3.10B.1.5</w:t>
      </w:r>
      <w:r w:rsidRPr="00495D84">
        <w:tab/>
        <w:t>SSB pattern 5 for RedCap in FR1: SSB allocation for SSB SCS=30 kHz in 20 MHz</w:t>
      </w:r>
    </w:p>
    <w:p w14:paraId="74EB55B3" w14:textId="77777777" w:rsidR="00473583" w:rsidRPr="00495D84" w:rsidRDefault="00473583" w:rsidP="00473583">
      <w:pPr>
        <w:pStyle w:val="TH"/>
      </w:pPr>
      <w:r w:rsidRPr="00495D84">
        <w:t>Table A.3.10B.1.5-1: SSB.5 RedCap FR1: SSB Pattern 5 for SSB SCS=30 kHz in 20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473583" w:rsidRPr="00495D84" w14:paraId="06EB273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343B775" w14:textId="0DF147D9" w:rsidR="00473583" w:rsidRPr="00495D84" w:rsidRDefault="00473583" w:rsidP="003429B0">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57E1A7B1" w14:textId="77777777" w:rsidR="00473583" w:rsidRPr="00495D84" w:rsidRDefault="00473583" w:rsidP="003429B0">
            <w:pPr>
              <w:pStyle w:val="TAC"/>
              <w:rPr>
                <w:b/>
              </w:rPr>
            </w:pPr>
            <w:r w:rsidRPr="00495D84">
              <w:rPr>
                <w:b/>
              </w:rPr>
              <w:t>Values</w:t>
            </w:r>
          </w:p>
        </w:tc>
      </w:tr>
      <w:tr w:rsidR="00473583" w:rsidRPr="00495D84" w14:paraId="0B5F0BC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64D3C42" w14:textId="3F04F01C" w:rsidR="00473583" w:rsidRPr="00495D84" w:rsidRDefault="00473583" w:rsidP="003429B0">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C0D756F" w14:textId="29E2FC12" w:rsidR="00473583" w:rsidRPr="00495D84" w:rsidRDefault="00473583" w:rsidP="00F52E3F">
            <w:pPr>
              <w:pStyle w:val="TAC"/>
            </w:pPr>
            <w:r w:rsidRPr="00495D84">
              <w:t>20</w:t>
            </w:r>
            <w:r w:rsidR="00B27C84">
              <w:t xml:space="preserve"> </w:t>
            </w:r>
            <w:r w:rsidRPr="00495D84">
              <w:t>MHz</w:t>
            </w:r>
          </w:p>
        </w:tc>
      </w:tr>
      <w:tr w:rsidR="00473583" w:rsidRPr="00495D84" w14:paraId="699014F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8538CB6" w14:textId="38A7E01A" w:rsidR="00473583" w:rsidRPr="00495D84" w:rsidRDefault="00473583" w:rsidP="003429B0">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1849FD88" w14:textId="786588CF" w:rsidR="00473583" w:rsidRPr="00495D84" w:rsidRDefault="00473583" w:rsidP="00F52E3F">
            <w:pPr>
              <w:pStyle w:val="TAC"/>
            </w:pPr>
            <w:r w:rsidRPr="00495D84">
              <w:t>30</w:t>
            </w:r>
            <w:r w:rsidR="00B27C84">
              <w:t xml:space="preserve"> </w:t>
            </w:r>
            <w:r w:rsidRPr="00495D84">
              <w:t>kHz</w:t>
            </w:r>
          </w:p>
        </w:tc>
      </w:tr>
      <w:tr w:rsidR="00960166" w:rsidRPr="00495D84" w14:paraId="356C3F7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780F0F1" w14:textId="1670A01A" w:rsidR="00960166" w:rsidRPr="00495D84" w:rsidRDefault="00960166" w:rsidP="00960166">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08A823A6" w14:textId="0A5532EB" w:rsidR="00960166" w:rsidRPr="00495D84" w:rsidRDefault="00960166" w:rsidP="00960166">
            <w:pPr>
              <w:pStyle w:val="TAC"/>
            </w:pPr>
            <w:r w:rsidRPr="00495D84">
              <w:t>20</w:t>
            </w:r>
            <w:r w:rsidR="00B27C84">
              <w:t xml:space="preserve"> </w:t>
            </w:r>
            <w:r w:rsidRPr="00495D84">
              <w:t>ms</w:t>
            </w:r>
          </w:p>
        </w:tc>
      </w:tr>
      <w:tr w:rsidR="00473583" w:rsidRPr="00495D84" w14:paraId="0C8BA2E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CB9FDC" w14:textId="058F0CEC" w:rsidR="00473583" w:rsidRPr="00495D84" w:rsidRDefault="00473583" w:rsidP="003429B0">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62C0766A" w14:textId="77777777" w:rsidR="00473583" w:rsidRPr="00495D84" w:rsidRDefault="00473583" w:rsidP="00F52E3F">
            <w:pPr>
              <w:pStyle w:val="TAC"/>
            </w:pPr>
            <w:r w:rsidRPr="00495D84">
              <w:t>1</w:t>
            </w:r>
          </w:p>
        </w:tc>
      </w:tr>
      <w:tr w:rsidR="00473583" w:rsidRPr="00495D84" w14:paraId="00D37E7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3F4CB42" w14:textId="32AA44C5" w:rsidR="00473583" w:rsidRPr="00495D84" w:rsidRDefault="00473583" w:rsidP="003429B0">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4126994A" w14:textId="77777777" w:rsidR="00473583" w:rsidRPr="00495D84" w:rsidRDefault="00473583" w:rsidP="00F52E3F">
            <w:pPr>
              <w:pStyle w:val="TAC"/>
            </w:pPr>
            <w:r w:rsidRPr="00495D84">
              <w:t>0</w:t>
            </w:r>
          </w:p>
        </w:tc>
      </w:tr>
      <w:tr w:rsidR="00473583" w:rsidRPr="00495D84" w14:paraId="3E58080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4CA7086C" w14:textId="7EF19872" w:rsidR="00473583" w:rsidRPr="00495D84" w:rsidRDefault="00473583" w:rsidP="003429B0">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3EFB00BC" w14:textId="365C1FDB" w:rsidR="00473583" w:rsidRPr="00495D84" w:rsidRDefault="00473583" w:rsidP="00F52E3F">
            <w:pPr>
              <w:pStyle w:val="TAC"/>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73583" w:rsidRPr="00495D84" w14:paraId="57FD875A"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381B27" w14:textId="6C18CEB6" w:rsidR="00473583" w:rsidRPr="00495D84" w:rsidRDefault="00473583" w:rsidP="003429B0">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4D768C9F" w14:textId="77777777" w:rsidR="00473583" w:rsidRPr="00495D84" w:rsidRDefault="00473583" w:rsidP="00F52E3F">
            <w:pPr>
              <w:pStyle w:val="TAC"/>
            </w:pPr>
            <w:r w:rsidRPr="00495D84">
              <w:t>0</w:t>
            </w:r>
          </w:p>
        </w:tc>
      </w:tr>
      <w:tr w:rsidR="00473583" w:rsidRPr="00495D84" w14:paraId="609DD586"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343E6E7F" w14:textId="7455A7B5"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5A21E011" w14:textId="496B6F8B"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0BF613A8"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2155E5B" w14:textId="601B35B6" w:rsidR="00473583" w:rsidRPr="00495D84" w:rsidRDefault="00A0679C"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28D19962" w14:textId="533BC75B"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4EAC5AB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A5CB958" w14:textId="6B57FE5E" w:rsidR="00473583" w:rsidRPr="00495D84" w:rsidRDefault="00E94096" w:rsidP="003429B0">
            <w:pPr>
              <w:pStyle w:val="TAN"/>
            </w:pPr>
            <w:r>
              <w:t xml:space="preserve">NOTE </w:t>
            </w:r>
            <w:r w:rsidRPr="00495D84">
              <w:t>1</w:t>
            </w:r>
            <w:r>
              <w:t>:</w:t>
            </w:r>
            <w:r w:rsidR="00473583" w:rsidRPr="00495D84">
              <w:rPr>
                <w:lang w:eastAsia="zh-CN"/>
              </w:rPr>
              <w:tab/>
            </w:r>
            <w:r w:rsidR="00A0679C">
              <w:rPr>
                <w:lang w:eastAsia="zh-CN"/>
              </w:rPr>
              <w:t>P</w:t>
            </w:r>
            <w:r w:rsidR="00473583" w:rsidRPr="00495D84">
              <w:t>RBs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p>
          <w:p w14:paraId="523F5057" w14:textId="17345680" w:rsidR="00473583" w:rsidRPr="00495D84" w:rsidRDefault="00E94096" w:rsidP="003429B0">
            <w:pPr>
              <w:pStyle w:val="TAN"/>
            </w:pPr>
            <w:r>
              <w:t xml:space="preserve">NOTE </w:t>
            </w:r>
            <w:r w:rsidRPr="00495D84">
              <w:t>2</w:t>
            </w:r>
            <w:r>
              <w:t>:</w:t>
            </w:r>
            <w:r w:rsidR="00473583" w:rsidRPr="00495D84">
              <w:rPr>
                <w:lang w:eastAsia="zh-CN"/>
              </w:rPr>
              <w:tab/>
            </w:r>
            <w:r w:rsidR="00473583" w:rsidRPr="00495D84">
              <w:t>Symbols</w:t>
            </w:r>
            <w:r w:rsidR="00B27C84">
              <w:t xml:space="preserve"> </w:t>
            </w:r>
            <w:r w:rsidR="00473583" w:rsidRPr="00495D84">
              <w:t>4-7</w:t>
            </w:r>
            <w:r w:rsidR="00B27C84">
              <w:t xml:space="preserve"> </w:t>
            </w:r>
            <w:r w:rsidR="00473583" w:rsidRPr="00495D84">
              <w:t>is</w:t>
            </w:r>
            <w:r w:rsidR="00B27C84">
              <w:t xml:space="preserve"> </w:t>
            </w:r>
            <w:r w:rsidR="00473583" w:rsidRPr="00495D84">
              <w:t>chosen,</w:t>
            </w:r>
            <w:r w:rsidR="00B27C84">
              <w:t xml:space="preserve"> </w:t>
            </w:r>
            <w:r w:rsidR="00473583" w:rsidRPr="00495D84">
              <w:t>if</w:t>
            </w:r>
            <w:r w:rsidR="00B27C84">
              <w:t xml:space="preserve"> </w:t>
            </w:r>
            <w:r w:rsidR="00473583" w:rsidRPr="00495D84">
              <w:t>the</w:t>
            </w:r>
            <w:r w:rsidR="00B27C84">
              <w:t xml:space="preserve"> </w:t>
            </w:r>
            <w:r w:rsidR="00473583" w:rsidRPr="00495D84">
              <w:t>SSB</w:t>
            </w:r>
            <w:r w:rsidR="00B27C84">
              <w:t xml:space="preserve"> </w:t>
            </w:r>
            <w:r w:rsidR="00473583" w:rsidRPr="00495D84">
              <w:t>pattern</w:t>
            </w:r>
            <w:r w:rsidR="00B27C84">
              <w:t xml:space="preserve"> </w:t>
            </w:r>
            <w:r w:rsidR="00473583" w:rsidRPr="00495D84">
              <w:t>Case</w:t>
            </w:r>
            <w:r w:rsidR="00B27C84">
              <w:t xml:space="preserve"> </w:t>
            </w:r>
            <w:r w:rsidR="00473583" w:rsidRPr="00495D84">
              <w:t>B</w:t>
            </w:r>
            <w:r w:rsidR="00B27C84">
              <w:t xml:space="preserve"> </w:t>
            </w:r>
            <w:r w:rsidR="00473583" w:rsidRPr="00495D84">
              <w:t>should</w:t>
            </w:r>
            <w:r w:rsidR="00B27C84">
              <w:t xml:space="preserve"> </w:t>
            </w:r>
            <w:r w:rsidR="00473583" w:rsidRPr="00495D84">
              <w:t>be</w:t>
            </w:r>
            <w:r w:rsidR="00B27C84">
              <w:t xml:space="preserve"> </w:t>
            </w:r>
            <w:r w:rsidR="00473583" w:rsidRPr="00495D84">
              <w:t>used</w:t>
            </w:r>
            <w:r w:rsidR="00B27C84">
              <w:t xml:space="preserve"> </w:t>
            </w:r>
            <w:r w:rsidR="00473583" w:rsidRPr="00495D84">
              <w:t>for</w:t>
            </w:r>
            <w:r w:rsidR="00B27C84">
              <w:t xml:space="preserve"> </w:t>
            </w:r>
            <w:r w:rsidR="00473583" w:rsidRPr="00495D84">
              <w:t>the</w:t>
            </w:r>
            <w:r w:rsidR="00B27C84">
              <w:t xml:space="preserve"> </w:t>
            </w:r>
            <w:r w:rsidR="00473583" w:rsidRPr="00495D84">
              <w:t>current</w:t>
            </w:r>
            <w:r w:rsidR="00B27C84">
              <w:t xml:space="preserve"> </w:t>
            </w:r>
            <w:r w:rsidR="00473583" w:rsidRPr="00495D84">
              <w:t>band</w:t>
            </w:r>
            <w:r w:rsidR="00B27C84">
              <w:t xml:space="preserve"> </w:t>
            </w:r>
            <w:r w:rsidR="00473583" w:rsidRPr="00495D84">
              <w:t>as</w:t>
            </w:r>
            <w:r w:rsidR="00B27C84">
              <w:t xml:space="preserve"> </w:t>
            </w:r>
            <w:r w:rsidR="00473583" w:rsidRPr="00495D84">
              <w:t>indicated</w:t>
            </w:r>
            <w:r w:rsidR="00B27C84">
              <w:t xml:space="preserve"> </w:t>
            </w:r>
            <w:r w:rsidR="00473583" w:rsidRPr="00495D84">
              <w:t>by</w:t>
            </w:r>
            <w:r w:rsidR="00B27C84">
              <w:t xml:space="preserve"> </w:t>
            </w:r>
            <w:r>
              <w:t>table</w:t>
            </w:r>
            <w:r w:rsidR="00B27C84">
              <w:t xml:space="preserve"> </w:t>
            </w:r>
            <w:r w:rsidR="00473583" w:rsidRPr="00495D84">
              <w:t>5.4.3.3-1</w:t>
            </w:r>
            <w:r w:rsidR="00B27C84">
              <w:t xml:space="preserve"> </w:t>
            </w:r>
            <w:r w:rsidR="00473583" w:rsidRPr="00495D84">
              <w:t>of</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r w:rsidR="00473583" w:rsidRPr="00495D84">
              <w:t>Otherwise,</w:t>
            </w:r>
            <w:r w:rsidR="00B27C84">
              <w:t xml:space="preserve"> </w:t>
            </w:r>
            <w:r w:rsidR="00473583" w:rsidRPr="00495D84">
              <w:t>symbol</w:t>
            </w:r>
            <w:r w:rsidR="00B27C84">
              <w:t xml:space="preserve"> </w:t>
            </w:r>
            <w:r w:rsidR="00473583" w:rsidRPr="00495D84">
              <w:t>2-5</w:t>
            </w:r>
            <w:r w:rsidR="00B27C84">
              <w:t xml:space="preserve"> </w:t>
            </w:r>
            <w:r w:rsidR="00473583" w:rsidRPr="00495D84">
              <w:t>is</w:t>
            </w:r>
            <w:r w:rsidR="00B27C84">
              <w:t xml:space="preserve"> </w:t>
            </w:r>
            <w:r w:rsidR="00473583" w:rsidRPr="00495D84">
              <w:t>chosen.</w:t>
            </w:r>
          </w:p>
          <w:p w14:paraId="61F9FEAF" w14:textId="4208C378" w:rsidR="00473583" w:rsidRPr="00495D84" w:rsidRDefault="00E94096" w:rsidP="003429B0">
            <w:pPr>
              <w:pStyle w:val="TAN"/>
            </w:pPr>
            <w:r>
              <w:t xml:space="preserve">NOTE </w:t>
            </w:r>
            <w:r w:rsidRPr="00495D84">
              <w:t>3</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51FE6FB" w14:textId="40AE7F0B" w:rsidR="00473583" w:rsidRPr="00495D84" w:rsidRDefault="00473583" w:rsidP="00473583">
      <w:pPr>
        <w:rPr>
          <w:rFonts w:eastAsia="MS Mincho"/>
        </w:rPr>
      </w:pPr>
    </w:p>
    <w:p w14:paraId="74323BDC" w14:textId="77777777" w:rsidR="00960166" w:rsidRPr="00495D84" w:rsidRDefault="00960166" w:rsidP="00960166">
      <w:pPr>
        <w:pStyle w:val="Heading4"/>
      </w:pPr>
      <w:r w:rsidRPr="00495D84">
        <w:lastRenderedPageBreak/>
        <w:t>A.3.10B.1.6</w:t>
      </w:r>
      <w:r w:rsidRPr="00495D84">
        <w:tab/>
        <w:t>SSB pattern 6 for RedCap in FR1: SSB allocation for SSB SCS=15 kHz in 10 MHz</w:t>
      </w:r>
    </w:p>
    <w:p w14:paraId="462F5B96" w14:textId="02432A12" w:rsidR="00960166" w:rsidRPr="00495D84" w:rsidRDefault="00960166" w:rsidP="00960166">
      <w:pPr>
        <w:pStyle w:val="TH"/>
      </w:pPr>
      <w:r w:rsidRPr="00495D84">
        <w:t>Table A.3.10B.1.6-1: SSB.6 RedCap FR1: SSB Pattern 6 for SSB SCS=15 kHz in 10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11"/>
        <w:gridCol w:w="3518"/>
      </w:tblGrid>
      <w:tr w:rsidR="00960166" w:rsidRPr="00495D84" w14:paraId="05C51D0E"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21D967D4" w14:textId="3C073981"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27" w:type="pct"/>
            <w:tcBorders>
              <w:top w:val="single" w:sz="4" w:space="0" w:color="auto"/>
              <w:left w:val="single" w:sz="4" w:space="0" w:color="auto"/>
              <w:bottom w:val="single" w:sz="4" w:space="0" w:color="auto"/>
              <w:right w:val="single" w:sz="4" w:space="0" w:color="auto"/>
            </w:tcBorders>
            <w:hideMark/>
          </w:tcPr>
          <w:p w14:paraId="2C70FDCB" w14:textId="77777777" w:rsidR="00960166" w:rsidRPr="00495D84" w:rsidRDefault="00960166" w:rsidP="00B17128">
            <w:pPr>
              <w:pStyle w:val="TAC"/>
              <w:rPr>
                <w:b/>
              </w:rPr>
            </w:pPr>
            <w:r w:rsidRPr="00495D84">
              <w:rPr>
                <w:b/>
              </w:rPr>
              <w:t>Values</w:t>
            </w:r>
          </w:p>
        </w:tc>
      </w:tr>
      <w:tr w:rsidR="00960166" w:rsidRPr="00495D84" w14:paraId="694D0528"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75F8606C" w14:textId="3BD491E6" w:rsidR="00960166" w:rsidRPr="00495D84" w:rsidRDefault="00960166" w:rsidP="00B17128">
            <w:pPr>
              <w:pStyle w:val="TAL"/>
            </w:pPr>
            <w:r w:rsidRPr="00495D84">
              <w:t>Channel</w:t>
            </w:r>
            <w:r w:rsidR="00B27C84">
              <w:t xml:space="preserve"> </w:t>
            </w:r>
            <w:r w:rsidRPr="00495D84">
              <w:t>bandwidth</w:t>
            </w:r>
          </w:p>
        </w:tc>
        <w:tc>
          <w:tcPr>
            <w:tcW w:w="1827" w:type="pct"/>
            <w:tcBorders>
              <w:top w:val="single" w:sz="4" w:space="0" w:color="auto"/>
              <w:left w:val="single" w:sz="4" w:space="0" w:color="auto"/>
              <w:bottom w:val="single" w:sz="4" w:space="0" w:color="auto"/>
              <w:right w:val="single" w:sz="4" w:space="0" w:color="auto"/>
            </w:tcBorders>
            <w:hideMark/>
          </w:tcPr>
          <w:p w14:paraId="5498143B" w14:textId="16C15756" w:rsidR="00960166" w:rsidRPr="00495D84" w:rsidRDefault="00960166" w:rsidP="00B17128">
            <w:pPr>
              <w:pStyle w:val="TAL"/>
            </w:pPr>
            <w:r w:rsidRPr="00495D84">
              <w:t>10</w:t>
            </w:r>
            <w:r w:rsidR="00B27C84">
              <w:t xml:space="preserve"> </w:t>
            </w:r>
            <w:r w:rsidRPr="00495D84">
              <w:t>MHz</w:t>
            </w:r>
          </w:p>
        </w:tc>
      </w:tr>
      <w:tr w:rsidR="00960166" w:rsidRPr="00495D84" w14:paraId="303120F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4ACBB4AF" w14:textId="440AEE27" w:rsidR="00960166" w:rsidRPr="00495D84" w:rsidRDefault="00960166" w:rsidP="00B17128">
            <w:pPr>
              <w:pStyle w:val="TAL"/>
            </w:pPr>
            <w:r w:rsidRPr="00495D84">
              <w:t>SSB</w:t>
            </w:r>
            <w:r w:rsidR="00B27C84">
              <w:t xml:space="preserve"> </w:t>
            </w:r>
            <w:r w:rsidRPr="00495D84">
              <w:t>SCS</w:t>
            </w:r>
          </w:p>
        </w:tc>
        <w:tc>
          <w:tcPr>
            <w:tcW w:w="1827" w:type="pct"/>
            <w:tcBorders>
              <w:top w:val="single" w:sz="4" w:space="0" w:color="auto"/>
              <w:left w:val="single" w:sz="4" w:space="0" w:color="auto"/>
              <w:bottom w:val="single" w:sz="4" w:space="0" w:color="auto"/>
              <w:right w:val="single" w:sz="4" w:space="0" w:color="auto"/>
            </w:tcBorders>
            <w:hideMark/>
          </w:tcPr>
          <w:p w14:paraId="03DF7FA9" w14:textId="48AE1977" w:rsidR="00960166" w:rsidRPr="00495D84" w:rsidRDefault="00960166" w:rsidP="00B17128">
            <w:pPr>
              <w:pStyle w:val="TAL"/>
            </w:pPr>
            <w:r w:rsidRPr="00495D84">
              <w:t>15</w:t>
            </w:r>
            <w:r w:rsidR="00B27C84">
              <w:t xml:space="preserve"> </w:t>
            </w:r>
            <w:r w:rsidRPr="00495D84">
              <w:t>kHz</w:t>
            </w:r>
          </w:p>
        </w:tc>
      </w:tr>
      <w:tr w:rsidR="00960166" w:rsidRPr="00495D84" w14:paraId="1E2CFCD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7CA1112" w14:textId="22BC39E8" w:rsidR="00960166" w:rsidRPr="00495D84" w:rsidRDefault="00960166"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27" w:type="pct"/>
            <w:tcBorders>
              <w:top w:val="single" w:sz="4" w:space="0" w:color="auto"/>
              <w:left w:val="single" w:sz="4" w:space="0" w:color="auto"/>
              <w:bottom w:val="single" w:sz="4" w:space="0" w:color="auto"/>
              <w:right w:val="single" w:sz="4" w:space="0" w:color="auto"/>
            </w:tcBorders>
            <w:hideMark/>
          </w:tcPr>
          <w:p w14:paraId="4DFDD6F9" w14:textId="4F0325B1" w:rsidR="00960166" w:rsidRPr="00495D84" w:rsidRDefault="00960166" w:rsidP="00B17128">
            <w:pPr>
              <w:pStyle w:val="TAL"/>
            </w:pPr>
            <w:r w:rsidRPr="00495D84">
              <w:t>80</w:t>
            </w:r>
            <w:r w:rsidR="00B27C84">
              <w:t xml:space="preserve"> </w:t>
            </w:r>
            <w:r w:rsidRPr="00495D84">
              <w:t>ms</w:t>
            </w:r>
          </w:p>
        </w:tc>
      </w:tr>
      <w:tr w:rsidR="00960166" w:rsidRPr="00495D84" w14:paraId="10DAFCA5"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EEC19D9" w14:textId="5DA06649" w:rsidR="00960166" w:rsidRPr="00495D84" w:rsidRDefault="00960166"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827" w:type="pct"/>
            <w:tcBorders>
              <w:top w:val="single" w:sz="4" w:space="0" w:color="auto"/>
              <w:left w:val="single" w:sz="4" w:space="0" w:color="auto"/>
              <w:bottom w:val="single" w:sz="4" w:space="0" w:color="auto"/>
              <w:right w:val="single" w:sz="4" w:space="0" w:color="auto"/>
            </w:tcBorders>
            <w:hideMark/>
          </w:tcPr>
          <w:p w14:paraId="02A86297" w14:textId="77777777" w:rsidR="00960166" w:rsidRPr="00495D84" w:rsidRDefault="00960166" w:rsidP="00B17128">
            <w:pPr>
              <w:pStyle w:val="TAL"/>
            </w:pPr>
            <w:r w:rsidRPr="00495D84">
              <w:t>1</w:t>
            </w:r>
          </w:p>
        </w:tc>
      </w:tr>
      <w:tr w:rsidR="00960166" w:rsidRPr="00495D84" w14:paraId="1A179A4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3C1B0BDA" w14:textId="63457DFC" w:rsidR="00960166" w:rsidRPr="00495D84" w:rsidRDefault="00960166" w:rsidP="00B17128">
            <w:pPr>
              <w:pStyle w:val="TAL"/>
            </w:pPr>
            <w:r w:rsidRPr="00495D84">
              <w:t>SS/PBCH</w:t>
            </w:r>
            <w:r w:rsidR="00B27C84">
              <w:t xml:space="preserve"> </w:t>
            </w:r>
            <w:r w:rsidRPr="00495D84">
              <w:t>block</w:t>
            </w:r>
            <w:r w:rsidR="00B27C84">
              <w:t xml:space="preserve"> </w:t>
            </w:r>
            <w:r w:rsidRPr="00495D84">
              <w:t>index</w:t>
            </w:r>
          </w:p>
        </w:tc>
        <w:tc>
          <w:tcPr>
            <w:tcW w:w="1827" w:type="pct"/>
            <w:tcBorders>
              <w:top w:val="single" w:sz="4" w:space="0" w:color="auto"/>
              <w:left w:val="single" w:sz="4" w:space="0" w:color="auto"/>
              <w:bottom w:val="single" w:sz="4" w:space="0" w:color="auto"/>
              <w:right w:val="single" w:sz="4" w:space="0" w:color="auto"/>
            </w:tcBorders>
            <w:hideMark/>
          </w:tcPr>
          <w:p w14:paraId="74A286BB" w14:textId="77777777" w:rsidR="00960166" w:rsidRPr="00495D84" w:rsidRDefault="00960166" w:rsidP="00B17128">
            <w:pPr>
              <w:pStyle w:val="TAL"/>
            </w:pPr>
            <w:r w:rsidRPr="00495D84">
              <w:t>0</w:t>
            </w:r>
          </w:p>
        </w:tc>
      </w:tr>
      <w:tr w:rsidR="00960166" w:rsidRPr="00495D84" w14:paraId="64ECD61C"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1686C128" w14:textId="7B2615E5" w:rsidR="00960166" w:rsidRPr="00495D84" w:rsidRDefault="00960166" w:rsidP="00B17128">
            <w:pPr>
              <w:pStyle w:val="TAL"/>
            </w:pPr>
            <w:r w:rsidRPr="00495D84">
              <w:t>Symbol</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4AACDED1" w14:textId="77777777" w:rsidR="00960166" w:rsidRPr="00495D84" w:rsidRDefault="00960166" w:rsidP="00B17128">
            <w:pPr>
              <w:pStyle w:val="TAL"/>
            </w:pPr>
            <w:r w:rsidRPr="00495D84">
              <w:t>2-5</w:t>
            </w:r>
          </w:p>
        </w:tc>
      </w:tr>
      <w:tr w:rsidR="007251AD" w:rsidRPr="00495D84" w14:paraId="2684A044"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6CDED65F" w14:textId="2EFBBD87"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827" w:type="pct"/>
            <w:tcBorders>
              <w:top w:val="single" w:sz="4" w:space="0" w:color="auto"/>
              <w:left w:val="single" w:sz="4" w:space="0" w:color="auto"/>
              <w:bottom w:val="single" w:sz="4" w:space="0" w:color="auto"/>
              <w:right w:val="single" w:sz="4" w:space="0" w:color="auto"/>
            </w:tcBorders>
            <w:hideMark/>
          </w:tcPr>
          <w:p w14:paraId="3BD2F16C" w14:textId="034FA91E" w:rsidR="007251AD" w:rsidRPr="00495D84" w:rsidRDefault="007251AD" w:rsidP="007251AD">
            <w:pPr>
              <w:pStyle w:val="TAL"/>
            </w:pPr>
            <w:r w:rsidRPr="00495D84">
              <w:t>0</w:t>
            </w:r>
          </w:p>
        </w:tc>
      </w:tr>
      <w:tr w:rsidR="007251AD" w:rsidRPr="00495D84" w14:paraId="02369D8D"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tcPr>
          <w:p w14:paraId="490516FC" w14:textId="2D81C83E"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27" w:type="pct"/>
            <w:tcBorders>
              <w:top w:val="single" w:sz="4" w:space="0" w:color="auto"/>
              <w:left w:val="single" w:sz="4" w:space="0" w:color="auto"/>
              <w:bottom w:val="single" w:sz="4" w:space="0" w:color="auto"/>
              <w:right w:val="single" w:sz="4" w:space="0" w:color="auto"/>
            </w:tcBorders>
          </w:tcPr>
          <w:p w14:paraId="634FA9EC" w14:textId="6695D6A5"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279A4C1A" w14:textId="77777777" w:rsidTr="00E94096">
        <w:trPr>
          <w:jc w:val="center"/>
        </w:trPr>
        <w:tc>
          <w:tcPr>
            <w:tcW w:w="3173" w:type="pct"/>
            <w:tcBorders>
              <w:top w:val="single" w:sz="4" w:space="0" w:color="auto"/>
              <w:left w:val="single" w:sz="4" w:space="0" w:color="auto"/>
              <w:bottom w:val="single" w:sz="4" w:space="0" w:color="auto"/>
              <w:right w:val="single" w:sz="4" w:space="0" w:color="auto"/>
            </w:tcBorders>
            <w:hideMark/>
          </w:tcPr>
          <w:p w14:paraId="0446E366" w14:textId="458F2453" w:rsidR="007251AD" w:rsidRPr="00495D84" w:rsidRDefault="00A0679C"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827" w:type="pct"/>
            <w:tcBorders>
              <w:top w:val="single" w:sz="4" w:space="0" w:color="auto"/>
              <w:left w:val="single" w:sz="4" w:space="0" w:color="auto"/>
              <w:bottom w:val="single" w:sz="4" w:space="0" w:color="auto"/>
              <w:right w:val="single" w:sz="4" w:space="0" w:color="auto"/>
            </w:tcBorders>
            <w:hideMark/>
          </w:tcPr>
          <w:p w14:paraId="2E8E63E0" w14:textId="63D306ED"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30AFF61C"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6653D4" w14:textId="4E63CE58" w:rsidR="007251AD" w:rsidRPr="00495D84" w:rsidRDefault="00E94096" w:rsidP="007251AD">
            <w:pPr>
              <w:pStyle w:val="TAN"/>
            </w:pPr>
            <w:r>
              <w:t xml:space="preserve">NOTE </w:t>
            </w:r>
            <w:r w:rsidRPr="00495D84">
              <w:t>1</w:t>
            </w:r>
            <w:r>
              <w:t>:</w:t>
            </w:r>
            <w:r w:rsidR="007251AD" w:rsidRPr="00495D84">
              <w:rPr>
                <w:lang w:eastAsia="zh-CN"/>
              </w:rPr>
              <w:tab/>
            </w:r>
            <w:r w:rsidR="00A0679C">
              <w:rPr>
                <w:lang w:eastAsia="zh-CN"/>
              </w:rPr>
              <w:t>P</w:t>
            </w:r>
            <w:r w:rsidR="007251AD" w:rsidRPr="00495D84">
              <w:t>RBs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p>
          <w:p w14:paraId="21AACE10" w14:textId="7CFF981D"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9814FC9" w14:textId="77777777" w:rsidR="00960166" w:rsidRPr="00495D84" w:rsidRDefault="00960166" w:rsidP="00960166">
      <w:pPr>
        <w:rPr>
          <w:rFonts w:eastAsia="MS Mincho"/>
        </w:rPr>
      </w:pPr>
    </w:p>
    <w:p w14:paraId="20DEB407" w14:textId="77777777" w:rsidR="00960166" w:rsidRPr="00495D84" w:rsidRDefault="00960166" w:rsidP="00960166">
      <w:pPr>
        <w:pStyle w:val="Heading4"/>
      </w:pPr>
      <w:r w:rsidRPr="00495D84">
        <w:t>A.3.10B.1.7</w:t>
      </w:r>
      <w:r w:rsidRPr="00495D84">
        <w:tab/>
        <w:t>SSB pattern 7 for RedCap in FR1: SSB allocation for SSB SCS=30 kHz in 20 MHz</w:t>
      </w:r>
    </w:p>
    <w:p w14:paraId="1AAD3A80" w14:textId="77777777" w:rsidR="00960166" w:rsidRPr="00495D84" w:rsidRDefault="00960166" w:rsidP="00960166">
      <w:pPr>
        <w:pStyle w:val="TH"/>
      </w:pPr>
      <w:r w:rsidRPr="00495D84">
        <w:t>Table A.3.10B.1.7-1: SSB.7 RedCap FR1: SSB Pattern 7 for SSB SCS=30 kHz in 40 MHz channel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999"/>
        <w:gridCol w:w="3630"/>
      </w:tblGrid>
      <w:tr w:rsidR="00960166" w:rsidRPr="00495D84" w14:paraId="693FD487"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02A9FEB2" w14:textId="1005D38B" w:rsidR="00960166" w:rsidRPr="00495D84" w:rsidRDefault="00960166" w:rsidP="00B17128">
            <w:pPr>
              <w:pStyle w:val="TAC"/>
              <w:rPr>
                <w:b/>
              </w:rPr>
            </w:pPr>
            <w:r w:rsidRPr="00495D84">
              <w:rPr>
                <w:b/>
              </w:rPr>
              <w:t>SSB</w:t>
            </w:r>
            <w:r w:rsidR="00B27C84">
              <w:rPr>
                <w:b/>
              </w:rPr>
              <w:t xml:space="preserve"> </w:t>
            </w:r>
            <w:r w:rsidRPr="00495D84">
              <w:rPr>
                <w:b/>
              </w:rPr>
              <w:t>Parameters</w:t>
            </w:r>
          </w:p>
        </w:tc>
        <w:tc>
          <w:tcPr>
            <w:tcW w:w="1885" w:type="pct"/>
            <w:tcBorders>
              <w:top w:val="single" w:sz="4" w:space="0" w:color="auto"/>
              <w:left w:val="single" w:sz="4" w:space="0" w:color="auto"/>
              <w:bottom w:val="single" w:sz="4" w:space="0" w:color="auto"/>
              <w:right w:val="single" w:sz="4" w:space="0" w:color="auto"/>
            </w:tcBorders>
            <w:hideMark/>
          </w:tcPr>
          <w:p w14:paraId="4E9C9CFF" w14:textId="77777777" w:rsidR="00960166" w:rsidRPr="00495D84" w:rsidRDefault="00960166" w:rsidP="00B17128">
            <w:pPr>
              <w:pStyle w:val="TAC"/>
              <w:rPr>
                <w:b/>
              </w:rPr>
            </w:pPr>
            <w:r w:rsidRPr="00495D84">
              <w:rPr>
                <w:b/>
              </w:rPr>
              <w:t>Values</w:t>
            </w:r>
          </w:p>
        </w:tc>
      </w:tr>
      <w:tr w:rsidR="00960166" w:rsidRPr="00495D84" w14:paraId="215AC782"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0C9337B" w14:textId="3CF22D15" w:rsidR="00960166" w:rsidRPr="00495D84" w:rsidRDefault="00960166" w:rsidP="00B17128">
            <w:pPr>
              <w:pStyle w:val="TAL"/>
            </w:pPr>
            <w:r w:rsidRPr="00495D84">
              <w:t>Channel</w:t>
            </w:r>
            <w:r w:rsidR="00B27C84">
              <w:t xml:space="preserve"> </w:t>
            </w:r>
            <w:r w:rsidRPr="00495D84">
              <w:t>bandwidth</w:t>
            </w:r>
          </w:p>
        </w:tc>
        <w:tc>
          <w:tcPr>
            <w:tcW w:w="1885" w:type="pct"/>
            <w:tcBorders>
              <w:top w:val="single" w:sz="4" w:space="0" w:color="auto"/>
              <w:left w:val="single" w:sz="4" w:space="0" w:color="auto"/>
              <w:bottom w:val="single" w:sz="4" w:space="0" w:color="auto"/>
              <w:right w:val="single" w:sz="4" w:space="0" w:color="auto"/>
            </w:tcBorders>
            <w:hideMark/>
          </w:tcPr>
          <w:p w14:paraId="51C8D9DD" w14:textId="04A5ED9F" w:rsidR="00960166" w:rsidRPr="00495D84" w:rsidRDefault="00960166" w:rsidP="00B17128">
            <w:pPr>
              <w:pStyle w:val="TAL"/>
            </w:pPr>
            <w:r w:rsidRPr="00495D84">
              <w:t>20</w:t>
            </w:r>
            <w:r w:rsidR="00B27C84">
              <w:t xml:space="preserve"> </w:t>
            </w:r>
            <w:r w:rsidRPr="00495D84">
              <w:t>MHz</w:t>
            </w:r>
          </w:p>
        </w:tc>
      </w:tr>
      <w:tr w:rsidR="00960166" w:rsidRPr="00495D84" w14:paraId="0738BE05"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32A47FFF" w14:textId="59CAF6AE" w:rsidR="00960166" w:rsidRPr="00495D84" w:rsidRDefault="00960166" w:rsidP="00B17128">
            <w:pPr>
              <w:pStyle w:val="TAL"/>
            </w:pPr>
            <w:r w:rsidRPr="00495D84">
              <w:t>SSB</w:t>
            </w:r>
            <w:r w:rsidR="00B27C84">
              <w:t xml:space="preserve"> </w:t>
            </w:r>
            <w:r w:rsidRPr="00495D84">
              <w:t>SCS</w:t>
            </w:r>
          </w:p>
        </w:tc>
        <w:tc>
          <w:tcPr>
            <w:tcW w:w="1885" w:type="pct"/>
            <w:tcBorders>
              <w:top w:val="single" w:sz="4" w:space="0" w:color="auto"/>
              <w:left w:val="single" w:sz="4" w:space="0" w:color="auto"/>
              <w:bottom w:val="single" w:sz="4" w:space="0" w:color="auto"/>
              <w:right w:val="single" w:sz="4" w:space="0" w:color="auto"/>
            </w:tcBorders>
            <w:hideMark/>
          </w:tcPr>
          <w:p w14:paraId="6BCF3532" w14:textId="22EC714A" w:rsidR="00960166" w:rsidRPr="00495D84" w:rsidRDefault="00960166" w:rsidP="00B17128">
            <w:pPr>
              <w:pStyle w:val="TAL"/>
            </w:pPr>
            <w:r w:rsidRPr="00495D84">
              <w:t>30</w:t>
            </w:r>
            <w:r w:rsidR="00B27C84">
              <w:t xml:space="preserve"> </w:t>
            </w:r>
            <w:r w:rsidRPr="00495D84">
              <w:t>kHz</w:t>
            </w:r>
          </w:p>
        </w:tc>
      </w:tr>
      <w:tr w:rsidR="00960166" w:rsidRPr="00495D84" w14:paraId="252D2EAE"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26DE8D3A" w14:textId="14EF92F2" w:rsidR="00960166" w:rsidRPr="00495D84" w:rsidRDefault="00960166" w:rsidP="00B17128">
            <w:pPr>
              <w:pStyle w:val="TAL"/>
            </w:pPr>
            <w:r w:rsidRPr="00495D84" w:rsidDel="00390D77">
              <w:t>SSB</w:t>
            </w:r>
            <w:r w:rsidR="00B27C84">
              <w:t xml:space="preserve"> </w:t>
            </w:r>
            <w:r w:rsidRPr="00495D84" w:rsidDel="00390D77">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885" w:type="pct"/>
            <w:tcBorders>
              <w:top w:val="single" w:sz="4" w:space="0" w:color="auto"/>
              <w:left w:val="single" w:sz="4" w:space="0" w:color="auto"/>
              <w:bottom w:val="single" w:sz="4" w:space="0" w:color="auto"/>
              <w:right w:val="single" w:sz="4" w:space="0" w:color="auto"/>
            </w:tcBorders>
            <w:hideMark/>
          </w:tcPr>
          <w:p w14:paraId="42DCA184" w14:textId="7D8FE9B4" w:rsidR="00960166" w:rsidRPr="00495D84" w:rsidRDefault="00960166" w:rsidP="00B17128">
            <w:pPr>
              <w:pStyle w:val="TAL"/>
            </w:pPr>
            <w:r w:rsidRPr="00495D84">
              <w:t>80</w:t>
            </w:r>
            <w:r w:rsidR="00B27C84">
              <w:t xml:space="preserve"> </w:t>
            </w:r>
            <w:r w:rsidRPr="00495D84">
              <w:t>ms</w:t>
            </w:r>
          </w:p>
        </w:tc>
      </w:tr>
      <w:tr w:rsidR="00960166" w:rsidRPr="00495D84" w14:paraId="70A0D88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1648800" w14:textId="07BA1F91" w:rsidR="00960166" w:rsidRPr="00495D84" w:rsidRDefault="00960166" w:rsidP="00B17128">
            <w:pPr>
              <w:pStyle w:val="TAL"/>
            </w:pPr>
            <w:r w:rsidRPr="00495D84" w:rsidDel="00390D77">
              <w:t>Number</w:t>
            </w:r>
            <w:r w:rsidR="00B27C84">
              <w:t xml:space="preserve"> </w:t>
            </w:r>
            <w:r w:rsidRPr="00495D84" w:rsidDel="00390D77">
              <w:t>of</w:t>
            </w:r>
            <w:r w:rsidR="00B27C84">
              <w:t xml:space="preserve"> </w:t>
            </w:r>
            <w:r w:rsidRPr="00495D84" w:rsidDel="00390D77">
              <w:t>SSBs</w:t>
            </w:r>
            <w:r w:rsidR="00B27C84">
              <w:t xml:space="preserve"> </w:t>
            </w:r>
            <w:r w:rsidRPr="00495D84" w:rsidDel="00390D77">
              <w:t>per</w:t>
            </w:r>
            <w:r w:rsidR="00B27C84">
              <w:t xml:space="preserve"> </w:t>
            </w:r>
            <w:r w:rsidRPr="00495D84" w:rsidDel="00390D77">
              <w:t>SS-burst</w:t>
            </w:r>
          </w:p>
        </w:tc>
        <w:tc>
          <w:tcPr>
            <w:tcW w:w="1885" w:type="pct"/>
            <w:tcBorders>
              <w:top w:val="single" w:sz="4" w:space="0" w:color="auto"/>
              <w:left w:val="single" w:sz="4" w:space="0" w:color="auto"/>
              <w:bottom w:val="single" w:sz="4" w:space="0" w:color="auto"/>
              <w:right w:val="single" w:sz="4" w:space="0" w:color="auto"/>
            </w:tcBorders>
            <w:hideMark/>
          </w:tcPr>
          <w:p w14:paraId="18C24A15" w14:textId="77777777" w:rsidR="00960166" w:rsidRPr="00495D84" w:rsidRDefault="00960166" w:rsidP="00B17128">
            <w:pPr>
              <w:pStyle w:val="TAL"/>
            </w:pPr>
            <w:r w:rsidRPr="00495D84">
              <w:t>1</w:t>
            </w:r>
          </w:p>
        </w:tc>
      </w:tr>
      <w:tr w:rsidR="00960166" w:rsidRPr="00495D84" w14:paraId="26E8FAB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65A079A7" w14:textId="3182E54F" w:rsidR="00960166" w:rsidRPr="00495D84" w:rsidRDefault="00960166" w:rsidP="00B17128">
            <w:pPr>
              <w:pStyle w:val="TAL"/>
            </w:pPr>
            <w:r w:rsidRPr="00495D84" w:rsidDel="00390D77">
              <w:t>SS/PBCH</w:t>
            </w:r>
            <w:r w:rsidR="00B27C84">
              <w:t xml:space="preserve"> </w:t>
            </w:r>
            <w:r w:rsidRPr="00495D84" w:rsidDel="00390D77">
              <w:t>block</w:t>
            </w:r>
            <w:r w:rsidR="00B27C84">
              <w:t xml:space="preserve"> </w:t>
            </w:r>
            <w:r w:rsidRPr="00495D84" w:rsidDel="00390D77">
              <w:t>index</w:t>
            </w:r>
          </w:p>
        </w:tc>
        <w:tc>
          <w:tcPr>
            <w:tcW w:w="1885" w:type="pct"/>
            <w:tcBorders>
              <w:top w:val="single" w:sz="4" w:space="0" w:color="auto"/>
              <w:left w:val="single" w:sz="4" w:space="0" w:color="auto"/>
              <w:bottom w:val="single" w:sz="4" w:space="0" w:color="auto"/>
              <w:right w:val="single" w:sz="4" w:space="0" w:color="auto"/>
            </w:tcBorders>
            <w:hideMark/>
          </w:tcPr>
          <w:p w14:paraId="5867F32D" w14:textId="77777777" w:rsidR="00960166" w:rsidRPr="00495D84" w:rsidRDefault="00960166" w:rsidP="00B17128">
            <w:pPr>
              <w:pStyle w:val="TAL"/>
            </w:pPr>
            <w:r w:rsidRPr="00495D84">
              <w:t>0</w:t>
            </w:r>
          </w:p>
        </w:tc>
      </w:tr>
      <w:tr w:rsidR="00960166" w:rsidRPr="00495D84" w14:paraId="760E11F3"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52E5F6A5" w14:textId="3106E3E7" w:rsidR="00960166" w:rsidRPr="00495D84" w:rsidRDefault="00960166" w:rsidP="00B17128">
            <w:pPr>
              <w:pStyle w:val="TAL"/>
            </w:pPr>
            <w:r w:rsidRPr="00495D84">
              <w:t>Symbol</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5B34076F" w14:textId="1247DFC6" w:rsidR="00960166" w:rsidRPr="00495D84" w:rsidRDefault="00960166" w:rsidP="00B17128">
            <w:pPr>
              <w:pStyle w:val="TAL"/>
            </w:pPr>
            <w:r w:rsidRPr="00495D84">
              <w:t>4-7</w:t>
            </w:r>
            <w:r w:rsidR="00B27C84">
              <w:t xml:space="preserve"> </w:t>
            </w:r>
            <w:r w:rsidRPr="00495D84">
              <w:t>or</w:t>
            </w:r>
            <w:r w:rsidR="00B27C84">
              <w:t xml:space="preserve"> </w:t>
            </w:r>
            <w:r w:rsidRPr="00495D84">
              <w:t>2-5</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r>
      <w:tr w:rsidR="004A6FA4" w:rsidRPr="00495D84" w14:paraId="549D0C5C"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14D3954F" w14:textId="3048851A" w:rsidR="004A6FA4" w:rsidRPr="00495D84" w:rsidRDefault="004A6FA4" w:rsidP="004A6FA4">
            <w:pPr>
              <w:pStyle w:val="TAL"/>
            </w:pPr>
            <w:r w:rsidRPr="00495D84">
              <w:t>Slot</w:t>
            </w:r>
            <w:r w:rsidR="00B27C84">
              <w:t xml:space="preserve"> </w:t>
            </w:r>
            <w:r w:rsidRPr="00495D84">
              <w:t>numbers</w:t>
            </w:r>
            <w:r w:rsidR="00B27C84">
              <w:t xml:space="preserve"> </w:t>
            </w:r>
            <w:r w:rsidRPr="00495D84" w:rsidDel="00390D77">
              <w:t>containing</w:t>
            </w:r>
            <w:r w:rsidR="00B27C84">
              <w:t xml:space="preserve"> </w:t>
            </w:r>
            <w:r w:rsidRPr="00495D84" w:rsidDel="00390D77">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3</w:t>
            </w:r>
          </w:p>
        </w:tc>
        <w:tc>
          <w:tcPr>
            <w:tcW w:w="1885" w:type="pct"/>
            <w:tcBorders>
              <w:top w:val="single" w:sz="4" w:space="0" w:color="auto"/>
              <w:left w:val="single" w:sz="4" w:space="0" w:color="auto"/>
              <w:bottom w:val="single" w:sz="4" w:space="0" w:color="auto"/>
              <w:right w:val="single" w:sz="4" w:space="0" w:color="auto"/>
            </w:tcBorders>
            <w:hideMark/>
          </w:tcPr>
          <w:p w14:paraId="1413BF42" w14:textId="22178FE2" w:rsidR="004A6FA4" w:rsidRPr="00495D84" w:rsidRDefault="007251AD" w:rsidP="004A6FA4">
            <w:pPr>
              <w:pStyle w:val="TAL"/>
            </w:pPr>
            <w:r w:rsidRPr="00495D84">
              <w:t>0</w:t>
            </w:r>
          </w:p>
        </w:tc>
      </w:tr>
      <w:tr w:rsidR="00960166" w:rsidRPr="00495D84" w14:paraId="12C3A054"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tcPr>
          <w:p w14:paraId="27F006E8" w14:textId="54C9AEE8" w:rsidR="00960166" w:rsidRPr="00495D84" w:rsidRDefault="00960166"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885" w:type="pct"/>
            <w:tcBorders>
              <w:top w:val="single" w:sz="4" w:space="0" w:color="auto"/>
              <w:left w:val="single" w:sz="4" w:space="0" w:color="auto"/>
              <w:bottom w:val="single" w:sz="4" w:space="0" w:color="auto"/>
              <w:right w:val="single" w:sz="4" w:space="0" w:color="auto"/>
            </w:tcBorders>
          </w:tcPr>
          <w:p w14:paraId="3E45B1D2" w14:textId="28C0097C" w:rsidR="00960166" w:rsidRPr="00495D84" w:rsidRDefault="00960166"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960166" w:rsidRPr="00495D84" w14:paraId="71492290" w14:textId="77777777" w:rsidTr="00E94096">
        <w:trPr>
          <w:jc w:val="center"/>
        </w:trPr>
        <w:tc>
          <w:tcPr>
            <w:tcW w:w="3115" w:type="pct"/>
            <w:tcBorders>
              <w:top w:val="single" w:sz="4" w:space="0" w:color="auto"/>
              <w:left w:val="single" w:sz="4" w:space="0" w:color="auto"/>
              <w:bottom w:val="single" w:sz="4" w:space="0" w:color="auto"/>
              <w:right w:val="single" w:sz="4" w:space="0" w:color="auto"/>
            </w:tcBorders>
            <w:hideMark/>
          </w:tcPr>
          <w:p w14:paraId="75EA8497" w14:textId="23DD2A4F" w:rsidR="00960166" w:rsidRPr="00495D84" w:rsidRDefault="00A0679C" w:rsidP="00B17128">
            <w:pPr>
              <w:pStyle w:val="TAL"/>
            </w:pPr>
            <w:r>
              <w:t>P</w:t>
            </w:r>
            <w:r w:rsidR="00960166" w:rsidRPr="00495D84">
              <w:t>RB</w:t>
            </w:r>
            <w:r w:rsidR="00B27C84">
              <w:t xml:space="preserve"> </w:t>
            </w:r>
            <w:r w:rsidR="00960166" w:rsidRPr="00495D84">
              <w:t>numbers</w:t>
            </w:r>
            <w:r w:rsidR="00B27C84">
              <w:t xml:space="preserve"> </w:t>
            </w:r>
            <w:r w:rsidR="00960166" w:rsidRPr="00495D84">
              <w:t>containing</w:t>
            </w:r>
            <w:r w:rsidR="00B27C84">
              <w:t xml:space="preserve"> </w:t>
            </w:r>
            <w:r w:rsidR="00960166" w:rsidRPr="00495D84">
              <w:t>SSB</w:t>
            </w:r>
            <w:r w:rsidR="00B27C84">
              <w:t xml:space="preserve"> </w:t>
            </w:r>
            <w:r w:rsidR="00960166" w:rsidRPr="00495D84">
              <w:t>within</w:t>
            </w:r>
            <w:r w:rsidR="00B27C84">
              <w:t xml:space="preserve"> </w:t>
            </w:r>
            <w:r w:rsidR="00960166" w:rsidRPr="00495D84">
              <w:t>channel</w:t>
            </w:r>
            <w:r w:rsidR="00B27C84">
              <w:t xml:space="preserve"> </w:t>
            </w:r>
            <w:r w:rsidR="00960166" w:rsidRPr="00495D84">
              <w:t>BW</w:t>
            </w:r>
          </w:p>
        </w:tc>
        <w:tc>
          <w:tcPr>
            <w:tcW w:w="1885" w:type="pct"/>
            <w:tcBorders>
              <w:top w:val="single" w:sz="4" w:space="0" w:color="auto"/>
              <w:left w:val="single" w:sz="4" w:space="0" w:color="auto"/>
              <w:bottom w:val="single" w:sz="4" w:space="0" w:color="auto"/>
              <w:right w:val="single" w:sz="4" w:space="0" w:color="auto"/>
            </w:tcBorders>
            <w:hideMark/>
          </w:tcPr>
          <w:p w14:paraId="40ED7909" w14:textId="067D9376" w:rsidR="00960166" w:rsidRPr="00495D84" w:rsidRDefault="00960166"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960166" w:rsidRPr="00495D84" w14:paraId="53331040"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DBFD56B" w14:textId="6CB7D2BC" w:rsidR="00960166" w:rsidRPr="00495D84" w:rsidRDefault="00E94096" w:rsidP="00B17128">
            <w:pPr>
              <w:pStyle w:val="TAN"/>
            </w:pPr>
            <w:r>
              <w:t xml:space="preserve">NOTE </w:t>
            </w:r>
            <w:r w:rsidRPr="00495D84">
              <w:t>1</w:t>
            </w:r>
            <w:r>
              <w:t>:</w:t>
            </w:r>
            <w:r w:rsidR="00960166" w:rsidRPr="00495D84">
              <w:rPr>
                <w:lang w:eastAsia="zh-CN"/>
              </w:rPr>
              <w:tab/>
            </w:r>
            <w:r w:rsidR="00A0679C">
              <w:rPr>
                <w:lang w:eastAsia="zh-CN"/>
              </w:rPr>
              <w:t>P</w:t>
            </w:r>
            <w:r w:rsidR="00960166" w:rsidRPr="00495D84">
              <w:t>RBs</w:t>
            </w:r>
            <w:r w:rsidR="00B27C84">
              <w:t xml:space="preserve"> </w:t>
            </w:r>
            <w:r w:rsidR="00960166" w:rsidRPr="00495D84">
              <w:t>containing</w:t>
            </w:r>
            <w:r w:rsidR="00B27C84">
              <w:t xml:space="preserve"> </w:t>
            </w:r>
            <w:r w:rsidR="00960166" w:rsidRPr="00495D84">
              <w:t>SSB</w:t>
            </w:r>
            <w:r w:rsidR="00B27C84">
              <w:t xml:space="preserve"> </w:t>
            </w:r>
            <w:r w:rsidR="00960166" w:rsidRPr="00495D84">
              <w:t>can</w:t>
            </w:r>
            <w:r w:rsidR="00B27C84">
              <w:t xml:space="preserve"> </w:t>
            </w:r>
            <w:r w:rsidR="00960166" w:rsidRPr="00495D84">
              <w:t>be</w:t>
            </w:r>
            <w:r w:rsidR="00B27C84">
              <w:t xml:space="preserve"> </w:t>
            </w:r>
            <w:r w:rsidR="00960166" w:rsidRPr="00495D84">
              <w:t>configured</w:t>
            </w:r>
            <w:r w:rsidR="00B27C84">
              <w:t xml:space="preserve"> </w:t>
            </w:r>
            <w:r w:rsidR="00960166" w:rsidRPr="00495D84">
              <w:t>in</w:t>
            </w:r>
            <w:r w:rsidR="00B27C84">
              <w:t xml:space="preserve"> </w:t>
            </w:r>
            <w:r w:rsidR="00960166" w:rsidRPr="00495D84">
              <w:t>any</w:t>
            </w:r>
            <w:r w:rsidR="00B27C84">
              <w:t xml:space="preserve"> </w:t>
            </w:r>
            <w:r w:rsidR="00960166" w:rsidRPr="00495D84">
              <w:t>frequency</w:t>
            </w:r>
            <w:r w:rsidR="00B27C84">
              <w:t xml:space="preserve"> </w:t>
            </w:r>
            <w:r w:rsidR="00960166" w:rsidRPr="00495D84">
              <w:t>location</w:t>
            </w:r>
            <w:r w:rsidR="00B27C84">
              <w:t xml:space="preserve"> </w:t>
            </w:r>
            <w:r w:rsidR="00960166" w:rsidRPr="00495D84">
              <w:t>within</w:t>
            </w:r>
            <w:r w:rsidR="00B27C84">
              <w:t xml:space="preserve"> </w:t>
            </w:r>
            <w:r w:rsidR="00960166" w:rsidRPr="00495D84">
              <w:t>the</w:t>
            </w:r>
            <w:r w:rsidR="00B27C84">
              <w:t xml:space="preserve"> </w:t>
            </w:r>
            <w:r w:rsidR="00960166" w:rsidRPr="00495D84">
              <w:t>associated</w:t>
            </w:r>
            <w:r w:rsidR="00B27C84">
              <w:t xml:space="preserve"> </w:t>
            </w:r>
            <w:r w:rsidR="00960166" w:rsidRPr="00495D84">
              <w:t>bandwidth</w:t>
            </w:r>
            <w:r w:rsidR="00B27C84">
              <w:t xml:space="preserve"> </w:t>
            </w:r>
            <w:r w:rsidR="00960166" w:rsidRPr="00495D84">
              <w:t>part</w:t>
            </w:r>
            <w:r w:rsidR="00B27C84">
              <w:t xml:space="preserve"> </w:t>
            </w:r>
            <w:r w:rsidR="00960166" w:rsidRPr="00495D84">
              <w:t>except</w:t>
            </w:r>
            <w:r w:rsidR="00B27C84">
              <w:t xml:space="preserve"> </w:t>
            </w:r>
            <w:r w:rsidR="00960166" w:rsidRPr="00495D84">
              <w:t>the</w:t>
            </w:r>
            <w:r>
              <w:t xml:space="preserve"> PRB</w:t>
            </w:r>
            <w:r w:rsidR="00960166" w:rsidRPr="00495D84">
              <w:t>s</w:t>
            </w:r>
            <w:r w:rsidR="00B27C84">
              <w:t xml:space="preserve"> </w:t>
            </w:r>
            <w:r w:rsidR="00960166" w:rsidRPr="00495D84">
              <w:t>for</w:t>
            </w:r>
            <w:r w:rsidR="00B27C84">
              <w:t xml:space="preserve"> </w:t>
            </w:r>
            <w:r w:rsidR="00960166" w:rsidRPr="00495D84">
              <w:t>allowed</w:t>
            </w:r>
            <w:r w:rsidR="00B27C84">
              <w:t xml:space="preserve"> </w:t>
            </w:r>
            <w:r w:rsidR="00960166" w:rsidRPr="00495D84">
              <w:t>synchronization</w:t>
            </w:r>
            <w:r w:rsidR="00B27C84">
              <w:t xml:space="preserve"> </w:t>
            </w:r>
            <w:r w:rsidR="00960166" w:rsidRPr="00495D84">
              <w:t>raster</w:t>
            </w:r>
            <w:r w:rsidR="00B27C84">
              <w:t xml:space="preserve"> </w:t>
            </w:r>
            <w:r w:rsidR="00960166" w:rsidRPr="00495D84">
              <w:t>defined</w:t>
            </w:r>
            <w:r w:rsidR="00B27C84">
              <w:t xml:space="preserve"> </w:t>
            </w:r>
            <w:r w:rsidR="00960166" w:rsidRPr="00495D84">
              <w:t>in</w:t>
            </w:r>
            <w:r w:rsidR="00B27C84">
              <w:t xml:space="preserve"> </w:t>
            </w:r>
            <w:r w:rsidR="00960166" w:rsidRPr="00495D84">
              <w:t>TS</w:t>
            </w:r>
            <w:r w:rsidR="00B27C84">
              <w:t xml:space="preserve"> </w:t>
            </w:r>
            <w:r w:rsidR="00960166" w:rsidRPr="00495D84">
              <w:t>38.104</w:t>
            </w:r>
            <w:r w:rsidR="00B27C84">
              <w:t xml:space="preserve"> </w:t>
            </w:r>
            <w:r w:rsidR="00960166" w:rsidRPr="00495D84">
              <w:t>[13].</w:t>
            </w:r>
          </w:p>
          <w:p w14:paraId="636B1AF3" w14:textId="2661FE08" w:rsidR="00960166" w:rsidRPr="00495D84" w:rsidRDefault="00E94096" w:rsidP="00B17128">
            <w:pPr>
              <w:pStyle w:val="TAN"/>
            </w:pPr>
            <w:r>
              <w:t xml:space="preserve">NOTE </w:t>
            </w:r>
            <w:r w:rsidRPr="00495D84">
              <w:t>2</w:t>
            </w:r>
            <w:r>
              <w:t>:</w:t>
            </w:r>
            <w:r w:rsidR="00960166" w:rsidRPr="00495D84">
              <w:rPr>
                <w:lang w:eastAsia="zh-CN"/>
              </w:rPr>
              <w:tab/>
            </w:r>
            <w:r w:rsidR="00960166" w:rsidRPr="00495D84">
              <w:t>Symbols</w:t>
            </w:r>
            <w:r w:rsidR="00B27C84">
              <w:t xml:space="preserve"> </w:t>
            </w:r>
            <w:r w:rsidR="00960166" w:rsidRPr="00495D84">
              <w:t>4-7</w:t>
            </w:r>
            <w:r w:rsidR="00B27C84">
              <w:t xml:space="preserve"> </w:t>
            </w:r>
            <w:r w:rsidR="00960166" w:rsidRPr="00495D84">
              <w:t>is</w:t>
            </w:r>
            <w:r w:rsidR="00B27C84">
              <w:t xml:space="preserve"> </w:t>
            </w:r>
            <w:r w:rsidR="00960166" w:rsidRPr="00495D84">
              <w:t>chosen,</w:t>
            </w:r>
            <w:r w:rsidR="00B27C84">
              <w:t xml:space="preserve"> </w:t>
            </w:r>
            <w:r w:rsidR="00960166" w:rsidRPr="00495D84">
              <w:t>if</w:t>
            </w:r>
            <w:r w:rsidR="00B27C84">
              <w:t xml:space="preserve"> </w:t>
            </w:r>
            <w:r w:rsidR="00960166" w:rsidRPr="00495D84">
              <w:t>the</w:t>
            </w:r>
            <w:r w:rsidR="00B27C84">
              <w:t xml:space="preserve"> </w:t>
            </w:r>
            <w:r w:rsidR="00960166" w:rsidRPr="00495D84">
              <w:t>SSB</w:t>
            </w:r>
            <w:r w:rsidR="00B27C84">
              <w:t xml:space="preserve"> </w:t>
            </w:r>
            <w:r w:rsidR="00960166" w:rsidRPr="00495D84">
              <w:t>pattern</w:t>
            </w:r>
            <w:r w:rsidR="00B27C84">
              <w:t xml:space="preserve"> </w:t>
            </w:r>
            <w:r w:rsidR="00960166" w:rsidRPr="00495D84">
              <w:t>Case</w:t>
            </w:r>
            <w:r w:rsidR="00B27C84">
              <w:t xml:space="preserve"> </w:t>
            </w:r>
            <w:r w:rsidR="00960166" w:rsidRPr="00495D84">
              <w:t>B</w:t>
            </w:r>
            <w:r w:rsidR="00B27C84">
              <w:t xml:space="preserve"> </w:t>
            </w:r>
            <w:r w:rsidR="00960166" w:rsidRPr="00495D84">
              <w:t>should</w:t>
            </w:r>
            <w:r w:rsidR="00B27C84">
              <w:t xml:space="preserve"> </w:t>
            </w:r>
            <w:r w:rsidR="00960166" w:rsidRPr="00495D84">
              <w:t>be</w:t>
            </w:r>
            <w:r w:rsidR="00B27C84">
              <w:t xml:space="preserve"> </w:t>
            </w:r>
            <w:r w:rsidR="00960166" w:rsidRPr="00495D84">
              <w:t>used</w:t>
            </w:r>
            <w:r w:rsidR="00B27C84">
              <w:t xml:space="preserve"> </w:t>
            </w:r>
            <w:r w:rsidR="00960166" w:rsidRPr="00495D84">
              <w:t>for</w:t>
            </w:r>
            <w:r w:rsidR="00B27C84">
              <w:t xml:space="preserve"> </w:t>
            </w:r>
            <w:r w:rsidR="00960166" w:rsidRPr="00495D84">
              <w:t>the</w:t>
            </w:r>
            <w:r w:rsidR="00B27C84">
              <w:t xml:space="preserve"> </w:t>
            </w:r>
            <w:r w:rsidR="00960166" w:rsidRPr="00495D84">
              <w:t>current</w:t>
            </w:r>
            <w:r w:rsidR="00B27C84">
              <w:t xml:space="preserve"> </w:t>
            </w:r>
            <w:r w:rsidR="00960166" w:rsidRPr="00495D84">
              <w:t>band</w:t>
            </w:r>
            <w:r w:rsidR="00B27C84">
              <w:t xml:space="preserve"> </w:t>
            </w:r>
            <w:r w:rsidR="00960166" w:rsidRPr="00495D84">
              <w:t>as</w:t>
            </w:r>
            <w:r w:rsidR="00B27C84">
              <w:t xml:space="preserve"> </w:t>
            </w:r>
            <w:r w:rsidR="00960166" w:rsidRPr="00495D84">
              <w:t>indicated</w:t>
            </w:r>
            <w:r w:rsidR="00B27C84">
              <w:t xml:space="preserve"> </w:t>
            </w:r>
            <w:r w:rsidR="00960166" w:rsidRPr="00495D84">
              <w:t>by</w:t>
            </w:r>
            <w:r w:rsidR="00B27C84">
              <w:t xml:space="preserve"> </w:t>
            </w:r>
            <w:r>
              <w:t>table</w:t>
            </w:r>
            <w:r w:rsidR="00B27C84">
              <w:t xml:space="preserve"> </w:t>
            </w:r>
            <w:r w:rsidR="00960166" w:rsidRPr="00495D84">
              <w:t>5.4.3.3-1</w:t>
            </w:r>
            <w:r w:rsidR="00B27C84">
              <w:t xml:space="preserve"> </w:t>
            </w:r>
            <w:r w:rsidR="00960166" w:rsidRPr="00495D84">
              <w:t>of</w:t>
            </w:r>
            <w:r w:rsidR="00B27C84">
              <w:t xml:space="preserve"> </w:t>
            </w:r>
            <w:r w:rsidR="00960166" w:rsidRPr="00495D84">
              <w:t>TS</w:t>
            </w:r>
            <w:r w:rsidR="00B27C84">
              <w:t xml:space="preserve"> </w:t>
            </w:r>
            <w:r w:rsidR="00960166" w:rsidRPr="00495D84">
              <w:t>38.104</w:t>
            </w:r>
            <w:r w:rsidR="00B27C84">
              <w:t xml:space="preserve"> </w:t>
            </w:r>
            <w:r w:rsidR="00960166" w:rsidRPr="00495D84">
              <w:t>[13];</w:t>
            </w:r>
            <w:r w:rsidR="00B27C84">
              <w:t xml:space="preserve"> </w:t>
            </w:r>
            <w:r w:rsidR="00960166" w:rsidRPr="00495D84">
              <w:t>Otherwise,</w:t>
            </w:r>
            <w:r w:rsidR="00B27C84">
              <w:t xml:space="preserve"> </w:t>
            </w:r>
            <w:r w:rsidR="00960166" w:rsidRPr="00495D84">
              <w:t>symbol</w:t>
            </w:r>
            <w:r w:rsidR="00B27C84">
              <w:t xml:space="preserve"> </w:t>
            </w:r>
            <w:r w:rsidR="00960166" w:rsidRPr="00495D84">
              <w:t>2-5</w:t>
            </w:r>
            <w:r w:rsidR="00B27C84">
              <w:t xml:space="preserve"> </w:t>
            </w:r>
            <w:r w:rsidR="00960166" w:rsidRPr="00495D84">
              <w:t>is</w:t>
            </w:r>
            <w:r w:rsidR="00B27C84">
              <w:t xml:space="preserve"> </w:t>
            </w:r>
            <w:r w:rsidR="00960166" w:rsidRPr="00495D84">
              <w:t>chosen.</w:t>
            </w:r>
          </w:p>
          <w:p w14:paraId="1EF5B525" w14:textId="200C1986" w:rsidR="00960166" w:rsidRPr="00495D84" w:rsidRDefault="00E94096" w:rsidP="00B17128">
            <w:pPr>
              <w:pStyle w:val="TAN"/>
            </w:pPr>
            <w:r>
              <w:t xml:space="preserve">NOTE </w:t>
            </w:r>
            <w:r w:rsidRPr="00495D84">
              <w:t>3</w:t>
            </w:r>
            <w:r>
              <w:t>:</w:t>
            </w:r>
            <w:r w:rsidR="00960166" w:rsidRPr="00495D84">
              <w:tab/>
              <w:t>These</w:t>
            </w:r>
            <w:r w:rsidR="00B27C84">
              <w:t xml:space="preserve"> </w:t>
            </w:r>
            <w:r w:rsidR="00960166" w:rsidRPr="00495D84">
              <w:t>values</w:t>
            </w:r>
            <w:r w:rsidR="00B27C84">
              <w:t xml:space="preserve"> </w:t>
            </w:r>
            <w:r w:rsidR="00960166" w:rsidRPr="00495D84">
              <w:t>have</w:t>
            </w:r>
            <w:r w:rsidR="00B27C84">
              <w:t xml:space="preserve"> </w:t>
            </w:r>
            <w:r w:rsidR="00960166" w:rsidRPr="00495D84">
              <w:t>been</w:t>
            </w:r>
            <w:r w:rsidR="00B27C84">
              <w:t xml:space="preserve"> </w:t>
            </w:r>
            <w:r w:rsidR="00960166" w:rsidRPr="00495D84">
              <w:t>derived</w:t>
            </w:r>
            <w:r w:rsidR="00B27C84">
              <w:t xml:space="preserve"> </w:t>
            </w:r>
            <w:r w:rsidR="00960166" w:rsidRPr="00495D84">
              <w:t>from</w:t>
            </w:r>
            <w:r w:rsidR="00B27C84">
              <w:t xml:space="preserve"> </w:t>
            </w:r>
            <w:r w:rsidR="00960166" w:rsidRPr="00495D84">
              <w:t>other</w:t>
            </w:r>
            <w:r w:rsidR="00B27C84">
              <w:t xml:space="preserve"> </w:t>
            </w:r>
            <w:r w:rsidR="00960166" w:rsidRPr="00495D84">
              <w:t>parameters</w:t>
            </w:r>
            <w:r w:rsidR="00B27C84">
              <w:t xml:space="preserve"> </w:t>
            </w:r>
            <w:r w:rsidR="00960166" w:rsidRPr="00495D84">
              <w:t>for</w:t>
            </w:r>
            <w:r w:rsidR="00B27C84">
              <w:t xml:space="preserve"> </w:t>
            </w:r>
            <w:r w:rsidR="00960166" w:rsidRPr="00495D84">
              <w:t>information</w:t>
            </w:r>
            <w:r w:rsidR="00B27C84">
              <w:t xml:space="preserve"> </w:t>
            </w:r>
            <w:r w:rsidR="00960166" w:rsidRPr="00495D84">
              <w:t>purposes</w:t>
            </w:r>
            <w:r w:rsidR="00B27C84">
              <w:t xml:space="preserve"> </w:t>
            </w:r>
            <w:r w:rsidR="00960166" w:rsidRPr="00495D84">
              <w:t>(as</w:t>
            </w:r>
            <w:r w:rsidR="00B27C84">
              <w:t xml:space="preserve"> </w:t>
            </w:r>
            <w:r w:rsidR="00960166" w:rsidRPr="00495D84">
              <w:t>per</w:t>
            </w:r>
            <w:r w:rsidR="00B27C84">
              <w:t xml:space="preserve"> </w:t>
            </w:r>
            <w:r w:rsidR="00960166" w:rsidRPr="00495D84">
              <w:t>TS</w:t>
            </w:r>
            <w:r w:rsidR="00B27C84">
              <w:t xml:space="preserve"> </w:t>
            </w:r>
            <w:r w:rsidR="00960166" w:rsidRPr="00495D84">
              <w:t>38.213</w:t>
            </w:r>
            <w:r w:rsidR="00B27C84">
              <w:t xml:space="preserve"> </w:t>
            </w:r>
            <w:r w:rsidR="00960166" w:rsidRPr="00495D84">
              <w:t>[3]).</w:t>
            </w:r>
            <w:r w:rsidR="00B27C84">
              <w:t xml:space="preserve"> </w:t>
            </w:r>
            <w:r w:rsidR="00960166" w:rsidRPr="00495D84">
              <w:t>They</w:t>
            </w:r>
            <w:r w:rsidR="00B27C84">
              <w:t xml:space="preserve"> </w:t>
            </w:r>
            <w:r w:rsidR="00960166" w:rsidRPr="00495D84">
              <w:t>are</w:t>
            </w:r>
            <w:r w:rsidR="00B27C84">
              <w:t xml:space="preserve"> </w:t>
            </w:r>
            <w:r w:rsidR="00960166" w:rsidRPr="00495D84">
              <w:t>not</w:t>
            </w:r>
            <w:r w:rsidR="00B27C84">
              <w:t xml:space="preserve"> </w:t>
            </w:r>
            <w:r w:rsidR="00960166" w:rsidRPr="00495D84">
              <w:t>settable</w:t>
            </w:r>
            <w:r w:rsidR="00B27C84">
              <w:t xml:space="preserve"> </w:t>
            </w:r>
            <w:r w:rsidR="00960166" w:rsidRPr="00495D84">
              <w:t>parameters</w:t>
            </w:r>
            <w:r w:rsidR="00B27C84">
              <w:t xml:space="preserve"> </w:t>
            </w:r>
            <w:r w:rsidR="00960166" w:rsidRPr="00495D84">
              <w:t>themselves</w:t>
            </w:r>
          </w:p>
        </w:tc>
      </w:tr>
    </w:tbl>
    <w:p w14:paraId="014CA3BD" w14:textId="77777777" w:rsidR="00960166" w:rsidRPr="00495D84" w:rsidRDefault="00960166" w:rsidP="00473583">
      <w:pPr>
        <w:rPr>
          <w:rFonts w:eastAsia="MS Mincho"/>
        </w:rPr>
      </w:pPr>
    </w:p>
    <w:p w14:paraId="73ED0B3D" w14:textId="77777777" w:rsidR="00473583" w:rsidRPr="00495D84" w:rsidRDefault="00473583" w:rsidP="006B2FD9">
      <w:pPr>
        <w:pStyle w:val="Heading3"/>
      </w:pPr>
      <w:r w:rsidRPr="00495D84">
        <w:lastRenderedPageBreak/>
        <w:t>A.3.10B.2</w:t>
      </w:r>
      <w:r w:rsidRPr="00495D84">
        <w:tab/>
        <w:t>SSB Configurations for FR2</w:t>
      </w:r>
    </w:p>
    <w:p w14:paraId="67D51E1E" w14:textId="77777777" w:rsidR="00473583" w:rsidRPr="00495D84" w:rsidRDefault="00473583" w:rsidP="006B2FD9">
      <w:pPr>
        <w:pStyle w:val="Heading4"/>
      </w:pPr>
      <w:r w:rsidRPr="00495D84">
        <w:t>A.3.10B.2.1</w:t>
      </w:r>
      <w:r w:rsidRPr="00495D84">
        <w:tab/>
        <w:t>SSB pattern 1 for RedCap in FR2: SSB allocation for SSB SCS=120 kHz in 100 MHz</w:t>
      </w:r>
    </w:p>
    <w:p w14:paraId="75F14195" w14:textId="45E838D0" w:rsidR="00473583" w:rsidRPr="00495D84" w:rsidRDefault="00473583" w:rsidP="00473583">
      <w:pPr>
        <w:pStyle w:val="TH"/>
      </w:pPr>
      <w:r w:rsidRPr="00495D84">
        <w:t>Table A.3.10</w:t>
      </w:r>
      <w:r w:rsidR="002B6400" w:rsidRPr="00495D84">
        <w:t>B</w:t>
      </w:r>
      <w:r w:rsidRPr="00495D84">
        <w:t>.2.1-1: SSB.1 RedCap FR2: SSB Pattern 1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73583" w:rsidRPr="00495D84" w14:paraId="2C0205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36DE56B" w14:textId="249E1212" w:rsidR="00473583" w:rsidRPr="00495D84" w:rsidRDefault="00473583" w:rsidP="003429B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A07101C" w14:textId="77777777" w:rsidR="00473583" w:rsidRPr="00495D84" w:rsidRDefault="00473583" w:rsidP="003429B0">
            <w:pPr>
              <w:pStyle w:val="TAH"/>
            </w:pPr>
            <w:r w:rsidRPr="00495D84">
              <w:t>Values</w:t>
            </w:r>
          </w:p>
        </w:tc>
      </w:tr>
      <w:tr w:rsidR="00473583" w:rsidRPr="00495D84" w14:paraId="2CA13E9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4868A05" w14:textId="1F541FE5" w:rsidR="00473583" w:rsidRPr="00495D84" w:rsidRDefault="00473583" w:rsidP="003429B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1869C46D" w14:textId="4F4B888B" w:rsidR="00473583" w:rsidRPr="00495D84" w:rsidRDefault="00473583" w:rsidP="00F52E3F">
            <w:pPr>
              <w:pStyle w:val="TAC"/>
            </w:pPr>
            <w:r w:rsidRPr="00495D84">
              <w:t>100</w:t>
            </w:r>
            <w:r w:rsidR="00B27C84">
              <w:t xml:space="preserve"> </w:t>
            </w:r>
            <w:r w:rsidRPr="00495D84">
              <w:t>MHz</w:t>
            </w:r>
          </w:p>
        </w:tc>
      </w:tr>
      <w:tr w:rsidR="00473583" w:rsidRPr="00495D84" w14:paraId="29A9890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0EA50FD" w14:textId="77498B99" w:rsidR="00473583" w:rsidRPr="00495D84" w:rsidRDefault="00473583" w:rsidP="003429B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831CD9A" w14:textId="71EC18FE" w:rsidR="00473583" w:rsidRPr="00495D84" w:rsidRDefault="00473583" w:rsidP="00F52E3F">
            <w:pPr>
              <w:pStyle w:val="TAC"/>
            </w:pPr>
            <w:r w:rsidRPr="00495D84">
              <w:t>120</w:t>
            </w:r>
            <w:r w:rsidR="00B27C84">
              <w:t xml:space="preserve"> </w:t>
            </w:r>
            <w:r w:rsidRPr="00495D84">
              <w:t>kHz</w:t>
            </w:r>
          </w:p>
        </w:tc>
      </w:tr>
      <w:tr w:rsidR="002B6400" w:rsidRPr="00495D84" w14:paraId="05AF72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7FAA396" w14:textId="73FEBC73" w:rsidR="002B6400" w:rsidRPr="00495D84" w:rsidRDefault="002B6400" w:rsidP="002B640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1562ADBA" w14:textId="596FDD59" w:rsidR="002B6400" w:rsidRPr="00495D84" w:rsidRDefault="002B6400" w:rsidP="002B6400">
            <w:pPr>
              <w:pStyle w:val="TAC"/>
            </w:pPr>
            <w:r w:rsidRPr="00495D84">
              <w:t>20</w:t>
            </w:r>
            <w:r w:rsidR="00B27C84">
              <w:t xml:space="preserve"> </w:t>
            </w:r>
            <w:r w:rsidRPr="00495D84">
              <w:t>ms</w:t>
            </w:r>
          </w:p>
        </w:tc>
      </w:tr>
      <w:tr w:rsidR="00473583" w:rsidRPr="00495D84" w14:paraId="2B59687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BC8F6D" w14:textId="1106F9E7" w:rsidR="00473583" w:rsidRPr="00495D84" w:rsidRDefault="00473583" w:rsidP="003429B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7AD72954" w14:textId="77777777" w:rsidR="00473583" w:rsidRPr="00495D84" w:rsidRDefault="00473583" w:rsidP="00F52E3F">
            <w:pPr>
              <w:pStyle w:val="TAC"/>
            </w:pPr>
            <w:r w:rsidRPr="00495D84">
              <w:t>1</w:t>
            </w:r>
          </w:p>
        </w:tc>
      </w:tr>
      <w:tr w:rsidR="00473583" w:rsidRPr="00495D84" w14:paraId="3D2CB5D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00954E8" w14:textId="4E0368D3" w:rsidR="00473583" w:rsidRPr="00495D84" w:rsidRDefault="00473583" w:rsidP="003429B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10AFA30" w14:textId="77777777" w:rsidR="00473583" w:rsidRPr="00495D84" w:rsidRDefault="00473583" w:rsidP="00F52E3F">
            <w:pPr>
              <w:pStyle w:val="TAC"/>
            </w:pPr>
            <w:r w:rsidRPr="00495D84">
              <w:t>0</w:t>
            </w:r>
          </w:p>
        </w:tc>
      </w:tr>
      <w:tr w:rsidR="00473583" w:rsidRPr="00495D84" w14:paraId="03A53B6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9C27D" w14:textId="5C68360E" w:rsidR="00473583" w:rsidRPr="00495D84" w:rsidRDefault="00473583" w:rsidP="003429B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63B72221" w14:textId="77777777" w:rsidR="00473583" w:rsidRPr="00495D84" w:rsidRDefault="00473583" w:rsidP="00F52E3F">
            <w:pPr>
              <w:pStyle w:val="TAC"/>
            </w:pPr>
            <w:r w:rsidRPr="00495D84">
              <w:t>4-7</w:t>
            </w:r>
          </w:p>
        </w:tc>
      </w:tr>
      <w:tr w:rsidR="00473583" w:rsidRPr="00495D84" w14:paraId="418AD33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4E4E270" w14:textId="36E6FD95" w:rsidR="00473583" w:rsidRPr="00495D84" w:rsidRDefault="00473583" w:rsidP="003429B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BCFE4D7" w14:textId="77777777" w:rsidR="00473583" w:rsidRPr="00495D84" w:rsidRDefault="00473583" w:rsidP="00F52E3F">
            <w:pPr>
              <w:pStyle w:val="TAC"/>
            </w:pPr>
            <w:r w:rsidRPr="00495D84">
              <w:t>0</w:t>
            </w:r>
          </w:p>
        </w:tc>
      </w:tr>
      <w:tr w:rsidR="00473583" w:rsidRPr="00495D84" w14:paraId="477876A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5D5A6EC" w14:textId="307C85E9" w:rsidR="00473583" w:rsidRPr="00495D84" w:rsidRDefault="00473583" w:rsidP="003429B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70715937" w14:textId="64A2D4E8" w:rsidR="00473583" w:rsidRPr="00495D84" w:rsidRDefault="00473583" w:rsidP="003429B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73583" w:rsidRPr="00495D84" w14:paraId="663B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36C152B" w14:textId="1BB6B634" w:rsidR="00473583" w:rsidRPr="00495D84" w:rsidRDefault="00107C8E" w:rsidP="003429B0">
            <w:pPr>
              <w:pStyle w:val="TAL"/>
            </w:pPr>
            <w:r>
              <w:t>P</w:t>
            </w:r>
            <w:r w:rsidR="00473583" w:rsidRPr="00495D84">
              <w:t>RB</w:t>
            </w:r>
            <w:r w:rsidR="00B27C84">
              <w:t xml:space="preserve"> </w:t>
            </w:r>
            <w:r w:rsidR="00473583" w:rsidRPr="00495D84">
              <w:t>numbers</w:t>
            </w:r>
            <w:r w:rsidR="00B27C84">
              <w:t xml:space="preserve"> </w:t>
            </w:r>
            <w:r w:rsidR="00473583" w:rsidRPr="00495D84">
              <w:t>containing</w:t>
            </w:r>
            <w:r w:rsidR="00B27C84">
              <w:t xml:space="preserve"> </w:t>
            </w:r>
            <w:r w:rsidR="00473583" w:rsidRPr="00495D84">
              <w:t>SSBs</w:t>
            </w:r>
            <w:r w:rsidR="00B27C84">
              <w:t xml:space="preserve"> </w:t>
            </w:r>
            <w:r w:rsidR="00473583" w:rsidRPr="00495D84">
              <w:t>within</w:t>
            </w:r>
            <w:r w:rsidR="00B27C84">
              <w:t xml:space="preserve"> </w:t>
            </w:r>
            <w:r w:rsidR="00473583" w:rsidRPr="00495D84">
              <w:t>channel</w:t>
            </w:r>
            <w:r w:rsidR="00B27C84">
              <w:t xml:space="preserve"> </w:t>
            </w:r>
            <w:r w:rsidR="00473583"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1474F72E" w14:textId="61FB25EC" w:rsidR="00473583" w:rsidRPr="00495D84" w:rsidRDefault="00473583" w:rsidP="003429B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73583" w:rsidRPr="00495D84" w14:paraId="731DC334"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9A39A2" w14:textId="70EFB29E" w:rsidR="00473583" w:rsidRPr="00495D84" w:rsidRDefault="00E94096" w:rsidP="003429B0">
            <w:pPr>
              <w:pStyle w:val="TAN"/>
            </w:pPr>
            <w:r>
              <w:t xml:space="preserve">NOTE </w:t>
            </w:r>
            <w:r w:rsidRPr="00495D84">
              <w:t>1</w:t>
            </w:r>
            <w:r>
              <w:t>:</w:t>
            </w:r>
            <w:r w:rsidR="00473583" w:rsidRPr="00495D84">
              <w:rPr>
                <w:sz w:val="24"/>
              </w:rPr>
              <w:tab/>
            </w:r>
            <w:r w:rsidR="00107C8E" w:rsidRPr="00AC2779">
              <w:t>P</w:t>
            </w:r>
            <w:r w:rsidR="00473583" w:rsidRPr="00107C8E">
              <w:t>RB</w:t>
            </w:r>
            <w:r w:rsidR="00473583" w:rsidRPr="00495D84">
              <w:t>s</w:t>
            </w:r>
            <w:r w:rsidR="00B27C84">
              <w:t xml:space="preserve"> </w:t>
            </w:r>
            <w:r w:rsidR="00473583" w:rsidRPr="00495D84">
              <w:t>containing</w:t>
            </w:r>
            <w:r w:rsidR="00B27C84">
              <w:t xml:space="preserve"> </w:t>
            </w:r>
            <w:r w:rsidR="00473583" w:rsidRPr="00495D84">
              <w:t>SSB</w:t>
            </w:r>
            <w:r w:rsidR="00B27C84">
              <w:t xml:space="preserve"> </w:t>
            </w:r>
            <w:r w:rsidR="00473583" w:rsidRPr="00495D84">
              <w:t>can</w:t>
            </w:r>
            <w:r w:rsidR="00B27C84">
              <w:t xml:space="preserve"> </w:t>
            </w:r>
            <w:r w:rsidR="00473583" w:rsidRPr="00495D84">
              <w:t>be</w:t>
            </w:r>
            <w:r w:rsidR="00B27C84">
              <w:t xml:space="preserve"> </w:t>
            </w:r>
            <w:r w:rsidR="00473583" w:rsidRPr="00495D84">
              <w:t>configured</w:t>
            </w:r>
            <w:r w:rsidR="00B27C84">
              <w:t xml:space="preserve"> </w:t>
            </w:r>
            <w:r w:rsidR="00473583" w:rsidRPr="00495D84">
              <w:t>in</w:t>
            </w:r>
            <w:r w:rsidR="00B27C84">
              <w:t xml:space="preserve"> </w:t>
            </w:r>
            <w:r w:rsidR="00473583" w:rsidRPr="00495D84">
              <w:t>any</w:t>
            </w:r>
            <w:r w:rsidR="00B27C84">
              <w:t xml:space="preserve"> </w:t>
            </w:r>
            <w:r w:rsidR="00473583" w:rsidRPr="00495D84">
              <w:t>frequency</w:t>
            </w:r>
            <w:r w:rsidR="00B27C84">
              <w:t xml:space="preserve"> </w:t>
            </w:r>
            <w:r w:rsidR="00473583" w:rsidRPr="00495D84">
              <w:t>location</w:t>
            </w:r>
            <w:r w:rsidR="00B27C84">
              <w:t xml:space="preserve"> </w:t>
            </w:r>
            <w:r w:rsidR="00473583" w:rsidRPr="00495D84">
              <w:t>within</w:t>
            </w:r>
            <w:r w:rsidR="00B27C84">
              <w:t xml:space="preserve"> </w:t>
            </w:r>
            <w:r w:rsidR="00473583" w:rsidRPr="00495D84">
              <w:t>the</w:t>
            </w:r>
            <w:r w:rsidR="00B27C84">
              <w:t xml:space="preserve"> </w:t>
            </w:r>
            <w:r w:rsidR="00473583" w:rsidRPr="00495D84">
              <w:t>cell</w:t>
            </w:r>
            <w:r w:rsidR="00B27C84">
              <w:t xml:space="preserve"> </w:t>
            </w:r>
            <w:r w:rsidR="00473583" w:rsidRPr="00495D84">
              <w:t>bandwidth</w:t>
            </w:r>
            <w:r w:rsidR="00B27C84">
              <w:t xml:space="preserve"> </w:t>
            </w:r>
            <w:r w:rsidR="00473583" w:rsidRPr="00495D84">
              <w:t>according</w:t>
            </w:r>
            <w:r w:rsidR="00B27C84">
              <w:t xml:space="preserve"> </w:t>
            </w:r>
            <w:r w:rsidR="00473583" w:rsidRPr="00495D84">
              <w:t>to</w:t>
            </w:r>
            <w:r w:rsidR="00B27C84">
              <w:t xml:space="preserve"> </w:t>
            </w:r>
            <w:r w:rsidR="00473583" w:rsidRPr="00495D84">
              <w:t>the</w:t>
            </w:r>
            <w:r w:rsidR="00B27C84">
              <w:t xml:space="preserve"> </w:t>
            </w:r>
            <w:r w:rsidR="00473583" w:rsidRPr="00495D84">
              <w:t>allowed</w:t>
            </w:r>
            <w:r w:rsidR="00B27C84">
              <w:t xml:space="preserve"> </w:t>
            </w:r>
            <w:r w:rsidR="00473583" w:rsidRPr="00495D84">
              <w:t>synchronization</w:t>
            </w:r>
            <w:r w:rsidR="00B27C84">
              <w:t xml:space="preserve"> </w:t>
            </w:r>
            <w:r w:rsidR="00473583" w:rsidRPr="00495D84">
              <w:t>raster</w:t>
            </w:r>
            <w:r w:rsidR="00B27C84">
              <w:t xml:space="preserve"> </w:t>
            </w:r>
            <w:r w:rsidR="00473583" w:rsidRPr="00495D84">
              <w:t>defined</w:t>
            </w:r>
            <w:r w:rsidR="00B27C84">
              <w:t xml:space="preserve"> </w:t>
            </w:r>
            <w:r w:rsidR="00473583" w:rsidRPr="00495D84">
              <w:t>in</w:t>
            </w:r>
            <w:r w:rsidR="00B27C84">
              <w:t xml:space="preserve"> </w:t>
            </w:r>
            <w:r w:rsidR="00473583" w:rsidRPr="00495D84">
              <w:t>TS</w:t>
            </w:r>
            <w:r w:rsidR="00B27C84">
              <w:t xml:space="preserve"> </w:t>
            </w:r>
            <w:r w:rsidR="00473583" w:rsidRPr="00495D84">
              <w:t>38.104</w:t>
            </w:r>
            <w:r w:rsidR="00B27C84">
              <w:t xml:space="preserve"> </w:t>
            </w:r>
            <w:r w:rsidR="00473583" w:rsidRPr="00495D84">
              <w:t>[13].</w:t>
            </w:r>
            <w:r w:rsidR="00B27C84">
              <w:t xml:space="preserve"> </w:t>
            </w:r>
          </w:p>
          <w:p w14:paraId="36A1AAAF" w14:textId="3B4A4FA0" w:rsidR="00473583" w:rsidRPr="00495D84" w:rsidRDefault="00E94096" w:rsidP="003429B0">
            <w:pPr>
              <w:pStyle w:val="TAN"/>
            </w:pPr>
            <w:r>
              <w:t xml:space="preserve">NOTE </w:t>
            </w:r>
            <w:r w:rsidRPr="00495D84">
              <w:t>2</w:t>
            </w:r>
            <w:r>
              <w:t>:</w:t>
            </w:r>
            <w:r w:rsidR="00473583" w:rsidRPr="00495D84">
              <w:tab/>
              <w:t>These</w:t>
            </w:r>
            <w:r w:rsidR="00B27C84">
              <w:t xml:space="preserve"> </w:t>
            </w:r>
            <w:r w:rsidR="00473583" w:rsidRPr="00495D84">
              <w:t>values</w:t>
            </w:r>
            <w:r w:rsidR="00B27C84">
              <w:t xml:space="preserve"> </w:t>
            </w:r>
            <w:r w:rsidR="00473583" w:rsidRPr="00495D84">
              <w:t>have</w:t>
            </w:r>
            <w:r w:rsidR="00B27C84">
              <w:t xml:space="preserve"> </w:t>
            </w:r>
            <w:r w:rsidR="00473583" w:rsidRPr="00495D84">
              <w:t>been</w:t>
            </w:r>
            <w:r w:rsidR="00B27C84">
              <w:t xml:space="preserve"> </w:t>
            </w:r>
            <w:r w:rsidR="00473583" w:rsidRPr="00495D84">
              <w:t>derived</w:t>
            </w:r>
            <w:r w:rsidR="00B27C84">
              <w:t xml:space="preserve"> </w:t>
            </w:r>
            <w:r w:rsidR="00473583" w:rsidRPr="00495D84">
              <w:t>from</w:t>
            </w:r>
            <w:r w:rsidR="00B27C84">
              <w:t xml:space="preserve"> </w:t>
            </w:r>
            <w:r w:rsidR="00473583" w:rsidRPr="00495D84">
              <w:t>other</w:t>
            </w:r>
            <w:r w:rsidR="00B27C84">
              <w:t xml:space="preserve"> </w:t>
            </w:r>
            <w:r w:rsidR="00473583" w:rsidRPr="00495D84">
              <w:t>parameters</w:t>
            </w:r>
            <w:r w:rsidR="00B27C84">
              <w:t xml:space="preserve"> </w:t>
            </w:r>
            <w:r w:rsidR="00473583" w:rsidRPr="00495D84">
              <w:t>for</w:t>
            </w:r>
            <w:r w:rsidR="00B27C84">
              <w:t xml:space="preserve"> </w:t>
            </w:r>
            <w:r w:rsidR="00473583" w:rsidRPr="00495D84">
              <w:t>information</w:t>
            </w:r>
            <w:r w:rsidR="00B27C84">
              <w:t xml:space="preserve"> </w:t>
            </w:r>
            <w:r w:rsidR="00473583" w:rsidRPr="00495D84">
              <w:t>purposes</w:t>
            </w:r>
            <w:r w:rsidR="00B27C84">
              <w:t xml:space="preserve"> </w:t>
            </w:r>
            <w:r w:rsidR="00473583" w:rsidRPr="00495D84">
              <w:t>(as</w:t>
            </w:r>
            <w:r w:rsidR="00B27C84">
              <w:t xml:space="preserve"> </w:t>
            </w:r>
            <w:r w:rsidR="00473583" w:rsidRPr="00495D84">
              <w:t>per</w:t>
            </w:r>
            <w:r w:rsidR="00B27C84">
              <w:t xml:space="preserve"> </w:t>
            </w:r>
            <w:r w:rsidR="00473583" w:rsidRPr="00495D84">
              <w:t>TS</w:t>
            </w:r>
            <w:r w:rsidR="00B27C84">
              <w:t xml:space="preserve"> </w:t>
            </w:r>
            <w:r w:rsidR="00473583" w:rsidRPr="00495D84">
              <w:t>38.213</w:t>
            </w:r>
            <w:r w:rsidR="00B27C84">
              <w:t xml:space="preserve"> </w:t>
            </w:r>
            <w:r w:rsidR="00473583" w:rsidRPr="00495D84">
              <w:t>[3]).</w:t>
            </w:r>
            <w:r w:rsidR="00B27C84">
              <w:t xml:space="preserve"> </w:t>
            </w:r>
            <w:r w:rsidR="00473583" w:rsidRPr="00495D84">
              <w:t>They</w:t>
            </w:r>
            <w:r w:rsidR="00B27C84">
              <w:t xml:space="preserve"> </w:t>
            </w:r>
            <w:r w:rsidR="00473583" w:rsidRPr="00495D84">
              <w:t>are</w:t>
            </w:r>
            <w:r w:rsidR="00B27C84">
              <w:t xml:space="preserve"> </w:t>
            </w:r>
            <w:r w:rsidR="00473583" w:rsidRPr="00495D84">
              <w:t>not</w:t>
            </w:r>
            <w:r w:rsidR="00B27C84">
              <w:t xml:space="preserve"> </w:t>
            </w:r>
            <w:r w:rsidR="00473583" w:rsidRPr="00495D84">
              <w:t>settable</w:t>
            </w:r>
            <w:r w:rsidR="00B27C84">
              <w:t xml:space="preserve"> </w:t>
            </w:r>
            <w:r w:rsidR="00473583" w:rsidRPr="00495D84">
              <w:t>parameters</w:t>
            </w:r>
            <w:r w:rsidR="00B27C84">
              <w:t xml:space="preserve"> </w:t>
            </w:r>
            <w:r w:rsidR="00473583" w:rsidRPr="00495D84">
              <w:t>themselves.</w:t>
            </w:r>
          </w:p>
        </w:tc>
      </w:tr>
    </w:tbl>
    <w:p w14:paraId="4FA1510F" w14:textId="49C35B9A" w:rsidR="00473583" w:rsidRPr="00495D84" w:rsidRDefault="00473583" w:rsidP="003943C3">
      <w:pPr>
        <w:rPr>
          <w:rFonts w:eastAsia="MS Mincho"/>
        </w:rPr>
      </w:pPr>
    </w:p>
    <w:p w14:paraId="58524893" w14:textId="77777777" w:rsidR="002B6400" w:rsidRPr="00495D84" w:rsidRDefault="002B6400" w:rsidP="002B6400">
      <w:pPr>
        <w:pStyle w:val="Heading4"/>
      </w:pPr>
      <w:r w:rsidRPr="00495D84">
        <w:t>A.3.10B.2.2</w:t>
      </w:r>
      <w:r w:rsidRPr="00495D84">
        <w:tab/>
        <w:t>SSB pattern 2 for RedCap in FR2: SSB allocation for SSB SCS=120 kHz in 100 MHz</w:t>
      </w:r>
    </w:p>
    <w:p w14:paraId="67B71FDE" w14:textId="396E4457" w:rsidR="002B6400" w:rsidRPr="00495D84" w:rsidRDefault="002B6400" w:rsidP="002B6400">
      <w:pPr>
        <w:pStyle w:val="TH"/>
      </w:pPr>
      <w:r w:rsidRPr="00495D84">
        <w:t>Table A.3.10B.2.2-1: SSB.</w:t>
      </w:r>
      <w:r w:rsidR="004A6FA4" w:rsidRPr="00495D84">
        <w:t xml:space="preserve">2 </w:t>
      </w:r>
      <w:r w:rsidRPr="00495D84">
        <w:t>RedCap FR2: SSB Pattern 2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4619771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4E7A23" w14:textId="3B19672F"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8B07F89" w14:textId="77777777" w:rsidR="002B6400" w:rsidRPr="00495D84" w:rsidRDefault="002B6400" w:rsidP="00B17128">
            <w:pPr>
              <w:pStyle w:val="TAH"/>
            </w:pPr>
            <w:r w:rsidRPr="00495D84">
              <w:t>Values</w:t>
            </w:r>
          </w:p>
        </w:tc>
      </w:tr>
      <w:tr w:rsidR="002B6400" w:rsidRPr="00495D84" w14:paraId="6F324E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9FBBD9F" w14:textId="6641758C"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29A6630A" w14:textId="68BFEB5F" w:rsidR="002B6400" w:rsidRPr="00495D84" w:rsidRDefault="002B6400" w:rsidP="00B17128">
            <w:pPr>
              <w:pStyle w:val="TAL"/>
            </w:pPr>
            <w:r w:rsidRPr="00495D84">
              <w:t>100</w:t>
            </w:r>
            <w:r w:rsidR="00B27C84">
              <w:t xml:space="preserve"> </w:t>
            </w:r>
            <w:r w:rsidRPr="00495D84">
              <w:t>MHz</w:t>
            </w:r>
          </w:p>
        </w:tc>
      </w:tr>
      <w:tr w:rsidR="002B6400" w:rsidRPr="00495D84" w14:paraId="6A877F9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7ECE7A3" w14:textId="4082EB6A"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567F3E57" w14:textId="5C73EEBA" w:rsidR="002B6400" w:rsidRPr="00495D84" w:rsidRDefault="002B6400" w:rsidP="00B17128">
            <w:pPr>
              <w:pStyle w:val="TAL"/>
            </w:pPr>
            <w:r w:rsidRPr="00495D84">
              <w:t>120</w:t>
            </w:r>
            <w:r w:rsidR="00B27C84">
              <w:t xml:space="preserve"> </w:t>
            </w:r>
            <w:r w:rsidRPr="00495D84">
              <w:t>kHz</w:t>
            </w:r>
          </w:p>
        </w:tc>
      </w:tr>
      <w:tr w:rsidR="002B6400" w:rsidRPr="00495D84" w14:paraId="466616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B37E5CE" w14:textId="11A7FCD2"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5A77F104" w14:textId="6F40A398" w:rsidR="002B6400" w:rsidRPr="00495D84" w:rsidRDefault="002B6400" w:rsidP="00B17128">
            <w:pPr>
              <w:pStyle w:val="TAL"/>
            </w:pPr>
            <w:r w:rsidRPr="00495D84">
              <w:t>40</w:t>
            </w:r>
            <w:r w:rsidR="00B27C84">
              <w:t xml:space="preserve"> </w:t>
            </w:r>
            <w:r w:rsidRPr="00495D84">
              <w:t>ms</w:t>
            </w:r>
          </w:p>
        </w:tc>
      </w:tr>
      <w:tr w:rsidR="002B6400" w:rsidRPr="00495D84" w14:paraId="0C3D724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58A27DC" w14:textId="6C9B568B"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302811BE" w14:textId="77777777" w:rsidR="002B6400" w:rsidRPr="00495D84" w:rsidRDefault="002B6400" w:rsidP="00B17128">
            <w:pPr>
              <w:pStyle w:val="TAL"/>
            </w:pPr>
            <w:r w:rsidRPr="00495D84">
              <w:t>1</w:t>
            </w:r>
          </w:p>
        </w:tc>
      </w:tr>
      <w:tr w:rsidR="002B6400" w:rsidRPr="00495D84" w14:paraId="0977AE3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C56CA5E" w14:textId="292AE462"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89E3C30" w14:textId="77777777" w:rsidR="002B6400" w:rsidRPr="00495D84" w:rsidRDefault="002B6400" w:rsidP="00B17128">
            <w:pPr>
              <w:pStyle w:val="TAL"/>
            </w:pPr>
            <w:r w:rsidRPr="00495D84">
              <w:t>0</w:t>
            </w:r>
          </w:p>
        </w:tc>
      </w:tr>
      <w:tr w:rsidR="002B6400" w:rsidRPr="00495D84" w14:paraId="59DD38DF"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F635756" w14:textId="641F6F78"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11A528A" w14:textId="77777777" w:rsidR="002B6400" w:rsidRPr="00495D84" w:rsidRDefault="002B6400" w:rsidP="00B17128">
            <w:pPr>
              <w:pStyle w:val="TAL"/>
            </w:pPr>
            <w:r w:rsidRPr="00495D84">
              <w:t>4-7</w:t>
            </w:r>
          </w:p>
        </w:tc>
      </w:tr>
      <w:tr w:rsidR="002B6400" w:rsidRPr="00495D84" w14:paraId="6AE8698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6DB9A75" w14:textId="707ACA07" w:rsidR="002B6400" w:rsidRPr="00495D84" w:rsidRDefault="002B6400" w:rsidP="00B17128">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01C12D02" w14:textId="77777777" w:rsidR="002B6400" w:rsidRPr="00495D84" w:rsidRDefault="002B6400" w:rsidP="00B17128">
            <w:pPr>
              <w:pStyle w:val="TAL"/>
            </w:pPr>
            <w:r w:rsidRPr="00495D84">
              <w:t>0</w:t>
            </w:r>
          </w:p>
        </w:tc>
      </w:tr>
      <w:tr w:rsidR="002B6400" w:rsidRPr="00495D84" w14:paraId="3AB53E1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125955E" w14:textId="47BED025" w:rsidR="002B6400" w:rsidRPr="00495D84" w:rsidRDefault="002B6400" w:rsidP="00B17128">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49E03DF2" w14:textId="54DB379B" w:rsidR="002B6400" w:rsidRPr="00495D84" w:rsidRDefault="002B6400" w:rsidP="00B17128">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2B6400" w:rsidRPr="00495D84" w14:paraId="797D0DD8"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1ABAC9" w14:textId="47482504" w:rsidR="002B6400" w:rsidRPr="00495D84" w:rsidRDefault="00107C8E" w:rsidP="00B17128">
            <w:pPr>
              <w:pStyle w:val="TAL"/>
            </w:pPr>
            <w:r>
              <w:t>P</w:t>
            </w:r>
            <w:r w:rsidR="002B6400" w:rsidRPr="00495D84">
              <w:t>RB</w:t>
            </w:r>
            <w:r w:rsidR="00B27C84">
              <w:t xml:space="preserve"> </w:t>
            </w:r>
            <w:r w:rsidR="002B6400" w:rsidRPr="00495D84">
              <w:t>numbers</w:t>
            </w:r>
            <w:r w:rsidR="00B27C84">
              <w:t xml:space="preserve"> </w:t>
            </w:r>
            <w:r w:rsidR="002B6400" w:rsidRPr="00495D84">
              <w:t>containing</w:t>
            </w:r>
            <w:r w:rsidR="00B27C84">
              <w:t xml:space="preserve"> </w:t>
            </w:r>
            <w:r w:rsidR="002B6400" w:rsidRPr="00495D84">
              <w:t>SSBs</w:t>
            </w:r>
            <w:r w:rsidR="00B27C84">
              <w:t xml:space="preserve"> </w:t>
            </w:r>
            <w:r w:rsidR="002B6400" w:rsidRPr="00495D84">
              <w:t>within</w:t>
            </w:r>
            <w:r w:rsidR="00B27C84">
              <w:t xml:space="preserve"> </w:t>
            </w:r>
            <w:r w:rsidR="002B6400" w:rsidRPr="00495D84">
              <w:t>channel</w:t>
            </w:r>
            <w:r w:rsidR="00B27C84">
              <w:t xml:space="preserve"> </w:t>
            </w:r>
            <w:r w:rsidR="002B6400"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A7C9C17" w14:textId="244B3232" w:rsidR="002B6400" w:rsidRPr="00495D84" w:rsidRDefault="002B6400" w:rsidP="00B17128">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2B6400" w:rsidRPr="00495D84" w14:paraId="79E48F0B"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D892276" w14:textId="1C14C26D" w:rsidR="002B6400" w:rsidRPr="00495D84" w:rsidRDefault="00E94096" w:rsidP="00B17128">
            <w:pPr>
              <w:pStyle w:val="TAN"/>
            </w:pPr>
            <w:r>
              <w:t xml:space="preserve">NOTE </w:t>
            </w:r>
            <w:r w:rsidRPr="00495D84">
              <w:t>1</w:t>
            </w:r>
            <w:r>
              <w:t>:</w:t>
            </w:r>
            <w:r w:rsidR="002B6400" w:rsidRPr="00495D84">
              <w:rPr>
                <w:sz w:val="24"/>
              </w:rPr>
              <w:tab/>
            </w:r>
            <w:r w:rsidR="00107C8E" w:rsidRPr="00AC2779">
              <w:t>P</w:t>
            </w:r>
            <w:r w:rsidR="002B6400" w:rsidRPr="00C95627">
              <w:t>RB</w:t>
            </w:r>
            <w:r w:rsidR="002B6400" w:rsidRPr="00495D84">
              <w:t>s</w:t>
            </w:r>
            <w:r w:rsidR="00B27C84">
              <w:t xml:space="preserve"> </w:t>
            </w:r>
            <w:r w:rsidR="002B6400" w:rsidRPr="00495D84">
              <w:t>containing</w:t>
            </w:r>
            <w:r w:rsidR="00B27C84">
              <w:t xml:space="preserve"> </w:t>
            </w:r>
            <w:r w:rsidR="002B6400" w:rsidRPr="00495D84">
              <w:t>SSB</w:t>
            </w:r>
            <w:r w:rsidR="00B27C84">
              <w:t xml:space="preserve"> </w:t>
            </w:r>
            <w:r w:rsidR="002B6400" w:rsidRPr="00495D84">
              <w:t>can</w:t>
            </w:r>
            <w:r w:rsidR="00B27C84">
              <w:t xml:space="preserve"> </w:t>
            </w:r>
            <w:r w:rsidR="002B6400" w:rsidRPr="00495D84">
              <w:t>be</w:t>
            </w:r>
            <w:r w:rsidR="00B27C84">
              <w:t xml:space="preserve"> </w:t>
            </w:r>
            <w:r w:rsidR="002B6400" w:rsidRPr="00495D84">
              <w:t>configured</w:t>
            </w:r>
            <w:r w:rsidR="00B27C84">
              <w:t xml:space="preserve"> </w:t>
            </w:r>
            <w:r w:rsidR="002B6400" w:rsidRPr="00495D84">
              <w:t>in</w:t>
            </w:r>
            <w:r w:rsidR="00B27C84">
              <w:t xml:space="preserve"> </w:t>
            </w:r>
            <w:r w:rsidR="002B6400" w:rsidRPr="00495D84">
              <w:t>any</w:t>
            </w:r>
            <w:r w:rsidR="00B27C84">
              <w:t xml:space="preserve"> </w:t>
            </w:r>
            <w:r w:rsidR="002B6400" w:rsidRPr="00495D84">
              <w:t>frequency</w:t>
            </w:r>
            <w:r w:rsidR="00B27C84">
              <w:t xml:space="preserve"> </w:t>
            </w:r>
            <w:r w:rsidR="002B6400" w:rsidRPr="00495D84">
              <w:t>location</w:t>
            </w:r>
            <w:r w:rsidR="00B27C84">
              <w:t xml:space="preserve"> </w:t>
            </w:r>
            <w:r w:rsidR="002B6400" w:rsidRPr="00495D84">
              <w:t>within</w:t>
            </w:r>
            <w:r w:rsidR="00B27C84">
              <w:t xml:space="preserve"> </w:t>
            </w:r>
            <w:r w:rsidR="002B6400" w:rsidRPr="00495D84">
              <w:t>the</w:t>
            </w:r>
            <w:r w:rsidR="00B27C84">
              <w:t xml:space="preserve"> </w:t>
            </w:r>
            <w:r w:rsidR="002B6400" w:rsidRPr="00495D84">
              <w:t>cell</w:t>
            </w:r>
            <w:r w:rsidR="00B27C84">
              <w:t xml:space="preserve"> </w:t>
            </w:r>
            <w:r w:rsidR="002B6400" w:rsidRPr="00495D84">
              <w:t>bandwidth</w:t>
            </w:r>
            <w:r w:rsidR="00B27C84">
              <w:t xml:space="preserve"> </w:t>
            </w:r>
            <w:r w:rsidR="002B6400" w:rsidRPr="00495D84">
              <w:t>according</w:t>
            </w:r>
            <w:r w:rsidR="00B27C84">
              <w:t xml:space="preserve"> </w:t>
            </w:r>
            <w:r w:rsidR="002B6400" w:rsidRPr="00495D84">
              <w:t>to</w:t>
            </w:r>
            <w:r w:rsidR="00B27C84">
              <w:t xml:space="preserve"> </w:t>
            </w:r>
            <w:r w:rsidR="002B6400" w:rsidRPr="00495D84">
              <w:t>the</w:t>
            </w:r>
            <w:r>
              <w:t xml:space="preserve"> PRB</w:t>
            </w:r>
            <w:r w:rsidR="002B6400" w:rsidRPr="00495D84">
              <w:t>s</w:t>
            </w:r>
            <w:r w:rsidR="00B27C84">
              <w:t xml:space="preserve"> </w:t>
            </w:r>
            <w:r w:rsidR="002B6400" w:rsidRPr="00495D84">
              <w:t>for</w:t>
            </w:r>
            <w:r w:rsidR="00B27C84">
              <w:t xml:space="preserve"> </w:t>
            </w:r>
            <w:r w:rsidR="002B6400" w:rsidRPr="00495D84">
              <w:t>allowed</w:t>
            </w:r>
            <w:r w:rsidR="00B27C84">
              <w:t xml:space="preserve"> </w:t>
            </w:r>
            <w:r w:rsidR="002B6400" w:rsidRPr="00495D84">
              <w:t>synchronization</w:t>
            </w:r>
            <w:r w:rsidR="00B27C84">
              <w:t xml:space="preserve"> </w:t>
            </w:r>
            <w:r w:rsidR="002B6400" w:rsidRPr="00495D84">
              <w:t>raster</w:t>
            </w:r>
            <w:r w:rsidR="00B27C84">
              <w:t xml:space="preserve"> </w:t>
            </w:r>
            <w:r w:rsidR="002B6400" w:rsidRPr="00495D84">
              <w:t>defined</w:t>
            </w:r>
            <w:r w:rsidR="00B27C84">
              <w:t xml:space="preserve"> </w:t>
            </w:r>
            <w:r w:rsidR="002B6400" w:rsidRPr="00495D84">
              <w:t>in</w:t>
            </w:r>
            <w:r w:rsidR="00B27C84">
              <w:t xml:space="preserve"> </w:t>
            </w:r>
            <w:r w:rsidR="002B6400" w:rsidRPr="00495D84">
              <w:t>TS</w:t>
            </w:r>
            <w:r w:rsidR="00B27C84">
              <w:t xml:space="preserve"> </w:t>
            </w:r>
            <w:r w:rsidR="002B6400" w:rsidRPr="00495D84">
              <w:t>38.104</w:t>
            </w:r>
            <w:r w:rsidR="00B27C84">
              <w:t xml:space="preserve"> </w:t>
            </w:r>
            <w:r w:rsidR="002B6400" w:rsidRPr="00495D84">
              <w:t>[13].</w:t>
            </w:r>
            <w:r w:rsidR="00B27C84">
              <w:t xml:space="preserve"> </w:t>
            </w:r>
          </w:p>
          <w:p w14:paraId="20FBE09C" w14:textId="3331ED04" w:rsidR="002B6400" w:rsidRPr="00495D84" w:rsidRDefault="00E94096" w:rsidP="00B17128">
            <w:pPr>
              <w:pStyle w:val="TAN"/>
            </w:pPr>
            <w:r>
              <w:t xml:space="preserve">NOTE </w:t>
            </w:r>
            <w:r w:rsidRPr="00495D84">
              <w:t>2</w:t>
            </w:r>
            <w:r>
              <w:t>:</w:t>
            </w:r>
            <w:r w:rsidR="002B6400" w:rsidRPr="00495D84">
              <w:tab/>
              <w:t>These</w:t>
            </w:r>
            <w:r w:rsidR="00B27C84">
              <w:t xml:space="preserve"> </w:t>
            </w:r>
            <w:r w:rsidR="002B6400" w:rsidRPr="00495D84">
              <w:t>values</w:t>
            </w:r>
            <w:r w:rsidR="00B27C84">
              <w:t xml:space="preserve"> </w:t>
            </w:r>
            <w:r w:rsidR="002B6400" w:rsidRPr="00495D84">
              <w:t>have</w:t>
            </w:r>
            <w:r w:rsidR="00B27C84">
              <w:t xml:space="preserve"> </w:t>
            </w:r>
            <w:r w:rsidR="002B6400" w:rsidRPr="00495D84">
              <w:t>been</w:t>
            </w:r>
            <w:r w:rsidR="00B27C84">
              <w:t xml:space="preserve"> </w:t>
            </w:r>
            <w:r w:rsidR="002B6400" w:rsidRPr="00495D84">
              <w:t>derived</w:t>
            </w:r>
            <w:r w:rsidR="00B27C84">
              <w:t xml:space="preserve"> </w:t>
            </w:r>
            <w:r w:rsidR="002B6400" w:rsidRPr="00495D84">
              <w:t>from</w:t>
            </w:r>
            <w:r w:rsidR="00B27C84">
              <w:t xml:space="preserve"> </w:t>
            </w:r>
            <w:r w:rsidR="002B6400" w:rsidRPr="00495D84">
              <w:t>other</w:t>
            </w:r>
            <w:r w:rsidR="00B27C84">
              <w:t xml:space="preserve"> </w:t>
            </w:r>
            <w:r w:rsidR="002B6400" w:rsidRPr="00495D84">
              <w:t>parameters</w:t>
            </w:r>
            <w:r w:rsidR="00B27C84">
              <w:t xml:space="preserve"> </w:t>
            </w:r>
            <w:r w:rsidR="002B6400" w:rsidRPr="00495D84">
              <w:t>for</w:t>
            </w:r>
            <w:r w:rsidR="00B27C84">
              <w:t xml:space="preserve"> </w:t>
            </w:r>
            <w:r w:rsidR="002B6400" w:rsidRPr="00495D84">
              <w:t>information</w:t>
            </w:r>
            <w:r w:rsidR="00B27C84">
              <w:t xml:space="preserve"> </w:t>
            </w:r>
            <w:r w:rsidR="002B6400" w:rsidRPr="00495D84">
              <w:t>purposes</w:t>
            </w:r>
            <w:r w:rsidR="00B27C84">
              <w:t xml:space="preserve"> </w:t>
            </w:r>
            <w:r w:rsidR="002B6400" w:rsidRPr="00495D84">
              <w:t>(as</w:t>
            </w:r>
            <w:r w:rsidR="00B27C84">
              <w:t xml:space="preserve"> </w:t>
            </w:r>
            <w:r w:rsidR="002B6400" w:rsidRPr="00495D84">
              <w:t>per</w:t>
            </w:r>
            <w:r w:rsidR="00B27C84">
              <w:t xml:space="preserve"> </w:t>
            </w:r>
            <w:r w:rsidR="002B6400" w:rsidRPr="00495D84">
              <w:t>TS</w:t>
            </w:r>
            <w:r w:rsidR="00B27C84">
              <w:t xml:space="preserve"> </w:t>
            </w:r>
            <w:r w:rsidR="002B6400" w:rsidRPr="00495D84">
              <w:t>38.213</w:t>
            </w:r>
            <w:r w:rsidR="00B27C84">
              <w:t xml:space="preserve"> </w:t>
            </w:r>
            <w:r w:rsidR="002B6400" w:rsidRPr="00495D84">
              <w:t>[3]).</w:t>
            </w:r>
            <w:r w:rsidR="00B27C84">
              <w:t xml:space="preserve"> </w:t>
            </w:r>
            <w:r w:rsidR="002B6400" w:rsidRPr="00495D84">
              <w:t>They</w:t>
            </w:r>
            <w:r w:rsidR="00B27C84">
              <w:t xml:space="preserve"> </w:t>
            </w:r>
            <w:r w:rsidR="002B6400" w:rsidRPr="00495D84">
              <w:t>are</w:t>
            </w:r>
            <w:r w:rsidR="00B27C84">
              <w:t xml:space="preserve"> </w:t>
            </w:r>
            <w:r w:rsidR="002B6400" w:rsidRPr="00495D84">
              <w:t>not</w:t>
            </w:r>
            <w:r w:rsidR="00B27C84">
              <w:t xml:space="preserve"> </w:t>
            </w:r>
            <w:r w:rsidR="002B6400" w:rsidRPr="00495D84">
              <w:t>settable</w:t>
            </w:r>
            <w:r w:rsidR="00B27C84">
              <w:t xml:space="preserve"> </w:t>
            </w:r>
            <w:r w:rsidR="002B6400" w:rsidRPr="00495D84">
              <w:t>parameters</w:t>
            </w:r>
            <w:r w:rsidR="00B27C84">
              <w:t xml:space="preserve"> </w:t>
            </w:r>
            <w:r w:rsidR="002B6400" w:rsidRPr="00495D84">
              <w:t>themselves.</w:t>
            </w:r>
          </w:p>
        </w:tc>
      </w:tr>
    </w:tbl>
    <w:p w14:paraId="5050990C" w14:textId="77777777" w:rsidR="002B6400" w:rsidRPr="00495D84" w:rsidRDefault="002B6400" w:rsidP="002B6400">
      <w:pPr>
        <w:rPr>
          <w:rFonts w:eastAsia="MS Mincho"/>
        </w:rPr>
      </w:pPr>
    </w:p>
    <w:p w14:paraId="3F0C4B88" w14:textId="77777777" w:rsidR="002B6400" w:rsidRPr="00495D84" w:rsidRDefault="002B6400" w:rsidP="002B6400">
      <w:pPr>
        <w:pStyle w:val="Heading4"/>
      </w:pPr>
      <w:r w:rsidRPr="00495D84">
        <w:lastRenderedPageBreak/>
        <w:t>A.3.10B.2.3</w:t>
      </w:r>
      <w:r w:rsidRPr="00495D84">
        <w:tab/>
        <w:t>SSB pattern 3 for RedCap in FR2: SSB allocation for SSB SCS=120 kHz in 100 MHz</w:t>
      </w:r>
    </w:p>
    <w:p w14:paraId="55BA8901" w14:textId="065529B8" w:rsidR="002B6400" w:rsidRPr="00495D84" w:rsidRDefault="002B6400" w:rsidP="002B6400">
      <w:pPr>
        <w:pStyle w:val="TH"/>
      </w:pPr>
      <w:r w:rsidRPr="00495D84">
        <w:t>Table A.3.10B.</w:t>
      </w:r>
      <w:r w:rsidR="004A6FA4" w:rsidRPr="00495D84">
        <w:t>2</w:t>
      </w:r>
      <w:r w:rsidRPr="00495D84">
        <w:t>.</w:t>
      </w:r>
      <w:r w:rsidR="004A6FA4" w:rsidRPr="00495D84">
        <w:t>3</w:t>
      </w:r>
      <w:r w:rsidRPr="00495D84">
        <w:t>-1: SSB.3 RedCap FR2: SSB Pattern 3 for SSB SCS = 120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2B6400" w:rsidRPr="00495D84" w14:paraId="71F98EEC"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026DB14" w14:textId="178D0296" w:rsidR="002B6400" w:rsidRPr="00495D84" w:rsidRDefault="002B6400" w:rsidP="00B17128">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DAF87CD" w14:textId="77777777" w:rsidR="002B6400" w:rsidRPr="00495D84" w:rsidRDefault="002B6400" w:rsidP="00B17128">
            <w:pPr>
              <w:pStyle w:val="TAH"/>
            </w:pPr>
            <w:r w:rsidRPr="00495D84">
              <w:t>Values</w:t>
            </w:r>
          </w:p>
        </w:tc>
      </w:tr>
      <w:tr w:rsidR="002B6400" w:rsidRPr="00495D84" w14:paraId="02AD66F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DECF091" w14:textId="45620C11" w:rsidR="002B6400" w:rsidRPr="00495D84" w:rsidRDefault="002B6400" w:rsidP="00B17128">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D5B5D4" w14:textId="0BE2AB22" w:rsidR="002B6400" w:rsidRPr="00495D84" w:rsidRDefault="002B6400" w:rsidP="00B17128">
            <w:pPr>
              <w:pStyle w:val="TAL"/>
            </w:pPr>
            <w:r w:rsidRPr="00495D84">
              <w:t>100</w:t>
            </w:r>
            <w:r w:rsidR="00B27C84">
              <w:t xml:space="preserve"> </w:t>
            </w:r>
            <w:r w:rsidRPr="00495D84">
              <w:t>MHz</w:t>
            </w:r>
          </w:p>
        </w:tc>
      </w:tr>
      <w:tr w:rsidR="002B6400" w:rsidRPr="00495D84" w14:paraId="55460D2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15439F2" w14:textId="59441E6F" w:rsidR="002B6400" w:rsidRPr="00495D84" w:rsidRDefault="002B6400" w:rsidP="00B17128">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273FCA71" w14:textId="18DE0AE8" w:rsidR="002B6400" w:rsidRPr="00495D84" w:rsidRDefault="002B6400" w:rsidP="00B17128">
            <w:pPr>
              <w:pStyle w:val="TAL"/>
            </w:pPr>
            <w:r w:rsidRPr="00495D84">
              <w:t>120</w:t>
            </w:r>
            <w:r w:rsidR="00B27C84">
              <w:t xml:space="preserve"> </w:t>
            </w:r>
            <w:r w:rsidRPr="00495D84">
              <w:t>kHz</w:t>
            </w:r>
          </w:p>
        </w:tc>
      </w:tr>
      <w:tr w:rsidR="002B6400" w:rsidRPr="00495D84" w14:paraId="3EA1D18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B7311D7" w14:textId="208FFC30" w:rsidR="002B6400" w:rsidRPr="00495D84" w:rsidRDefault="002B6400" w:rsidP="00B17128">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0880574D" w14:textId="4B8502B3" w:rsidR="002B6400" w:rsidRPr="00495D84" w:rsidRDefault="002B6400" w:rsidP="00B17128">
            <w:pPr>
              <w:pStyle w:val="TAL"/>
            </w:pPr>
            <w:r w:rsidRPr="00495D84">
              <w:t>80</w:t>
            </w:r>
            <w:r w:rsidR="00B27C84">
              <w:t xml:space="preserve"> </w:t>
            </w:r>
            <w:r w:rsidRPr="00495D84">
              <w:t>ms</w:t>
            </w:r>
          </w:p>
        </w:tc>
      </w:tr>
      <w:tr w:rsidR="002B6400" w:rsidRPr="00495D84" w14:paraId="1BCC7B3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0F11158" w14:textId="7519BB4F" w:rsidR="002B6400" w:rsidRPr="00495D84" w:rsidRDefault="002B6400" w:rsidP="00B17128">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1B33583A" w14:textId="77777777" w:rsidR="002B6400" w:rsidRPr="00495D84" w:rsidRDefault="002B6400" w:rsidP="00B17128">
            <w:pPr>
              <w:pStyle w:val="TAL"/>
            </w:pPr>
            <w:r w:rsidRPr="00495D84">
              <w:t>1</w:t>
            </w:r>
          </w:p>
        </w:tc>
      </w:tr>
      <w:tr w:rsidR="002B6400" w:rsidRPr="00495D84" w14:paraId="25C88D45"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E9EE3A4" w14:textId="4F8A7D21" w:rsidR="002B6400" w:rsidRPr="00495D84" w:rsidRDefault="002B6400" w:rsidP="00B17128">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008FC015" w14:textId="77777777" w:rsidR="002B6400" w:rsidRPr="00495D84" w:rsidRDefault="002B6400" w:rsidP="00B17128">
            <w:pPr>
              <w:pStyle w:val="TAL"/>
            </w:pPr>
            <w:r w:rsidRPr="00495D84">
              <w:t>0</w:t>
            </w:r>
          </w:p>
        </w:tc>
      </w:tr>
      <w:tr w:rsidR="002B6400" w:rsidRPr="00495D84" w14:paraId="38960D3D"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9E046EB" w14:textId="6CE139CC" w:rsidR="002B6400" w:rsidRPr="00495D84" w:rsidRDefault="002B6400" w:rsidP="00B17128">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0D62D9" w14:textId="77777777" w:rsidR="002B6400" w:rsidRPr="00495D84" w:rsidRDefault="002B6400" w:rsidP="00B17128">
            <w:pPr>
              <w:pStyle w:val="TAL"/>
            </w:pPr>
            <w:r w:rsidRPr="00495D84">
              <w:t>4-7</w:t>
            </w:r>
          </w:p>
        </w:tc>
      </w:tr>
      <w:tr w:rsidR="007251AD" w:rsidRPr="00495D84" w14:paraId="335641C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F86BC9E" w14:textId="2AE4334B" w:rsidR="007251AD" w:rsidRPr="00495D84" w:rsidRDefault="007251AD" w:rsidP="007251AD">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1EFEE2FA" w14:textId="7CF79C7A" w:rsidR="007251AD" w:rsidRPr="00495D84" w:rsidRDefault="007251AD" w:rsidP="007251AD">
            <w:pPr>
              <w:pStyle w:val="TAL"/>
            </w:pPr>
            <w:r w:rsidRPr="00495D84">
              <w:t>0</w:t>
            </w:r>
          </w:p>
        </w:tc>
      </w:tr>
      <w:tr w:rsidR="007251AD" w:rsidRPr="00495D84" w14:paraId="26B94A31"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0F252DAE" w14:textId="70ADA327" w:rsidR="007251AD" w:rsidRPr="00495D84" w:rsidRDefault="007251AD" w:rsidP="007251AD">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0563844" w14:textId="768CE0AC" w:rsidR="007251AD" w:rsidRPr="00495D84" w:rsidRDefault="007251AD" w:rsidP="007251AD">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7251AD" w:rsidRPr="00495D84" w14:paraId="7977EE6A"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600A33" w14:textId="07F0D3F7" w:rsidR="007251AD" w:rsidRPr="00495D84" w:rsidRDefault="00C95627" w:rsidP="007251AD">
            <w:pPr>
              <w:pStyle w:val="TAL"/>
            </w:pPr>
            <w:r>
              <w:t>P</w:t>
            </w:r>
            <w:r w:rsidR="007251AD" w:rsidRPr="00495D84">
              <w:t>RB</w:t>
            </w:r>
            <w:r w:rsidR="00B27C84">
              <w:t xml:space="preserve"> </w:t>
            </w:r>
            <w:r w:rsidR="007251AD" w:rsidRPr="00495D84">
              <w:t>numbers</w:t>
            </w:r>
            <w:r w:rsidR="00B27C84">
              <w:t xml:space="preserve"> </w:t>
            </w:r>
            <w:r w:rsidR="007251AD" w:rsidRPr="00495D84">
              <w:t>containing</w:t>
            </w:r>
            <w:r w:rsidR="00B27C84">
              <w:t xml:space="preserve"> </w:t>
            </w:r>
            <w:r w:rsidR="007251AD" w:rsidRPr="00495D84">
              <w:t>SSBs</w:t>
            </w:r>
            <w:r w:rsidR="00B27C84">
              <w:t xml:space="preserve"> </w:t>
            </w:r>
            <w:r w:rsidR="007251AD" w:rsidRPr="00495D84">
              <w:t>within</w:t>
            </w:r>
            <w:r w:rsidR="00B27C84">
              <w:t xml:space="preserve"> </w:t>
            </w:r>
            <w:r w:rsidR="007251AD" w:rsidRPr="00495D84">
              <w:t>channel</w:t>
            </w:r>
            <w:r w:rsidR="00B27C84">
              <w:t xml:space="preserve"> </w:t>
            </w:r>
            <w:r w:rsidR="007251AD"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58741C8B" w14:textId="695366D0" w:rsidR="007251AD" w:rsidRPr="00495D84" w:rsidRDefault="007251AD" w:rsidP="007251AD">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7251AD" w:rsidRPr="00495D84" w14:paraId="48E3655D"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9024442" w14:textId="747CFCF6" w:rsidR="007251AD" w:rsidRPr="00495D84" w:rsidRDefault="00E94096" w:rsidP="007251AD">
            <w:pPr>
              <w:pStyle w:val="TAN"/>
            </w:pPr>
            <w:r>
              <w:t xml:space="preserve">NOTE </w:t>
            </w:r>
            <w:r w:rsidRPr="00495D84">
              <w:t>1</w:t>
            </w:r>
            <w:r>
              <w:t>:</w:t>
            </w:r>
            <w:r w:rsidR="007251AD" w:rsidRPr="00495D84">
              <w:rPr>
                <w:sz w:val="24"/>
              </w:rPr>
              <w:tab/>
            </w:r>
            <w:r w:rsidR="00C95627" w:rsidRPr="00AC2779">
              <w:t>P</w:t>
            </w:r>
            <w:r w:rsidR="007251AD" w:rsidRPr="00C95627">
              <w:t>RB</w:t>
            </w:r>
            <w:r w:rsidR="007251AD" w:rsidRPr="00495D84">
              <w:t>s</w:t>
            </w:r>
            <w:r w:rsidR="00B27C84">
              <w:t xml:space="preserve"> </w:t>
            </w:r>
            <w:r w:rsidR="007251AD" w:rsidRPr="00495D84">
              <w:t>containing</w:t>
            </w:r>
            <w:r w:rsidR="00B27C84">
              <w:t xml:space="preserve"> </w:t>
            </w:r>
            <w:r w:rsidR="007251AD" w:rsidRPr="00495D84">
              <w:t>SSB</w:t>
            </w:r>
            <w:r w:rsidR="00B27C84">
              <w:t xml:space="preserve"> </w:t>
            </w:r>
            <w:r w:rsidR="007251AD" w:rsidRPr="00495D84">
              <w:t>can</w:t>
            </w:r>
            <w:r w:rsidR="00B27C84">
              <w:t xml:space="preserve"> </w:t>
            </w:r>
            <w:r w:rsidR="007251AD" w:rsidRPr="00495D84">
              <w:t>be</w:t>
            </w:r>
            <w:r w:rsidR="00B27C84">
              <w:t xml:space="preserve"> </w:t>
            </w:r>
            <w:r w:rsidR="007251AD" w:rsidRPr="00495D84">
              <w:t>configured</w:t>
            </w:r>
            <w:r w:rsidR="00B27C84">
              <w:t xml:space="preserve"> </w:t>
            </w:r>
            <w:r w:rsidR="007251AD" w:rsidRPr="00495D84">
              <w:t>in</w:t>
            </w:r>
            <w:r w:rsidR="00B27C84">
              <w:t xml:space="preserve"> </w:t>
            </w:r>
            <w:r w:rsidR="007251AD" w:rsidRPr="00495D84">
              <w:t>any</w:t>
            </w:r>
            <w:r w:rsidR="00B27C84">
              <w:t xml:space="preserve"> </w:t>
            </w:r>
            <w:r w:rsidR="007251AD" w:rsidRPr="00495D84">
              <w:t>frequency</w:t>
            </w:r>
            <w:r w:rsidR="00B27C84">
              <w:t xml:space="preserve"> </w:t>
            </w:r>
            <w:r w:rsidR="007251AD" w:rsidRPr="00495D84">
              <w:t>location</w:t>
            </w:r>
            <w:r w:rsidR="00B27C84">
              <w:t xml:space="preserve"> </w:t>
            </w:r>
            <w:r w:rsidR="007251AD" w:rsidRPr="00495D84">
              <w:t>within</w:t>
            </w:r>
            <w:r w:rsidR="00B27C84">
              <w:t xml:space="preserve"> </w:t>
            </w:r>
            <w:r w:rsidR="007251AD" w:rsidRPr="00495D84">
              <w:t>the</w:t>
            </w:r>
            <w:r w:rsidR="00B27C84">
              <w:t xml:space="preserve"> </w:t>
            </w:r>
            <w:r w:rsidR="007251AD" w:rsidRPr="00495D84">
              <w:t>associated</w:t>
            </w:r>
            <w:r w:rsidR="00B27C84">
              <w:t xml:space="preserve"> </w:t>
            </w:r>
            <w:r w:rsidR="007251AD" w:rsidRPr="00495D84">
              <w:t>bandwidth</w:t>
            </w:r>
            <w:r w:rsidR="00B27C84">
              <w:t xml:space="preserve"> </w:t>
            </w:r>
            <w:r w:rsidR="007251AD" w:rsidRPr="00495D84">
              <w:t>part</w:t>
            </w:r>
            <w:r w:rsidR="00B27C84">
              <w:t xml:space="preserve"> </w:t>
            </w:r>
            <w:r w:rsidR="007251AD" w:rsidRPr="00495D84">
              <w:t>except</w:t>
            </w:r>
            <w:r w:rsidR="00B27C84">
              <w:t xml:space="preserve"> </w:t>
            </w:r>
            <w:r w:rsidR="007251AD" w:rsidRPr="00495D84">
              <w:t>the</w:t>
            </w:r>
            <w:r>
              <w:t xml:space="preserve"> PRB</w:t>
            </w:r>
            <w:r w:rsidR="007251AD" w:rsidRPr="00495D84">
              <w:t>s</w:t>
            </w:r>
            <w:r w:rsidR="00B27C84">
              <w:t xml:space="preserve"> </w:t>
            </w:r>
            <w:r w:rsidR="007251AD" w:rsidRPr="00495D84">
              <w:t>for</w:t>
            </w:r>
            <w:r w:rsidR="00B27C84">
              <w:t xml:space="preserve"> </w:t>
            </w:r>
            <w:r w:rsidR="007251AD" w:rsidRPr="00495D84">
              <w:t>allowed</w:t>
            </w:r>
            <w:r w:rsidR="00B27C84">
              <w:t xml:space="preserve"> </w:t>
            </w:r>
            <w:r w:rsidR="007251AD" w:rsidRPr="00495D84">
              <w:t>synchronization</w:t>
            </w:r>
            <w:r w:rsidR="00B27C84">
              <w:t xml:space="preserve"> </w:t>
            </w:r>
            <w:r w:rsidR="007251AD" w:rsidRPr="00495D84">
              <w:t>raster</w:t>
            </w:r>
            <w:r w:rsidR="00B27C84">
              <w:t xml:space="preserve"> </w:t>
            </w:r>
            <w:r w:rsidR="007251AD" w:rsidRPr="00495D84">
              <w:t>defined</w:t>
            </w:r>
            <w:r w:rsidR="00B27C84">
              <w:t xml:space="preserve"> </w:t>
            </w:r>
            <w:r w:rsidR="007251AD" w:rsidRPr="00495D84">
              <w:t>in</w:t>
            </w:r>
            <w:r w:rsidR="00B27C84">
              <w:t xml:space="preserve"> </w:t>
            </w:r>
            <w:r w:rsidR="007251AD" w:rsidRPr="00495D84">
              <w:t>TS</w:t>
            </w:r>
            <w:r w:rsidR="00B27C84">
              <w:t xml:space="preserve"> </w:t>
            </w:r>
            <w:r w:rsidR="007251AD" w:rsidRPr="00495D84">
              <w:t>38.104</w:t>
            </w:r>
            <w:r w:rsidR="00B27C84">
              <w:t xml:space="preserve"> </w:t>
            </w:r>
            <w:r w:rsidR="007251AD" w:rsidRPr="00495D84">
              <w:t>[13].</w:t>
            </w:r>
            <w:r w:rsidR="00B27C84">
              <w:t xml:space="preserve"> </w:t>
            </w:r>
          </w:p>
          <w:p w14:paraId="3701533F" w14:textId="116B45C6" w:rsidR="007251AD" w:rsidRPr="00495D84" w:rsidRDefault="00E94096" w:rsidP="007251AD">
            <w:pPr>
              <w:pStyle w:val="TAN"/>
            </w:pPr>
            <w:r>
              <w:t xml:space="preserve">NOTE </w:t>
            </w:r>
            <w:r w:rsidRPr="00495D84">
              <w:t>2</w:t>
            </w:r>
            <w:r>
              <w:t>:</w:t>
            </w:r>
            <w:r w:rsidR="007251AD" w:rsidRPr="00495D84">
              <w:tab/>
              <w:t>These</w:t>
            </w:r>
            <w:r w:rsidR="00B27C84">
              <w:t xml:space="preserve"> </w:t>
            </w:r>
            <w:r w:rsidR="007251AD" w:rsidRPr="00495D84">
              <w:t>values</w:t>
            </w:r>
            <w:r w:rsidR="00B27C84">
              <w:t xml:space="preserve"> </w:t>
            </w:r>
            <w:r w:rsidR="007251AD" w:rsidRPr="00495D84">
              <w:t>have</w:t>
            </w:r>
            <w:r w:rsidR="00B27C84">
              <w:t xml:space="preserve"> </w:t>
            </w:r>
            <w:r w:rsidR="007251AD" w:rsidRPr="00495D84">
              <w:t>been</w:t>
            </w:r>
            <w:r w:rsidR="00B27C84">
              <w:t xml:space="preserve"> </w:t>
            </w:r>
            <w:r w:rsidR="007251AD" w:rsidRPr="00495D84">
              <w:t>derived</w:t>
            </w:r>
            <w:r w:rsidR="00B27C84">
              <w:t xml:space="preserve"> </w:t>
            </w:r>
            <w:r w:rsidR="007251AD" w:rsidRPr="00495D84">
              <w:t>from</w:t>
            </w:r>
            <w:r w:rsidR="00B27C84">
              <w:t xml:space="preserve"> </w:t>
            </w:r>
            <w:r w:rsidR="007251AD" w:rsidRPr="00495D84">
              <w:t>other</w:t>
            </w:r>
            <w:r w:rsidR="00B27C84">
              <w:t xml:space="preserve"> </w:t>
            </w:r>
            <w:r w:rsidR="007251AD" w:rsidRPr="00495D84">
              <w:t>parameters</w:t>
            </w:r>
            <w:r w:rsidR="00B27C84">
              <w:t xml:space="preserve"> </w:t>
            </w:r>
            <w:r w:rsidR="007251AD" w:rsidRPr="00495D84">
              <w:t>for</w:t>
            </w:r>
            <w:r w:rsidR="00B27C84">
              <w:t xml:space="preserve"> </w:t>
            </w:r>
            <w:r w:rsidR="007251AD" w:rsidRPr="00495D84">
              <w:t>information</w:t>
            </w:r>
            <w:r w:rsidR="00B27C84">
              <w:t xml:space="preserve"> </w:t>
            </w:r>
            <w:r w:rsidR="007251AD" w:rsidRPr="00495D84">
              <w:t>purposes</w:t>
            </w:r>
            <w:r w:rsidR="00B27C84">
              <w:t xml:space="preserve"> </w:t>
            </w:r>
            <w:r w:rsidR="007251AD" w:rsidRPr="00495D84">
              <w:t>(as</w:t>
            </w:r>
            <w:r w:rsidR="00B27C84">
              <w:t xml:space="preserve"> </w:t>
            </w:r>
            <w:r w:rsidR="007251AD" w:rsidRPr="00495D84">
              <w:t>per</w:t>
            </w:r>
            <w:r w:rsidR="00B27C84">
              <w:t xml:space="preserve"> </w:t>
            </w:r>
            <w:r w:rsidR="007251AD" w:rsidRPr="00495D84">
              <w:t>TS</w:t>
            </w:r>
            <w:r w:rsidR="00B27C84">
              <w:t xml:space="preserve"> </w:t>
            </w:r>
            <w:r w:rsidR="007251AD" w:rsidRPr="00495D84">
              <w:t>38.213</w:t>
            </w:r>
            <w:r w:rsidR="00B27C84">
              <w:t xml:space="preserve"> </w:t>
            </w:r>
            <w:r w:rsidR="007251AD" w:rsidRPr="00495D84">
              <w:t>[3]).</w:t>
            </w:r>
            <w:r w:rsidR="00B27C84">
              <w:t xml:space="preserve"> </w:t>
            </w:r>
            <w:r w:rsidR="007251AD" w:rsidRPr="00495D84">
              <w:t>They</w:t>
            </w:r>
            <w:r w:rsidR="00B27C84">
              <w:t xml:space="preserve"> </w:t>
            </w:r>
            <w:r w:rsidR="007251AD" w:rsidRPr="00495D84">
              <w:t>are</w:t>
            </w:r>
            <w:r w:rsidR="00B27C84">
              <w:t xml:space="preserve"> </w:t>
            </w:r>
            <w:r w:rsidR="007251AD" w:rsidRPr="00495D84">
              <w:t>not</w:t>
            </w:r>
            <w:r w:rsidR="00B27C84">
              <w:t xml:space="preserve"> </w:t>
            </w:r>
            <w:r w:rsidR="007251AD" w:rsidRPr="00495D84">
              <w:t>settable</w:t>
            </w:r>
            <w:r w:rsidR="00B27C84">
              <w:t xml:space="preserve"> </w:t>
            </w:r>
            <w:r w:rsidR="007251AD" w:rsidRPr="00495D84">
              <w:t>parameters</w:t>
            </w:r>
            <w:r w:rsidR="00B27C84">
              <w:t xml:space="preserve"> </w:t>
            </w:r>
            <w:r w:rsidR="007251AD" w:rsidRPr="00495D84">
              <w:t>themselves.</w:t>
            </w:r>
          </w:p>
        </w:tc>
      </w:tr>
    </w:tbl>
    <w:p w14:paraId="669DF8BC" w14:textId="37DD6529" w:rsidR="002B6400" w:rsidRPr="00495D84" w:rsidRDefault="002B6400" w:rsidP="003943C3">
      <w:pPr>
        <w:rPr>
          <w:rFonts w:eastAsia="MS Mincho"/>
        </w:rPr>
      </w:pPr>
    </w:p>
    <w:p w14:paraId="5DA614B9" w14:textId="77777777" w:rsidR="004A6FA4" w:rsidRPr="00495D84" w:rsidRDefault="004A6FA4" w:rsidP="004A6FA4">
      <w:pPr>
        <w:pStyle w:val="Heading4"/>
      </w:pPr>
      <w:r w:rsidRPr="00495D84">
        <w:t>A.3.10B.2.4</w:t>
      </w:r>
      <w:r w:rsidRPr="00495D84">
        <w:tab/>
        <w:t>SSB pattern 4 for RedCap in FR2: SSB allocation for SSB SCS=240 kHz in 100 MHz</w:t>
      </w:r>
    </w:p>
    <w:p w14:paraId="4775DB9E" w14:textId="77777777" w:rsidR="004A6FA4" w:rsidRPr="00495D84" w:rsidRDefault="004A6FA4" w:rsidP="004A6FA4">
      <w:pPr>
        <w:pStyle w:val="TH"/>
      </w:pPr>
      <w:r w:rsidRPr="00495D84">
        <w:t>Table A.3.10B.2.4-1: SSB.4 RedCap FR2: SSB Pattern 4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638EEB3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0F771125" w14:textId="26FF067C"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65D97CA0" w14:textId="77777777" w:rsidR="004A6FA4" w:rsidRPr="00495D84" w:rsidRDefault="004A6FA4" w:rsidP="006D5D90">
            <w:pPr>
              <w:pStyle w:val="TAH"/>
            </w:pPr>
            <w:r w:rsidRPr="00495D84">
              <w:t>Values</w:t>
            </w:r>
          </w:p>
        </w:tc>
      </w:tr>
      <w:tr w:rsidR="004A6FA4" w:rsidRPr="00495D84" w14:paraId="023C91E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E20500" w14:textId="7E2A728F"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05E6CC69" w14:textId="0446DA70" w:rsidR="004A6FA4" w:rsidRPr="00495D84" w:rsidRDefault="004A6FA4" w:rsidP="006D5D90">
            <w:pPr>
              <w:pStyle w:val="TAL"/>
            </w:pPr>
            <w:r w:rsidRPr="00495D84">
              <w:t>100</w:t>
            </w:r>
            <w:r w:rsidR="00B27C84">
              <w:t xml:space="preserve"> </w:t>
            </w:r>
            <w:r w:rsidRPr="00495D84">
              <w:t>MHz</w:t>
            </w:r>
          </w:p>
        </w:tc>
      </w:tr>
      <w:tr w:rsidR="004A6FA4" w:rsidRPr="00495D84" w14:paraId="4B8795B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8B69991" w14:textId="23C789D3"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402E4E88" w14:textId="2D29FE88" w:rsidR="004A6FA4" w:rsidRPr="00495D84" w:rsidRDefault="004A6FA4" w:rsidP="006D5D90">
            <w:pPr>
              <w:pStyle w:val="TAL"/>
            </w:pPr>
            <w:r w:rsidRPr="00495D84">
              <w:t>240</w:t>
            </w:r>
            <w:r w:rsidR="00B27C84">
              <w:t xml:space="preserve"> </w:t>
            </w:r>
            <w:r w:rsidRPr="00495D84">
              <w:t>kHz</w:t>
            </w:r>
          </w:p>
        </w:tc>
      </w:tr>
      <w:tr w:rsidR="004A6FA4" w:rsidRPr="00495D84" w14:paraId="2A1C160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B8867CD" w14:textId="5854DD76"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2B02EBC8" w14:textId="638FEF09" w:rsidR="004A6FA4" w:rsidRPr="00495D84" w:rsidRDefault="004A6FA4" w:rsidP="006D5D90">
            <w:pPr>
              <w:pStyle w:val="TAL"/>
            </w:pPr>
            <w:r w:rsidRPr="00495D84">
              <w:t>40</w:t>
            </w:r>
            <w:r w:rsidR="00B27C84">
              <w:t xml:space="preserve"> </w:t>
            </w:r>
            <w:r w:rsidRPr="00495D84">
              <w:t>ms</w:t>
            </w:r>
          </w:p>
        </w:tc>
      </w:tr>
      <w:tr w:rsidR="004A6FA4" w:rsidRPr="00495D84" w14:paraId="34AB70AB"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84B646" w14:textId="6D7B3EA0"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08515EB8" w14:textId="77777777" w:rsidR="004A6FA4" w:rsidRPr="00495D84" w:rsidRDefault="004A6FA4" w:rsidP="006D5D90">
            <w:pPr>
              <w:pStyle w:val="TAL"/>
            </w:pPr>
            <w:r w:rsidRPr="00495D84">
              <w:t>1</w:t>
            </w:r>
          </w:p>
        </w:tc>
      </w:tr>
      <w:tr w:rsidR="004A6FA4" w:rsidRPr="00495D84" w14:paraId="290694F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00E0FF6" w14:textId="2140A3B7"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268720EB" w14:textId="77777777" w:rsidR="004A6FA4" w:rsidRPr="00495D84" w:rsidRDefault="004A6FA4" w:rsidP="006D5D90">
            <w:pPr>
              <w:pStyle w:val="TAL"/>
            </w:pPr>
            <w:r w:rsidRPr="00495D84">
              <w:t>0</w:t>
            </w:r>
          </w:p>
        </w:tc>
      </w:tr>
      <w:tr w:rsidR="004A6FA4" w:rsidRPr="00495D84" w14:paraId="19E0C53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C8D870B" w14:textId="26069157"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5C829D7E" w14:textId="77777777" w:rsidR="004A6FA4" w:rsidRPr="00495D84" w:rsidRDefault="004A6FA4" w:rsidP="006D5D90">
            <w:pPr>
              <w:pStyle w:val="TAL"/>
            </w:pPr>
            <w:r w:rsidRPr="00495D84">
              <w:t>8-11</w:t>
            </w:r>
          </w:p>
        </w:tc>
      </w:tr>
      <w:tr w:rsidR="004A6FA4" w:rsidRPr="00495D84" w14:paraId="74F53C49"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EFA8BAC" w14:textId="5CB70A1C"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4CCD2445" w14:textId="77777777" w:rsidR="004A6FA4" w:rsidRPr="00495D84" w:rsidRDefault="004A6FA4" w:rsidP="006D5D90">
            <w:pPr>
              <w:pStyle w:val="TAL"/>
            </w:pPr>
            <w:r w:rsidRPr="00495D84">
              <w:t>0</w:t>
            </w:r>
          </w:p>
        </w:tc>
      </w:tr>
      <w:tr w:rsidR="004A6FA4" w:rsidRPr="00495D84" w14:paraId="6CBFACC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F16B8D2" w14:textId="62313265"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25BD5DAE" w14:textId="2BC8767E"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4BEBD874"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053726F" w14:textId="578C485B"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6C59CBC9" w14:textId="22C2A5EA"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4AF8CEE2"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1DBAC7D" w14:textId="05FC1441"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cell</w:t>
            </w:r>
            <w:r w:rsidR="00B27C84">
              <w:t xml:space="preserve"> </w:t>
            </w:r>
            <w:r w:rsidR="004A6FA4" w:rsidRPr="00495D84">
              <w:t>bandwidth</w:t>
            </w:r>
            <w:r w:rsidR="00B27C84">
              <w:t xml:space="preserve"> </w:t>
            </w:r>
            <w:r w:rsidR="004A6FA4" w:rsidRPr="00495D84">
              <w:t>according</w:t>
            </w:r>
            <w:r w:rsidR="00B27C84">
              <w:t xml:space="preserve"> </w:t>
            </w:r>
            <w:r w:rsidR="004A6FA4" w:rsidRPr="00495D84">
              <w:t>to</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37502CA" w14:textId="2D50316E"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4625833A" w14:textId="77777777" w:rsidR="004A6FA4" w:rsidRPr="00495D84" w:rsidRDefault="004A6FA4" w:rsidP="004A6FA4">
      <w:pPr>
        <w:rPr>
          <w:rFonts w:eastAsia="MS Mincho"/>
        </w:rPr>
      </w:pPr>
    </w:p>
    <w:p w14:paraId="28281AB8" w14:textId="77777777" w:rsidR="004A6FA4" w:rsidRPr="00495D84" w:rsidRDefault="004A6FA4" w:rsidP="004A6FA4">
      <w:pPr>
        <w:pStyle w:val="Heading4"/>
      </w:pPr>
      <w:r w:rsidRPr="00495D84">
        <w:lastRenderedPageBreak/>
        <w:t>A.3.10B.2.5</w:t>
      </w:r>
      <w:r w:rsidRPr="00495D84">
        <w:tab/>
        <w:t>SSB pattern 5 for RedCap in FR2: SSB allocation for SSB SCS=240 kHz in 100 MHz</w:t>
      </w:r>
    </w:p>
    <w:p w14:paraId="2595C5BC" w14:textId="77777777" w:rsidR="004A6FA4" w:rsidRPr="00495D84" w:rsidRDefault="004A6FA4" w:rsidP="004A6FA4">
      <w:pPr>
        <w:pStyle w:val="TH"/>
      </w:pPr>
      <w:r w:rsidRPr="00495D84">
        <w:t>Table A.3.10B.2.5-1: SSB.5 RedCap FR2: SSB Pattern 5 for SSB SCS = 240 kHz in 100 MHz channel with 1 SSB per SS-burst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211"/>
        <w:gridCol w:w="3418"/>
      </w:tblGrid>
      <w:tr w:rsidR="004A6FA4" w:rsidRPr="00495D84" w14:paraId="1C0BF98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7DCF7C4F" w14:textId="6C38CDDE" w:rsidR="004A6FA4" w:rsidRPr="00495D84" w:rsidRDefault="004A6FA4" w:rsidP="006D5D90">
            <w:pPr>
              <w:pStyle w:val="TAH"/>
            </w:pPr>
            <w:r w:rsidRPr="00495D84">
              <w:t>SSB</w:t>
            </w:r>
            <w:r w:rsidR="00B27C84">
              <w:t xml:space="preserve"> </w:t>
            </w:r>
            <w:r w:rsidRPr="00495D84">
              <w:t>Parameters</w:t>
            </w:r>
          </w:p>
        </w:tc>
        <w:tc>
          <w:tcPr>
            <w:tcW w:w="1775" w:type="pct"/>
            <w:tcBorders>
              <w:top w:val="single" w:sz="4" w:space="0" w:color="auto"/>
              <w:left w:val="single" w:sz="4" w:space="0" w:color="auto"/>
              <w:bottom w:val="single" w:sz="4" w:space="0" w:color="auto"/>
              <w:right w:val="single" w:sz="4" w:space="0" w:color="auto"/>
            </w:tcBorders>
            <w:hideMark/>
          </w:tcPr>
          <w:p w14:paraId="1BE0D9B0" w14:textId="77777777" w:rsidR="004A6FA4" w:rsidRPr="00495D84" w:rsidRDefault="004A6FA4" w:rsidP="006D5D90">
            <w:pPr>
              <w:pStyle w:val="TAH"/>
            </w:pPr>
            <w:r w:rsidRPr="00495D84">
              <w:t>Values</w:t>
            </w:r>
          </w:p>
        </w:tc>
      </w:tr>
      <w:tr w:rsidR="004A6FA4" w:rsidRPr="00495D84" w14:paraId="275103E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26F5EB2" w14:textId="3317909A" w:rsidR="004A6FA4" w:rsidRPr="00495D84" w:rsidRDefault="004A6FA4" w:rsidP="006D5D90">
            <w:pPr>
              <w:pStyle w:val="TAL"/>
            </w:pPr>
            <w:r w:rsidRPr="00495D84">
              <w:t>Channel</w:t>
            </w:r>
            <w:r w:rsidR="00B27C84">
              <w:t xml:space="preserve"> </w:t>
            </w:r>
            <w:r w:rsidRPr="00495D84">
              <w:t>bandwidth</w:t>
            </w:r>
          </w:p>
        </w:tc>
        <w:tc>
          <w:tcPr>
            <w:tcW w:w="1775" w:type="pct"/>
            <w:tcBorders>
              <w:top w:val="single" w:sz="4" w:space="0" w:color="auto"/>
              <w:left w:val="single" w:sz="4" w:space="0" w:color="auto"/>
              <w:bottom w:val="single" w:sz="4" w:space="0" w:color="auto"/>
              <w:right w:val="single" w:sz="4" w:space="0" w:color="auto"/>
            </w:tcBorders>
            <w:hideMark/>
          </w:tcPr>
          <w:p w14:paraId="5590992C" w14:textId="3EA94007" w:rsidR="004A6FA4" w:rsidRPr="00495D84" w:rsidRDefault="004A6FA4" w:rsidP="006D5D90">
            <w:pPr>
              <w:pStyle w:val="TAL"/>
            </w:pPr>
            <w:r w:rsidRPr="00495D84">
              <w:t>100</w:t>
            </w:r>
            <w:r w:rsidR="00B27C84">
              <w:t xml:space="preserve"> </w:t>
            </w:r>
            <w:r w:rsidRPr="00495D84">
              <w:t>MHz</w:t>
            </w:r>
          </w:p>
        </w:tc>
      </w:tr>
      <w:tr w:rsidR="004A6FA4" w:rsidRPr="00495D84" w14:paraId="6B5FFDD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6A0F835E" w14:textId="67E21E97" w:rsidR="004A6FA4" w:rsidRPr="00495D84" w:rsidRDefault="004A6FA4" w:rsidP="006D5D90">
            <w:pPr>
              <w:pStyle w:val="TAL"/>
            </w:pPr>
            <w:r w:rsidRPr="00495D84">
              <w:t>SSB</w:t>
            </w:r>
            <w:r w:rsidR="00B27C84">
              <w:t xml:space="preserve"> </w:t>
            </w:r>
            <w:r w:rsidRPr="00495D84">
              <w:t>SCS</w:t>
            </w:r>
          </w:p>
        </w:tc>
        <w:tc>
          <w:tcPr>
            <w:tcW w:w="1775" w:type="pct"/>
            <w:tcBorders>
              <w:top w:val="single" w:sz="4" w:space="0" w:color="auto"/>
              <w:left w:val="single" w:sz="4" w:space="0" w:color="auto"/>
              <w:bottom w:val="single" w:sz="4" w:space="0" w:color="auto"/>
              <w:right w:val="single" w:sz="4" w:space="0" w:color="auto"/>
            </w:tcBorders>
            <w:hideMark/>
          </w:tcPr>
          <w:p w14:paraId="702F8DCE" w14:textId="1E99D58B" w:rsidR="004A6FA4" w:rsidRPr="00495D84" w:rsidRDefault="004A6FA4" w:rsidP="006D5D90">
            <w:pPr>
              <w:pStyle w:val="TAL"/>
            </w:pPr>
            <w:r w:rsidRPr="00495D84">
              <w:t>240</w:t>
            </w:r>
            <w:r w:rsidR="00B27C84">
              <w:t xml:space="preserve"> </w:t>
            </w:r>
            <w:r w:rsidRPr="00495D84">
              <w:t>kHz</w:t>
            </w:r>
          </w:p>
        </w:tc>
      </w:tr>
      <w:tr w:rsidR="004A6FA4" w:rsidRPr="00495D84" w14:paraId="36072697"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C98F6A4" w14:textId="50E9F782" w:rsidR="004A6FA4" w:rsidRPr="00495D84" w:rsidRDefault="004A6FA4" w:rsidP="006D5D90">
            <w:pPr>
              <w:pStyle w:val="TAL"/>
            </w:pPr>
            <w:r w:rsidRPr="00495D84">
              <w:t>SSB</w:t>
            </w:r>
            <w:r w:rsidR="00B27C84">
              <w:t xml:space="preserve"> </w:t>
            </w:r>
            <w:r w:rsidRPr="00495D84">
              <w:t>periodicity</w:t>
            </w:r>
            <w:r w:rsidR="00B27C84">
              <w:rPr>
                <w:rFonts w:hint="eastAsia"/>
                <w:lang w:eastAsia="zh-TW"/>
              </w:rPr>
              <w:t xml:space="preserve"> </w:t>
            </w:r>
            <w:r w:rsidRPr="00495D84">
              <w:rPr>
                <w:rFonts w:hint="eastAsia"/>
                <w:lang w:eastAsia="zh-TW"/>
              </w:rPr>
              <w:t>(T</w:t>
            </w:r>
            <w:r w:rsidRPr="00495D84">
              <w:rPr>
                <w:rFonts w:hint="eastAsia"/>
                <w:vertAlign w:val="subscript"/>
                <w:lang w:eastAsia="zh-TW"/>
              </w:rPr>
              <w:t>SSB</w:t>
            </w:r>
            <w:r w:rsidRPr="00495D84">
              <w:rPr>
                <w:rFonts w:hint="eastAsia"/>
                <w:lang w:eastAsia="zh-TW"/>
              </w:rPr>
              <w:t>)</w:t>
            </w:r>
          </w:p>
        </w:tc>
        <w:tc>
          <w:tcPr>
            <w:tcW w:w="1775" w:type="pct"/>
            <w:tcBorders>
              <w:top w:val="single" w:sz="4" w:space="0" w:color="auto"/>
              <w:left w:val="single" w:sz="4" w:space="0" w:color="auto"/>
              <w:bottom w:val="single" w:sz="4" w:space="0" w:color="auto"/>
              <w:right w:val="single" w:sz="4" w:space="0" w:color="auto"/>
            </w:tcBorders>
            <w:hideMark/>
          </w:tcPr>
          <w:p w14:paraId="733AE8F0" w14:textId="4CAB62AB" w:rsidR="004A6FA4" w:rsidRPr="00495D84" w:rsidRDefault="004A6FA4" w:rsidP="006D5D90">
            <w:pPr>
              <w:pStyle w:val="TAL"/>
            </w:pPr>
            <w:r w:rsidRPr="00495D84">
              <w:t>80</w:t>
            </w:r>
            <w:r w:rsidR="00B27C84">
              <w:t xml:space="preserve"> </w:t>
            </w:r>
            <w:r w:rsidRPr="00495D84">
              <w:t>ms</w:t>
            </w:r>
          </w:p>
        </w:tc>
      </w:tr>
      <w:tr w:rsidR="004A6FA4" w:rsidRPr="00495D84" w14:paraId="3997E570"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4B603BCE" w14:textId="4060FCA3" w:rsidR="004A6FA4" w:rsidRPr="00495D84" w:rsidRDefault="004A6FA4" w:rsidP="006D5D90">
            <w:pPr>
              <w:pStyle w:val="TAL"/>
            </w:pPr>
            <w:r w:rsidRPr="00495D84">
              <w:t>Number</w:t>
            </w:r>
            <w:r w:rsidR="00B27C84">
              <w:t xml:space="preserve"> </w:t>
            </w:r>
            <w:r w:rsidRPr="00495D84">
              <w:t>of</w:t>
            </w:r>
            <w:r w:rsidR="00B27C84">
              <w:t xml:space="preserve"> </w:t>
            </w:r>
            <w:r w:rsidRPr="00495D84">
              <w:t>SSBs</w:t>
            </w:r>
            <w:r w:rsidR="00B27C84">
              <w:t xml:space="preserve"> </w:t>
            </w:r>
            <w:r w:rsidRPr="00495D84">
              <w:t>per</w:t>
            </w:r>
            <w:r w:rsidR="00B27C84">
              <w:t xml:space="preserve"> </w:t>
            </w:r>
            <w:r w:rsidRPr="00495D84">
              <w:t>SS-burst</w:t>
            </w:r>
          </w:p>
        </w:tc>
        <w:tc>
          <w:tcPr>
            <w:tcW w:w="1775" w:type="pct"/>
            <w:tcBorders>
              <w:top w:val="single" w:sz="4" w:space="0" w:color="auto"/>
              <w:left w:val="single" w:sz="4" w:space="0" w:color="auto"/>
              <w:bottom w:val="single" w:sz="4" w:space="0" w:color="auto"/>
              <w:right w:val="single" w:sz="4" w:space="0" w:color="auto"/>
            </w:tcBorders>
            <w:hideMark/>
          </w:tcPr>
          <w:p w14:paraId="45E33C94" w14:textId="77777777" w:rsidR="004A6FA4" w:rsidRPr="00495D84" w:rsidRDefault="004A6FA4" w:rsidP="006D5D90">
            <w:pPr>
              <w:pStyle w:val="TAL"/>
            </w:pPr>
            <w:r w:rsidRPr="00495D84">
              <w:t>1</w:t>
            </w:r>
          </w:p>
        </w:tc>
      </w:tr>
      <w:tr w:rsidR="004A6FA4" w:rsidRPr="00495D84" w14:paraId="512905E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1349D434" w14:textId="64BD93D5" w:rsidR="004A6FA4" w:rsidRPr="00495D84" w:rsidRDefault="004A6FA4" w:rsidP="006D5D90">
            <w:pPr>
              <w:pStyle w:val="TAL"/>
            </w:pPr>
            <w:r w:rsidRPr="00495D84">
              <w:t>SS/PBCH</w:t>
            </w:r>
            <w:r w:rsidR="00B27C84">
              <w:t xml:space="preserve"> </w:t>
            </w:r>
            <w:r w:rsidRPr="00495D84">
              <w:t>block</w:t>
            </w:r>
            <w:r w:rsidR="00B27C84">
              <w:t xml:space="preserve"> </w:t>
            </w:r>
            <w:r w:rsidRPr="00495D84">
              <w:t>index</w:t>
            </w:r>
          </w:p>
        </w:tc>
        <w:tc>
          <w:tcPr>
            <w:tcW w:w="1775" w:type="pct"/>
            <w:tcBorders>
              <w:top w:val="single" w:sz="4" w:space="0" w:color="auto"/>
              <w:left w:val="single" w:sz="4" w:space="0" w:color="auto"/>
              <w:bottom w:val="single" w:sz="4" w:space="0" w:color="auto"/>
              <w:right w:val="single" w:sz="4" w:space="0" w:color="auto"/>
            </w:tcBorders>
            <w:hideMark/>
          </w:tcPr>
          <w:p w14:paraId="125E928E" w14:textId="77777777" w:rsidR="004A6FA4" w:rsidRPr="00495D84" w:rsidRDefault="004A6FA4" w:rsidP="006D5D90">
            <w:pPr>
              <w:pStyle w:val="TAL"/>
            </w:pPr>
            <w:r w:rsidRPr="00495D84">
              <w:t>0</w:t>
            </w:r>
          </w:p>
        </w:tc>
      </w:tr>
      <w:tr w:rsidR="004A6FA4" w:rsidRPr="00495D84" w14:paraId="08664726"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2DD3A710" w14:textId="6E6B23DF" w:rsidR="004A6FA4" w:rsidRPr="00495D84" w:rsidRDefault="004A6FA4" w:rsidP="006D5D90">
            <w:pPr>
              <w:pStyle w:val="TAL"/>
            </w:pPr>
            <w:r w:rsidRPr="00495D84" w:rsidDel="00390D77">
              <w:t>Symbol</w:t>
            </w:r>
            <w:r w:rsidR="00B27C84">
              <w:t xml:space="preserve"> </w:t>
            </w:r>
            <w:r w:rsidRPr="00495D84" w:rsidDel="00390D77">
              <w:t>numbers</w:t>
            </w:r>
            <w:r w:rsidR="00B27C84">
              <w:t xml:space="preserve"> </w:t>
            </w:r>
            <w:r w:rsidRPr="00495D84">
              <w:t>containing</w:t>
            </w:r>
            <w:r w:rsidR="00B27C84">
              <w:t xml:space="preserve"> </w:t>
            </w:r>
            <w:r w:rsidRPr="00495D84">
              <w:t>SSBs</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2BBCE33C" w14:textId="77777777" w:rsidR="004A6FA4" w:rsidRPr="00495D84" w:rsidRDefault="004A6FA4" w:rsidP="006D5D90">
            <w:pPr>
              <w:pStyle w:val="TAL"/>
            </w:pPr>
            <w:r w:rsidRPr="00495D84">
              <w:t>8-11</w:t>
            </w:r>
          </w:p>
        </w:tc>
      </w:tr>
      <w:tr w:rsidR="004A6FA4" w:rsidRPr="00495D84" w14:paraId="1825C883"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56C421D1" w14:textId="096E8196" w:rsidR="004A6FA4" w:rsidRPr="00495D84" w:rsidRDefault="004A6FA4" w:rsidP="006D5D90">
            <w:pPr>
              <w:pStyle w:val="TAL"/>
            </w:pPr>
            <w:r w:rsidRPr="00495D84">
              <w:t>Slot</w:t>
            </w:r>
            <w:r w:rsidR="00B27C84">
              <w:t xml:space="preserve"> </w:t>
            </w:r>
            <w:r w:rsidRPr="00495D84">
              <w:t>numbers</w:t>
            </w:r>
            <w:r w:rsidR="00B27C84">
              <w:t xml:space="preserve"> </w:t>
            </w:r>
            <w:r w:rsidRPr="00495D84">
              <w:t>containing</w:t>
            </w:r>
            <w:r w:rsidR="00B27C84">
              <w:t xml:space="preserve"> </w:t>
            </w:r>
            <w:r w:rsidRPr="00495D84">
              <w:t>SSB</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2</w:t>
            </w:r>
          </w:p>
        </w:tc>
        <w:tc>
          <w:tcPr>
            <w:tcW w:w="1775" w:type="pct"/>
            <w:tcBorders>
              <w:top w:val="single" w:sz="4" w:space="0" w:color="auto"/>
              <w:left w:val="single" w:sz="4" w:space="0" w:color="auto"/>
              <w:bottom w:val="single" w:sz="4" w:space="0" w:color="auto"/>
              <w:right w:val="single" w:sz="4" w:space="0" w:color="auto"/>
            </w:tcBorders>
            <w:hideMark/>
          </w:tcPr>
          <w:p w14:paraId="3D5244CA" w14:textId="423B0130" w:rsidR="004A6FA4" w:rsidRPr="00495D84" w:rsidRDefault="007251AD" w:rsidP="006D5D90">
            <w:pPr>
              <w:pStyle w:val="TAL"/>
            </w:pPr>
            <w:r w:rsidRPr="00495D84">
              <w:t>0</w:t>
            </w:r>
          </w:p>
        </w:tc>
      </w:tr>
      <w:tr w:rsidR="004A6FA4" w:rsidRPr="00495D84" w14:paraId="484916DE"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tcPr>
          <w:p w14:paraId="7C89F5DE" w14:textId="5C839DE8" w:rsidR="004A6FA4" w:rsidRPr="00495D84" w:rsidRDefault="004A6FA4" w:rsidP="006D5D90">
            <w:pPr>
              <w:pStyle w:val="TAL"/>
            </w:pPr>
            <w:r w:rsidRPr="00495D84">
              <w:t>SFN</w:t>
            </w:r>
            <w:r w:rsidR="00B27C84">
              <w:t xml:space="preserve"> </w:t>
            </w:r>
            <w:r w:rsidRPr="00495D84">
              <w:t>containing</w:t>
            </w:r>
            <w:r w:rsidR="00B27C84">
              <w:t xml:space="preserve"> </w:t>
            </w:r>
            <w:r w:rsidRPr="00495D84">
              <w:rPr>
                <w:rFonts w:hint="eastAsia"/>
                <w:lang w:eastAsia="zh-TW"/>
              </w:rPr>
              <w:t>SSB</w:t>
            </w:r>
          </w:p>
        </w:tc>
        <w:tc>
          <w:tcPr>
            <w:tcW w:w="1775" w:type="pct"/>
            <w:tcBorders>
              <w:top w:val="single" w:sz="4" w:space="0" w:color="auto"/>
              <w:left w:val="single" w:sz="4" w:space="0" w:color="auto"/>
              <w:bottom w:val="single" w:sz="4" w:space="0" w:color="auto"/>
              <w:right w:val="single" w:sz="4" w:space="0" w:color="auto"/>
            </w:tcBorders>
          </w:tcPr>
          <w:p w14:paraId="53AA5343" w14:textId="5022C122" w:rsidR="004A6FA4" w:rsidRPr="00495D84" w:rsidRDefault="004A6FA4" w:rsidP="006D5D90">
            <w:pPr>
              <w:pStyle w:val="TAL"/>
            </w:pPr>
            <w:r w:rsidRPr="00495D84">
              <w:rPr>
                <w:rFonts w:hint="eastAsia"/>
                <w:lang w:eastAsia="zh-TW"/>
              </w:rPr>
              <w:t>SFN</w:t>
            </w:r>
            <w:r w:rsidR="00B27C84">
              <w:rPr>
                <w:rFonts w:hint="eastAsia"/>
                <w:lang w:eastAsia="zh-TW"/>
              </w:rPr>
              <w:t xml:space="preserve"> </w:t>
            </w:r>
            <w:r w:rsidRPr="00495D84">
              <w:rPr>
                <w:rFonts w:hint="eastAsia"/>
                <w:lang w:eastAsia="zh-TW"/>
              </w:rPr>
              <w:t>mod</w:t>
            </w:r>
            <w:r w:rsidR="00B27C84">
              <w:rPr>
                <w:rFonts w:hint="eastAsia"/>
                <w:lang w:eastAsia="zh-TW"/>
              </w:rPr>
              <w:t xml:space="preserve"> </w:t>
            </w:r>
            <w:r w:rsidRPr="00495D84">
              <w:rPr>
                <w:rFonts w:hint="eastAsia"/>
                <w:lang w:eastAsia="zh-TW"/>
              </w:rPr>
              <w:t>(max(T</w:t>
            </w:r>
            <w:r w:rsidRPr="00495D84">
              <w:rPr>
                <w:rFonts w:hint="eastAsia"/>
                <w:vertAlign w:val="subscript"/>
                <w:lang w:eastAsia="zh-TW"/>
              </w:rPr>
              <w:t>SSB</w:t>
            </w:r>
            <w:r w:rsidRPr="00495D84">
              <w:rPr>
                <w:lang w:eastAsia="zh-TW"/>
              </w:rPr>
              <w:t>,1</w:t>
            </w:r>
            <w:r w:rsidR="00E94096" w:rsidRPr="00495D84">
              <w:rPr>
                <w:lang w:eastAsia="zh-TW"/>
              </w:rPr>
              <w:t>0</w:t>
            </w:r>
            <w:r w:rsidR="00E94096">
              <w:rPr>
                <w:lang w:eastAsia="zh-TW"/>
              </w:rPr>
              <w:t xml:space="preserve"> ms</w:t>
            </w:r>
            <w:r w:rsidRPr="00495D84">
              <w:rPr>
                <w:lang w:eastAsia="zh-TW"/>
              </w:rPr>
              <w:t>)/1</w:t>
            </w:r>
            <w:r w:rsidR="00E94096" w:rsidRPr="00495D84">
              <w:rPr>
                <w:lang w:eastAsia="zh-TW"/>
              </w:rPr>
              <w:t>0</w:t>
            </w:r>
            <w:r w:rsidR="00E94096">
              <w:rPr>
                <w:lang w:eastAsia="zh-TW"/>
              </w:rPr>
              <w:t xml:space="preserve"> ms</w:t>
            </w:r>
            <w:r w:rsidRPr="00495D84">
              <w:rPr>
                <w:rFonts w:hint="eastAsia"/>
                <w:lang w:eastAsia="zh-TW"/>
              </w:rPr>
              <w:t>)</w:t>
            </w:r>
            <w:r w:rsidR="00B27C84">
              <w:rPr>
                <w:lang w:eastAsia="zh-TW"/>
              </w:rPr>
              <w:t xml:space="preserve"> </w:t>
            </w:r>
            <w:r w:rsidRPr="00495D84">
              <w:rPr>
                <w:lang w:eastAsia="zh-TW"/>
              </w:rPr>
              <w:t>=</w:t>
            </w:r>
            <w:r w:rsidR="00B27C84">
              <w:rPr>
                <w:lang w:eastAsia="zh-TW"/>
              </w:rPr>
              <w:t xml:space="preserve"> </w:t>
            </w:r>
            <w:r w:rsidRPr="00495D84">
              <w:rPr>
                <w:lang w:eastAsia="zh-TW"/>
              </w:rPr>
              <w:t>0</w:t>
            </w:r>
          </w:p>
        </w:tc>
      </w:tr>
      <w:tr w:rsidR="004A6FA4" w:rsidRPr="00495D84" w14:paraId="31C14322" w14:textId="77777777" w:rsidTr="00E94096">
        <w:trPr>
          <w:jc w:val="center"/>
        </w:trPr>
        <w:tc>
          <w:tcPr>
            <w:tcW w:w="3225" w:type="pct"/>
            <w:tcBorders>
              <w:top w:val="single" w:sz="4" w:space="0" w:color="auto"/>
              <w:left w:val="single" w:sz="4" w:space="0" w:color="auto"/>
              <w:bottom w:val="single" w:sz="4" w:space="0" w:color="auto"/>
              <w:right w:val="single" w:sz="4" w:space="0" w:color="auto"/>
            </w:tcBorders>
            <w:hideMark/>
          </w:tcPr>
          <w:p w14:paraId="36FF2135" w14:textId="4BBECC68" w:rsidR="004A6FA4" w:rsidRPr="00495D84" w:rsidRDefault="00C95627" w:rsidP="006D5D90">
            <w:pPr>
              <w:pStyle w:val="TAL"/>
            </w:pPr>
            <w:r>
              <w:t>P</w:t>
            </w:r>
            <w:r w:rsidR="004A6FA4" w:rsidRPr="00495D84">
              <w:t>RB</w:t>
            </w:r>
            <w:r w:rsidR="00B27C84">
              <w:t xml:space="preserve"> </w:t>
            </w:r>
            <w:r w:rsidR="004A6FA4" w:rsidRPr="00495D84">
              <w:t>numbers</w:t>
            </w:r>
            <w:r w:rsidR="00B27C84">
              <w:t xml:space="preserve"> </w:t>
            </w:r>
            <w:r w:rsidR="004A6FA4" w:rsidRPr="00495D84">
              <w:t>containing</w:t>
            </w:r>
            <w:r w:rsidR="00B27C84">
              <w:t xml:space="preserve"> </w:t>
            </w:r>
            <w:r w:rsidR="004A6FA4" w:rsidRPr="00495D84">
              <w:t>SSBs</w:t>
            </w:r>
            <w:r w:rsidR="00B27C84">
              <w:t xml:space="preserve"> </w:t>
            </w:r>
            <w:r w:rsidR="004A6FA4" w:rsidRPr="00495D84">
              <w:t>within</w:t>
            </w:r>
            <w:r w:rsidR="00B27C84">
              <w:t xml:space="preserve"> </w:t>
            </w:r>
            <w:r w:rsidR="004A6FA4" w:rsidRPr="00495D84">
              <w:t>channel</w:t>
            </w:r>
            <w:r w:rsidR="00B27C84">
              <w:t xml:space="preserve"> </w:t>
            </w:r>
            <w:r w:rsidR="004A6FA4" w:rsidRPr="00495D84">
              <w:t>BW</w:t>
            </w:r>
          </w:p>
        </w:tc>
        <w:tc>
          <w:tcPr>
            <w:tcW w:w="1775" w:type="pct"/>
            <w:tcBorders>
              <w:top w:val="single" w:sz="4" w:space="0" w:color="auto"/>
              <w:left w:val="single" w:sz="4" w:space="0" w:color="auto"/>
              <w:bottom w:val="single" w:sz="4" w:space="0" w:color="auto"/>
              <w:right w:val="single" w:sz="4" w:space="0" w:color="auto"/>
            </w:tcBorders>
            <w:hideMark/>
          </w:tcPr>
          <w:p w14:paraId="74A9D0EE" w14:textId="384C3C89" w:rsidR="004A6FA4" w:rsidRPr="00495D84" w:rsidRDefault="004A6FA4" w:rsidP="006D5D90">
            <w:pPr>
              <w:pStyle w:val="TAL"/>
            </w:pPr>
            <w:r w:rsidRPr="00495D84">
              <w:t>(RB</w:t>
            </w:r>
            <w:r w:rsidRPr="00495D84">
              <w:rPr>
                <w:vertAlign w:val="subscript"/>
              </w:rPr>
              <w:t>J</w:t>
            </w:r>
            <w:r w:rsidRPr="00495D84">
              <w:t>,</w:t>
            </w:r>
            <w:r w:rsidR="00E94096">
              <w:t xml:space="preserve"> PRB</w:t>
            </w:r>
            <w:r w:rsidRPr="00495D84">
              <w:rPr>
                <w:vertAlign w:val="subscript"/>
              </w:rPr>
              <w:t>J+1</w:t>
            </w:r>
            <w:r w:rsidRPr="00495D84">
              <w:t>,.…,</w:t>
            </w:r>
            <w:r w:rsidR="00E94096">
              <w:t xml:space="preserve"> PRB</w:t>
            </w:r>
            <w:r w:rsidRPr="00495D84">
              <w:rPr>
                <w:vertAlign w:val="subscript"/>
              </w:rPr>
              <w:t>J+19</w:t>
            </w:r>
            <w:r w:rsidRPr="00495D84">
              <w:t>)</w:t>
            </w:r>
            <w:r w:rsidRPr="00495D84">
              <w:rPr>
                <w:vertAlign w:val="superscript"/>
              </w:rPr>
              <w:t>Note</w:t>
            </w:r>
            <w:r w:rsidR="00B27C84">
              <w:rPr>
                <w:vertAlign w:val="superscript"/>
              </w:rPr>
              <w:t xml:space="preserve"> </w:t>
            </w:r>
            <w:r w:rsidRPr="00495D84">
              <w:rPr>
                <w:vertAlign w:val="superscript"/>
              </w:rPr>
              <w:t>1</w:t>
            </w:r>
          </w:p>
        </w:tc>
      </w:tr>
      <w:tr w:rsidR="004A6FA4" w:rsidRPr="00495D84" w14:paraId="0B9597D6" w14:textId="77777777" w:rsidTr="00E94096">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E392ED0" w14:textId="36EE6DE8" w:rsidR="004A6FA4" w:rsidRPr="00495D84" w:rsidRDefault="00E94096" w:rsidP="006D5D90">
            <w:pPr>
              <w:pStyle w:val="TAN"/>
            </w:pPr>
            <w:r>
              <w:t xml:space="preserve">NOTE </w:t>
            </w:r>
            <w:r w:rsidRPr="00495D84">
              <w:t>1</w:t>
            </w:r>
            <w:r>
              <w:t>:</w:t>
            </w:r>
            <w:r w:rsidR="004A6FA4" w:rsidRPr="00495D84">
              <w:rPr>
                <w:sz w:val="24"/>
              </w:rPr>
              <w:tab/>
            </w:r>
            <w:r w:rsidR="00C95627" w:rsidRPr="00AC2779">
              <w:t>P</w:t>
            </w:r>
            <w:r w:rsidR="004A6FA4" w:rsidRPr="00C95627">
              <w:t>RB</w:t>
            </w:r>
            <w:r w:rsidR="004A6FA4" w:rsidRPr="00495D84">
              <w:t>s</w:t>
            </w:r>
            <w:r w:rsidR="00B27C84">
              <w:t xml:space="preserve"> </w:t>
            </w:r>
            <w:r w:rsidR="004A6FA4" w:rsidRPr="00495D84">
              <w:t>containing</w:t>
            </w:r>
            <w:r w:rsidR="00B27C84">
              <w:t xml:space="preserve"> </w:t>
            </w:r>
            <w:r w:rsidR="004A6FA4" w:rsidRPr="00495D84">
              <w:t>SSB</w:t>
            </w:r>
            <w:r w:rsidR="00B27C84">
              <w:t xml:space="preserve"> </w:t>
            </w:r>
            <w:r w:rsidR="004A6FA4" w:rsidRPr="00495D84">
              <w:t>can</w:t>
            </w:r>
            <w:r w:rsidR="00B27C84">
              <w:t xml:space="preserve"> </w:t>
            </w:r>
            <w:r w:rsidR="004A6FA4" w:rsidRPr="00495D84">
              <w:t>be</w:t>
            </w:r>
            <w:r w:rsidR="00B27C84">
              <w:t xml:space="preserve"> </w:t>
            </w:r>
            <w:r w:rsidR="004A6FA4" w:rsidRPr="00495D84">
              <w:t>configured</w:t>
            </w:r>
            <w:r w:rsidR="00B27C84">
              <w:t xml:space="preserve"> </w:t>
            </w:r>
            <w:r w:rsidR="004A6FA4" w:rsidRPr="00495D84">
              <w:t>in</w:t>
            </w:r>
            <w:r w:rsidR="00B27C84">
              <w:t xml:space="preserve"> </w:t>
            </w:r>
            <w:r w:rsidR="004A6FA4" w:rsidRPr="00495D84">
              <w:t>any</w:t>
            </w:r>
            <w:r w:rsidR="00B27C84">
              <w:t xml:space="preserve"> </w:t>
            </w:r>
            <w:r w:rsidR="004A6FA4" w:rsidRPr="00495D84">
              <w:t>frequency</w:t>
            </w:r>
            <w:r w:rsidR="00B27C84">
              <w:t xml:space="preserve"> </w:t>
            </w:r>
            <w:r w:rsidR="004A6FA4" w:rsidRPr="00495D84">
              <w:t>location</w:t>
            </w:r>
            <w:r w:rsidR="00B27C84">
              <w:t xml:space="preserve"> </w:t>
            </w:r>
            <w:r w:rsidR="004A6FA4" w:rsidRPr="00495D84">
              <w:t>within</w:t>
            </w:r>
            <w:r w:rsidR="00B27C84">
              <w:t xml:space="preserve"> </w:t>
            </w:r>
            <w:r w:rsidR="004A6FA4" w:rsidRPr="00495D84">
              <w:t>the</w:t>
            </w:r>
            <w:r w:rsidR="00B27C84">
              <w:t xml:space="preserve"> </w:t>
            </w:r>
            <w:r w:rsidR="004A6FA4" w:rsidRPr="00495D84">
              <w:t>associated</w:t>
            </w:r>
            <w:r w:rsidR="00B27C84">
              <w:t xml:space="preserve"> </w:t>
            </w:r>
            <w:r w:rsidR="004A6FA4" w:rsidRPr="00495D84">
              <w:t>bandwidth</w:t>
            </w:r>
            <w:r w:rsidR="00B27C84">
              <w:t xml:space="preserve"> </w:t>
            </w:r>
            <w:r w:rsidR="004A6FA4" w:rsidRPr="00495D84">
              <w:t>part</w:t>
            </w:r>
            <w:r w:rsidR="00B27C84">
              <w:t xml:space="preserve"> </w:t>
            </w:r>
            <w:r w:rsidR="004A6FA4" w:rsidRPr="00495D84">
              <w:t>except</w:t>
            </w:r>
            <w:r w:rsidR="00B27C84">
              <w:t xml:space="preserve"> </w:t>
            </w:r>
            <w:r w:rsidR="004A6FA4" w:rsidRPr="00495D84">
              <w:t>the</w:t>
            </w:r>
            <w:r>
              <w:t xml:space="preserve"> PRB</w:t>
            </w:r>
            <w:r w:rsidR="004A6FA4" w:rsidRPr="00495D84">
              <w:t>s</w:t>
            </w:r>
            <w:r w:rsidR="00B27C84">
              <w:t xml:space="preserve"> </w:t>
            </w:r>
            <w:r w:rsidR="004A6FA4" w:rsidRPr="00495D84">
              <w:t>for</w:t>
            </w:r>
            <w:r w:rsidR="00B27C84">
              <w:t xml:space="preserve"> </w:t>
            </w:r>
            <w:r w:rsidR="004A6FA4" w:rsidRPr="00495D84">
              <w:t>allowed</w:t>
            </w:r>
            <w:r w:rsidR="00B27C84">
              <w:t xml:space="preserve"> </w:t>
            </w:r>
            <w:r w:rsidR="004A6FA4" w:rsidRPr="00495D84">
              <w:t>synchronization</w:t>
            </w:r>
            <w:r w:rsidR="00B27C84">
              <w:t xml:space="preserve"> </w:t>
            </w:r>
            <w:r w:rsidR="004A6FA4" w:rsidRPr="00495D84">
              <w:t>raster</w:t>
            </w:r>
            <w:r w:rsidR="00B27C84">
              <w:t xml:space="preserve"> </w:t>
            </w:r>
            <w:r w:rsidR="004A6FA4" w:rsidRPr="00495D84">
              <w:t>defined</w:t>
            </w:r>
            <w:r w:rsidR="00B27C84">
              <w:t xml:space="preserve"> </w:t>
            </w:r>
            <w:r w:rsidR="004A6FA4" w:rsidRPr="00495D84">
              <w:t>in</w:t>
            </w:r>
            <w:r w:rsidR="00B27C84">
              <w:t xml:space="preserve"> </w:t>
            </w:r>
            <w:r w:rsidR="004A6FA4" w:rsidRPr="00495D84">
              <w:t>TS</w:t>
            </w:r>
            <w:r w:rsidR="00B27C84">
              <w:t xml:space="preserve"> </w:t>
            </w:r>
            <w:r w:rsidR="004A6FA4" w:rsidRPr="00495D84">
              <w:t>38.104</w:t>
            </w:r>
            <w:r w:rsidR="00B27C84">
              <w:t xml:space="preserve"> </w:t>
            </w:r>
            <w:r w:rsidR="004A6FA4" w:rsidRPr="00495D84">
              <w:t>[13].</w:t>
            </w:r>
            <w:r w:rsidR="00B27C84">
              <w:t xml:space="preserve"> </w:t>
            </w:r>
          </w:p>
          <w:p w14:paraId="52C5DBFF" w14:textId="51C86EEA" w:rsidR="004A6FA4" w:rsidRPr="00495D84" w:rsidRDefault="00E94096" w:rsidP="006D5D90">
            <w:pPr>
              <w:pStyle w:val="TAN"/>
            </w:pPr>
            <w:r>
              <w:t xml:space="preserve">NOTE </w:t>
            </w:r>
            <w:r w:rsidRPr="00495D84">
              <w:t>2</w:t>
            </w:r>
            <w:r>
              <w:t>:</w:t>
            </w:r>
            <w:r w:rsidR="004A6FA4" w:rsidRPr="00495D84">
              <w:tab/>
              <w:t>These</w:t>
            </w:r>
            <w:r w:rsidR="00B27C84">
              <w:t xml:space="preserve"> </w:t>
            </w:r>
            <w:r w:rsidR="004A6FA4" w:rsidRPr="00495D84">
              <w:t>values</w:t>
            </w:r>
            <w:r w:rsidR="00B27C84">
              <w:t xml:space="preserve"> </w:t>
            </w:r>
            <w:r w:rsidR="004A6FA4" w:rsidRPr="00495D84">
              <w:t>have</w:t>
            </w:r>
            <w:r w:rsidR="00B27C84">
              <w:t xml:space="preserve"> </w:t>
            </w:r>
            <w:r w:rsidR="004A6FA4" w:rsidRPr="00495D84">
              <w:t>been</w:t>
            </w:r>
            <w:r w:rsidR="00B27C84">
              <w:t xml:space="preserve"> </w:t>
            </w:r>
            <w:r w:rsidR="004A6FA4" w:rsidRPr="00495D84">
              <w:t>derived</w:t>
            </w:r>
            <w:r w:rsidR="00B27C84">
              <w:t xml:space="preserve"> </w:t>
            </w:r>
            <w:r w:rsidR="004A6FA4" w:rsidRPr="00495D84">
              <w:t>from</w:t>
            </w:r>
            <w:r w:rsidR="00B27C84">
              <w:t xml:space="preserve"> </w:t>
            </w:r>
            <w:r w:rsidR="004A6FA4" w:rsidRPr="00495D84">
              <w:t>other</w:t>
            </w:r>
            <w:r w:rsidR="00B27C84">
              <w:t xml:space="preserve"> </w:t>
            </w:r>
            <w:r w:rsidR="004A6FA4" w:rsidRPr="00495D84">
              <w:t>parameters</w:t>
            </w:r>
            <w:r w:rsidR="00B27C84">
              <w:t xml:space="preserve"> </w:t>
            </w:r>
            <w:r w:rsidR="004A6FA4" w:rsidRPr="00495D84">
              <w:t>for</w:t>
            </w:r>
            <w:r w:rsidR="00B27C84">
              <w:t xml:space="preserve"> </w:t>
            </w:r>
            <w:r w:rsidR="004A6FA4" w:rsidRPr="00495D84">
              <w:t>information</w:t>
            </w:r>
            <w:r w:rsidR="00B27C84">
              <w:t xml:space="preserve"> </w:t>
            </w:r>
            <w:r w:rsidR="004A6FA4" w:rsidRPr="00495D84">
              <w:t>purposes</w:t>
            </w:r>
            <w:r w:rsidR="00B27C84">
              <w:t xml:space="preserve"> </w:t>
            </w:r>
            <w:r w:rsidR="004A6FA4" w:rsidRPr="00495D84">
              <w:t>(as</w:t>
            </w:r>
            <w:r w:rsidR="00B27C84">
              <w:t xml:space="preserve"> </w:t>
            </w:r>
            <w:r w:rsidR="004A6FA4" w:rsidRPr="00495D84">
              <w:t>per</w:t>
            </w:r>
            <w:r w:rsidR="00B27C84">
              <w:t xml:space="preserve"> </w:t>
            </w:r>
            <w:r w:rsidR="004A6FA4" w:rsidRPr="00495D84">
              <w:t>TS</w:t>
            </w:r>
            <w:r w:rsidR="00B27C84">
              <w:t xml:space="preserve"> </w:t>
            </w:r>
            <w:r w:rsidR="004A6FA4" w:rsidRPr="00495D84">
              <w:t>38.213</w:t>
            </w:r>
            <w:r w:rsidR="00B27C84">
              <w:t xml:space="preserve"> </w:t>
            </w:r>
            <w:r w:rsidR="004A6FA4" w:rsidRPr="00495D84">
              <w:t>[3]).</w:t>
            </w:r>
            <w:r w:rsidR="00B27C84">
              <w:t xml:space="preserve"> </w:t>
            </w:r>
            <w:r w:rsidR="004A6FA4" w:rsidRPr="00495D84">
              <w:t>They</w:t>
            </w:r>
            <w:r w:rsidR="00B27C84">
              <w:t xml:space="preserve"> </w:t>
            </w:r>
            <w:r w:rsidR="004A6FA4" w:rsidRPr="00495D84">
              <w:t>are</w:t>
            </w:r>
            <w:r w:rsidR="00B27C84">
              <w:t xml:space="preserve"> </w:t>
            </w:r>
            <w:r w:rsidR="004A6FA4" w:rsidRPr="00495D84">
              <w:t>not</w:t>
            </w:r>
            <w:r w:rsidR="00B27C84">
              <w:t xml:space="preserve"> </w:t>
            </w:r>
            <w:r w:rsidR="004A6FA4" w:rsidRPr="00495D84">
              <w:t>settable</w:t>
            </w:r>
            <w:r w:rsidR="00B27C84">
              <w:t xml:space="preserve"> </w:t>
            </w:r>
            <w:r w:rsidR="004A6FA4" w:rsidRPr="00495D84">
              <w:t>parameters</w:t>
            </w:r>
            <w:r w:rsidR="00B27C84">
              <w:t xml:space="preserve"> </w:t>
            </w:r>
            <w:r w:rsidR="004A6FA4" w:rsidRPr="00495D84">
              <w:t>themselves.</w:t>
            </w:r>
          </w:p>
        </w:tc>
      </w:tr>
    </w:tbl>
    <w:p w14:paraId="64F672FC" w14:textId="77777777" w:rsidR="004A6FA4" w:rsidRPr="00495D84" w:rsidRDefault="004A6FA4" w:rsidP="003943C3">
      <w:pPr>
        <w:rPr>
          <w:rFonts w:eastAsia="MS Mincho"/>
        </w:rPr>
      </w:pPr>
    </w:p>
    <w:p w14:paraId="7C9C83CA" w14:textId="77777777" w:rsidR="001268B4" w:rsidRPr="00495D84" w:rsidRDefault="001268B4" w:rsidP="001268B4">
      <w:pPr>
        <w:pStyle w:val="Heading2"/>
      </w:pPr>
      <w:r w:rsidRPr="00495D84">
        <w:t>A.3.11</w:t>
      </w:r>
      <w:r w:rsidRPr="00495D84">
        <w:tab/>
        <w:t>SMTC Configurations</w:t>
      </w:r>
    </w:p>
    <w:p w14:paraId="7C9C83CB" w14:textId="77777777" w:rsidR="001268B4" w:rsidRPr="00495D84" w:rsidRDefault="001268B4" w:rsidP="001268B4">
      <w:pPr>
        <w:pStyle w:val="Heading3"/>
      </w:pPr>
      <w:r w:rsidRPr="00495D84">
        <w:t>A.3.11.1</w:t>
      </w:r>
      <w:r w:rsidRPr="00495D84">
        <w:tab/>
        <w:t>SMTC pattern 1: SMTC period = 20 ms with SMTC duration = 1 ms</w:t>
      </w:r>
    </w:p>
    <w:p w14:paraId="7C9C83CC" w14:textId="77777777" w:rsidR="001268B4" w:rsidRPr="00495D84" w:rsidRDefault="001268B4" w:rsidP="0094339A">
      <w:pPr>
        <w:pStyle w:val="TH"/>
      </w:pPr>
      <w:r w:rsidRPr="00495D84">
        <w:t>Table A.3.11.1-1: SMTC.1: SMTC 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C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CD" w14:textId="234B64B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495D84" w:rsidRDefault="001268B4" w:rsidP="0094339A">
            <w:pPr>
              <w:pStyle w:val="TAH"/>
            </w:pPr>
            <w:r w:rsidRPr="00495D84">
              <w:t>Values</w:t>
            </w:r>
          </w:p>
        </w:tc>
      </w:tr>
      <w:tr w:rsidR="001268B4" w:rsidRPr="00495D84" w14:paraId="7C9C83D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43CE73C"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47236D4E" w:rsidR="001268B4" w:rsidRPr="00495D84" w:rsidRDefault="001268B4" w:rsidP="0094339A">
            <w:pPr>
              <w:pStyle w:val="TAL"/>
            </w:pPr>
            <w:r w:rsidRPr="00495D84">
              <w:t>20</w:t>
            </w:r>
            <w:r w:rsidR="00B27C84">
              <w:t xml:space="preserve"> </w:t>
            </w:r>
            <w:r w:rsidRPr="00495D84">
              <w:t>ms</w:t>
            </w:r>
          </w:p>
        </w:tc>
      </w:tr>
      <w:tr w:rsidR="001268B4" w:rsidRPr="00495D84" w14:paraId="7C9C83D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6B89F51D"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15FAED61" w:rsidR="001268B4" w:rsidRPr="00495D84" w:rsidRDefault="001268B4" w:rsidP="0094339A">
            <w:pPr>
              <w:pStyle w:val="TAL"/>
            </w:pPr>
            <w:r w:rsidRPr="00495D84">
              <w:t>0</w:t>
            </w:r>
            <w:r w:rsidR="00B27C84">
              <w:t xml:space="preserve"> </w:t>
            </w:r>
            <w:r w:rsidRPr="00495D84">
              <w:t>ms</w:t>
            </w:r>
          </w:p>
        </w:tc>
      </w:tr>
      <w:tr w:rsidR="001268B4" w:rsidRPr="00495D84" w14:paraId="7C9C83D8"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589E14DD"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01AA527C" w:rsidR="001268B4" w:rsidRPr="00495D84" w:rsidRDefault="001268B4" w:rsidP="0094339A">
            <w:pPr>
              <w:pStyle w:val="TAL"/>
            </w:pPr>
            <w:r w:rsidRPr="00495D84">
              <w:t>1</w:t>
            </w:r>
            <w:r w:rsidR="00B27C84">
              <w:t xml:space="preserve"> </w:t>
            </w:r>
            <w:r w:rsidRPr="00495D84">
              <w:t>ms</w:t>
            </w:r>
          </w:p>
        </w:tc>
      </w:tr>
    </w:tbl>
    <w:p w14:paraId="7C9C83D9" w14:textId="77777777" w:rsidR="001268B4" w:rsidRPr="00495D84" w:rsidRDefault="001268B4" w:rsidP="001268B4"/>
    <w:p w14:paraId="7C9C83DA" w14:textId="77777777" w:rsidR="001268B4" w:rsidRPr="00495D84" w:rsidRDefault="001268B4" w:rsidP="001268B4">
      <w:pPr>
        <w:pStyle w:val="Heading3"/>
      </w:pPr>
      <w:r w:rsidRPr="00495D84">
        <w:t>A.3.11.2</w:t>
      </w:r>
      <w:r w:rsidRPr="00495D84">
        <w:tab/>
        <w:t>SMTC pattern 2: SMTC period = 20 ms with SMTC duration = 5 ms</w:t>
      </w:r>
    </w:p>
    <w:p w14:paraId="7C9C83DB" w14:textId="77777777" w:rsidR="001268B4" w:rsidRPr="00495D84" w:rsidRDefault="001268B4" w:rsidP="0094339A">
      <w:pPr>
        <w:pStyle w:val="TH"/>
      </w:pPr>
      <w:r w:rsidRPr="00495D84">
        <w:t>Table A.3.11.2-1: SMTC.2: SMTC 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D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533C29D4"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495D84" w:rsidRDefault="001268B4" w:rsidP="0094339A">
            <w:pPr>
              <w:pStyle w:val="TAH"/>
            </w:pPr>
            <w:r w:rsidRPr="00495D84">
              <w:t>Values</w:t>
            </w:r>
          </w:p>
        </w:tc>
      </w:tr>
      <w:tr w:rsidR="001268B4" w:rsidRPr="00495D84" w14:paraId="7C9C8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F31C39"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326D95FF" w:rsidR="001268B4" w:rsidRPr="00495D84" w:rsidRDefault="001268B4" w:rsidP="0094339A">
            <w:pPr>
              <w:pStyle w:val="TAL"/>
            </w:pPr>
            <w:r w:rsidRPr="00495D84">
              <w:t>20</w:t>
            </w:r>
            <w:r w:rsidR="00B27C84">
              <w:t xml:space="preserve"> </w:t>
            </w:r>
            <w:r w:rsidRPr="00495D84">
              <w:t>ms</w:t>
            </w:r>
          </w:p>
        </w:tc>
      </w:tr>
      <w:tr w:rsidR="001268B4" w:rsidRPr="00495D84" w14:paraId="7C9C83E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3850E6F0"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436220E6" w:rsidR="001268B4" w:rsidRPr="00495D84" w:rsidRDefault="001268B4" w:rsidP="0094339A">
            <w:pPr>
              <w:pStyle w:val="TAL"/>
            </w:pPr>
            <w:r w:rsidRPr="00495D84">
              <w:t>0</w:t>
            </w:r>
            <w:r w:rsidR="00B27C84">
              <w:t xml:space="preserve"> </w:t>
            </w:r>
            <w:r w:rsidRPr="00495D84">
              <w:t>ms</w:t>
            </w:r>
          </w:p>
        </w:tc>
      </w:tr>
      <w:tr w:rsidR="001268B4" w:rsidRPr="00495D84" w14:paraId="7C9C83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3CC0CD0F"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2BB90A69" w:rsidR="001268B4" w:rsidRPr="00495D84" w:rsidRDefault="001268B4" w:rsidP="0094339A">
            <w:pPr>
              <w:pStyle w:val="TAL"/>
            </w:pPr>
            <w:r w:rsidRPr="00495D84">
              <w:t>5</w:t>
            </w:r>
            <w:r w:rsidR="00B27C84">
              <w:t xml:space="preserve"> </w:t>
            </w:r>
            <w:r w:rsidRPr="00495D84">
              <w:t>ms</w:t>
            </w:r>
          </w:p>
        </w:tc>
      </w:tr>
    </w:tbl>
    <w:p w14:paraId="7C9C83E8" w14:textId="77777777" w:rsidR="001268B4" w:rsidRPr="00495D84" w:rsidRDefault="001268B4" w:rsidP="001268B4"/>
    <w:p w14:paraId="7C9C83E9" w14:textId="77777777" w:rsidR="001268B4" w:rsidRPr="00495D84" w:rsidRDefault="001268B4" w:rsidP="001268B4">
      <w:pPr>
        <w:pStyle w:val="Heading3"/>
      </w:pPr>
      <w:r w:rsidRPr="00495D84">
        <w:t>A.3.11.3</w:t>
      </w:r>
      <w:r w:rsidRPr="00495D84">
        <w:tab/>
        <w:t>SMTC pattern 3: SMTC period = 160 ms with SMTC duration = 1 ms</w:t>
      </w:r>
    </w:p>
    <w:p w14:paraId="7C9C83EA" w14:textId="5AA5BC07" w:rsidR="001268B4" w:rsidRPr="00495D84" w:rsidRDefault="002C387C" w:rsidP="001268B4">
      <w:pPr>
        <w:pStyle w:val="TH"/>
      </w:pPr>
      <w:r w:rsidRPr="00495D84">
        <w:t>Table A.3.11.3-1: SMTC.3: SMTC Pattern 3 for SMTC period = 160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E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14E2A3D3" w:rsidR="001268B4" w:rsidRPr="00495D84" w:rsidRDefault="001268B4" w:rsidP="000B5C74">
            <w:pPr>
              <w:pStyle w:val="TAH"/>
              <w:spacing w:line="256" w:lineRule="auto"/>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495D84" w:rsidRDefault="001268B4" w:rsidP="000B5C74">
            <w:pPr>
              <w:pStyle w:val="TAH"/>
              <w:spacing w:line="256" w:lineRule="auto"/>
            </w:pPr>
            <w:r w:rsidRPr="00495D84">
              <w:t>Values</w:t>
            </w:r>
          </w:p>
        </w:tc>
      </w:tr>
      <w:tr w:rsidR="001268B4" w:rsidRPr="00495D84" w14:paraId="7C9C83F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62C6127D"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5D5BE1D5" w:rsidR="001268B4" w:rsidRPr="00495D84" w:rsidRDefault="001268B4" w:rsidP="0094339A">
            <w:pPr>
              <w:pStyle w:val="TAL"/>
            </w:pPr>
            <w:r w:rsidRPr="00495D84">
              <w:t>160</w:t>
            </w:r>
            <w:r w:rsidR="00B27C84">
              <w:t xml:space="preserve"> </w:t>
            </w:r>
            <w:r w:rsidRPr="00495D84">
              <w:t>ms</w:t>
            </w:r>
          </w:p>
        </w:tc>
      </w:tr>
      <w:tr w:rsidR="001268B4" w:rsidRPr="00495D84" w14:paraId="7C9C83F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245847AB"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59D445F5" w:rsidR="001268B4" w:rsidRPr="00495D84" w:rsidRDefault="001268B4" w:rsidP="0094339A">
            <w:pPr>
              <w:pStyle w:val="TAL"/>
            </w:pPr>
            <w:r w:rsidRPr="00495D84">
              <w:t>0</w:t>
            </w:r>
            <w:r w:rsidR="00B27C84">
              <w:t xml:space="preserve"> </w:t>
            </w:r>
            <w:r w:rsidRPr="00495D84">
              <w:t>ms</w:t>
            </w:r>
          </w:p>
        </w:tc>
      </w:tr>
      <w:tr w:rsidR="001268B4" w:rsidRPr="00495D84" w14:paraId="7C9C83F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111E2DA9"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6A33E401" w:rsidR="001268B4" w:rsidRPr="00495D84" w:rsidRDefault="001268B4" w:rsidP="0094339A">
            <w:pPr>
              <w:pStyle w:val="TAL"/>
            </w:pPr>
            <w:r w:rsidRPr="00495D84">
              <w:t>1</w:t>
            </w:r>
            <w:r w:rsidR="00B27C84">
              <w:t xml:space="preserve"> </w:t>
            </w:r>
            <w:r w:rsidRPr="00495D84">
              <w:t>ms</w:t>
            </w:r>
          </w:p>
        </w:tc>
      </w:tr>
    </w:tbl>
    <w:p w14:paraId="7C9C83F7" w14:textId="77777777" w:rsidR="001268B4" w:rsidRPr="00495D84" w:rsidRDefault="001268B4" w:rsidP="001268B4"/>
    <w:p w14:paraId="7C9C83F8" w14:textId="77777777" w:rsidR="001268B4" w:rsidRPr="00495D84" w:rsidRDefault="001268B4" w:rsidP="001268B4">
      <w:pPr>
        <w:pStyle w:val="Heading3"/>
      </w:pPr>
      <w:r w:rsidRPr="00495D84">
        <w:lastRenderedPageBreak/>
        <w:t>A.3.11.4</w:t>
      </w:r>
      <w:r w:rsidRPr="00495D84">
        <w:tab/>
        <w:t>SMTC pattern 4: SMTC period = 20 ms with SMTC duration = 1 ms</w:t>
      </w:r>
    </w:p>
    <w:p w14:paraId="7C9C83F9" w14:textId="77777777" w:rsidR="001268B4" w:rsidRPr="00495D84" w:rsidRDefault="001268B4" w:rsidP="0094339A">
      <w:pPr>
        <w:pStyle w:val="TH"/>
      </w:pPr>
      <w:r w:rsidRPr="00495D84">
        <w:t>Table A.3.11.4-1: SMTC.4: SMTC 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3F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309F5E59"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495D84" w:rsidRDefault="001268B4" w:rsidP="0094339A">
            <w:pPr>
              <w:pStyle w:val="TAH"/>
            </w:pPr>
            <w:r w:rsidRPr="00495D84">
              <w:t>Values</w:t>
            </w:r>
          </w:p>
        </w:tc>
      </w:tr>
      <w:tr w:rsidR="001268B4" w:rsidRPr="00495D84" w14:paraId="7C9C83F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4E2C686E"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14BA693F" w:rsidR="001268B4" w:rsidRPr="00495D84" w:rsidRDefault="001268B4" w:rsidP="0094339A">
            <w:pPr>
              <w:pStyle w:val="TAL"/>
            </w:pPr>
            <w:r w:rsidRPr="00495D84">
              <w:t>20</w:t>
            </w:r>
            <w:r w:rsidR="00B27C84">
              <w:t xml:space="preserve"> </w:t>
            </w:r>
            <w:r w:rsidRPr="00495D84">
              <w:t>ms</w:t>
            </w:r>
          </w:p>
        </w:tc>
      </w:tr>
      <w:tr w:rsidR="001268B4" w:rsidRPr="00495D84" w14:paraId="7C9C84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96D7A4C"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411FC58D" w:rsidR="001268B4" w:rsidRPr="00495D84" w:rsidRDefault="001268B4" w:rsidP="0094339A">
            <w:pPr>
              <w:pStyle w:val="TAL"/>
            </w:pPr>
            <w:r w:rsidRPr="00495D84">
              <w:t>10</w:t>
            </w:r>
            <w:r w:rsidR="00B27C84">
              <w:t xml:space="preserve"> </w:t>
            </w:r>
            <w:r w:rsidRPr="00495D84">
              <w:t>ms</w:t>
            </w:r>
          </w:p>
        </w:tc>
      </w:tr>
      <w:tr w:rsidR="001268B4" w:rsidRPr="00495D84" w14:paraId="7C9C840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14200712"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68024B1E" w:rsidR="001268B4" w:rsidRPr="00495D84" w:rsidRDefault="001268B4" w:rsidP="0094339A">
            <w:pPr>
              <w:pStyle w:val="TAL"/>
            </w:pPr>
            <w:r w:rsidRPr="00495D84">
              <w:t>1</w:t>
            </w:r>
            <w:r w:rsidR="00B27C84">
              <w:t xml:space="preserve"> </w:t>
            </w:r>
            <w:r w:rsidRPr="00495D84">
              <w:t>ms</w:t>
            </w:r>
          </w:p>
        </w:tc>
      </w:tr>
    </w:tbl>
    <w:p w14:paraId="7C9C8406" w14:textId="77777777" w:rsidR="001268B4" w:rsidRPr="00495D84" w:rsidRDefault="001268B4" w:rsidP="001268B4"/>
    <w:p w14:paraId="7C9C8407" w14:textId="77777777" w:rsidR="001268B4" w:rsidRPr="00495D84" w:rsidRDefault="001268B4" w:rsidP="001268B4">
      <w:pPr>
        <w:pStyle w:val="Heading3"/>
      </w:pPr>
      <w:r w:rsidRPr="00495D84">
        <w:t>A.3.11.5</w:t>
      </w:r>
      <w:r w:rsidRPr="00495D84">
        <w:tab/>
        <w:t>SMTC pattern 5: SMTC period = 20 ms with SMTC duration = 5 ms</w:t>
      </w:r>
    </w:p>
    <w:p w14:paraId="7C9C8408" w14:textId="4F3597C9" w:rsidR="001268B4" w:rsidRPr="00495D84" w:rsidRDefault="001268B4" w:rsidP="0094339A">
      <w:pPr>
        <w:pStyle w:val="TH"/>
      </w:pPr>
      <w:r w:rsidRPr="00495D84">
        <w:t>Table A.3.11.</w:t>
      </w:r>
      <w:r w:rsidR="005D4B5F" w:rsidRPr="00495D84">
        <w:t>5</w:t>
      </w:r>
      <w:r w:rsidRPr="00495D84">
        <w:t>-1: SMTC.5: SMTC 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1268B4" w:rsidRPr="00495D84" w14:paraId="7C9C840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572D173D" w:rsidR="001268B4" w:rsidRPr="00495D84" w:rsidRDefault="001268B4" w:rsidP="0094339A">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495D84" w:rsidRDefault="001268B4" w:rsidP="0094339A">
            <w:pPr>
              <w:pStyle w:val="TAH"/>
            </w:pPr>
            <w:r w:rsidRPr="00495D84">
              <w:t>Values</w:t>
            </w:r>
          </w:p>
        </w:tc>
      </w:tr>
      <w:tr w:rsidR="001268B4" w:rsidRPr="00495D84" w14:paraId="7C9C840E"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1F13F927" w:rsidR="001268B4" w:rsidRPr="00495D84" w:rsidRDefault="001268B4" w:rsidP="0094339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1F0FFFB8" w:rsidR="001268B4" w:rsidRPr="00495D84" w:rsidRDefault="001268B4" w:rsidP="0094339A">
            <w:pPr>
              <w:pStyle w:val="TAL"/>
            </w:pPr>
            <w:r w:rsidRPr="00495D84">
              <w:t>20</w:t>
            </w:r>
            <w:r w:rsidR="00B27C84">
              <w:t xml:space="preserve"> </w:t>
            </w:r>
            <w:r w:rsidRPr="00495D84">
              <w:t>ms</w:t>
            </w:r>
          </w:p>
        </w:tc>
      </w:tr>
      <w:tr w:rsidR="001268B4" w:rsidRPr="00495D84" w14:paraId="7C9C84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678BF97A" w:rsidR="001268B4" w:rsidRPr="00495D84" w:rsidRDefault="001268B4" w:rsidP="0094339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003DC528" w:rsidR="001268B4" w:rsidRPr="00495D84" w:rsidRDefault="001268B4" w:rsidP="0094339A">
            <w:pPr>
              <w:pStyle w:val="TAL"/>
            </w:pPr>
            <w:r w:rsidRPr="00495D84">
              <w:t>10</w:t>
            </w:r>
            <w:r w:rsidR="00B27C84">
              <w:t xml:space="preserve"> </w:t>
            </w:r>
            <w:r w:rsidRPr="00495D84">
              <w:t>ms</w:t>
            </w:r>
          </w:p>
        </w:tc>
      </w:tr>
      <w:tr w:rsidR="001268B4" w:rsidRPr="00495D84" w14:paraId="7C9C841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B5D0A9B" w:rsidR="001268B4" w:rsidRPr="00495D84" w:rsidRDefault="001268B4" w:rsidP="0094339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5A37A0A1" w:rsidR="001268B4" w:rsidRPr="00495D84" w:rsidRDefault="001268B4" w:rsidP="0094339A">
            <w:pPr>
              <w:pStyle w:val="TAL"/>
            </w:pPr>
            <w:r w:rsidRPr="00495D84">
              <w:t>5</w:t>
            </w:r>
            <w:r w:rsidR="00B27C84">
              <w:t xml:space="preserve"> </w:t>
            </w:r>
            <w:r w:rsidRPr="00495D84">
              <w:t>ms</w:t>
            </w:r>
          </w:p>
        </w:tc>
      </w:tr>
    </w:tbl>
    <w:p w14:paraId="73B669CB" w14:textId="4B8E248D" w:rsidR="00533BDC" w:rsidRPr="00495D84" w:rsidRDefault="00533BDC" w:rsidP="00533BDC"/>
    <w:p w14:paraId="4420F409" w14:textId="77777777" w:rsidR="005E2601" w:rsidRPr="00495D84" w:rsidRDefault="005E2601" w:rsidP="005E2601">
      <w:pPr>
        <w:pStyle w:val="Heading3"/>
      </w:pPr>
      <w:r w:rsidRPr="00495D84">
        <w:t>A.3.11.6</w:t>
      </w:r>
      <w:r w:rsidRPr="00495D84">
        <w:tab/>
        <w:t>SMTC pattern 6: SMTC period = 20 ms with SMTC duration = 5 ms</w:t>
      </w:r>
    </w:p>
    <w:p w14:paraId="3F3EC5A7" w14:textId="77777777" w:rsidR="005E2601" w:rsidRPr="00495D84" w:rsidRDefault="005E2601" w:rsidP="005E2601">
      <w:pPr>
        <w:pStyle w:val="TH"/>
      </w:pPr>
      <w:r w:rsidRPr="00495D84">
        <w:t>Table A.3.11.6-1: SMTC.6: SMTC 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5E2601" w:rsidRPr="00495D84" w14:paraId="46144FE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3CD82A06" w:rsidR="005E2601" w:rsidRPr="00495D84" w:rsidRDefault="005E2601" w:rsidP="00240EE8">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Pr="00495D84" w:rsidRDefault="005E2601" w:rsidP="00240EE8">
            <w:pPr>
              <w:pStyle w:val="TAH"/>
              <w:spacing w:line="254" w:lineRule="auto"/>
              <w:rPr>
                <w:lang w:eastAsia="zh-CN"/>
              </w:rPr>
            </w:pPr>
            <w:r w:rsidRPr="00495D84">
              <w:rPr>
                <w:lang w:eastAsia="zh-CN"/>
              </w:rPr>
              <w:t>Values</w:t>
            </w:r>
          </w:p>
        </w:tc>
      </w:tr>
      <w:tr w:rsidR="005E2601" w:rsidRPr="00495D84" w14:paraId="7365E5F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29C08897"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1AE2B014" w:rsidR="005E2601" w:rsidRPr="00495D84" w:rsidRDefault="005E2601" w:rsidP="00240EE8">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5E2601" w:rsidRPr="00495D84" w14:paraId="0BAFC27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0DDBB1B0"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686DE71E" w:rsidR="005E2601" w:rsidRPr="00495D84" w:rsidRDefault="005E2601" w:rsidP="00240EE8">
            <w:pPr>
              <w:pStyle w:val="TAL"/>
              <w:spacing w:line="254" w:lineRule="auto"/>
              <w:rPr>
                <w:lang w:eastAsia="zh-CN"/>
              </w:rPr>
            </w:pPr>
            <w:r w:rsidRPr="00495D84">
              <w:rPr>
                <w:lang w:eastAsia="zh-CN"/>
              </w:rPr>
              <w:t>17</w:t>
            </w:r>
            <w:r w:rsidR="00B27C84">
              <w:rPr>
                <w:lang w:eastAsia="zh-CN"/>
              </w:rPr>
              <w:t xml:space="preserve"> </w:t>
            </w:r>
            <w:r w:rsidRPr="00495D84">
              <w:rPr>
                <w:lang w:eastAsia="zh-CN"/>
              </w:rPr>
              <w:t>ms</w:t>
            </w:r>
          </w:p>
        </w:tc>
      </w:tr>
      <w:tr w:rsidR="005E2601" w:rsidRPr="00495D84" w14:paraId="32D40F9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F279225" w:rsidR="005E2601" w:rsidRPr="00495D84" w:rsidRDefault="005E2601" w:rsidP="00240EE8">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2E7374B0" w:rsidR="005E2601" w:rsidRPr="00495D84" w:rsidRDefault="005E2601" w:rsidP="00240EE8">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271D0AF1" w14:textId="3C391FCD" w:rsidR="005E2601" w:rsidRPr="00495D84" w:rsidRDefault="005E2601" w:rsidP="00533BDC"/>
    <w:p w14:paraId="6BCFAE2E" w14:textId="584A7610" w:rsidR="0079349E" w:rsidRPr="00495D84" w:rsidRDefault="0079349E" w:rsidP="0079349E">
      <w:pPr>
        <w:pStyle w:val="Heading3"/>
      </w:pPr>
      <w:r w:rsidRPr="00495D84">
        <w:t>A.3.11.7</w:t>
      </w:r>
      <w:r w:rsidRPr="00495D84">
        <w:tab/>
      </w:r>
      <w:r w:rsidR="00896E88" w:rsidRPr="00495D84">
        <w:t>SMTC pattern 7: SMTC period = 20 ms with SMTC duration = 5 ms</w:t>
      </w:r>
    </w:p>
    <w:p w14:paraId="195A0A0F" w14:textId="0A5BED4C" w:rsidR="0079349E" w:rsidRPr="00495D84" w:rsidRDefault="0079349E" w:rsidP="0079349E">
      <w:pPr>
        <w:pStyle w:val="TH"/>
      </w:pPr>
      <w:r w:rsidRPr="00495D84">
        <w:t xml:space="preserve">Table A.3.11.7-1: </w:t>
      </w:r>
      <w:r w:rsidR="00896E88" w:rsidRPr="00495D84">
        <w:t>SMTC.7: SMTC Pattern 7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9349E" w:rsidRPr="00495D84" w14:paraId="574EE854"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0CD40557" w:rsidR="0079349E" w:rsidRPr="00495D84" w:rsidRDefault="0079349E" w:rsidP="00E838EC">
            <w:pPr>
              <w:pStyle w:val="TAH"/>
              <w:spacing w:line="254"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495D84" w:rsidRDefault="0079349E" w:rsidP="00E838EC">
            <w:pPr>
              <w:pStyle w:val="TAH"/>
              <w:spacing w:line="254" w:lineRule="auto"/>
              <w:rPr>
                <w:lang w:eastAsia="zh-CN"/>
              </w:rPr>
            </w:pPr>
            <w:r w:rsidRPr="00495D84">
              <w:rPr>
                <w:lang w:eastAsia="zh-CN"/>
              </w:rPr>
              <w:t>Values</w:t>
            </w:r>
          </w:p>
        </w:tc>
      </w:tr>
      <w:tr w:rsidR="0079349E" w:rsidRPr="00495D84" w14:paraId="20E5D60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189E0474"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667455B7" w:rsidR="0079349E" w:rsidRPr="00495D84" w:rsidRDefault="0079349E" w:rsidP="00E838EC">
            <w:pPr>
              <w:pStyle w:val="TAL"/>
              <w:spacing w:line="254" w:lineRule="auto"/>
              <w:rPr>
                <w:lang w:eastAsia="zh-CN"/>
              </w:rPr>
            </w:pPr>
            <w:r w:rsidRPr="00495D84">
              <w:rPr>
                <w:lang w:eastAsia="zh-CN"/>
              </w:rPr>
              <w:t>20</w:t>
            </w:r>
            <w:r w:rsidR="00B27C84">
              <w:rPr>
                <w:lang w:eastAsia="zh-CN"/>
              </w:rPr>
              <w:t xml:space="preserve"> </w:t>
            </w:r>
            <w:r w:rsidRPr="00495D84">
              <w:rPr>
                <w:lang w:eastAsia="zh-CN"/>
              </w:rPr>
              <w:t>ms</w:t>
            </w:r>
          </w:p>
        </w:tc>
      </w:tr>
      <w:tr w:rsidR="0079349E" w:rsidRPr="00495D84" w14:paraId="7597C0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32952DA9"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0A94B02B"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r w:rsidR="0079349E" w:rsidRPr="00495D84" w14:paraId="011A31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2DC0EB4A" w:rsidR="0079349E" w:rsidRPr="00495D84" w:rsidRDefault="0079349E" w:rsidP="00E838EC">
            <w:pPr>
              <w:pStyle w:val="TAL"/>
              <w:spacing w:line="254"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2D3ED73A" w:rsidR="0079349E" w:rsidRPr="00495D84" w:rsidRDefault="0079349E" w:rsidP="00E838EC">
            <w:pPr>
              <w:pStyle w:val="TAL"/>
              <w:spacing w:line="254" w:lineRule="auto"/>
              <w:rPr>
                <w:lang w:eastAsia="zh-CN"/>
              </w:rPr>
            </w:pPr>
            <w:r w:rsidRPr="00495D84">
              <w:rPr>
                <w:lang w:eastAsia="zh-CN"/>
              </w:rPr>
              <w:t>5</w:t>
            </w:r>
            <w:r w:rsidR="00B27C84">
              <w:rPr>
                <w:lang w:eastAsia="zh-CN"/>
              </w:rPr>
              <w:t xml:space="preserve"> </w:t>
            </w:r>
            <w:r w:rsidRPr="00495D84">
              <w:rPr>
                <w:lang w:eastAsia="zh-CN"/>
              </w:rPr>
              <w:t>ms</w:t>
            </w:r>
          </w:p>
        </w:tc>
      </w:tr>
    </w:tbl>
    <w:p w14:paraId="361C03EF" w14:textId="0D7C2AFA" w:rsidR="0079349E" w:rsidRPr="00495D84" w:rsidRDefault="0079349E" w:rsidP="00533BDC"/>
    <w:p w14:paraId="17A107C0" w14:textId="77777777" w:rsidR="00B76B17" w:rsidRPr="00495D84" w:rsidRDefault="00B76B17" w:rsidP="00B76B17">
      <w:pPr>
        <w:pStyle w:val="Heading3"/>
      </w:pPr>
      <w:r w:rsidRPr="00495D84">
        <w:t>A.3.11.8</w:t>
      </w:r>
      <w:r w:rsidRPr="00495D84">
        <w:tab/>
        <w:t>SMTC pattern 8: SMTC period = 10 ms with SMTC duration = 1 ms</w:t>
      </w:r>
    </w:p>
    <w:p w14:paraId="17B3025B" w14:textId="77777777" w:rsidR="00B76B17" w:rsidRPr="00495D84" w:rsidRDefault="00B76B17" w:rsidP="00B76B17">
      <w:pPr>
        <w:pStyle w:val="TH"/>
      </w:pPr>
      <w:r w:rsidRPr="00495D84">
        <w:t>Table A.3.11.8-1: SMTC.8: SMTC Pattern 8 for SMTC period = 10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76B17" w:rsidRPr="00495D84" w14:paraId="0953CBA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6E19FA" w14:textId="78CFEA78" w:rsidR="00B76B17" w:rsidRPr="00495D84" w:rsidRDefault="00B76B17" w:rsidP="0017131F">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1FE75926" w14:textId="77777777" w:rsidR="00B76B17" w:rsidRPr="00495D84" w:rsidRDefault="00B76B17" w:rsidP="0017131F">
            <w:pPr>
              <w:pStyle w:val="TAH"/>
            </w:pPr>
            <w:r w:rsidRPr="00495D84">
              <w:t>Values</w:t>
            </w:r>
          </w:p>
        </w:tc>
      </w:tr>
      <w:tr w:rsidR="00B76B17" w:rsidRPr="00495D84" w14:paraId="54D8CE1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EB90FD2" w14:textId="7D8765AF" w:rsidR="00B76B17" w:rsidRPr="00495D84" w:rsidRDefault="00B76B17" w:rsidP="0017131F">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A0EE0A" w14:textId="2991D3B2" w:rsidR="00B76B17" w:rsidRPr="00495D84" w:rsidRDefault="00B76B17" w:rsidP="0017131F">
            <w:pPr>
              <w:pStyle w:val="TAL"/>
            </w:pPr>
            <w:r w:rsidRPr="00495D84">
              <w:t>10</w:t>
            </w:r>
            <w:r w:rsidR="00B27C84">
              <w:t xml:space="preserve"> </w:t>
            </w:r>
            <w:r w:rsidRPr="00495D84">
              <w:t>ms</w:t>
            </w:r>
          </w:p>
        </w:tc>
      </w:tr>
      <w:tr w:rsidR="00B76B17" w:rsidRPr="00495D84" w14:paraId="51DD2D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6868F6" w14:textId="0D8637FB" w:rsidR="00B76B17" w:rsidRPr="00495D84" w:rsidRDefault="00B76B17" w:rsidP="0017131F">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C8F55D8" w14:textId="33F5B0CC" w:rsidR="00B76B17" w:rsidRPr="00495D84" w:rsidRDefault="00B76B17" w:rsidP="0017131F">
            <w:pPr>
              <w:pStyle w:val="TAL"/>
            </w:pPr>
            <w:r w:rsidRPr="00495D84">
              <w:t>0</w:t>
            </w:r>
            <w:r w:rsidR="00B27C84">
              <w:t xml:space="preserve"> </w:t>
            </w:r>
            <w:r w:rsidRPr="00495D84">
              <w:t>ms</w:t>
            </w:r>
          </w:p>
        </w:tc>
      </w:tr>
      <w:tr w:rsidR="00B76B17" w:rsidRPr="00495D84" w14:paraId="0885EC1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D203AFE" w14:textId="6A994BFB" w:rsidR="00B76B17" w:rsidRPr="00495D84" w:rsidRDefault="00B76B17" w:rsidP="0017131F">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4883EF73" w14:textId="52AD1D77" w:rsidR="00B76B17" w:rsidRPr="00495D84" w:rsidRDefault="00B76B17" w:rsidP="0017131F">
            <w:pPr>
              <w:pStyle w:val="TAL"/>
            </w:pPr>
            <w:r w:rsidRPr="00495D84">
              <w:t>1</w:t>
            </w:r>
            <w:r w:rsidR="00B27C84">
              <w:t xml:space="preserve"> </w:t>
            </w:r>
            <w:r w:rsidRPr="00495D84">
              <w:t>ms</w:t>
            </w:r>
          </w:p>
        </w:tc>
      </w:tr>
    </w:tbl>
    <w:p w14:paraId="02B14A44" w14:textId="77777777" w:rsidR="00B76B17" w:rsidRPr="00495D84" w:rsidRDefault="00B76B17" w:rsidP="00533BDC"/>
    <w:p w14:paraId="06823F35" w14:textId="77777777" w:rsidR="00B94ED6" w:rsidRPr="00495D84" w:rsidRDefault="00B94ED6" w:rsidP="00B94ED6">
      <w:pPr>
        <w:pStyle w:val="Heading3"/>
        <w:rPr>
          <w:lang w:eastAsia="en-GB"/>
        </w:rPr>
      </w:pPr>
      <w:bookmarkStart w:id="2" w:name="OLE_LINK22"/>
      <w:r w:rsidRPr="00495D84">
        <w:t>A.3.11.9</w:t>
      </w:r>
      <w:r w:rsidRPr="00495D84">
        <w:tab/>
        <w:t>SMTC pattern 9: SMTC period = 20 ms with SMTC duration = 1 ms</w:t>
      </w:r>
    </w:p>
    <w:p w14:paraId="4DBF943E" w14:textId="77777777" w:rsidR="00B94ED6" w:rsidRPr="00495D84" w:rsidRDefault="00B94ED6" w:rsidP="00B94ED6">
      <w:pPr>
        <w:pStyle w:val="TH"/>
      </w:pPr>
      <w:r w:rsidRPr="00495D84">
        <w:t xml:space="preserve">Table A.3.11.9-1: </w:t>
      </w:r>
      <w:bookmarkStart w:id="3" w:name="OLE_LINK25"/>
      <w:r w:rsidRPr="00495D84">
        <w:t>SMTC.</w:t>
      </w:r>
      <w:bookmarkEnd w:id="3"/>
      <w:r w:rsidRPr="00495D84">
        <w:t>9: SMTC 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94ED6" w:rsidRPr="00495D84" w14:paraId="46DE4C1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9A6ED02" w14:textId="5F64121F" w:rsidR="00B94ED6" w:rsidRPr="00495D84" w:rsidRDefault="00B94ED6" w:rsidP="00AA570A">
            <w:pPr>
              <w:pStyle w:val="TAH"/>
              <w:spacing w:line="252" w:lineRule="auto"/>
              <w:rPr>
                <w:lang w:eastAsia="zh-CN"/>
              </w:rPr>
            </w:pPr>
            <w:r w:rsidRPr="00495D84">
              <w:rPr>
                <w:lang w:eastAsia="zh-CN"/>
              </w:rPr>
              <w:t>SMTC</w:t>
            </w:r>
            <w:r w:rsidR="00B27C84">
              <w:rPr>
                <w:lang w:eastAsia="zh-CN"/>
              </w:rPr>
              <w:t xml:space="preserve"> </w:t>
            </w:r>
            <w:r w:rsidRPr="00495D84">
              <w:rPr>
                <w:lang w:eastAsia="zh-CN"/>
              </w:rPr>
              <w:t>Parameters</w:t>
            </w:r>
          </w:p>
        </w:tc>
        <w:tc>
          <w:tcPr>
            <w:tcW w:w="2693" w:type="dxa"/>
            <w:tcBorders>
              <w:top w:val="single" w:sz="4" w:space="0" w:color="auto"/>
              <w:left w:val="single" w:sz="4" w:space="0" w:color="auto"/>
              <w:bottom w:val="single" w:sz="4" w:space="0" w:color="auto"/>
              <w:right w:val="single" w:sz="4" w:space="0" w:color="auto"/>
            </w:tcBorders>
            <w:hideMark/>
          </w:tcPr>
          <w:p w14:paraId="23DF4171" w14:textId="77777777" w:rsidR="00B94ED6" w:rsidRPr="00495D84" w:rsidRDefault="00B94ED6" w:rsidP="00AA570A">
            <w:pPr>
              <w:pStyle w:val="TAH"/>
              <w:spacing w:line="252" w:lineRule="auto"/>
              <w:rPr>
                <w:lang w:eastAsia="zh-CN"/>
              </w:rPr>
            </w:pPr>
            <w:r w:rsidRPr="00495D84">
              <w:rPr>
                <w:lang w:eastAsia="zh-CN"/>
              </w:rPr>
              <w:t>Values</w:t>
            </w:r>
          </w:p>
        </w:tc>
      </w:tr>
      <w:tr w:rsidR="00B94ED6" w:rsidRPr="00495D84" w14:paraId="347F934D"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91AD9FD" w14:textId="41A2D3C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periodicity</w:t>
            </w:r>
          </w:p>
        </w:tc>
        <w:tc>
          <w:tcPr>
            <w:tcW w:w="2693" w:type="dxa"/>
            <w:tcBorders>
              <w:top w:val="single" w:sz="4" w:space="0" w:color="auto"/>
              <w:left w:val="single" w:sz="4" w:space="0" w:color="auto"/>
              <w:bottom w:val="single" w:sz="4" w:space="0" w:color="auto"/>
              <w:right w:val="single" w:sz="4" w:space="0" w:color="auto"/>
            </w:tcBorders>
            <w:hideMark/>
          </w:tcPr>
          <w:p w14:paraId="76299680" w14:textId="6C31785E" w:rsidR="00B94ED6" w:rsidRPr="00495D84" w:rsidRDefault="00B94ED6" w:rsidP="00AA570A">
            <w:pPr>
              <w:pStyle w:val="TAL"/>
              <w:spacing w:line="252" w:lineRule="auto"/>
              <w:rPr>
                <w:lang w:eastAsia="zh-CN"/>
              </w:rPr>
            </w:pPr>
            <w:r w:rsidRPr="00495D84">
              <w:rPr>
                <w:lang w:eastAsia="zh-CN"/>
              </w:rPr>
              <w:t>20</w:t>
            </w:r>
            <w:r w:rsidR="00B27C84">
              <w:rPr>
                <w:lang w:eastAsia="zh-CN"/>
              </w:rPr>
              <w:t xml:space="preserve"> </w:t>
            </w:r>
            <w:r w:rsidRPr="00495D84">
              <w:rPr>
                <w:lang w:eastAsia="zh-CN"/>
              </w:rPr>
              <w:t>ms</w:t>
            </w:r>
          </w:p>
        </w:tc>
      </w:tr>
      <w:tr w:rsidR="00B94ED6" w:rsidRPr="00495D84" w14:paraId="05E6066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D42D2E8" w14:textId="799904F5"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offset</w:t>
            </w:r>
          </w:p>
        </w:tc>
        <w:tc>
          <w:tcPr>
            <w:tcW w:w="2693" w:type="dxa"/>
            <w:tcBorders>
              <w:top w:val="single" w:sz="4" w:space="0" w:color="auto"/>
              <w:left w:val="single" w:sz="4" w:space="0" w:color="auto"/>
              <w:bottom w:val="single" w:sz="4" w:space="0" w:color="auto"/>
              <w:right w:val="single" w:sz="4" w:space="0" w:color="auto"/>
            </w:tcBorders>
            <w:hideMark/>
          </w:tcPr>
          <w:p w14:paraId="27A1D145" w14:textId="48191C96" w:rsidR="00B94ED6" w:rsidRPr="00495D84" w:rsidRDefault="00B94ED6" w:rsidP="00AA570A">
            <w:pPr>
              <w:pStyle w:val="TAL"/>
              <w:spacing w:line="252" w:lineRule="auto"/>
              <w:rPr>
                <w:lang w:eastAsia="zh-CN"/>
              </w:rPr>
            </w:pPr>
            <w:r w:rsidRPr="00495D84">
              <w:rPr>
                <w:lang w:eastAsia="zh-CN"/>
              </w:rPr>
              <w:t>13</w:t>
            </w:r>
            <w:r w:rsidR="00B27C84">
              <w:rPr>
                <w:lang w:eastAsia="zh-CN"/>
              </w:rPr>
              <w:t xml:space="preserve"> </w:t>
            </w:r>
            <w:r w:rsidRPr="00495D84">
              <w:rPr>
                <w:lang w:eastAsia="zh-CN"/>
              </w:rPr>
              <w:t>ms</w:t>
            </w:r>
          </w:p>
        </w:tc>
      </w:tr>
      <w:tr w:rsidR="00B94ED6" w:rsidRPr="00495D84" w14:paraId="35A6B17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48F878F" w14:textId="40F1F5B8" w:rsidR="00B94ED6" w:rsidRPr="00495D84" w:rsidRDefault="00B94ED6" w:rsidP="00AA570A">
            <w:pPr>
              <w:pStyle w:val="TAL"/>
              <w:spacing w:line="252" w:lineRule="auto"/>
              <w:rPr>
                <w:lang w:eastAsia="zh-CN"/>
              </w:rPr>
            </w:pPr>
            <w:r w:rsidRPr="00495D84">
              <w:rPr>
                <w:lang w:eastAsia="zh-CN"/>
              </w:rPr>
              <w:t>SMTC</w:t>
            </w:r>
            <w:r w:rsidR="00B27C84">
              <w:rPr>
                <w:lang w:eastAsia="zh-CN"/>
              </w:rPr>
              <w:t xml:space="preserve"> </w:t>
            </w:r>
            <w:r w:rsidRPr="00495D84">
              <w:rPr>
                <w:lang w:eastAsia="zh-CN"/>
              </w:rPr>
              <w:t>duration</w:t>
            </w:r>
          </w:p>
        </w:tc>
        <w:tc>
          <w:tcPr>
            <w:tcW w:w="2693" w:type="dxa"/>
            <w:tcBorders>
              <w:top w:val="single" w:sz="4" w:space="0" w:color="auto"/>
              <w:left w:val="single" w:sz="4" w:space="0" w:color="auto"/>
              <w:bottom w:val="single" w:sz="4" w:space="0" w:color="auto"/>
              <w:right w:val="single" w:sz="4" w:space="0" w:color="auto"/>
            </w:tcBorders>
            <w:hideMark/>
          </w:tcPr>
          <w:p w14:paraId="71506E5C" w14:textId="65CF4C31" w:rsidR="00B94ED6" w:rsidRPr="00495D84" w:rsidRDefault="00B94ED6" w:rsidP="00AA570A">
            <w:pPr>
              <w:pStyle w:val="TAL"/>
              <w:spacing w:line="252" w:lineRule="auto"/>
              <w:rPr>
                <w:lang w:eastAsia="zh-CN"/>
              </w:rPr>
            </w:pPr>
            <w:r w:rsidRPr="00495D84">
              <w:rPr>
                <w:lang w:eastAsia="zh-CN"/>
              </w:rPr>
              <w:t>1</w:t>
            </w:r>
            <w:r w:rsidR="00B27C84">
              <w:rPr>
                <w:lang w:eastAsia="zh-CN"/>
              </w:rPr>
              <w:t xml:space="preserve"> </w:t>
            </w:r>
            <w:r w:rsidRPr="00495D84">
              <w:rPr>
                <w:lang w:eastAsia="zh-CN"/>
              </w:rPr>
              <w:t>ms</w:t>
            </w:r>
          </w:p>
        </w:tc>
        <w:bookmarkEnd w:id="2"/>
      </w:tr>
    </w:tbl>
    <w:p w14:paraId="5D77CAC6" w14:textId="77777777" w:rsidR="00B94ED6" w:rsidRPr="00495D84" w:rsidRDefault="00B94ED6" w:rsidP="00533BDC"/>
    <w:p w14:paraId="081455EC" w14:textId="77777777" w:rsidR="00C072D7" w:rsidRPr="00495D84" w:rsidRDefault="00C072D7" w:rsidP="00C072D7">
      <w:pPr>
        <w:pStyle w:val="Heading3"/>
        <w:rPr>
          <w:rFonts w:eastAsiaTheme="minorEastAsia"/>
        </w:rPr>
      </w:pPr>
      <w:r w:rsidRPr="00495D84">
        <w:rPr>
          <w:rFonts w:eastAsiaTheme="minorEastAsia"/>
        </w:rPr>
        <w:lastRenderedPageBreak/>
        <w:t>A.3.11.</w:t>
      </w:r>
      <w:r w:rsidRPr="00495D84">
        <w:rPr>
          <w:rFonts w:eastAsiaTheme="minorEastAsia"/>
          <w:lang w:eastAsia="zh-CN"/>
        </w:rPr>
        <w:t>10</w:t>
      </w:r>
      <w:r w:rsidRPr="00495D84">
        <w:rPr>
          <w:rFonts w:eastAsiaTheme="minorEastAsia"/>
        </w:rPr>
        <w:tab/>
        <w:t xml:space="preserve">SMTC pattern </w:t>
      </w:r>
      <w:r w:rsidRPr="00495D84">
        <w:rPr>
          <w:rFonts w:eastAsiaTheme="minorEastAsia"/>
          <w:lang w:eastAsia="zh-CN"/>
        </w:rPr>
        <w:t>10</w:t>
      </w:r>
      <w:r w:rsidRPr="00495D84">
        <w:rPr>
          <w:rFonts w:eastAsiaTheme="minorEastAsia"/>
        </w:rPr>
        <w:t>: SMTC period = 80 ms with SMTC duration = 1 ms</w:t>
      </w:r>
    </w:p>
    <w:p w14:paraId="0F30E89F" w14:textId="77777777" w:rsidR="00C072D7" w:rsidRPr="00495D84" w:rsidRDefault="00C072D7" w:rsidP="00C072D7">
      <w:pPr>
        <w:pStyle w:val="TH"/>
        <w:rPr>
          <w:rFonts w:eastAsiaTheme="minorEastAsia"/>
        </w:rPr>
      </w:pPr>
      <w:r w:rsidRPr="00495D84">
        <w:t>Table A.3.11.</w:t>
      </w:r>
      <w:r w:rsidRPr="00495D84">
        <w:rPr>
          <w:lang w:eastAsia="zh-CN"/>
        </w:rPr>
        <w:t>10</w:t>
      </w:r>
      <w:r w:rsidRPr="00495D84">
        <w:t>-1: SMTC.</w:t>
      </w:r>
      <w:r w:rsidRPr="00495D84">
        <w:rPr>
          <w:lang w:eastAsia="zh-CN"/>
        </w:rPr>
        <w:t>10</w:t>
      </w:r>
      <w:r w:rsidRPr="00495D84">
        <w:t xml:space="preserve">: SMTC Pattern </w:t>
      </w:r>
      <w:r w:rsidRPr="00495D84">
        <w:rPr>
          <w:lang w:eastAsia="zh-CN"/>
        </w:rPr>
        <w:t>10</w:t>
      </w:r>
      <w:r w:rsidRPr="00495D84">
        <w:t xml:space="preserve">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63B60CB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258E3D7" w14:textId="1FAB5DBC"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0729A545" w14:textId="77777777" w:rsidR="00C072D7" w:rsidRPr="00495D84" w:rsidRDefault="00C072D7" w:rsidP="00422205">
            <w:pPr>
              <w:pStyle w:val="TAH"/>
            </w:pPr>
            <w:r w:rsidRPr="00495D84">
              <w:t>Values</w:t>
            </w:r>
          </w:p>
        </w:tc>
      </w:tr>
      <w:tr w:rsidR="00C072D7" w:rsidRPr="00495D84" w14:paraId="40147BC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A12178D" w14:textId="5188A09D"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031E64FA" w14:textId="2191D176" w:rsidR="00C072D7" w:rsidRPr="00495D84" w:rsidRDefault="00C072D7" w:rsidP="00422205">
            <w:pPr>
              <w:pStyle w:val="TAL"/>
            </w:pPr>
            <w:r w:rsidRPr="00495D84">
              <w:t>80</w:t>
            </w:r>
            <w:r w:rsidR="00B27C84">
              <w:t xml:space="preserve"> </w:t>
            </w:r>
            <w:r w:rsidRPr="00495D84">
              <w:t>ms</w:t>
            </w:r>
          </w:p>
        </w:tc>
      </w:tr>
      <w:tr w:rsidR="00C072D7" w:rsidRPr="00495D84" w14:paraId="5532E4A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CDC3FAE" w14:textId="6BA7670D"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5883D944" w14:textId="1B533DE3" w:rsidR="00C072D7" w:rsidRPr="00495D84" w:rsidRDefault="00C072D7" w:rsidP="00422205">
            <w:pPr>
              <w:pStyle w:val="TAL"/>
            </w:pPr>
            <w:r w:rsidRPr="00495D84">
              <w:t>0</w:t>
            </w:r>
            <w:r w:rsidR="00B27C84">
              <w:t xml:space="preserve"> </w:t>
            </w:r>
            <w:r w:rsidRPr="00495D84">
              <w:t>ms</w:t>
            </w:r>
          </w:p>
        </w:tc>
      </w:tr>
      <w:tr w:rsidR="00C072D7" w:rsidRPr="00495D84" w14:paraId="62A67F1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7A2060" w14:textId="556F7274"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438D094" w14:textId="5F7A133D" w:rsidR="00C072D7" w:rsidRPr="00495D84" w:rsidRDefault="00C072D7" w:rsidP="00422205">
            <w:pPr>
              <w:pStyle w:val="TAL"/>
            </w:pPr>
            <w:r w:rsidRPr="00495D84">
              <w:t>1</w:t>
            </w:r>
            <w:r w:rsidR="00B27C84">
              <w:t xml:space="preserve"> </w:t>
            </w:r>
            <w:r w:rsidRPr="00495D84">
              <w:t>ms</w:t>
            </w:r>
          </w:p>
        </w:tc>
      </w:tr>
    </w:tbl>
    <w:p w14:paraId="2866F146" w14:textId="77777777" w:rsidR="00C072D7" w:rsidRPr="00495D84" w:rsidRDefault="00C072D7" w:rsidP="00C072D7"/>
    <w:p w14:paraId="1042C254" w14:textId="77777777" w:rsidR="00C072D7" w:rsidRPr="00495D84" w:rsidRDefault="00C072D7" w:rsidP="00C072D7">
      <w:pPr>
        <w:pStyle w:val="Heading3"/>
        <w:rPr>
          <w:rFonts w:eastAsiaTheme="minorEastAsia"/>
        </w:rPr>
      </w:pPr>
      <w:r w:rsidRPr="00495D84">
        <w:rPr>
          <w:rFonts w:eastAsiaTheme="minorEastAsia"/>
        </w:rPr>
        <w:t>A.3.11.</w:t>
      </w:r>
      <w:r w:rsidRPr="00495D84">
        <w:rPr>
          <w:rFonts w:eastAsiaTheme="minorEastAsia"/>
          <w:lang w:eastAsia="zh-CN"/>
        </w:rPr>
        <w:t>11</w:t>
      </w:r>
      <w:r w:rsidRPr="00495D84">
        <w:rPr>
          <w:rFonts w:eastAsiaTheme="minorEastAsia"/>
        </w:rPr>
        <w:tab/>
        <w:t xml:space="preserve">SMTC pattern </w:t>
      </w:r>
      <w:r w:rsidRPr="00495D84">
        <w:rPr>
          <w:rFonts w:eastAsiaTheme="minorEastAsia"/>
          <w:lang w:eastAsia="zh-CN"/>
        </w:rPr>
        <w:t>11</w:t>
      </w:r>
      <w:r w:rsidRPr="00495D84">
        <w:rPr>
          <w:rFonts w:eastAsiaTheme="minorEastAsia"/>
        </w:rPr>
        <w:t>: SMTC period = 80 ms with SMTC duration = 5 ms</w:t>
      </w:r>
    </w:p>
    <w:p w14:paraId="6C25D752" w14:textId="77777777" w:rsidR="00C072D7" w:rsidRPr="00495D84" w:rsidRDefault="00C072D7" w:rsidP="00C072D7">
      <w:pPr>
        <w:pStyle w:val="TH"/>
        <w:rPr>
          <w:rFonts w:eastAsiaTheme="minorEastAsia"/>
        </w:rPr>
      </w:pPr>
      <w:r w:rsidRPr="00495D84">
        <w:t>Table A.3.11.</w:t>
      </w:r>
      <w:r w:rsidRPr="00495D84">
        <w:rPr>
          <w:lang w:eastAsia="zh-CN"/>
        </w:rPr>
        <w:t>11</w:t>
      </w:r>
      <w:r w:rsidRPr="00495D84">
        <w:t>-1: SMTC.</w:t>
      </w:r>
      <w:r w:rsidRPr="00495D84">
        <w:rPr>
          <w:lang w:eastAsia="zh-CN"/>
        </w:rPr>
        <w:t>11</w:t>
      </w:r>
      <w:r w:rsidRPr="00495D84">
        <w:t xml:space="preserve">: SMTC Pattern </w:t>
      </w:r>
      <w:r w:rsidRPr="00495D84">
        <w:rPr>
          <w:lang w:eastAsia="zh-CN"/>
        </w:rPr>
        <w:t>11</w:t>
      </w:r>
      <w:r w:rsidRPr="00495D84">
        <w:t xml:space="preserve">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072D7" w:rsidRPr="00495D84" w14:paraId="394B53E1"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2C25795" w14:textId="7933A774" w:rsidR="00C072D7" w:rsidRPr="00495D84" w:rsidRDefault="00C072D7" w:rsidP="0042220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74A6AD17" w14:textId="77777777" w:rsidR="00C072D7" w:rsidRPr="00495D84" w:rsidRDefault="00C072D7" w:rsidP="00422205">
            <w:pPr>
              <w:pStyle w:val="TAH"/>
            </w:pPr>
            <w:r w:rsidRPr="00495D84">
              <w:t>Values</w:t>
            </w:r>
          </w:p>
        </w:tc>
      </w:tr>
      <w:tr w:rsidR="00C072D7" w:rsidRPr="00495D84" w14:paraId="5D589A3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9DDA759" w14:textId="5C521D19" w:rsidR="00C072D7" w:rsidRPr="00495D84" w:rsidRDefault="00C072D7" w:rsidP="00422205">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6769B52E" w14:textId="25D44A78" w:rsidR="00C072D7" w:rsidRPr="00495D84" w:rsidRDefault="00C072D7" w:rsidP="00422205">
            <w:pPr>
              <w:pStyle w:val="TAL"/>
            </w:pPr>
            <w:r w:rsidRPr="00495D84">
              <w:t>80</w:t>
            </w:r>
            <w:r w:rsidR="00B27C84">
              <w:t xml:space="preserve"> </w:t>
            </w:r>
            <w:r w:rsidRPr="00495D84">
              <w:t>ms</w:t>
            </w:r>
          </w:p>
        </w:tc>
      </w:tr>
      <w:tr w:rsidR="00C072D7" w:rsidRPr="00495D84" w14:paraId="1FE4698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B2167DB" w14:textId="29A9F841" w:rsidR="00C072D7" w:rsidRPr="00495D84" w:rsidRDefault="00C072D7" w:rsidP="00422205">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B9A0CA8" w14:textId="03019817" w:rsidR="00C072D7" w:rsidRPr="00495D84" w:rsidRDefault="00C072D7" w:rsidP="00422205">
            <w:pPr>
              <w:pStyle w:val="TAL"/>
            </w:pPr>
            <w:r w:rsidRPr="00495D84">
              <w:t>5</w:t>
            </w:r>
            <w:r w:rsidR="00B27C84">
              <w:t xml:space="preserve"> </w:t>
            </w:r>
            <w:r w:rsidRPr="00495D84">
              <w:t>ms</w:t>
            </w:r>
          </w:p>
        </w:tc>
      </w:tr>
      <w:tr w:rsidR="00C072D7" w:rsidRPr="00495D84" w14:paraId="7A36440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8B1AB2D" w14:textId="4687CB7C" w:rsidR="00C072D7" w:rsidRPr="00495D84" w:rsidRDefault="00C072D7" w:rsidP="00422205">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7300A13B" w14:textId="3700A86A" w:rsidR="00C072D7" w:rsidRPr="00495D84" w:rsidRDefault="00C072D7" w:rsidP="00422205">
            <w:pPr>
              <w:pStyle w:val="TAL"/>
            </w:pPr>
            <w:r w:rsidRPr="00495D84">
              <w:t>5</w:t>
            </w:r>
            <w:r w:rsidR="00B27C84">
              <w:t xml:space="preserve"> </w:t>
            </w:r>
            <w:r w:rsidRPr="00495D84">
              <w:t>ms</w:t>
            </w:r>
          </w:p>
        </w:tc>
      </w:tr>
    </w:tbl>
    <w:p w14:paraId="0EDB9FAD" w14:textId="77777777" w:rsidR="00C072D7" w:rsidRDefault="00C072D7" w:rsidP="00C072D7"/>
    <w:p w14:paraId="64B11E26" w14:textId="77777777" w:rsidR="0073198C" w:rsidRPr="00331981" w:rsidRDefault="0073198C" w:rsidP="0073198C">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79DE7DC7" w14:textId="77777777" w:rsidR="0073198C" w:rsidRPr="00331981" w:rsidRDefault="0073198C" w:rsidP="0073198C">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73198C" w:rsidRPr="00331981" w14:paraId="7D981CAB"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678C43A9" w14:textId="77777777" w:rsidR="0073198C" w:rsidRPr="00331981" w:rsidRDefault="0073198C" w:rsidP="0073198C">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0B0C9AB7" w14:textId="77777777" w:rsidR="0073198C" w:rsidRPr="00331981" w:rsidRDefault="0073198C" w:rsidP="0073198C">
            <w:pPr>
              <w:pStyle w:val="TAH"/>
            </w:pPr>
            <w:r w:rsidRPr="00331981">
              <w:t>Values</w:t>
            </w:r>
          </w:p>
        </w:tc>
      </w:tr>
      <w:tr w:rsidR="0073198C" w:rsidRPr="00331981" w14:paraId="38BFAA41"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4F90C32E" w14:textId="77777777" w:rsidR="0073198C" w:rsidRPr="00331981" w:rsidRDefault="0073198C" w:rsidP="0073198C">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F9CADAC" w14:textId="77777777" w:rsidR="0073198C" w:rsidRPr="00331981" w:rsidRDefault="0073198C" w:rsidP="0073198C">
            <w:pPr>
              <w:pStyle w:val="TAL"/>
            </w:pPr>
            <w:r w:rsidRPr="00331981">
              <w:t>20 ms</w:t>
            </w:r>
          </w:p>
        </w:tc>
      </w:tr>
      <w:tr w:rsidR="0073198C" w:rsidRPr="00331981" w14:paraId="55C506A0"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2BF34260" w14:textId="77777777" w:rsidR="0073198C" w:rsidRPr="00331981" w:rsidRDefault="0073198C" w:rsidP="0073198C">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2E4630A5" w14:textId="77777777" w:rsidR="0073198C" w:rsidRPr="00331981" w:rsidRDefault="0073198C" w:rsidP="0073198C">
            <w:pPr>
              <w:pStyle w:val="TAL"/>
            </w:pPr>
            <w:r>
              <w:t>4</w:t>
            </w:r>
            <w:r w:rsidRPr="00331981">
              <w:t xml:space="preserve"> ms</w:t>
            </w:r>
          </w:p>
        </w:tc>
      </w:tr>
      <w:tr w:rsidR="0073198C" w:rsidRPr="00331981" w14:paraId="69267636" w14:textId="77777777" w:rsidTr="00B20122">
        <w:trPr>
          <w:jc w:val="center"/>
        </w:trPr>
        <w:tc>
          <w:tcPr>
            <w:tcW w:w="4679" w:type="dxa"/>
            <w:tcBorders>
              <w:top w:val="single" w:sz="4" w:space="0" w:color="auto"/>
              <w:left w:val="single" w:sz="4" w:space="0" w:color="auto"/>
              <w:bottom w:val="single" w:sz="4" w:space="0" w:color="auto"/>
              <w:right w:val="single" w:sz="4" w:space="0" w:color="auto"/>
            </w:tcBorders>
            <w:hideMark/>
          </w:tcPr>
          <w:p w14:paraId="029C1C6B" w14:textId="77777777" w:rsidR="0073198C" w:rsidRPr="00331981" w:rsidRDefault="0073198C" w:rsidP="0073198C">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39FAE4C0" w14:textId="77777777" w:rsidR="0073198C" w:rsidRPr="00331981" w:rsidRDefault="0073198C" w:rsidP="0073198C">
            <w:pPr>
              <w:pStyle w:val="TAL"/>
            </w:pPr>
            <w:r>
              <w:t>5</w:t>
            </w:r>
            <w:r w:rsidRPr="00331981">
              <w:t xml:space="preserve"> ms</w:t>
            </w:r>
          </w:p>
        </w:tc>
      </w:tr>
    </w:tbl>
    <w:p w14:paraId="6945113B" w14:textId="77777777" w:rsidR="0073198C" w:rsidRPr="00495D84" w:rsidRDefault="0073198C" w:rsidP="00C072D7"/>
    <w:p w14:paraId="7D4295B0" w14:textId="77777777" w:rsidR="00473583" w:rsidRPr="00495D84" w:rsidRDefault="00473583" w:rsidP="00473583">
      <w:pPr>
        <w:pStyle w:val="Heading2"/>
      </w:pPr>
      <w:r w:rsidRPr="00495D84">
        <w:t>A.3.11A</w:t>
      </w:r>
      <w:r w:rsidRPr="00495D84">
        <w:tab/>
        <w:t>SMTC Configurations for RedCap</w:t>
      </w:r>
    </w:p>
    <w:p w14:paraId="590EC6F5" w14:textId="77777777" w:rsidR="00BC601C" w:rsidRPr="00495D84" w:rsidRDefault="00BC601C" w:rsidP="00BC601C">
      <w:pPr>
        <w:pStyle w:val="Heading3"/>
      </w:pPr>
      <w:r w:rsidRPr="00495D84">
        <w:t>A.3.11A.0</w:t>
      </w:r>
      <w:r w:rsidRPr="00495D84">
        <w:tab/>
        <w:t>Introduction</w:t>
      </w:r>
    </w:p>
    <w:p w14:paraId="26F38BA8" w14:textId="77777777" w:rsidR="00BC601C" w:rsidRPr="00495D84" w:rsidRDefault="00BC601C" w:rsidP="00BC601C">
      <w:r w:rsidRPr="00495D84">
        <w:t>The SMTC configuration for RedCap can also be used in test case for non-RedCap.</w:t>
      </w:r>
    </w:p>
    <w:p w14:paraId="7E757BF7" w14:textId="77777777" w:rsidR="00473583" w:rsidRPr="00495D84" w:rsidRDefault="00473583" w:rsidP="00473583">
      <w:pPr>
        <w:pStyle w:val="Heading3"/>
      </w:pPr>
      <w:r w:rsidRPr="00495D84">
        <w:lastRenderedPageBreak/>
        <w:t>A.3.11A.1</w:t>
      </w:r>
      <w:r w:rsidRPr="00495D84">
        <w:tab/>
        <w:t>SMTC pattern 1 for RedCap: SMTC period = 40 ms with SMTC duration = 1 ms</w:t>
      </w:r>
    </w:p>
    <w:p w14:paraId="7C21BCD2" w14:textId="77777777" w:rsidR="00473583" w:rsidRPr="00495D84" w:rsidRDefault="00473583" w:rsidP="00473583">
      <w:pPr>
        <w:pStyle w:val="TH"/>
      </w:pPr>
      <w:r w:rsidRPr="00495D84">
        <w:t>Table A.3.11A.1-1: SMTC.1 RedCap: SMTC Pattern 1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674016C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388EC394"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495D84" w:rsidRDefault="00473583" w:rsidP="003429B0">
            <w:pPr>
              <w:pStyle w:val="TAH"/>
            </w:pPr>
            <w:r w:rsidRPr="00495D84">
              <w:t>Values</w:t>
            </w:r>
          </w:p>
        </w:tc>
      </w:tr>
      <w:tr w:rsidR="00473583" w:rsidRPr="00495D84" w14:paraId="5C64E03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426BB4A" w:rsidR="00473583" w:rsidRPr="00495D84" w:rsidRDefault="00473583" w:rsidP="003429B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541A1E1A" w:rsidR="00473583" w:rsidRPr="00495D84" w:rsidRDefault="00473583" w:rsidP="003429B0">
            <w:pPr>
              <w:pStyle w:val="TAL"/>
            </w:pPr>
            <w:r w:rsidRPr="00495D84">
              <w:t>40</w:t>
            </w:r>
            <w:r w:rsidR="00B27C84">
              <w:t xml:space="preserve"> </w:t>
            </w:r>
            <w:r w:rsidRPr="00495D84">
              <w:t>ms</w:t>
            </w:r>
          </w:p>
        </w:tc>
      </w:tr>
      <w:tr w:rsidR="00473583" w:rsidRPr="00495D84" w14:paraId="48179CDA"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219E7721" w:rsidR="00473583" w:rsidRPr="00495D84" w:rsidRDefault="00473583" w:rsidP="003429B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3F317A07" w:rsidR="00473583" w:rsidRPr="00495D84" w:rsidRDefault="00473583" w:rsidP="003429B0">
            <w:pPr>
              <w:pStyle w:val="TAL"/>
            </w:pPr>
            <w:r w:rsidRPr="00495D84">
              <w:t>0</w:t>
            </w:r>
            <w:r w:rsidR="00B27C84">
              <w:t xml:space="preserve"> </w:t>
            </w:r>
            <w:r w:rsidRPr="00495D84">
              <w:t>ms</w:t>
            </w:r>
          </w:p>
        </w:tc>
      </w:tr>
      <w:tr w:rsidR="00473583" w:rsidRPr="00495D84" w14:paraId="2920EE7F"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28904C49" w:rsidR="00473583" w:rsidRPr="00495D84" w:rsidRDefault="00473583" w:rsidP="003429B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0EDDD7B6" w:rsidR="00473583" w:rsidRPr="00495D84" w:rsidRDefault="00473583" w:rsidP="003429B0">
            <w:pPr>
              <w:pStyle w:val="TAL"/>
            </w:pPr>
            <w:r w:rsidRPr="00495D84">
              <w:t>1</w:t>
            </w:r>
            <w:r w:rsidR="00B27C84">
              <w:t xml:space="preserve"> </w:t>
            </w:r>
            <w:r w:rsidRPr="00495D84">
              <w:t>ms</w:t>
            </w:r>
          </w:p>
        </w:tc>
      </w:tr>
    </w:tbl>
    <w:p w14:paraId="5CF1CCAC" w14:textId="75C57A04" w:rsidR="00473583" w:rsidRPr="00495D84" w:rsidRDefault="00473583" w:rsidP="00B572DC">
      <w:pPr>
        <w:pStyle w:val="Heading3"/>
      </w:pPr>
      <w:r w:rsidRPr="00495D84">
        <w:t>A.3.11A.2</w:t>
      </w:r>
      <w:r w:rsidRPr="00495D84">
        <w:tab/>
        <w:t>SMTC pattern 2 for RedCap: SMTC period = 80 ms with SMTC duration = 1 ms</w:t>
      </w:r>
    </w:p>
    <w:p w14:paraId="4345D400" w14:textId="51F3831B" w:rsidR="00473583" w:rsidRPr="00495D84" w:rsidRDefault="00B572DC" w:rsidP="00473583">
      <w:pPr>
        <w:pStyle w:val="TH"/>
      </w:pPr>
      <w:r w:rsidRPr="00495D84">
        <w:t>Table A.3.11</w:t>
      </w:r>
      <w:r w:rsidR="00F51AD6" w:rsidRPr="00495D84">
        <w:t>A</w:t>
      </w:r>
      <w:r w:rsidRPr="00495D84">
        <w:t>.2-1: SMTC.2 RedCap: SMTC 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473583" w:rsidRPr="00495D84" w14:paraId="5046C14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4542B47C" w:rsidR="00473583" w:rsidRPr="00495D84" w:rsidRDefault="00473583" w:rsidP="003429B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495D84" w:rsidRDefault="00473583" w:rsidP="003429B0">
            <w:pPr>
              <w:pStyle w:val="TAH"/>
            </w:pPr>
            <w:r w:rsidRPr="00495D84">
              <w:t>Values</w:t>
            </w:r>
          </w:p>
        </w:tc>
      </w:tr>
      <w:tr w:rsidR="0057738A" w:rsidRPr="00495D84" w14:paraId="4F620D29"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0C3C9F9F" w:rsidR="0057738A" w:rsidRPr="00495D84" w:rsidRDefault="0057738A" w:rsidP="0057738A">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6496F2D8" w:rsidR="0057738A" w:rsidRPr="00495D84" w:rsidRDefault="0057738A" w:rsidP="0057738A">
            <w:pPr>
              <w:pStyle w:val="TAL"/>
            </w:pPr>
            <w:r w:rsidRPr="00495D84">
              <w:t>80</w:t>
            </w:r>
            <w:r w:rsidR="00B27C84">
              <w:t xml:space="preserve"> </w:t>
            </w:r>
            <w:r w:rsidRPr="00495D84">
              <w:t>ms</w:t>
            </w:r>
          </w:p>
        </w:tc>
      </w:tr>
      <w:tr w:rsidR="0057738A" w:rsidRPr="00495D84" w14:paraId="031DF783"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2B8AF0C9" w:rsidR="0057738A" w:rsidRPr="00495D84" w:rsidRDefault="0057738A" w:rsidP="0057738A">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2A4E3AB9" w:rsidR="0057738A" w:rsidRPr="00495D84" w:rsidRDefault="0057738A" w:rsidP="0057738A">
            <w:pPr>
              <w:pStyle w:val="TAL"/>
            </w:pPr>
            <w:r w:rsidRPr="00495D84">
              <w:t>0</w:t>
            </w:r>
            <w:r w:rsidR="00B27C84">
              <w:t xml:space="preserve"> </w:t>
            </w:r>
            <w:r w:rsidRPr="00495D84">
              <w:t>ms</w:t>
            </w:r>
          </w:p>
        </w:tc>
      </w:tr>
      <w:tr w:rsidR="0057738A" w:rsidRPr="00495D84" w14:paraId="33E1BCC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37F6476B" w:rsidR="0057738A" w:rsidRPr="00495D84" w:rsidRDefault="0057738A" w:rsidP="0057738A">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78F83C6D" w:rsidR="0057738A" w:rsidRPr="00495D84" w:rsidRDefault="0057738A" w:rsidP="0057738A">
            <w:pPr>
              <w:pStyle w:val="TAL"/>
            </w:pPr>
            <w:r w:rsidRPr="00495D84">
              <w:t>1</w:t>
            </w:r>
            <w:r w:rsidR="00B27C84">
              <w:t xml:space="preserve"> </w:t>
            </w:r>
            <w:r w:rsidRPr="00495D84">
              <w:t>ms</w:t>
            </w:r>
          </w:p>
        </w:tc>
      </w:tr>
    </w:tbl>
    <w:p w14:paraId="7613BB36" w14:textId="165CC21B" w:rsidR="00473583" w:rsidRPr="00495D84" w:rsidRDefault="00473583" w:rsidP="00473583"/>
    <w:p w14:paraId="4FE47381" w14:textId="77777777" w:rsidR="00B572DC" w:rsidRPr="00495D84" w:rsidRDefault="00B572DC" w:rsidP="00B572DC">
      <w:pPr>
        <w:pStyle w:val="Heading3"/>
      </w:pPr>
      <w:r w:rsidRPr="00495D84">
        <w:t>A.3.11A.3</w:t>
      </w:r>
      <w:r w:rsidRPr="00495D84">
        <w:tab/>
        <w:t>SMTC pattern 3 for RedCap: SMTC period = 40 ms with SMTC duration = 1 ms</w:t>
      </w:r>
    </w:p>
    <w:p w14:paraId="0A3008E4" w14:textId="03AB3D0D" w:rsidR="00B572DC" w:rsidRPr="00495D84" w:rsidRDefault="00B572DC" w:rsidP="00B572DC">
      <w:pPr>
        <w:pStyle w:val="TH"/>
      </w:pPr>
      <w:r w:rsidRPr="00495D84">
        <w:t>Table A.3.11</w:t>
      </w:r>
      <w:r w:rsidR="00F51AD6" w:rsidRPr="00495D84">
        <w:t>A</w:t>
      </w:r>
      <w:r w:rsidRPr="00495D84">
        <w:t>.</w:t>
      </w:r>
      <w:r w:rsidR="00F51AD6" w:rsidRPr="00495D84">
        <w:t>3</w:t>
      </w:r>
      <w:r w:rsidRPr="00495D84">
        <w:t>-1: SMTC.3 RedCap: SMTC 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B572DC" w:rsidRPr="00495D84" w14:paraId="28D3257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50AA9DFB" w:rsidR="00B572DC" w:rsidRPr="00495D84" w:rsidRDefault="00B572DC" w:rsidP="00B17128">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495D84" w:rsidRDefault="00B572DC" w:rsidP="00B17128">
            <w:pPr>
              <w:pStyle w:val="TAH"/>
            </w:pPr>
            <w:r w:rsidRPr="00495D84">
              <w:t>Values</w:t>
            </w:r>
          </w:p>
        </w:tc>
      </w:tr>
      <w:tr w:rsidR="00B572DC" w:rsidRPr="00495D84" w14:paraId="191F0B7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695B52CE" w:rsidR="00B572DC" w:rsidRPr="00495D84" w:rsidRDefault="00B572DC" w:rsidP="00B17128">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4E2DA3A0" w:rsidR="00B572DC" w:rsidRPr="00495D84" w:rsidRDefault="00B572DC" w:rsidP="00B17128">
            <w:pPr>
              <w:pStyle w:val="TAL"/>
            </w:pPr>
            <w:r w:rsidRPr="00495D84">
              <w:t>40</w:t>
            </w:r>
            <w:r w:rsidR="00B27C84">
              <w:t xml:space="preserve"> </w:t>
            </w:r>
            <w:r w:rsidRPr="00495D84">
              <w:t>ms</w:t>
            </w:r>
          </w:p>
        </w:tc>
      </w:tr>
      <w:tr w:rsidR="00B572DC" w:rsidRPr="00495D84" w14:paraId="6CA37EA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1F60F3C9" w:rsidR="00B572DC" w:rsidRPr="00495D84" w:rsidRDefault="00B572DC" w:rsidP="00B17128">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843301A" w:rsidR="00B572DC" w:rsidRPr="00495D84" w:rsidRDefault="00B572DC" w:rsidP="00B17128">
            <w:pPr>
              <w:pStyle w:val="TAL"/>
            </w:pPr>
            <w:r w:rsidRPr="00495D84">
              <w:t>20</w:t>
            </w:r>
            <w:r w:rsidR="00B27C84">
              <w:t xml:space="preserve"> </w:t>
            </w:r>
            <w:r w:rsidRPr="00495D84">
              <w:t>ms</w:t>
            </w:r>
          </w:p>
        </w:tc>
      </w:tr>
      <w:tr w:rsidR="00B572DC" w:rsidRPr="00495D84" w14:paraId="7496A850"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2413D10E" w:rsidR="00B572DC" w:rsidRPr="00495D84" w:rsidRDefault="00B572DC" w:rsidP="00B17128">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08D13685" w:rsidR="00B572DC" w:rsidRPr="00495D84" w:rsidRDefault="00B572DC" w:rsidP="00B17128">
            <w:pPr>
              <w:pStyle w:val="TAL"/>
            </w:pPr>
            <w:r w:rsidRPr="00495D84">
              <w:t>1</w:t>
            </w:r>
            <w:r w:rsidR="00B27C84">
              <w:t xml:space="preserve"> </w:t>
            </w:r>
            <w:r w:rsidRPr="00495D84">
              <w:t>ms</w:t>
            </w:r>
          </w:p>
        </w:tc>
      </w:tr>
    </w:tbl>
    <w:p w14:paraId="52C3EE09" w14:textId="0FAEF369" w:rsidR="00B572DC" w:rsidRPr="00495D84" w:rsidRDefault="00B572DC" w:rsidP="00B572DC"/>
    <w:p w14:paraId="00084A80" w14:textId="77777777" w:rsidR="00F51AD6" w:rsidRPr="00495D84" w:rsidRDefault="00F51AD6" w:rsidP="00F51AD6">
      <w:pPr>
        <w:pStyle w:val="Heading3"/>
      </w:pPr>
      <w:r w:rsidRPr="00495D84">
        <w:t>A.3.11A.4</w:t>
      </w:r>
      <w:r w:rsidRPr="00495D84">
        <w:tab/>
        <w:t>SMTC pattern 4 for RedCap: SMTC period = 80 ms with SMTC duration = 5 ms</w:t>
      </w:r>
    </w:p>
    <w:p w14:paraId="591EBA02" w14:textId="77777777" w:rsidR="00F51AD6" w:rsidRPr="00495D84" w:rsidRDefault="00F51AD6" w:rsidP="00F51AD6">
      <w:pPr>
        <w:pStyle w:val="TH"/>
      </w:pPr>
      <w:r w:rsidRPr="00495D84">
        <w:t>Table A.3.11A.4-1: SMTC.4 RedCap: SMTC Pattern 4 for SMTC period = 80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F51AD6" w:rsidRPr="00495D84" w14:paraId="2755DCFB"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AD2D0B3" w14:textId="774CB497" w:rsidR="00F51AD6" w:rsidRPr="00495D84" w:rsidRDefault="00F51AD6" w:rsidP="006D5D90">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549D0857" w14:textId="77777777" w:rsidR="00F51AD6" w:rsidRPr="00495D84" w:rsidRDefault="00F51AD6" w:rsidP="006D5D90">
            <w:pPr>
              <w:pStyle w:val="TAH"/>
            </w:pPr>
            <w:r w:rsidRPr="00495D84">
              <w:t>Values</w:t>
            </w:r>
          </w:p>
        </w:tc>
      </w:tr>
      <w:tr w:rsidR="00F51AD6" w:rsidRPr="00495D84" w14:paraId="2C82944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40B47D3" w14:textId="578E3302" w:rsidR="00F51AD6" w:rsidRPr="00495D84" w:rsidRDefault="00F51AD6" w:rsidP="006D5D90">
            <w:pPr>
              <w:pStyle w:val="TAL"/>
            </w:pPr>
            <w:r w:rsidRPr="00495D84">
              <w:t>SMTC</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5FCF3DCC" w14:textId="2AA0BC6D" w:rsidR="00F51AD6" w:rsidRPr="00495D84" w:rsidRDefault="00F51AD6" w:rsidP="006D5D90">
            <w:pPr>
              <w:pStyle w:val="TAL"/>
            </w:pPr>
            <w:r w:rsidRPr="00495D84">
              <w:t>80</w:t>
            </w:r>
            <w:r w:rsidR="00B27C84">
              <w:t xml:space="preserve"> </w:t>
            </w:r>
            <w:r w:rsidRPr="00495D84">
              <w:t>ms</w:t>
            </w:r>
          </w:p>
        </w:tc>
      </w:tr>
      <w:tr w:rsidR="00F51AD6" w:rsidRPr="00495D84" w14:paraId="43B22A85"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87F211D" w14:textId="2E41856D" w:rsidR="00F51AD6" w:rsidRPr="00495D84" w:rsidRDefault="00F51AD6" w:rsidP="006D5D90">
            <w:pPr>
              <w:pStyle w:val="TAL"/>
            </w:pPr>
            <w:r w:rsidRPr="00495D84">
              <w:t>SMTC</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30262DA7" w14:textId="314F08A9" w:rsidR="00F51AD6" w:rsidRPr="00495D84" w:rsidRDefault="007251AD" w:rsidP="006D5D90">
            <w:pPr>
              <w:pStyle w:val="TAL"/>
            </w:pPr>
            <w:r w:rsidRPr="00495D84">
              <w:t>0</w:t>
            </w:r>
            <w:r w:rsidR="00B27C84">
              <w:t xml:space="preserve"> </w:t>
            </w:r>
            <w:r w:rsidRPr="00495D84">
              <w:t>ms</w:t>
            </w:r>
          </w:p>
        </w:tc>
      </w:tr>
      <w:tr w:rsidR="00F51AD6" w:rsidRPr="00495D84" w14:paraId="501D4296"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25161BC4" w14:textId="27671533" w:rsidR="00F51AD6" w:rsidRPr="00495D84" w:rsidRDefault="00F51AD6" w:rsidP="006D5D90">
            <w:pPr>
              <w:pStyle w:val="TAL"/>
            </w:pPr>
            <w:r w:rsidRPr="00495D84">
              <w:t>SMTC</w:t>
            </w:r>
            <w:r w:rsidR="00B27C84">
              <w:t xml:space="preserve"> </w:t>
            </w:r>
            <w:r w:rsidRPr="00495D84">
              <w:t>duration</w:t>
            </w:r>
          </w:p>
        </w:tc>
        <w:tc>
          <w:tcPr>
            <w:tcW w:w="2693" w:type="dxa"/>
            <w:tcBorders>
              <w:top w:val="single" w:sz="4" w:space="0" w:color="auto"/>
              <w:left w:val="single" w:sz="4" w:space="0" w:color="auto"/>
              <w:bottom w:val="single" w:sz="4" w:space="0" w:color="auto"/>
              <w:right w:val="single" w:sz="4" w:space="0" w:color="auto"/>
            </w:tcBorders>
            <w:hideMark/>
          </w:tcPr>
          <w:p w14:paraId="5C33F3CF" w14:textId="2ECB8C30" w:rsidR="00F51AD6" w:rsidRPr="00495D84" w:rsidRDefault="00F51AD6" w:rsidP="006D5D90">
            <w:pPr>
              <w:pStyle w:val="TAL"/>
            </w:pPr>
            <w:r w:rsidRPr="00495D84">
              <w:t>5</w:t>
            </w:r>
            <w:r w:rsidR="00B27C84">
              <w:t xml:space="preserve"> </w:t>
            </w:r>
            <w:r w:rsidRPr="00495D84">
              <w:t>ms</w:t>
            </w:r>
          </w:p>
        </w:tc>
      </w:tr>
    </w:tbl>
    <w:p w14:paraId="0D904E09" w14:textId="77777777" w:rsidR="00F51AD6" w:rsidRPr="00495D84" w:rsidRDefault="00F51AD6" w:rsidP="00F51AD6"/>
    <w:p w14:paraId="7C9C8415" w14:textId="77777777" w:rsidR="001268B4" w:rsidRPr="00495D84" w:rsidRDefault="001268B4" w:rsidP="001268B4">
      <w:pPr>
        <w:pStyle w:val="Heading2Head2A2"/>
      </w:pPr>
      <w:r w:rsidRPr="00495D84">
        <w:t>A.3.12</w:t>
      </w:r>
      <w:r w:rsidRPr="00495D84">
        <w:tab/>
        <w:t>Test Cases with Different CC Configurations</w:t>
      </w:r>
    </w:p>
    <w:p w14:paraId="7C9C8416" w14:textId="77777777" w:rsidR="001268B4" w:rsidRPr="00495D84" w:rsidRDefault="001268B4" w:rsidP="001268B4">
      <w:pPr>
        <w:pStyle w:val="Heading3"/>
      </w:pPr>
      <w:r w:rsidRPr="00495D84">
        <w:t>A.3.12.1 EN-DC Test Cases with Different EN-DC Configurations</w:t>
      </w:r>
    </w:p>
    <w:p w14:paraId="7C9C8417" w14:textId="77777777" w:rsidR="001268B4" w:rsidRPr="00495D84" w:rsidRDefault="001268B4" w:rsidP="001268B4">
      <w:pPr>
        <w:pStyle w:val="Heading4"/>
      </w:pPr>
      <w:r w:rsidRPr="00495D84">
        <w:t>A.3.12.1.1</w:t>
      </w:r>
      <w:r w:rsidRPr="00495D84">
        <w:tab/>
        <w:t>Introduction</w:t>
      </w:r>
    </w:p>
    <w:p w14:paraId="7C9C8418" w14:textId="5819BD59" w:rsidR="001268B4" w:rsidRPr="00495D84" w:rsidRDefault="001268B4" w:rsidP="001268B4">
      <w:r w:rsidRPr="00495D84">
        <w:t xml:space="preserve">In </w:t>
      </w:r>
      <w:r w:rsidR="00E94096">
        <w:t>annex</w:t>
      </w:r>
      <w:r w:rsidRPr="00495D84">
        <w:t xml:space="preserve"> A EN-DC test cases may be defined for two component carriers (CCs) as well as for more than two CCs to verify the same RRM requirement.</w:t>
      </w:r>
    </w:p>
    <w:p w14:paraId="7C9C8419" w14:textId="77777777" w:rsidR="001268B4" w:rsidRPr="00495D84" w:rsidRDefault="001268B4" w:rsidP="001268B4">
      <w:pPr>
        <w:pStyle w:val="Heading4"/>
      </w:pPr>
      <w:r w:rsidRPr="00495D84">
        <w:t>A.3.12.1.2</w:t>
      </w:r>
      <w:r w:rsidRPr="00495D84">
        <w:tab/>
        <w:t>Principle of testing</w:t>
      </w:r>
    </w:p>
    <w:p w14:paraId="7C9C841A" w14:textId="3B1ACE35" w:rsidR="001268B4" w:rsidRPr="00495D84" w:rsidRDefault="001268B4" w:rsidP="001268B4">
      <w:r w:rsidRPr="00495D84">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w:t>
      </w:r>
      <w:r w:rsidRPr="00495D84">
        <w:lastRenderedPageBreak/>
        <w:t>by the UE. Otherwise</w:t>
      </w:r>
      <w:r w:rsidR="0087337F">
        <w:t>,</w:t>
      </w:r>
      <w:r w:rsidRPr="00495D84">
        <w:t xml:space="preserve"> if the same type of RRM requirement is independent of the number of CCs then from the UE performance point of view the test coverage can be considered fulfilled by executing only the EN-DC test cases with two CCs in EN-DC supported by the UE.</w:t>
      </w:r>
    </w:p>
    <w:p w14:paraId="7C9C841B" w14:textId="47805623" w:rsidR="001268B4" w:rsidRPr="00495D84" w:rsidRDefault="0087337F" w:rsidP="00AC2779">
      <w:pPr>
        <w:pStyle w:val="NO"/>
      </w:pPr>
      <w:r>
        <w:t>NOTE</w:t>
      </w:r>
      <w:r w:rsidR="001268B4" w:rsidRPr="00495D84">
        <w:t>: The maximum number of CCs that can be used in FR2 tests in EN-DC would depend on the test equipment capability.</w:t>
      </w:r>
    </w:p>
    <w:p w14:paraId="7C9C841C" w14:textId="77777777" w:rsidR="001268B4" w:rsidRPr="00495D84" w:rsidRDefault="001268B4" w:rsidP="001268B4">
      <w:pPr>
        <w:pStyle w:val="Heading3"/>
      </w:pPr>
      <w:r w:rsidRPr="00495D84">
        <w:t>A.3.12.2</w:t>
      </w:r>
      <w:r w:rsidRPr="00495D84">
        <w:tab/>
        <w:t>Carrier Aggregation Test Cases with Different CA Configurations</w:t>
      </w:r>
    </w:p>
    <w:p w14:paraId="7C9C841D" w14:textId="77777777" w:rsidR="001268B4" w:rsidRPr="00495D84" w:rsidRDefault="001268B4" w:rsidP="001268B4">
      <w:pPr>
        <w:pStyle w:val="Heading4"/>
      </w:pPr>
      <w:r w:rsidRPr="00495D84">
        <w:t>A.3.12.2.1</w:t>
      </w:r>
      <w:r w:rsidRPr="00495D84">
        <w:tab/>
        <w:t>Introduction</w:t>
      </w:r>
    </w:p>
    <w:p w14:paraId="7C9C841E" w14:textId="06F0D919" w:rsidR="001268B4" w:rsidRPr="00495D84" w:rsidRDefault="001268B4" w:rsidP="001268B4">
      <w:r w:rsidRPr="00495D84">
        <w:t xml:space="preserve">In </w:t>
      </w:r>
      <w:r w:rsidR="00E94096">
        <w:t>annex</w:t>
      </w:r>
      <w:r w:rsidRPr="00495D84">
        <w:t xml:space="preserve"> A carrier aggregation test cases may be defined for two CCs as well as for more than two CCs to verify the same RRM requirement.</w:t>
      </w:r>
    </w:p>
    <w:p w14:paraId="7C9C841F" w14:textId="77777777" w:rsidR="001268B4" w:rsidRPr="00495D84" w:rsidRDefault="001268B4" w:rsidP="00E94096">
      <w:pPr>
        <w:pStyle w:val="Heading4"/>
      </w:pPr>
      <w:r w:rsidRPr="00495D84">
        <w:t>A.3.12.2.2</w:t>
      </w:r>
      <w:r w:rsidRPr="00495D84">
        <w:tab/>
        <w:t>Principle of testing</w:t>
      </w:r>
    </w:p>
    <w:p w14:paraId="7C9C8420" w14:textId="77777777" w:rsidR="001268B4" w:rsidRPr="00495D84" w:rsidRDefault="001268B4" w:rsidP="00E94096">
      <w:pPr>
        <w:keepNext/>
        <w:keepLines/>
      </w:pPr>
      <w:r w:rsidRPr="00495D84">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60E9A5D3" w:rsidR="001268B4" w:rsidRPr="00495D84" w:rsidRDefault="0087337F" w:rsidP="00AC2779">
      <w:pPr>
        <w:pStyle w:val="NO"/>
      </w:pPr>
      <w:r>
        <w:t>NOTE</w:t>
      </w:r>
      <w:r w:rsidR="001268B4" w:rsidRPr="00495D84">
        <w:t>: The maximum number of CCs that can be used in FR2 tests in CA would depend on the test equipment capability.</w:t>
      </w:r>
    </w:p>
    <w:p w14:paraId="7C9C8422" w14:textId="77777777" w:rsidR="001268B4" w:rsidRPr="00495D84" w:rsidRDefault="001268B4" w:rsidP="001268B4">
      <w:pPr>
        <w:pStyle w:val="Heading2"/>
      </w:pPr>
      <w:r w:rsidRPr="00495D84">
        <w:t>A.3.13</w:t>
      </w:r>
      <w:r w:rsidRPr="00495D84">
        <w:tab/>
        <w:t>Test Cases in SA and EN-DC Operations</w:t>
      </w:r>
    </w:p>
    <w:p w14:paraId="7C9C8423" w14:textId="77777777" w:rsidR="001268B4" w:rsidRPr="00495D84" w:rsidRDefault="001268B4" w:rsidP="001268B4">
      <w:pPr>
        <w:pStyle w:val="Heading3"/>
      </w:pPr>
      <w:r w:rsidRPr="00495D84">
        <w:t>A.3.13.1</w:t>
      </w:r>
      <w:r w:rsidRPr="00495D84">
        <w:tab/>
        <w:t>Introduction</w:t>
      </w:r>
    </w:p>
    <w:p w14:paraId="7C9C8424" w14:textId="77777777" w:rsidR="001268B4" w:rsidRPr="00495D84" w:rsidRDefault="001268B4" w:rsidP="001268B4">
      <w:r w:rsidRPr="00495D84">
        <w:t>This clause defines a principle which is applicable to test cases verifying RRM requirements in standalone (SA) or EN-DC operations.</w:t>
      </w:r>
    </w:p>
    <w:p w14:paraId="7C9C8425" w14:textId="0D79320D" w:rsidR="001268B4" w:rsidRPr="00495D84" w:rsidRDefault="001268B4" w:rsidP="001268B4">
      <w:r w:rsidRPr="00495D84">
        <w:t xml:space="preserve">In </w:t>
      </w:r>
      <w:r w:rsidR="00E94096">
        <w:t>annex</w:t>
      </w:r>
      <w:r w:rsidRPr="00495D84">
        <w:t xml:space="preserve"> A test cases may be defined in SA and EN-DC operations to verify the same RRM requirement.</w:t>
      </w:r>
    </w:p>
    <w:p w14:paraId="7C9C8427" w14:textId="77777777" w:rsidR="001268B4" w:rsidRPr="00495D84" w:rsidRDefault="001268B4" w:rsidP="001268B4">
      <w:pPr>
        <w:pStyle w:val="Heading3"/>
        <w:rPr>
          <w:szCs w:val="28"/>
        </w:rPr>
      </w:pPr>
      <w:r w:rsidRPr="00495D84">
        <w:rPr>
          <w:szCs w:val="28"/>
        </w:rPr>
        <w:t>A.3.13.2</w:t>
      </w:r>
      <w:r w:rsidRPr="00495D84">
        <w:rPr>
          <w:szCs w:val="28"/>
        </w:rPr>
        <w:tab/>
        <w:t>Principle of Testing</w:t>
      </w:r>
    </w:p>
    <w:p w14:paraId="7C9C8428" w14:textId="77777777" w:rsidR="001268B4" w:rsidRPr="00495D84" w:rsidRDefault="001268B4" w:rsidP="001268B4">
      <w:r w:rsidRPr="00495D84">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495D84" w:rsidRDefault="001268B4" w:rsidP="001268B4">
      <w:r w:rsidRPr="00495D84">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495D84" w:rsidRDefault="001268B4" w:rsidP="001268B4">
      <w:pPr>
        <w:pStyle w:val="B10"/>
      </w:pPr>
      <w:r w:rsidRPr="00495D84">
        <w:t>-</w:t>
      </w:r>
      <w:r w:rsidRPr="00495D84">
        <w:tab/>
        <w:t>verifies the largest number of RRM requirements and</w:t>
      </w:r>
    </w:p>
    <w:p w14:paraId="7C9C842B" w14:textId="77777777" w:rsidR="001268B4" w:rsidRPr="00495D84" w:rsidRDefault="001268B4" w:rsidP="001268B4">
      <w:pPr>
        <w:pStyle w:val="B10"/>
      </w:pPr>
      <w:r w:rsidRPr="00495D84">
        <w:t>-</w:t>
      </w:r>
      <w:r w:rsidRPr="00495D84">
        <w:tab/>
        <w:t>verifies at least all RRM requirements covered in the test case(s), which is not performed.</w:t>
      </w:r>
    </w:p>
    <w:p w14:paraId="445ADE00" w14:textId="18A58233" w:rsidR="00A04465" w:rsidRPr="002D2D1D" w:rsidRDefault="00A04465" w:rsidP="00A04465">
      <w:pPr>
        <w:keepNext/>
        <w:keepLines/>
        <w:spacing w:before="180"/>
        <w:ind w:left="1134" w:hanging="1134"/>
        <w:outlineLvl w:val="1"/>
        <w:rPr>
          <w:rFonts w:ascii="Arial" w:hAnsi="Arial"/>
          <w:sz w:val="32"/>
        </w:rPr>
      </w:pPr>
      <w:r w:rsidRPr="002D2D1D">
        <w:rPr>
          <w:rFonts w:ascii="Arial" w:hAnsi="Arial"/>
          <w:sz w:val="32"/>
        </w:rPr>
        <w:t>A.3.13A</w:t>
      </w:r>
      <w:r w:rsidRPr="002D2D1D">
        <w:rPr>
          <w:rFonts w:ascii="Arial" w:hAnsi="Arial"/>
          <w:sz w:val="32"/>
        </w:rPr>
        <w:tab/>
      </w:r>
      <w:r>
        <w:rPr>
          <w:rFonts w:ascii="Arial" w:hAnsi="Arial"/>
          <w:sz w:val="32"/>
        </w:rPr>
        <w:t>Void</w:t>
      </w:r>
    </w:p>
    <w:p w14:paraId="6D037AF7" w14:textId="20809A53" w:rsidR="00A04465" w:rsidRPr="002D2D1D" w:rsidRDefault="00A04465" w:rsidP="00A04465">
      <w:pPr>
        <w:keepNext/>
        <w:keepLines/>
        <w:spacing w:before="120"/>
        <w:ind w:left="1134" w:hanging="1134"/>
        <w:outlineLvl w:val="2"/>
        <w:rPr>
          <w:rFonts w:ascii="Arial" w:hAnsi="Arial"/>
          <w:sz w:val="28"/>
          <w:lang w:val="fi-FI"/>
        </w:rPr>
      </w:pPr>
      <w:r w:rsidRPr="002D2D1D">
        <w:rPr>
          <w:rFonts w:ascii="Arial" w:hAnsi="Arial"/>
          <w:sz w:val="28"/>
          <w:lang w:val="fi-FI"/>
        </w:rPr>
        <w:t>A.3.13A.1</w:t>
      </w:r>
      <w:r w:rsidRPr="002D2D1D">
        <w:rPr>
          <w:rFonts w:ascii="Arial" w:hAnsi="Arial"/>
          <w:sz w:val="28"/>
          <w:lang w:val="fi-FI"/>
        </w:rPr>
        <w:tab/>
      </w:r>
      <w:r w:rsidRPr="00101B8E">
        <w:rPr>
          <w:rFonts w:ascii="Arial" w:hAnsi="Arial"/>
          <w:sz w:val="28"/>
          <w:lang w:val="fi-FI"/>
        </w:rPr>
        <w:t>Void</w:t>
      </w:r>
    </w:p>
    <w:p w14:paraId="3991552F" w14:textId="00AD13AF" w:rsidR="00A04465" w:rsidRPr="002D2D1D" w:rsidRDefault="00A04465" w:rsidP="00A04465">
      <w:pPr>
        <w:rPr>
          <w:lang w:val="fi-FI"/>
        </w:rPr>
      </w:pPr>
    </w:p>
    <w:p w14:paraId="177DC4DE" w14:textId="0AD8D687" w:rsidR="00A04465" w:rsidRPr="002D2D1D" w:rsidRDefault="00A04465" w:rsidP="00A04465">
      <w:pPr>
        <w:keepNext/>
        <w:keepLines/>
        <w:spacing w:before="120"/>
        <w:ind w:left="1134" w:hanging="1134"/>
        <w:outlineLvl w:val="2"/>
        <w:rPr>
          <w:rFonts w:ascii="Arial" w:hAnsi="Arial"/>
          <w:sz w:val="28"/>
          <w:lang w:val="fi-FI"/>
        </w:rPr>
      </w:pPr>
      <w:r w:rsidRPr="002D2D1D">
        <w:rPr>
          <w:rFonts w:ascii="Arial" w:hAnsi="Arial"/>
          <w:sz w:val="28"/>
          <w:lang w:val="fi-FI"/>
        </w:rPr>
        <w:lastRenderedPageBreak/>
        <w:t>A.3.13A.2</w:t>
      </w:r>
      <w:r w:rsidRPr="002D2D1D">
        <w:rPr>
          <w:rFonts w:ascii="Arial" w:hAnsi="Arial"/>
          <w:sz w:val="28"/>
          <w:lang w:val="fi-FI"/>
        </w:rPr>
        <w:tab/>
      </w:r>
      <w:r w:rsidRPr="00101B8E">
        <w:rPr>
          <w:rFonts w:ascii="Arial" w:hAnsi="Arial"/>
          <w:sz w:val="28"/>
          <w:lang w:val="fi-FI"/>
        </w:rPr>
        <w:t>Void</w:t>
      </w:r>
    </w:p>
    <w:p w14:paraId="566EE921" w14:textId="435A1AA8" w:rsidR="00A04465" w:rsidRPr="002D2D1D" w:rsidRDefault="00A04465" w:rsidP="00A04465">
      <w:pPr>
        <w:ind w:left="568" w:hanging="284"/>
        <w:rPr>
          <w:lang w:val="fi-FI"/>
        </w:rPr>
      </w:pPr>
    </w:p>
    <w:p w14:paraId="77F28654" w14:textId="72BD79C4" w:rsidR="00A04465" w:rsidRPr="002D2D1D" w:rsidRDefault="00A04465" w:rsidP="00A04465">
      <w:pPr>
        <w:keepNext/>
        <w:keepLines/>
        <w:spacing w:before="60"/>
        <w:jc w:val="center"/>
        <w:rPr>
          <w:rFonts w:ascii="Arial" w:hAnsi="Arial"/>
          <w:b/>
        </w:rPr>
      </w:pPr>
      <w:r w:rsidRPr="002D2D1D">
        <w:rPr>
          <w:rFonts w:ascii="Arial" w:hAnsi="Arial"/>
          <w:b/>
        </w:rPr>
        <w:t xml:space="preserve">Table A.3.13A.2-1: </w:t>
      </w:r>
      <w:r>
        <w:rPr>
          <w:rFonts w:ascii="Arial" w:hAnsi="Arial"/>
          <w:b/>
          <w:lang w:eastAsia="zh-CN"/>
        </w:rPr>
        <w:t>Void</w:t>
      </w:r>
    </w:p>
    <w:p w14:paraId="7D880B3A" w14:textId="77777777" w:rsidR="00A04465" w:rsidRPr="002D2D1D" w:rsidRDefault="00A04465" w:rsidP="00A04465"/>
    <w:p w14:paraId="6723BA9C" w14:textId="69F55321" w:rsidR="00A04465" w:rsidRPr="002D2D1D" w:rsidRDefault="00A04465" w:rsidP="00A04465">
      <w:pPr>
        <w:keepNext/>
        <w:keepLines/>
        <w:spacing w:before="120"/>
        <w:ind w:left="1134" w:hanging="1134"/>
        <w:outlineLvl w:val="2"/>
        <w:rPr>
          <w:rFonts w:ascii="Arial" w:hAnsi="Arial"/>
          <w:sz w:val="28"/>
        </w:rPr>
      </w:pPr>
      <w:r w:rsidRPr="002D2D1D">
        <w:rPr>
          <w:rFonts w:ascii="Arial" w:hAnsi="Arial"/>
          <w:sz w:val="28"/>
        </w:rPr>
        <w:t>A.3.13A.3</w:t>
      </w:r>
      <w:r w:rsidRPr="002D2D1D">
        <w:rPr>
          <w:rFonts w:ascii="Arial" w:hAnsi="Arial"/>
          <w:sz w:val="28"/>
        </w:rPr>
        <w:tab/>
      </w:r>
      <w:r>
        <w:rPr>
          <w:rFonts w:ascii="Arial" w:hAnsi="Arial"/>
          <w:sz w:val="28"/>
        </w:rPr>
        <w:t>Void</w:t>
      </w:r>
    </w:p>
    <w:p w14:paraId="7E2F969D" w14:textId="281CA1F8" w:rsidR="00A04465" w:rsidRPr="002D2D1D" w:rsidRDefault="00A04465" w:rsidP="00A04465">
      <w:pPr>
        <w:ind w:left="568" w:hanging="284"/>
      </w:pPr>
    </w:p>
    <w:p w14:paraId="02B202D8" w14:textId="6D7E62BC" w:rsidR="00A04465" w:rsidRPr="002D2D1D" w:rsidRDefault="00A04465" w:rsidP="00A04465">
      <w:pPr>
        <w:keepNext/>
        <w:keepLines/>
        <w:spacing w:before="60"/>
        <w:jc w:val="center"/>
        <w:rPr>
          <w:rFonts w:ascii="Arial" w:hAnsi="Arial"/>
          <w:b/>
          <w:lang w:eastAsia="zh-CN"/>
        </w:rPr>
      </w:pPr>
      <w:r w:rsidRPr="002D2D1D">
        <w:rPr>
          <w:rFonts w:ascii="Arial" w:hAnsi="Arial"/>
          <w:b/>
        </w:rPr>
        <w:t xml:space="preserve">Table A.3.13A.3-1: </w:t>
      </w:r>
      <w:r>
        <w:rPr>
          <w:rFonts w:ascii="Arial" w:hAnsi="Arial"/>
          <w:b/>
          <w:lang w:eastAsia="zh-CN"/>
        </w:rPr>
        <w:t>Void</w:t>
      </w:r>
    </w:p>
    <w:p w14:paraId="09A4487F" w14:textId="77777777" w:rsidR="00A04465" w:rsidRPr="002D2D1D" w:rsidRDefault="00A04465" w:rsidP="00A04465"/>
    <w:p w14:paraId="7E7DE675" w14:textId="249EB69E" w:rsidR="00A04465" w:rsidRPr="002D2D1D" w:rsidRDefault="00A04465" w:rsidP="00A04465">
      <w:pPr>
        <w:keepNext/>
        <w:keepLines/>
        <w:spacing w:before="120"/>
        <w:ind w:left="1134" w:hanging="1134"/>
        <w:outlineLvl w:val="2"/>
        <w:rPr>
          <w:rFonts w:ascii="Arial" w:hAnsi="Arial"/>
          <w:sz w:val="28"/>
        </w:rPr>
      </w:pPr>
      <w:r w:rsidRPr="002D2D1D">
        <w:rPr>
          <w:rFonts w:ascii="Arial" w:hAnsi="Arial"/>
          <w:sz w:val="28"/>
        </w:rPr>
        <w:t>A.3.13A.4</w:t>
      </w:r>
      <w:r w:rsidRPr="002D2D1D">
        <w:rPr>
          <w:rFonts w:ascii="Arial" w:hAnsi="Arial"/>
          <w:sz w:val="28"/>
        </w:rPr>
        <w:tab/>
      </w:r>
      <w:r>
        <w:rPr>
          <w:rFonts w:ascii="Arial" w:hAnsi="Arial"/>
          <w:sz w:val="28"/>
        </w:rPr>
        <w:t>Void</w:t>
      </w:r>
    </w:p>
    <w:p w14:paraId="594DE3FD" w14:textId="66EF1B27" w:rsidR="00A04465" w:rsidRPr="002D2D1D" w:rsidRDefault="00A04465" w:rsidP="00A04465">
      <w:pPr>
        <w:ind w:left="568" w:hanging="284"/>
      </w:pPr>
    </w:p>
    <w:p w14:paraId="1C303D60" w14:textId="7DF192E9" w:rsidR="00A04465" w:rsidRPr="002D2D1D" w:rsidRDefault="00A04465" w:rsidP="00A04465">
      <w:pPr>
        <w:keepNext/>
        <w:keepLines/>
        <w:spacing w:before="60"/>
        <w:jc w:val="center"/>
        <w:rPr>
          <w:rFonts w:ascii="Arial" w:hAnsi="Arial"/>
          <w:b/>
        </w:rPr>
      </w:pPr>
      <w:r w:rsidRPr="002D2D1D">
        <w:rPr>
          <w:rFonts w:ascii="Arial" w:hAnsi="Arial"/>
          <w:b/>
        </w:rPr>
        <w:t xml:space="preserve">Table A.3.13A.4-1: </w:t>
      </w:r>
      <w:r>
        <w:rPr>
          <w:rFonts w:ascii="Arial" w:hAnsi="Arial"/>
          <w:b/>
          <w:lang w:eastAsia="zh-CN"/>
        </w:rPr>
        <w:t>Void</w:t>
      </w:r>
    </w:p>
    <w:p w14:paraId="101223C3" w14:textId="77777777" w:rsidR="00A04465" w:rsidRPr="002D2D1D" w:rsidRDefault="00A04465" w:rsidP="00A04465"/>
    <w:p w14:paraId="22F2B90C" w14:textId="379DFC7E" w:rsidR="00A04465" w:rsidRPr="002D2D1D" w:rsidRDefault="00A04465" w:rsidP="00A04465">
      <w:pPr>
        <w:keepNext/>
        <w:keepLines/>
        <w:spacing w:before="120"/>
        <w:ind w:left="1134" w:hanging="1134"/>
        <w:outlineLvl w:val="2"/>
        <w:rPr>
          <w:rFonts w:ascii="Arial" w:hAnsi="Arial"/>
          <w:sz w:val="28"/>
        </w:rPr>
      </w:pPr>
      <w:r w:rsidRPr="002D2D1D">
        <w:rPr>
          <w:rFonts w:ascii="Arial" w:hAnsi="Arial"/>
          <w:sz w:val="28"/>
        </w:rPr>
        <w:t>A.3.13A.5</w:t>
      </w:r>
      <w:r w:rsidRPr="002D2D1D">
        <w:rPr>
          <w:rFonts w:ascii="Arial" w:hAnsi="Arial"/>
          <w:sz w:val="28"/>
        </w:rPr>
        <w:tab/>
      </w:r>
      <w:r>
        <w:rPr>
          <w:rFonts w:ascii="Arial" w:hAnsi="Arial"/>
          <w:sz w:val="28"/>
        </w:rPr>
        <w:t>Void</w:t>
      </w:r>
    </w:p>
    <w:p w14:paraId="431C88C4" w14:textId="1CCEA2C7" w:rsidR="00A04465" w:rsidRPr="002D2D1D" w:rsidRDefault="00A04465" w:rsidP="00A04465">
      <w:pPr>
        <w:ind w:left="568" w:hanging="284"/>
      </w:pPr>
    </w:p>
    <w:p w14:paraId="38B78EFC" w14:textId="52DE7DFD" w:rsidR="00A04465" w:rsidRPr="002D2D1D" w:rsidRDefault="00A04465" w:rsidP="00A04465">
      <w:pPr>
        <w:keepNext/>
        <w:keepLines/>
        <w:spacing w:before="60"/>
        <w:jc w:val="center"/>
        <w:rPr>
          <w:rFonts w:ascii="Arial" w:hAnsi="Arial"/>
          <w:b/>
        </w:rPr>
      </w:pPr>
      <w:r w:rsidRPr="002D2D1D">
        <w:rPr>
          <w:rFonts w:ascii="Arial" w:hAnsi="Arial"/>
          <w:b/>
        </w:rPr>
        <w:t xml:space="preserve">Table A.3.13A.5-1: </w:t>
      </w:r>
      <w:r>
        <w:rPr>
          <w:rFonts w:ascii="Arial" w:hAnsi="Arial"/>
          <w:b/>
          <w:lang w:eastAsia="zh-CN"/>
        </w:rPr>
        <w:t>Void</w:t>
      </w:r>
    </w:p>
    <w:p w14:paraId="40D603B1" w14:textId="77777777" w:rsidR="00A04465" w:rsidRPr="00687FD5" w:rsidRDefault="00A04465" w:rsidP="00A04465">
      <w:pPr>
        <w:rPr>
          <w:rFonts w:cs="v4.2.0"/>
        </w:rPr>
      </w:pPr>
    </w:p>
    <w:p w14:paraId="6EA4C645" w14:textId="116042C6" w:rsidR="007F20C5" w:rsidRPr="00495D84" w:rsidRDefault="007F20C5" w:rsidP="00055CA3">
      <w:pPr>
        <w:pStyle w:val="Heading2"/>
      </w:pPr>
      <w:r w:rsidRPr="00495D84">
        <w:t>A.3.</w:t>
      </w:r>
      <w:r w:rsidRPr="00495D84">
        <w:rPr>
          <w:rFonts w:hint="eastAsia"/>
          <w:lang w:eastAsia="zh-CN"/>
        </w:rPr>
        <w:t>13B</w:t>
      </w:r>
      <w:r w:rsidR="00055CA3" w:rsidRPr="00495D84">
        <w:tab/>
      </w:r>
      <w:r w:rsidR="00055CA3" w:rsidRPr="00495D84">
        <w:tab/>
      </w:r>
      <w:r w:rsidRPr="00495D84">
        <w:t xml:space="preserve">Test Cases for </w:t>
      </w:r>
      <w:r w:rsidRPr="00495D84">
        <w:rPr>
          <w:rFonts w:hint="eastAsia"/>
          <w:lang w:eastAsia="zh-CN"/>
        </w:rPr>
        <w:t>EN-DC</w:t>
      </w:r>
      <w:r w:rsidRPr="00495D84">
        <w:t xml:space="preserve"> and </w:t>
      </w:r>
      <w:r w:rsidRPr="00495D84">
        <w:rPr>
          <w:rFonts w:hint="eastAsia"/>
          <w:lang w:eastAsia="zh-CN"/>
        </w:rPr>
        <w:t>NE-DC</w:t>
      </w:r>
      <w:r w:rsidRPr="00495D84">
        <w:t xml:space="preserve"> Operations </w:t>
      </w:r>
    </w:p>
    <w:p w14:paraId="42573203"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.1</w:t>
      </w:r>
      <w:r w:rsidRPr="00495D84">
        <w:rPr>
          <w:szCs w:val="28"/>
        </w:rPr>
        <w:tab/>
        <w:t>Active BWP switch</w:t>
      </w:r>
      <w:r w:rsidRPr="00495D84">
        <w:rPr>
          <w:rFonts w:hint="eastAsia"/>
          <w:szCs w:val="28"/>
          <w:lang w:eastAsia="zh-CN"/>
        </w:rPr>
        <w:t xml:space="preserve">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26267B20" w14:textId="77777777" w:rsidR="007F20C5" w:rsidRPr="00495D84" w:rsidRDefault="007F20C5" w:rsidP="007F20C5">
      <w:pPr>
        <w:pStyle w:val="Heading4"/>
      </w:pPr>
      <w:r w:rsidRPr="00495D84">
        <w:t>A.3.</w:t>
      </w:r>
      <w:r w:rsidRPr="00495D84">
        <w:rPr>
          <w:rFonts w:hint="eastAsia"/>
          <w:lang w:eastAsia="zh-CN"/>
        </w:rPr>
        <w:t>13B</w:t>
      </w:r>
      <w:r w:rsidRPr="00495D84">
        <w:t>.1.1</w:t>
      </w:r>
      <w:r w:rsidRPr="00495D84">
        <w:tab/>
        <w:t>Introduction</w:t>
      </w:r>
    </w:p>
    <w:p w14:paraId="2D4E52E4"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active BWP switch</w:t>
      </w:r>
      <w:r w:rsidRPr="00495D84">
        <w:t xml:space="preserve"> requirements for EN-DC operation </w:t>
      </w:r>
      <w:r w:rsidRPr="00495D84">
        <w:rPr>
          <w:rFonts w:hint="eastAsia"/>
          <w:lang w:eastAsia="zh-CN"/>
        </w:rPr>
        <w:t>and NE-DC operations</w:t>
      </w:r>
      <w:r w:rsidRPr="00495D84">
        <w:t>.</w:t>
      </w:r>
    </w:p>
    <w:p w14:paraId="30CECD9F" w14:textId="624E63A7" w:rsidR="007F20C5" w:rsidRPr="00495D84" w:rsidRDefault="007F20C5" w:rsidP="007F20C5">
      <w:r w:rsidRPr="00495D84">
        <w:t xml:space="preserve">In </w:t>
      </w:r>
      <w:r w:rsidR="00E94096">
        <w:t>annex</w:t>
      </w:r>
      <w:r w:rsidRPr="00495D84">
        <w:t xml:space="preserve"> A test cases</w:t>
      </w:r>
      <w:r w:rsidRPr="00495D84">
        <w:rPr>
          <w:rFonts w:hint="eastAsia"/>
          <w:lang w:eastAsia="zh-CN"/>
        </w:rPr>
        <w:t xml:space="preserve"> are</w:t>
      </w:r>
      <w:r w:rsidRPr="00495D84">
        <w:t xml:space="preserve"> 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08B3099B" w14:textId="77777777" w:rsidR="007F20C5" w:rsidRPr="00495D84" w:rsidRDefault="007F20C5" w:rsidP="007F20C5">
      <w:pPr>
        <w:pStyle w:val="Heading4"/>
      </w:pPr>
      <w:r w:rsidRPr="00495D84">
        <w:t>A.3.</w:t>
      </w:r>
      <w:r w:rsidRPr="00495D84">
        <w:rPr>
          <w:rFonts w:hint="eastAsia"/>
          <w:lang w:eastAsia="zh-CN"/>
        </w:rPr>
        <w:t>13B</w:t>
      </w:r>
      <w:r w:rsidRPr="00495D84">
        <w:t>.1.2</w:t>
      </w:r>
      <w:r w:rsidRPr="00495D84">
        <w:tab/>
        <w:t>Principle of Testing</w:t>
      </w:r>
    </w:p>
    <w:p w14:paraId="578445AA" w14:textId="77777777" w:rsidR="007F20C5" w:rsidRPr="00495D84" w:rsidRDefault="007F20C5" w:rsidP="007F20C5">
      <w:pPr>
        <w:rPr>
          <w:lang w:eastAsia="zh-CN"/>
        </w:rPr>
      </w:pPr>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08717A1B" w14:textId="77777777" w:rsidR="007F20C5" w:rsidRPr="00495D84" w:rsidRDefault="007F20C5" w:rsidP="007F20C5">
      <w:pPr>
        <w:pStyle w:val="Heading3"/>
        <w:rPr>
          <w:szCs w:val="28"/>
          <w:lang w:eastAsia="zh-CN"/>
        </w:rPr>
      </w:pPr>
      <w:r w:rsidRPr="00495D84">
        <w:rPr>
          <w:szCs w:val="28"/>
        </w:rPr>
        <w:t>A.3.</w:t>
      </w:r>
      <w:r w:rsidRPr="00495D84">
        <w:rPr>
          <w:rFonts w:hint="eastAsia"/>
          <w:szCs w:val="28"/>
          <w:lang w:eastAsia="zh-CN"/>
        </w:rPr>
        <w:t>13B</w:t>
      </w:r>
      <w:r w:rsidRPr="00495D84">
        <w:rPr>
          <w:szCs w:val="28"/>
        </w:rPr>
        <w:t>.</w:t>
      </w:r>
      <w:r w:rsidRPr="00495D84">
        <w:rPr>
          <w:rFonts w:hint="eastAsia"/>
          <w:szCs w:val="28"/>
          <w:lang w:eastAsia="zh-CN"/>
        </w:rPr>
        <w:t>2</w:t>
      </w:r>
      <w:r w:rsidRPr="00495D84">
        <w:rPr>
          <w:szCs w:val="28"/>
        </w:rPr>
        <w:tab/>
      </w:r>
      <w:r w:rsidRPr="00495D84">
        <w:rPr>
          <w:rFonts w:hint="eastAsia"/>
          <w:szCs w:val="28"/>
          <w:lang w:eastAsia="zh-CN"/>
        </w:rPr>
        <w:t xml:space="preserve">SFTD accuracy </w:t>
      </w:r>
      <w:r w:rsidRPr="00495D84">
        <w:rPr>
          <w:szCs w:val="28"/>
        </w:rPr>
        <w:t xml:space="preserve">Test Cases for </w:t>
      </w:r>
      <w:r w:rsidRPr="00495D84">
        <w:rPr>
          <w:rFonts w:hint="eastAsia"/>
          <w:szCs w:val="28"/>
          <w:lang w:eastAsia="zh-CN"/>
        </w:rPr>
        <w:t>EN-DC and NE-DC</w:t>
      </w:r>
      <w:r w:rsidRPr="00495D84">
        <w:rPr>
          <w:szCs w:val="28"/>
        </w:rPr>
        <w:t xml:space="preserve"> Operations</w:t>
      </w:r>
    </w:p>
    <w:p w14:paraId="04660E24" w14:textId="77777777" w:rsidR="007F20C5" w:rsidRPr="00495D84" w:rsidRDefault="007F20C5" w:rsidP="007F20C5">
      <w:pPr>
        <w:pStyle w:val="Heading4"/>
      </w:pPr>
      <w:r w:rsidRPr="00495D84">
        <w:t>A.3.</w:t>
      </w:r>
      <w:r w:rsidRPr="00495D84">
        <w:rPr>
          <w:rFonts w:hint="eastAsia"/>
          <w:lang w:eastAsia="zh-CN"/>
        </w:rPr>
        <w:t>13B</w:t>
      </w:r>
      <w:r w:rsidRPr="00495D84">
        <w:t>.</w:t>
      </w:r>
      <w:r w:rsidRPr="00495D84">
        <w:rPr>
          <w:rFonts w:hint="eastAsia"/>
          <w:lang w:eastAsia="zh-CN"/>
        </w:rPr>
        <w:t>2</w:t>
      </w:r>
      <w:r w:rsidRPr="00495D84">
        <w:t>.1</w:t>
      </w:r>
      <w:r w:rsidRPr="00495D84">
        <w:tab/>
        <w:t>Introduction</w:t>
      </w:r>
    </w:p>
    <w:p w14:paraId="5A39349F" w14:textId="77777777" w:rsidR="007F20C5" w:rsidRPr="00495D84" w:rsidRDefault="007F20C5" w:rsidP="007F20C5">
      <w:r w:rsidRPr="00495D84">
        <w:t xml:space="preserve">This clause defines a principle which is applicable to test cases verifying </w:t>
      </w:r>
      <w:r w:rsidRPr="00495D84">
        <w:rPr>
          <w:rFonts w:hint="eastAsia"/>
          <w:lang w:eastAsia="zh-CN"/>
        </w:rPr>
        <w:t>SFTD accuracy</w:t>
      </w:r>
      <w:r w:rsidRPr="00495D84">
        <w:t xml:space="preserve"> requirements for EN-DC operation </w:t>
      </w:r>
      <w:r w:rsidRPr="00495D84">
        <w:rPr>
          <w:rFonts w:hint="eastAsia"/>
          <w:lang w:eastAsia="zh-CN"/>
        </w:rPr>
        <w:t>and NE-DC operations</w:t>
      </w:r>
      <w:r w:rsidRPr="00495D84">
        <w:t>.</w:t>
      </w:r>
    </w:p>
    <w:p w14:paraId="5FA4A4C8" w14:textId="04E1CF97" w:rsidR="007F20C5" w:rsidRPr="00495D84" w:rsidRDefault="007F20C5" w:rsidP="007F20C5">
      <w:r w:rsidRPr="00495D84">
        <w:t xml:space="preserve">In </w:t>
      </w:r>
      <w:r w:rsidR="00E94096">
        <w:t>annex</w:t>
      </w:r>
      <w:r w:rsidRPr="00495D84">
        <w:t xml:space="preserve"> A test cases </w:t>
      </w:r>
      <w:r w:rsidRPr="00495D84">
        <w:rPr>
          <w:rFonts w:hint="eastAsia"/>
          <w:lang w:eastAsia="zh-CN"/>
        </w:rPr>
        <w:t xml:space="preserve">are </w:t>
      </w:r>
      <w:r w:rsidRPr="00495D84">
        <w:t xml:space="preserve">defined </w:t>
      </w:r>
      <w:r w:rsidRPr="00495D84">
        <w:rPr>
          <w:rFonts w:hint="eastAsia"/>
          <w:lang w:eastAsia="zh-CN"/>
        </w:rPr>
        <w:t>for</w:t>
      </w:r>
      <w:r w:rsidRPr="00495D84">
        <w:t xml:space="preserve"> both EN-DC and N</w:t>
      </w:r>
      <w:r w:rsidRPr="00495D84">
        <w:rPr>
          <w:rFonts w:hint="eastAsia"/>
          <w:lang w:eastAsia="zh-CN"/>
        </w:rPr>
        <w:t>E</w:t>
      </w:r>
      <w:r w:rsidRPr="00495D84">
        <w:t xml:space="preserve">-DC </w:t>
      </w:r>
      <w:r w:rsidRPr="00495D84">
        <w:rPr>
          <w:rFonts w:hint="eastAsia"/>
          <w:lang w:eastAsia="zh-CN"/>
        </w:rPr>
        <w:t>operations</w:t>
      </w:r>
      <w:r w:rsidRPr="00495D84">
        <w:t xml:space="preserve"> to verify the same type of RRM requirement.</w:t>
      </w:r>
    </w:p>
    <w:p w14:paraId="4A527182" w14:textId="77777777" w:rsidR="007F20C5" w:rsidRPr="00495D84" w:rsidRDefault="007F20C5" w:rsidP="007F20C5">
      <w:pPr>
        <w:pStyle w:val="Heading4"/>
      </w:pPr>
      <w:r w:rsidRPr="00495D84">
        <w:lastRenderedPageBreak/>
        <w:t>A.3.</w:t>
      </w:r>
      <w:r w:rsidRPr="00495D84">
        <w:rPr>
          <w:rFonts w:hint="eastAsia"/>
          <w:lang w:eastAsia="zh-CN"/>
        </w:rPr>
        <w:t>13B</w:t>
      </w:r>
      <w:r w:rsidRPr="00495D84">
        <w:t>.</w:t>
      </w:r>
      <w:r w:rsidRPr="00495D84">
        <w:rPr>
          <w:rFonts w:hint="eastAsia"/>
          <w:lang w:eastAsia="zh-CN"/>
        </w:rPr>
        <w:t>2</w:t>
      </w:r>
      <w:r w:rsidRPr="00495D84">
        <w:t>.2</w:t>
      </w:r>
      <w:r w:rsidRPr="00495D84">
        <w:tab/>
        <w:t>Principle of Testing</w:t>
      </w:r>
    </w:p>
    <w:p w14:paraId="62B7B2BD" w14:textId="0EF6E01F" w:rsidR="007F20C5" w:rsidRPr="00495D84" w:rsidRDefault="007F20C5" w:rsidP="00533BDC">
      <w:r w:rsidRPr="00495D84">
        <w:rPr>
          <w:rFonts w:hint="eastAsia"/>
          <w:lang w:eastAsia="zh-CN"/>
        </w:rPr>
        <w:t>U</w:t>
      </w:r>
      <w:r w:rsidRPr="00495D84">
        <w:t xml:space="preserve">E capable of both </w:t>
      </w:r>
      <w:r w:rsidRPr="00495D84">
        <w:rPr>
          <w:rFonts w:hint="eastAsia"/>
          <w:lang w:eastAsia="zh-CN"/>
        </w:rPr>
        <w:t xml:space="preserve">EN-DC and NE-DC operations </w:t>
      </w:r>
      <w:r w:rsidRPr="00495D84">
        <w:t>needs to be tested with one of the tests in either</w:t>
      </w:r>
      <w:r w:rsidRPr="00495D84">
        <w:rPr>
          <w:rFonts w:hint="eastAsia"/>
          <w:lang w:eastAsia="zh-CN"/>
        </w:rPr>
        <w:t xml:space="preserve"> EN-DC or NE-DC operations</w:t>
      </w:r>
      <w:r w:rsidRPr="00495D84">
        <w:t>.</w:t>
      </w:r>
    </w:p>
    <w:p w14:paraId="7C9C842C" w14:textId="77777777" w:rsidR="001268B4" w:rsidRPr="00495D84" w:rsidRDefault="001268B4" w:rsidP="001268B4">
      <w:pPr>
        <w:pStyle w:val="Heading2"/>
      </w:pPr>
      <w:r w:rsidRPr="00495D84">
        <w:t>A.3.14</w:t>
      </w:r>
      <w:r w:rsidRPr="00495D84">
        <w:tab/>
        <w:t>CSI-RS configurations</w:t>
      </w:r>
    </w:p>
    <w:p w14:paraId="7C9C842D" w14:textId="77777777" w:rsidR="001268B4" w:rsidRPr="00495D84" w:rsidRDefault="001268B4" w:rsidP="001268B4">
      <w:pPr>
        <w:pStyle w:val="Heading3"/>
      </w:pPr>
      <w:r w:rsidRPr="00495D84">
        <w:t>A.3.14.1</w:t>
      </w:r>
      <w:r w:rsidRPr="00495D84">
        <w:tab/>
        <w:t>FDD</w:t>
      </w:r>
    </w:p>
    <w:p w14:paraId="3BEDB967" w14:textId="12458CAD" w:rsidR="001A75AD" w:rsidRPr="00495D84" w:rsidRDefault="001A75AD" w:rsidP="00E94096">
      <w:pPr>
        <w:pStyle w:val="TH"/>
      </w:pPr>
      <w:r w:rsidRPr="00495D84">
        <w:t>Table A.3.14.1-1: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97"/>
        <w:gridCol w:w="1037"/>
        <w:gridCol w:w="1037"/>
        <w:gridCol w:w="928"/>
        <w:gridCol w:w="928"/>
        <w:gridCol w:w="928"/>
        <w:gridCol w:w="1037"/>
        <w:gridCol w:w="1037"/>
      </w:tblGrid>
      <w:tr w:rsidR="001A75AD" w:rsidRPr="00495D84" w14:paraId="741BB74D"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tcPr>
          <w:p w14:paraId="29EE6FB9" w14:textId="77777777" w:rsidR="001A75AD" w:rsidRPr="00495D84" w:rsidRDefault="001A75AD" w:rsidP="00E94096">
            <w:pPr>
              <w:keepNext/>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3B40D4BD" w14:textId="321DB88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hideMark/>
          </w:tcPr>
          <w:p w14:paraId="412E29E8" w14:textId="720D83A0"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230A7B8E" w14:textId="337C28CA"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hideMark/>
          </w:tcPr>
          <w:p w14:paraId="6432BAFE" w14:textId="4D7FB156"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FDD</w:t>
            </w:r>
          </w:p>
        </w:tc>
        <w:tc>
          <w:tcPr>
            <w:tcW w:w="507" w:type="pct"/>
            <w:tcBorders>
              <w:top w:val="single" w:sz="4" w:space="0" w:color="auto"/>
              <w:left w:val="single" w:sz="4" w:space="0" w:color="auto"/>
              <w:bottom w:val="single" w:sz="4" w:space="0" w:color="auto"/>
              <w:right w:val="single" w:sz="4" w:space="0" w:color="auto"/>
            </w:tcBorders>
          </w:tcPr>
          <w:p w14:paraId="093C9C43" w14:textId="74E4E819"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75435EB9" w14:textId="49D18121"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FDD</w:t>
            </w:r>
          </w:p>
        </w:tc>
        <w:tc>
          <w:tcPr>
            <w:tcW w:w="548" w:type="pct"/>
            <w:tcBorders>
              <w:top w:val="single" w:sz="4" w:space="0" w:color="auto"/>
              <w:left w:val="single" w:sz="4" w:space="0" w:color="auto"/>
              <w:bottom w:val="single" w:sz="4" w:space="0" w:color="auto"/>
              <w:right w:val="single" w:sz="4" w:space="0" w:color="auto"/>
            </w:tcBorders>
          </w:tcPr>
          <w:p w14:paraId="3495DBBD" w14:textId="74474CC8"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CSI-RS.1.7</w:t>
            </w:r>
            <w:r w:rsidR="00B27C84">
              <w:rPr>
                <w:rFonts w:ascii="Arial" w:hAnsi="Arial"/>
                <w:b/>
                <w:sz w:val="18"/>
                <w:lang w:eastAsia="ja-JP"/>
              </w:rPr>
              <w:t xml:space="preserve"> </w:t>
            </w:r>
            <w:r w:rsidRPr="00495D84">
              <w:rPr>
                <w:rFonts w:ascii="Arial" w:hAnsi="Arial"/>
                <w:b/>
                <w:sz w:val="18"/>
                <w:lang w:eastAsia="ja-JP"/>
              </w:rPr>
              <w:t>FDD</w:t>
            </w:r>
          </w:p>
        </w:tc>
      </w:tr>
      <w:tr w:rsidR="001A75AD" w:rsidRPr="00495D84" w14:paraId="43878166" w14:textId="77777777" w:rsidTr="00E94096">
        <w:trPr>
          <w:tblHeader/>
          <w:jc w:val="center"/>
        </w:trPr>
        <w:tc>
          <w:tcPr>
            <w:tcW w:w="1298" w:type="pct"/>
            <w:tcBorders>
              <w:top w:val="single" w:sz="4" w:space="0" w:color="auto"/>
              <w:left w:val="single" w:sz="4" w:space="0" w:color="auto"/>
              <w:bottom w:val="single" w:sz="4" w:space="0" w:color="auto"/>
              <w:right w:val="single" w:sz="4" w:space="0" w:color="auto"/>
            </w:tcBorders>
            <w:hideMark/>
          </w:tcPr>
          <w:p w14:paraId="6653F669" w14:textId="7BF301A3"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3" w:type="pct"/>
            <w:tcBorders>
              <w:top w:val="single" w:sz="4" w:space="0" w:color="auto"/>
              <w:left w:val="single" w:sz="4" w:space="0" w:color="auto"/>
              <w:bottom w:val="single" w:sz="4" w:space="0" w:color="auto"/>
              <w:right w:val="single" w:sz="4" w:space="0" w:color="auto"/>
            </w:tcBorders>
            <w:hideMark/>
          </w:tcPr>
          <w:p w14:paraId="3E211AA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43" w:type="pct"/>
            <w:tcBorders>
              <w:top w:val="single" w:sz="4" w:space="0" w:color="auto"/>
              <w:left w:val="single" w:sz="4" w:space="0" w:color="auto"/>
              <w:bottom w:val="single" w:sz="4" w:space="0" w:color="auto"/>
              <w:right w:val="single" w:sz="4" w:space="0" w:color="auto"/>
            </w:tcBorders>
            <w:hideMark/>
          </w:tcPr>
          <w:p w14:paraId="1708197D"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periodic</w:t>
            </w:r>
          </w:p>
        </w:tc>
        <w:tc>
          <w:tcPr>
            <w:tcW w:w="507" w:type="pct"/>
            <w:tcBorders>
              <w:top w:val="single" w:sz="4" w:space="0" w:color="auto"/>
              <w:left w:val="single" w:sz="4" w:space="0" w:color="auto"/>
              <w:bottom w:val="single" w:sz="4" w:space="0" w:color="auto"/>
              <w:right w:val="single" w:sz="4" w:space="0" w:color="auto"/>
            </w:tcBorders>
            <w:hideMark/>
          </w:tcPr>
          <w:p w14:paraId="2CC69951"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hideMark/>
          </w:tcPr>
          <w:p w14:paraId="59F4882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07" w:type="pct"/>
            <w:tcBorders>
              <w:top w:val="single" w:sz="4" w:space="0" w:color="auto"/>
              <w:left w:val="single" w:sz="4" w:space="0" w:color="auto"/>
              <w:bottom w:val="single" w:sz="4" w:space="0" w:color="auto"/>
              <w:right w:val="single" w:sz="4" w:space="0" w:color="auto"/>
            </w:tcBorders>
          </w:tcPr>
          <w:p w14:paraId="1517FDD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b/>
                <w:sz w:val="18"/>
                <w:lang w:eastAsia="ja-JP"/>
              </w:rPr>
              <w:t>aperiodic</w:t>
            </w:r>
          </w:p>
        </w:tc>
        <w:tc>
          <w:tcPr>
            <w:tcW w:w="548" w:type="pct"/>
            <w:tcBorders>
              <w:top w:val="single" w:sz="4" w:space="0" w:color="auto"/>
              <w:left w:val="single" w:sz="4" w:space="0" w:color="auto"/>
              <w:bottom w:val="single" w:sz="4" w:space="0" w:color="auto"/>
              <w:right w:val="single" w:sz="4" w:space="0" w:color="auto"/>
            </w:tcBorders>
          </w:tcPr>
          <w:p w14:paraId="5471C106" w14:textId="77777777" w:rsidR="001A75AD" w:rsidRPr="00495D84" w:rsidRDefault="001A75AD" w:rsidP="00E94096">
            <w:pPr>
              <w:keepNext/>
              <w:keepLines/>
              <w:spacing w:after="0"/>
              <w:jc w:val="center"/>
              <w:rPr>
                <w:rFonts w:ascii="Arial" w:hAnsi="Arial"/>
                <w:b/>
                <w:sz w:val="18"/>
                <w:lang w:eastAsia="ja-JP"/>
              </w:rPr>
            </w:pPr>
            <w:r w:rsidRPr="00495D84">
              <w:rPr>
                <w:rFonts w:ascii="Arial" w:hAnsi="Arial" w:cs="Arial"/>
                <w:b/>
                <w:sz w:val="18"/>
                <w:lang w:eastAsia="ja-JP"/>
              </w:rPr>
              <w:t>periodic</w:t>
            </w:r>
          </w:p>
        </w:tc>
        <w:tc>
          <w:tcPr>
            <w:tcW w:w="548" w:type="pct"/>
            <w:tcBorders>
              <w:top w:val="single" w:sz="4" w:space="0" w:color="auto"/>
              <w:left w:val="single" w:sz="4" w:space="0" w:color="auto"/>
              <w:bottom w:val="single" w:sz="4" w:space="0" w:color="auto"/>
              <w:right w:val="single" w:sz="4" w:space="0" w:color="auto"/>
            </w:tcBorders>
          </w:tcPr>
          <w:p w14:paraId="2B06EB8E" w14:textId="77777777" w:rsidR="001A75AD" w:rsidRPr="00495D84" w:rsidRDefault="001A75AD" w:rsidP="00E94096">
            <w:pPr>
              <w:keepNext/>
              <w:keepLines/>
              <w:spacing w:after="0"/>
              <w:jc w:val="center"/>
              <w:rPr>
                <w:rFonts w:ascii="Arial" w:hAnsi="Arial" w:cs="Arial"/>
                <w:b/>
                <w:sz w:val="18"/>
                <w:lang w:eastAsia="ja-JP"/>
              </w:rPr>
            </w:pPr>
            <w:r w:rsidRPr="00495D84">
              <w:rPr>
                <w:rFonts w:ascii="Arial" w:hAnsi="Arial"/>
                <w:b/>
                <w:sz w:val="18"/>
                <w:lang w:eastAsia="ja-JP"/>
              </w:rPr>
              <w:t>periodic</w:t>
            </w:r>
          </w:p>
        </w:tc>
      </w:tr>
      <w:tr w:rsidR="001A75AD" w:rsidRPr="00495D84" w14:paraId="518766F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07C0597" w14:textId="74CC8C6B" w:rsidR="001A75AD" w:rsidRPr="00495D84" w:rsidRDefault="001A75AD" w:rsidP="00E94096">
            <w:pPr>
              <w:keepNext/>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3" w:type="pct"/>
            <w:tcBorders>
              <w:top w:val="single" w:sz="4" w:space="0" w:color="auto"/>
              <w:left w:val="single" w:sz="4" w:space="0" w:color="auto"/>
              <w:bottom w:val="single" w:sz="4" w:space="0" w:color="auto"/>
              <w:right w:val="single" w:sz="4" w:space="0" w:color="auto"/>
            </w:tcBorders>
          </w:tcPr>
          <w:p w14:paraId="70EF3C08" w14:textId="77777777" w:rsidR="001A75AD" w:rsidRPr="00495D84" w:rsidRDefault="001A75AD" w:rsidP="00E94096">
            <w:pPr>
              <w:keepNext/>
              <w:keepLines/>
              <w:spacing w:after="0"/>
              <w:jc w:val="center"/>
              <w:rPr>
                <w:rFonts w:ascii="Arial" w:hAnsi="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24DEF85E"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8EAF290"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8682B93" w14:textId="77777777" w:rsidR="001A75AD" w:rsidRPr="00495D84" w:rsidRDefault="001A75AD" w:rsidP="00E94096">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1F5C4ECB"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347718D" w14:textId="77777777" w:rsidR="001A75AD" w:rsidRPr="00495D84" w:rsidRDefault="001A75AD" w:rsidP="00E94096">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6DC03B7" w14:textId="77777777" w:rsidR="001A75AD" w:rsidRPr="00495D84" w:rsidRDefault="001A75AD" w:rsidP="00E94096">
            <w:pPr>
              <w:keepNext/>
              <w:keepLines/>
              <w:spacing w:after="0"/>
              <w:jc w:val="center"/>
              <w:rPr>
                <w:rFonts w:ascii="Arial" w:hAnsi="Arial"/>
                <w:b/>
                <w:sz w:val="18"/>
                <w:lang w:eastAsia="ja-JP"/>
              </w:rPr>
            </w:pPr>
          </w:p>
        </w:tc>
      </w:tr>
      <w:tr w:rsidR="001A75AD" w:rsidRPr="00495D84" w14:paraId="06C6322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286B3C7"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nzp-CSI-ResourceSetId</w:t>
            </w:r>
          </w:p>
        </w:tc>
        <w:tc>
          <w:tcPr>
            <w:tcW w:w="543" w:type="pct"/>
            <w:tcBorders>
              <w:top w:val="single" w:sz="4" w:space="0" w:color="auto"/>
              <w:left w:val="single" w:sz="4" w:space="0" w:color="auto"/>
              <w:bottom w:val="single" w:sz="4" w:space="0" w:color="auto"/>
              <w:right w:val="single" w:sz="4" w:space="0" w:color="auto"/>
            </w:tcBorders>
            <w:hideMark/>
          </w:tcPr>
          <w:p w14:paraId="14ABB828"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AC4885C"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00B0033F"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B7948D9"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6EC992D"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6DBD51C0"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12F61D1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6B3AD3C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7C7ECA3F" w14:textId="77777777" w:rsidR="001A75AD" w:rsidRPr="00495D84" w:rsidRDefault="001A75AD" w:rsidP="00E94096">
            <w:pPr>
              <w:keepNext/>
              <w:spacing w:after="0"/>
              <w:rPr>
                <w:rFonts w:ascii="Arial" w:hAnsi="Arial" w:cs="Arial"/>
                <w:i/>
                <w:sz w:val="18"/>
                <w:lang w:eastAsia="ja-JP"/>
              </w:rPr>
            </w:pPr>
            <w:r w:rsidRPr="00495D84">
              <w:rPr>
                <w:rFonts w:ascii="Arial" w:hAnsi="Arial"/>
                <w:sz w:val="18"/>
              </w:rPr>
              <w:t>repetition</w:t>
            </w:r>
          </w:p>
        </w:tc>
        <w:tc>
          <w:tcPr>
            <w:tcW w:w="543" w:type="pct"/>
            <w:tcBorders>
              <w:top w:val="single" w:sz="4" w:space="0" w:color="auto"/>
              <w:left w:val="single" w:sz="4" w:space="0" w:color="auto"/>
              <w:bottom w:val="single" w:sz="4" w:space="0" w:color="auto"/>
              <w:right w:val="single" w:sz="4" w:space="0" w:color="auto"/>
            </w:tcBorders>
            <w:hideMark/>
          </w:tcPr>
          <w:p w14:paraId="2721C90D"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562ABC6E"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08BB774"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c>
          <w:tcPr>
            <w:tcW w:w="507" w:type="pct"/>
            <w:tcBorders>
              <w:top w:val="single" w:sz="4" w:space="0" w:color="auto"/>
              <w:left w:val="single" w:sz="4" w:space="0" w:color="auto"/>
              <w:bottom w:val="single" w:sz="4" w:space="0" w:color="auto"/>
              <w:right w:val="single" w:sz="4" w:space="0" w:color="auto"/>
            </w:tcBorders>
            <w:hideMark/>
          </w:tcPr>
          <w:p w14:paraId="4B09C1C5"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on</w:t>
            </w:r>
          </w:p>
        </w:tc>
        <w:tc>
          <w:tcPr>
            <w:tcW w:w="507" w:type="pct"/>
            <w:tcBorders>
              <w:top w:val="single" w:sz="4" w:space="0" w:color="auto"/>
              <w:left w:val="single" w:sz="4" w:space="0" w:color="auto"/>
              <w:bottom w:val="single" w:sz="4" w:space="0" w:color="auto"/>
              <w:right w:val="single" w:sz="4" w:space="0" w:color="auto"/>
            </w:tcBorders>
          </w:tcPr>
          <w:p w14:paraId="505B7A3B" w14:textId="77777777" w:rsidR="001A75AD" w:rsidRPr="00495D84" w:rsidRDefault="001A75AD" w:rsidP="00E94096">
            <w:pPr>
              <w:keepNext/>
              <w:keepLines/>
              <w:spacing w:after="0"/>
              <w:rPr>
                <w:rFonts w:ascii="Arial" w:hAnsi="Arial"/>
                <w:sz w:val="18"/>
                <w:lang w:eastAsia="ja-JP"/>
              </w:rPr>
            </w:pPr>
            <w:r w:rsidRPr="00495D84">
              <w:rPr>
                <w:rFonts w:ascii="Arial" w:hAnsi="Arial"/>
                <w:sz w:val="18"/>
                <w:lang w:eastAsia="ja-JP"/>
              </w:rPr>
              <w:t>off</w:t>
            </w:r>
          </w:p>
        </w:tc>
        <w:tc>
          <w:tcPr>
            <w:tcW w:w="548" w:type="pct"/>
            <w:tcBorders>
              <w:top w:val="single" w:sz="4" w:space="0" w:color="auto"/>
              <w:left w:val="single" w:sz="4" w:space="0" w:color="auto"/>
              <w:bottom w:val="single" w:sz="4" w:space="0" w:color="auto"/>
              <w:right w:val="single" w:sz="4" w:space="0" w:color="auto"/>
            </w:tcBorders>
            <w:vAlign w:val="center"/>
          </w:tcPr>
          <w:p w14:paraId="606D1734" w14:textId="77777777" w:rsidR="001A75AD" w:rsidRPr="00495D84" w:rsidRDefault="001A75AD"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542003B3" w14:textId="77777777" w:rsidR="001A75AD" w:rsidRPr="00495D84" w:rsidRDefault="001A75AD" w:rsidP="00E94096">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754A76C8"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ADA51E7" w14:textId="77777777" w:rsidR="004B170F" w:rsidRPr="00495D84" w:rsidRDefault="004B170F" w:rsidP="00E94096">
            <w:pPr>
              <w:keepNext/>
              <w:spacing w:after="0"/>
              <w:rPr>
                <w:rFonts w:ascii="Arial" w:hAnsi="Arial" w:cs="Arial"/>
                <w:i/>
                <w:sz w:val="18"/>
                <w:lang w:eastAsia="ja-JP"/>
              </w:rPr>
            </w:pPr>
            <w:r w:rsidRPr="00495D84">
              <w:rPr>
                <w:rFonts w:ascii="Arial" w:hAnsi="Arial"/>
                <w:sz w:val="18"/>
              </w:rPr>
              <w:t>aperiodicTriggeringOffset</w:t>
            </w:r>
          </w:p>
        </w:tc>
        <w:tc>
          <w:tcPr>
            <w:tcW w:w="543" w:type="pct"/>
            <w:tcBorders>
              <w:top w:val="single" w:sz="4" w:space="0" w:color="auto"/>
              <w:left w:val="single" w:sz="4" w:space="0" w:color="auto"/>
              <w:bottom w:val="single" w:sz="4" w:space="0" w:color="auto"/>
              <w:right w:val="single" w:sz="4" w:space="0" w:color="auto"/>
            </w:tcBorders>
            <w:hideMark/>
          </w:tcPr>
          <w:p w14:paraId="3484ED26"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6A8AA9A9"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649BB6F2" w14:textId="069739D2"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4C65A19" w14:textId="7291EB67" w:rsidR="004B170F" w:rsidRPr="00495D84" w:rsidRDefault="004B170F" w:rsidP="00E94096">
            <w:pPr>
              <w:pStyle w:val="TAL"/>
              <w:rPr>
                <w:lang w:eastAsia="ja-JP"/>
              </w:rPr>
            </w:pPr>
            <w:r w:rsidRPr="00495D84">
              <w:rPr>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7B5869" w14:textId="6300BE82" w:rsidR="004B170F" w:rsidRPr="00495D84" w:rsidRDefault="004B170F" w:rsidP="00E94096">
            <w:pPr>
              <w:pStyle w:val="TAL"/>
              <w:rPr>
                <w:lang w:eastAsia="ja-JP"/>
              </w:rPr>
            </w:pPr>
            <w:r w:rsidRPr="00495D84">
              <w:rPr>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EFB7A20" w14:textId="77777777" w:rsidR="004B170F" w:rsidRPr="00495D84" w:rsidRDefault="004B170F" w:rsidP="00E94096">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1089107E" w14:textId="77777777" w:rsidR="004B170F" w:rsidRPr="00495D84" w:rsidRDefault="004B170F" w:rsidP="00E94096">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01053210"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4BBBBA9" w14:textId="77777777" w:rsidR="001A75AD" w:rsidRPr="00495D84" w:rsidRDefault="001A75AD" w:rsidP="00E94096">
            <w:pPr>
              <w:spacing w:after="0"/>
              <w:rPr>
                <w:rFonts w:ascii="Arial" w:hAnsi="Arial" w:cs="Arial"/>
                <w:i/>
                <w:sz w:val="18"/>
                <w:lang w:eastAsia="ja-JP"/>
              </w:rPr>
            </w:pPr>
            <w:r w:rsidRPr="00495D84">
              <w:rPr>
                <w:rFonts w:ascii="Arial" w:hAnsi="Arial"/>
                <w:sz w:val="18"/>
              </w:rPr>
              <w:t>trs-Info</w:t>
            </w:r>
          </w:p>
        </w:tc>
        <w:tc>
          <w:tcPr>
            <w:tcW w:w="543" w:type="pct"/>
            <w:tcBorders>
              <w:top w:val="single" w:sz="4" w:space="0" w:color="auto"/>
              <w:left w:val="single" w:sz="4" w:space="0" w:color="auto"/>
              <w:bottom w:val="single" w:sz="4" w:space="0" w:color="auto"/>
              <w:right w:val="single" w:sz="4" w:space="0" w:color="auto"/>
            </w:tcBorders>
            <w:hideMark/>
          </w:tcPr>
          <w:p w14:paraId="711B1689"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43" w:type="pct"/>
            <w:tcBorders>
              <w:top w:val="single" w:sz="4" w:space="0" w:color="auto"/>
              <w:left w:val="single" w:sz="4" w:space="0" w:color="auto"/>
              <w:bottom w:val="single" w:sz="4" w:space="0" w:color="auto"/>
              <w:right w:val="single" w:sz="4" w:space="0" w:color="auto"/>
            </w:tcBorders>
            <w:hideMark/>
          </w:tcPr>
          <w:p w14:paraId="373C854C"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27D29472"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5495991A" w14:textId="77777777" w:rsidR="001A75AD" w:rsidRPr="00495D84" w:rsidRDefault="001A75AD" w:rsidP="00E838EC">
            <w:pPr>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0A1F636C"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7135EC11"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n.a.</w:t>
            </w:r>
          </w:p>
        </w:tc>
        <w:tc>
          <w:tcPr>
            <w:tcW w:w="548" w:type="pct"/>
            <w:tcBorders>
              <w:top w:val="single" w:sz="4" w:space="0" w:color="auto"/>
              <w:left w:val="single" w:sz="4" w:space="0" w:color="auto"/>
              <w:bottom w:val="single" w:sz="4" w:space="0" w:color="auto"/>
              <w:right w:val="single" w:sz="4" w:space="0" w:color="auto"/>
            </w:tcBorders>
          </w:tcPr>
          <w:p w14:paraId="3CAE2D1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1A75AD" w:rsidRPr="00495D84" w14:paraId="78F773B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F5E4DB4" w14:textId="6F4F8293" w:rsidR="001A75AD" w:rsidRPr="00495D84" w:rsidRDefault="001A75AD" w:rsidP="00E94096">
            <w:pPr>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3" w:type="pct"/>
            <w:tcBorders>
              <w:top w:val="single" w:sz="4" w:space="0" w:color="auto"/>
              <w:left w:val="single" w:sz="4" w:space="0" w:color="auto"/>
              <w:bottom w:val="single" w:sz="4" w:space="0" w:color="auto"/>
              <w:right w:val="single" w:sz="4" w:space="0" w:color="auto"/>
            </w:tcBorders>
          </w:tcPr>
          <w:p w14:paraId="1FD7CD95" w14:textId="77777777" w:rsidR="001A75AD" w:rsidRPr="00495D84" w:rsidRDefault="001A75AD" w:rsidP="00E838EC">
            <w:pPr>
              <w:keepNext/>
              <w:keepLines/>
              <w:spacing w:after="0"/>
              <w:jc w:val="center"/>
              <w:rPr>
                <w:rFonts w:ascii="Arial" w:hAnsi="Arial" w:cs="Arial"/>
                <w:b/>
                <w:sz w:val="18"/>
                <w:lang w:eastAsia="ja-JP"/>
              </w:rPr>
            </w:pPr>
          </w:p>
        </w:tc>
        <w:tc>
          <w:tcPr>
            <w:tcW w:w="543" w:type="pct"/>
            <w:tcBorders>
              <w:top w:val="single" w:sz="4" w:space="0" w:color="auto"/>
              <w:left w:val="single" w:sz="4" w:space="0" w:color="auto"/>
              <w:bottom w:val="single" w:sz="4" w:space="0" w:color="auto"/>
              <w:right w:val="single" w:sz="4" w:space="0" w:color="auto"/>
            </w:tcBorders>
          </w:tcPr>
          <w:p w14:paraId="34F68E3E"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71BBB471"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49063DAC" w14:textId="77777777" w:rsidR="001A75AD" w:rsidRPr="00495D84" w:rsidRDefault="001A75AD" w:rsidP="00E838EC">
            <w:pPr>
              <w:keepNext/>
              <w:keepLines/>
              <w:spacing w:after="0"/>
              <w:jc w:val="center"/>
              <w:rPr>
                <w:rFonts w:ascii="Arial" w:hAnsi="Arial" w:cs="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F78DB9C"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8DA745" w14:textId="77777777" w:rsidR="001A75AD" w:rsidRPr="00495D84" w:rsidRDefault="001A75AD" w:rsidP="00E838EC">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756D35E" w14:textId="77777777" w:rsidR="001A75AD" w:rsidRPr="00495D84" w:rsidRDefault="001A75AD" w:rsidP="00E838EC">
            <w:pPr>
              <w:keepNext/>
              <w:keepLines/>
              <w:spacing w:after="0"/>
              <w:jc w:val="center"/>
              <w:rPr>
                <w:rFonts w:ascii="Arial" w:hAnsi="Arial"/>
                <w:b/>
                <w:sz w:val="18"/>
                <w:lang w:eastAsia="ja-JP"/>
              </w:rPr>
            </w:pPr>
          </w:p>
        </w:tc>
      </w:tr>
      <w:tr w:rsidR="001A75AD" w:rsidRPr="00495D84" w14:paraId="21F2BF38" w14:textId="77777777" w:rsidTr="00E94096">
        <w:trPr>
          <w:jc w:val="center"/>
        </w:trPr>
        <w:tc>
          <w:tcPr>
            <w:tcW w:w="1298" w:type="pct"/>
            <w:tcBorders>
              <w:top w:val="single" w:sz="4" w:space="0" w:color="auto"/>
              <w:left w:val="single" w:sz="4" w:space="0" w:color="auto"/>
              <w:bottom w:val="nil"/>
              <w:right w:val="single" w:sz="4" w:space="0" w:color="auto"/>
            </w:tcBorders>
          </w:tcPr>
          <w:p w14:paraId="481E567F" w14:textId="77777777" w:rsidR="001A75AD" w:rsidRPr="00495D84" w:rsidRDefault="001A75AD" w:rsidP="00E94096">
            <w:pPr>
              <w:spacing w:after="0"/>
              <w:rPr>
                <w:rFonts w:ascii="Arial" w:hAnsi="Arial"/>
                <w:sz w:val="18"/>
              </w:rPr>
            </w:pPr>
          </w:p>
        </w:tc>
        <w:tc>
          <w:tcPr>
            <w:tcW w:w="543" w:type="pct"/>
            <w:tcBorders>
              <w:top w:val="single" w:sz="4" w:space="0" w:color="auto"/>
              <w:left w:val="single" w:sz="4" w:space="0" w:color="auto"/>
              <w:bottom w:val="nil"/>
              <w:right w:val="single" w:sz="4" w:space="0" w:color="auto"/>
            </w:tcBorders>
          </w:tcPr>
          <w:p w14:paraId="4EE91017"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5E1B26E8" w14:textId="4D8F371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2B08957" w14:textId="3ECAAC5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991C07F" w14:textId="27A2224A"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792A592" w14:textId="516CB623"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5FE6BF48" w14:textId="77777777" w:rsidR="001A75AD" w:rsidRPr="00495D84" w:rsidRDefault="001A75AD" w:rsidP="00E838EC">
            <w:pPr>
              <w:keepNext/>
              <w:keepLines/>
              <w:spacing w:after="0"/>
              <w:rPr>
                <w:rFonts w:ascii="Arial" w:hAnsi="Arial"/>
                <w:sz w:val="18"/>
                <w:lang w:eastAsia="ja-JP"/>
              </w:rPr>
            </w:pPr>
          </w:p>
        </w:tc>
        <w:tc>
          <w:tcPr>
            <w:tcW w:w="548" w:type="pct"/>
            <w:vMerge w:val="restart"/>
            <w:tcBorders>
              <w:top w:val="single" w:sz="4" w:space="0" w:color="auto"/>
              <w:left w:val="single" w:sz="4" w:space="0" w:color="auto"/>
              <w:right w:val="single" w:sz="4" w:space="0" w:color="auto"/>
            </w:tcBorders>
          </w:tcPr>
          <w:p w14:paraId="324526EA" w14:textId="7F78355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6B011641" w14:textId="77777777" w:rsidTr="00E94096">
        <w:trPr>
          <w:jc w:val="center"/>
        </w:trPr>
        <w:tc>
          <w:tcPr>
            <w:tcW w:w="1298" w:type="pct"/>
            <w:tcBorders>
              <w:top w:val="nil"/>
              <w:left w:val="single" w:sz="4" w:space="0" w:color="auto"/>
              <w:bottom w:val="nil"/>
              <w:right w:val="single" w:sz="4" w:space="0" w:color="auto"/>
            </w:tcBorders>
            <w:hideMark/>
          </w:tcPr>
          <w:p w14:paraId="789E8382"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74280CF5"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F860139"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2E9C90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DD25C9A" w14:textId="43FE313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7A373CD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426B79D"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C5EC6E5" w14:textId="77777777" w:rsidR="001A75AD" w:rsidRPr="00495D84" w:rsidRDefault="001A75AD" w:rsidP="00E838EC">
            <w:pPr>
              <w:keepNext/>
              <w:keepLines/>
              <w:spacing w:after="0"/>
              <w:rPr>
                <w:rFonts w:ascii="Arial" w:hAnsi="Arial"/>
                <w:sz w:val="18"/>
                <w:lang w:eastAsia="ja-JP"/>
              </w:rPr>
            </w:pPr>
          </w:p>
        </w:tc>
      </w:tr>
      <w:tr w:rsidR="001A75AD" w:rsidRPr="00495D84" w14:paraId="52276CEA" w14:textId="77777777" w:rsidTr="00E94096">
        <w:trPr>
          <w:jc w:val="center"/>
        </w:trPr>
        <w:tc>
          <w:tcPr>
            <w:tcW w:w="1298" w:type="pct"/>
            <w:tcBorders>
              <w:top w:val="nil"/>
              <w:left w:val="single" w:sz="4" w:space="0" w:color="auto"/>
              <w:bottom w:val="nil"/>
              <w:right w:val="single" w:sz="4" w:space="0" w:color="auto"/>
            </w:tcBorders>
            <w:hideMark/>
          </w:tcPr>
          <w:p w14:paraId="23BFBE5D"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0DF6CE4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50544120"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B533F77"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53B6A613" w14:textId="12E94059"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210E0BAF"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2E2F7D1"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4849CC17" w14:textId="77777777" w:rsidR="001A75AD" w:rsidRPr="00495D84" w:rsidRDefault="001A75AD" w:rsidP="00E838EC">
            <w:pPr>
              <w:keepNext/>
              <w:keepLines/>
              <w:spacing w:after="0"/>
              <w:rPr>
                <w:rFonts w:ascii="Arial" w:hAnsi="Arial"/>
                <w:sz w:val="18"/>
                <w:lang w:eastAsia="ja-JP"/>
              </w:rPr>
            </w:pPr>
          </w:p>
        </w:tc>
      </w:tr>
      <w:tr w:rsidR="001A75AD" w:rsidRPr="00495D84" w14:paraId="4943873E" w14:textId="77777777" w:rsidTr="00E94096">
        <w:trPr>
          <w:jc w:val="center"/>
        </w:trPr>
        <w:tc>
          <w:tcPr>
            <w:tcW w:w="1298" w:type="pct"/>
            <w:tcBorders>
              <w:top w:val="nil"/>
              <w:left w:val="single" w:sz="4" w:space="0" w:color="auto"/>
              <w:bottom w:val="nil"/>
              <w:right w:val="single" w:sz="4" w:space="0" w:color="auto"/>
            </w:tcBorders>
          </w:tcPr>
          <w:p w14:paraId="4D8A2FB0"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tcPr>
          <w:p w14:paraId="4954553E"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4357115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E417D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1829A67" w14:textId="7460470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7A6A1EE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4319588"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0D427307" w14:textId="77777777" w:rsidR="001A75AD" w:rsidRPr="00495D84" w:rsidRDefault="001A75AD" w:rsidP="00E838EC">
            <w:pPr>
              <w:keepNext/>
              <w:keepLines/>
              <w:spacing w:after="0"/>
              <w:rPr>
                <w:rFonts w:ascii="Arial" w:hAnsi="Arial"/>
                <w:sz w:val="18"/>
                <w:lang w:eastAsia="ja-JP"/>
              </w:rPr>
            </w:pPr>
          </w:p>
        </w:tc>
      </w:tr>
      <w:tr w:rsidR="001A75AD" w:rsidRPr="00495D84" w14:paraId="25CC9F8C" w14:textId="77777777" w:rsidTr="00E94096">
        <w:trPr>
          <w:jc w:val="center"/>
        </w:trPr>
        <w:tc>
          <w:tcPr>
            <w:tcW w:w="1298" w:type="pct"/>
            <w:tcBorders>
              <w:top w:val="nil"/>
              <w:left w:val="single" w:sz="4" w:space="0" w:color="auto"/>
              <w:bottom w:val="nil"/>
              <w:right w:val="single" w:sz="4" w:space="0" w:color="auto"/>
            </w:tcBorders>
            <w:hideMark/>
          </w:tcPr>
          <w:p w14:paraId="3EA83C1A" w14:textId="77777777" w:rsidR="001A75AD" w:rsidRPr="00495D84" w:rsidRDefault="001A75AD" w:rsidP="00E94096">
            <w:pPr>
              <w:spacing w:after="0"/>
              <w:rPr>
                <w:rFonts w:ascii="Arial" w:hAnsi="Arial"/>
                <w:sz w:val="18"/>
              </w:rPr>
            </w:pPr>
            <w:r w:rsidRPr="00495D84">
              <w:rPr>
                <w:rFonts w:ascii="Arial" w:hAnsi="Arial"/>
                <w:sz w:val="18"/>
              </w:rPr>
              <w:t>nzp-CSI-RS-ResourceId</w:t>
            </w:r>
          </w:p>
        </w:tc>
        <w:tc>
          <w:tcPr>
            <w:tcW w:w="543" w:type="pct"/>
            <w:tcBorders>
              <w:top w:val="nil"/>
              <w:left w:val="single" w:sz="4" w:space="0" w:color="auto"/>
              <w:bottom w:val="nil"/>
              <w:right w:val="single" w:sz="4" w:space="0" w:color="auto"/>
            </w:tcBorders>
            <w:hideMark/>
          </w:tcPr>
          <w:p w14:paraId="57167E78" w14:textId="7F3775B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14FEB74F" w14:textId="07106EC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0ACB12E4" w14:textId="131124F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2BA0695B" w14:textId="7016E3A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43F68833" w14:textId="72AFF6EA"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nil"/>
              <w:left w:val="single" w:sz="4" w:space="0" w:color="auto"/>
              <w:bottom w:val="nil"/>
              <w:right w:val="single" w:sz="4" w:space="0" w:color="auto"/>
            </w:tcBorders>
          </w:tcPr>
          <w:p w14:paraId="63D3D295" w14:textId="4C187216"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8" w:type="pct"/>
            <w:vMerge w:val="restart"/>
            <w:tcBorders>
              <w:top w:val="single" w:sz="4" w:space="0" w:color="auto"/>
              <w:left w:val="single" w:sz="4" w:space="0" w:color="auto"/>
              <w:right w:val="single" w:sz="4" w:space="0" w:color="auto"/>
            </w:tcBorders>
          </w:tcPr>
          <w:p w14:paraId="504297F6" w14:textId="12AF3D7D"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45AC5D2E" w14:textId="77777777" w:rsidTr="00E94096">
        <w:trPr>
          <w:jc w:val="center"/>
        </w:trPr>
        <w:tc>
          <w:tcPr>
            <w:tcW w:w="1298" w:type="pct"/>
            <w:tcBorders>
              <w:top w:val="nil"/>
              <w:left w:val="single" w:sz="4" w:space="0" w:color="auto"/>
              <w:bottom w:val="nil"/>
              <w:right w:val="single" w:sz="4" w:space="0" w:color="auto"/>
            </w:tcBorders>
            <w:hideMark/>
          </w:tcPr>
          <w:p w14:paraId="361175E8"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56E51A06"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E2442B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4020BEA6"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3EC16B" w14:textId="487D826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598EFAE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D3CC310"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7F1437C4" w14:textId="77777777" w:rsidR="001A75AD" w:rsidRPr="00495D84" w:rsidRDefault="001A75AD" w:rsidP="00E838EC">
            <w:pPr>
              <w:keepNext/>
              <w:keepLines/>
              <w:spacing w:after="0"/>
              <w:rPr>
                <w:rFonts w:ascii="Arial" w:hAnsi="Arial"/>
                <w:sz w:val="18"/>
                <w:lang w:eastAsia="ja-JP"/>
              </w:rPr>
            </w:pPr>
          </w:p>
        </w:tc>
      </w:tr>
      <w:tr w:rsidR="001A75AD" w:rsidRPr="00495D84" w14:paraId="76317993" w14:textId="77777777" w:rsidTr="00E94096">
        <w:trPr>
          <w:jc w:val="center"/>
        </w:trPr>
        <w:tc>
          <w:tcPr>
            <w:tcW w:w="1298" w:type="pct"/>
            <w:tcBorders>
              <w:top w:val="nil"/>
              <w:left w:val="single" w:sz="4" w:space="0" w:color="auto"/>
              <w:bottom w:val="nil"/>
              <w:right w:val="single" w:sz="4" w:space="0" w:color="auto"/>
            </w:tcBorders>
            <w:hideMark/>
          </w:tcPr>
          <w:p w14:paraId="007F74AC"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nil"/>
              <w:right w:val="single" w:sz="4" w:space="0" w:color="auto"/>
            </w:tcBorders>
            <w:hideMark/>
          </w:tcPr>
          <w:p w14:paraId="34AB9E7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36EBD723"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0A921C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4380EEEF" w14:textId="70D1B48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445B3066"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95C9045"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right w:val="single" w:sz="4" w:space="0" w:color="auto"/>
            </w:tcBorders>
          </w:tcPr>
          <w:p w14:paraId="6F179163" w14:textId="77777777" w:rsidR="001A75AD" w:rsidRPr="00495D84" w:rsidRDefault="001A75AD" w:rsidP="00E838EC">
            <w:pPr>
              <w:keepNext/>
              <w:keepLines/>
              <w:spacing w:after="0"/>
              <w:rPr>
                <w:rFonts w:ascii="Arial" w:hAnsi="Arial"/>
                <w:sz w:val="18"/>
                <w:lang w:eastAsia="ja-JP"/>
              </w:rPr>
            </w:pPr>
          </w:p>
        </w:tc>
      </w:tr>
      <w:tr w:rsidR="001A75AD" w:rsidRPr="00495D84" w14:paraId="55CC3E8A"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6311EAEB" w14:textId="77777777" w:rsidR="001A75AD" w:rsidRPr="00495D84" w:rsidRDefault="001A75AD" w:rsidP="00E94096">
            <w:pPr>
              <w:spacing w:after="0"/>
              <w:rPr>
                <w:rFonts w:ascii="Arial" w:hAnsi="Arial"/>
                <w:sz w:val="18"/>
              </w:rPr>
            </w:pPr>
          </w:p>
        </w:tc>
        <w:tc>
          <w:tcPr>
            <w:tcW w:w="543" w:type="pct"/>
            <w:tcBorders>
              <w:top w:val="nil"/>
              <w:left w:val="single" w:sz="4" w:space="0" w:color="auto"/>
              <w:bottom w:val="single" w:sz="4" w:space="0" w:color="auto"/>
              <w:right w:val="single" w:sz="4" w:space="0" w:color="auto"/>
            </w:tcBorders>
            <w:hideMark/>
          </w:tcPr>
          <w:p w14:paraId="416E3694"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3C30933F"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2E8DBCA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0E8BAB5D" w14:textId="5A59D96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1F39CDF4"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79EC1D7" w14:textId="77777777" w:rsidR="001A75AD" w:rsidRPr="00495D84" w:rsidRDefault="001A75AD" w:rsidP="00E838EC">
            <w:pPr>
              <w:keepNext/>
              <w:keepLines/>
              <w:spacing w:after="0"/>
              <w:rPr>
                <w:rFonts w:ascii="Arial" w:hAnsi="Arial"/>
                <w:sz w:val="18"/>
                <w:lang w:eastAsia="ja-JP"/>
              </w:rPr>
            </w:pPr>
          </w:p>
        </w:tc>
        <w:tc>
          <w:tcPr>
            <w:tcW w:w="548" w:type="pct"/>
            <w:vMerge/>
            <w:tcBorders>
              <w:left w:val="single" w:sz="4" w:space="0" w:color="auto"/>
              <w:bottom w:val="single" w:sz="4" w:space="0" w:color="auto"/>
              <w:right w:val="single" w:sz="4" w:space="0" w:color="auto"/>
            </w:tcBorders>
          </w:tcPr>
          <w:p w14:paraId="707F116C" w14:textId="77777777" w:rsidR="001A75AD" w:rsidRPr="00495D84" w:rsidRDefault="001A75AD" w:rsidP="00E838EC">
            <w:pPr>
              <w:keepNext/>
              <w:keepLines/>
              <w:spacing w:after="0"/>
              <w:rPr>
                <w:rFonts w:ascii="Arial" w:hAnsi="Arial"/>
                <w:sz w:val="18"/>
                <w:lang w:eastAsia="ja-JP"/>
              </w:rPr>
            </w:pPr>
          </w:p>
        </w:tc>
      </w:tr>
      <w:tr w:rsidR="001A75AD" w:rsidRPr="00495D84" w14:paraId="430645A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178819F7"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w:t>
            </w:r>
          </w:p>
        </w:tc>
        <w:tc>
          <w:tcPr>
            <w:tcW w:w="543" w:type="pct"/>
            <w:tcBorders>
              <w:top w:val="single" w:sz="4" w:space="0" w:color="auto"/>
              <w:left w:val="single" w:sz="4" w:space="0" w:color="auto"/>
              <w:bottom w:val="single" w:sz="4" w:space="0" w:color="auto"/>
              <w:right w:val="single" w:sz="4" w:space="0" w:color="auto"/>
            </w:tcBorders>
            <w:hideMark/>
          </w:tcPr>
          <w:p w14:paraId="5B58C66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77C188E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56AD29E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4C2D810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08BB918F"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1ECBCE47"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0BB53D8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190AA4D7"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2ABCB52" w14:textId="77777777" w:rsidR="001A75AD" w:rsidRPr="00495D84" w:rsidRDefault="001A75AD" w:rsidP="00E94096">
            <w:pPr>
              <w:spacing w:after="0"/>
              <w:rPr>
                <w:rFonts w:ascii="Arial" w:hAnsi="Arial" w:cs="Arial"/>
                <w:i/>
                <w:sz w:val="18"/>
                <w:lang w:eastAsia="ja-JP"/>
              </w:rPr>
            </w:pPr>
            <w:r w:rsidRPr="00495D84">
              <w:rPr>
                <w:rFonts w:ascii="Arial" w:hAnsi="Arial"/>
                <w:sz w:val="18"/>
              </w:rPr>
              <w:t>powerControlOffsetSS</w:t>
            </w:r>
          </w:p>
        </w:tc>
        <w:tc>
          <w:tcPr>
            <w:tcW w:w="543" w:type="pct"/>
            <w:tcBorders>
              <w:top w:val="single" w:sz="4" w:space="0" w:color="auto"/>
              <w:left w:val="single" w:sz="4" w:space="0" w:color="auto"/>
              <w:bottom w:val="single" w:sz="4" w:space="0" w:color="auto"/>
              <w:right w:val="single" w:sz="4" w:space="0" w:color="auto"/>
            </w:tcBorders>
            <w:hideMark/>
          </w:tcPr>
          <w:p w14:paraId="73A401F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3" w:type="pct"/>
            <w:tcBorders>
              <w:top w:val="single" w:sz="4" w:space="0" w:color="auto"/>
              <w:left w:val="single" w:sz="4" w:space="0" w:color="auto"/>
              <w:bottom w:val="single" w:sz="4" w:space="0" w:color="auto"/>
              <w:right w:val="single" w:sz="4" w:space="0" w:color="auto"/>
            </w:tcBorders>
            <w:hideMark/>
          </w:tcPr>
          <w:p w14:paraId="75EB9619"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69EA409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hideMark/>
          </w:tcPr>
          <w:p w14:paraId="5ABC659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07" w:type="pct"/>
            <w:tcBorders>
              <w:top w:val="single" w:sz="4" w:space="0" w:color="auto"/>
              <w:left w:val="single" w:sz="4" w:space="0" w:color="auto"/>
              <w:bottom w:val="single" w:sz="4" w:space="0" w:color="auto"/>
              <w:right w:val="single" w:sz="4" w:space="0" w:color="auto"/>
            </w:tcBorders>
          </w:tcPr>
          <w:p w14:paraId="0891A34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db0</w:t>
            </w:r>
          </w:p>
        </w:tc>
        <w:tc>
          <w:tcPr>
            <w:tcW w:w="548" w:type="pct"/>
            <w:tcBorders>
              <w:top w:val="single" w:sz="4" w:space="0" w:color="auto"/>
              <w:left w:val="single" w:sz="4" w:space="0" w:color="auto"/>
              <w:bottom w:val="single" w:sz="4" w:space="0" w:color="auto"/>
              <w:right w:val="single" w:sz="4" w:space="0" w:color="auto"/>
            </w:tcBorders>
            <w:vAlign w:val="center"/>
          </w:tcPr>
          <w:p w14:paraId="5630A8D6"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db0</w:t>
            </w:r>
          </w:p>
        </w:tc>
        <w:tc>
          <w:tcPr>
            <w:tcW w:w="548" w:type="pct"/>
            <w:tcBorders>
              <w:top w:val="single" w:sz="4" w:space="0" w:color="auto"/>
              <w:left w:val="single" w:sz="4" w:space="0" w:color="auto"/>
              <w:bottom w:val="single" w:sz="4" w:space="0" w:color="auto"/>
              <w:right w:val="single" w:sz="4" w:space="0" w:color="auto"/>
            </w:tcBorders>
          </w:tcPr>
          <w:p w14:paraId="23CA0AB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1A75AD" w:rsidRPr="00495D84" w14:paraId="312110E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48629E14" w14:textId="77777777" w:rsidR="001A75AD" w:rsidRPr="00495D84" w:rsidRDefault="001A75AD" w:rsidP="00E94096">
            <w:pPr>
              <w:spacing w:after="0"/>
              <w:rPr>
                <w:rFonts w:ascii="Arial" w:hAnsi="Arial" w:cs="Arial"/>
                <w:i/>
                <w:sz w:val="18"/>
                <w:lang w:eastAsia="ja-JP"/>
              </w:rPr>
            </w:pPr>
            <w:r w:rsidRPr="00495D84">
              <w:rPr>
                <w:rFonts w:ascii="Arial" w:hAnsi="Arial"/>
                <w:sz w:val="18"/>
              </w:rPr>
              <w:t>scramblingID</w:t>
            </w:r>
          </w:p>
        </w:tc>
        <w:tc>
          <w:tcPr>
            <w:tcW w:w="543" w:type="pct"/>
            <w:tcBorders>
              <w:top w:val="single" w:sz="4" w:space="0" w:color="auto"/>
              <w:left w:val="single" w:sz="4" w:space="0" w:color="auto"/>
              <w:bottom w:val="single" w:sz="4" w:space="0" w:color="auto"/>
              <w:right w:val="single" w:sz="4" w:space="0" w:color="auto"/>
            </w:tcBorders>
            <w:hideMark/>
          </w:tcPr>
          <w:p w14:paraId="0A57342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4E79135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5E8A40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18E9D18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5D17DCDE"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77810CA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CF8B55"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0A201119"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C930DCB" w14:textId="4A6B2972" w:rsidR="001A75AD" w:rsidRPr="00495D84" w:rsidRDefault="001A75AD" w:rsidP="00E94096">
            <w:pPr>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3" w:type="pct"/>
            <w:tcBorders>
              <w:top w:val="single" w:sz="4" w:space="0" w:color="auto"/>
              <w:left w:val="single" w:sz="4" w:space="0" w:color="auto"/>
              <w:bottom w:val="single" w:sz="4" w:space="0" w:color="auto"/>
              <w:right w:val="single" w:sz="4" w:space="0" w:color="auto"/>
            </w:tcBorders>
            <w:hideMark/>
          </w:tcPr>
          <w:p w14:paraId="1084F95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slot5</w:t>
            </w:r>
          </w:p>
        </w:tc>
        <w:tc>
          <w:tcPr>
            <w:tcW w:w="543" w:type="pct"/>
            <w:tcBorders>
              <w:top w:val="single" w:sz="4" w:space="0" w:color="auto"/>
              <w:left w:val="single" w:sz="4" w:space="0" w:color="auto"/>
              <w:bottom w:val="single" w:sz="4" w:space="0" w:color="auto"/>
              <w:right w:val="single" w:sz="4" w:space="0" w:color="auto"/>
            </w:tcBorders>
            <w:hideMark/>
          </w:tcPr>
          <w:p w14:paraId="585E5B3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07" w:type="pct"/>
            <w:tcBorders>
              <w:top w:val="single" w:sz="4" w:space="0" w:color="auto"/>
              <w:left w:val="single" w:sz="4" w:space="0" w:color="auto"/>
              <w:bottom w:val="single" w:sz="4" w:space="0" w:color="auto"/>
              <w:right w:val="single" w:sz="4" w:space="0" w:color="auto"/>
            </w:tcBorders>
            <w:hideMark/>
          </w:tcPr>
          <w:p w14:paraId="36DE3A4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066F765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7D1B9D5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276F826C"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slot40</w:t>
            </w:r>
          </w:p>
        </w:tc>
        <w:tc>
          <w:tcPr>
            <w:tcW w:w="548" w:type="pct"/>
            <w:tcBorders>
              <w:top w:val="single" w:sz="4" w:space="0" w:color="auto"/>
              <w:left w:val="single" w:sz="4" w:space="0" w:color="auto"/>
              <w:bottom w:val="single" w:sz="4" w:space="0" w:color="auto"/>
              <w:right w:val="single" w:sz="4" w:space="0" w:color="auto"/>
            </w:tcBorders>
          </w:tcPr>
          <w:p w14:paraId="7BEB3A1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slot10</w:t>
            </w:r>
          </w:p>
        </w:tc>
      </w:tr>
      <w:tr w:rsidR="001A75AD" w:rsidRPr="00495D84" w14:paraId="39BCE97D"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B3C9B11" w14:textId="77777777" w:rsidR="001A75AD" w:rsidRPr="00495D84" w:rsidRDefault="001A75AD" w:rsidP="00E94096">
            <w:pPr>
              <w:spacing w:after="0"/>
              <w:rPr>
                <w:rFonts w:ascii="Arial" w:hAnsi="Arial"/>
                <w:sz w:val="18"/>
              </w:rPr>
            </w:pPr>
            <w:r w:rsidRPr="00495D84">
              <w:rPr>
                <w:rFonts w:ascii="Arial" w:hAnsi="Arial"/>
                <w:sz w:val="18"/>
              </w:rPr>
              <w:t>Offset</w:t>
            </w:r>
          </w:p>
        </w:tc>
        <w:tc>
          <w:tcPr>
            <w:tcW w:w="543" w:type="pct"/>
            <w:tcBorders>
              <w:top w:val="single" w:sz="4" w:space="0" w:color="auto"/>
              <w:left w:val="single" w:sz="4" w:space="0" w:color="auto"/>
              <w:bottom w:val="single" w:sz="4" w:space="0" w:color="auto"/>
              <w:right w:val="single" w:sz="4" w:space="0" w:color="auto"/>
            </w:tcBorders>
            <w:hideMark/>
          </w:tcPr>
          <w:p w14:paraId="2F158A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86A95B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BFE453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hideMark/>
          </w:tcPr>
          <w:p w14:paraId="44B2A14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single" w:sz="4" w:space="0" w:color="auto"/>
              <w:right w:val="single" w:sz="4" w:space="0" w:color="auto"/>
            </w:tcBorders>
          </w:tcPr>
          <w:p w14:paraId="13E3020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single" w:sz="4" w:space="0" w:color="auto"/>
              <w:right w:val="single" w:sz="4" w:space="0" w:color="auto"/>
            </w:tcBorders>
            <w:vAlign w:val="center"/>
          </w:tcPr>
          <w:p w14:paraId="06D0C3F2"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11F9DDC1" w14:textId="77777777" w:rsidR="001A75AD" w:rsidRPr="00495D84" w:rsidRDefault="001A75AD" w:rsidP="00E838EC">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1A75AD" w:rsidRPr="00495D84" w14:paraId="055C74D4" w14:textId="77777777" w:rsidTr="00E94096">
        <w:trPr>
          <w:jc w:val="center"/>
        </w:trPr>
        <w:tc>
          <w:tcPr>
            <w:tcW w:w="1298" w:type="pct"/>
            <w:tcBorders>
              <w:top w:val="single" w:sz="4" w:space="0" w:color="auto"/>
              <w:left w:val="single" w:sz="4" w:space="0" w:color="auto"/>
              <w:bottom w:val="nil"/>
              <w:right w:val="single" w:sz="4" w:space="0" w:color="auto"/>
            </w:tcBorders>
            <w:hideMark/>
          </w:tcPr>
          <w:p w14:paraId="1F5638FA" w14:textId="77777777" w:rsidR="001A75AD" w:rsidRPr="00495D84" w:rsidRDefault="001A75AD" w:rsidP="00E94096">
            <w:pPr>
              <w:spacing w:after="0"/>
              <w:rPr>
                <w:rFonts w:ascii="Arial" w:hAnsi="Arial" w:cs="Arial"/>
                <w:i/>
                <w:sz w:val="18"/>
                <w:lang w:eastAsia="ja-JP"/>
              </w:rPr>
            </w:pPr>
            <w:r w:rsidRPr="00495D84">
              <w:rPr>
                <w:rFonts w:ascii="Arial" w:hAnsi="Arial"/>
                <w:sz w:val="18"/>
              </w:rPr>
              <w:t>qcl-InfoPeriodicCSI-RS</w:t>
            </w:r>
          </w:p>
        </w:tc>
        <w:tc>
          <w:tcPr>
            <w:tcW w:w="543" w:type="pct"/>
            <w:tcBorders>
              <w:top w:val="single" w:sz="4" w:space="0" w:color="auto"/>
              <w:left w:val="single" w:sz="4" w:space="0" w:color="auto"/>
              <w:bottom w:val="nil"/>
              <w:right w:val="single" w:sz="4" w:space="0" w:color="auto"/>
            </w:tcBorders>
            <w:hideMark/>
          </w:tcPr>
          <w:p w14:paraId="49D49D1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3" w:type="pct"/>
            <w:tcBorders>
              <w:top w:val="single" w:sz="4" w:space="0" w:color="auto"/>
              <w:left w:val="single" w:sz="4" w:space="0" w:color="auto"/>
              <w:bottom w:val="single" w:sz="4" w:space="0" w:color="auto"/>
              <w:right w:val="single" w:sz="4" w:space="0" w:color="auto"/>
            </w:tcBorders>
            <w:hideMark/>
          </w:tcPr>
          <w:p w14:paraId="1B0D0B6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07" w:type="pct"/>
            <w:tcBorders>
              <w:top w:val="single" w:sz="4" w:space="0" w:color="auto"/>
              <w:left w:val="single" w:sz="4" w:space="0" w:color="auto"/>
              <w:bottom w:val="nil"/>
              <w:right w:val="single" w:sz="4" w:space="0" w:color="auto"/>
            </w:tcBorders>
            <w:hideMark/>
          </w:tcPr>
          <w:p w14:paraId="5E7B4FC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hideMark/>
          </w:tcPr>
          <w:p w14:paraId="3BAF50B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07" w:type="pct"/>
            <w:tcBorders>
              <w:top w:val="single" w:sz="4" w:space="0" w:color="auto"/>
              <w:left w:val="single" w:sz="4" w:space="0" w:color="auto"/>
              <w:bottom w:val="nil"/>
              <w:right w:val="single" w:sz="4" w:space="0" w:color="auto"/>
            </w:tcBorders>
          </w:tcPr>
          <w:p w14:paraId="4FB85FC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single" w:sz="4" w:space="0" w:color="auto"/>
              <w:left w:val="single" w:sz="4" w:space="0" w:color="auto"/>
              <w:bottom w:val="nil"/>
              <w:right w:val="single" w:sz="4" w:space="0" w:color="auto"/>
            </w:tcBorders>
            <w:vAlign w:val="center"/>
          </w:tcPr>
          <w:p w14:paraId="6F3E892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8" w:type="pct"/>
            <w:tcBorders>
              <w:top w:val="single" w:sz="4" w:space="0" w:color="auto"/>
              <w:left w:val="single" w:sz="4" w:space="0" w:color="auto"/>
              <w:bottom w:val="single" w:sz="4" w:space="0" w:color="auto"/>
              <w:right w:val="single" w:sz="4" w:space="0" w:color="auto"/>
            </w:tcBorders>
          </w:tcPr>
          <w:p w14:paraId="4D20FB7B"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1A75AD" w:rsidRPr="00495D84" w14:paraId="4055BC82"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46FAA602"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8BF6F06"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single" w:sz="4" w:space="0" w:color="auto"/>
              <w:right w:val="single" w:sz="4" w:space="0" w:color="auto"/>
            </w:tcBorders>
            <w:hideMark/>
          </w:tcPr>
          <w:p w14:paraId="0312F9EC"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07" w:type="pct"/>
            <w:tcBorders>
              <w:top w:val="nil"/>
              <w:left w:val="single" w:sz="4" w:space="0" w:color="auto"/>
              <w:bottom w:val="single" w:sz="4" w:space="0" w:color="auto"/>
              <w:right w:val="single" w:sz="4" w:space="0" w:color="auto"/>
            </w:tcBorders>
            <w:hideMark/>
          </w:tcPr>
          <w:p w14:paraId="0A0A83D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506F9B6E"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tcPr>
          <w:p w14:paraId="64AAA5C3"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vAlign w:val="center"/>
          </w:tcPr>
          <w:p w14:paraId="01A6207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D37CA38"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TCI.State.1</w:t>
            </w:r>
          </w:p>
        </w:tc>
      </w:tr>
      <w:tr w:rsidR="001A75AD" w:rsidRPr="00495D84" w14:paraId="572E3911"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342D9753" w14:textId="77777777" w:rsidR="001A75AD" w:rsidRPr="00495D84" w:rsidRDefault="001A75AD" w:rsidP="00E94096">
            <w:pPr>
              <w:spacing w:after="0"/>
              <w:rPr>
                <w:rFonts w:ascii="Arial" w:hAnsi="Arial" w:cs="Arial"/>
                <w:i/>
                <w:sz w:val="18"/>
                <w:lang w:eastAsia="ja-JP"/>
              </w:rPr>
            </w:pPr>
            <w:r w:rsidRPr="00495D84">
              <w:rPr>
                <w:rFonts w:ascii="Arial" w:hAnsi="Arial"/>
                <w:sz w:val="18"/>
              </w:rPr>
              <w:t>frequencyDomainAllocation</w:t>
            </w:r>
          </w:p>
        </w:tc>
        <w:tc>
          <w:tcPr>
            <w:tcW w:w="543" w:type="pct"/>
            <w:tcBorders>
              <w:top w:val="single" w:sz="4" w:space="0" w:color="auto"/>
              <w:left w:val="single" w:sz="4" w:space="0" w:color="auto"/>
              <w:bottom w:val="single" w:sz="4" w:space="0" w:color="auto"/>
              <w:right w:val="single" w:sz="4" w:space="0" w:color="auto"/>
            </w:tcBorders>
            <w:hideMark/>
          </w:tcPr>
          <w:p w14:paraId="54132BA9"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000001</w:t>
            </w:r>
          </w:p>
        </w:tc>
        <w:tc>
          <w:tcPr>
            <w:tcW w:w="543" w:type="pct"/>
            <w:tcBorders>
              <w:top w:val="single" w:sz="4" w:space="0" w:color="auto"/>
              <w:left w:val="single" w:sz="4" w:space="0" w:color="auto"/>
              <w:bottom w:val="single" w:sz="4" w:space="0" w:color="auto"/>
              <w:right w:val="single" w:sz="4" w:space="0" w:color="auto"/>
            </w:tcBorders>
            <w:hideMark/>
          </w:tcPr>
          <w:p w14:paraId="7E7ECA6F"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6128EE92"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hideMark/>
          </w:tcPr>
          <w:p w14:paraId="7A5546C1"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0001</w:t>
            </w:r>
          </w:p>
        </w:tc>
        <w:tc>
          <w:tcPr>
            <w:tcW w:w="507" w:type="pct"/>
            <w:tcBorders>
              <w:top w:val="single" w:sz="4" w:space="0" w:color="auto"/>
              <w:left w:val="single" w:sz="4" w:space="0" w:color="auto"/>
              <w:bottom w:val="single" w:sz="4" w:space="0" w:color="auto"/>
              <w:right w:val="single" w:sz="4" w:space="0" w:color="auto"/>
            </w:tcBorders>
          </w:tcPr>
          <w:p w14:paraId="348853A6" w14:textId="77777777" w:rsidR="001A75AD" w:rsidRPr="00495D84" w:rsidDel="001A53A1"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vAlign w:val="center"/>
          </w:tcPr>
          <w:p w14:paraId="6CFDD2C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000001</w:t>
            </w:r>
          </w:p>
        </w:tc>
        <w:tc>
          <w:tcPr>
            <w:tcW w:w="548" w:type="pct"/>
            <w:tcBorders>
              <w:top w:val="single" w:sz="4" w:space="0" w:color="auto"/>
              <w:left w:val="single" w:sz="4" w:space="0" w:color="auto"/>
              <w:bottom w:val="single" w:sz="4" w:space="0" w:color="auto"/>
              <w:right w:val="single" w:sz="4" w:space="0" w:color="auto"/>
            </w:tcBorders>
          </w:tcPr>
          <w:p w14:paraId="608B32F1" w14:textId="77777777" w:rsidR="001A75AD" w:rsidRPr="00495D84" w:rsidRDefault="001A75AD" w:rsidP="00E838EC">
            <w:pPr>
              <w:keepNext/>
              <w:keepLines/>
              <w:spacing w:after="0"/>
              <w:rPr>
                <w:rFonts w:ascii="Arial" w:hAnsi="Arial"/>
                <w:sz w:val="18"/>
                <w:szCs w:val="18"/>
              </w:rPr>
            </w:pPr>
            <w:r w:rsidRPr="00495D84">
              <w:rPr>
                <w:rFonts w:ascii="Arial" w:hAnsi="Arial"/>
                <w:sz w:val="18"/>
                <w:szCs w:val="18"/>
              </w:rPr>
              <w:t>0100</w:t>
            </w:r>
          </w:p>
        </w:tc>
      </w:tr>
      <w:tr w:rsidR="001A75AD" w:rsidRPr="00495D84" w14:paraId="251468BC"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23502223" w14:textId="77777777" w:rsidR="001A75AD" w:rsidRPr="00495D84" w:rsidRDefault="001A75AD" w:rsidP="00E94096">
            <w:pPr>
              <w:spacing w:after="0"/>
              <w:rPr>
                <w:rFonts w:ascii="Arial" w:hAnsi="Arial" w:cs="Arial"/>
                <w:i/>
                <w:sz w:val="18"/>
                <w:lang w:eastAsia="ja-JP"/>
              </w:rPr>
            </w:pPr>
            <w:r w:rsidRPr="00495D84">
              <w:rPr>
                <w:rFonts w:ascii="Arial" w:hAnsi="Arial"/>
                <w:sz w:val="18"/>
              </w:rPr>
              <w:t>nrofPorts</w:t>
            </w:r>
          </w:p>
        </w:tc>
        <w:tc>
          <w:tcPr>
            <w:tcW w:w="543" w:type="pct"/>
            <w:tcBorders>
              <w:top w:val="single" w:sz="4" w:space="0" w:color="auto"/>
              <w:left w:val="single" w:sz="4" w:space="0" w:color="auto"/>
              <w:bottom w:val="single" w:sz="4" w:space="0" w:color="auto"/>
              <w:right w:val="single" w:sz="4" w:space="0" w:color="auto"/>
            </w:tcBorders>
            <w:hideMark/>
          </w:tcPr>
          <w:p w14:paraId="543A4DD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3" w:type="pct"/>
            <w:tcBorders>
              <w:top w:val="single" w:sz="4" w:space="0" w:color="auto"/>
              <w:left w:val="single" w:sz="4" w:space="0" w:color="auto"/>
              <w:bottom w:val="single" w:sz="4" w:space="0" w:color="auto"/>
              <w:right w:val="single" w:sz="4" w:space="0" w:color="auto"/>
            </w:tcBorders>
            <w:hideMark/>
          </w:tcPr>
          <w:p w14:paraId="5BC902A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4976A5F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67C8E504"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2106BBD2"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A603A50"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w:t>
            </w:r>
          </w:p>
        </w:tc>
        <w:tc>
          <w:tcPr>
            <w:tcW w:w="548" w:type="pct"/>
            <w:tcBorders>
              <w:top w:val="single" w:sz="4" w:space="0" w:color="auto"/>
              <w:left w:val="single" w:sz="4" w:space="0" w:color="auto"/>
              <w:bottom w:val="single" w:sz="4" w:space="0" w:color="auto"/>
              <w:right w:val="single" w:sz="4" w:space="0" w:color="auto"/>
            </w:tcBorders>
          </w:tcPr>
          <w:p w14:paraId="78A9CC6D"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1A75AD" w:rsidRPr="00495D84" w14:paraId="5DD47659" w14:textId="77777777" w:rsidTr="00E94096">
        <w:trPr>
          <w:jc w:val="center"/>
        </w:trPr>
        <w:tc>
          <w:tcPr>
            <w:tcW w:w="1298" w:type="pct"/>
            <w:tcBorders>
              <w:top w:val="single" w:sz="4" w:space="0" w:color="auto"/>
              <w:left w:val="single" w:sz="4" w:space="0" w:color="auto"/>
              <w:bottom w:val="nil"/>
              <w:right w:val="single" w:sz="4" w:space="0" w:color="auto"/>
            </w:tcBorders>
          </w:tcPr>
          <w:p w14:paraId="1B02C6F2" w14:textId="77777777" w:rsidR="001A75AD" w:rsidRPr="00495D84" w:rsidRDefault="001A75AD" w:rsidP="00E94096">
            <w:pPr>
              <w:spacing w:after="0"/>
              <w:rPr>
                <w:rFonts w:ascii="Arial" w:hAnsi="Arial" w:cs="Arial"/>
                <w:i/>
                <w:sz w:val="18"/>
                <w:lang w:eastAsia="ja-JP"/>
              </w:rPr>
            </w:pPr>
          </w:p>
        </w:tc>
        <w:tc>
          <w:tcPr>
            <w:tcW w:w="543" w:type="pct"/>
            <w:tcBorders>
              <w:top w:val="single" w:sz="4" w:space="0" w:color="auto"/>
              <w:left w:val="single" w:sz="4" w:space="0" w:color="auto"/>
              <w:bottom w:val="nil"/>
              <w:right w:val="single" w:sz="4" w:space="0" w:color="auto"/>
            </w:tcBorders>
          </w:tcPr>
          <w:p w14:paraId="5496F2CD" w14:textId="77777777" w:rsidR="001A75AD" w:rsidRPr="00495D84" w:rsidRDefault="001A75AD" w:rsidP="00E838EC">
            <w:pPr>
              <w:keepNext/>
              <w:keepLines/>
              <w:spacing w:after="0"/>
              <w:rPr>
                <w:rFonts w:ascii="Arial" w:hAnsi="Arial" w:cs="Arial"/>
                <w:sz w:val="18"/>
                <w:lang w:eastAsia="ja-JP"/>
              </w:rPr>
            </w:pPr>
          </w:p>
        </w:tc>
        <w:tc>
          <w:tcPr>
            <w:tcW w:w="543" w:type="pct"/>
            <w:tcBorders>
              <w:top w:val="single" w:sz="4" w:space="0" w:color="auto"/>
              <w:left w:val="single" w:sz="4" w:space="0" w:color="auto"/>
              <w:bottom w:val="nil"/>
              <w:right w:val="single" w:sz="4" w:space="0" w:color="auto"/>
            </w:tcBorders>
            <w:hideMark/>
          </w:tcPr>
          <w:p w14:paraId="3DED87DA" w14:textId="247A8B1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hideMark/>
          </w:tcPr>
          <w:p w14:paraId="5C8186D1" w14:textId="5104336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701DEAD9" w14:textId="74A9B841"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07" w:type="pct"/>
            <w:tcBorders>
              <w:top w:val="single" w:sz="4" w:space="0" w:color="auto"/>
              <w:left w:val="single" w:sz="4" w:space="0" w:color="auto"/>
              <w:bottom w:val="nil"/>
              <w:right w:val="single" w:sz="4" w:space="0" w:color="auto"/>
            </w:tcBorders>
          </w:tcPr>
          <w:p w14:paraId="46C76863" w14:textId="49B6DF5D"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8" w:type="pct"/>
            <w:tcBorders>
              <w:top w:val="single" w:sz="4" w:space="0" w:color="auto"/>
              <w:left w:val="single" w:sz="4" w:space="0" w:color="auto"/>
              <w:bottom w:val="nil"/>
              <w:right w:val="single" w:sz="4" w:space="0" w:color="auto"/>
            </w:tcBorders>
            <w:vAlign w:val="center"/>
          </w:tcPr>
          <w:p w14:paraId="6AFC8AFC" w14:textId="77777777" w:rsidR="001A75AD" w:rsidRPr="00495D84" w:rsidRDefault="001A75AD" w:rsidP="00E838EC">
            <w:pPr>
              <w:keepNext/>
              <w:keepLines/>
              <w:spacing w:after="0"/>
              <w:rPr>
                <w:rFonts w:ascii="Arial" w:hAnsi="Arial" w:cs="Arial"/>
                <w:sz w:val="18"/>
                <w:lang w:eastAsia="ja-JP"/>
              </w:rPr>
            </w:pPr>
          </w:p>
          <w:p w14:paraId="756CCA66"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699D97C6" w14:textId="3F00596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1A75AD" w:rsidRPr="00495D84" w14:paraId="7709FFAC" w14:textId="77777777" w:rsidTr="00E94096">
        <w:trPr>
          <w:jc w:val="center"/>
        </w:trPr>
        <w:tc>
          <w:tcPr>
            <w:tcW w:w="1298" w:type="pct"/>
            <w:tcBorders>
              <w:top w:val="nil"/>
              <w:left w:val="single" w:sz="4" w:space="0" w:color="auto"/>
              <w:bottom w:val="nil"/>
              <w:right w:val="single" w:sz="4" w:space="0" w:color="auto"/>
            </w:tcBorders>
            <w:hideMark/>
          </w:tcPr>
          <w:p w14:paraId="3ACD11FE"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6838190F"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4B2641D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5B8DCCE"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FB7C70" w14:textId="0F6BFB2B"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nil"/>
              <w:left w:val="single" w:sz="4" w:space="0" w:color="auto"/>
              <w:bottom w:val="nil"/>
              <w:right w:val="single" w:sz="4" w:space="0" w:color="auto"/>
            </w:tcBorders>
          </w:tcPr>
          <w:p w14:paraId="1DE1B7F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75B727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0A443DF8" w14:textId="77777777" w:rsidR="001A75AD" w:rsidRPr="00495D84" w:rsidRDefault="001A75AD" w:rsidP="00E838EC">
            <w:pPr>
              <w:keepNext/>
              <w:keepLines/>
              <w:spacing w:after="0"/>
              <w:rPr>
                <w:rFonts w:ascii="Arial" w:hAnsi="Arial"/>
                <w:sz w:val="18"/>
                <w:lang w:eastAsia="ja-JP"/>
              </w:rPr>
            </w:pPr>
          </w:p>
        </w:tc>
      </w:tr>
      <w:tr w:rsidR="001A75AD" w:rsidRPr="00495D84" w14:paraId="1B18821E" w14:textId="77777777" w:rsidTr="00E94096">
        <w:trPr>
          <w:jc w:val="center"/>
        </w:trPr>
        <w:tc>
          <w:tcPr>
            <w:tcW w:w="1298" w:type="pct"/>
            <w:tcBorders>
              <w:top w:val="nil"/>
              <w:left w:val="single" w:sz="4" w:space="0" w:color="auto"/>
              <w:bottom w:val="nil"/>
              <w:right w:val="single" w:sz="4" w:space="0" w:color="auto"/>
            </w:tcBorders>
            <w:hideMark/>
          </w:tcPr>
          <w:p w14:paraId="55A26C9C"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532D71B7"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1170598B"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1E27D7BB"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798BD72E" w14:textId="4CD5AB6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07" w:type="pct"/>
            <w:tcBorders>
              <w:top w:val="nil"/>
              <w:left w:val="single" w:sz="4" w:space="0" w:color="auto"/>
              <w:bottom w:val="nil"/>
              <w:right w:val="single" w:sz="4" w:space="0" w:color="auto"/>
            </w:tcBorders>
          </w:tcPr>
          <w:p w14:paraId="04CAED09"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vAlign w:val="center"/>
          </w:tcPr>
          <w:p w14:paraId="77F42657"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6C6FE106" w14:textId="77777777" w:rsidR="001A75AD" w:rsidRPr="00495D84" w:rsidRDefault="001A75AD" w:rsidP="00E838EC">
            <w:pPr>
              <w:keepNext/>
              <w:keepLines/>
              <w:spacing w:after="0"/>
              <w:rPr>
                <w:rFonts w:ascii="Arial" w:hAnsi="Arial"/>
                <w:sz w:val="18"/>
                <w:lang w:eastAsia="ja-JP"/>
              </w:rPr>
            </w:pPr>
          </w:p>
        </w:tc>
      </w:tr>
      <w:tr w:rsidR="001A75AD" w:rsidRPr="00495D84" w14:paraId="43974856" w14:textId="77777777" w:rsidTr="00E94096">
        <w:trPr>
          <w:jc w:val="center"/>
        </w:trPr>
        <w:tc>
          <w:tcPr>
            <w:tcW w:w="1298" w:type="pct"/>
            <w:tcBorders>
              <w:top w:val="nil"/>
              <w:left w:val="single" w:sz="4" w:space="0" w:color="auto"/>
              <w:bottom w:val="nil"/>
              <w:right w:val="single" w:sz="4" w:space="0" w:color="auto"/>
            </w:tcBorders>
          </w:tcPr>
          <w:p w14:paraId="164471C6"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tcPr>
          <w:p w14:paraId="5ACD673C"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14FE4C61"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7AC4E812"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F07FBA3" w14:textId="1337DBD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07" w:type="pct"/>
            <w:tcBorders>
              <w:top w:val="nil"/>
              <w:left w:val="single" w:sz="4" w:space="0" w:color="auto"/>
              <w:bottom w:val="single" w:sz="4" w:space="0" w:color="auto"/>
              <w:right w:val="single" w:sz="4" w:space="0" w:color="auto"/>
            </w:tcBorders>
          </w:tcPr>
          <w:p w14:paraId="204D9B38"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5C4888B0"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65B09D81" w14:textId="77777777" w:rsidR="001A75AD" w:rsidRPr="00495D84" w:rsidRDefault="001A75AD" w:rsidP="00E838EC">
            <w:pPr>
              <w:keepNext/>
              <w:keepLines/>
              <w:spacing w:after="0"/>
              <w:rPr>
                <w:rFonts w:ascii="Arial" w:hAnsi="Arial"/>
                <w:sz w:val="18"/>
                <w:lang w:eastAsia="ja-JP"/>
              </w:rPr>
            </w:pPr>
          </w:p>
        </w:tc>
      </w:tr>
      <w:tr w:rsidR="001A75AD" w:rsidRPr="00495D84" w14:paraId="18077A46" w14:textId="77777777" w:rsidTr="00E94096">
        <w:trPr>
          <w:jc w:val="center"/>
        </w:trPr>
        <w:tc>
          <w:tcPr>
            <w:tcW w:w="1298" w:type="pct"/>
            <w:tcBorders>
              <w:top w:val="nil"/>
              <w:left w:val="single" w:sz="4" w:space="0" w:color="auto"/>
              <w:bottom w:val="nil"/>
              <w:right w:val="single" w:sz="4" w:space="0" w:color="auto"/>
            </w:tcBorders>
            <w:hideMark/>
          </w:tcPr>
          <w:p w14:paraId="1DBEE95B" w14:textId="77777777" w:rsidR="001A75AD" w:rsidRPr="00495D84" w:rsidRDefault="001A75AD" w:rsidP="00E94096">
            <w:pPr>
              <w:spacing w:after="0"/>
              <w:rPr>
                <w:rFonts w:ascii="Arial" w:hAnsi="Arial" w:cs="Arial"/>
                <w:i/>
                <w:sz w:val="18"/>
                <w:lang w:eastAsia="ja-JP"/>
              </w:rPr>
            </w:pPr>
            <w:r w:rsidRPr="00495D84">
              <w:rPr>
                <w:rFonts w:ascii="Arial" w:hAnsi="Arial"/>
                <w:sz w:val="18"/>
              </w:rPr>
              <w:t>firstOFDMSymbolInTimeDomain</w:t>
            </w:r>
          </w:p>
        </w:tc>
        <w:tc>
          <w:tcPr>
            <w:tcW w:w="543" w:type="pct"/>
            <w:tcBorders>
              <w:top w:val="nil"/>
              <w:left w:val="single" w:sz="4" w:space="0" w:color="auto"/>
              <w:bottom w:val="nil"/>
              <w:right w:val="single" w:sz="4" w:space="0" w:color="auto"/>
            </w:tcBorders>
            <w:hideMark/>
          </w:tcPr>
          <w:p w14:paraId="400B00EE" w14:textId="7BEF330F"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3" w:type="pct"/>
            <w:tcBorders>
              <w:top w:val="single" w:sz="4" w:space="0" w:color="auto"/>
              <w:left w:val="single" w:sz="4" w:space="0" w:color="auto"/>
              <w:bottom w:val="nil"/>
              <w:right w:val="single" w:sz="4" w:space="0" w:color="auto"/>
            </w:tcBorders>
            <w:hideMark/>
          </w:tcPr>
          <w:p w14:paraId="012F7F22" w14:textId="22D6939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nil"/>
              <w:right w:val="single" w:sz="4" w:space="0" w:color="auto"/>
            </w:tcBorders>
            <w:hideMark/>
          </w:tcPr>
          <w:p w14:paraId="162CF892" w14:textId="4B964A0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648BBE0" w14:textId="45FD821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07" w:type="pct"/>
            <w:tcBorders>
              <w:top w:val="single" w:sz="4" w:space="0" w:color="auto"/>
              <w:left w:val="single" w:sz="4" w:space="0" w:color="auto"/>
              <w:bottom w:val="nil"/>
              <w:right w:val="single" w:sz="4" w:space="0" w:color="auto"/>
            </w:tcBorders>
          </w:tcPr>
          <w:p w14:paraId="3F5C669D"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n.a.</w:t>
            </w:r>
          </w:p>
        </w:tc>
        <w:tc>
          <w:tcPr>
            <w:tcW w:w="548" w:type="pct"/>
            <w:tcBorders>
              <w:top w:val="nil"/>
              <w:left w:val="single" w:sz="4" w:space="0" w:color="auto"/>
              <w:bottom w:val="nil"/>
              <w:right w:val="single" w:sz="4" w:space="0" w:color="auto"/>
            </w:tcBorders>
          </w:tcPr>
          <w:p w14:paraId="56D97C49" w14:textId="635515C8"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p w14:paraId="7081E1E5" w14:textId="77777777" w:rsidR="001A75AD" w:rsidRPr="00495D84" w:rsidRDefault="001A75AD" w:rsidP="00E838EC">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41C4052E" w14:textId="0735EAE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54180DA9" w14:textId="77777777" w:rsidTr="00E94096">
        <w:trPr>
          <w:jc w:val="center"/>
        </w:trPr>
        <w:tc>
          <w:tcPr>
            <w:tcW w:w="1298" w:type="pct"/>
            <w:tcBorders>
              <w:top w:val="nil"/>
              <w:left w:val="single" w:sz="4" w:space="0" w:color="auto"/>
              <w:bottom w:val="nil"/>
              <w:right w:val="single" w:sz="4" w:space="0" w:color="auto"/>
            </w:tcBorders>
            <w:hideMark/>
          </w:tcPr>
          <w:p w14:paraId="71EA8A9F"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4DD4E2A2"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7B0737D7"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5EF62EE3"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25719701" w14:textId="301E6786"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07" w:type="pct"/>
            <w:tcBorders>
              <w:top w:val="nil"/>
              <w:left w:val="single" w:sz="4" w:space="0" w:color="auto"/>
              <w:bottom w:val="nil"/>
              <w:right w:val="single" w:sz="4" w:space="0" w:color="auto"/>
            </w:tcBorders>
          </w:tcPr>
          <w:p w14:paraId="11BAC15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4498782E"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2847586D" w14:textId="77777777" w:rsidR="001A75AD" w:rsidRPr="00495D84" w:rsidRDefault="001A75AD" w:rsidP="00E838EC">
            <w:pPr>
              <w:keepNext/>
              <w:keepLines/>
              <w:spacing w:after="0"/>
              <w:rPr>
                <w:rFonts w:ascii="Arial" w:hAnsi="Arial"/>
                <w:sz w:val="18"/>
                <w:lang w:eastAsia="ja-JP"/>
              </w:rPr>
            </w:pPr>
          </w:p>
        </w:tc>
      </w:tr>
      <w:tr w:rsidR="001A75AD" w:rsidRPr="00495D84" w14:paraId="1BC952E6" w14:textId="77777777" w:rsidTr="00E94096">
        <w:trPr>
          <w:jc w:val="center"/>
        </w:trPr>
        <w:tc>
          <w:tcPr>
            <w:tcW w:w="1298" w:type="pct"/>
            <w:tcBorders>
              <w:top w:val="nil"/>
              <w:left w:val="single" w:sz="4" w:space="0" w:color="auto"/>
              <w:bottom w:val="nil"/>
              <w:right w:val="single" w:sz="4" w:space="0" w:color="auto"/>
            </w:tcBorders>
            <w:hideMark/>
          </w:tcPr>
          <w:p w14:paraId="39D0F1D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nil"/>
              <w:right w:val="single" w:sz="4" w:space="0" w:color="auto"/>
            </w:tcBorders>
            <w:hideMark/>
          </w:tcPr>
          <w:p w14:paraId="1FDAE96D"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nil"/>
              <w:right w:val="single" w:sz="4" w:space="0" w:color="auto"/>
            </w:tcBorders>
            <w:hideMark/>
          </w:tcPr>
          <w:p w14:paraId="2C39BB0A"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nil"/>
              <w:right w:val="single" w:sz="4" w:space="0" w:color="auto"/>
            </w:tcBorders>
            <w:hideMark/>
          </w:tcPr>
          <w:p w14:paraId="3DC92A34"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6964CFE0" w14:textId="636FD583"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07" w:type="pct"/>
            <w:tcBorders>
              <w:top w:val="nil"/>
              <w:left w:val="single" w:sz="4" w:space="0" w:color="auto"/>
              <w:bottom w:val="nil"/>
              <w:right w:val="single" w:sz="4" w:space="0" w:color="auto"/>
            </w:tcBorders>
          </w:tcPr>
          <w:p w14:paraId="5B87AD0C"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7F069C0B"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nil"/>
              <w:right w:val="single" w:sz="4" w:space="0" w:color="auto"/>
            </w:tcBorders>
          </w:tcPr>
          <w:p w14:paraId="3B9D4769" w14:textId="77777777" w:rsidR="001A75AD" w:rsidRPr="00495D84" w:rsidRDefault="001A75AD" w:rsidP="00E838EC">
            <w:pPr>
              <w:keepNext/>
              <w:keepLines/>
              <w:spacing w:after="0"/>
              <w:rPr>
                <w:rFonts w:ascii="Arial" w:hAnsi="Arial"/>
                <w:sz w:val="18"/>
                <w:lang w:eastAsia="ja-JP"/>
              </w:rPr>
            </w:pPr>
          </w:p>
        </w:tc>
      </w:tr>
      <w:tr w:rsidR="001A75AD" w:rsidRPr="00495D84" w14:paraId="7F722658" w14:textId="77777777" w:rsidTr="00E94096">
        <w:trPr>
          <w:jc w:val="center"/>
        </w:trPr>
        <w:tc>
          <w:tcPr>
            <w:tcW w:w="1298" w:type="pct"/>
            <w:tcBorders>
              <w:top w:val="nil"/>
              <w:left w:val="single" w:sz="4" w:space="0" w:color="auto"/>
              <w:bottom w:val="single" w:sz="4" w:space="0" w:color="auto"/>
              <w:right w:val="single" w:sz="4" w:space="0" w:color="auto"/>
            </w:tcBorders>
            <w:hideMark/>
          </w:tcPr>
          <w:p w14:paraId="157E0D89" w14:textId="77777777" w:rsidR="001A75AD" w:rsidRPr="00495D84" w:rsidRDefault="001A75AD" w:rsidP="00E94096">
            <w:pPr>
              <w:spacing w:after="0"/>
              <w:rPr>
                <w:rFonts w:ascii="Arial" w:hAnsi="Arial" w:cs="Arial"/>
                <w:i/>
                <w:sz w:val="18"/>
                <w:lang w:eastAsia="ja-JP"/>
              </w:rPr>
            </w:pPr>
          </w:p>
        </w:tc>
        <w:tc>
          <w:tcPr>
            <w:tcW w:w="543" w:type="pct"/>
            <w:tcBorders>
              <w:top w:val="nil"/>
              <w:left w:val="single" w:sz="4" w:space="0" w:color="auto"/>
              <w:bottom w:val="single" w:sz="4" w:space="0" w:color="auto"/>
              <w:right w:val="single" w:sz="4" w:space="0" w:color="auto"/>
            </w:tcBorders>
            <w:hideMark/>
          </w:tcPr>
          <w:p w14:paraId="1FD9FB4A" w14:textId="77777777" w:rsidR="001A75AD" w:rsidRPr="00495D84" w:rsidRDefault="001A75AD" w:rsidP="00E838EC">
            <w:pPr>
              <w:keepNext/>
              <w:keepLines/>
              <w:spacing w:after="0"/>
              <w:rPr>
                <w:rFonts w:ascii="Arial" w:hAnsi="Arial" w:cs="Arial"/>
                <w:sz w:val="18"/>
                <w:lang w:eastAsia="ja-JP"/>
              </w:rPr>
            </w:pPr>
          </w:p>
        </w:tc>
        <w:tc>
          <w:tcPr>
            <w:tcW w:w="543" w:type="pct"/>
            <w:tcBorders>
              <w:top w:val="nil"/>
              <w:left w:val="single" w:sz="4" w:space="0" w:color="auto"/>
              <w:bottom w:val="single" w:sz="4" w:space="0" w:color="auto"/>
              <w:right w:val="single" w:sz="4" w:space="0" w:color="auto"/>
            </w:tcBorders>
            <w:hideMark/>
          </w:tcPr>
          <w:p w14:paraId="088A1A68" w14:textId="77777777" w:rsidR="001A75AD" w:rsidRPr="00495D84" w:rsidRDefault="001A75AD" w:rsidP="00E838EC">
            <w:pPr>
              <w:keepNext/>
              <w:keepLines/>
              <w:spacing w:after="0"/>
              <w:rPr>
                <w:rFonts w:ascii="Arial" w:hAnsi="Arial" w:cs="Arial"/>
                <w:sz w:val="18"/>
                <w:lang w:eastAsia="ja-JP"/>
              </w:rPr>
            </w:pPr>
          </w:p>
        </w:tc>
        <w:tc>
          <w:tcPr>
            <w:tcW w:w="507" w:type="pct"/>
            <w:tcBorders>
              <w:top w:val="nil"/>
              <w:left w:val="single" w:sz="4" w:space="0" w:color="auto"/>
              <w:bottom w:val="single" w:sz="4" w:space="0" w:color="auto"/>
              <w:right w:val="single" w:sz="4" w:space="0" w:color="auto"/>
            </w:tcBorders>
            <w:hideMark/>
          </w:tcPr>
          <w:p w14:paraId="3523B710" w14:textId="77777777" w:rsidR="001A75AD" w:rsidRPr="00495D84" w:rsidRDefault="001A75AD" w:rsidP="00E838EC">
            <w:pPr>
              <w:keepNext/>
              <w:keepLines/>
              <w:spacing w:after="0"/>
              <w:rPr>
                <w:rFonts w:ascii="Arial" w:hAnsi="Arial" w:cs="Arial"/>
                <w:sz w:val="18"/>
                <w:lang w:eastAsia="ja-JP"/>
              </w:rPr>
            </w:pPr>
          </w:p>
        </w:tc>
        <w:tc>
          <w:tcPr>
            <w:tcW w:w="507" w:type="pct"/>
            <w:tcBorders>
              <w:top w:val="single" w:sz="4" w:space="0" w:color="auto"/>
              <w:left w:val="single" w:sz="4" w:space="0" w:color="auto"/>
              <w:bottom w:val="single" w:sz="4" w:space="0" w:color="auto"/>
              <w:right w:val="single" w:sz="4" w:space="0" w:color="auto"/>
            </w:tcBorders>
            <w:hideMark/>
          </w:tcPr>
          <w:p w14:paraId="3632ABE4" w14:textId="4369C610"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07" w:type="pct"/>
            <w:tcBorders>
              <w:top w:val="nil"/>
              <w:left w:val="single" w:sz="4" w:space="0" w:color="auto"/>
              <w:bottom w:val="single" w:sz="4" w:space="0" w:color="auto"/>
              <w:right w:val="single" w:sz="4" w:space="0" w:color="auto"/>
            </w:tcBorders>
          </w:tcPr>
          <w:p w14:paraId="50F923D1"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00DFE88A" w14:textId="77777777" w:rsidR="001A75AD" w:rsidRPr="00495D84" w:rsidRDefault="001A75AD" w:rsidP="00E838EC">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28E8A0EB" w14:textId="77777777" w:rsidR="001A75AD" w:rsidRPr="00495D84" w:rsidRDefault="001A75AD" w:rsidP="00E838EC">
            <w:pPr>
              <w:keepNext/>
              <w:keepLines/>
              <w:spacing w:after="0"/>
              <w:rPr>
                <w:rFonts w:ascii="Arial" w:hAnsi="Arial"/>
                <w:sz w:val="18"/>
                <w:lang w:eastAsia="ja-JP"/>
              </w:rPr>
            </w:pPr>
          </w:p>
        </w:tc>
      </w:tr>
      <w:tr w:rsidR="001A75AD" w:rsidRPr="00495D84" w14:paraId="3EB6E876"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5935F48B" w14:textId="77777777" w:rsidR="001A75AD" w:rsidRPr="00495D84" w:rsidRDefault="001A75AD" w:rsidP="00E94096">
            <w:pPr>
              <w:spacing w:after="0"/>
              <w:rPr>
                <w:rFonts w:ascii="Arial" w:hAnsi="Arial" w:cs="Arial"/>
                <w:i/>
                <w:sz w:val="18"/>
                <w:lang w:eastAsia="ja-JP"/>
              </w:rPr>
            </w:pPr>
            <w:r w:rsidRPr="00495D84">
              <w:rPr>
                <w:rFonts w:ascii="Arial" w:hAnsi="Arial"/>
                <w:sz w:val="18"/>
              </w:rPr>
              <w:t>cdm-Type</w:t>
            </w:r>
          </w:p>
        </w:tc>
        <w:tc>
          <w:tcPr>
            <w:tcW w:w="543" w:type="pct"/>
            <w:tcBorders>
              <w:top w:val="single" w:sz="4" w:space="0" w:color="auto"/>
              <w:left w:val="single" w:sz="4" w:space="0" w:color="auto"/>
              <w:bottom w:val="single" w:sz="4" w:space="0" w:color="auto"/>
              <w:right w:val="single" w:sz="4" w:space="0" w:color="auto"/>
            </w:tcBorders>
            <w:hideMark/>
          </w:tcPr>
          <w:p w14:paraId="05F35064" w14:textId="77777777" w:rsidR="001A75AD" w:rsidRPr="00495D84" w:rsidRDefault="001A75AD" w:rsidP="00E838EC">
            <w:pPr>
              <w:keepNext/>
              <w:keepLines/>
              <w:spacing w:after="0"/>
              <w:rPr>
                <w:rFonts w:ascii="Arial" w:hAnsi="Arial" w:cs="Arial"/>
                <w:sz w:val="18"/>
                <w:lang w:eastAsia="ja-JP"/>
              </w:rPr>
            </w:pPr>
            <w:r w:rsidRPr="00495D84">
              <w:rPr>
                <w:rFonts w:ascii="Arial" w:hAnsi="Arial"/>
                <w:sz w:val="18"/>
                <w:szCs w:val="18"/>
              </w:rPr>
              <w:t>FD-CDM2</w:t>
            </w:r>
          </w:p>
        </w:tc>
        <w:tc>
          <w:tcPr>
            <w:tcW w:w="543" w:type="pct"/>
            <w:tcBorders>
              <w:top w:val="single" w:sz="4" w:space="0" w:color="auto"/>
              <w:left w:val="single" w:sz="4" w:space="0" w:color="auto"/>
              <w:bottom w:val="single" w:sz="4" w:space="0" w:color="auto"/>
              <w:right w:val="single" w:sz="4" w:space="0" w:color="auto"/>
            </w:tcBorders>
            <w:hideMark/>
          </w:tcPr>
          <w:p w14:paraId="625FC24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0EACEF3E"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hideMark/>
          </w:tcPr>
          <w:p w14:paraId="1B62E203"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07" w:type="pct"/>
            <w:tcBorders>
              <w:top w:val="single" w:sz="4" w:space="0" w:color="auto"/>
              <w:left w:val="single" w:sz="4" w:space="0" w:color="auto"/>
              <w:bottom w:val="single" w:sz="4" w:space="0" w:color="auto"/>
              <w:right w:val="single" w:sz="4" w:space="0" w:color="auto"/>
            </w:tcBorders>
          </w:tcPr>
          <w:p w14:paraId="3B854151"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noCDM</w:t>
            </w:r>
          </w:p>
        </w:tc>
        <w:tc>
          <w:tcPr>
            <w:tcW w:w="548" w:type="pct"/>
            <w:tcBorders>
              <w:top w:val="single" w:sz="4" w:space="0" w:color="auto"/>
              <w:left w:val="single" w:sz="4" w:space="0" w:color="auto"/>
              <w:bottom w:val="single" w:sz="4" w:space="0" w:color="auto"/>
              <w:right w:val="single" w:sz="4" w:space="0" w:color="auto"/>
            </w:tcBorders>
            <w:vAlign w:val="center"/>
          </w:tcPr>
          <w:p w14:paraId="02278B0F" w14:textId="77777777" w:rsidR="001A75AD" w:rsidRPr="00495D84" w:rsidRDefault="001A75AD" w:rsidP="00E838EC">
            <w:pPr>
              <w:keepNext/>
              <w:keepLines/>
              <w:spacing w:after="0"/>
              <w:rPr>
                <w:rFonts w:ascii="Arial" w:hAnsi="Arial"/>
                <w:sz w:val="18"/>
                <w:lang w:eastAsia="ja-JP"/>
              </w:rPr>
            </w:pPr>
            <w:r w:rsidRPr="00495D84">
              <w:rPr>
                <w:rFonts w:ascii="Arial" w:hAnsi="Arial"/>
                <w:sz w:val="18"/>
                <w:szCs w:val="18"/>
              </w:rPr>
              <w:t>FD-CDM2</w:t>
            </w:r>
          </w:p>
        </w:tc>
        <w:tc>
          <w:tcPr>
            <w:tcW w:w="548" w:type="pct"/>
            <w:tcBorders>
              <w:top w:val="single" w:sz="4" w:space="0" w:color="auto"/>
              <w:left w:val="single" w:sz="4" w:space="0" w:color="auto"/>
              <w:bottom w:val="single" w:sz="4" w:space="0" w:color="auto"/>
              <w:right w:val="single" w:sz="4" w:space="0" w:color="auto"/>
            </w:tcBorders>
          </w:tcPr>
          <w:p w14:paraId="420E6EA1" w14:textId="77777777" w:rsidR="001A75AD" w:rsidRPr="00495D84" w:rsidRDefault="001A75AD" w:rsidP="00E838EC">
            <w:pPr>
              <w:keepNext/>
              <w:keepLines/>
              <w:spacing w:after="0"/>
              <w:rPr>
                <w:rFonts w:ascii="Arial" w:hAnsi="Arial"/>
                <w:sz w:val="18"/>
                <w:szCs w:val="18"/>
              </w:rPr>
            </w:pPr>
            <w:r w:rsidRPr="00495D84">
              <w:rPr>
                <w:rFonts w:ascii="Arial" w:hAnsi="Arial" w:cs="Arial"/>
                <w:sz w:val="18"/>
                <w:lang w:eastAsia="ja-JP"/>
              </w:rPr>
              <w:t>noCDM</w:t>
            </w:r>
          </w:p>
        </w:tc>
      </w:tr>
      <w:tr w:rsidR="001A75AD" w:rsidRPr="00495D84" w14:paraId="350043B5"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A00DCC6" w14:textId="77777777" w:rsidR="001A75AD" w:rsidRPr="00495D84" w:rsidRDefault="001A75AD" w:rsidP="00E94096">
            <w:pPr>
              <w:spacing w:after="0"/>
              <w:rPr>
                <w:rFonts w:ascii="Arial" w:hAnsi="Arial" w:cs="Arial"/>
                <w:i/>
                <w:sz w:val="18"/>
                <w:lang w:eastAsia="ja-JP"/>
              </w:rPr>
            </w:pPr>
            <w:r w:rsidRPr="00495D84">
              <w:rPr>
                <w:rFonts w:ascii="Arial" w:hAnsi="Arial"/>
                <w:sz w:val="18"/>
              </w:rPr>
              <w:t>density</w:t>
            </w:r>
          </w:p>
        </w:tc>
        <w:tc>
          <w:tcPr>
            <w:tcW w:w="543" w:type="pct"/>
            <w:tcBorders>
              <w:top w:val="single" w:sz="4" w:space="0" w:color="auto"/>
              <w:left w:val="single" w:sz="4" w:space="0" w:color="auto"/>
              <w:bottom w:val="single" w:sz="4" w:space="0" w:color="auto"/>
              <w:right w:val="single" w:sz="4" w:space="0" w:color="auto"/>
            </w:tcBorders>
            <w:hideMark/>
          </w:tcPr>
          <w:p w14:paraId="5E224C9A"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64E1A462"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F6C27C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hideMark/>
          </w:tcPr>
          <w:p w14:paraId="333EF7E0"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07" w:type="pct"/>
            <w:tcBorders>
              <w:top w:val="single" w:sz="4" w:space="0" w:color="auto"/>
              <w:left w:val="single" w:sz="4" w:space="0" w:color="auto"/>
              <w:bottom w:val="single" w:sz="4" w:space="0" w:color="auto"/>
              <w:right w:val="single" w:sz="4" w:space="0" w:color="auto"/>
            </w:tcBorders>
          </w:tcPr>
          <w:p w14:paraId="11B82C83"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3</w:t>
            </w:r>
          </w:p>
        </w:tc>
        <w:tc>
          <w:tcPr>
            <w:tcW w:w="548" w:type="pct"/>
            <w:tcBorders>
              <w:top w:val="single" w:sz="4" w:space="0" w:color="auto"/>
              <w:left w:val="single" w:sz="4" w:space="0" w:color="auto"/>
              <w:bottom w:val="single" w:sz="4" w:space="0" w:color="auto"/>
              <w:right w:val="single" w:sz="4" w:space="0" w:color="auto"/>
            </w:tcBorders>
            <w:vAlign w:val="center"/>
          </w:tcPr>
          <w:p w14:paraId="619052CA"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8C4E7DF"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1A75AD" w:rsidRPr="00495D84" w14:paraId="4606ABF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66324D98" w14:textId="77777777" w:rsidR="001A75AD" w:rsidRPr="00495D84" w:rsidRDefault="001A75AD" w:rsidP="00E94096">
            <w:pPr>
              <w:spacing w:after="0"/>
              <w:rPr>
                <w:rFonts w:ascii="Arial" w:hAnsi="Arial" w:cs="Arial"/>
                <w:i/>
                <w:sz w:val="18"/>
                <w:lang w:eastAsia="ja-JP"/>
              </w:rPr>
            </w:pPr>
            <w:r w:rsidRPr="00495D84">
              <w:rPr>
                <w:rFonts w:ascii="Arial" w:hAnsi="Arial"/>
                <w:sz w:val="18"/>
              </w:rPr>
              <w:t>startingRB</w:t>
            </w:r>
          </w:p>
        </w:tc>
        <w:tc>
          <w:tcPr>
            <w:tcW w:w="543" w:type="pct"/>
            <w:tcBorders>
              <w:top w:val="single" w:sz="4" w:space="0" w:color="auto"/>
              <w:left w:val="single" w:sz="4" w:space="0" w:color="auto"/>
              <w:bottom w:val="single" w:sz="4" w:space="0" w:color="auto"/>
              <w:right w:val="single" w:sz="4" w:space="0" w:color="auto"/>
            </w:tcBorders>
            <w:hideMark/>
          </w:tcPr>
          <w:p w14:paraId="32D7AE11"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3" w:type="pct"/>
            <w:tcBorders>
              <w:top w:val="single" w:sz="4" w:space="0" w:color="auto"/>
              <w:left w:val="single" w:sz="4" w:space="0" w:color="auto"/>
              <w:bottom w:val="single" w:sz="4" w:space="0" w:color="auto"/>
              <w:right w:val="single" w:sz="4" w:space="0" w:color="auto"/>
            </w:tcBorders>
            <w:hideMark/>
          </w:tcPr>
          <w:p w14:paraId="173D809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2D7B0676"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hideMark/>
          </w:tcPr>
          <w:p w14:paraId="63B39C08"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07" w:type="pct"/>
            <w:tcBorders>
              <w:top w:val="single" w:sz="4" w:space="0" w:color="auto"/>
              <w:left w:val="single" w:sz="4" w:space="0" w:color="auto"/>
              <w:bottom w:val="single" w:sz="4" w:space="0" w:color="auto"/>
              <w:right w:val="single" w:sz="4" w:space="0" w:color="auto"/>
            </w:tcBorders>
          </w:tcPr>
          <w:p w14:paraId="7C75BD76" w14:textId="77777777"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0</w:t>
            </w:r>
          </w:p>
        </w:tc>
        <w:tc>
          <w:tcPr>
            <w:tcW w:w="548" w:type="pct"/>
            <w:tcBorders>
              <w:top w:val="single" w:sz="4" w:space="0" w:color="auto"/>
              <w:left w:val="single" w:sz="4" w:space="0" w:color="auto"/>
              <w:bottom w:val="single" w:sz="4" w:space="0" w:color="auto"/>
              <w:right w:val="single" w:sz="4" w:space="0" w:color="auto"/>
            </w:tcBorders>
            <w:vAlign w:val="center"/>
          </w:tcPr>
          <w:p w14:paraId="4BF260E9" w14:textId="77777777"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0</w:t>
            </w:r>
          </w:p>
        </w:tc>
        <w:tc>
          <w:tcPr>
            <w:tcW w:w="548" w:type="pct"/>
            <w:tcBorders>
              <w:top w:val="single" w:sz="4" w:space="0" w:color="auto"/>
              <w:left w:val="single" w:sz="4" w:space="0" w:color="auto"/>
              <w:bottom w:val="single" w:sz="4" w:space="0" w:color="auto"/>
              <w:right w:val="single" w:sz="4" w:space="0" w:color="auto"/>
            </w:tcBorders>
          </w:tcPr>
          <w:p w14:paraId="2C7CAD07" w14:textId="77777777"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1A75AD" w:rsidRPr="00495D84" w14:paraId="7D6C128A" w14:textId="77777777" w:rsidTr="00E94096">
        <w:trPr>
          <w:jc w:val="center"/>
        </w:trPr>
        <w:tc>
          <w:tcPr>
            <w:tcW w:w="1298" w:type="pct"/>
            <w:tcBorders>
              <w:top w:val="single" w:sz="4" w:space="0" w:color="auto"/>
              <w:left w:val="single" w:sz="4" w:space="0" w:color="auto"/>
              <w:bottom w:val="single" w:sz="4" w:space="0" w:color="auto"/>
              <w:right w:val="single" w:sz="4" w:space="0" w:color="auto"/>
            </w:tcBorders>
            <w:hideMark/>
          </w:tcPr>
          <w:p w14:paraId="090065C6" w14:textId="77777777" w:rsidR="001A75AD" w:rsidRPr="00495D84" w:rsidRDefault="001A75AD" w:rsidP="00E94096">
            <w:pPr>
              <w:spacing w:after="0"/>
              <w:rPr>
                <w:rFonts w:ascii="Arial" w:hAnsi="Arial" w:cs="Arial"/>
                <w:i/>
                <w:sz w:val="18"/>
                <w:lang w:eastAsia="ja-JP"/>
              </w:rPr>
            </w:pPr>
            <w:r w:rsidRPr="00495D84">
              <w:rPr>
                <w:rFonts w:ascii="Arial" w:hAnsi="Arial"/>
                <w:sz w:val="18"/>
              </w:rPr>
              <w:t>nrofRBs</w:t>
            </w:r>
          </w:p>
        </w:tc>
        <w:tc>
          <w:tcPr>
            <w:tcW w:w="543" w:type="pct"/>
            <w:tcBorders>
              <w:top w:val="single" w:sz="4" w:space="0" w:color="auto"/>
              <w:left w:val="single" w:sz="4" w:space="0" w:color="auto"/>
              <w:bottom w:val="single" w:sz="4" w:space="0" w:color="auto"/>
              <w:right w:val="single" w:sz="4" w:space="0" w:color="auto"/>
            </w:tcBorders>
            <w:hideMark/>
          </w:tcPr>
          <w:p w14:paraId="6F4D0923" w14:textId="25DB7392"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3" w:type="pct"/>
            <w:tcBorders>
              <w:top w:val="single" w:sz="4" w:space="0" w:color="auto"/>
              <w:left w:val="single" w:sz="4" w:space="0" w:color="auto"/>
              <w:bottom w:val="single" w:sz="4" w:space="0" w:color="auto"/>
              <w:right w:val="single" w:sz="4" w:space="0" w:color="auto"/>
            </w:tcBorders>
            <w:hideMark/>
          </w:tcPr>
          <w:p w14:paraId="796463FF" w14:textId="17AC8455"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1B5D1737" w14:textId="05FDCB1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hideMark/>
          </w:tcPr>
          <w:p w14:paraId="5D5049E8" w14:textId="03EE18B4"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07" w:type="pct"/>
            <w:tcBorders>
              <w:top w:val="single" w:sz="4" w:space="0" w:color="auto"/>
              <w:left w:val="single" w:sz="4" w:space="0" w:color="auto"/>
              <w:bottom w:val="single" w:sz="4" w:space="0" w:color="auto"/>
              <w:right w:val="single" w:sz="4" w:space="0" w:color="auto"/>
            </w:tcBorders>
          </w:tcPr>
          <w:p w14:paraId="6C303A92" w14:textId="57A5D61C" w:rsidR="001A75AD" w:rsidRPr="00495D84" w:rsidRDefault="001A75AD"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8" w:type="pct"/>
            <w:tcBorders>
              <w:top w:val="single" w:sz="4" w:space="0" w:color="auto"/>
              <w:left w:val="single" w:sz="4" w:space="0" w:color="auto"/>
              <w:bottom w:val="single" w:sz="4" w:space="0" w:color="auto"/>
              <w:right w:val="single" w:sz="4" w:space="0" w:color="auto"/>
            </w:tcBorders>
            <w:vAlign w:val="center"/>
          </w:tcPr>
          <w:p w14:paraId="1143E575" w14:textId="40B04CFF" w:rsidR="001A75AD" w:rsidRPr="00495D84" w:rsidRDefault="001A75AD"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8" w:type="pct"/>
            <w:tcBorders>
              <w:top w:val="single" w:sz="4" w:space="0" w:color="auto"/>
              <w:left w:val="single" w:sz="4" w:space="0" w:color="auto"/>
              <w:bottom w:val="single" w:sz="4" w:space="0" w:color="auto"/>
              <w:right w:val="single" w:sz="4" w:space="0" w:color="auto"/>
            </w:tcBorders>
          </w:tcPr>
          <w:p w14:paraId="74C67B10" w14:textId="2547B7BC" w:rsidR="001A75AD" w:rsidRPr="00495D84" w:rsidRDefault="001A75AD"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1A75AD" w:rsidRPr="00495D84" w14:paraId="26231A7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3610308B" w14:textId="41B1F606" w:rsidR="001A75AD" w:rsidRPr="00495D84" w:rsidRDefault="00E94096" w:rsidP="00E94096">
            <w:pPr>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1A75AD" w:rsidRPr="00495D84">
              <w:rPr>
                <w:rFonts w:ascii="Arial" w:hAnsi="Arial"/>
                <w:sz w:val="18"/>
              </w:rPr>
              <w:tab/>
            </w:r>
            <w:r w:rsidR="001A75AD" w:rsidRPr="00495D84">
              <w:rPr>
                <w:rFonts w:ascii="Arial" w:hAnsi="Arial"/>
                <w:sz w:val="18"/>
                <w:lang w:eastAsia="ja-JP"/>
              </w:rPr>
              <w:t>If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configured</w:t>
            </w:r>
            <w:r w:rsidR="00B27C84">
              <w:rPr>
                <w:rFonts w:ascii="Arial" w:hAnsi="Arial"/>
                <w:sz w:val="18"/>
                <w:lang w:eastAsia="ja-JP"/>
              </w:rPr>
              <w:t xml:space="preserve"> </w:t>
            </w:r>
            <w:r w:rsidR="001A75AD" w:rsidRPr="00495D84">
              <w:rPr>
                <w:rFonts w:ascii="Arial" w:hAnsi="Arial"/>
                <w:sz w:val="18"/>
                <w:lang w:eastAsia="ja-JP"/>
              </w:rPr>
              <w:t>value</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PRBs</w:t>
            </w:r>
            <w:r w:rsidR="00B27C84">
              <w:rPr>
                <w:rFonts w:ascii="Arial" w:hAnsi="Arial"/>
                <w:sz w:val="18"/>
                <w:lang w:eastAsia="ja-JP"/>
              </w:rPr>
              <w:t xml:space="preserve"> </w:t>
            </w:r>
            <w:r w:rsidR="001A75AD" w:rsidRPr="00495D84">
              <w:rPr>
                <w:rFonts w:ascii="Arial" w:hAnsi="Arial"/>
                <w:sz w:val="18"/>
                <w:lang w:eastAsia="ja-JP"/>
              </w:rPr>
              <w:t>is</w:t>
            </w:r>
            <w:r w:rsidR="00B27C84">
              <w:rPr>
                <w:rFonts w:ascii="Arial" w:hAnsi="Arial"/>
                <w:sz w:val="18"/>
                <w:lang w:eastAsia="ja-JP"/>
              </w:rPr>
              <w:t xml:space="preserve"> </w:t>
            </w:r>
            <w:r w:rsidR="001A75AD" w:rsidRPr="00495D84">
              <w:rPr>
                <w:rFonts w:ascii="Arial" w:hAnsi="Arial"/>
                <w:sz w:val="18"/>
                <w:lang w:eastAsia="ja-JP"/>
              </w:rPr>
              <w:t>larger</w:t>
            </w:r>
            <w:r w:rsidR="00B27C84">
              <w:rPr>
                <w:rFonts w:ascii="Arial" w:hAnsi="Arial"/>
                <w:sz w:val="18"/>
                <w:lang w:eastAsia="ja-JP"/>
              </w:rPr>
              <w:t xml:space="preserve"> </w:t>
            </w:r>
            <w:r w:rsidR="001A75AD" w:rsidRPr="00495D84">
              <w:rPr>
                <w:rFonts w:ascii="Arial" w:hAnsi="Arial"/>
                <w:sz w:val="18"/>
                <w:lang w:eastAsia="ja-JP"/>
              </w:rPr>
              <w:t>than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corresponding</w:t>
            </w:r>
            <w:r w:rsidR="00B27C84">
              <w:rPr>
                <w:rFonts w:ascii="Arial" w:hAnsi="Arial"/>
                <w:sz w:val="18"/>
                <w:lang w:eastAsia="ja-JP"/>
              </w:rPr>
              <w:t xml:space="preserve"> </w:t>
            </w:r>
            <w:r w:rsidR="001A75AD" w:rsidRPr="00495D84">
              <w:rPr>
                <w:rFonts w:ascii="Arial" w:hAnsi="Arial"/>
                <w:sz w:val="18"/>
                <w:lang w:eastAsia="ja-JP"/>
              </w:rPr>
              <w:t>BWP</w:t>
            </w:r>
            <w:r w:rsidR="00B27C84">
              <w:rPr>
                <w:rFonts w:ascii="Arial" w:hAnsi="Arial"/>
                <w:sz w:val="18"/>
                <w:lang w:eastAsia="ja-JP"/>
              </w:rPr>
              <w:t xml:space="preserve"> </w:t>
            </w:r>
            <w:r w:rsidR="001A75AD" w:rsidRPr="00495D84">
              <w:rPr>
                <w:rFonts w:ascii="Arial" w:hAnsi="Arial"/>
                <w:sz w:val="18"/>
                <w:lang w:eastAsia="ja-JP"/>
              </w:rPr>
              <w:t>relevant</w:t>
            </w:r>
            <w:r w:rsidR="00B27C84">
              <w:rPr>
                <w:rFonts w:ascii="Arial" w:hAnsi="Arial"/>
                <w:sz w:val="18"/>
                <w:lang w:eastAsia="ja-JP"/>
              </w:rPr>
              <w:t xml:space="preserve"> </w:t>
            </w:r>
            <w:r w:rsidR="001A75AD" w:rsidRPr="00495D84">
              <w:rPr>
                <w:rFonts w:ascii="Arial" w:hAnsi="Arial"/>
                <w:sz w:val="18"/>
                <w:lang w:eastAsia="ja-JP"/>
              </w:rPr>
              <w:t>for</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case,</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Test</w:t>
            </w:r>
            <w:r w:rsidR="00B27C84">
              <w:rPr>
                <w:rFonts w:ascii="Arial" w:hAnsi="Arial"/>
                <w:sz w:val="18"/>
                <w:lang w:eastAsia="ja-JP"/>
              </w:rPr>
              <w:t xml:space="preserve"> </w:t>
            </w:r>
            <w:r w:rsidR="001A75AD" w:rsidRPr="00495D84">
              <w:rPr>
                <w:rFonts w:ascii="Arial" w:hAnsi="Arial"/>
                <w:sz w:val="18"/>
                <w:lang w:eastAsia="ja-JP"/>
              </w:rPr>
              <w:t>Equipment</w:t>
            </w:r>
            <w:r w:rsidR="00B27C84">
              <w:rPr>
                <w:rFonts w:ascii="Arial" w:hAnsi="Arial"/>
                <w:sz w:val="18"/>
                <w:lang w:eastAsia="ja-JP"/>
              </w:rPr>
              <w:t xml:space="preserve"> </w:t>
            </w:r>
            <w:r w:rsidR="001A75AD" w:rsidRPr="00495D84">
              <w:rPr>
                <w:rFonts w:ascii="Arial" w:hAnsi="Arial"/>
                <w:sz w:val="18"/>
                <w:lang w:eastAsia="ja-JP"/>
              </w:rPr>
              <w:t>shall</w:t>
            </w:r>
            <w:r w:rsidR="00B27C84">
              <w:rPr>
                <w:rFonts w:ascii="Arial" w:hAnsi="Arial"/>
                <w:sz w:val="18"/>
                <w:lang w:eastAsia="ja-JP"/>
              </w:rPr>
              <w:t xml:space="preserve"> </w:t>
            </w:r>
            <w:r w:rsidR="001A75AD" w:rsidRPr="00495D84">
              <w:rPr>
                <w:rFonts w:ascii="Arial" w:hAnsi="Arial"/>
                <w:sz w:val="18"/>
                <w:lang w:eastAsia="ja-JP"/>
              </w:rPr>
              <w:t>implement</w:t>
            </w:r>
            <w:r w:rsidR="00B27C84">
              <w:rPr>
                <w:rFonts w:ascii="Arial" w:hAnsi="Arial"/>
                <w:sz w:val="18"/>
                <w:lang w:eastAsia="ja-JP"/>
              </w:rPr>
              <w:t xml:space="preserve"> </w:t>
            </w:r>
            <w:r w:rsidR="001A75AD" w:rsidRPr="00495D84">
              <w:rPr>
                <w:rFonts w:ascii="Arial" w:hAnsi="Arial"/>
                <w:sz w:val="18"/>
                <w:lang w:eastAsia="ja-JP"/>
              </w:rPr>
              <w:t>CSI-RS</w:t>
            </w:r>
            <w:r w:rsidR="00B27C84">
              <w:rPr>
                <w:rFonts w:ascii="Arial" w:hAnsi="Arial"/>
                <w:sz w:val="18"/>
                <w:lang w:eastAsia="ja-JP"/>
              </w:rPr>
              <w:t xml:space="preserve"> </w:t>
            </w:r>
            <w:r w:rsidR="001A75AD" w:rsidRPr="00495D84">
              <w:rPr>
                <w:rFonts w:ascii="Arial" w:hAnsi="Arial"/>
                <w:sz w:val="18"/>
                <w:lang w:eastAsia="ja-JP"/>
              </w:rPr>
              <w:t>only</w:t>
            </w:r>
            <w:r w:rsidR="00B27C84">
              <w:rPr>
                <w:rFonts w:ascii="Arial" w:hAnsi="Arial"/>
                <w:sz w:val="18"/>
                <w:lang w:eastAsia="ja-JP"/>
              </w:rPr>
              <w:t xml:space="preserve"> </w:t>
            </w:r>
            <w:r w:rsidR="001A75AD" w:rsidRPr="00495D84">
              <w:rPr>
                <w:rFonts w:ascii="Arial" w:hAnsi="Arial"/>
                <w:sz w:val="18"/>
                <w:lang w:eastAsia="ja-JP"/>
              </w:rPr>
              <w:t>in</w:t>
            </w:r>
            <w:r w:rsidR="00B27C84">
              <w:rPr>
                <w:rFonts w:ascii="Arial" w:hAnsi="Arial"/>
                <w:sz w:val="18"/>
                <w:lang w:eastAsia="ja-JP"/>
              </w:rPr>
              <w:t xml:space="preserve"> </w:t>
            </w:r>
            <w:r w:rsidR="001A75AD" w:rsidRPr="00495D84">
              <w:rPr>
                <w:rFonts w:ascii="Arial" w:hAnsi="Arial"/>
                <w:sz w:val="18"/>
                <w:lang w:eastAsia="ja-JP"/>
              </w:rPr>
              <w:t>the</w:t>
            </w:r>
            <w:r w:rsidR="00B27C84">
              <w:rPr>
                <w:rFonts w:ascii="Arial" w:hAnsi="Arial"/>
                <w:sz w:val="18"/>
                <w:lang w:eastAsia="ja-JP"/>
              </w:rPr>
              <w:t xml:space="preserve"> </w:t>
            </w:r>
            <w:r w:rsidR="001A75AD" w:rsidRPr="00495D84">
              <w:rPr>
                <w:rFonts w:ascii="Arial" w:hAnsi="Arial"/>
                <w:sz w:val="18"/>
                <w:lang w:eastAsia="ja-JP"/>
              </w:rPr>
              <w:t>width</w:t>
            </w:r>
            <w:r w:rsidR="00B27C84">
              <w:rPr>
                <w:rFonts w:ascii="Arial" w:hAnsi="Arial"/>
                <w:sz w:val="18"/>
                <w:lang w:eastAsia="ja-JP"/>
              </w:rPr>
              <w:t xml:space="preserve"> </w:t>
            </w:r>
            <w:r w:rsidR="001A75AD" w:rsidRPr="00495D84">
              <w:rPr>
                <w:rFonts w:ascii="Arial" w:hAnsi="Arial"/>
                <w:sz w:val="18"/>
                <w:lang w:eastAsia="ja-JP"/>
              </w:rPr>
              <w:t>of</w:t>
            </w:r>
            <w:r w:rsidR="00B27C84">
              <w:rPr>
                <w:rFonts w:ascii="Arial" w:hAnsi="Arial"/>
                <w:sz w:val="18"/>
                <w:lang w:eastAsia="ja-JP"/>
              </w:rPr>
              <w:t xml:space="preserve"> </w:t>
            </w:r>
            <w:r w:rsidR="001A75AD" w:rsidRPr="00495D84">
              <w:rPr>
                <w:rFonts w:ascii="Arial" w:hAnsi="Arial"/>
                <w:sz w:val="18"/>
                <w:lang w:eastAsia="ja-JP"/>
              </w:rPr>
              <w:t>that</w:t>
            </w:r>
            <w:r w:rsidR="00B27C84">
              <w:rPr>
                <w:rFonts w:ascii="Arial" w:hAnsi="Arial"/>
                <w:sz w:val="18"/>
                <w:lang w:eastAsia="ja-JP"/>
              </w:rPr>
              <w:t xml:space="preserve"> </w:t>
            </w:r>
            <w:r w:rsidR="001A75AD" w:rsidRPr="00495D84">
              <w:rPr>
                <w:rFonts w:ascii="Arial" w:hAnsi="Arial"/>
                <w:sz w:val="18"/>
                <w:lang w:eastAsia="ja-JP"/>
              </w:rPr>
              <w:t>BWP.</w:t>
            </w:r>
          </w:p>
        </w:tc>
      </w:tr>
    </w:tbl>
    <w:p w14:paraId="2BBA21A4" w14:textId="77777777" w:rsidR="001A75AD" w:rsidRPr="00495D84" w:rsidRDefault="001A75AD" w:rsidP="001A75AD">
      <w:pPr>
        <w:rPr>
          <w:rFonts w:eastAsia="MS Mincho"/>
        </w:rPr>
      </w:pPr>
    </w:p>
    <w:p w14:paraId="19BC1B92" w14:textId="58AF64CF" w:rsidR="009A54D1" w:rsidRPr="00495D84" w:rsidRDefault="009A54D1" w:rsidP="009A54D1">
      <w:pPr>
        <w:pStyle w:val="TH"/>
      </w:pPr>
      <w:r w:rsidRPr="00495D84">
        <w:lastRenderedPageBreak/>
        <w:t>Table A.3.14.1-2: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97"/>
        <w:gridCol w:w="999"/>
        <w:gridCol w:w="930"/>
        <w:gridCol w:w="930"/>
        <w:gridCol w:w="930"/>
        <w:gridCol w:w="1009"/>
        <w:gridCol w:w="1007"/>
      </w:tblGrid>
      <w:tr w:rsidR="009A54D1" w:rsidRPr="00495D84" w14:paraId="204CE308"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tcPr>
          <w:p w14:paraId="607A7E6A" w14:textId="77777777" w:rsidR="009A54D1" w:rsidRPr="00495D84" w:rsidRDefault="009A54D1" w:rsidP="00EA0E34">
            <w:pPr>
              <w:keepNext/>
              <w:keepLines/>
              <w:spacing w:after="0"/>
              <w:jc w:val="center"/>
              <w:rPr>
                <w:rFonts w:ascii="Arial" w:hAnsi="Arial"/>
                <w:b/>
                <w:sz w:val="18"/>
                <w:lang w:eastAsia="ja-JP"/>
              </w:rPr>
            </w:pPr>
          </w:p>
        </w:tc>
        <w:tc>
          <w:tcPr>
            <w:tcW w:w="544" w:type="pct"/>
            <w:tcBorders>
              <w:top w:val="single" w:sz="4" w:space="0" w:color="auto"/>
              <w:left w:val="single" w:sz="4" w:space="0" w:color="auto"/>
              <w:bottom w:val="single" w:sz="4" w:space="0" w:color="auto"/>
              <w:right w:val="single" w:sz="4" w:space="0" w:color="auto"/>
            </w:tcBorders>
            <w:hideMark/>
          </w:tcPr>
          <w:p w14:paraId="56508232" w14:textId="05EEB096" w:rsidR="009A54D1" w:rsidRPr="00495D84" w:rsidRDefault="009A54D1" w:rsidP="00EA0E34">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FDD</w:t>
            </w:r>
          </w:p>
        </w:tc>
        <w:tc>
          <w:tcPr>
            <w:tcW w:w="543" w:type="pct"/>
            <w:tcBorders>
              <w:top w:val="single" w:sz="4" w:space="0" w:color="auto"/>
              <w:left w:val="single" w:sz="4" w:space="0" w:color="auto"/>
              <w:bottom w:val="single" w:sz="4" w:space="0" w:color="auto"/>
              <w:right w:val="single" w:sz="4" w:space="0" w:color="auto"/>
            </w:tcBorders>
          </w:tcPr>
          <w:p w14:paraId="699FA243"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2C20C5F9"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0057AEF0" w14:textId="77777777" w:rsidR="009A54D1" w:rsidRPr="00495D84" w:rsidRDefault="009A54D1" w:rsidP="00EA0E34">
            <w:pPr>
              <w:keepNext/>
              <w:keepLines/>
              <w:spacing w:after="0"/>
              <w:jc w:val="center"/>
              <w:rPr>
                <w:rFonts w:ascii="Arial" w:hAnsi="Arial"/>
                <w:b/>
                <w:sz w:val="18"/>
                <w:lang w:eastAsia="ja-JP"/>
              </w:rPr>
            </w:pPr>
          </w:p>
        </w:tc>
        <w:tc>
          <w:tcPr>
            <w:tcW w:w="507" w:type="pct"/>
            <w:tcBorders>
              <w:top w:val="single" w:sz="4" w:space="0" w:color="auto"/>
              <w:left w:val="single" w:sz="4" w:space="0" w:color="auto"/>
              <w:bottom w:val="single" w:sz="4" w:space="0" w:color="auto"/>
              <w:right w:val="single" w:sz="4" w:space="0" w:color="auto"/>
            </w:tcBorders>
          </w:tcPr>
          <w:p w14:paraId="3EDED99F"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064F779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1ABA104"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5E43140E"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0AE75CF" w14:textId="620AAD3A"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Type</w:t>
            </w:r>
          </w:p>
        </w:tc>
        <w:tc>
          <w:tcPr>
            <w:tcW w:w="544" w:type="pct"/>
            <w:tcBorders>
              <w:top w:val="single" w:sz="4" w:space="0" w:color="auto"/>
              <w:left w:val="single" w:sz="4" w:space="0" w:color="auto"/>
              <w:bottom w:val="single" w:sz="4" w:space="0" w:color="auto"/>
              <w:right w:val="single" w:sz="4" w:space="0" w:color="auto"/>
            </w:tcBorders>
            <w:hideMark/>
          </w:tcPr>
          <w:p w14:paraId="7FEA601C" w14:textId="77777777" w:rsidR="009A54D1" w:rsidRPr="00495D84" w:rsidRDefault="009A54D1" w:rsidP="00EA0E34">
            <w:pPr>
              <w:pStyle w:val="TAC"/>
              <w:rPr>
                <w:b/>
                <w:bCs/>
                <w:lang w:eastAsia="ja-JP"/>
              </w:rPr>
            </w:pPr>
            <w:r w:rsidRPr="00495D84">
              <w:rPr>
                <w:b/>
                <w:bCs/>
                <w:lang w:eastAsia="ja-JP"/>
              </w:rPr>
              <w:t>periodic</w:t>
            </w:r>
          </w:p>
        </w:tc>
        <w:tc>
          <w:tcPr>
            <w:tcW w:w="543" w:type="pct"/>
            <w:tcBorders>
              <w:top w:val="single" w:sz="4" w:space="0" w:color="auto"/>
              <w:left w:val="single" w:sz="4" w:space="0" w:color="auto"/>
              <w:bottom w:val="single" w:sz="4" w:space="0" w:color="auto"/>
              <w:right w:val="single" w:sz="4" w:space="0" w:color="auto"/>
            </w:tcBorders>
          </w:tcPr>
          <w:p w14:paraId="5D76112D"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57DC0B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4561BDF"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4677FE1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045CC960"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6A620BE" w14:textId="77777777" w:rsidR="009A54D1" w:rsidRPr="00495D84" w:rsidRDefault="009A54D1" w:rsidP="00EA0E34">
            <w:pPr>
              <w:keepNext/>
              <w:keepLines/>
              <w:spacing w:after="0"/>
              <w:jc w:val="center"/>
              <w:rPr>
                <w:rFonts w:ascii="Arial" w:hAnsi="Arial" w:cs="Arial"/>
                <w:b/>
                <w:sz w:val="18"/>
                <w:lang w:eastAsia="ja-JP"/>
              </w:rPr>
            </w:pPr>
          </w:p>
        </w:tc>
      </w:tr>
      <w:tr w:rsidR="009A54D1" w:rsidRPr="00495D84" w14:paraId="7D55C4C9"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E6540D1" w14:textId="75426491" w:rsidR="009A54D1" w:rsidRPr="00495D84" w:rsidRDefault="009A54D1" w:rsidP="00EA0E34">
            <w:pPr>
              <w:pStyle w:val="TAC"/>
              <w:rPr>
                <w:b/>
                <w:bCs/>
                <w:lang w:eastAsia="ja-JP"/>
              </w:rPr>
            </w:pPr>
            <w:r w:rsidRPr="00495D84">
              <w:rPr>
                <w:b/>
                <w:bCs/>
                <w:lang w:eastAsia="ja-JP"/>
              </w:rPr>
              <w:t>Resource</w:t>
            </w:r>
            <w:r w:rsidR="00B27C84">
              <w:rPr>
                <w:b/>
                <w:bCs/>
                <w:lang w:eastAsia="ja-JP"/>
              </w:rPr>
              <w:t xml:space="preserve"> </w:t>
            </w:r>
            <w:r w:rsidRPr="00495D84">
              <w:rPr>
                <w:b/>
                <w:bCs/>
                <w:lang w:eastAsia="ja-JP"/>
              </w:rPr>
              <w:t>Set</w:t>
            </w:r>
            <w:r w:rsidR="00B27C84">
              <w:rPr>
                <w:b/>
                <w:bCs/>
                <w:lang w:eastAsia="ja-JP"/>
              </w:rPr>
              <w:t xml:space="preserve"> </w:t>
            </w:r>
            <w:r w:rsidRPr="00495D84">
              <w:rPr>
                <w:b/>
                <w:bCs/>
                <w:lang w:eastAsia="ja-JP"/>
              </w:rPr>
              <w:t>Config</w:t>
            </w:r>
          </w:p>
        </w:tc>
        <w:tc>
          <w:tcPr>
            <w:tcW w:w="544" w:type="pct"/>
            <w:tcBorders>
              <w:top w:val="single" w:sz="4" w:space="0" w:color="auto"/>
              <w:left w:val="single" w:sz="4" w:space="0" w:color="auto"/>
              <w:bottom w:val="single" w:sz="4" w:space="0" w:color="auto"/>
              <w:right w:val="single" w:sz="4" w:space="0" w:color="auto"/>
            </w:tcBorders>
          </w:tcPr>
          <w:p w14:paraId="1D7462B3" w14:textId="77777777" w:rsidR="009A54D1" w:rsidRPr="00495D84" w:rsidRDefault="009A54D1" w:rsidP="00EA0E34">
            <w:pPr>
              <w:pStyle w:val="TAC"/>
              <w:rPr>
                <w:lang w:eastAsia="ja-JP"/>
              </w:rPr>
            </w:pPr>
          </w:p>
        </w:tc>
        <w:tc>
          <w:tcPr>
            <w:tcW w:w="543" w:type="pct"/>
            <w:tcBorders>
              <w:top w:val="single" w:sz="4" w:space="0" w:color="auto"/>
              <w:left w:val="single" w:sz="4" w:space="0" w:color="auto"/>
              <w:bottom w:val="single" w:sz="4" w:space="0" w:color="auto"/>
              <w:right w:val="single" w:sz="4" w:space="0" w:color="auto"/>
            </w:tcBorders>
          </w:tcPr>
          <w:p w14:paraId="14FB3F87"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5C0D100"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11E8DE5"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1C365A1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6C2A09C7"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C5FBB3"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144DD77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5E6B4D27" w14:textId="77777777" w:rsidR="009A54D1" w:rsidRPr="00495D84" w:rsidRDefault="009A54D1" w:rsidP="00EA0E34">
            <w:pPr>
              <w:pStyle w:val="TAC"/>
              <w:rPr>
                <w:rFonts w:cs="Arial"/>
                <w:i/>
                <w:lang w:eastAsia="ja-JP"/>
              </w:rPr>
            </w:pPr>
            <w:r w:rsidRPr="00495D84">
              <w:t>nzp-CSI-ResourceSetId</w:t>
            </w:r>
          </w:p>
        </w:tc>
        <w:tc>
          <w:tcPr>
            <w:tcW w:w="544" w:type="pct"/>
            <w:tcBorders>
              <w:top w:val="single" w:sz="4" w:space="0" w:color="auto"/>
              <w:left w:val="single" w:sz="4" w:space="0" w:color="auto"/>
              <w:bottom w:val="single" w:sz="4" w:space="0" w:color="auto"/>
              <w:right w:val="single" w:sz="4" w:space="0" w:color="auto"/>
            </w:tcBorders>
            <w:hideMark/>
          </w:tcPr>
          <w:p w14:paraId="557BAE01"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04CF383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CACD71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DC3AAC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67A601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5FC5321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B20619F" w14:textId="77777777" w:rsidR="009A54D1" w:rsidRPr="00495D84" w:rsidRDefault="009A54D1" w:rsidP="00EA0E34">
            <w:pPr>
              <w:keepNext/>
              <w:keepLines/>
              <w:spacing w:after="0"/>
              <w:rPr>
                <w:rFonts w:ascii="Arial" w:hAnsi="Arial" w:cs="Arial"/>
                <w:sz w:val="18"/>
                <w:lang w:eastAsia="ja-JP"/>
              </w:rPr>
            </w:pPr>
          </w:p>
        </w:tc>
      </w:tr>
      <w:tr w:rsidR="009A54D1" w:rsidRPr="00495D84" w14:paraId="3E08E78C"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950E899" w14:textId="77777777" w:rsidR="009A54D1" w:rsidRPr="00495D84" w:rsidRDefault="009A54D1" w:rsidP="00EA0E34">
            <w:pPr>
              <w:pStyle w:val="TAC"/>
              <w:rPr>
                <w:rFonts w:cs="Arial"/>
                <w:i/>
                <w:lang w:eastAsia="ja-JP"/>
              </w:rPr>
            </w:pPr>
            <w:r w:rsidRPr="00495D84">
              <w:t>repetition</w:t>
            </w:r>
          </w:p>
        </w:tc>
        <w:tc>
          <w:tcPr>
            <w:tcW w:w="544" w:type="pct"/>
            <w:tcBorders>
              <w:top w:val="single" w:sz="4" w:space="0" w:color="auto"/>
              <w:left w:val="single" w:sz="4" w:space="0" w:color="auto"/>
              <w:bottom w:val="single" w:sz="4" w:space="0" w:color="auto"/>
              <w:right w:val="single" w:sz="4" w:space="0" w:color="auto"/>
            </w:tcBorders>
            <w:hideMark/>
          </w:tcPr>
          <w:p w14:paraId="7FF7F7AA"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66E53CE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35E456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299784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A913C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56902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89F3032" w14:textId="77777777" w:rsidR="009A54D1" w:rsidRPr="00495D84" w:rsidRDefault="009A54D1" w:rsidP="00EA0E34">
            <w:pPr>
              <w:keepNext/>
              <w:keepLines/>
              <w:spacing w:after="0"/>
              <w:rPr>
                <w:rFonts w:ascii="Arial" w:hAnsi="Arial" w:cs="Arial"/>
                <w:sz w:val="18"/>
                <w:lang w:eastAsia="ja-JP"/>
              </w:rPr>
            </w:pPr>
          </w:p>
        </w:tc>
      </w:tr>
      <w:tr w:rsidR="009A54D1" w:rsidRPr="00495D84" w14:paraId="6F946515"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6A7C996" w14:textId="77777777" w:rsidR="009A54D1" w:rsidRPr="00495D84" w:rsidRDefault="009A54D1" w:rsidP="00EA0E34">
            <w:pPr>
              <w:pStyle w:val="TAC"/>
              <w:rPr>
                <w:rFonts w:cs="Arial"/>
                <w:i/>
                <w:lang w:eastAsia="ja-JP"/>
              </w:rPr>
            </w:pPr>
            <w:r w:rsidRPr="00495D84">
              <w:t>aperiodicTriggeringOffset</w:t>
            </w:r>
          </w:p>
        </w:tc>
        <w:tc>
          <w:tcPr>
            <w:tcW w:w="544" w:type="pct"/>
            <w:tcBorders>
              <w:top w:val="single" w:sz="4" w:space="0" w:color="auto"/>
              <w:left w:val="single" w:sz="4" w:space="0" w:color="auto"/>
              <w:bottom w:val="single" w:sz="4" w:space="0" w:color="auto"/>
              <w:right w:val="single" w:sz="4" w:space="0" w:color="auto"/>
            </w:tcBorders>
            <w:hideMark/>
          </w:tcPr>
          <w:p w14:paraId="1DED76A1"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39ECD12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D1FEC9A"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5CC4B552" w14:textId="77777777" w:rsidR="009A54D1" w:rsidRPr="00495D84" w:rsidRDefault="009A54D1" w:rsidP="00EA0E34">
            <w:pPr>
              <w:pStyle w:val="TAC"/>
              <w:rPr>
                <w:lang w:eastAsia="ja-JP"/>
              </w:rPr>
            </w:pPr>
          </w:p>
        </w:tc>
        <w:tc>
          <w:tcPr>
            <w:tcW w:w="507" w:type="pct"/>
            <w:tcBorders>
              <w:top w:val="single" w:sz="4" w:space="0" w:color="auto"/>
              <w:left w:val="single" w:sz="4" w:space="0" w:color="auto"/>
              <w:bottom w:val="single" w:sz="4" w:space="0" w:color="auto"/>
              <w:right w:val="single" w:sz="4" w:space="0" w:color="auto"/>
            </w:tcBorders>
          </w:tcPr>
          <w:p w14:paraId="016D01C8"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DE9F3D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33CD3C1" w14:textId="77777777" w:rsidR="009A54D1" w:rsidRPr="00495D84" w:rsidRDefault="009A54D1" w:rsidP="00EA0E34">
            <w:pPr>
              <w:keepNext/>
              <w:keepLines/>
              <w:spacing w:after="0"/>
              <w:rPr>
                <w:rFonts w:ascii="Arial" w:hAnsi="Arial" w:cs="Arial"/>
                <w:sz w:val="18"/>
                <w:lang w:eastAsia="ja-JP"/>
              </w:rPr>
            </w:pPr>
          </w:p>
        </w:tc>
      </w:tr>
      <w:tr w:rsidR="009A54D1" w:rsidRPr="00495D84" w14:paraId="07F3A0B7"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AF6CBE5" w14:textId="77777777" w:rsidR="009A54D1" w:rsidRPr="00495D84" w:rsidRDefault="009A54D1" w:rsidP="00EA0E34">
            <w:pPr>
              <w:pStyle w:val="TAC"/>
              <w:rPr>
                <w:rFonts w:cs="Arial"/>
                <w:i/>
                <w:lang w:eastAsia="ja-JP"/>
              </w:rPr>
            </w:pPr>
            <w:r w:rsidRPr="00495D84">
              <w:t>trs-Info</w:t>
            </w:r>
          </w:p>
        </w:tc>
        <w:tc>
          <w:tcPr>
            <w:tcW w:w="544" w:type="pct"/>
            <w:tcBorders>
              <w:top w:val="single" w:sz="4" w:space="0" w:color="auto"/>
              <w:left w:val="single" w:sz="4" w:space="0" w:color="auto"/>
              <w:bottom w:val="single" w:sz="4" w:space="0" w:color="auto"/>
              <w:right w:val="single" w:sz="4" w:space="0" w:color="auto"/>
            </w:tcBorders>
            <w:hideMark/>
          </w:tcPr>
          <w:p w14:paraId="58F8CE02" w14:textId="77777777" w:rsidR="009A54D1" w:rsidRPr="00495D84" w:rsidRDefault="009A54D1" w:rsidP="00EA0E34">
            <w:pPr>
              <w:pStyle w:val="TAC"/>
              <w:rPr>
                <w:rFonts w:cs="Arial"/>
                <w:lang w:eastAsia="ja-JP"/>
              </w:rPr>
            </w:pPr>
            <w:r w:rsidRPr="00495D84">
              <w:rPr>
                <w:rFonts w:cs="Arial"/>
                <w:lang w:eastAsia="ja-JP"/>
              </w:rPr>
              <w:t>n.a.</w:t>
            </w:r>
          </w:p>
        </w:tc>
        <w:tc>
          <w:tcPr>
            <w:tcW w:w="543" w:type="pct"/>
            <w:tcBorders>
              <w:top w:val="single" w:sz="4" w:space="0" w:color="auto"/>
              <w:left w:val="single" w:sz="4" w:space="0" w:color="auto"/>
              <w:bottom w:val="single" w:sz="4" w:space="0" w:color="auto"/>
              <w:right w:val="single" w:sz="4" w:space="0" w:color="auto"/>
            </w:tcBorders>
          </w:tcPr>
          <w:p w14:paraId="5C03F6F2"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F25820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CFAE1E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FB9F33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5BB4BF7A"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0228921" w14:textId="77777777" w:rsidR="009A54D1" w:rsidRPr="00495D84" w:rsidRDefault="009A54D1" w:rsidP="00EA0E34">
            <w:pPr>
              <w:keepNext/>
              <w:keepLines/>
              <w:spacing w:after="0"/>
              <w:rPr>
                <w:rFonts w:ascii="Arial" w:hAnsi="Arial" w:cs="Arial"/>
                <w:sz w:val="18"/>
                <w:lang w:eastAsia="ja-JP"/>
              </w:rPr>
            </w:pPr>
          </w:p>
        </w:tc>
      </w:tr>
      <w:tr w:rsidR="009A54D1" w:rsidRPr="00495D84" w14:paraId="72C9A11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28694B46" w14:textId="4FC41AD4" w:rsidR="009A54D1" w:rsidRPr="00495D84" w:rsidRDefault="009A54D1" w:rsidP="00EA0E34">
            <w:pPr>
              <w:pStyle w:val="TAC"/>
              <w:rPr>
                <w:b/>
                <w:bCs/>
              </w:rPr>
            </w:pPr>
            <w:r w:rsidRPr="00495D84">
              <w:rPr>
                <w:b/>
                <w:bCs/>
              </w:rPr>
              <w:t>Resource</w:t>
            </w:r>
            <w:r w:rsidR="00B27C84">
              <w:rPr>
                <w:b/>
                <w:bCs/>
              </w:rPr>
              <w:t xml:space="preserve"> </w:t>
            </w:r>
            <w:r w:rsidRPr="00495D84">
              <w:rPr>
                <w:b/>
                <w:bCs/>
              </w:rPr>
              <w:t>Config</w:t>
            </w:r>
          </w:p>
        </w:tc>
        <w:tc>
          <w:tcPr>
            <w:tcW w:w="544" w:type="pct"/>
            <w:tcBorders>
              <w:top w:val="single" w:sz="4" w:space="0" w:color="auto"/>
              <w:left w:val="single" w:sz="4" w:space="0" w:color="auto"/>
              <w:bottom w:val="single" w:sz="4" w:space="0" w:color="auto"/>
              <w:right w:val="single" w:sz="4" w:space="0" w:color="auto"/>
            </w:tcBorders>
          </w:tcPr>
          <w:p w14:paraId="6A797825" w14:textId="77777777" w:rsidR="009A54D1" w:rsidRPr="00495D84" w:rsidRDefault="009A54D1" w:rsidP="00EA0E34">
            <w:pPr>
              <w:pStyle w:val="TAC"/>
              <w:rPr>
                <w:rFonts w:cs="Arial"/>
                <w:lang w:eastAsia="ja-JP"/>
              </w:rPr>
            </w:pPr>
          </w:p>
        </w:tc>
        <w:tc>
          <w:tcPr>
            <w:tcW w:w="543" w:type="pct"/>
            <w:tcBorders>
              <w:top w:val="single" w:sz="4" w:space="0" w:color="auto"/>
              <w:left w:val="single" w:sz="4" w:space="0" w:color="auto"/>
              <w:bottom w:val="single" w:sz="4" w:space="0" w:color="auto"/>
              <w:right w:val="single" w:sz="4" w:space="0" w:color="auto"/>
            </w:tcBorders>
          </w:tcPr>
          <w:p w14:paraId="51031AB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25320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0FC216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39B8DD7"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tcPr>
          <w:p w14:paraId="319D6E3D" w14:textId="77777777" w:rsidR="009A54D1" w:rsidRPr="00495D84" w:rsidRDefault="009A54D1" w:rsidP="00EA0E34">
            <w:pPr>
              <w:keepNext/>
              <w:keepLines/>
              <w:spacing w:after="0"/>
              <w:jc w:val="center"/>
              <w:rPr>
                <w:rFonts w:ascii="Arial" w:hAnsi="Arial"/>
                <w:b/>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7F9ADAD2" w14:textId="77777777" w:rsidR="009A54D1" w:rsidRPr="00495D84" w:rsidRDefault="009A54D1" w:rsidP="00EA0E34">
            <w:pPr>
              <w:keepNext/>
              <w:keepLines/>
              <w:spacing w:after="0"/>
              <w:jc w:val="center"/>
              <w:rPr>
                <w:rFonts w:ascii="Arial" w:hAnsi="Arial"/>
                <w:b/>
                <w:sz w:val="18"/>
                <w:lang w:eastAsia="ja-JP"/>
              </w:rPr>
            </w:pPr>
          </w:p>
        </w:tc>
      </w:tr>
      <w:tr w:rsidR="009A54D1" w:rsidRPr="00495D84" w14:paraId="6701DB7F" w14:textId="77777777" w:rsidTr="00E94096">
        <w:trPr>
          <w:jc w:val="center"/>
        </w:trPr>
        <w:tc>
          <w:tcPr>
            <w:tcW w:w="1297" w:type="pct"/>
            <w:tcBorders>
              <w:top w:val="single" w:sz="4" w:space="0" w:color="auto"/>
              <w:left w:val="single" w:sz="4" w:space="0" w:color="auto"/>
              <w:bottom w:val="nil"/>
              <w:right w:val="single" w:sz="4" w:space="0" w:color="auto"/>
            </w:tcBorders>
          </w:tcPr>
          <w:p w14:paraId="3C3725C3" w14:textId="77777777" w:rsidR="009A54D1" w:rsidRPr="00495D84" w:rsidRDefault="009A54D1" w:rsidP="00EA0E34">
            <w:pPr>
              <w:pStyle w:val="TAC"/>
            </w:pPr>
            <w:r w:rsidRPr="00495D84">
              <w:t>nzp-CSI-RS-ResourceId</w:t>
            </w:r>
          </w:p>
        </w:tc>
        <w:tc>
          <w:tcPr>
            <w:tcW w:w="544" w:type="pct"/>
            <w:tcBorders>
              <w:top w:val="single" w:sz="4" w:space="0" w:color="auto"/>
              <w:left w:val="single" w:sz="4" w:space="0" w:color="auto"/>
              <w:bottom w:val="single" w:sz="4" w:space="0" w:color="auto"/>
              <w:right w:val="single" w:sz="4" w:space="0" w:color="auto"/>
            </w:tcBorders>
          </w:tcPr>
          <w:p w14:paraId="2AB07B4A" w14:textId="555EE640" w:rsidR="009A54D1" w:rsidRPr="00495D84" w:rsidRDefault="009A54D1" w:rsidP="00EA0E34">
            <w:pPr>
              <w:pStyle w:val="TAC"/>
              <w:rPr>
                <w:rFonts w:cs="Arial"/>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4F768A5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11A712B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5186A74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5CC986D"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05005F93"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right w:val="single" w:sz="4" w:space="0" w:color="auto"/>
            </w:tcBorders>
            <w:vAlign w:val="center"/>
          </w:tcPr>
          <w:p w14:paraId="7A5F32EF" w14:textId="77777777" w:rsidR="009A54D1" w:rsidRPr="00495D84" w:rsidRDefault="009A54D1" w:rsidP="00EA0E34">
            <w:pPr>
              <w:keepNext/>
              <w:keepLines/>
              <w:spacing w:after="0"/>
              <w:rPr>
                <w:rFonts w:ascii="Arial" w:hAnsi="Arial"/>
                <w:sz w:val="18"/>
                <w:lang w:eastAsia="ja-JP"/>
              </w:rPr>
            </w:pPr>
          </w:p>
          <w:p w14:paraId="3132054B" w14:textId="77777777" w:rsidR="009A54D1" w:rsidRPr="00495D84" w:rsidRDefault="009A54D1" w:rsidP="00EA0E34">
            <w:pPr>
              <w:keepNext/>
              <w:keepLines/>
              <w:spacing w:after="0"/>
              <w:rPr>
                <w:rFonts w:ascii="Arial" w:hAnsi="Arial"/>
                <w:sz w:val="18"/>
                <w:lang w:eastAsia="ja-JP"/>
              </w:rPr>
            </w:pPr>
          </w:p>
        </w:tc>
      </w:tr>
      <w:tr w:rsidR="009A54D1" w:rsidRPr="00495D84" w14:paraId="663B32B3"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D4E7B64" w14:textId="77777777" w:rsidR="009A54D1" w:rsidRPr="00495D84" w:rsidRDefault="009A54D1" w:rsidP="00EA0E34">
            <w:pPr>
              <w:pStyle w:val="TAC"/>
              <w:rPr>
                <w:rFonts w:cs="Arial"/>
                <w:i/>
                <w:lang w:eastAsia="ja-JP"/>
              </w:rPr>
            </w:pPr>
            <w:r w:rsidRPr="00495D84">
              <w:t>powerControlOffset</w:t>
            </w:r>
          </w:p>
        </w:tc>
        <w:tc>
          <w:tcPr>
            <w:tcW w:w="544" w:type="pct"/>
            <w:tcBorders>
              <w:top w:val="single" w:sz="4" w:space="0" w:color="auto"/>
              <w:left w:val="single" w:sz="4" w:space="0" w:color="auto"/>
              <w:bottom w:val="single" w:sz="4" w:space="0" w:color="auto"/>
              <w:right w:val="single" w:sz="4" w:space="0" w:color="auto"/>
            </w:tcBorders>
            <w:hideMark/>
          </w:tcPr>
          <w:p w14:paraId="56E08684"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7E9551F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1764CA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268112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67585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0B3F02C"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2118C2C" w14:textId="77777777" w:rsidR="009A54D1" w:rsidRPr="00495D84" w:rsidRDefault="009A54D1" w:rsidP="00EA0E34">
            <w:pPr>
              <w:keepNext/>
              <w:keepLines/>
              <w:spacing w:after="0"/>
              <w:rPr>
                <w:rFonts w:ascii="Arial" w:hAnsi="Arial" w:cs="Arial"/>
                <w:sz w:val="18"/>
                <w:lang w:eastAsia="ja-JP"/>
              </w:rPr>
            </w:pPr>
          </w:p>
        </w:tc>
      </w:tr>
      <w:tr w:rsidR="009A54D1" w:rsidRPr="00495D84" w14:paraId="4BCA789B"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814D825" w14:textId="77777777" w:rsidR="009A54D1" w:rsidRPr="00495D84" w:rsidRDefault="009A54D1" w:rsidP="00EA0E34">
            <w:pPr>
              <w:pStyle w:val="TAC"/>
              <w:rPr>
                <w:rFonts w:cs="Arial"/>
                <w:i/>
                <w:lang w:eastAsia="ja-JP"/>
              </w:rPr>
            </w:pPr>
            <w:r w:rsidRPr="00495D84">
              <w:t>powerControlOffsetSS</w:t>
            </w:r>
          </w:p>
        </w:tc>
        <w:tc>
          <w:tcPr>
            <w:tcW w:w="544" w:type="pct"/>
            <w:tcBorders>
              <w:top w:val="single" w:sz="4" w:space="0" w:color="auto"/>
              <w:left w:val="single" w:sz="4" w:space="0" w:color="auto"/>
              <w:bottom w:val="single" w:sz="4" w:space="0" w:color="auto"/>
              <w:right w:val="single" w:sz="4" w:space="0" w:color="auto"/>
            </w:tcBorders>
            <w:hideMark/>
          </w:tcPr>
          <w:p w14:paraId="22B4B220" w14:textId="77777777" w:rsidR="009A54D1" w:rsidRPr="00495D84" w:rsidRDefault="009A54D1" w:rsidP="00EA0E34">
            <w:pPr>
              <w:pStyle w:val="TAC"/>
              <w:rPr>
                <w:rFonts w:cs="Arial"/>
                <w:lang w:eastAsia="ja-JP"/>
              </w:rPr>
            </w:pPr>
            <w:r w:rsidRPr="00495D84">
              <w:rPr>
                <w:rFonts w:cs="Arial"/>
                <w:lang w:eastAsia="ja-JP"/>
              </w:rPr>
              <w:t>db0</w:t>
            </w:r>
          </w:p>
        </w:tc>
        <w:tc>
          <w:tcPr>
            <w:tcW w:w="543" w:type="pct"/>
            <w:tcBorders>
              <w:top w:val="single" w:sz="4" w:space="0" w:color="auto"/>
              <w:left w:val="single" w:sz="4" w:space="0" w:color="auto"/>
              <w:bottom w:val="single" w:sz="4" w:space="0" w:color="auto"/>
              <w:right w:val="single" w:sz="4" w:space="0" w:color="auto"/>
            </w:tcBorders>
          </w:tcPr>
          <w:p w14:paraId="09222F5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F7E316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7395937"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5E2059F0"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1A27268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AFECB4F" w14:textId="77777777" w:rsidR="009A54D1" w:rsidRPr="00495D84" w:rsidRDefault="009A54D1" w:rsidP="00EA0E34">
            <w:pPr>
              <w:keepNext/>
              <w:keepLines/>
              <w:spacing w:after="0"/>
              <w:rPr>
                <w:rFonts w:ascii="Arial" w:hAnsi="Arial" w:cs="Arial"/>
                <w:sz w:val="18"/>
                <w:lang w:eastAsia="ja-JP"/>
              </w:rPr>
            </w:pPr>
          </w:p>
        </w:tc>
      </w:tr>
      <w:tr w:rsidR="009A54D1" w:rsidRPr="00495D84" w14:paraId="018260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181A328" w14:textId="77777777" w:rsidR="009A54D1" w:rsidRPr="00495D84" w:rsidRDefault="009A54D1" w:rsidP="00EA0E34">
            <w:pPr>
              <w:pStyle w:val="TAC"/>
              <w:rPr>
                <w:rFonts w:cs="Arial"/>
                <w:i/>
                <w:lang w:eastAsia="ja-JP"/>
              </w:rPr>
            </w:pPr>
            <w:r w:rsidRPr="00495D84">
              <w:t>scramblingID</w:t>
            </w:r>
          </w:p>
        </w:tc>
        <w:tc>
          <w:tcPr>
            <w:tcW w:w="544" w:type="pct"/>
            <w:tcBorders>
              <w:top w:val="single" w:sz="4" w:space="0" w:color="auto"/>
              <w:left w:val="single" w:sz="4" w:space="0" w:color="auto"/>
              <w:bottom w:val="single" w:sz="4" w:space="0" w:color="auto"/>
              <w:right w:val="single" w:sz="4" w:space="0" w:color="auto"/>
            </w:tcBorders>
            <w:hideMark/>
          </w:tcPr>
          <w:p w14:paraId="555D0EFF"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6E1521D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BBFB00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3D02F7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4B8DF6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35FA56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6759F7C0" w14:textId="77777777" w:rsidR="009A54D1" w:rsidRPr="00495D84" w:rsidRDefault="009A54D1" w:rsidP="00EA0E34">
            <w:pPr>
              <w:keepNext/>
              <w:keepLines/>
              <w:spacing w:after="0"/>
              <w:rPr>
                <w:rFonts w:ascii="Arial" w:hAnsi="Arial" w:cs="Arial"/>
                <w:sz w:val="18"/>
                <w:lang w:eastAsia="ja-JP"/>
              </w:rPr>
            </w:pPr>
          </w:p>
        </w:tc>
      </w:tr>
      <w:tr w:rsidR="009A54D1" w:rsidRPr="00495D84" w14:paraId="187D3B5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1C01A2F" w14:textId="76E0D773" w:rsidR="009A54D1" w:rsidRPr="00495D84" w:rsidRDefault="009A54D1" w:rsidP="00EA0E34">
            <w:pPr>
              <w:pStyle w:val="TAC"/>
              <w:rPr>
                <w:rFonts w:cs="Arial"/>
                <w:i/>
                <w:lang w:eastAsia="ja-JP"/>
              </w:rPr>
            </w:pPr>
            <w:r w:rsidRPr="00495D84">
              <w:t>Period</w:t>
            </w:r>
            <w:r w:rsidR="00B27C84">
              <w:t xml:space="preserve"> </w:t>
            </w:r>
            <w:r w:rsidRPr="00495D84">
              <w:t>(slots)</w:t>
            </w:r>
          </w:p>
        </w:tc>
        <w:tc>
          <w:tcPr>
            <w:tcW w:w="544" w:type="pct"/>
            <w:tcBorders>
              <w:top w:val="single" w:sz="4" w:space="0" w:color="auto"/>
              <w:left w:val="single" w:sz="4" w:space="0" w:color="auto"/>
              <w:bottom w:val="single" w:sz="4" w:space="0" w:color="auto"/>
              <w:right w:val="single" w:sz="4" w:space="0" w:color="auto"/>
            </w:tcBorders>
            <w:hideMark/>
          </w:tcPr>
          <w:p w14:paraId="41B93FB0" w14:textId="77777777" w:rsidR="009A54D1" w:rsidRPr="00495D84" w:rsidRDefault="009A54D1" w:rsidP="00EA0E34">
            <w:pPr>
              <w:pStyle w:val="TAC"/>
              <w:rPr>
                <w:rFonts w:cs="Arial"/>
                <w:lang w:eastAsia="ja-JP"/>
              </w:rPr>
            </w:pPr>
            <w:r w:rsidRPr="00495D84">
              <w:rPr>
                <w:rFonts w:cs="Arial"/>
                <w:lang w:eastAsia="ja-JP"/>
              </w:rPr>
              <w:t>slot40.</w:t>
            </w:r>
          </w:p>
        </w:tc>
        <w:tc>
          <w:tcPr>
            <w:tcW w:w="543" w:type="pct"/>
            <w:tcBorders>
              <w:top w:val="single" w:sz="4" w:space="0" w:color="auto"/>
              <w:left w:val="single" w:sz="4" w:space="0" w:color="auto"/>
              <w:bottom w:val="single" w:sz="4" w:space="0" w:color="auto"/>
              <w:right w:val="single" w:sz="4" w:space="0" w:color="auto"/>
            </w:tcBorders>
          </w:tcPr>
          <w:p w14:paraId="7ACD144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88F77A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2EF152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90BECF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698F5BA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BBB38C2" w14:textId="77777777" w:rsidR="009A54D1" w:rsidRPr="00495D84" w:rsidRDefault="009A54D1" w:rsidP="00EA0E34">
            <w:pPr>
              <w:keepNext/>
              <w:keepLines/>
              <w:spacing w:after="0"/>
              <w:rPr>
                <w:rFonts w:ascii="Arial" w:hAnsi="Arial" w:cs="Arial"/>
                <w:sz w:val="18"/>
                <w:lang w:eastAsia="ja-JP"/>
              </w:rPr>
            </w:pPr>
          </w:p>
        </w:tc>
      </w:tr>
      <w:tr w:rsidR="009A54D1" w:rsidRPr="00495D84" w14:paraId="6A0BEF4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1759B89F" w14:textId="77777777" w:rsidR="009A54D1" w:rsidRPr="00495D84" w:rsidRDefault="009A54D1" w:rsidP="00EA0E34">
            <w:pPr>
              <w:pStyle w:val="TAC"/>
            </w:pPr>
            <w:r w:rsidRPr="00495D84">
              <w:t>Offset</w:t>
            </w:r>
          </w:p>
        </w:tc>
        <w:tc>
          <w:tcPr>
            <w:tcW w:w="544" w:type="pct"/>
            <w:tcBorders>
              <w:top w:val="single" w:sz="4" w:space="0" w:color="auto"/>
              <w:left w:val="single" w:sz="4" w:space="0" w:color="auto"/>
              <w:bottom w:val="single" w:sz="4" w:space="0" w:color="auto"/>
              <w:right w:val="single" w:sz="4" w:space="0" w:color="auto"/>
            </w:tcBorders>
            <w:hideMark/>
          </w:tcPr>
          <w:p w14:paraId="680C5A97" w14:textId="77777777" w:rsidR="009A54D1" w:rsidRPr="00495D84" w:rsidRDefault="009A54D1" w:rsidP="00EA0E34">
            <w:pPr>
              <w:pStyle w:val="TAC"/>
              <w:rPr>
                <w:rFonts w:cs="Arial"/>
                <w:lang w:eastAsia="ja-JP"/>
              </w:rPr>
            </w:pPr>
            <w:r w:rsidRPr="00495D84">
              <w:rPr>
                <w:rFonts w:cs="Arial"/>
                <w:lang w:eastAsia="ja-JP"/>
              </w:rPr>
              <w:t>8</w:t>
            </w:r>
          </w:p>
        </w:tc>
        <w:tc>
          <w:tcPr>
            <w:tcW w:w="543" w:type="pct"/>
            <w:tcBorders>
              <w:top w:val="single" w:sz="4" w:space="0" w:color="auto"/>
              <w:left w:val="single" w:sz="4" w:space="0" w:color="auto"/>
              <w:bottom w:val="single" w:sz="4" w:space="0" w:color="auto"/>
              <w:right w:val="single" w:sz="4" w:space="0" w:color="auto"/>
            </w:tcBorders>
          </w:tcPr>
          <w:p w14:paraId="3CFC40DA"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450B78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79E533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EB719F"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672B84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2A145BA1" w14:textId="77777777" w:rsidR="009A54D1" w:rsidRPr="00495D84" w:rsidRDefault="009A54D1" w:rsidP="00EA0E34">
            <w:pPr>
              <w:keepNext/>
              <w:keepLines/>
              <w:spacing w:after="0"/>
              <w:rPr>
                <w:rFonts w:ascii="Arial" w:hAnsi="Arial" w:cs="Arial"/>
                <w:sz w:val="18"/>
                <w:lang w:eastAsia="zh-CN"/>
              </w:rPr>
            </w:pPr>
          </w:p>
        </w:tc>
      </w:tr>
      <w:tr w:rsidR="009A54D1" w:rsidRPr="00495D84" w14:paraId="7CFBA49D" w14:textId="77777777" w:rsidTr="00E94096">
        <w:trPr>
          <w:jc w:val="center"/>
        </w:trPr>
        <w:tc>
          <w:tcPr>
            <w:tcW w:w="1297" w:type="pct"/>
            <w:tcBorders>
              <w:top w:val="single" w:sz="4" w:space="0" w:color="auto"/>
              <w:left w:val="single" w:sz="4" w:space="0" w:color="auto"/>
              <w:bottom w:val="nil"/>
              <w:right w:val="single" w:sz="4" w:space="0" w:color="auto"/>
            </w:tcBorders>
            <w:hideMark/>
          </w:tcPr>
          <w:p w14:paraId="66E65A31" w14:textId="77777777" w:rsidR="009A54D1" w:rsidRPr="00495D84" w:rsidRDefault="009A54D1" w:rsidP="00EA0E34">
            <w:pPr>
              <w:pStyle w:val="TAC"/>
              <w:rPr>
                <w:rFonts w:cs="Arial"/>
                <w:i/>
                <w:lang w:eastAsia="ja-JP"/>
              </w:rPr>
            </w:pPr>
            <w:r w:rsidRPr="00495D84">
              <w:t>qcl-InfoPeriodicCSI-RS</w:t>
            </w:r>
          </w:p>
        </w:tc>
        <w:tc>
          <w:tcPr>
            <w:tcW w:w="544" w:type="pct"/>
            <w:tcBorders>
              <w:top w:val="single" w:sz="4" w:space="0" w:color="auto"/>
              <w:left w:val="single" w:sz="4" w:space="0" w:color="auto"/>
              <w:bottom w:val="nil"/>
              <w:right w:val="single" w:sz="4" w:space="0" w:color="auto"/>
            </w:tcBorders>
            <w:hideMark/>
          </w:tcPr>
          <w:p w14:paraId="2E1EF1E1" w14:textId="77777777" w:rsidR="009A54D1" w:rsidRPr="00495D84" w:rsidRDefault="009A54D1" w:rsidP="00EA0E34">
            <w:pPr>
              <w:pStyle w:val="TAC"/>
              <w:rPr>
                <w:rFonts w:cs="Arial"/>
                <w:lang w:eastAsia="ja-JP"/>
              </w:rPr>
            </w:pPr>
            <w:r w:rsidRPr="00495D84">
              <w:rPr>
                <w:rFonts w:cs="Arial"/>
                <w:lang w:eastAsia="ja-JP"/>
              </w:rPr>
              <w:t>TCL.State.0</w:t>
            </w:r>
          </w:p>
        </w:tc>
        <w:tc>
          <w:tcPr>
            <w:tcW w:w="543" w:type="pct"/>
            <w:tcBorders>
              <w:top w:val="single" w:sz="4" w:space="0" w:color="auto"/>
              <w:left w:val="single" w:sz="4" w:space="0" w:color="auto"/>
              <w:bottom w:val="nil"/>
              <w:right w:val="single" w:sz="4" w:space="0" w:color="auto"/>
            </w:tcBorders>
          </w:tcPr>
          <w:p w14:paraId="743203A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DC3F3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216F546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705DB91"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46C535F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16B370D0" w14:textId="77777777" w:rsidR="009A54D1" w:rsidRPr="00495D84" w:rsidRDefault="009A54D1" w:rsidP="00EA0E34">
            <w:pPr>
              <w:keepNext/>
              <w:keepLines/>
              <w:spacing w:after="0"/>
              <w:rPr>
                <w:rFonts w:ascii="Arial" w:hAnsi="Arial" w:cs="Arial"/>
                <w:sz w:val="18"/>
                <w:lang w:eastAsia="ja-JP"/>
              </w:rPr>
            </w:pPr>
          </w:p>
        </w:tc>
      </w:tr>
      <w:tr w:rsidR="009A54D1" w:rsidRPr="00495D84" w14:paraId="26347F53" w14:textId="77777777" w:rsidTr="00E94096">
        <w:trPr>
          <w:jc w:val="center"/>
        </w:trPr>
        <w:tc>
          <w:tcPr>
            <w:tcW w:w="1297" w:type="pct"/>
            <w:tcBorders>
              <w:top w:val="nil"/>
              <w:left w:val="single" w:sz="4" w:space="0" w:color="auto"/>
              <w:bottom w:val="single" w:sz="4" w:space="0" w:color="auto"/>
              <w:right w:val="single" w:sz="4" w:space="0" w:color="auto"/>
            </w:tcBorders>
            <w:hideMark/>
          </w:tcPr>
          <w:p w14:paraId="5CE71F0F" w14:textId="77777777" w:rsidR="009A54D1" w:rsidRPr="00495D84" w:rsidRDefault="009A54D1" w:rsidP="00EA0E34">
            <w:pPr>
              <w:pStyle w:val="TAC"/>
              <w:rPr>
                <w:rFonts w:cs="Arial"/>
                <w:i/>
                <w:lang w:eastAsia="ja-JP"/>
              </w:rPr>
            </w:pPr>
          </w:p>
        </w:tc>
        <w:tc>
          <w:tcPr>
            <w:tcW w:w="544" w:type="pct"/>
            <w:tcBorders>
              <w:top w:val="nil"/>
              <w:left w:val="single" w:sz="4" w:space="0" w:color="auto"/>
              <w:bottom w:val="single" w:sz="4" w:space="0" w:color="auto"/>
              <w:right w:val="single" w:sz="4" w:space="0" w:color="auto"/>
            </w:tcBorders>
            <w:hideMark/>
          </w:tcPr>
          <w:p w14:paraId="299F5E63" w14:textId="77777777" w:rsidR="009A54D1" w:rsidRPr="00495D84" w:rsidRDefault="009A54D1" w:rsidP="00EA0E34">
            <w:pPr>
              <w:pStyle w:val="TAC"/>
              <w:rPr>
                <w:rFonts w:cs="Arial"/>
                <w:lang w:eastAsia="ja-JP"/>
              </w:rPr>
            </w:pPr>
          </w:p>
        </w:tc>
        <w:tc>
          <w:tcPr>
            <w:tcW w:w="543" w:type="pct"/>
            <w:tcBorders>
              <w:top w:val="nil"/>
              <w:left w:val="single" w:sz="4" w:space="0" w:color="auto"/>
              <w:bottom w:val="single" w:sz="4" w:space="0" w:color="auto"/>
              <w:right w:val="single" w:sz="4" w:space="0" w:color="auto"/>
            </w:tcBorders>
          </w:tcPr>
          <w:p w14:paraId="61F4D0EF"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80039EB"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0BBA9EBA" w14:textId="77777777" w:rsidR="009A54D1" w:rsidRPr="00495D84" w:rsidRDefault="009A54D1" w:rsidP="00EA0E34">
            <w:pPr>
              <w:pStyle w:val="TAC"/>
              <w:rPr>
                <w:rFonts w:cs="Arial"/>
                <w:lang w:eastAsia="ja-JP"/>
              </w:rPr>
            </w:pPr>
          </w:p>
        </w:tc>
        <w:tc>
          <w:tcPr>
            <w:tcW w:w="507" w:type="pct"/>
            <w:tcBorders>
              <w:top w:val="nil"/>
              <w:left w:val="single" w:sz="4" w:space="0" w:color="auto"/>
              <w:bottom w:val="single" w:sz="4" w:space="0" w:color="auto"/>
              <w:right w:val="single" w:sz="4" w:space="0" w:color="auto"/>
            </w:tcBorders>
          </w:tcPr>
          <w:p w14:paraId="1167FB72" w14:textId="77777777" w:rsidR="009A54D1" w:rsidRPr="00495D84" w:rsidRDefault="009A54D1" w:rsidP="00EA0E34">
            <w:pPr>
              <w:pStyle w:val="TAC"/>
              <w:rPr>
                <w:lang w:eastAsia="ja-JP"/>
              </w:rPr>
            </w:pPr>
          </w:p>
        </w:tc>
        <w:tc>
          <w:tcPr>
            <w:tcW w:w="548" w:type="pct"/>
            <w:tcBorders>
              <w:top w:val="nil"/>
              <w:left w:val="single" w:sz="4" w:space="0" w:color="auto"/>
              <w:bottom w:val="single" w:sz="4" w:space="0" w:color="auto"/>
              <w:right w:val="single" w:sz="4" w:space="0" w:color="auto"/>
            </w:tcBorders>
            <w:vAlign w:val="center"/>
          </w:tcPr>
          <w:p w14:paraId="5D260EE4" w14:textId="77777777" w:rsidR="009A54D1" w:rsidRPr="00495D84" w:rsidRDefault="009A54D1" w:rsidP="00EA0E34">
            <w:pPr>
              <w:keepNext/>
              <w:keepLines/>
              <w:spacing w:after="0"/>
              <w:rPr>
                <w:rFonts w:ascii="Arial" w:hAnsi="Arial"/>
                <w:sz w:val="18"/>
                <w:lang w:eastAsia="ja-JP"/>
              </w:rPr>
            </w:pPr>
          </w:p>
        </w:tc>
        <w:tc>
          <w:tcPr>
            <w:tcW w:w="548" w:type="pct"/>
            <w:tcBorders>
              <w:top w:val="nil"/>
              <w:left w:val="single" w:sz="4" w:space="0" w:color="auto"/>
              <w:bottom w:val="single" w:sz="4" w:space="0" w:color="auto"/>
              <w:right w:val="single" w:sz="4" w:space="0" w:color="auto"/>
            </w:tcBorders>
          </w:tcPr>
          <w:p w14:paraId="18162FCD" w14:textId="77777777" w:rsidR="009A54D1" w:rsidRPr="00495D84" w:rsidRDefault="009A54D1" w:rsidP="00EA0E34">
            <w:pPr>
              <w:keepNext/>
              <w:keepLines/>
              <w:spacing w:after="0"/>
              <w:rPr>
                <w:rFonts w:ascii="Arial" w:hAnsi="Arial"/>
                <w:sz w:val="18"/>
                <w:lang w:eastAsia="ja-JP"/>
              </w:rPr>
            </w:pPr>
          </w:p>
        </w:tc>
      </w:tr>
      <w:tr w:rsidR="009A54D1" w:rsidRPr="00495D84" w14:paraId="7A1C97B4"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4705614D" w14:textId="77777777" w:rsidR="009A54D1" w:rsidRPr="00495D84" w:rsidRDefault="009A54D1" w:rsidP="00EA0E34">
            <w:pPr>
              <w:pStyle w:val="TAC"/>
              <w:rPr>
                <w:rFonts w:cs="Arial"/>
                <w:i/>
                <w:lang w:eastAsia="ja-JP"/>
              </w:rPr>
            </w:pPr>
            <w:r w:rsidRPr="00495D84">
              <w:t>frequencyDomainAllocation</w:t>
            </w:r>
          </w:p>
        </w:tc>
        <w:tc>
          <w:tcPr>
            <w:tcW w:w="544" w:type="pct"/>
            <w:tcBorders>
              <w:top w:val="single" w:sz="4" w:space="0" w:color="auto"/>
              <w:left w:val="single" w:sz="4" w:space="0" w:color="auto"/>
              <w:bottom w:val="single" w:sz="4" w:space="0" w:color="auto"/>
              <w:right w:val="single" w:sz="4" w:space="0" w:color="auto"/>
            </w:tcBorders>
            <w:hideMark/>
          </w:tcPr>
          <w:p w14:paraId="3472B21F" w14:textId="77777777" w:rsidR="009A54D1" w:rsidRPr="00495D84" w:rsidRDefault="009A54D1" w:rsidP="00EA0E34">
            <w:pPr>
              <w:pStyle w:val="TAC"/>
              <w:rPr>
                <w:rFonts w:cs="Arial"/>
                <w:lang w:eastAsia="ja-JP"/>
              </w:rPr>
            </w:pPr>
            <w:r w:rsidRPr="00495D84">
              <w:rPr>
                <w:szCs w:val="18"/>
              </w:rPr>
              <w:t>000001</w:t>
            </w:r>
          </w:p>
        </w:tc>
        <w:tc>
          <w:tcPr>
            <w:tcW w:w="543" w:type="pct"/>
            <w:tcBorders>
              <w:top w:val="single" w:sz="4" w:space="0" w:color="auto"/>
              <w:left w:val="single" w:sz="4" w:space="0" w:color="auto"/>
              <w:bottom w:val="single" w:sz="4" w:space="0" w:color="auto"/>
              <w:right w:val="single" w:sz="4" w:space="0" w:color="auto"/>
            </w:tcBorders>
          </w:tcPr>
          <w:p w14:paraId="2F281F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47ECE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2F593E81"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DBF9EC0" w14:textId="77777777" w:rsidR="009A54D1" w:rsidRPr="00495D84" w:rsidDel="001A53A1" w:rsidRDefault="009A54D1" w:rsidP="00EA0E34">
            <w:pPr>
              <w:pStyle w:val="TAC"/>
              <w:rPr>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B39F4F5" w14:textId="77777777" w:rsidR="009A54D1" w:rsidRPr="00495D84" w:rsidRDefault="009A54D1" w:rsidP="00EA0E34">
            <w:pPr>
              <w:keepNext/>
              <w:keepLines/>
              <w:spacing w:after="0"/>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tcPr>
          <w:p w14:paraId="4977203D" w14:textId="77777777" w:rsidR="009A54D1" w:rsidRPr="00495D84" w:rsidRDefault="009A54D1" w:rsidP="00EA0E34">
            <w:pPr>
              <w:keepNext/>
              <w:keepLines/>
              <w:spacing w:after="0"/>
              <w:rPr>
                <w:rFonts w:ascii="Arial" w:hAnsi="Arial"/>
                <w:sz w:val="18"/>
                <w:szCs w:val="18"/>
              </w:rPr>
            </w:pPr>
          </w:p>
        </w:tc>
      </w:tr>
      <w:tr w:rsidR="009A54D1" w:rsidRPr="00495D84" w14:paraId="67E7BC96"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35F4C289" w14:textId="77777777" w:rsidR="009A54D1" w:rsidRPr="00495D84" w:rsidRDefault="009A54D1" w:rsidP="00EA0E34">
            <w:pPr>
              <w:pStyle w:val="TAC"/>
              <w:rPr>
                <w:rFonts w:cs="Arial"/>
                <w:i/>
                <w:lang w:eastAsia="ja-JP"/>
              </w:rPr>
            </w:pPr>
            <w:r w:rsidRPr="00495D84">
              <w:t>nrofPorts</w:t>
            </w:r>
          </w:p>
        </w:tc>
        <w:tc>
          <w:tcPr>
            <w:tcW w:w="544" w:type="pct"/>
            <w:tcBorders>
              <w:top w:val="single" w:sz="4" w:space="0" w:color="auto"/>
              <w:left w:val="single" w:sz="4" w:space="0" w:color="auto"/>
              <w:bottom w:val="single" w:sz="4" w:space="0" w:color="auto"/>
              <w:right w:val="single" w:sz="4" w:space="0" w:color="auto"/>
            </w:tcBorders>
            <w:hideMark/>
          </w:tcPr>
          <w:p w14:paraId="09D7DC36" w14:textId="77777777" w:rsidR="009A54D1" w:rsidRPr="00495D84" w:rsidRDefault="009A54D1" w:rsidP="00EA0E34">
            <w:pPr>
              <w:pStyle w:val="TAC"/>
              <w:rPr>
                <w:rFonts w:cs="Arial"/>
                <w:lang w:eastAsia="ja-JP"/>
              </w:rPr>
            </w:pPr>
            <w:r w:rsidRPr="00495D84">
              <w:rPr>
                <w:rFonts w:cs="Arial"/>
                <w:lang w:eastAsia="ja-JP"/>
              </w:rPr>
              <w:t>2</w:t>
            </w:r>
          </w:p>
        </w:tc>
        <w:tc>
          <w:tcPr>
            <w:tcW w:w="543" w:type="pct"/>
            <w:tcBorders>
              <w:top w:val="single" w:sz="4" w:space="0" w:color="auto"/>
              <w:left w:val="single" w:sz="4" w:space="0" w:color="auto"/>
              <w:bottom w:val="single" w:sz="4" w:space="0" w:color="auto"/>
              <w:right w:val="single" w:sz="4" w:space="0" w:color="auto"/>
            </w:tcBorders>
          </w:tcPr>
          <w:p w14:paraId="3927C04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509757C"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6ECE746"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9711803"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22B2EBAE"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5083BB7" w14:textId="77777777" w:rsidR="009A54D1" w:rsidRPr="00495D84" w:rsidRDefault="009A54D1" w:rsidP="00EA0E34">
            <w:pPr>
              <w:keepNext/>
              <w:keepLines/>
              <w:spacing w:after="0"/>
              <w:rPr>
                <w:rFonts w:ascii="Arial" w:hAnsi="Arial" w:cs="Arial"/>
                <w:sz w:val="18"/>
                <w:lang w:eastAsia="ja-JP"/>
              </w:rPr>
            </w:pPr>
          </w:p>
        </w:tc>
      </w:tr>
      <w:tr w:rsidR="009A54D1" w:rsidRPr="00495D84" w14:paraId="1E3907D5" w14:textId="77777777" w:rsidTr="00E94096">
        <w:trPr>
          <w:jc w:val="center"/>
        </w:trPr>
        <w:tc>
          <w:tcPr>
            <w:tcW w:w="1297" w:type="pct"/>
            <w:tcBorders>
              <w:top w:val="single" w:sz="4" w:space="0" w:color="auto"/>
              <w:left w:val="single" w:sz="4" w:space="0" w:color="auto"/>
              <w:bottom w:val="nil"/>
              <w:right w:val="single" w:sz="4" w:space="0" w:color="auto"/>
            </w:tcBorders>
          </w:tcPr>
          <w:p w14:paraId="403AAFEB" w14:textId="77777777" w:rsidR="009A54D1" w:rsidRPr="00495D84" w:rsidRDefault="009A54D1" w:rsidP="00EA0E34">
            <w:pPr>
              <w:pStyle w:val="TAC"/>
              <w:rPr>
                <w:rFonts w:cs="Arial"/>
                <w:i/>
                <w:lang w:eastAsia="ja-JP"/>
              </w:rPr>
            </w:pPr>
            <w:r w:rsidRPr="00495D84">
              <w:t>firstOFDMSymbolInTimeDomain</w:t>
            </w:r>
          </w:p>
        </w:tc>
        <w:tc>
          <w:tcPr>
            <w:tcW w:w="544" w:type="pct"/>
            <w:tcBorders>
              <w:top w:val="single" w:sz="4" w:space="0" w:color="auto"/>
              <w:left w:val="single" w:sz="4" w:space="0" w:color="auto"/>
              <w:bottom w:val="single" w:sz="4" w:space="0" w:color="auto"/>
              <w:right w:val="single" w:sz="4" w:space="0" w:color="auto"/>
            </w:tcBorders>
          </w:tcPr>
          <w:p w14:paraId="267B93A7" w14:textId="436718CD" w:rsidR="009A54D1" w:rsidRPr="00495D84" w:rsidRDefault="009A54D1" w:rsidP="00EA0E34">
            <w:pPr>
              <w:pStyle w:val="TAC"/>
              <w:rPr>
                <w:rFonts w:cs="Arial"/>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543" w:type="pct"/>
            <w:tcBorders>
              <w:top w:val="single" w:sz="4" w:space="0" w:color="auto"/>
              <w:left w:val="single" w:sz="4" w:space="0" w:color="auto"/>
              <w:bottom w:val="nil"/>
              <w:right w:val="single" w:sz="4" w:space="0" w:color="auto"/>
            </w:tcBorders>
          </w:tcPr>
          <w:p w14:paraId="6DDC39DE"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4A4EF70"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368263D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nil"/>
              <w:right w:val="single" w:sz="4" w:space="0" w:color="auto"/>
            </w:tcBorders>
          </w:tcPr>
          <w:p w14:paraId="433D2C3C"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nil"/>
              <w:right w:val="single" w:sz="4" w:space="0" w:color="auto"/>
            </w:tcBorders>
            <w:vAlign w:val="center"/>
          </w:tcPr>
          <w:p w14:paraId="1CD6E0AD"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nil"/>
              <w:right w:val="single" w:sz="4" w:space="0" w:color="auto"/>
            </w:tcBorders>
          </w:tcPr>
          <w:p w14:paraId="7A760F61" w14:textId="77777777" w:rsidR="009A54D1" w:rsidRPr="00495D84" w:rsidRDefault="009A54D1" w:rsidP="00EA0E34">
            <w:pPr>
              <w:keepNext/>
              <w:keepLines/>
              <w:spacing w:after="0"/>
              <w:rPr>
                <w:rFonts w:ascii="Arial" w:hAnsi="Arial" w:cs="Arial"/>
                <w:sz w:val="18"/>
                <w:lang w:eastAsia="ja-JP"/>
              </w:rPr>
            </w:pPr>
          </w:p>
        </w:tc>
      </w:tr>
      <w:tr w:rsidR="009A54D1" w:rsidRPr="00495D84" w14:paraId="5BDDB190"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0CEE3925" w14:textId="77777777" w:rsidR="009A54D1" w:rsidRPr="00495D84" w:rsidRDefault="009A54D1" w:rsidP="00EA0E34">
            <w:pPr>
              <w:pStyle w:val="TAC"/>
              <w:rPr>
                <w:rFonts w:cs="Arial"/>
                <w:i/>
                <w:lang w:eastAsia="ja-JP"/>
              </w:rPr>
            </w:pPr>
            <w:r w:rsidRPr="00495D84">
              <w:t>cdm-Type</w:t>
            </w:r>
          </w:p>
        </w:tc>
        <w:tc>
          <w:tcPr>
            <w:tcW w:w="544" w:type="pct"/>
            <w:tcBorders>
              <w:top w:val="single" w:sz="4" w:space="0" w:color="auto"/>
              <w:left w:val="single" w:sz="4" w:space="0" w:color="auto"/>
              <w:bottom w:val="single" w:sz="4" w:space="0" w:color="auto"/>
              <w:right w:val="single" w:sz="4" w:space="0" w:color="auto"/>
            </w:tcBorders>
            <w:hideMark/>
          </w:tcPr>
          <w:p w14:paraId="2A12EDDA" w14:textId="77777777" w:rsidR="009A54D1" w:rsidRPr="00495D84" w:rsidRDefault="009A54D1" w:rsidP="00EA0E34">
            <w:pPr>
              <w:pStyle w:val="TAC"/>
              <w:rPr>
                <w:rFonts w:cs="Arial"/>
                <w:lang w:eastAsia="ja-JP"/>
              </w:rPr>
            </w:pPr>
            <w:r w:rsidRPr="00495D84">
              <w:rPr>
                <w:szCs w:val="18"/>
              </w:rPr>
              <w:t>FD-CDM2</w:t>
            </w:r>
          </w:p>
        </w:tc>
        <w:tc>
          <w:tcPr>
            <w:tcW w:w="543" w:type="pct"/>
            <w:tcBorders>
              <w:top w:val="single" w:sz="4" w:space="0" w:color="auto"/>
              <w:left w:val="single" w:sz="4" w:space="0" w:color="auto"/>
              <w:bottom w:val="single" w:sz="4" w:space="0" w:color="auto"/>
              <w:right w:val="single" w:sz="4" w:space="0" w:color="auto"/>
            </w:tcBorders>
          </w:tcPr>
          <w:p w14:paraId="333B7A85"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BD80E3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AA736C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BECD9A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8672E4B"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3967BD80" w14:textId="77777777" w:rsidR="009A54D1" w:rsidRPr="00495D84" w:rsidRDefault="009A54D1" w:rsidP="00EA0E34">
            <w:pPr>
              <w:keepNext/>
              <w:keepLines/>
              <w:spacing w:after="0"/>
              <w:rPr>
                <w:rFonts w:ascii="Arial" w:hAnsi="Arial"/>
                <w:sz w:val="18"/>
                <w:szCs w:val="18"/>
              </w:rPr>
            </w:pPr>
          </w:p>
        </w:tc>
      </w:tr>
      <w:tr w:rsidR="009A54D1" w:rsidRPr="00495D84" w14:paraId="5DA03C7D"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2F1C7E3" w14:textId="77777777" w:rsidR="009A54D1" w:rsidRPr="00495D84" w:rsidRDefault="009A54D1" w:rsidP="00EA0E34">
            <w:pPr>
              <w:pStyle w:val="TAC"/>
              <w:rPr>
                <w:rFonts w:cs="Arial"/>
                <w:i/>
                <w:lang w:eastAsia="ja-JP"/>
              </w:rPr>
            </w:pPr>
            <w:r w:rsidRPr="00495D84">
              <w:t>density</w:t>
            </w:r>
          </w:p>
        </w:tc>
        <w:tc>
          <w:tcPr>
            <w:tcW w:w="544" w:type="pct"/>
            <w:tcBorders>
              <w:top w:val="single" w:sz="4" w:space="0" w:color="auto"/>
              <w:left w:val="single" w:sz="4" w:space="0" w:color="auto"/>
              <w:bottom w:val="single" w:sz="4" w:space="0" w:color="auto"/>
              <w:right w:val="single" w:sz="4" w:space="0" w:color="auto"/>
            </w:tcBorders>
            <w:hideMark/>
          </w:tcPr>
          <w:p w14:paraId="708E42DA" w14:textId="77777777" w:rsidR="009A54D1" w:rsidRPr="00495D84" w:rsidRDefault="009A54D1" w:rsidP="00EA0E34">
            <w:pPr>
              <w:pStyle w:val="TAC"/>
              <w:rPr>
                <w:rFonts w:cs="Arial"/>
                <w:lang w:eastAsia="ja-JP"/>
              </w:rPr>
            </w:pP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1CA79AE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64EE9DE8"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12CAF24"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A47B419"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4BD4E984"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420F3CE7" w14:textId="77777777" w:rsidR="009A54D1" w:rsidRPr="00495D84" w:rsidRDefault="009A54D1" w:rsidP="00EA0E34">
            <w:pPr>
              <w:keepNext/>
              <w:keepLines/>
              <w:spacing w:after="0"/>
              <w:rPr>
                <w:rFonts w:ascii="Arial" w:hAnsi="Arial" w:cs="Arial"/>
                <w:sz w:val="18"/>
                <w:lang w:eastAsia="ja-JP"/>
              </w:rPr>
            </w:pPr>
          </w:p>
        </w:tc>
      </w:tr>
      <w:tr w:rsidR="009A54D1" w:rsidRPr="00495D84" w14:paraId="6428206F"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673D67B1" w14:textId="77777777" w:rsidR="009A54D1" w:rsidRPr="00495D84" w:rsidRDefault="009A54D1" w:rsidP="00EA0E34">
            <w:pPr>
              <w:pStyle w:val="TAC"/>
              <w:rPr>
                <w:rFonts w:cs="Arial"/>
                <w:i/>
                <w:lang w:eastAsia="ja-JP"/>
              </w:rPr>
            </w:pPr>
            <w:r w:rsidRPr="00495D84">
              <w:t>startingRB</w:t>
            </w:r>
          </w:p>
        </w:tc>
        <w:tc>
          <w:tcPr>
            <w:tcW w:w="544" w:type="pct"/>
            <w:tcBorders>
              <w:top w:val="single" w:sz="4" w:space="0" w:color="auto"/>
              <w:left w:val="single" w:sz="4" w:space="0" w:color="auto"/>
              <w:bottom w:val="single" w:sz="4" w:space="0" w:color="auto"/>
              <w:right w:val="single" w:sz="4" w:space="0" w:color="auto"/>
            </w:tcBorders>
            <w:hideMark/>
          </w:tcPr>
          <w:p w14:paraId="39BFDACD" w14:textId="77777777" w:rsidR="009A54D1" w:rsidRPr="00495D84" w:rsidRDefault="009A54D1" w:rsidP="00EA0E34">
            <w:pPr>
              <w:pStyle w:val="TAC"/>
              <w:rPr>
                <w:rFonts w:cs="Arial"/>
                <w:lang w:eastAsia="ja-JP"/>
              </w:rPr>
            </w:pPr>
            <w:r w:rsidRPr="00495D84">
              <w:rPr>
                <w:rFonts w:cs="Arial"/>
                <w:lang w:eastAsia="ja-JP"/>
              </w:rPr>
              <w:t>0</w:t>
            </w:r>
          </w:p>
        </w:tc>
        <w:tc>
          <w:tcPr>
            <w:tcW w:w="543" w:type="pct"/>
            <w:tcBorders>
              <w:top w:val="single" w:sz="4" w:space="0" w:color="auto"/>
              <w:left w:val="single" w:sz="4" w:space="0" w:color="auto"/>
              <w:bottom w:val="single" w:sz="4" w:space="0" w:color="auto"/>
              <w:right w:val="single" w:sz="4" w:space="0" w:color="auto"/>
            </w:tcBorders>
          </w:tcPr>
          <w:p w14:paraId="1039BAB9"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1BD134B"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1D99CDAF"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30747736"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7F0E14C6"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5A3FFF0B" w14:textId="77777777" w:rsidR="009A54D1" w:rsidRPr="00495D84" w:rsidRDefault="009A54D1" w:rsidP="00EA0E34">
            <w:pPr>
              <w:keepNext/>
              <w:keepLines/>
              <w:spacing w:after="0"/>
              <w:rPr>
                <w:rFonts w:ascii="Arial" w:hAnsi="Arial" w:cs="Arial"/>
                <w:sz w:val="18"/>
                <w:lang w:eastAsia="ja-JP"/>
              </w:rPr>
            </w:pPr>
          </w:p>
        </w:tc>
      </w:tr>
      <w:tr w:rsidR="009A54D1" w:rsidRPr="00495D84" w14:paraId="7EBAB262" w14:textId="77777777" w:rsidTr="00E94096">
        <w:trPr>
          <w:jc w:val="center"/>
        </w:trPr>
        <w:tc>
          <w:tcPr>
            <w:tcW w:w="1297" w:type="pct"/>
            <w:tcBorders>
              <w:top w:val="single" w:sz="4" w:space="0" w:color="auto"/>
              <w:left w:val="single" w:sz="4" w:space="0" w:color="auto"/>
              <w:bottom w:val="single" w:sz="4" w:space="0" w:color="auto"/>
              <w:right w:val="single" w:sz="4" w:space="0" w:color="auto"/>
            </w:tcBorders>
            <w:hideMark/>
          </w:tcPr>
          <w:p w14:paraId="7271418D" w14:textId="77777777" w:rsidR="009A54D1" w:rsidRPr="00495D84" w:rsidRDefault="009A54D1" w:rsidP="00EA0E34">
            <w:pPr>
              <w:pStyle w:val="TAC"/>
              <w:rPr>
                <w:rFonts w:cs="Arial"/>
                <w:i/>
                <w:lang w:eastAsia="ja-JP"/>
              </w:rPr>
            </w:pPr>
            <w:r w:rsidRPr="00495D84">
              <w:t>nrofRBs</w:t>
            </w:r>
          </w:p>
        </w:tc>
        <w:tc>
          <w:tcPr>
            <w:tcW w:w="544" w:type="pct"/>
            <w:tcBorders>
              <w:top w:val="single" w:sz="4" w:space="0" w:color="auto"/>
              <w:left w:val="single" w:sz="4" w:space="0" w:color="auto"/>
              <w:bottom w:val="single" w:sz="4" w:space="0" w:color="auto"/>
              <w:right w:val="single" w:sz="4" w:space="0" w:color="auto"/>
            </w:tcBorders>
            <w:hideMark/>
          </w:tcPr>
          <w:p w14:paraId="7DECA865" w14:textId="54CCD93A" w:rsidR="009A54D1" w:rsidRPr="00495D84" w:rsidRDefault="009A54D1" w:rsidP="00EA0E34">
            <w:pPr>
              <w:pStyle w:val="TAC"/>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543" w:type="pct"/>
            <w:tcBorders>
              <w:top w:val="single" w:sz="4" w:space="0" w:color="auto"/>
              <w:left w:val="single" w:sz="4" w:space="0" w:color="auto"/>
              <w:bottom w:val="single" w:sz="4" w:space="0" w:color="auto"/>
              <w:right w:val="single" w:sz="4" w:space="0" w:color="auto"/>
            </w:tcBorders>
          </w:tcPr>
          <w:p w14:paraId="7B05135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0CC4CD8D"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750E49F3" w14:textId="77777777" w:rsidR="009A54D1" w:rsidRPr="00495D84" w:rsidRDefault="009A54D1" w:rsidP="00EA0E34">
            <w:pPr>
              <w:pStyle w:val="TAC"/>
              <w:rPr>
                <w:rFonts w:cs="Arial"/>
                <w:lang w:eastAsia="ja-JP"/>
              </w:rPr>
            </w:pPr>
          </w:p>
        </w:tc>
        <w:tc>
          <w:tcPr>
            <w:tcW w:w="507" w:type="pct"/>
            <w:tcBorders>
              <w:top w:val="single" w:sz="4" w:space="0" w:color="auto"/>
              <w:left w:val="single" w:sz="4" w:space="0" w:color="auto"/>
              <w:bottom w:val="single" w:sz="4" w:space="0" w:color="auto"/>
              <w:right w:val="single" w:sz="4" w:space="0" w:color="auto"/>
            </w:tcBorders>
          </w:tcPr>
          <w:p w14:paraId="4037E42A" w14:textId="77777777" w:rsidR="009A54D1" w:rsidRPr="00495D84" w:rsidRDefault="009A54D1" w:rsidP="00EA0E34">
            <w:pPr>
              <w:pStyle w:val="TAC"/>
              <w:rPr>
                <w:lang w:eastAsia="ja-JP"/>
              </w:rPr>
            </w:pPr>
          </w:p>
        </w:tc>
        <w:tc>
          <w:tcPr>
            <w:tcW w:w="548" w:type="pct"/>
            <w:tcBorders>
              <w:top w:val="single" w:sz="4" w:space="0" w:color="auto"/>
              <w:left w:val="single" w:sz="4" w:space="0" w:color="auto"/>
              <w:bottom w:val="single" w:sz="4" w:space="0" w:color="auto"/>
              <w:right w:val="single" w:sz="4" w:space="0" w:color="auto"/>
            </w:tcBorders>
            <w:vAlign w:val="center"/>
          </w:tcPr>
          <w:p w14:paraId="3B3906E2" w14:textId="77777777" w:rsidR="009A54D1" w:rsidRPr="00495D84" w:rsidRDefault="009A54D1" w:rsidP="00EA0E34">
            <w:pPr>
              <w:keepNext/>
              <w:keepLines/>
              <w:spacing w:after="0"/>
              <w:rPr>
                <w:rFonts w:ascii="Arial" w:hAnsi="Arial"/>
                <w:sz w:val="18"/>
                <w:lang w:eastAsia="ja-JP"/>
              </w:rPr>
            </w:pPr>
          </w:p>
        </w:tc>
        <w:tc>
          <w:tcPr>
            <w:tcW w:w="548" w:type="pct"/>
            <w:tcBorders>
              <w:top w:val="single" w:sz="4" w:space="0" w:color="auto"/>
              <w:left w:val="single" w:sz="4" w:space="0" w:color="auto"/>
              <w:bottom w:val="single" w:sz="4" w:space="0" w:color="auto"/>
              <w:right w:val="single" w:sz="4" w:space="0" w:color="auto"/>
            </w:tcBorders>
          </w:tcPr>
          <w:p w14:paraId="15C9EDF6" w14:textId="77777777" w:rsidR="009A54D1" w:rsidRPr="00495D84" w:rsidRDefault="009A54D1" w:rsidP="00EA0E34">
            <w:pPr>
              <w:keepNext/>
              <w:keepLines/>
              <w:spacing w:after="0"/>
              <w:rPr>
                <w:rFonts w:ascii="Arial" w:hAnsi="Arial" w:cs="Arial"/>
                <w:sz w:val="18"/>
                <w:lang w:eastAsia="ja-JP"/>
              </w:rPr>
            </w:pPr>
          </w:p>
        </w:tc>
      </w:tr>
      <w:tr w:rsidR="009A54D1" w:rsidRPr="00495D84" w14:paraId="314B8701" w14:textId="77777777" w:rsidTr="00E94096">
        <w:trPr>
          <w:jc w:val="center"/>
        </w:trPr>
        <w:tc>
          <w:tcPr>
            <w:tcW w:w="5000" w:type="pct"/>
            <w:gridSpan w:val="8"/>
            <w:tcBorders>
              <w:top w:val="single" w:sz="4" w:space="0" w:color="auto"/>
              <w:left w:val="single" w:sz="4" w:space="0" w:color="auto"/>
              <w:bottom w:val="single" w:sz="4" w:space="0" w:color="auto"/>
            </w:tcBorders>
            <w:vAlign w:val="center"/>
          </w:tcPr>
          <w:p w14:paraId="5B5A4665" w14:textId="04B1E51C" w:rsidR="009A54D1" w:rsidRPr="00495D84" w:rsidRDefault="00E94096" w:rsidP="00EA0E34">
            <w:pPr>
              <w:pStyle w:val="TAN"/>
              <w:rPr>
                <w:lang w:eastAsia="ja-JP"/>
              </w:rPr>
            </w:pPr>
            <w:r>
              <w:rPr>
                <w:lang w:eastAsia="ja-JP"/>
              </w:rPr>
              <w:t xml:space="preserve">NOTE </w:t>
            </w:r>
            <w:r w:rsidRPr="00495D84">
              <w:rPr>
                <w:lang w:eastAsia="ja-JP"/>
              </w:rPr>
              <w:t>1</w:t>
            </w:r>
            <w:r>
              <w:rPr>
                <w:lang w:eastAsia="ja-JP"/>
              </w:rPr>
              <w:t>:</w:t>
            </w:r>
            <w:r w:rsidR="009A54D1" w:rsidRPr="00495D84">
              <w:tab/>
            </w:r>
            <w:r w:rsidR="009A54D1" w:rsidRPr="00495D84">
              <w:rPr>
                <w:lang w:eastAsia="ja-JP"/>
              </w:rPr>
              <w:t>If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configured</w:t>
            </w:r>
            <w:r w:rsidR="00B27C84">
              <w:rPr>
                <w:lang w:eastAsia="ja-JP"/>
              </w:rPr>
              <w:t xml:space="preserve"> </w:t>
            </w:r>
            <w:r w:rsidR="009A54D1" w:rsidRPr="00495D84">
              <w:rPr>
                <w:lang w:eastAsia="ja-JP"/>
              </w:rPr>
              <w:t>value</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PRBs</w:t>
            </w:r>
            <w:r w:rsidR="00B27C84">
              <w:rPr>
                <w:lang w:eastAsia="ja-JP"/>
              </w:rPr>
              <w:t xml:space="preserve"> </w:t>
            </w:r>
            <w:r w:rsidR="009A54D1" w:rsidRPr="00495D84">
              <w:rPr>
                <w:lang w:eastAsia="ja-JP"/>
              </w:rPr>
              <w:t>is</w:t>
            </w:r>
            <w:r w:rsidR="00B27C84">
              <w:rPr>
                <w:lang w:eastAsia="ja-JP"/>
              </w:rPr>
              <w:t xml:space="preserve"> </w:t>
            </w:r>
            <w:r w:rsidR="009A54D1" w:rsidRPr="00495D84">
              <w:rPr>
                <w:lang w:eastAsia="ja-JP"/>
              </w:rPr>
              <w:t>larger</w:t>
            </w:r>
            <w:r w:rsidR="00B27C84">
              <w:rPr>
                <w:lang w:eastAsia="ja-JP"/>
              </w:rPr>
              <w:t xml:space="preserve"> </w:t>
            </w:r>
            <w:r w:rsidR="009A54D1" w:rsidRPr="00495D84">
              <w:rPr>
                <w:lang w:eastAsia="ja-JP"/>
              </w:rPr>
              <w:t>than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corresponding</w:t>
            </w:r>
            <w:r w:rsidR="00B27C84">
              <w:rPr>
                <w:lang w:eastAsia="ja-JP"/>
              </w:rPr>
              <w:t xml:space="preserve"> </w:t>
            </w:r>
            <w:r w:rsidR="009A54D1" w:rsidRPr="00495D84">
              <w:rPr>
                <w:lang w:eastAsia="ja-JP"/>
              </w:rPr>
              <w:t>BWP</w:t>
            </w:r>
            <w:r w:rsidR="00B27C84">
              <w:rPr>
                <w:lang w:eastAsia="ja-JP"/>
              </w:rPr>
              <w:t xml:space="preserve"> </w:t>
            </w:r>
            <w:r w:rsidR="009A54D1" w:rsidRPr="00495D84">
              <w:rPr>
                <w:lang w:eastAsia="ja-JP"/>
              </w:rPr>
              <w:t>relevant</w:t>
            </w:r>
            <w:r w:rsidR="00B27C84">
              <w:rPr>
                <w:lang w:eastAsia="ja-JP"/>
              </w:rPr>
              <w:t xml:space="preserve"> </w:t>
            </w:r>
            <w:r w:rsidR="009A54D1" w:rsidRPr="00495D84">
              <w:rPr>
                <w:lang w:eastAsia="ja-JP"/>
              </w:rPr>
              <w:t>for</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case,</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Test</w:t>
            </w:r>
            <w:r w:rsidR="00B27C84">
              <w:rPr>
                <w:lang w:eastAsia="ja-JP"/>
              </w:rPr>
              <w:t xml:space="preserve"> </w:t>
            </w:r>
            <w:r w:rsidR="009A54D1" w:rsidRPr="00495D84">
              <w:rPr>
                <w:lang w:eastAsia="ja-JP"/>
              </w:rPr>
              <w:t>Equipment</w:t>
            </w:r>
            <w:r w:rsidR="00B27C84">
              <w:rPr>
                <w:lang w:eastAsia="ja-JP"/>
              </w:rPr>
              <w:t xml:space="preserve"> </w:t>
            </w:r>
            <w:r w:rsidR="009A54D1" w:rsidRPr="00495D84">
              <w:rPr>
                <w:lang w:eastAsia="ja-JP"/>
              </w:rPr>
              <w:t>shall</w:t>
            </w:r>
            <w:r w:rsidR="00B27C84">
              <w:rPr>
                <w:lang w:eastAsia="ja-JP"/>
              </w:rPr>
              <w:t xml:space="preserve"> </w:t>
            </w:r>
            <w:r w:rsidR="009A54D1" w:rsidRPr="00495D84">
              <w:rPr>
                <w:lang w:eastAsia="ja-JP"/>
              </w:rPr>
              <w:t>implement</w:t>
            </w:r>
            <w:r w:rsidR="00B27C84">
              <w:rPr>
                <w:lang w:eastAsia="ja-JP"/>
              </w:rPr>
              <w:t xml:space="preserve"> </w:t>
            </w:r>
            <w:r w:rsidR="009A54D1" w:rsidRPr="00495D84">
              <w:rPr>
                <w:lang w:eastAsia="ja-JP"/>
              </w:rPr>
              <w:t>CSI-RS</w:t>
            </w:r>
            <w:r w:rsidR="00B27C84">
              <w:rPr>
                <w:lang w:eastAsia="ja-JP"/>
              </w:rPr>
              <w:t xml:space="preserve"> </w:t>
            </w:r>
            <w:r w:rsidR="009A54D1" w:rsidRPr="00495D84">
              <w:rPr>
                <w:lang w:eastAsia="ja-JP"/>
              </w:rPr>
              <w:t>only</w:t>
            </w:r>
            <w:r w:rsidR="00B27C84">
              <w:rPr>
                <w:lang w:eastAsia="ja-JP"/>
              </w:rPr>
              <w:t xml:space="preserve"> </w:t>
            </w:r>
            <w:r w:rsidR="009A54D1" w:rsidRPr="00495D84">
              <w:rPr>
                <w:lang w:eastAsia="ja-JP"/>
              </w:rPr>
              <w:t>in</w:t>
            </w:r>
            <w:r w:rsidR="00B27C84">
              <w:rPr>
                <w:lang w:eastAsia="ja-JP"/>
              </w:rPr>
              <w:t xml:space="preserve"> </w:t>
            </w:r>
            <w:r w:rsidR="009A54D1" w:rsidRPr="00495D84">
              <w:rPr>
                <w:lang w:eastAsia="ja-JP"/>
              </w:rPr>
              <w:t>the</w:t>
            </w:r>
            <w:r w:rsidR="00B27C84">
              <w:rPr>
                <w:lang w:eastAsia="ja-JP"/>
              </w:rPr>
              <w:t xml:space="preserve"> </w:t>
            </w:r>
            <w:r w:rsidR="009A54D1" w:rsidRPr="00495D84">
              <w:rPr>
                <w:lang w:eastAsia="ja-JP"/>
              </w:rPr>
              <w:t>width</w:t>
            </w:r>
            <w:r w:rsidR="00B27C84">
              <w:rPr>
                <w:lang w:eastAsia="ja-JP"/>
              </w:rPr>
              <w:t xml:space="preserve"> </w:t>
            </w:r>
            <w:r w:rsidR="009A54D1" w:rsidRPr="00495D84">
              <w:rPr>
                <w:lang w:eastAsia="ja-JP"/>
              </w:rPr>
              <w:t>of</w:t>
            </w:r>
            <w:r w:rsidR="00B27C84">
              <w:rPr>
                <w:lang w:eastAsia="ja-JP"/>
              </w:rPr>
              <w:t xml:space="preserve"> </w:t>
            </w:r>
            <w:r w:rsidR="009A54D1" w:rsidRPr="00495D84">
              <w:rPr>
                <w:lang w:eastAsia="ja-JP"/>
              </w:rPr>
              <w:t>that</w:t>
            </w:r>
            <w:r w:rsidR="00B27C84">
              <w:rPr>
                <w:lang w:eastAsia="ja-JP"/>
              </w:rPr>
              <w:t xml:space="preserve"> </w:t>
            </w:r>
            <w:r w:rsidR="009A54D1" w:rsidRPr="00495D84">
              <w:rPr>
                <w:lang w:eastAsia="ja-JP"/>
              </w:rPr>
              <w:t>BWP.</w:t>
            </w:r>
          </w:p>
        </w:tc>
      </w:tr>
    </w:tbl>
    <w:p w14:paraId="398703EF" w14:textId="77777777" w:rsidR="009A54D1" w:rsidRPr="00495D84" w:rsidRDefault="009A54D1" w:rsidP="009A54D1">
      <w:pPr>
        <w:spacing w:after="0"/>
        <w:rPr>
          <w:rFonts w:eastAsia="Malgun Gothic"/>
          <w:highlight w:val="yellow"/>
        </w:rPr>
      </w:pPr>
    </w:p>
    <w:p w14:paraId="7C9C850E" w14:textId="77777777" w:rsidR="001268B4" w:rsidRPr="00495D84" w:rsidRDefault="001268B4" w:rsidP="001268B4">
      <w:pPr>
        <w:pStyle w:val="Heading3"/>
      </w:pPr>
      <w:r w:rsidRPr="00495D84">
        <w:t>A.3.14.2</w:t>
      </w:r>
      <w:r w:rsidRPr="00495D84">
        <w:tab/>
        <w:t>TDD</w:t>
      </w:r>
    </w:p>
    <w:p w14:paraId="34DA959C" w14:textId="21312084" w:rsidR="00E27BB9" w:rsidRPr="00495D84" w:rsidRDefault="00E27BB9" w:rsidP="00E27BB9">
      <w:pPr>
        <w:pStyle w:val="TH"/>
      </w:pPr>
      <w:r w:rsidRPr="00495D84">
        <w:t>Table A.3.14.2-1: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E27BB9" w:rsidRPr="00495D84" w14:paraId="04DB6D7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tcPr>
          <w:p w14:paraId="40AA5E35" w14:textId="77777777" w:rsidR="00E27BB9" w:rsidRPr="00495D84" w:rsidRDefault="00E27BB9" w:rsidP="00E838EC">
            <w:pPr>
              <w:keepNext/>
              <w:keepLines/>
              <w:spacing w:after="0"/>
              <w:jc w:val="center"/>
              <w:rPr>
                <w:rFonts w:ascii="Arial" w:hAnsi="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ECFD9B" w14:textId="549677D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CSI-RS.1.1</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CA01CB" w14:textId="0FD39206"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CSI-RS.1.2</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B3A476" w14:textId="04DBF15E"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CSI-RS.1.3</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B902EE" w14:textId="6D30B6DB"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CSI-RS.1.4</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7AB249E9" w14:textId="4283483F"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CSI-RS.1.5</w:t>
            </w:r>
            <w:r w:rsidR="00B27C84">
              <w:rPr>
                <w:rFonts w:ascii="Arial" w:hAnsi="Arial"/>
                <w:b/>
                <w:sz w:val="18"/>
                <w:lang w:eastAsia="ja-JP"/>
              </w:rPr>
              <w:t xml:space="preserve"> </w:t>
            </w:r>
            <w:r w:rsidRPr="00495D84">
              <w:rPr>
                <w:rFonts w:ascii="Arial" w:hAnsi="Arial"/>
                <w:b/>
                <w:sz w:val="18"/>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24CA6D9A" w14:textId="1DEC4D0C" w:rsidR="00E27BB9" w:rsidRPr="00495D84" w:rsidRDefault="00E27BB9" w:rsidP="00E838EC">
            <w:pPr>
              <w:keepNext/>
              <w:keepLines/>
              <w:spacing w:after="0"/>
              <w:jc w:val="center"/>
              <w:rPr>
                <w:rFonts w:ascii="Arial" w:hAnsi="Arial"/>
                <w:b/>
                <w:sz w:val="18"/>
                <w:lang w:eastAsia="ja-JP"/>
              </w:rPr>
            </w:pPr>
            <w:r w:rsidRPr="00495D84">
              <w:rPr>
                <w:rFonts w:ascii="Arial" w:hAnsi="Arial"/>
                <w:b/>
                <w:sz w:val="18"/>
                <w:lang w:eastAsia="ja-JP"/>
              </w:rPr>
              <w:t>CSI-RS.1.6</w:t>
            </w:r>
            <w:r w:rsidR="00B27C84">
              <w:rPr>
                <w:rFonts w:ascii="Arial" w:hAnsi="Arial"/>
                <w:b/>
                <w:sz w:val="18"/>
                <w:lang w:eastAsia="ja-JP"/>
              </w:rPr>
              <w:t xml:space="preserve"> </w:t>
            </w:r>
            <w:r w:rsidRPr="00495D84">
              <w:rPr>
                <w:rFonts w:ascii="Arial" w:hAnsi="Arial"/>
                <w:b/>
                <w:sz w:val="18"/>
                <w:lang w:eastAsia="ja-JP"/>
              </w:rPr>
              <w:t>TDD</w:t>
            </w:r>
          </w:p>
        </w:tc>
      </w:tr>
      <w:tr w:rsidR="009B19F3" w:rsidRPr="00495D84" w14:paraId="0673FC1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030A67" w14:textId="7CEBB891"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Resource</w:t>
            </w:r>
            <w:r w:rsidR="00B27C84">
              <w:rPr>
                <w:rFonts w:ascii="Arial" w:hAnsi="Arial" w:cs="Arial"/>
                <w:sz w:val="18"/>
                <w:szCs w:val="18"/>
                <w:lang w:eastAsia="ja-JP"/>
              </w:rPr>
              <w:t xml:space="preserve"> </w:t>
            </w:r>
            <w:r w:rsidRPr="00495D84">
              <w:rPr>
                <w:rFonts w:ascii="Arial" w:hAnsi="Arial" w:cs="Arial"/>
                <w:sz w:val="18"/>
                <w:szCs w:val="18"/>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aperiodic</w:t>
            </w:r>
          </w:p>
        </w:tc>
        <w:tc>
          <w:tcPr>
            <w:tcW w:w="613" w:type="pct"/>
            <w:tcBorders>
              <w:top w:val="single" w:sz="4" w:space="0" w:color="auto"/>
              <w:left w:val="single" w:sz="4" w:space="0" w:color="auto"/>
              <w:bottom w:val="single" w:sz="4" w:space="0" w:color="auto"/>
              <w:right w:val="single" w:sz="4" w:space="0" w:color="auto"/>
            </w:tcBorders>
          </w:tcPr>
          <w:p w14:paraId="371A1DDF" w14:textId="5333CFA5" w:rsidR="009B19F3" w:rsidRPr="00495D84" w:rsidRDefault="009B19F3" w:rsidP="009B19F3">
            <w:pPr>
              <w:keepNext/>
              <w:keepLines/>
              <w:spacing w:after="0"/>
              <w:jc w:val="center"/>
              <w:rPr>
                <w:rFonts w:ascii="Arial" w:hAnsi="Arial" w:cs="Arial"/>
                <w:sz w:val="18"/>
                <w:szCs w:val="18"/>
                <w:lang w:eastAsia="ja-JP"/>
              </w:rPr>
            </w:pPr>
            <w:r w:rsidRPr="00495D84">
              <w:rPr>
                <w:rFonts w:ascii="Arial" w:hAnsi="Arial" w:cs="Arial"/>
                <w:sz w:val="18"/>
                <w:szCs w:val="18"/>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7FF8CA40" w14:textId="77777777" w:rsidR="009B19F3" w:rsidRPr="00495D84" w:rsidRDefault="009B19F3" w:rsidP="009B19F3">
            <w:pPr>
              <w:keepNext/>
              <w:keepLines/>
              <w:spacing w:after="0"/>
              <w:jc w:val="center"/>
              <w:rPr>
                <w:rFonts w:ascii="Arial" w:hAnsi="Arial" w:cs="Arial"/>
                <w:b/>
                <w:sz w:val="18"/>
                <w:szCs w:val="18"/>
                <w:lang w:eastAsia="ja-JP"/>
              </w:rPr>
            </w:pPr>
            <w:r w:rsidRPr="00495D84">
              <w:rPr>
                <w:rFonts w:ascii="Arial" w:hAnsi="Arial" w:cs="Arial"/>
                <w:sz w:val="18"/>
                <w:szCs w:val="18"/>
                <w:lang w:eastAsia="ja-JP"/>
              </w:rPr>
              <w:t>periodic</w:t>
            </w:r>
          </w:p>
        </w:tc>
      </w:tr>
      <w:tr w:rsidR="009B19F3" w:rsidRPr="00495D84" w14:paraId="118872B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A9A4470" w14:textId="5BD404D3" w:rsidR="009B19F3" w:rsidRPr="00495D84" w:rsidRDefault="009B19F3" w:rsidP="009B19F3">
            <w:pPr>
              <w:keepNext/>
              <w:keepLines/>
              <w:spacing w:after="0"/>
              <w:jc w:val="center"/>
              <w:rPr>
                <w:rFonts w:ascii="Arial" w:hAnsi="Arial" w:cs="Arial"/>
                <w:b/>
                <w:sz w:val="18"/>
                <w:lang w:eastAsia="ja-JP"/>
              </w:rPr>
            </w:pPr>
            <w:r w:rsidRPr="00495D84">
              <w:rPr>
                <w:rFonts w:ascii="Arial" w:hAnsi="Arial" w:cs="Arial"/>
                <w:b/>
                <w:sz w:val="18"/>
                <w:lang w:eastAsia="ja-JP"/>
              </w:rPr>
              <w:t>Resource</w:t>
            </w:r>
            <w:r w:rsidR="00B27C84">
              <w:rPr>
                <w:rFonts w:ascii="Arial" w:hAnsi="Arial" w:cs="Arial"/>
                <w:b/>
                <w:sz w:val="18"/>
                <w:lang w:eastAsia="ja-JP"/>
              </w:rPr>
              <w:t xml:space="preserve"> </w:t>
            </w:r>
            <w:r w:rsidRPr="00495D84">
              <w:rPr>
                <w:rFonts w:ascii="Arial" w:hAnsi="Arial" w:cs="Arial"/>
                <w:b/>
                <w:sz w:val="18"/>
                <w:lang w:eastAsia="ja-JP"/>
              </w:rPr>
              <w:t>Set</w:t>
            </w:r>
            <w:r w:rsidR="00B27C84">
              <w:rPr>
                <w:rFonts w:ascii="Arial" w:hAnsi="Arial" w:cs="Arial"/>
                <w:b/>
                <w:sz w:val="18"/>
                <w:lang w:eastAsia="ja-JP"/>
              </w:rPr>
              <w:t xml:space="preserve"> </w:t>
            </w:r>
            <w:r w:rsidRPr="00495D84">
              <w:rPr>
                <w:rFonts w:ascii="Arial" w:hAnsi="Arial" w:cs="Arial"/>
                <w:b/>
                <w:sz w:val="18"/>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7B4046D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BEB85BE"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576B4CC"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602C9C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04B98D" w14:textId="77777777" w:rsidR="009B19F3" w:rsidRPr="00495D84" w:rsidRDefault="009B19F3" w:rsidP="009B19F3">
            <w:pPr>
              <w:keepNext/>
              <w:keepLines/>
              <w:spacing w:after="0"/>
              <w:jc w:val="center"/>
              <w:rPr>
                <w:rFonts w:ascii="Arial" w:hAnsi="Arial" w:cs="Arial"/>
                <w:b/>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44F4EA2" w14:textId="77777777" w:rsidR="009B19F3" w:rsidRPr="00495D84" w:rsidRDefault="009B19F3" w:rsidP="009B19F3">
            <w:pPr>
              <w:keepNext/>
              <w:keepLines/>
              <w:spacing w:after="0"/>
              <w:jc w:val="center"/>
              <w:rPr>
                <w:rFonts w:ascii="Arial" w:hAnsi="Arial" w:cs="Arial"/>
                <w:b/>
                <w:sz w:val="18"/>
                <w:lang w:eastAsia="ja-JP"/>
              </w:rPr>
            </w:pPr>
          </w:p>
        </w:tc>
      </w:tr>
      <w:tr w:rsidR="009B19F3" w:rsidRPr="00495D84" w14:paraId="40502E8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D3FA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E03BC0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3E836964"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54825C0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811660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6027031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495D84" w:rsidRDefault="004B170F" w:rsidP="004B170F">
            <w:pPr>
              <w:keepNext/>
              <w:keepLines/>
              <w:spacing w:after="0"/>
              <w:rPr>
                <w:rFonts w:ascii="Arial" w:hAnsi="Arial" w:cs="Arial"/>
                <w:i/>
                <w:sz w:val="18"/>
                <w:lang w:eastAsia="ja-JP"/>
              </w:rPr>
            </w:pPr>
            <w:r w:rsidRPr="00495D84">
              <w:rPr>
                <w:rFonts w:ascii="Arial" w:hAnsi="Arial"/>
                <w:sz w:val="18"/>
              </w:rPr>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729AB38" w14:textId="2E99773D"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49A5C4A" w14:textId="50803C38" w:rsidR="004B170F" w:rsidRPr="00495D84" w:rsidRDefault="004B170F" w:rsidP="004B170F">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0D3274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2F977317"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1173723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1C926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5CE9D3E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r>
      <w:tr w:rsidR="009B19F3" w:rsidRPr="00495D84" w14:paraId="3D16C737"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14F1FA15" w14:textId="33960C03" w:rsidR="009B19F3" w:rsidRPr="00495D84" w:rsidRDefault="009B19F3" w:rsidP="009B19F3">
            <w:pPr>
              <w:keepNext/>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2213B76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96F6745"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1D9AA24"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610C6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tcPr>
          <w:p w14:paraId="1424D542"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tcPr>
          <w:p w14:paraId="64160DA8" w14:textId="77777777" w:rsidR="009B19F3" w:rsidRPr="00495D84" w:rsidRDefault="009B19F3" w:rsidP="009B19F3">
            <w:pPr>
              <w:keepNext/>
              <w:keepLines/>
              <w:spacing w:after="0"/>
              <w:rPr>
                <w:rFonts w:ascii="Arial" w:hAnsi="Arial" w:cs="Arial"/>
                <w:sz w:val="18"/>
                <w:lang w:eastAsia="ja-JP"/>
              </w:rPr>
            </w:pPr>
          </w:p>
        </w:tc>
      </w:tr>
      <w:tr w:rsidR="009B19F3" w:rsidRPr="00495D84" w14:paraId="14548FDC" w14:textId="77777777" w:rsidTr="00E94096">
        <w:trPr>
          <w:jc w:val="center"/>
        </w:trPr>
        <w:tc>
          <w:tcPr>
            <w:tcW w:w="1324" w:type="pct"/>
            <w:tcBorders>
              <w:top w:val="single" w:sz="4" w:space="0" w:color="auto"/>
              <w:left w:val="single" w:sz="4" w:space="0" w:color="auto"/>
              <w:bottom w:val="nil"/>
              <w:right w:val="single" w:sz="4" w:space="0" w:color="auto"/>
            </w:tcBorders>
            <w:hideMark/>
          </w:tcPr>
          <w:p w14:paraId="2DE55303" w14:textId="77777777" w:rsidR="009B19F3" w:rsidRPr="00495D84" w:rsidRDefault="009B19F3" w:rsidP="009B19F3">
            <w:pPr>
              <w:keepNext/>
              <w:keepLines/>
              <w:spacing w:after="0"/>
              <w:rPr>
                <w:rFonts w:ascii="Arial" w:hAnsi="Arial"/>
                <w:sz w:val="18"/>
              </w:rPr>
            </w:pPr>
          </w:p>
        </w:tc>
        <w:tc>
          <w:tcPr>
            <w:tcW w:w="613" w:type="pct"/>
            <w:tcBorders>
              <w:top w:val="single" w:sz="4" w:space="0" w:color="auto"/>
              <w:left w:val="single" w:sz="4" w:space="0" w:color="auto"/>
              <w:bottom w:val="nil"/>
              <w:right w:val="single" w:sz="4" w:space="0" w:color="auto"/>
            </w:tcBorders>
            <w:hideMark/>
          </w:tcPr>
          <w:p w14:paraId="51AE5F3F" w14:textId="77777777" w:rsidR="009B19F3" w:rsidRPr="00495D84" w:rsidRDefault="009B19F3" w:rsidP="009B19F3">
            <w:pPr>
              <w:keepNext/>
              <w:keepLines/>
              <w:spacing w:after="0"/>
              <w:rPr>
                <w:rFonts w:ascii="Arial" w:hAnsi="Arial"/>
                <w:sz w:val="18"/>
                <w:lang w:eastAsia="ja-JP"/>
              </w:rPr>
            </w:pPr>
          </w:p>
        </w:tc>
        <w:tc>
          <w:tcPr>
            <w:tcW w:w="613" w:type="pct"/>
            <w:tcBorders>
              <w:top w:val="single" w:sz="4" w:space="0" w:color="auto"/>
              <w:left w:val="single" w:sz="4" w:space="0" w:color="auto"/>
              <w:bottom w:val="nil"/>
              <w:right w:val="single" w:sz="4" w:space="0" w:color="auto"/>
            </w:tcBorders>
            <w:vAlign w:val="center"/>
            <w:hideMark/>
          </w:tcPr>
          <w:p w14:paraId="2988E6D4" w14:textId="19428AA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040C1EEC" w14:textId="7D479B6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600AF749" w14:textId="767B7BF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nil"/>
              <w:left w:val="single" w:sz="4" w:space="0" w:color="auto"/>
              <w:bottom w:val="nil"/>
              <w:right w:val="single" w:sz="4" w:space="0" w:color="auto"/>
            </w:tcBorders>
            <w:vAlign w:val="center"/>
          </w:tcPr>
          <w:p w14:paraId="1FBD8429"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4483EE2A" w14:textId="04D4E95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465FC179" w14:textId="77777777" w:rsidTr="00E94096">
        <w:trPr>
          <w:jc w:val="center"/>
        </w:trPr>
        <w:tc>
          <w:tcPr>
            <w:tcW w:w="1324" w:type="pct"/>
            <w:tcBorders>
              <w:top w:val="nil"/>
              <w:left w:val="single" w:sz="4" w:space="0" w:color="auto"/>
              <w:bottom w:val="nil"/>
              <w:right w:val="single" w:sz="4" w:space="0" w:color="auto"/>
            </w:tcBorders>
            <w:vAlign w:val="center"/>
            <w:hideMark/>
          </w:tcPr>
          <w:p w14:paraId="0B1FB328"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5A28BCE7"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7E3CCAC"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92FCBC3"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A8B32F" w14:textId="46BE983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47EEE68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vAlign w:val="center"/>
          </w:tcPr>
          <w:p w14:paraId="330E4AFE" w14:textId="77777777" w:rsidR="009B19F3" w:rsidRPr="00495D84" w:rsidRDefault="009B19F3" w:rsidP="009B19F3">
            <w:pPr>
              <w:keepNext/>
              <w:keepLines/>
              <w:spacing w:after="0"/>
              <w:rPr>
                <w:rFonts w:ascii="Arial" w:hAnsi="Arial" w:cs="Arial"/>
                <w:sz w:val="18"/>
                <w:lang w:eastAsia="ja-JP"/>
              </w:rPr>
            </w:pPr>
          </w:p>
        </w:tc>
      </w:tr>
      <w:tr w:rsidR="009B19F3" w:rsidRPr="00495D84" w14:paraId="734C4A4D" w14:textId="77777777" w:rsidTr="00E94096">
        <w:trPr>
          <w:jc w:val="center"/>
        </w:trPr>
        <w:tc>
          <w:tcPr>
            <w:tcW w:w="1324" w:type="pct"/>
            <w:tcBorders>
              <w:top w:val="nil"/>
              <w:left w:val="single" w:sz="4" w:space="0" w:color="auto"/>
              <w:bottom w:val="nil"/>
              <w:right w:val="single" w:sz="4" w:space="0" w:color="auto"/>
            </w:tcBorders>
            <w:vAlign w:val="center"/>
            <w:hideMark/>
          </w:tcPr>
          <w:p w14:paraId="628E1892"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0517C2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5115635F"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3C9226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DEE2986" w14:textId="0D64333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44BBD850"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75665EB5" w14:textId="77777777" w:rsidR="009B19F3" w:rsidRPr="00495D84" w:rsidRDefault="009B19F3" w:rsidP="009B19F3">
            <w:pPr>
              <w:keepNext/>
              <w:keepLines/>
              <w:spacing w:after="0"/>
              <w:rPr>
                <w:rFonts w:ascii="Arial" w:hAnsi="Arial" w:cs="Arial"/>
                <w:sz w:val="18"/>
                <w:lang w:eastAsia="ja-JP"/>
              </w:rPr>
            </w:pPr>
          </w:p>
        </w:tc>
      </w:tr>
      <w:tr w:rsidR="009B19F3" w:rsidRPr="00495D84" w14:paraId="17B34910" w14:textId="77777777" w:rsidTr="00E94096">
        <w:trPr>
          <w:jc w:val="center"/>
        </w:trPr>
        <w:tc>
          <w:tcPr>
            <w:tcW w:w="1324" w:type="pct"/>
            <w:tcBorders>
              <w:top w:val="nil"/>
              <w:left w:val="single" w:sz="4" w:space="0" w:color="auto"/>
              <w:bottom w:val="nil"/>
              <w:right w:val="single" w:sz="4" w:space="0" w:color="auto"/>
            </w:tcBorders>
            <w:vAlign w:val="center"/>
            <w:hideMark/>
          </w:tcPr>
          <w:p w14:paraId="50CB5240"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231F38D8"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FD476E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4E2843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0F6F50A" w14:textId="130035C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2D23704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3971FFF" w14:textId="77777777" w:rsidR="009B19F3" w:rsidRPr="00495D84" w:rsidRDefault="009B19F3" w:rsidP="009B19F3">
            <w:pPr>
              <w:keepNext/>
              <w:keepLines/>
              <w:spacing w:after="0"/>
              <w:rPr>
                <w:rFonts w:ascii="Arial" w:hAnsi="Arial" w:cs="Arial"/>
                <w:sz w:val="18"/>
                <w:lang w:eastAsia="ja-JP"/>
              </w:rPr>
            </w:pPr>
          </w:p>
        </w:tc>
      </w:tr>
      <w:tr w:rsidR="009B19F3" w:rsidRPr="00495D84" w14:paraId="353A6E54" w14:textId="77777777" w:rsidTr="00E94096">
        <w:trPr>
          <w:jc w:val="center"/>
        </w:trPr>
        <w:tc>
          <w:tcPr>
            <w:tcW w:w="1324" w:type="pct"/>
            <w:tcBorders>
              <w:top w:val="nil"/>
              <w:left w:val="single" w:sz="4" w:space="0" w:color="auto"/>
              <w:bottom w:val="nil"/>
              <w:right w:val="single" w:sz="4" w:space="0" w:color="auto"/>
            </w:tcBorders>
            <w:hideMark/>
          </w:tcPr>
          <w:p w14:paraId="5406B2F8" w14:textId="77777777" w:rsidR="009B19F3" w:rsidRPr="00495D84" w:rsidRDefault="009B19F3" w:rsidP="009B19F3">
            <w:pPr>
              <w:keepNext/>
              <w:keepLines/>
              <w:spacing w:after="0"/>
              <w:rPr>
                <w:rFonts w:ascii="Arial" w:hAnsi="Arial"/>
                <w:sz w:val="18"/>
              </w:rPr>
            </w:pPr>
            <w:r w:rsidRPr="00495D84">
              <w:rPr>
                <w:rFonts w:ascii="Arial" w:hAnsi="Arial"/>
                <w:sz w:val="18"/>
              </w:rPr>
              <w:t>nzp-CSI-RS-ResourceId</w:t>
            </w:r>
          </w:p>
        </w:tc>
        <w:tc>
          <w:tcPr>
            <w:tcW w:w="613" w:type="pct"/>
            <w:tcBorders>
              <w:top w:val="nil"/>
              <w:left w:val="single" w:sz="4" w:space="0" w:color="auto"/>
              <w:bottom w:val="nil"/>
              <w:right w:val="single" w:sz="4" w:space="0" w:color="auto"/>
            </w:tcBorders>
            <w:hideMark/>
          </w:tcPr>
          <w:p w14:paraId="200CAADD" w14:textId="4322A17B" w:rsidR="009B19F3" w:rsidRPr="00495D84" w:rsidRDefault="009B19F3" w:rsidP="009B19F3">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2103A0CD" w14:textId="2D44E8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233C9B03" w14:textId="1A75EB4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671380F4" w14:textId="49110AC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7246F9B0" w14:textId="323801CF" w:rsidR="009B19F3" w:rsidRPr="00495D84" w:rsidRDefault="009B19F3" w:rsidP="009B19F3">
            <w:pPr>
              <w:keepNext/>
              <w:keepLines/>
              <w:spacing w:after="0"/>
              <w:rPr>
                <w:rFonts w:ascii="Arial" w:hAnsi="Arial" w:cs="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613" w:type="pct"/>
            <w:vMerge w:val="restart"/>
            <w:tcBorders>
              <w:top w:val="single" w:sz="4" w:space="0" w:color="auto"/>
              <w:left w:val="single" w:sz="4" w:space="0" w:color="auto"/>
              <w:right w:val="single" w:sz="4" w:space="0" w:color="auto"/>
            </w:tcBorders>
          </w:tcPr>
          <w:p w14:paraId="27E5C81B" w14:textId="1CA4FD0B" w:rsidR="009B19F3" w:rsidRPr="00495D84" w:rsidRDefault="009B19F3" w:rsidP="009B19F3">
            <w:pPr>
              <w:keepNext/>
              <w:keepLines/>
              <w:spacing w:after="0"/>
              <w:rPr>
                <w:rFonts w:ascii="Arial" w:hAnsi="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068B254" w14:textId="77777777" w:rsidTr="00E94096">
        <w:trPr>
          <w:jc w:val="center"/>
        </w:trPr>
        <w:tc>
          <w:tcPr>
            <w:tcW w:w="1324" w:type="pct"/>
            <w:tcBorders>
              <w:top w:val="nil"/>
              <w:left w:val="single" w:sz="4" w:space="0" w:color="auto"/>
              <w:bottom w:val="nil"/>
              <w:right w:val="single" w:sz="4" w:space="0" w:color="auto"/>
            </w:tcBorders>
            <w:vAlign w:val="center"/>
            <w:hideMark/>
          </w:tcPr>
          <w:p w14:paraId="1DA7610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39426BEA"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4432BB1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94014FB"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1C0CA" w14:textId="3991C5D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58FDFCE4"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2DBAC2B" w14:textId="77777777" w:rsidR="009B19F3" w:rsidRPr="00495D84" w:rsidRDefault="009B19F3" w:rsidP="009B19F3">
            <w:pPr>
              <w:keepNext/>
              <w:keepLines/>
              <w:spacing w:after="0"/>
              <w:rPr>
                <w:rFonts w:ascii="Arial" w:hAnsi="Arial" w:cs="Arial"/>
                <w:sz w:val="18"/>
                <w:lang w:eastAsia="ja-JP"/>
              </w:rPr>
            </w:pPr>
          </w:p>
        </w:tc>
      </w:tr>
      <w:tr w:rsidR="009B19F3" w:rsidRPr="00495D84" w14:paraId="43ECA2A6" w14:textId="77777777" w:rsidTr="00E94096">
        <w:trPr>
          <w:jc w:val="center"/>
        </w:trPr>
        <w:tc>
          <w:tcPr>
            <w:tcW w:w="1324" w:type="pct"/>
            <w:tcBorders>
              <w:top w:val="nil"/>
              <w:left w:val="single" w:sz="4" w:space="0" w:color="auto"/>
              <w:bottom w:val="nil"/>
              <w:right w:val="single" w:sz="4" w:space="0" w:color="auto"/>
            </w:tcBorders>
            <w:vAlign w:val="center"/>
            <w:hideMark/>
          </w:tcPr>
          <w:p w14:paraId="2B8E3003"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nil"/>
              <w:right w:val="single" w:sz="4" w:space="0" w:color="auto"/>
            </w:tcBorders>
            <w:hideMark/>
          </w:tcPr>
          <w:p w14:paraId="08D4A15C"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nil"/>
              <w:right w:val="single" w:sz="4" w:space="0" w:color="auto"/>
            </w:tcBorders>
            <w:vAlign w:val="center"/>
            <w:hideMark/>
          </w:tcPr>
          <w:p w14:paraId="603EF7B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AB261F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86591A1" w14:textId="2D68B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4B90B736"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09D177C6" w14:textId="77777777" w:rsidR="009B19F3" w:rsidRPr="00495D84" w:rsidRDefault="009B19F3" w:rsidP="009B19F3">
            <w:pPr>
              <w:keepNext/>
              <w:keepLines/>
              <w:spacing w:after="0"/>
              <w:rPr>
                <w:rFonts w:ascii="Arial" w:hAnsi="Arial" w:cs="Arial"/>
                <w:sz w:val="18"/>
                <w:lang w:eastAsia="ja-JP"/>
              </w:rPr>
            </w:pPr>
          </w:p>
        </w:tc>
      </w:tr>
      <w:tr w:rsidR="009B19F3" w:rsidRPr="00495D84" w14:paraId="1376EC34"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68288B3A" w14:textId="77777777" w:rsidR="009B19F3" w:rsidRPr="00495D84" w:rsidRDefault="009B19F3" w:rsidP="009B19F3">
            <w:pPr>
              <w:spacing w:after="0"/>
              <w:rPr>
                <w:rFonts w:ascii="Arial" w:hAnsi="Arial"/>
                <w:sz w:val="18"/>
              </w:rPr>
            </w:pPr>
          </w:p>
        </w:tc>
        <w:tc>
          <w:tcPr>
            <w:tcW w:w="613" w:type="pct"/>
            <w:tcBorders>
              <w:top w:val="nil"/>
              <w:left w:val="single" w:sz="4" w:space="0" w:color="auto"/>
              <w:bottom w:val="single" w:sz="4" w:space="0" w:color="auto"/>
              <w:right w:val="single" w:sz="4" w:space="0" w:color="auto"/>
            </w:tcBorders>
            <w:hideMark/>
          </w:tcPr>
          <w:p w14:paraId="76721080" w14:textId="77777777" w:rsidR="009B19F3" w:rsidRPr="00495D84" w:rsidRDefault="009B19F3" w:rsidP="009B19F3">
            <w:pPr>
              <w:keepNext/>
              <w:keepLines/>
              <w:spacing w:after="0"/>
              <w:rPr>
                <w:rFonts w:ascii="Arial" w:hAnsi="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10EFF5F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0BAC05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771C6BC" w14:textId="024DBD2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62E2012C"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1353DDF6" w14:textId="77777777" w:rsidR="009B19F3" w:rsidRPr="00495D84" w:rsidRDefault="009B19F3" w:rsidP="009B19F3">
            <w:pPr>
              <w:keepNext/>
              <w:keepLines/>
              <w:spacing w:after="0"/>
              <w:rPr>
                <w:rFonts w:ascii="Arial" w:hAnsi="Arial" w:cs="Arial"/>
                <w:sz w:val="18"/>
                <w:lang w:eastAsia="ja-JP"/>
              </w:rPr>
            </w:pPr>
          </w:p>
        </w:tc>
      </w:tr>
      <w:tr w:rsidR="009B19F3" w:rsidRPr="00495D84" w14:paraId="2897F1BD"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lastRenderedPageBreak/>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B81B42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EA32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5B27EE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7770C9B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3CF748D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db0</w:t>
            </w:r>
          </w:p>
        </w:tc>
      </w:tr>
      <w:tr w:rsidR="009B19F3" w:rsidRPr="00495D84" w14:paraId="4E9D343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BDD8DB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D92AA5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79E62E6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FE97B7E" w14:textId="54AC6F38" w:rsidR="009B19F3" w:rsidRPr="00495D84" w:rsidRDefault="009B19F3" w:rsidP="009B19F3">
            <w:pPr>
              <w:keepNext/>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slot5</w:t>
            </w:r>
          </w:p>
        </w:tc>
        <w:tc>
          <w:tcPr>
            <w:tcW w:w="613" w:type="pct"/>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AFD476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tcPr>
          <w:p w14:paraId="71A8F5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slot10</w:t>
            </w:r>
          </w:p>
        </w:tc>
      </w:tr>
      <w:tr w:rsidR="009B19F3" w:rsidRPr="00495D84" w14:paraId="3EF0A0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495D84" w:rsidRDefault="009B19F3" w:rsidP="009B19F3">
            <w:pPr>
              <w:keepNext/>
              <w:keepLines/>
              <w:spacing w:after="0"/>
              <w:rPr>
                <w:rFonts w:ascii="Arial" w:hAnsi="Arial"/>
                <w:sz w:val="18"/>
              </w:rPr>
            </w:pPr>
            <w:r w:rsidRPr="00495D84">
              <w:rPr>
                <w:rFonts w:ascii="Arial" w:hAnsi="Arial"/>
                <w:sz w:val="18"/>
              </w:rPr>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0380F96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tcPr>
          <w:p w14:paraId="05EBB7A3" w14:textId="77777777" w:rsidR="009B19F3" w:rsidRPr="00495D84" w:rsidRDefault="009B19F3" w:rsidP="009B19F3">
            <w:pPr>
              <w:keepNext/>
              <w:keepLines/>
              <w:spacing w:after="0"/>
              <w:rPr>
                <w:rFonts w:ascii="Arial" w:eastAsiaTheme="minorEastAsia" w:hAnsi="Arial" w:cs="Arial"/>
                <w:sz w:val="18"/>
                <w:lang w:eastAsia="zh-CN"/>
              </w:rPr>
            </w:pPr>
            <w:r w:rsidRPr="00495D84">
              <w:rPr>
                <w:rFonts w:ascii="Arial" w:hAnsi="Arial" w:cs="Arial"/>
                <w:sz w:val="18"/>
                <w:lang w:eastAsia="zh-CN"/>
              </w:rPr>
              <w:t>1</w:t>
            </w:r>
          </w:p>
        </w:tc>
      </w:tr>
      <w:tr w:rsidR="009B19F3" w:rsidRPr="00495D84" w14:paraId="3FA9DC97"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305ADDEC"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qcl-InfoPeriodicCSI-RS</w:t>
            </w:r>
          </w:p>
        </w:tc>
        <w:tc>
          <w:tcPr>
            <w:tcW w:w="613" w:type="pct"/>
            <w:tcBorders>
              <w:top w:val="single" w:sz="4" w:space="0" w:color="auto"/>
              <w:left w:val="single" w:sz="4" w:space="0" w:color="auto"/>
              <w:bottom w:val="nil"/>
              <w:right w:val="single" w:sz="4" w:space="0" w:color="auto"/>
            </w:tcBorders>
            <w:vAlign w:val="center"/>
            <w:hideMark/>
          </w:tcPr>
          <w:p w14:paraId="29006C32"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80285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63B65F51"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n.a.</w:t>
            </w:r>
          </w:p>
        </w:tc>
        <w:tc>
          <w:tcPr>
            <w:tcW w:w="613" w:type="pct"/>
            <w:tcBorders>
              <w:top w:val="single" w:sz="4" w:space="0" w:color="auto"/>
              <w:left w:val="single" w:sz="4" w:space="0" w:color="auto"/>
              <w:bottom w:val="nil"/>
              <w:right w:val="single" w:sz="4" w:space="0" w:color="auto"/>
            </w:tcBorders>
            <w:vAlign w:val="center"/>
          </w:tcPr>
          <w:p w14:paraId="6673975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7B81DA8A"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TCI.State.0</w:t>
            </w:r>
          </w:p>
        </w:tc>
      </w:tr>
      <w:tr w:rsidR="009B19F3" w:rsidRPr="00495D84" w14:paraId="2C409F6F"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2805B74"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415FB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70E94EA9"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417B92A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tcPr>
          <w:p w14:paraId="3CB68BE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1F855" w14:textId="77777777" w:rsidR="009B19F3" w:rsidRPr="00495D84" w:rsidRDefault="009B19F3" w:rsidP="009B19F3">
            <w:pPr>
              <w:spacing w:after="0"/>
              <w:rPr>
                <w:rFonts w:ascii="Arial" w:hAnsi="Arial" w:cs="Arial"/>
                <w:sz w:val="18"/>
                <w:lang w:eastAsia="ja-JP"/>
              </w:rPr>
            </w:pPr>
            <w:r w:rsidRPr="00495D84">
              <w:rPr>
                <w:rFonts w:ascii="Arial" w:hAnsi="Arial" w:cs="Arial"/>
                <w:sz w:val="18"/>
                <w:lang w:eastAsia="ja-JP"/>
              </w:rPr>
              <w:t>TCI.State.1</w:t>
            </w:r>
          </w:p>
        </w:tc>
      </w:tr>
      <w:tr w:rsidR="009B19F3" w:rsidRPr="00495D84" w14:paraId="4EA19B2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D2878DA"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000001</w:t>
            </w:r>
          </w:p>
        </w:tc>
        <w:tc>
          <w:tcPr>
            <w:tcW w:w="613" w:type="pct"/>
            <w:tcBorders>
              <w:top w:val="single" w:sz="4" w:space="0" w:color="auto"/>
              <w:left w:val="single" w:sz="4" w:space="0" w:color="auto"/>
              <w:bottom w:val="single" w:sz="4" w:space="0" w:color="auto"/>
              <w:right w:val="single" w:sz="4" w:space="0" w:color="auto"/>
            </w:tcBorders>
          </w:tcPr>
          <w:p w14:paraId="74B13DED" w14:textId="77777777" w:rsidR="009B19F3" w:rsidRPr="00495D84" w:rsidRDefault="009B19F3" w:rsidP="009B19F3">
            <w:pPr>
              <w:keepNext/>
              <w:keepLines/>
              <w:spacing w:after="0"/>
              <w:rPr>
                <w:rFonts w:ascii="Arial" w:hAnsi="Arial"/>
                <w:sz w:val="18"/>
                <w:szCs w:val="18"/>
              </w:rPr>
            </w:pPr>
            <w:r w:rsidRPr="00495D84">
              <w:rPr>
                <w:rFonts w:ascii="Arial" w:hAnsi="Arial"/>
                <w:sz w:val="18"/>
                <w:szCs w:val="18"/>
              </w:rPr>
              <w:t>0100</w:t>
            </w:r>
          </w:p>
        </w:tc>
      </w:tr>
      <w:tr w:rsidR="009B19F3" w:rsidRPr="00495D84" w14:paraId="2BE2535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787E6C0D"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p>
        </w:tc>
        <w:tc>
          <w:tcPr>
            <w:tcW w:w="613" w:type="pct"/>
            <w:tcBorders>
              <w:top w:val="single" w:sz="4" w:space="0" w:color="auto"/>
              <w:left w:val="single" w:sz="4" w:space="0" w:color="auto"/>
              <w:bottom w:val="single" w:sz="4" w:space="0" w:color="auto"/>
              <w:right w:val="single" w:sz="4" w:space="0" w:color="auto"/>
            </w:tcBorders>
          </w:tcPr>
          <w:p w14:paraId="25042A95"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r>
      <w:tr w:rsidR="009B19F3" w:rsidRPr="00495D84" w14:paraId="308588A0" w14:textId="77777777" w:rsidTr="00E94096">
        <w:trPr>
          <w:jc w:val="center"/>
        </w:trPr>
        <w:tc>
          <w:tcPr>
            <w:tcW w:w="1324" w:type="pct"/>
            <w:tcBorders>
              <w:top w:val="single" w:sz="4" w:space="0" w:color="auto"/>
              <w:left w:val="single" w:sz="4" w:space="0" w:color="auto"/>
              <w:bottom w:val="nil"/>
              <w:right w:val="single" w:sz="4" w:space="0" w:color="auto"/>
            </w:tcBorders>
          </w:tcPr>
          <w:p w14:paraId="24A4402C" w14:textId="77777777" w:rsidR="009B19F3" w:rsidRPr="00495D84" w:rsidRDefault="009B19F3" w:rsidP="009B19F3">
            <w:pPr>
              <w:keepNext/>
              <w:keepLines/>
              <w:spacing w:after="0"/>
              <w:rPr>
                <w:rFonts w:ascii="Arial" w:hAnsi="Arial" w:cs="Arial"/>
                <w:i/>
                <w:sz w:val="18"/>
                <w:lang w:eastAsia="ja-JP"/>
              </w:rPr>
            </w:pPr>
          </w:p>
        </w:tc>
        <w:tc>
          <w:tcPr>
            <w:tcW w:w="613" w:type="pct"/>
            <w:tcBorders>
              <w:top w:val="single" w:sz="4" w:space="0" w:color="auto"/>
              <w:left w:val="single" w:sz="4" w:space="0" w:color="auto"/>
              <w:bottom w:val="nil"/>
              <w:right w:val="single" w:sz="4" w:space="0" w:color="auto"/>
            </w:tcBorders>
          </w:tcPr>
          <w:p w14:paraId="4C3E8C5C" w14:textId="77777777" w:rsidR="009B19F3" w:rsidRPr="00495D84" w:rsidRDefault="009B19F3" w:rsidP="009B19F3">
            <w:pPr>
              <w:keepNext/>
              <w:keepLines/>
              <w:spacing w:after="0"/>
              <w:rPr>
                <w:rFonts w:ascii="Arial" w:hAnsi="Arial" w:cs="Arial"/>
                <w:sz w:val="18"/>
                <w:lang w:eastAsia="ja-JP"/>
              </w:rPr>
            </w:pPr>
          </w:p>
        </w:tc>
        <w:tc>
          <w:tcPr>
            <w:tcW w:w="613" w:type="pct"/>
            <w:tcBorders>
              <w:top w:val="single" w:sz="4" w:space="0" w:color="auto"/>
              <w:left w:val="single" w:sz="4" w:space="0" w:color="auto"/>
              <w:bottom w:val="nil"/>
              <w:right w:val="single" w:sz="4" w:space="0" w:color="auto"/>
            </w:tcBorders>
            <w:hideMark/>
          </w:tcPr>
          <w:p w14:paraId="169B7DFD" w14:textId="2EC55E9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hideMark/>
          </w:tcPr>
          <w:p w14:paraId="663D2135" w14:textId="21F9242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522FE756" w14:textId="77A740A4"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tcPr>
          <w:p w14:paraId="12CABC77" w14:textId="77777777" w:rsidR="009B19F3" w:rsidRPr="00495D84" w:rsidRDefault="009B19F3" w:rsidP="009B19F3">
            <w:pPr>
              <w:keepNext/>
              <w:keepLines/>
              <w:spacing w:after="0"/>
              <w:rPr>
                <w:rFonts w:ascii="Arial" w:hAnsi="Arial" w:cs="Arial"/>
                <w:sz w:val="18"/>
                <w:lang w:eastAsia="ja-JP"/>
              </w:rPr>
            </w:pPr>
          </w:p>
        </w:tc>
        <w:tc>
          <w:tcPr>
            <w:tcW w:w="613" w:type="pct"/>
            <w:vMerge w:val="restart"/>
            <w:tcBorders>
              <w:top w:val="single" w:sz="4" w:space="0" w:color="auto"/>
              <w:left w:val="single" w:sz="4" w:space="0" w:color="auto"/>
              <w:right w:val="single" w:sz="4" w:space="0" w:color="auto"/>
            </w:tcBorders>
          </w:tcPr>
          <w:p w14:paraId="06ACDC21" w14:textId="65479CD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B19F3" w:rsidRPr="00495D84" w14:paraId="6554BC1E" w14:textId="77777777" w:rsidTr="00E94096">
        <w:trPr>
          <w:jc w:val="center"/>
        </w:trPr>
        <w:tc>
          <w:tcPr>
            <w:tcW w:w="1324" w:type="pct"/>
            <w:tcBorders>
              <w:top w:val="nil"/>
              <w:left w:val="single" w:sz="4" w:space="0" w:color="auto"/>
              <w:bottom w:val="nil"/>
              <w:right w:val="single" w:sz="4" w:space="0" w:color="auto"/>
            </w:tcBorders>
            <w:vAlign w:val="center"/>
            <w:hideMark/>
          </w:tcPr>
          <w:p w14:paraId="0DD7232B"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116CCF3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1656130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7F23AC4E"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6962D37" w14:textId="0EF6E55A"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nil"/>
              <w:left w:val="single" w:sz="4" w:space="0" w:color="auto"/>
              <w:bottom w:val="nil"/>
              <w:right w:val="single" w:sz="4" w:space="0" w:color="auto"/>
            </w:tcBorders>
          </w:tcPr>
          <w:p w14:paraId="1A515AA5"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3E0F203E" w14:textId="77777777" w:rsidR="009B19F3" w:rsidRPr="00495D84" w:rsidRDefault="009B19F3" w:rsidP="009B19F3">
            <w:pPr>
              <w:keepNext/>
              <w:keepLines/>
              <w:spacing w:after="0"/>
              <w:rPr>
                <w:rFonts w:ascii="Arial" w:hAnsi="Arial" w:cs="Arial"/>
                <w:sz w:val="18"/>
                <w:lang w:eastAsia="ja-JP"/>
              </w:rPr>
            </w:pPr>
          </w:p>
        </w:tc>
      </w:tr>
      <w:tr w:rsidR="009B19F3" w:rsidRPr="00495D84" w14:paraId="05D94010" w14:textId="77777777" w:rsidTr="00E94096">
        <w:trPr>
          <w:jc w:val="center"/>
        </w:trPr>
        <w:tc>
          <w:tcPr>
            <w:tcW w:w="1324" w:type="pct"/>
            <w:tcBorders>
              <w:top w:val="nil"/>
              <w:left w:val="single" w:sz="4" w:space="0" w:color="auto"/>
              <w:bottom w:val="nil"/>
              <w:right w:val="single" w:sz="4" w:space="0" w:color="auto"/>
            </w:tcBorders>
            <w:vAlign w:val="center"/>
            <w:hideMark/>
          </w:tcPr>
          <w:p w14:paraId="7EC1C3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A7CE2E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541A433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E905EE8"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395B549" w14:textId="0D82A989"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613" w:type="pct"/>
            <w:tcBorders>
              <w:top w:val="nil"/>
              <w:left w:val="single" w:sz="4" w:space="0" w:color="auto"/>
              <w:bottom w:val="nil"/>
              <w:right w:val="single" w:sz="4" w:space="0" w:color="auto"/>
            </w:tcBorders>
          </w:tcPr>
          <w:p w14:paraId="3158848B"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2BE185DD" w14:textId="77777777" w:rsidR="009B19F3" w:rsidRPr="00495D84" w:rsidRDefault="009B19F3" w:rsidP="009B19F3">
            <w:pPr>
              <w:keepNext/>
              <w:keepLines/>
              <w:spacing w:after="0"/>
              <w:rPr>
                <w:rFonts w:ascii="Arial" w:hAnsi="Arial" w:cs="Arial"/>
                <w:sz w:val="18"/>
                <w:lang w:eastAsia="ja-JP"/>
              </w:rPr>
            </w:pPr>
          </w:p>
        </w:tc>
      </w:tr>
      <w:tr w:rsidR="009B19F3" w:rsidRPr="00495D84" w14:paraId="403A8429" w14:textId="77777777" w:rsidTr="00E94096">
        <w:trPr>
          <w:jc w:val="center"/>
        </w:trPr>
        <w:tc>
          <w:tcPr>
            <w:tcW w:w="1324" w:type="pct"/>
            <w:tcBorders>
              <w:top w:val="nil"/>
              <w:left w:val="single" w:sz="4" w:space="0" w:color="auto"/>
              <w:bottom w:val="nil"/>
              <w:right w:val="single" w:sz="4" w:space="0" w:color="auto"/>
            </w:tcBorders>
            <w:vAlign w:val="center"/>
            <w:hideMark/>
          </w:tcPr>
          <w:p w14:paraId="7A7B51F1"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68038A3A"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ADAC0B0"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51F162C"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4A28819" w14:textId="67F606E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613" w:type="pct"/>
            <w:tcBorders>
              <w:top w:val="nil"/>
              <w:left w:val="single" w:sz="4" w:space="0" w:color="auto"/>
              <w:bottom w:val="nil"/>
              <w:right w:val="single" w:sz="4" w:space="0" w:color="auto"/>
            </w:tcBorders>
          </w:tcPr>
          <w:p w14:paraId="1A4C196D"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74782543" w14:textId="77777777" w:rsidR="009B19F3" w:rsidRPr="00495D84" w:rsidRDefault="009B19F3" w:rsidP="009B19F3">
            <w:pPr>
              <w:keepNext/>
              <w:keepLines/>
              <w:spacing w:after="0"/>
              <w:rPr>
                <w:rFonts w:ascii="Arial" w:hAnsi="Arial" w:cs="Arial"/>
                <w:sz w:val="18"/>
                <w:lang w:eastAsia="ja-JP"/>
              </w:rPr>
            </w:pPr>
          </w:p>
        </w:tc>
      </w:tr>
      <w:tr w:rsidR="009B19F3" w:rsidRPr="00495D84" w14:paraId="7B3D536F" w14:textId="77777777" w:rsidTr="00E94096">
        <w:trPr>
          <w:jc w:val="center"/>
        </w:trPr>
        <w:tc>
          <w:tcPr>
            <w:tcW w:w="1324" w:type="pct"/>
            <w:tcBorders>
              <w:top w:val="nil"/>
              <w:left w:val="single" w:sz="4" w:space="0" w:color="auto"/>
              <w:bottom w:val="nil"/>
              <w:right w:val="single" w:sz="4" w:space="0" w:color="auto"/>
            </w:tcBorders>
            <w:hideMark/>
          </w:tcPr>
          <w:p w14:paraId="1FECE673"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firstOFDMSymbolInTimeDomain</w:t>
            </w:r>
          </w:p>
        </w:tc>
        <w:tc>
          <w:tcPr>
            <w:tcW w:w="613" w:type="pct"/>
            <w:tcBorders>
              <w:top w:val="nil"/>
              <w:left w:val="single" w:sz="4" w:space="0" w:color="auto"/>
              <w:bottom w:val="nil"/>
              <w:right w:val="single" w:sz="4" w:space="0" w:color="auto"/>
            </w:tcBorders>
            <w:hideMark/>
          </w:tcPr>
          <w:p w14:paraId="5E517D2D" w14:textId="798349E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tcBorders>
              <w:top w:val="single" w:sz="4" w:space="0" w:color="auto"/>
              <w:left w:val="single" w:sz="4" w:space="0" w:color="auto"/>
              <w:bottom w:val="nil"/>
              <w:right w:val="single" w:sz="4" w:space="0" w:color="auto"/>
            </w:tcBorders>
            <w:vAlign w:val="center"/>
            <w:hideMark/>
          </w:tcPr>
          <w:p w14:paraId="773C1869" w14:textId="1A3B4E7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nil"/>
              <w:right w:val="single" w:sz="4" w:space="0" w:color="auto"/>
            </w:tcBorders>
            <w:vAlign w:val="center"/>
            <w:hideMark/>
          </w:tcPr>
          <w:p w14:paraId="57817804" w14:textId="7C41E692"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1CE625AB" w14:textId="683F32B1"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613" w:type="pct"/>
            <w:tcBorders>
              <w:top w:val="nil"/>
              <w:left w:val="single" w:sz="4" w:space="0" w:color="auto"/>
              <w:bottom w:val="nil"/>
              <w:right w:val="single" w:sz="4" w:space="0" w:color="auto"/>
            </w:tcBorders>
          </w:tcPr>
          <w:p w14:paraId="443FE065" w14:textId="1AE77BD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613" w:type="pct"/>
            <w:vMerge w:val="restart"/>
            <w:tcBorders>
              <w:top w:val="single" w:sz="4" w:space="0" w:color="auto"/>
              <w:left w:val="single" w:sz="4" w:space="0" w:color="auto"/>
              <w:right w:val="single" w:sz="4" w:space="0" w:color="auto"/>
            </w:tcBorders>
          </w:tcPr>
          <w:p w14:paraId="61906346" w14:textId="7B0443FB"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1297A13B" w14:textId="77777777" w:rsidTr="00E94096">
        <w:trPr>
          <w:jc w:val="center"/>
        </w:trPr>
        <w:tc>
          <w:tcPr>
            <w:tcW w:w="1324" w:type="pct"/>
            <w:tcBorders>
              <w:top w:val="nil"/>
              <w:left w:val="single" w:sz="4" w:space="0" w:color="auto"/>
              <w:bottom w:val="nil"/>
              <w:right w:val="single" w:sz="4" w:space="0" w:color="auto"/>
            </w:tcBorders>
            <w:vAlign w:val="center"/>
            <w:hideMark/>
          </w:tcPr>
          <w:p w14:paraId="7AB6D5D0"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53357C94"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45F928E2"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02A24E42"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7A0D986" w14:textId="7D24F383"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613" w:type="pct"/>
            <w:tcBorders>
              <w:top w:val="nil"/>
              <w:left w:val="single" w:sz="4" w:space="0" w:color="auto"/>
              <w:bottom w:val="nil"/>
              <w:right w:val="single" w:sz="4" w:space="0" w:color="auto"/>
            </w:tcBorders>
          </w:tcPr>
          <w:p w14:paraId="60C5AF3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1ADFB10B" w14:textId="77777777" w:rsidR="009B19F3" w:rsidRPr="00495D84" w:rsidRDefault="009B19F3" w:rsidP="009B19F3">
            <w:pPr>
              <w:keepNext/>
              <w:keepLines/>
              <w:spacing w:after="0"/>
              <w:rPr>
                <w:rFonts w:ascii="Arial" w:hAnsi="Arial" w:cs="Arial"/>
                <w:sz w:val="18"/>
                <w:lang w:eastAsia="ja-JP"/>
              </w:rPr>
            </w:pPr>
          </w:p>
        </w:tc>
      </w:tr>
      <w:tr w:rsidR="009B19F3" w:rsidRPr="00495D84" w14:paraId="718AB8D2" w14:textId="77777777" w:rsidTr="00E94096">
        <w:trPr>
          <w:jc w:val="center"/>
        </w:trPr>
        <w:tc>
          <w:tcPr>
            <w:tcW w:w="1324" w:type="pct"/>
            <w:tcBorders>
              <w:top w:val="nil"/>
              <w:left w:val="single" w:sz="4" w:space="0" w:color="auto"/>
              <w:bottom w:val="nil"/>
              <w:right w:val="single" w:sz="4" w:space="0" w:color="auto"/>
            </w:tcBorders>
            <w:vAlign w:val="center"/>
            <w:hideMark/>
          </w:tcPr>
          <w:p w14:paraId="5E110AAE"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nil"/>
              <w:right w:val="single" w:sz="4" w:space="0" w:color="auto"/>
            </w:tcBorders>
            <w:vAlign w:val="center"/>
            <w:hideMark/>
          </w:tcPr>
          <w:p w14:paraId="4ED3A288"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280F15C6"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nil"/>
              <w:right w:val="single" w:sz="4" w:space="0" w:color="auto"/>
            </w:tcBorders>
            <w:vAlign w:val="center"/>
            <w:hideMark/>
          </w:tcPr>
          <w:p w14:paraId="65C302A7"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549A394" w14:textId="1A8D905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613" w:type="pct"/>
            <w:tcBorders>
              <w:top w:val="nil"/>
              <w:left w:val="single" w:sz="4" w:space="0" w:color="auto"/>
              <w:bottom w:val="nil"/>
              <w:right w:val="single" w:sz="4" w:space="0" w:color="auto"/>
            </w:tcBorders>
          </w:tcPr>
          <w:p w14:paraId="75150F3F"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right w:val="single" w:sz="4" w:space="0" w:color="auto"/>
            </w:tcBorders>
          </w:tcPr>
          <w:p w14:paraId="43F6E3B7" w14:textId="77777777" w:rsidR="009B19F3" w:rsidRPr="00495D84" w:rsidRDefault="009B19F3" w:rsidP="009B19F3">
            <w:pPr>
              <w:keepNext/>
              <w:keepLines/>
              <w:spacing w:after="0"/>
              <w:rPr>
                <w:rFonts w:ascii="Arial" w:hAnsi="Arial" w:cs="Arial"/>
                <w:sz w:val="18"/>
                <w:lang w:eastAsia="ja-JP"/>
              </w:rPr>
            </w:pPr>
          </w:p>
        </w:tc>
      </w:tr>
      <w:tr w:rsidR="009B19F3" w:rsidRPr="00495D84" w14:paraId="1182977E"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71E14C38" w14:textId="77777777" w:rsidR="009B19F3" w:rsidRPr="00495D84" w:rsidRDefault="009B19F3" w:rsidP="009B19F3">
            <w:pPr>
              <w:spacing w:after="0"/>
              <w:rPr>
                <w:rFonts w:ascii="Arial" w:hAnsi="Arial" w:cs="Arial"/>
                <w:i/>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6B35EAF7"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0E83F1DB" w14:textId="77777777" w:rsidR="009B19F3" w:rsidRPr="00495D84" w:rsidRDefault="009B19F3" w:rsidP="009B19F3">
            <w:pPr>
              <w:spacing w:after="0"/>
              <w:rPr>
                <w:rFonts w:ascii="Arial" w:hAnsi="Arial" w:cs="Arial"/>
                <w:sz w:val="18"/>
                <w:lang w:eastAsia="ja-JP"/>
              </w:rPr>
            </w:pPr>
          </w:p>
        </w:tc>
        <w:tc>
          <w:tcPr>
            <w:tcW w:w="613" w:type="pct"/>
            <w:tcBorders>
              <w:top w:val="nil"/>
              <w:left w:val="single" w:sz="4" w:space="0" w:color="auto"/>
              <w:bottom w:val="single" w:sz="4" w:space="0" w:color="auto"/>
              <w:right w:val="single" w:sz="4" w:space="0" w:color="auto"/>
            </w:tcBorders>
            <w:vAlign w:val="center"/>
            <w:hideMark/>
          </w:tcPr>
          <w:p w14:paraId="76E2163A" w14:textId="77777777" w:rsidR="009B19F3" w:rsidRPr="00495D84" w:rsidRDefault="009B19F3" w:rsidP="009B19F3">
            <w:pPr>
              <w:spacing w:after="0"/>
              <w:rPr>
                <w:rFonts w:ascii="Arial" w:hAnsi="Arial" w:cs="Arial"/>
                <w:sz w:val="18"/>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A7BADB3" w14:textId="25B37FD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613" w:type="pct"/>
            <w:tcBorders>
              <w:top w:val="nil"/>
              <w:left w:val="single" w:sz="4" w:space="0" w:color="auto"/>
              <w:bottom w:val="single" w:sz="4" w:space="0" w:color="auto"/>
              <w:right w:val="single" w:sz="4" w:space="0" w:color="auto"/>
            </w:tcBorders>
          </w:tcPr>
          <w:p w14:paraId="55C384F7" w14:textId="77777777" w:rsidR="009B19F3" w:rsidRPr="00495D84" w:rsidRDefault="009B19F3" w:rsidP="009B19F3">
            <w:pPr>
              <w:keepNext/>
              <w:keepLines/>
              <w:spacing w:after="0"/>
              <w:rPr>
                <w:rFonts w:ascii="Arial" w:hAnsi="Arial" w:cs="Arial"/>
                <w:sz w:val="18"/>
                <w:lang w:eastAsia="ja-JP"/>
              </w:rPr>
            </w:pPr>
          </w:p>
        </w:tc>
        <w:tc>
          <w:tcPr>
            <w:tcW w:w="613" w:type="pct"/>
            <w:vMerge/>
            <w:tcBorders>
              <w:left w:val="single" w:sz="4" w:space="0" w:color="auto"/>
              <w:bottom w:val="single" w:sz="4" w:space="0" w:color="auto"/>
              <w:right w:val="single" w:sz="4" w:space="0" w:color="auto"/>
            </w:tcBorders>
          </w:tcPr>
          <w:p w14:paraId="48D0E8DF" w14:textId="77777777" w:rsidR="009B19F3" w:rsidRPr="00495D84" w:rsidRDefault="009B19F3" w:rsidP="009B19F3">
            <w:pPr>
              <w:keepNext/>
              <w:keepLines/>
              <w:spacing w:after="0"/>
              <w:rPr>
                <w:rFonts w:ascii="Arial" w:hAnsi="Arial" w:cs="Arial"/>
                <w:sz w:val="18"/>
                <w:lang w:eastAsia="ja-JP"/>
              </w:rPr>
            </w:pPr>
          </w:p>
        </w:tc>
      </w:tr>
      <w:tr w:rsidR="009B19F3" w:rsidRPr="00495D84" w14:paraId="06906F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7B55533F" w14:textId="77777777" w:rsidR="009B19F3" w:rsidRPr="00495D84" w:rsidRDefault="009B19F3" w:rsidP="009B19F3">
            <w:pPr>
              <w:keepNext/>
              <w:keepLines/>
              <w:spacing w:after="0"/>
              <w:rPr>
                <w:rFonts w:ascii="Arial" w:hAnsi="Arial" w:cs="Arial"/>
                <w:sz w:val="18"/>
                <w:lang w:eastAsia="ja-JP"/>
              </w:rPr>
            </w:pPr>
            <w:r w:rsidRPr="00495D84">
              <w:rPr>
                <w:rFonts w:ascii="Arial" w:hAnsi="Arial"/>
                <w:sz w:val="18"/>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13678CC7" w14:textId="77777777" w:rsidR="009B19F3" w:rsidRPr="00495D84" w:rsidRDefault="009B19F3" w:rsidP="009B19F3">
            <w:pPr>
              <w:keepNext/>
              <w:keepLines/>
              <w:spacing w:after="0"/>
              <w:rPr>
                <w:rFonts w:ascii="Arial" w:eastAsiaTheme="minorEastAsia" w:hAnsi="Arial"/>
                <w:sz w:val="18"/>
                <w:szCs w:val="18"/>
                <w:lang w:eastAsia="zh-CN"/>
              </w:rPr>
            </w:pPr>
            <w:r w:rsidRPr="00495D84">
              <w:rPr>
                <w:rFonts w:ascii="Arial" w:hAnsi="Arial" w:cs="Arial"/>
                <w:sz w:val="18"/>
                <w:lang w:eastAsia="ja-JP"/>
              </w:rPr>
              <w:t>noCDM</w:t>
            </w:r>
          </w:p>
        </w:tc>
      </w:tr>
      <w:tr w:rsidR="009B19F3" w:rsidRPr="00495D84" w14:paraId="04FEE70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60EC111B"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5B591EC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3</w:t>
            </w:r>
          </w:p>
        </w:tc>
      </w:tr>
      <w:tr w:rsidR="009B19F3" w:rsidRPr="00495D84" w14:paraId="149BF63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C34A667"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AE09408" w14:textId="77777777"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0</w:t>
            </w:r>
          </w:p>
        </w:tc>
      </w:tr>
      <w:tr w:rsidR="009B19F3" w:rsidRPr="00495D84" w14:paraId="5E581E4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495D84" w:rsidRDefault="009B19F3" w:rsidP="009B19F3">
            <w:pPr>
              <w:keepNext/>
              <w:keepLines/>
              <w:spacing w:after="0"/>
              <w:rPr>
                <w:rFonts w:ascii="Arial" w:hAnsi="Arial" w:cs="Arial"/>
                <w:i/>
                <w:sz w:val="18"/>
                <w:lang w:eastAsia="ja-JP"/>
              </w:rPr>
            </w:pPr>
            <w:r w:rsidRPr="00495D84">
              <w:rPr>
                <w:rFonts w:ascii="Arial" w:hAnsi="Arial"/>
                <w:sz w:val="18"/>
              </w:rPr>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53270A" w14:textId="7726F715"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590D969A" w14:textId="3590EC0D"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578854" w14:textId="0FD1231E"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E15FE6B" w14:textId="500DEBAC"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CCE2B1C" w14:textId="1C7BA2E6"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C589BA7" w14:textId="61963E10" w:rsidR="009B19F3" w:rsidRPr="00495D84" w:rsidRDefault="009B19F3" w:rsidP="009B19F3">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9B19F3" w:rsidRPr="00495D84" w14:paraId="6CDFB117"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58E3DA4" w14:textId="273E7156" w:rsidR="009B19F3" w:rsidRPr="00495D84" w:rsidRDefault="00E94096" w:rsidP="009B19F3">
            <w:pPr>
              <w:keepNext/>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9B19F3" w:rsidRPr="00495D84">
              <w:rPr>
                <w:rFonts w:ascii="Arial" w:hAnsi="Arial"/>
                <w:sz w:val="18"/>
              </w:rPr>
              <w:tab/>
            </w:r>
            <w:r w:rsidR="009B19F3" w:rsidRPr="00495D84">
              <w:rPr>
                <w:rFonts w:ascii="Arial" w:hAnsi="Arial"/>
                <w:sz w:val="18"/>
                <w:lang w:eastAsia="ja-JP"/>
              </w:rPr>
              <w:t>If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configured</w:t>
            </w:r>
            <w:r w:rsidR="00B27C84">
              <w:rPr>
                <w:rFonts w:ascii="Arial" w:hAnsi="Arial"/>
                <w:sz w:val="18"/>
                <w:lang w:eastAsia="ja-JP"/>
              </w:rPr>
              <w:t xml:space="preserve"> </w:t>
            </w:r>
            <w:r w:rsidR="009B19F3" w:rsidRPr="00495D84">
              <w:rPr>
                <w:rFonts w:ascii="Arial" w:hAnsi="Arial"/>
                <w:sz w:val="18"/>
                <w:lang w:eastAsia="ja-JP"/>
              </w:rPr>
              <w:t>value</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PRBs</w:t>
            </w:r>
            <w:r w:rsidR="00B27C84">
              <w:rPr>
                <w:rFonts w:ascii="Arial" w:hAnsi="Arial"/>
                <w:sz w:val="18"/>
                <w:lang w:eastAsia="ja-JP"/>
              </w:rPr>
              <w:t xml:space="preserve"> </w:t>
            </w:r>
            <w:r w:rsidR="009B19F3" w:rsidRPr="00495D84">
              <w:rPr>
                <w:rFonts w:ascii="Arial" w:hAnsi="Arial"/>
                <w:sz w:val="18"/>
                <w:lang w:eastAsia="ja-JP"/>
              </w:rPr>
              <w:t>is</w:t>
            </w:r>
            <w:r w:rsidR="00B27C84">
              <w:rPr>
                <w:rFonts w:ascii="Arial" w:hAnsi="Arial"/>
                <w:sz w:val="18"/>
                <w:lang w:eastAsia="ja-JP"/>
              </w:rPr>
              <w:t xml:space="preserve"> </w:t>
            </w:r>
            <w:r w:rsidR="009B19F3" w:rsidRPr="00495D84">
              <w:rPr>
                <w:rFonts w:ascii="Arial" w:hAnsi="Arial"/>
                <w:sz w:val="18"/>
                <w:lang w:eastAsia="ja-JP"/>
              </w:rPr>
              <w:t>larger</w:t>
            </w:r>
            <w:r w:rsidR="00B27C84">
              <w:rPr>
                <w:rFonts w:ascii="Arial" w:hAnsi="Arial"/>
                <w:sz w:val="18"/>
                <w:lang w:eastAsia="ja-JP"/>
              </w:rPr>
              <w:t xml:space="preserve"> </w:t>
            </w:r>
            <w:r w:rsidR="009B19F3" w:rsidRPr="00495D84">
              <w:rPr>
                <w:rFonts w:ascii="Arial" w:hAnsi="Arial"/>
                <w:sz w:val="18"/>
                <w:lang w:eastAsia="ja-JP"/>
              </w:rPr>
              <w:t>than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corresponding</w:t>
            </w:r>
            <w:r w:rsidR="00B27C84">
              <w:rPr>
                <w:rFonts w:ascii="Arial" w:hAnsi="Arial"/>
                <w:sz w:val="18"/>
                <w:lang w:eastAsia="ja-JP"/>
              </w:rPr>
              <w:t xml:space="preserve"> </w:t>
            </w:r>
            <w:r w:rsidR="009B19F3" w:rsidRPr="00495D84">
              <w:rPr>
                <w:rFonts w:ascii="Arial" w:hAnsi="Arial"/>
                <w:sz w:val="18"/>
                <w:lang w:eastAsia="ja-JP"/>
              </w:rPr>
              <w:t>BWP</w:t>
            </w:r>
            <w:r w:rsidR="00B27C84">
              <w:rPr>
                <w:rFonts w:ascii="Arial" w:hAnsi="Arial"/>
                <w:sz w:val="18"/>
                <w:lang w:eastAsia="ja-JP"/>
              </w:rPr>
              <w:t xml:space="preserve"> </w:t>
            </w:r>
            <w:r w:rsidR="009B19F3" w:rsidRPr="00495D84">
              <w:rPr>
                <w:rFonts w:ascii="Arial" w:hAnsi="Arial"/>
                <w:sz w:val="18"/>
                <w:lang w:eastAsia="ja-JP"/>
              </w:rPr>
              <w:t>relevant</w:t>
            </w:r>
            <w:r w:rsidR="00B27C84">
              <w:rPr>
                <w:rFonts w:ascii="Arial" w:hAnsi="Arial"/>
                <w:sz w:val="18"/>
                <w:lang w:eastAsia="ja-JP"/>
              </w:rPr>
              <w:t xml:space="preserve"> </w:t>
            </w:r>
            <w:r w:rsidR="009B19F3" w:rsidRPr="00495D84">
              <w:rPr>
                <w:rFonts w:ascii="Arial" w:hAnsi="Arial"/>
                <w:sz w:val="18"/>
                <w:lang w:eastAsia="ja-JP"/>
              </w:rPr>
              <w:t>for</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case,</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Test</w:t>
            </w:r>
            <w:r w:rsidR="00B27C84">
              <w:rPr>
                <w:rFonts w:ascii="Arial" w:hAnsi="Arial"/>
                <w:sz w:val="18"/>
                <w:lang w:eastAsia="ja-JP"/>
              </w:rPr>
              <w:t xml:space="preserve"> </w:t>
            </w:r>
            <w:r w:rsidR="009B19F3" w:rsidRPr="00495D84">
              <w:rPr>
                <w:rFonts w:ascii="Arial" w:hAnsi="Arial"/>
                <w:sz w:val="18"/>
                <w:lang w:eastAsia="ja-JP"/>
              </w:rPr>
              <w:t>Equipment</w:t>
            </w:r>
            <w:r w:rsidR="00B27C84">
              <w:rPr>
                <w:rFonts w:ascii="Arial" w:hAnsi="Arial"/>
                <w:sz w:val="18"/>
                <w:lang w:eastAsia="ja-JP"/>
              </w:rPr>
              <w:t xml:space="preserve"> </w:t>
            </w:r>
            <w:r w:rsidR="009B19F3" w:rsidRPr="00495D84">
              <w:rPr>
                <w:rFonts w:ascii="Arial" w:hAnsi="Arial"/>
                <w:sz w:val="18"/>
                <w:lang w:eastAsia="ja-JP"/>
              </w:rPr>
              <w:t>shall</w:t>
            </w:r>
            <w:r w:rsidR="00B27C84">
              <w:rPr>
                <w:rFonts w:ascii="Arial" w:hAnsi="Arial"/>
                <w:sz w:val="18"/>
                <w:lang w:eastAsia="ja-JP"/>
              </w:rPr>
              <w:t xml:space="preserve"> </w:t>
            </w:r>
            <w:r w:rsidR="009B19F3" w:rsidRPr="00495D84">
              <w:rPr>
                <w:rFonts w:ascii="Arial" w:hAnsi="Arial"/>
                <w:sz w:val="18"/>
                <w:lang w:eastAsia="ja-JP"/>
              </w:rPr>
              <w:t>implement</w:t>
            </w:r>
            <w:r w:rsidR="00B27C84">
              <w:rPr>
                <w:rFonts w:ascii="Arial" w:hAnsi="Arial"/>
                <w:sz w:val="18"/>
                <w:lang w:eastAsia="ja-JP"/>
              </w:rPr>
              <w:t xml:space="preserve"> </w:t>
            </w:r>
            <w:r w:rsidR="009B19F3" w:rsidRPr="00495D84">
              <w:rPr>
                <w:rFonts w:ascii="Arial" w:hAnsi="Arial"/>
                <w:sz w:val="18"/>
                <w:lang w:eastAsia="ja-JP"/>
              </w:rPr>
              <w:t>CSI-RS</w:t>
            </w:r>
            <w:r w:rsidR="00B27C84">
              <w:rPr>
                <w:rFonts w:ascii="Arial" w:hAnsi="Arial"/>
                <w:sz w:val="18"/>
                <w:lang w:eastAsia="ja-JP"/>
              </w:rPr>
              <w:t xml:space="preserve"> </w:t>
            </w:r>
            <w:r w:rsidR="009B19F3" w:rsidRPr="00495D84">
              <w:rPr>
                <w:rFonts w:ascii="Arial" w:hAnsi="Arial"/>
                <w:sz w:val="18"/>
                <w:lang w:eastAsia="ja-JP"/>
              </w:rPr>
              <w:t>only</w:t>
            </w:r>
            <w:r w:rsidR="00B27C84">
              <w:rPr>
                <w:rFonts w:ascii="Arial" w:hAnsi="Arial"/>
                <w:sz w:val="18"/>
                <w:lang w:eastAsia="ja-JP"/>
              </w:rPr>
              <w:t xml:space="preserve"> </w:t>
            </w:r>
            <w:r w:rsidR="009B19F3" w:rsidRPr="00495D84">
              <w:rPr>
                <w:rFonts w:ascii="Arial" w:hAnsi="Arial"/>
                <w:sz w:val="18"/>
                <w:lang w:eastAsia="ja-JP"/>
              </w:rPr>
              <w:t>in</w:t>
            </w:r>
            <w:r w:rsidR="00B27C84">
              <w:rPr>
                <w:rFonts w:ascii="Arial" w:hAnsi="Arial"/>
                <w:sz w:val="18"/>
                <w:lang w:eastAsia="ja-JP"/>
              </w:rPr>
              <w:t xml:space="preserve"> </w:t>
            </w:r>
            <w:r w:rsidR="009B19F3" w:rsidRPr="00495D84">
              <w:rPr>
                <w:rFonts w:ascii="Arial" w:hAnsi="Arial"/>
                <w:sz w:val="18"/>
                <w:lang w:eastAsia="ja-JP"/>
              </w:rPr>
              <w:t>the</w:t>
            </w:r>
            <w:r w:rsidR="00B27C84">
              <w:rPr>
                <w:rFonts w:ascii="Arial" w:hAnsi="Arial"/>
                <w:sz w:val="18"/>
                <w:lang w:eastAsia="ja-JP"/>
              </w:rPr>
              <w:t xml:space="preserve"> </w:t>
            </w:r>
            <w:r w:rsidR="009B19F3" w:rsidRPr="00495D84">
              <w:rPr>
                <w:rFonts w:ascii="Arial" w:hAnsi="Arial"/>
                <w:sz w:val="18"/>
                <w:lang w:eastAsia="ja-JP"/>
              </w:rPr>
              <w:t>width</w:t>
            </w:r>
            <w:r w:rsidR="00B27C84">
              <w:rPr>
                <w:rFonts w:ascii="Arial" w:hAnsi="Arial"/>
                <w:sz w:val="18"/>
                <w:lang w:eastAsia="ja-JP"/>
              </w:rPr>
              <w:t xml:space="preserve"> </w:t>
            </w:r>
            <w:r w:rsidR="009B19F3" w:rsidRPr="00495D84">
              <w:rPr>
                <w:rFonts w:ascii="Arial" w:hAnsi="Arial"/>
                <w:sz w:val="18"/>
                <w:lang w:eastAsia="ja-JP"/>
              </w:rPr>
              <w:t>of</w:t>
            </w:r>
            <w:r w:rsidR="00B27C84">
              <w:rPr>
                <w:rFonts w:ascii="Arial" w:hAnsi="Arial"/>
                <w:sz w:val="18"/>
                <w:lang w:eastAsia="ja-JP"/>
              </w:rPr>
              <w:t xml:space="preserve"> </w:t>
            </w:r>
            <w:r w:rsidR="009B19F3" w:rsidRPr="00495D84">
              <w:rPr>
                <w:rFonts w:ascii="Arial" w:hAnsi="Arial"/>
                <w:sz w:val="18"/>
                <w:lang w:eastAsia="ja-JP"/>
              </w:rPr>
              <w:t>that</w:t>
            </w:r>
            <w:r w:rsidR="00B27C84">
              <w:rPr>
                <w:rFonts w:ascii="Arial" w:hAnsi="Arial"/>
                <w:sz w:val="18"/>
                <w:lang w:eastAsia="ja-JP"/>
              </w:rPr>
              <w:t xml:space="preserve"> </w:t>
            </w:r>
            <w:r w:rsidR="009B19F3" w:rsidRPr="00495D84">
              <w:rPr>
                <w:rFonts w:ascii="Arial" w:hAnsi="Arial"/>
                <w:sz w:val="18"/>
                <w:lang w:eastAsia="ja-JP"/>
              </w:rPr>
              <w:t>BWP.</w:t>
            </w:r>
          </w:p>
        </w:tc>
      </w:tr>
    </w:tbl>
    <w:p w14:paraId="5C99AA94" w14:textId="77777777" w:rsidR="00E27BB9" w:rsidRPr="00495D84" w:rsidRDefault="00E27BB9" w:rsidP="00E27BB9">
      <w:pPr>
        <w:rPr>
          <w:rFonts w:eastAsia="MS Mincho"/>
        </w:rPr>
      </w:pPr>
    </w:p>
    <w:p w14:paraId="546B7974" w14:textId="5D139D6E" w:rsidR="005800D3" w:rsidRPr="00495D84" w:rsidRDefault="005800D3" w:rsidP="005800D3">
      <w:pPr>
        <w:pStyle w:val="TH"/>
      </w:pPr>
      <w:r w:rsidRPr="00495D84">
        <w:t>Table A.3.14.2-1A: CSI-RS Reference Measurement Channels for SCS=1</w:t>
      </w:r>
      <w:r w:rsidR="00E94096" w:rsidRPr="00495D84">
        <w:t>5</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39"/>
        <w:gridCol w:w="2063"/>
        <w:gridCol w:w="2063"/>
        <w:gridCol w:w="2064"/>
      </w:tblGrid>
      <w:tr w:rsidR="005800D3" w:rsidRPr="00495D84" w14:paraId="1497F2D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3A1F364D" w14:textId="77777777" w:rsidR="005800D3" w:rsidRPr="00495D84" w:rsidRDefault="005800D3" w:rsidP="008F295B">
            <w:pPr>
              <w:pStyle w:val="TAH"/>
              <w:rPr>
                <w:rFonts w:cs="Arial"/>
                <w:b w:val="0"/>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5A730123" w14:textId="750622F8" w:rsidR="005800D3" w:rsidRPr="00495D84" w:rsidRDefault="005800D3" w:rsidP="008F295B">
            <w:pPr>
              <w:pStyle w:val="TAH"/>
              <w:rPr>
                <w:rFonts w:cs="Arial"/>
                <w:b w:val="0"/>
                <w:lang w:eastAsia="ja-JP"/>
              </w:rPr>
            </w:pPr>
            <w:r w:rsidRPr="00495D84">
              <w:rPr>
                <w:lang w:eastAsia="ja-JP"/>
              </w:rPr>
              <w:t>CSI-RS.1.1A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08FF7B67" w14:textId="33F6FAB0" w:rsidR="005800D3" w:rsidRPr="00495D84" w:rsidRDefault="005800D3" w:rsidP="008F295B">
            <w:pPr>
              <w:pStyle w:val="TAH"/>
              <w:rPr>
                <w:rFonts w:cs="Arial"/>
                <w:b w:val="0"/>
                <w:lang w:eastAsia="ja-JP"/>
              </w:rPr>
            </w:pPr>
            <w:r w:rsidRPr="00495D84">
              <w:rPr>
                <w:lang w:eastAsia="ja-JP"/>
              </w:rPr>
              <w:t>CSI-RS.1.2A</w:t>
            </w:r>
            <w:r w:rsidR="00B27C84">
              <w:rPr>
                <w:lang w:eastAsia="ja-JP"/>
              </w:rPr>
              <w:t xml:space="preserve"> </w:t>
            </w:r>
            <w:r w:rsidRPr="00495D84">
              <w:rPr>
                <w:lang w:eastAsia="ja-JP"/>
              </w:rPr>
              <w:t>TDD</w:t>
            </w:r>
          </w:p>
        </w:tc>
        <w:tc>
          <w:tcPr>
            <w:tcW w:w="1071" w:type="pct"/>
            <w:tcBorders>
              <w:top w:val="single" w:sz="4" w:space="0" w:color="auto"/>
              <w:left w:val="single" w:sz="4" w:space="0" w:color="auto"/>
              <w:bottom w:val="single" w:sz="4" w:space="0" w:color="auto"/>
              <w:right w:val="single" w:sz="4" w:space="0" w:color="auto"/>
            </w:tcBorders>
            <w:vAlign w:val="center"/>
          </w:tcPr>
          <w:p w14:paraId="4C2DD02C" w14:textId="71DB9FCD" w:rsidR="005800D3" w:rsidRPr="00495D84" w:rsidRDefault="005800D3" w:rsidP="008F295B">
            <w:pPr>
              <w:pStyle w:val="TAH"/>
              <w:rPr>
                <w:rFonts w:cs="Arial"/>
                <w:b w:val="0"/>
                <w:lang w:eastAsia="ja-JP"/>
              </w:rPr>
            </w:pPr>
            <w:r w:rsidRPr="00495D84">
              <w:rPr>
                <w:lang w:eastAsia="ja-JP"/>
              </w:rPr>
              <w:t>CSI-RS.1.3A</w:t>
            </w:r>
            <w:r w:rsidR="00B27C84">
              <w:rPr>
                <w:lang w:eastAsia="ja-JP"/>
              </w:rPr>
              <w:t xml:space="preserve"> </w:t>
            </w:r>
            <w:r w:rsidRPr="00495D84">
              <w:rPr>
                <w:lang w:eastAsia="ja-JP"/>
              </w:rPr>
              <w:t>TDD</w:t>
            </w:r>
          </w:p>
        </w:tc>
      </w:tr>
      <w:tr w:rsidR="005800D3" w:rsidRPr="00495D84" w14:paraId="4FF2540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tcPr>
          <w:p w14:paraId="244BE731" w14:textId="21D8116C" w:rsidR="005800D3" w:rsidRPr="00495D84" w:rsidRDefault="005800D3"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071" w:type="pct"/>
            <w:tcBorders>
              <w:top w:val="single" w:sz="4" w:space="0" w:color="auto"/>
              <w:left w:val="single" w:sz="4" w:space="0" w:color="auto"/>
              <w:bottom w:val="single" w:sz="4" w:space="0" w:color="auto"/>
              <w:right w:val="single" w:sz="4" w:space="0" w:color="auto"/>
            </w:tcBorders>
            <w:vAlign w:val="center"/>
          </w:tcPr>
          <w:p w14:paraId="0EF1086A" w14:textId="77777777" w:rsidR="005800D3" w:rsidRPr="00495D84" w:rsidRDefault="005800D3" w:rsidP="008F295B">
            <w:pPr>
              <w:pStyle w:val="TAH"/>
              <w:rPr>
                <w:rFonts w:cs="Arial"/>
                <w:b w:val="0"/>
                <w:lang w:eastAsia="ja-JP"/>
              </w:rPr>
            </w:pPr>
            <w:r w:rsidRPr="00495D84">
              <w:rPr>
                <w:rFonts w:cs="Arial"/>
                <w:b w:val="0"/>
                <w:lang w:eastAsia="ja-JP"/>
              </w:rPr>
              <w:t>periodic</w:t>
            </w:r>
          </w:p>
        </w:tc>
        <w:tc>
          <w:tcPr>
            <w:tcW w:w="1071" w:type="pct"/>
            <w:tcBorders>
              <w:top w:val="single" w:sz="4" w:space="0" w:color="auto"/>
              <w:left w:val="single" w:sz="4" w:space="0" w:color="auto"/>
              <w:bottom w:val="single" w:sz="4" w:space="0" w:color="auto"/>
              <w:right w:val="single" w:sz="4" w:space="0" w:color="auto"/>
            </w:tcBorders>
            <w:vAlign w:val="center"/>
          </w:tcPr>
          <w:p w14:paraId="4FDC742B" w14:textId="77777777" w:rsidR="005800D3" w:rsidRPr="00495D84" w:rsidRDefault="005800D3" w:rsidP="008F295B">
            <w:pPr>
              <w:pStyle w:val="TAH"/>
              <w:rPr>
                <w:rFonts w:cs="Arial"/>
                <w:b w:val="0"/>
                <w:lang w:eastAsia="ja-JP"/>
              </w:rPr>
            </w:pPr>
            <w:r w:rsidRPr="00495D84">
              <w:rPr>
                <w:rFonts w:cs="Arial"/>
                <w:b w:val="0"/>
                <w:lang w:eastAsia="ja-JP"/>
              </w:rPr>
              <w:t>aperiodic</w:t>
            </w:r>
          </w:p>
        </w:tc>
        <w:tc>
          <w:tcPr>
            <w:tcW w:w="1071" w:type="pct"/>
            <w:tcBorders>
              <w:top w:val="single" w:sz="4" w:space="0" w:color="auto"/>
              <w:left w:val="single" w:sz="4" w:space="0" w:color="auto"/>
              <w:bottom w:val="single" w:sz="4" w:space="0" w:color="auto"/>
              <w:right w:val="single" w:sz="4" w:space="0" w:color="auto"/>
            </w:tcBorders>
            <w:vAlign w:val="center"/>
          </w:tcPr>
          <w:p w14:paraId="57616F29" w14:textId="77777777" w:rsidR="005800D3" w:rsidRPr="00495D84" w:rsidRDefault="005800D3" w:rsidP="008F295B">
            <w:pPr>
              <w:pStyle w:val="TAH"/>
              <w:rPr>
                <w:rFonts w:cs="Arial"/>
                <w:b w:val="0"/>
                <w:lang w:eastAsia="ja-JP"/>
              </w:rPr>
            </w:pPr>
            <w:r w:rsidRPr="00495D84">
              <w:rPr>
                <w:rFonts w:cs="Arial"/>
                <w:b w:val="0"/>
                <w:lang w:eastAsia="ja-JP"/>
              </w:rPr>
              <w:t>periodic</w:t>
            </w:r>
          </w:p>
        </w:tc>
      </w:tr>
      <w:tr w:rsidR="005800D3" w:rsidRPr="00495D84" w14:paraId="62E1E12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E8F86F6" w14:textId="175C7A7D" w:rsidR="005800D3" w:rsidRPr="00495D84" w:rsidRDefault="005800D3"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03395819"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49F56A8F" w14:textId="77777777" w:rsidR="005800D3" w:rsidRPr="00495D84" w:rsidRDefault="005800D3" w:rsidP="008F295B">
            <w:pPr>
              <w:pStyle w:val="TAH"/>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05C19F" w14:textId="77777777" w:rsidR="005800D3" w:rsidRPr="00495D84" w:rsidRDefault="005800D3" w:rsidP="008F295B">
            <w:pPr>
              <w:pStyle w:val="TAH"/>
              <w:rPr>
                <w:rFonts w:cs="Arial"/>
                <w:lang w:eastAsia="ja-JP"/>
              </w:rPr>
            </w:pPr>
          </w:p>
        </w:tc>
      </w:tr>
      <w:tr w:rsidR="005800D3" w:rsidRPr="00495D84" w14:paraId="2819284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495D84" w:rsidRDefault="005800D3" w:rsidP="008F295B">
            <w:pPr>
              <w:pStyle w:val="TAL"/>
              <w:rPr>
                <w:rFonts w:cs="Arial"/>
                <w:i/>
                <w:lang w:eastAsia="ja-JP"/>
              </w:rPr>
            </w:pPr>
            <w:r w:rsidRPr="00495D84">
              <w:t>nzp-CSI-ResourceSetId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3273F901"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495D84" w:rsidRDefault="005800D3" w:rsidP="008F295B">
            <w:pPr>
              <w:pStyle w:val="TAL"/>
              <w:rPr>
                <w:rFonts w:cs="Arial"/>
                <w:i/>
                <w:lang w:eastAsia="ja-JP"/>
              </w:rPr>
            </w:pPr>
            <w:r w:rsidRPr="00495D84">
              <w:t>repetition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495D84" w:rsidRDefault="005800D3" w:rsidP="008F295B">
            <w:pPr>
              <w:pStyle w:val="TAL"/>
              <w:rPr>
                <w:rFonts w:cs="Arial"/>
                <w:lang w:eastAsia="ja-JP"/>
              </w:rPr>
            </w:pPr>
            <w:r w:rsidRPr="00495D84">
              <w:rPr>
                <w:rFonts w:cs="Arial"/>
                <w:lang w:eastAsia="ja-JP"/>
              </w:rPr>
              <w:t>off</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495D84" w:rsidRDefault="005800D3" w:rsidP="008F295B">
            <w:pPr>
              <w:pStyle w:val="TAL"/>
              <w:rPr>
                <w:rFonts w:cs="Arial"/>
                <w:lang w:eastAsia="ja-JP"/>
              </w:rPr>
            </w:pPr>
            <w:r w:rsidRPr="00495D84">
              <w:rPr>
                <w:rFonts w:cs="Arial"/>
                <w:lang w:eastAsia="ja-JP"/>
              </w:rPr>
              <w:t>off</w:t>
            </w:r>
          </w:p>
        </w:tc>
      </w:tr>
      <w:tr w:rsidR="005800D3" w:rsidRPr="00495D84" w14:paraId="4F878473"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495D84" w:rsidRDefault="005800D3" w:rsidP="008F295B">
            <w:pPr>
              <w:pStyle w:val="TAL"/>
              <w:rPr>
                <w:rFonts w:cs="Arial"/>
                <w:i/>
                <w:lang w:eastAsia="ja-JP"/>
              </w:rPr>
            </w:pPr>
            <w:r w:rsidRPr="00495D84">
              <w:t>aperiodicTriggeringOffset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495D84" w:rsidRDefault="005800D3" w:rsidP="004B170F">
            <w:pPr>
              <w:pStyle w:val="TAL"/>
              <w:rPr>
                <w:lang w:eastAsia="ja-JP"/>
              </w:rPr>
            </w:pPr>
            <w:r w:rsidRPr="00495D84">
              <w:rPr>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ACDF7E0" w14:textId="6293211C" w:rsidR="005800D3" w:rsidRPr="00495D84" w:rsidRDefault="004B170F" w:rsidP="004B170F">
            <w:pPr>
              <w:pStyle w:val="TAL"/>
              <w:rPr>
                <w:lang w:eastAsia="ja-JP"/>
              </w:rPr>
            </w:pPr>
            <w:r w:rsidRPr="00495D84">
              <w:rPr>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D84547"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495D84" w:rsidRDefault="005800D3" w:rsidP="008F295B">
            <w:pPr>
              <w:pStyle w:val="TAL"/>
              <w:rPr>
                <w:rFonts w:cs="Arial"/>
                <w:i/>
                <w:lang w:eastAsia="ja-JP"/>
              </w:rPr>
            </w:pPr>
            <w:r w:rsidRPr="00495D84">
              <w:t>trs-Info</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2AE28A7D"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EE6A40F" w14:textId="46F9EF57" w:rsidR="005800D3" w:rsidRPr="00495D84" w:rsidRDefault="005800D3" w:rsidP="008F295B">
            <w:pPr>
              <w:pStyle w:val="TAL"/>
              <w:jc w:val="center"/>
              <w:rPr>
                <w:b/>
              </w:rPr>
            </w:pPr>
            <w:r w:rsidRPr="00495D84">
              <w:rPr>
                <w:b/>
              </w:rPr>
              <w:t>Resource</w:t>
            </w:r>
            <w:r w:rsidR="00B27C84">
              <w:rPr>
                <w:b/>
              </w:rPr>
              <w:t xml:space="preserve"> </w:t>
            </w:r>
            <w:r w:rsidRPr="00495D84">
              <w:rPr>
                <w:b/>
              </w:rPr>
              <w:t>Config</w:t>
            </w:r>
          </w:p>
        </w:tc>
        <w:tc>
          <w:tcPr>
            <w:tcW w:w="1071" w:type="pct"/>
            <w:tcBorders>
              <w:top w:val="single" w:sz="4" w:space="0" w:color="auto"/>
              <w:left w:val="single" w:sz="4" w:space="0" w:color="auto"/>
              <w:bottom w:val="single" w:sz="4" w:space="0" w:color="auto"/>
              <w:right w:val="single" w:sz="4" w:space="0" w:color="auto"/>
            </w:tcBorders>
            <w:vAlign w:val="center"/>
          </w:tcPr>
          <w:p w14:paraId="2130C98A"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67B070CC" w14:textId="77777777" w:rsidR="005800D3" w:rsidRPr="00495D84" w:rsidRDefault="005800D3" w:rsidP="008F295B">
            <w:pPr>
              <w:pStyle w:val="TAL"/>
              <w:rPr>
                <w:rFonts w:cs="Arial"/>
                <w:lang w:eastAsia="ja-JP"/>
              </w:rPr>
            </w:pPr>
          </w:p>
        </w:tc>
        <w:tc>
          <w:tcPr>
            <w:tcW w:w="1071" w:type="pct"/>
            <w:tcBorders>
              <w:top w:val="single" w:sz="4" w:space="0" w:color="auto"/>
              <w:left w:val="single" w:sz="4" w:space="0" w:color="auto"/>
              <w:bottom w:val="single" w:sz="4" w:space="0" w:color="auto"/>
              <w:right w:val="single" w:sz="4" w:space="0" w:color="auto"/>
            </w:tcBorders>
            <w:vAlign w:val="center"/>
          </w:tcPr>
          <w:p w14:paraId="76E42EC1" w14:textId="77777777" w:rsidR="005800D3" w:rsidRPr="00495D84" w:rsidRDefault="005800D3" w:rsidP="008F295B">
            <w:pPr>
              <w:pStyle w:val="TAL"/>
              <w:rPr>
                <w:rFonts w:cs="Arial"/>
                <w:lang w:eastAsia="ja-JP"/>
              </w:rPr>
            </w:pPr>
          </w:p>
        </w:tc>
      </w:tr>
      <w:tr w:rsidR="005800D3" w:rsidRPr="00495D84" w14:paraId="7C07711C" w14:textId="77777777" w:rsidTr="00E94096">
        <w:trPr>
          <w:jc w:val="center"/>
        </w:trPr>
        <w:tc>
          <w:tcPr>
            <w:tcW w:w="1786" w:type="pct"/>
            <w:vMerge w:val="restart"/>
            <w:tcBorders>
              <w:top w:val="single" w:sz="4" w:space="0" w:color="auto"/>
              <w:left w:val="single" w:sz="4" w:space="0" w:color="auto"/>
              <w:right w:val="single" w:sz="4" w:space="0" w:color="auto"/>
            </w:tcBorders>
            <w:hideMark/>
          </w:tcPr>
          <w:p w14:paraId="4FE7B84C" w14:textId="77777777" w:rsidR="005800D3" w:rsidRPr="00495D84" w:rsidRDefault="005800D3" w:rsidP="008F295B">
            <w:pPr>
              <w:pStyle w:val="TAL"/>
            </w:pPr>
            <w:r w:rsidRPr="00495D84">
              <w:t>nzp-CSI-RS-ResourceId</w:t>
            </w:r>
          </w:p>
        </w:tc>
        <w:tc>
          <w:tcPr>
            <w:tcW w:w="1071" w:type="pct"/>
            <w:tcBorders>
              <w:top w:val="single" w:sz="4" w:space="0" w:color="auto"/>
              <w:left w:val="single" w:sz="4" w:space="0" w:color="auto"/>
              <w:bottom w:val="nil"/>
              <w:right w:val="single" w:sz="4" w:space="0" w:color="auto"/>
            </w:tcBorders>
            <w:vAlign w:val="center"/>
            <w:hideMark/>
          </w:tcPr>
          <w:p w14:paraId="0796221D" w14:textId="2BB3B1F6" w:rsidR="005800D3" w:rsidRPr="00495D84" w:rsidRDefault="005800D3"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tcBorders>
              <w:top w:val="single" w:sz="4" w:space="0" w:color="auto"/>
              <w:left w:val="single" w:sz="4" w:space="0" w:color="auto"/>
              <w:bottom w:val="nil"/>
              <w:right w:val="single" w:sz="4" w:space="0" w:color="auto"/>
            </w:tcBorders>
            <w:vAlign w:val="center"/>
            <w:hideMark/>
          </w:tcPr>
          <w:p w14:paraId="25A77898" w14:textId="4320471F" w:rsidR="005800D3" w:rsidRPr="00495D84" w:rsidRDefault="005800D3"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071" w:type="pct"/>
            <w:vMerge w:val="restart"/>
            <w:tcBorders>
              <w:top w:val="single" w:sz="4" w:space="0" w:color="auto"/>
              <w:left w:val="single" w:sz="4" w:space="0" w:color="auto"/>
              <w:right w:val="single" w:sz="4" w:space="0" w:color="auto"/>
            </w:tcBorders>
            <w:vAlign w:val="center"/>
          </w:tcPr>
          <w:p w14:paraId="24CA32B1" w14:textId="5F40445F" w:rsidR="005800D3" w:rsidRPr="00495D84" w:rsidRDefault="005800D3"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4CD5FD95" w14:textId="77777777" w:rsidTr="00E94096">
        <w:trPr>
          <w:jc w:val="center"/>
        </w:trPr>
        <w:tc>
          <w:tcPr>
            <w:tcW w:w="1786" w:type="pct"/>
            <w:vMerge/>
            <w:tcBorders>
              <w:left w:val="single" w:sz="4" w:space="0" w:color="auto"/>
              <w:right w:val="single" w:sz="4" w:space="0" w:color="auto"/>
            </w:tcBorders>
            <w:vAlign w:val="center"/>
            <w:hideMark/>
          </w:tcPr>
          <w:p w14:paraId="448B43F2"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2DBA6FA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5A6A94"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BB794D7" w14:textId="77777777" w:rsidR="005800D3" w:rsidRPr="00495D84" w:rsidRDefault="005800D3" w:rsidP="008F295B">
            <w:pPr>
              <w:pStyle w:val="TAL"/>
              <w:rPr>
                <w:rFonts w:cs="Arial"/>
                <w:lang w:eastAsia="ja-JP"/>
              </w:rPr>
            </w:pPr>
          </w:p>
        </w:tc>
      </w:tr>
      <w:tr w:rsidR="005800D3" w:rsidRPr="00495D84" w14:paraId="003CFF8E" w14:textId="77777777" w:rsidTr="00E94096">
        <w:trPr>
          <w:jc w:val="center"/>
        </w:trPr>
        <w:tc>
          <w:tcPr>
            <w:tcW w:w="1786" w:type="pct"/>
            <w:vMerge/>
            <w:tcBorders>
              <w:left w:val="single" w:sz="4" w:space="0" w:color="auto"/>
              <w:right w:val="single" w:sz="4" w:space="0" w:color="auto"/>
            </w:tcBorders>
            <w:vAlign w:val="center"/>
            <w:hideMark/>
          </w:tcPr>
          <w:p w14:paraId="486E122C" w14:textId="77777777" w:rsidR="005800D3" w:rsidRPr="00495D84" w:rsidRDefault="005800D3" w:rsidP="008F295B">
            <w:pPr>
              <w:pStyle w:val="TAL"/>
            </w:pPr>
          </w:p>
        </w:tc>
        <w:tc>
          <w:tcPr>
            <w:tcW w:w="1071" w:type="pct"/>
            <w:tcBorders>
              <w:top w:val="nil"/>
              <w:left w:val="single" w:sz="4" w:space="0" w:color="auto"/>
              <w:bottom w:val="nil"/>
              <w:right w:val="single" w:sz="4" w:space="0" w:color="auto"/>
            </w:tcBorders>
            <w:vAlign w:val="center"/>
            <w:hideMark/>
          </w:tcPr>
          <w:p w14:paraId="41BC020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4A73497"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7D996177" w14:textId="77777777" w:rsidR="005800D3" w:rsidRPr="00495D84" w:rsidRDefault="005800D3" w:rsidP="008F295B">
            <w:pPr>
              <w:pStyle w:val="TAL"/>
              <w:rPr>
                <w:rFonts w:cs="Arial"/>
                <w:lang w:eastAsia="ja-JP"/>
              </w:rPr>
            </w:pPr>
          </w:p>
        </w:tc>
      </w:tr>
      <w:tr w:rsidR="005800D3" w:rsidRPr="00495D84" w14:paraId="1CAACF98" w14:textId="77777777" w:rsidTr="00E94096">
        <w:trPr>
          <w:jc w:val="center"/>
        </w:trPr>
        <w:tc>
          <w:tcPr>
            <w:tcW w:w="1786" w:type="pct"/>
            <w:vMerge/>
            <w:tcBorders>
              <w:left w:val="single" w:sz="4" w:space="0" w:color="auto"/>
              <w:right w:val="single" w:sz="4" w:space="0" w:color="auto"/>
            </w:tcBorders>
            <w:vAlign w:val="center"/>
            <w:hideMark/>
          </w:tcPr>
          <w:p w14:paraId="3F249EA9" w14:textId="77777777" w:rsidR="005800D3" w:rsidRPr="00495D84" w:rsidRDefault="005800D3" w:rsidP="008F295B">
            <w:pPr>
              <w:pStyle w:val="TAL"/>
            </w:pPr>
          </w:p>
        </w:tc>
        <w:tc>
          <w:tcPr>
            <w:tcW w:w="1071" w:type="pct"/>
            <w:tcBorders>
              <w:top w:val="nil"/>
              <w:left w:val="single" w:sz="4" w:space="0" w:color="auto"/>
              <w:bottom w:val="single" w:sz="4" w:space="0" w:color="auto"/>
              <w:right w:val="single" w:sz="4" w:space="0" w:color="auto"/>
            </w:tcBorders>
            <w:vAlign w:val="center"/>
            <w:hideMark/>
          </w:tcPr>
          <w:p w14:paraId="7AE79C73"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269D4F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511B3AC7" w14:textId="77777777" w:rsidR="005800D3" w:rsidRPr="00495D84" w:rsidRDefault="005800D3" w:rsidP="008F295B">
            <w:pPr>
              <w:pStyle w:val="TAL"/>
              <w:rPr>
                <w:rFonts w:cs="Arial"/>
                <w:lang w:eastAsia="ja-JP"/>
              </w:rPr>
            </w:pPr>
          </w:p>
        </w:tc>
      </w:tr>
      <w:tr w:rsidR="005800D3" w:rsidRPr="00495D84" w14:paraId="0D3DD7AF" w14:textId="77777777" w:rsidTr="00E94096">
        <w:trPr>
          <w:jc w:val="center"/>
        </w:trPr>
        <w:tc>
          <w:tcPr>
            <w:tcW w:w="1786" w:type="pct"/>
            <w:vMerge/>
            <w:tcBorders>
              <w:left w:val="single" w:sz="4" w:space="0" w:color="auto"/>
              <w:bottom w:val="nil"/>
              <w:right w:val="single" w:sz="4" w:space="0" w:color="auto"/>
            </w:tcBorders>
            <w:hideMark/>
          </w:tcPr>
          <w:p w14:paraId="5FEAB1E4" w14:textId="77777777" w:rsidR="005800D3" w:rsidRPr="00495D84" w:rsidRDefault="005800D3" w:rsidP="008F295B">
            <w:pPr>
              <w:pStyle w:val="TAL"/>
            </w:pPr>
          </w:p>
        </w:tc>
        <w:tc>
          <w:tcPr>
            <w:tcW w:w="1071" w:type="pct"/>
            <w:tcBorders>
              <w:top w:val="single" w:sz="4" w:space="0" w:color="auto"/>
              <w:left w:val="single" w:sz="4" w:space="0" w:color="auto"/>
              <w:bottom w:val="nil"/>
              <w:right w:val="single" w:sz="4" w:space="0" w:color="auto"/>
            </w:tcBorders>
            <w:vAlign w:val="center"/>
            <w:hideMark/>
          </w:tcPr>
          <w:p w14:paraId="49B75018" w14:textId="7884FA40" w:rsidR="005800D3" w:rsidRPr="00495D84" w:rsidRDefault="005800D3"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18888183" w14:textId="2C6DB1D0" w:rsidR="005800D3" w:rsidRPr="00495D84" w:rsidRDefault="005800D3"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071" w:type="pct"/>
            <w:vMerge w:val="restart"/>
            <w:tcBorders>
              <w:top w:val="single" w:sz="4" w:space="0" w:color="auto"/>
              <w:left w:val="single" w:sz="4" w:space="0" w:color="auto"/>
              <w:right w:val="single" w:sz="4" w:space="0" w:color="auto"/>
            </w:tcBorders>
            <w:vAlign w:val="center"/>
          </w:tcPr>
          <w:p w14:paraId="47DD3B6E" w14:textId="6433AC03" w:rsidR="005800D3" w:rsidRPr="00495D84" w:rsidRDefault="005800D3"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11118F37" w14:textId="77777777" w:rsidTr="00E94096">
        <w:trPr>
          <w:jc w:val="center"/>
        </w:trPr>
        <w:tc>
          <w:tcPr>
            <w:tcW w:w="1786" w:type="pct"/>
            <w:tcBorders>
              <w:top w:val="nil"/>
              <w:left w:val="single" w:sz="4" w:space="0" w:color="auto"/>
              <w:bottom w:val="nil"/>
              <w:right w:val="single" w:sz="4" w:space="0" w:color="auto"/>
            </w:tcBorders>
            <w:vAlign w:val="center"/>
            <w:hideMark/>
          </w:tcPr>
          <w:p w14:paraId="18881D8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38E2A747"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A382EB3"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0864760D" w14:textId="77777777" w:rsidR="005800D3" w:rsidRPr="00495D84" w:rsidRDefault="005800D3" w:rsidP="008F295B">
            <w:pPr>
              <w:pStyle w:val="TAL"/>
              <w:rPr>
                <w:rFonts w:cs="Arial"/>
                <w:lang w:eastAsia="ja-JP"/>
              </w:rPr>
            </w:pPr>
          </w:p>
        </w:tc>
      </w:tr>
      <w:tr w:rsidR="005800D3" w:rsidRPr="00495D84" w14:paraId="680B3777" w14:textId="77777777" w:rsidTr="00E94096">
        <w:trPr>
          <w:jc w:val="center"/>
        </w:trPr>
        <w:tc>
          <w:tcPr>
            <w:tcW w:w="1786" w:type="pct"/>
            <w:tcBorders>
              <w:top w:val="nil"/>
              <w:left w:val="single" w:sz="4" w:space="0" w:color="auto"/>
              <w:bottom w:val="nil"/>
              <w:right w:val="single" w:sz="4" w:space="0" w:color="auto"/>
            </w:tcBorders>
            <w:vAlign w:val="center"/>
            <w:hideMark/>
          </w:tcPr>
          <w:p w14:paraId="69AFF730"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nil"/>
              <w:right w:val="single" w:sz="4" w:space="0" w:color="auto"/>
            </w:tcBorders>
            <w:vAlign w:val="center"/>
            <w:hideMark/>
          </w:tcPr>
          <w:p w14:paraId="1EAACDD9"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9A7B66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20D6C93" w14:textId="77777777" w:rsidR="005800D3" w:rsidRPr="00495D84" w:rsidRDefault="005800D3" w:rsidP="008F295B">
            <w:pPr>
              <w:pStyle w:val="TAL"/>
              <w:rPr>
                <w:rFonts w:cs="Arial"/>
                <w:lang w:eastAsia="ja-JP"/>
              </w:rPr>
            </w:pPr>
          </w:p>
        </w:tc>
      </w:tr>
      <w:tr w:rsidR="005800D3" w:rsidRPr="00495D84" w14:paraId="731308A8"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115BB7EF" w14:textId="77777777" w:rsidR="005800D3" w:rsidRPr="00495D84" w:rsidRDefault="005800D3" w:rsidP="008F295B">
            <w:pPr>
              <w:spacing w:after="0"/>
              <w:rPr>
                <w:rFonts w:ascii="Arial" w:hAnsi="Arial"/>
                <w:sz w:val="18"/>
              </w:rPr>
            </w:pPr>
          </w:p>
        </w:tc>
        <w:tc>
          <w:tcPr>
            <w:tcW w:w="1071" w:type="pct"/>
            <w:tcBorders>
              <w:top w:val="nil"/>
              <w:left w:val="single" w:sz="4" w:space="0" w:color="auto"/>
              <w:bottom w:val="single" w:sz="4" w:space="0" w:color="auto"/>
              <w:right w:val="single" w:sz="4" w:space="0" w:color="auto"/>
            </w:tcBorders>
            <w:vAlign w:val="center"/>
            <w:hideMark/>
          </w:tcPr>
          <w:p w14:paraId="06AC0E4A"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1ACE4C8"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30D19377" w14:textId="77777777" w:rsidR="005800D3" w:rsidRPr="00495D84" w:rsidRDefault="005800D3" w:rsidP="008F295B">
            <w:pPr>
              <w:pStyle w:val="TAL"/>
              <w:rPr>
                <w:rFonts w:cs="Arial"/>
                <w:lang w:eastAsia="ja-JP"/>
              </w:rPr>
            </w:pPr>
          </w:p>
        </w:tc>
      </w:tr>
      <w:tr w:rsidR="005800D3" w:rsidRPr="00495D84" w14:paraId="6049E35C"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495D84" w:rsidRDefault="005800D3" w:rsidP="008F295B">
            <w:pPr>
              <w:pStyle w:val="TAL"/>
              <w:rPr>
                <w:rFonts w:cs="Arial"/>
                <w:i/>
                <w:lang w:eastAsia="ja-JP"/>
              </w:rPr>
            </w:pPr>
            <w:r w:rsidRPr="00495D84">
              <w:t>powerControlOffset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BBC7819"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495D84" w:rsidRDefault="005800D3" w:rsidP="008F295B">
            <w:pPr>
              <w:pStyle w:val="TAL"/>
              <w:rPr>
                <w:rFonts w:cs="Arial"/>
                <w:i/>
                <w:lang w:eastAsia="ja-JP"/>
              </w:rPr>
            </w:pPr>
            <w:r w:rsidRPr="00495D84">
              <w:t>powerControlOffsetSS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495D84" w:rsidRDefault="005800D3" w:rsidP="008F295B">
            <w:pPr>
              <w:pStyle w:val="TAL"/>
              <w:rPr>
                <w:rFonts w:cs="Arial"/>
                <w:lang w:eastAsia="ja-JP"/>
              </w:rPr>
            </w:pPr>
            <w:r w:rsidRPr="00495D84">
              <w:rPr>
                <w:rFonts w:cs="Arial"/>
                <w:lang w:eastAsia="ja-JP"/>
              </w:rPr>
              <w:t>db0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495D84" w:rsidRDefault="005800D3" w:rsidP="008F295B">
            <w:pPr>
              <w:pStyle w:val="TAL"/>
              <w:rPr>
                <w:rFonts w:cs="Arial"/>
                <w:lang w:eastAsia="ja-JP"/>
              </w:rPr>
            </w:pPr>
            <w:r w:rsidRPr="00495D84">
              <w:rPr>
                <w:rFonts w:cs="Arial"/>
                <w:lang w:eastAsia="ja-JP"/>
              </w:rPr>
              <w:t>db0</w:t>
            </w:r>
          </w:p>
        </w:tc>
      </w:tr>
      <w:tr w:rsidR="005800D3" w:rsidRPr="00495D84" w14:paraId="5B68478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495D84" w:rsidRDefault="005800D3" w:rsidP="008F295B">
            <w:pPr>
              <w:pStyle w:val="TAL"/>
              <w:rPr>
                <w:rFonts w:cs="Arial"/>
                <w:i/>
                <w:lang w:eastAsia="ja-JP"/>
              </w:rPr>
            </w:pPr>
            <w:r w:rsidRPr="00495D84">
              <w:t>scramblingID</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9E4C8C6"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4A8E327C" w14:textId="0FAD11B3" w:rsidR="005800D3" w:rsidRPr="00495D84" w:rsidRDefault="005800D3" w:rsidP="008F295B">
            <w:pPr>
              <w:pStyle w:val="TAL"/>
              <w:rPr>
                <w:rFonts w:cs="Arial"/>
                <w:i/>
                <w:lang w:eastAsia="ja-JP"/>
              </w:rPr>
            </w:pPr>
            <w:r w:rsidRPr="00495D84">
              <w:t>Period</w:t>
            </w:r>
            <w:r w:rsidR="00B27C84">
              <w:t xml:space="preserve"> </w:t>
            </w:r>
            <w:r w:rsidRPr="00495D84">
              <w:t>(slots)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495D84" w:rsidRDefault="005800D3" w:rsidP="008F295B">
            <w:pPr>
              <w:pStyle w:val="TAL"/>
              <w:rPr>
                <w:rFonts w:cs="Arial"/>
                <w:lang w:eastAsia="ja-JP"/>
              </w:rPr>
            </w:pPr>
            <w:r w:rsidRPr="00495D84">
              <w:rPr>
                <w:rFonts w:cs="Arial"/>
                <w:lang w:eastAsia="ja-JP"/>
              </w:rPr>
              <w:t>slot20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495D84" w:rsidRDefault="005800D3" w:rsidP="008F295B">
            <w:pPr>
              <w:pStyle w:val="TAL"/>
              <w:rPr>
                <w:rFonts w:cs="Arial"/>
                <w:lang w:eastAsia="ja-JP"/>
              </w:rPr>
            </w:pPr>
            <w:r w:rsidRPr="00495D84">
              <w:rPr>
                <w:rFonts w:cs="Arial"/>
                <w:lang w:eastAsia="ja-JP"/>
              </w:rPr>
              <w:t>slot10</w:t>
            </w:r>
          </w:p>
        </w:tc>
      </w:tr>
      <w:tr w:rsidR="005800D3" w:rsidRPr="00495D84" w14:paraId="59689150"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495D84" w:rsidRDefault="005800D3" w:rsidP="008F295B">
            <w:pPr>
              <w:pStyle w:val="TAL"/>
            </w:pPr>
            <w:r w:rsidRPr="00495D84">
              <w:t>Offset</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495D84" w:rsidRDefault="005800D3" w:rsidP="008F295B">
            <w:pPr>
              <w:pStyle w:val="TAL"/>
              <w:rPr>
                <w:rFonts w:cs="Arial"/>
                <w:lang w:eastAsia="ja-JP"/>
              </w:rPr>
            </w:pPr>
            <w:r w:rsidRPr="00495D84">
              <w:rPr>
                <w:rFonts w:cs="Arial"/>
                <w:lang w:eastAsia="ja-JP"/>
              </w:rPr>
              <w:t>2</w:t>
            </w:r>
          </w:p>
        </w:tc>
      </w:tr>
      <w:tr w:rsidR="005800D3" w:rsidRPr="00495D84" w14:paraId="5EC02CD9" w14:textId="77777777" w:rsidTr="00E94096">
        <w:trPr>
          <w:jc w:val="center"/>
        </w:trPr>
        <w:tc>
          <w:tcPr>
            <w:tcW w:w="1786" w:type="pct"/>
            <w:tcBorders>
              <w:top w:val="single" w:sz="4" w:space="0" w:color="auto"/>
              <w:left w:val="single" w:sz="4" w:space="0" w:color="auto"/>
              <w:bottom w:val="nil"/>
              <w:right w:val="single" w:sz="4" w:space="0" w:color="auto"/>
            </w:tcBorders>
            <w:vAlign w:val="center"/>
            <w:hideMark/>
          </w:tcPr>
          <w:p w14:paraId="1B9B8F98" w14:textId="77777777" w:rsidR="005800D3" w:rsidRPr="00495D84" w:rsidRDefault="005800D3" w:rsidP="008F295B">
            <w:pPr>
              <w:pStyle w:val="TAL"/>
              <w:rPr>
                <w:rFonts w:cs="Arial"/>
                <w:i/>
                <w:lang w:eastAsia="ja-JP"/>
              </w:rPr>
            </w:pPr>
            <w:r w:rsidRPr="00495D84">
              <w:t>qcl-InfoPeriodicCSI-RS</w:t>
            </w:r>
          </w:p>
        </w:tc>
        <w:tc>
          <w:tcPr>
            <w:tcW w:w="1071" w:type="pct"/>
            <w:vMerge w:val="restart"/>
            <w:tcBorders>
              <w:top w:val="single" w:sz="4" w:space="0" w:color="auto"/>
              <w:left w:val="single" w:sz="4" w:space="0" w:color="auto"/>
              <w:right w:val="single" w:sz="4" w:space="0" w:color="auto"/>
            </w:tcBorders>
            <w:vAlign w:val="center"/>
          </w:tcPr>
          <w:p w14:paraId="39E0726A"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72922F30" w14:textId="77777777" w:rsidR="005800D3" w:rsidRPr="00495D84" w:rsidRDefault="005800D3" w:rsidP="008F295B">
            <w:pPr>
              <w:pStyle w:val="TAL"/>
              <w:rPr>
                <w:rFonts w:cs="Arial"/>
                <w:lang w:eastAsia="ja-JP"/>
              </w:rPr>
            </w:pPr>
            <w:r w:rsidRPr="00495D84">
              <w:rPr>
                <w:rFonts w:cs="Arial"/>
                <w:lang w:eastAsia="ja-JP"/>
              </w:rPr>
              <w:t>n.a.</w:t>
            </w:r>
          </w:p>
        </w:tc>
        <w:tc>
          <w:tcPr>
            <w:tcW w:w="1071" w:type="pct"/>
            <w:tcBorders>
              <w:top w:val="single" w:sz="4" w:space="0" w:color="auto"/>
              <w:left w:val="single" w:sz="4" w:space="0" w:color="auto"/>
              <w:bottom w:val="nil"/>
              <w:right w:val="single" w:sz="4" w:space="0" w:color="auto"/>
            </w:tcBorders>
            <w:vAlign w:val="center"/>
            <w:hideMark/>
          </w:tcPr>
          <w:p w14:paraId="6D2926BE" w14:textId="77777777" w:rsidR="005800D3" w:rsidRPr="00495D84" w:rsidRDefault="005800D3" w:rsidP="008F295B">
            <w:pPr>
              <w:pStyle w:val="TAL"/>
              <w:rPr>
                <w:rFonts w:cs="Arial"/>
                <w:lang w:eastAsia="ja-JP"/>
              </w:rPr>
            </w:pPr>
            <w:r w:rsidRPr="00495D84">
              <w:rPr>
                <w:rFonts w:cs="Arial"/>
                <w:lang w:eastAsia="ja-JP"/>
              </w:rPr>
              <w:t>n.a.</w:t>
            </w:r>
          </w:p>
        </w:tc>
      </w:tr>
      <w:tr w:rsidR="005800D3" w:rsidRPr="00495D84" w14:paraId="671D5600"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0D857B58" w14:textId="77777777" w:rsidR="005800D3" w:rsidRPr="00495D84" w:rsidRDefault="005800D3" w:rsidP="008F295B">
            <w:pPr>
              <w:spacing w:after="0"/>
              <w:rPr>
                <w:rFonts w:ascii="Arial" w:hAnsi="Arial" w:cs="Arial"/>
                <w:i/>
                <w:sz w:val="18"/>
                <w:lang w:eastAsia="ja-JP"/>
              </w:rPr>
            </w:pPr>
          </w:p>
        </w:tc>
        <w:tc>
          <w:tcPr>
            <w:tcW w:w="1071" w:type="pct"/>
            <w:vMerge/>
            <w:tcBorders>
              <w:left w:val="single" w:sz="4" w:space="0" w:color="auto"/>
              <w:bottom w:val="single" w:sz="4" w:space="0" w:color="auto"/>
              <w:right w:val="single" w:sz="4" w:space="0" w:color="auto"/>
            </w:tcBorders>
            <w:vAlign w:val="center"/>
          </w:tcPr>
          <w:p w14:paraId="54D991C5" w14:textId="77777777" w:rsidR="005800D3" w:rsidRPr="00495D84" w:rsidRDefault="005800D3" w:rsidP="008F295B">
            <w:pPr>
              <w:pStyle w:val="TAL"/>
              <w:rPr>
                <w:rFonts w:cs="Arial"/>
                <w:lang w:eastAsia="ja-JP"/>
              </w:rPr>
            </w:pPr>
          </w:p>
        </w:tc>
        <w:tc>
          <w:tcPr>
            <w:tcW w:w="1071" w:type="pct"/>
            <w:tcBorders>
              <w:top w:val="nil"/>
              <w:left w:val="single" w:sz="4" w:space="0" w:color="auto"/>
              <w:bottom w:val="single" w:sz="4" w:space="0" w:color="auto"/>
              <w:right w:val="single" w:sz="4" w:space="0" w:color="auto"/>
            </w:tcBorders>
            <w:vAlign w:val="center"/>
            <w:hideMark/>
          </w:tcPr>
          <w:p w14:paraId="39BA1240"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325AF95E" w14:textId="77777777" w:rsidR="005800D3" w:rsidRPr="00495D84" w:rsidRDefault="005800D3" w:rsidP="008F295B">
            <w:pPr>
              <w:spacing w:after="0"/>
              <w:rPr>
                <w:rFonts w:ascii="Arial" w:hAnsi="Arial" w:cs="Arial"/>
                <w:sz w:val="18"/>
                <w:lang w:eastAsia="ja-JP"/>
              </w:rPr>
            </w:pPr>
          </w:p>
        </w:tc>
      </w:tr>
      <w:tr w:rsidR="005800D3" w:rsidRPr="00495D84" w14:paraId="291463D5"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495D84" w:rsidRDefault="005800D3" w:rsidP="008F295B">
            <w:pPr>
              <w:pStyle w:val="TAL"/>
              <w:rPr>
                <w:rFonts w:cs="Arial"/>
                <w:i/>
                <w:lang w:eastAsia="ja-JP"/>
              </w:rPr>
            </w:pPr>
            <w:r w:rsidRPr="00495D84">
              <w:t>frequencyDomainAllocation</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495D84" w:rsidRDefault="005800D3" w:rsidP="008F295B">
            <w:pPr>
              <w:pStyle w:val="TAL"/>
              <w:rPr>
                <w:rFonts w:cs="Arial"/>
                <w:lang w:eastAsia="ja-JP"/>
              </w:rPr>
            </w:pPr>
            <w:r w:rsidRPr="00495D84">
              <w:rPr>
                <w:szCs w:val="18"/>
              </w:rPr>
              <w:t>0001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495D84" w:rsidRDefault="005800D3" w:rsidP="008F295B">
            <w:pPr>
              <w:pStyle w:val="TAL"/>
              <w:rPr>
                <w:rFonts w:cs="Arial"/>
                <w:lang w:eastAsia="ja-JP"/>
              </w:rPr>
            </w:pPr>
            <w:r w:rsidRPr="00495D84">
              <w:rPr>
                <w:szCs w:val="18"/>
              </w:rPr>
              <w:t>0001</w:t>
            </w:r>
          </w:p>
        </w:tc>
      </w:tr>
      <w:tr w:rsidR="005800D3" w:rsidRPr="00495D84" w14:paraId="0AB8014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495D84" w:rsidRDefault="005800D3" w:rsidP="008F295B">
            <w:pPr>
              <w:pStyle w:val="TAL"/>
              <w:rPr>
                <w:rFonts w:cs="Arial"/>
                <w:i/>
                <w:lang w:eastAsia="ja-JP"/>
              </w:rPr>
            </w:pPr>
            <w:r w:rsidRPr="00495D84">
              <w:t>nrofPorts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495D84" w:rsidRDefault="005800D3" w:rsidP="008F295B">
            <w:pPr>
              <w:pStyle w:val="TAL"/>
              <w:rPr>
                <w:rFonts w:cs="Arial"/>
                <w:lang w:eastAsia="ja-JP"/>
              </w:rPr>
            </w:pP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495D84" w:rsidRDefault="005800D3" w:rsidP="008F295B">
            <w:pPr>
              <w:pStyle w:val="TAL"/>
              <w:rPr>
                <w:rFonts w:cs="Arial"/>
                <w:lang w:eastAsia="ja-JP"/>
              </w:rPr>
            </w:pPr>
            <w:r w:rsidRPr="00495D84">
              <w:rPr>
                <w:rFonts w:cs="Arial"/>
                <w:lang w:eastAsia="ja-JP"/>
              </w:rPr>
              <w:t>1</w:t>
            </w:r>
          </w:p>
        </w:tc>
      </w:tr>
      <w:tr w:rsidR="005800D3" w:rsidRPr="00495D84" w14:paraId="544074B9" w14:textId="77777777" w:rsidTr="00E94096">
        <w:trPr>
          <w:jc w:val="center"/>
        </w:trPr>
        <w:tc>
          <w:tcPr>
            <w:tcW w:w="1786" w:type="pct"/>
            <w:vMerge w:val="restart"/>
            <w:tcBorders>
              <w:top w:val="single" w:sz="4" w:space="0" w:color="auto"/>
              <w:left w:val="single" w:sz="4" w:space="0" w:color="auto"/>
              <w:right w:val="single" w:sz="4" w:space="0" w:color="auto"/>
            </w:tcBorders>
          </w:tcPr>
          <w:p w14:paraId="5016C143" w14:textId="77777777" w:rsidR="005800D3" w:rsidRPr="00495D84" w:rsidRDefault="005800D3" w:rsidP="008F295B">
            <w:pPr>
              <w:pStyle w:val="TAL"/>
              <w:rPr>
                <w:rFonts w:cs="Arial"/>
                <w:i/>
                <w:lang w:eastAsia="ja-JP"/>
              </w:rPr>
            </w:pPr>
            <w:r w:rsidRPr="00495D84">
              <w:t>firstOFDMSymbolInTimeDomain</w:t>
            </w:r>
          </w:p>
        </w:tc>
        <w:tc>
          <w:tcPr>
            <w:tcW w:w="1071" w:type="pct"/>
            <w:tcBorders>
              <w:top w:val="single" w:sz="4" w:space="0" w:color="auto"/>
              <w:left w:val="single" w:sz="4" w:space="0" w:color="auto"/>
              <w:bottom w:val="nil"/>
              <w:right w:val="single" w:sz="4" w:space="0" w:color="auto"/>
            </w:tcBorders>
            <w:hideMark/>
          </w:tcPr>
          <w:p w14:paraId="1400FC76" w14:textId="2CC4997A"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tcBorders>
              <w:top w:val="single" w:sz="4" w:space="0" w:color="auto"/>
              <w:left w:val="single" w:sz="4" w:space="0" w:color="auto"/>
              <w:bottom w:val="nil"/>
              <w:right w:val="single" w:sz="4" w:space="0" w:color="auto"/>
            </w:tcBorders>
            <w:hideMark/>
          </w:tcPr>
          <w:p w14:paraId="04E1FB89" w14:textId="66EC853F"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071" w:type="pct"/>
            <w:vMerge w:val="restart"/>
            <w:tcBorders>
              <w:top w:val="single" w:sz="4" w:space="0" w:color="auto"/>
              <w:left w:val="single" w:sz="4" w:space="0" w:color="auto"/>
              <w:right w:val="single" w:sz="4" w:space="0" w:color="auto"/>
            </w:tcBorders>
          </w:tcPr>
          <w:p w14:paraId="6C7B60E0" w14:textId="47DF75FC" w:rsidR="005800D3" w:rsidRPr="00495D84" w:rsidRDefault="005800D3"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5800D3" w:rsidRPr="00495D84" w14:paraId="5E6D9C75" w14:textId="77777777" w:rsidTr="00E94096">
        <w:trPr>
          <w:jc w:val="center"/>
        </w:trPr>
        <w:tc>
          <w:tcPr>
            <w:tcW w:w="1786" w:type="pct"/>
            <w:vMerge/>
            <w:tcBorders>
              <w:left w:val="single" w:sz="4" w:space="0" w:color="auto"/>
              <w:right w:val="single" w:sz="4" w:space="0" w:color="auto"/>
            </w:tcBorders>
            <w:vAlign w:val="center"/>
            <w:hideMark/>
          </w:tcPr>
          <w:p w14:paraId="47CAC715"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49443D5B"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59F2A5E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4CD33A3A" w14:textId="77777777" w:rsidR="005800D3" w:rsidRPr="00495D84" w:rsidRDefault="005800D3" w:rsidP="008F295B">
            <w:pPr>
              <w:pStyle w:val="TAL"/>
              <w:rPr>
                <w:rFonts w:cs="Arial"/>
                <w:lang w:eastAsia="ja-JP"/>
              </w:rPr>
            </w:pPr>
          </w:p>
        </w:tc>
      </w:tr>
      <w:tr w:rsidR="005800D3" w:rsidRPr="00495D84" w14:paraId="650F8316" w14:textId="77777777" w:rsidTr="00E94096">
        <w:trPr>
          <w:jc w:val="center"/>
        </w:trPr>
        <w:tc>
          <w:tcPr>
            <w:tcW w:w="1786" w:type="pct"/>
            <w:vMerge/>
            <w:tcBorders>
              <w:left w:val="single" w:sz="4" w:space="0" w:color="auto"/>
              <w:right w:val="single" w:sz="4" w:space="0" w:color="auto"/>
            </w:tcBorders>
            <w:vAlign w:val="center"/>
            <w:hideMark/>
          </w:tcPr>
          <w:p w14:paraId="2E182918" w14:textId="77777777" w:rsidR="005800D3" w:rsidRPr="00495D84" w:rsidRDefault="005800D3" w:rsidP="008F295B">
            <w:pPr>
              <w:pStyle w:val="TAL"/>
              <w:rPr>
                <w:rFonts w:cs="Arial"/>
                <w:i/>
                <w:lang w:eastAsia="ja-JP"/>
              </w:rPr>
            </w:pPr>
          </w:p>
        </w:tc>
        <w:tc>
          <w:tcPr>
            <w:tcW w:w="1071" w:type="pct"/>
            <w:tcBorders>
              <w:top w:val="nil"/>
              <w:left w:val="single" w:sz="4" w:space="0" w:color="auto"/>
              <w:bottom w:val="nil"/>
              <w:right w:val="single" w:sz="4" w:space="0" w:color="auto"/>
            </w:tcBorders>
            <w:vAlign w:val="center"/>
            <w:hideMark/>
          </w:tcPr>
          <w:p w14:paraId="6FED4978"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7D2872E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13CE1BDC" w14:textId="77777777" w:rsidR="005800D3" w:rsidRPr="00495D84" w:rsidRDefault="005800D3" w:rsidP="008F295B">
            <w:pPr>
              <w:pStyle w:val="TAL"/>
              <w:rPr>
                <w:rFonts w:cs="Arial"/>
                <w:lang w:eastAsia="ja-JP"/>
              </w:rPr>
            </w:pPr>
          </w:p>
        </w:tc>
      </w:tr>
      <w:tr w:rsidR="005800D3" w:rsidRPr="00495D84" w14:paraId="303D7E95" w14:textId="77777777" w:rsidTr="00E94096">
        <w:trPr>
          <w:jc w:val="center"/>
        </w:trPr>
        <w:tc>
          <w:tcPr>
            <w:tcW w:w="1786" w:type="pct"/>
            <w:vMerge/>
            <w:tcBorders>
              <w:left w:val="single" w:sz="4" w:space="0" w:color="auto"/>
              <w:right w:val="single" w:sz="4" w:space="0" w:color="auto"/>
            </w:tcBorders>
            <w:vAlign w:val="center"/>
            <w:hideMark/>
          </w:tcPr>
          <w:p w14:paraId="1F24DDBA" w14:textId="77777777" w:rsidR="005800D3" w:rsidRPr="00495D84" w:rsidRDefault="005800D3" w:rsidP="008F295B">
            <w:pPr>
              <w:pStyle w:val="TAL"/>
              <w:rPr>
                <w:rFonts w:cs="Arial"/>
                <w:i/>
                <w:lang w:eastAsia="ja-JP"/>
              </w:rPr>
            </w:pPr>
          </w:p>
        </w:tc>
        <w:tc>
          <w:tcPr>
            <w:tcW w:w="1071" w:type="pct"/>
            <w:tcBorders>
              <w:top w:val="nil"/>
              <w:left w:val="single" w:sz="4" w:space="0" w:color="auto"/>
              <w:bottom w:val="single" w:sz="4" w:space="0" w:color="auto"/>
              <w:right w:val="single" w:sz="4" w:space="0" w:color="auto"/>
            </w:tcBorders>
            <w:vAlign w:val="center"/>
            <w:hideMark/>
          </w:tcPr>
          <w:p w14:paraId="645AF046"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0FC0A71E"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6CD7DCC6" w14:textId="77777777" w:rsidR="005800D3" w:rsidRPr="00495D84" w:rsidRDefault="005800D3" w:rsidP="008F295B">
            <w:pPr>
              <w:pStyle w:val="TAL"/>
              <w:rPr>
                <w:rFonts w:cs="Arial"/>
                <w:lang w:eastAsia="ja-JP"/>
              </w:rPr>
            </w:pPr>
          </w:p>
        </w:tc>
      </w:tr>
      <w:tr w:rsidR="005800D3" w:rsidRPr="00495D84" w14:paraId="684433FE" w14:textId="77777777" w:rsidTr="00E94096">
        <w:trPr>
          <w:jc w:val="center"/>
        </w:trPr>
        <w:tc>
          <w:tcPr>
            <w:tcW w:w="1786" w:type="pct"/>
            <w:vMerge/>
            <w:tcBorders>
              <w:left w:val="single" w:sz="4" w:space="0" w:color="auto"/>
              <w:bottom w:val="nil"/>
              <w:right w:val="single" w:sz="4" w:space="0" w:color="auto"/>
            </w:tcBorders>
            <w:hideMark/>
          </w:tcPr>
          <w:p w14:paraId="422DEE46" w14:textId="77777777" w:rsidR="005800D3" w:rsidRPr="00495D84" w:rsidRDefault="005800D3" w:rsidP="008F295B">
            <w:pPr>
              <w:pStyle w:val="TAL"/>
              <w:rPr>
                <w:rFonts w:cs="Arial"/>
                <w:i/>
                <w:lang w:eastAsia="ja-JP"/>
              </w:rPr>
            </w:pPr>
          </w:p>
        </w:tc>
        <w:tc>
          <w:tcPr>
            <w:tcW w:w="1071" w:type="pct"/>
            <w:tcBorders>
              <w:top w:val="single" w:sz="4" w:space="0" w:color="auto"/>
              <w:left w:val="single" w:sz="4" w:space="0" w:color="auto"/>
              <w:bottom w:val="nil"/>
              <w:right w:val="single" w:sz="4" w:space="0" w:color="auto"/>
            </w:tcBorders>
            <w:vAlign w:val="center"/>
            <w:hideMark/>
          </w:tcPr>
          <w:p w14:paraId="771ACC97" w14:textId="54ADBE90"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tcBorders>
              <w:top w:val="single" w:sz="4" w:space="0" w:color="auto"/>
              <w:left w:val="single" w:sz="4" w:space="0" w:color="auto"/>
              <w:bottom w:val="nil"/>
              <w:right w:val="single" w:sz="4" w:space="0" w:color="auto"/>
            </w:tcBorders>
            <w:vAlign w:val="center"/>
            <w:hideMark/>
          </w:tcPr>
          <w:p w14:paraId="5A27C2E7" w14:textId="07D0890C" w:rsidR="005800D3" w:rsidRPr="00495D84" w:rsidRDefault="005800D3"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071" w:type="pct"/>
            <w:vMerge w:val="restart"/>
            <w:tcBorders>
              <w:top w:val="single" w:sz="4" w:space="0" w:color="auto"/>
              <w:left w:val="single" w:sz="4" w:space="0" w:color="auto"/>
              <w:right w:val="single" w:sz="4" w:space="0" w:color="auto"/>
            </w:tcBorders>
            <w:vAlign w:val="center"/>
          </w:tcPr>
          <w:p w14:paraId="426CF01C" w14:textId="56705D2B" w:rsidR="005800D3" w:rsidRPr="00495D84" w:rsidRDefault="005800D3"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5800D3" w:rsidRPr="00495D84" w14:paraId="4AE5C0CB" w14:textId="77777777" w:rsidTr="00E94096">
        <w:trPr>
          <w:jc w:val="center"/>
        </w:trPr>
        <w:tc>
          <w:tcPr>
            <w:tcW w:w="1786" w:type="pct"/>
            <w:tcBorders>
              <w:top w:val="nil"/>
              <w:left w:val="single" w:sz="4" w:space="0" w:color="auto"/>
              <w:bottom w:val="nil"/>
              <w:right w:val="single" w:sz="4" w:space="0" w:color="auto"/>
            </w:tcBorders>
            <w:vAlign w:val="center"/>
            <w:hideMark/>
          </w:tcPr>
          <w:p w14:paraId="1B8B7E9A"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51849FED"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67F839F6"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38D47DAA" w14:textId="77777777" w:rsidR="005800D3" w:rsidRPr="00495D84" w:rsidRDefault="005800D3" w:rsidP="008F295B">
            <w:pPr>
              <w:pStyle w:val="TAL"/>
              <w:rPr>
                <w:rFonts w:cs="Arial"/>
                <w:lang w:eastAsia="ja-JP"/>
              </w:rPr>
            </w:pPr>
          </w:p>
        </w:tc>
      </w:tr>
      <w:tr w:rsidR="005800D3" w:rsidRPr="00495D84" w14:paraId="382EF74D" w14:textId="77777777" w:rsidTr="00E94096">
        <w:trPr>
          <w:jc w:val="center"/>
        </w:trPr>
        <w:tc>
          <w:tcPr>
            <w:tcW w:w="1786" w:type="pct"/>
            <w:tcBorders>
              <w:top w:val="nil"/>
              <w:left w:val="single" w:sz="4" w:space="0" w:color="auto"/>
              <w:bottom w:val="nil"/>
              <w:right w:val="single" w:sz="4" w:space="0" w:color="auto"/>
            </w:tcBorders>
            <w:vAlign w:val="center"/>
            <w:hideMark/>
          </w:tcPr>
          <w:p w14:paraId="6B220402"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nil"/>
              <w:right w:val="single" w:sz="4" w:space="0" w:color="auto"/>
            </w:tcBorders>
            <w:vAlign w:val="center"/>
            <w:hideMark/>
          </w:tcPr>
          <w:p w14:paraId="1300BFE2"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nil"/>
              <w:right w:val="single" w:sz="4" w:space="0" w:color="auto"/>
            </w:tcBorders>
            <w:vAlign w:val="center"/>
            <w:hideMark/>
          </w:tcPr>
          <w:p w14:paraId="1ECDFE05"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right w:val="single" w:sz="4" w:space="0" w:color="auto"/>
            </w:tcBorders>
            <w:vAlign w:val="center"/>
          </w:tcPr>
          <w:p w14:paraId="5F96D324" w14:textId="77777777" w:rsidR="005800D3" w:rsidRPr="00495D84" w:rsidRDefault="005800D3" w:rsidP="008F295B">
            <w:pPr>
              <w:pStyle w:val="TAL"/>
              <w:rPr>
                <w:rFonts w:cs="Arial"/>
                <w:lang w:eastAsia="ja-JP"/>
              </w:rPr>
            </w:pPr>
          </w:p>
        </w:tc>
      </w:tr>
      <w:tr w:rsidR="005800D3" w:rsidRPr="00495D84" w14:paraId="4D4C6FBF" w14:textId="77777777" w:rsidTr="00E94096">
        <w:trPr>
          <w:jc w:val="center"/>
        </w:trPr>
        <w:tc>
          <w:tcPr>
            <w:tcW w:w="1786" w:type="pct"/>
            <w:tcBorders>
              <w:top w:val="nil"/>
              <w:left w:val="single" w:sz="4" w:space="0" w:color="auto"/>
              <w:bottom w:val="single" w:sz="4" w:space="0" w:color="auto"/>
              <w:right w:val="single" w:sz="4" w:space="0" w:color="auto"/>
            </w:tcBorders>
            <w:vAlign w:val="center"/>
            <w:hideMark/>
          </w:tcPr>
          <w:p w14:paraId="7CD21C09" w14:textId="77777777" w:rsidR="005800D3" w:rsidRPr="00495D84" w:rsidRDefault="005800D3" w:rsidP="008F295B">
            <w:pPr>
              <w:spacing w:after="0"/>
              <w:rPr>
                <w:rFonts w:ascii="Arial" w:hAnsi="Arial" w:cs="Arial"/>
                <w:i/>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238A8805" w14:textId="77777777" w:rsidR="005800D3" w:rsidRPr="00495D84" w:rsidRDefault="005800D3" w:rsidP="008F295B">
            <w:pPr>
              <w:spacing w:after="0"/>
              <w:rPr>
                <w:rFonts w:ascii="Arial" w:hAnsi="Arial" w:cs="Arial"/>
                <w:sz w:val="18"/>
                <w:lang w:eastAsia="ja-JP"/>
              </w:rPr>
            </w:pPr>
          </w:p>
        </w:tc>
        <w:tc>
          <w:tcPr>
            <w:tcW w:w="1071" w:type="pct"/>
            <w:tcBorders>
              <w:top w:val="nil"/>
              <w:left w:val="single" w:sz="4" w:space="0" w:color="auto"/>
              <w:bottom w:val="single" w:sz="4" w:space="0" w:color="auto"/>
              <w:right w:val="single" w:sz="4" w:space="0" w:color="auto"/>
            </w:tcBorders>
            <w:vAlign w:val="center"/>
            <w:hideMark/>
          </w:tcPr>
          <w:p w14:paraId="1491004F" w14:textId="77777777" w:rsidR="005800D3" w:rsidRPr="00495D84" w:rsidRDefault="005800D3" w:rsidP="008F295B">
            <w:pPr>
              <w:spacing w:after="0"/>
              <w:rPr>
                <w:rFonts w:ascii="Arial" w:hAnsi="Arial" w:cs="Arial"/>
                <w:sz w:val="18"/>
                <w:lang w:eastAsia="ja-JP"/>
              </w:rPr>
            </w:pPr>
          </w:p>
        </w:tc>
        <w:tc>
          <w:tcPr>
            <w:tcW w:w="1071" w:type="pct"/>
            <w:vMerge/>
            <w:tcBorders>
              <w:left w:val="single" w:sz="4" w:space="0" w:color="auto"/>
              <w:bottom w:val="single" w:sz="4" w:space="0" w:color="auto"/>
              <w:right w:val="single" w:sz="4" w:space="0" w:color="auto"/>
            </w:tcBorders>
            <w:vAlign w:val="center"/>
          </w:tcPr>
          <w:p w14:paraId="19C59E09" w14:textId="77777777" w:rsidR="005800D3" w:rsidRPr="00495D84" w:rsidRDefault="005800D3" w:rsidP="008F295B">
            <w:pPr>
              <w:pStyle w:val="TAL"/>
              <w:rPr>
                <w:rFonts w:cs="Arial"/>
                <w:lang w:eastAsia="ja-JP"/>
              </w:rPr>
            </w:pPr>
          </w:p>
        </w:tc>
      </w:tr>
      <w:tr w:rsidR="005800D3" w:rsidRPr="00495D84" w14:paraId="3E3DFF92"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495D84" w:rsidRDefault="005800D3" w:rsidP="008F295B">
            <w:pPr>
              <w:pStyle w:val="TAL"/>
              <w:rPr>
                <w:rFonts w:cs="Arial"/>
                <w:i/>
                <w:lang w:eastAsia="ja-JP"/>
              </w:rPr>
            </w:pPr>
            <w:r w:rsidRPr="00495D84">
              <w:t>cdm-Type</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495D84" w:rsidRDefault="005800D3" w:rsidP="008F295B">
            <w:pPr>
              <w:pStyle w:val="TAL"/>
              <w:rPr>
                <w:rFonts w:cs="Arial"/>
                <w:lang w:eastAsia="ja-JP"/>
              </w:rPr>
            </w:pPr>
            <w:r w:rsidRPr="00495D84">
              <w:rPr>
                <w:rFonts w:cs="Arial"/>
                <w:lang w:eastAsia="ja-JP"/>
              </w:rPr>
              <w:t>noCDM</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495D84" w:rsidRDefault="005800D3" w:rsidP="008F295B">
            <w:pPr>
              <w:pStyle w:val="TAL"/>
              <w:rPr>
                <w:rFonts w:cs="Arial"/>
                <w:lang w:eastAsia="ja-JP"/>
              </w:rPr>
            </w:pPr>
            <w:r w:rsidRPr="00495D84">
              <w:rPr>
                <w:rFonts w:cs="Arial"/>
                <w:lang w:eastAsia="ja-JP"/>
              </w:rPr>
              <w:t>noCDM</w:t>
            </w:r>
          </w:p>
        </w:tc>
      </w:tr>
      <w:tr w:rsidR="005800D3" w:rsidRPr="00495D84" w14:paraId="2C4BBFEF"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495D84" w:rsidRDefault="005800D3" w:rsidP="008F295B">
            <w:pPr>
              <w:pStyle w:val="TAL"/>
              <w:rPr>
                <w:rFonts w:cs="Arial"/>
                <w:i/>
                <w:lang w:eastAsia="ja-JP"/>
              </w:rPr>
            </w:pPr>
            <w:r w:rsidRPr="00495D84">
              <w:t>density</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495D84" w:rsidRDefault="005800D3" w:rsidP="008F295B">
            <w:pPr>
              <w:pStyle w:val="TAL"/>
              <w:rPr>
                <w:rFonts w:cs="Arial"/>
                <w:lang w:eastAsia="ja-JP"/>
              </w:rPr>
            </w:pPr>
            <w:r w:rsidRPr="00495D84">
              <w:rPr>
                <w:rFonts w:cs="Arial"/>
                <w:lang w:eastAsia="ja-JP"/>
              </w:rPr>
              <w:t>3</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495D84" w:rsidRDefault="005800D3" w:rsidP="008F295B">
            <w:pPr>
              <w:pStyle w:val="TAL"/>
              <w:rPr>
                <w:rFonts w:cs="Arial"/>
                <w:lang w:eastAsia="ja-JP"/>
              </w:rPr>
            </w:pPr>
            <w:r w:rsidRPr="00495D84">
              <w:rPr>
                <w:rFonts w:cs="Arial"/>
                <w:lang w:eastAsia="ja-JP"/>
              </w:rPr>
              <w:t>3</w:t>
            </w:r>
          </w:p>
        </w:tc>
      </w:tr>
      <w:tr w:rsidR="005800D3" w:rsidRPr="00495D84" w14:paraId="14856DA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495D84" w:rsidRDefault="005800D3" w:rsidP="008F295B">
            <w:pPr>
              <w:pStyle w:val="TAL"/>
              <w:rPr>
                <w:rFonts w:cs="Arial"/>
                <w:i/>
                <w:lang w:eastAsia="ja-JP"/>
              </w:rPr>
            </w:pPr>
            <w:r w:rsidRPr="00495D84">
              <w:t>startingRB</w:t>
            </w:r>
          </w:p>
        </w:tc>
        <w:tc>
          <w:tcPr>
            <w:tcW w:w="1071" w:type="pct"/>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495D84" w:rsidRDefault="005800D3" w:rsidP="008F295B">
            <w:pPr>
              <w:pStyle w:val="TAL"/>
              <w:rPr>
                <w:rFonts w:cs="Arial"/>
                <w:lang w:eastAsia="ja-JP"/>
              </w:rPr>
            </w:pPr>
            <w:r w:rsidRPr="00495D84">
              <w:rPr>
                <w:rFonts w:cs="Arial"/>
                <w:lang w:eastAsia="ja-JP"/>
              </w:rPr>
              <w:t>0</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495D84" w:rsidRDefault="005800D3" w:rsidP="008F295B">
            <w:pPr>
              <w:pStyle w:val="TAL"/>
              <w:rPr>
                <w:rFonts w:cs="Arial"/>
                <w:lang w:eastAsia="ja-JP"/>
              </w:rPr>
            </w:pPr>
            <w:r w:rsidRPr="00495D84">
              <w:rPr>
                <w:rFonts w:cs="Arial"/>
                <w:lang w:eastAsia="ja-JP"/>
              </w:rPr>
              <w:t>0</w:t>
            </w:r>
          </w:p>
        </w:tc>
      </w:tr>
      <w:tr w:rsidR="005800D3" w:rsidRPr="00495D84" w14:paraId="47D76B3E" w14:textId="77777777" w:rsidTr="00E94096">
        <w:trPr>
          <w:jc w:val="center"/>
        </w:trPr>
        <w:tc>
          <w:tcPr>
            <w:tcW w:w="1786" w:type="pct"/>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495D84" w:rsidRDefault="005800D3" w:rsidP="008F295B">
            <w:pPr>
              <w:pStyle w:val="TAL"/>
              <w:rPr>
                <w:rFonts w:cs="Arial"/>
                <w:i/>
                <w:lang w:eastAsia="ja-JP"/>
              </w:rPr>
            </w:pPr>
            <w:r w:rsidRPr="00495D84">
              <w:t>nrofRBs</w:t>
            </w:r>
          </w:p>
        </w:tc>
        <w:tc>
          <w:tcPr>
            <w:tcW w:w="1071" w:type="pct"/>
            <w:tcBorders>
              <w:top w:val="single" w:sz="4" w:space="0" w:color="auto"/>
              <w:left w:val="single" w:sz="4" w:space="0" w:color="auto"/>
              <w:bottom w:val="single" w:sz="4" w:space="0" w:color="auto"/>
              <w:right w:val="single" w:sz="4" w:space="0" w:color="auto"/>
            </w:tcBorders>
            <w:vAlign w:val="center"/>
            <w:hideMark/>
          </w:tcPr>
          <w:p w14:paraId="2E2CAE76" w14:textId="7788504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32DA3D0" w14:textId="3DBA4798"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071" w:type="pct"/>
            <w:tcBorders>
              <w:top w:val="single" w:sz="4" w:space="0" w:color="auto"/>
              <w:left w:val="single" w:sz="4" w:space="0" w:color="auto"/>
              <w:bottom w:val="single" w:sz="4" w:space="0" w:color="auto"/>
              <w:right w:val="single" w:sz="4" w:space="0" w:color="auto"/>
            </w:tcBorders>
            <w:vAlign w:val="center"/>
            <w:hideMark/>
          </w:tcPr>
          <w:p w14:paraId="08F205DB" w14:textId="4FCE6005" w:rsidR="005800D3" w:rsidRPr="00495D84" w:rsidRDefault="005800D3"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5800D3" w:rsidRPr="00495D84" w14:paraId="016BEA49" w14:textId="77777777" w:rsidTr="00E94096">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E39FB56" w14:textId="67282117" w:rsidR="005800D3"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5800D3" w:rsidRPr="00495D84">
              <w:rPr>
                <w:lang w:eastAsia="ja-JP"/>
              </w:rPr>
              <w:tab/>
              <w:t>If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configured</w:t>
            </w:r>
            <w:r w:rsidR="00B27C84">
              <w:rPr>
                <w:lang w:eastAsia="ja-JP"/>
              </w:rPr>
              <w:t xml:space="preserve"> </w:t>
            </w:r>
            <w:r w:rsidR="005800D3" w:rsidRPr="00495D84">
              <w:rPr>
                <w:lang w:eastAsia="ja-JP"/>
              </w:rPr>
              <w:t>value</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PRBs</w:t>
            </w:r>
            <w:r w:rsidR="00B27C84">
              <w:rPr>
                <w:lang w:eastAsia="ja-JP"/>
              </w:rPr>
              <w:t xml:space="preserve"> </w:t>
            </w:r>
            <w:r w:rsidR="005800D3" w:rsidRPr="00495D84">
              <w:rPr>
                <w:lang w:eastAsia="ja-JP"/>
              </w:rPr>
              <w:t>is</w:t>
            </w:r>
            <w:r w:rsidR="00B27C84">
              <w:rPr>
                <w:lang w:eastAsia="ja-JP"/>
              </w:rPr>
              <w:t xml:space="preserve"> </w:t>
            </w:r>
            <w:r w:rsidR="005800D3" w:rsidRPr="00495D84">
              <w:rPr>
                <w:lang w:eastAsia="ja-JP"/>
              </w:rPr>
              <w:t>larger</w:t>
            </w:r>
            <w:r w:rsidR="00B27C84">
              <w:rPr>
                <w:lang w:eastAsia="ja-JP"/>
              </w:rPr>
              <w:t xml:space="preserve"> </w:t>
            </w:r>
            <w:r w:rsidR="005800D3" w:rsidRPr="00495D84">
              <w:rPr>
                <w:lang w:eastAsia="ja-JP"/>
              </w:rPr>
              <w:t>than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corresponding</w:t>
            </w:r>
            <w:r w:rsidR="00B27C84">
              <w:rPr>
                <w:lang w:eastAsia="ja-JP"/>
              </w:rPr>
              <w:t xml:space="preserve"> </w:t>
            </w:r>
            <w:r w:rsidR="005800D3" w:rsidRPr="00495D84">
              <w:rPr>
                <w:lang w:eastAsia="ja-JP"/>
              </w:rPr>
              <w:t>BWP</w:t>
            </w:r>
            <w:r w:rsidR="00B27C84">
              <w:rPr>
                <w:lang w:eastAsia="ja-JP"/>
              </w:rPr>
              <w:t xml:space="preserve"> </w:t>
            </w:r>
            <w:r w:rsidR="005800D3" w:rsidRPr="00495D84">
              <w:rPr>
                <w:lang w:eastAsia="ja-JP"/>
              </w:rPr>
              <w:t>relevant</w:t>
            </w:r>
            <w:r w:rsidR="00B27C84">
              <w:rPr>
                <w:lang w:eastAsia="ja-JP"/>
              </w:rPr>
              <w:t xml:space="preserve"> </w:t>
            </w:r>
            <w:r w:rsidR="005800D3" w:rsidRPr="00495D84">
              <w:rPr>
                <w:lang w:eastAsia="ja-JP"/>
              </w:rPr>
              <w:t>for</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case,</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Test</w:t>
            </w:r>
            <w:r w:rsidR="00B27C84">
              <w:rPr>
                <w:lang w:eastAsia="ja-JP"/>
              </w:rPr>
              <w:t xml:space="preserve"> </w:t>
            </w:r>
            <w:r w:rsidR="005800D3" w:rsidRPr="00495D84">
              <w:rPr>
                <w:lang w:eastAsia="ja-JP"/>
              </w:rPr>
              <w:t>Equipment</w:t>
            </w:r>
            <w:r w:rsidR="00B27C84">
              <w:rPr>
                <w:lang w:eastAsia="ja-JP"/>
              </w:rPr>
              <w:t xml:space="preserve"> </w:t>
            </w:r>
            <w:r w:rsidR="005800D3" w:rsidRPr="00495D84">
              <w:rPr>
                <w:lang w:eastAsia="ja-JP"/>
              </w:rPr>
              <w:t>shall</w:t>
            </w:r>
            <w:r w:rsidR="00B27C84">
              <w:rPr>
                <w:lang w:eastAsia="ja-JP"/>
              </w:rPr>
              <w:t xml:space="preserve"> </w:t>
            </w:r>
            <w:r w:rsidR="005800D3" w:rsidRPr="00495D84">
              <w:rPr>
                <w:lang w:eastAsia="ja-JP"/>
              </w:rPr>
              <w:t>implement</w:t>
            </w:r>
            <w:r w:rsidR="00B27C84">
              <w:rPr>
                <w:lang w:eastAsia="ja-JP"/>
              </w:rPr>
              <w:t xml:space="preserve"> </w:t>
            </w:r>
            <w:r w:rsidR="005800D3" w:rsidRPr="00495D84">
              <w:rPr>
                <w:lang w:eastAsia="ja-JP"/>
              </w:rPr>
              <w:t>CSI-RS</w:t>
            </w:r>
            <w:r w:rsidR="00B27C84">
              <w:rPr>
                <w:lang w:eastAsia="ja-JP"/>
              </w:rPr>
              <w:t xml:space="preserve"> </w:t>
            </w:r>
            <w:r w:rsidR="005800D3" w:rsidRPr="00495D84">
              <w:rPr>
                <w:lang w:eastAsia="ja-JP"/>
              </w:rPr>
              <w:t>only</w:t>
            </w:r>
            <w:r w:rsidR="00B27C84">
              <w:rPr>
                <w:lang w:eastAsia="ja-JP"/>
              </w:rPr>
              <w:t xml:space="preserve"> </w:t>
            </w:r>
            <w:r w:rsidR="005800D3" w:rsidRPr="00495D84">
              <w:rPr>
                <w:lang w:eastAsia="ja-JP"/>
              </w:rPr>
              <w:t>in</w:t>
            </w:r>
            <w:r w:rsidR="00B27C84">
              <w:rPr>
                <w:lang w:eastAsia="ja-JP"/>
              </w:rPr>
              <w:t xml:space="preserve"> </w:t>
            </w:r>
            <w:r w:rsidR="005800D3" w:rsidRPr="00495D84">
              <w:rPr>
                <w:lang w:eastAsia="ja-JP"/>
              </w:rPr>
              <w:t>the</w:t>
            </w:r>
            <w:r w:rsidR="00B27C84">
              <w:rPr>
                <w:lang w:eastAsia="ja-JP"/>
              </w:rPr>
              <w:t xml:space="preserve"> </w:t>
            </w:r>
            <w:r w:rsidR="005800D3" w:rsidRPr="00495D84">
              <w:rPr>
                <w:lang w:eastAsia="ja-JP"/>
              </w:rPr>
              <w:t>width</w:t>
            </w:r>
            <w:r w:rsidR="00B27C84">
              <w:rPr>
                <w:lang w:eastAsia="ja-JP"/>
              </w:rPr>
              <w:t xml:space="preserve"> </w:t>
            </w:r>
            <w:r w:rsidR="005800D3" w:rsidRPr="00495D84">
              <w:rPr>
                <w:lang w:eastAsia="ja-JP"/>
              </w:rPr>
              <w:t>of</w:t>
            </w:r>
            <w:r w:rsidR="00B27C84">
              <w:rPr>
                <w:lang w:eastAsia="ja-JP"/>
              </w:rPr>
              <w:t xml:space="preserve"> </w:t>
            </w:r>
            <w:r w:rsidR="005800D3" w:rsidRPr="00495D84">
              <w:rPr>
                <w:lang w:eastAsia="ja-JP"/>
              </w:rPr>
              <w:t>that</w:t>
            </w:r>
            <w:r w:rsidR="00B27C84">
              <w:rPr>
                <w:lang w:eastAsia="ja-JP"/>
              </w:rPr>
              <w:t xml:space="preserve"> </w:t>
            </w:r>
            <w:r w:rsidR="005800D3" w:rsidRPr="00495D84">
              <w:rPr>
                <w:lang w:eastAsia="ja-JP"/>
              </w:rPr>
              <w:t>BWP.</w:t>
            </w:r>
          </w:p>
        </w:tc>
      </w:tr>
    </w:tbl>
    <w:p w14:paraId="2407B668" w14:textId="77777777" w:rsidR="005800D3" w:rsidRPr="00495D84" w:rsidRDefault="005800D3" w:rsidP="005800D3">
      <w:pPr>
        <w:rPr>
          <w:rFonts w:eastAsia="MS Mincho"/>
        </w:rPr>
      </w:pPr>
    </w:p>
    <w:p w14:paraId="63F716E5" w14:textId="795F73A1" w:rsidR="00F178C5" w:rsidRPr="00495D84" w:rsidRDefault="00F178C5" w:rsidP="00F178C5">
      <w:pPr>
        <w:pStyle w:val="TH"/>
      </w:pPr>
      <w:r w:rsidRPr="00495D84">
        <w:t>Table A.3.14.2-2: CSI-RS Reference Measurement Channels for SCS=3</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047"/>
        <w:gridCol w:w="1047"/>
        <w:gridCol w:w="867"/>
        <w:gridCol w:w="920"/>
        <w:gridCol w:w="927"/>
        <w:gridCol w:w="1047"/>
        <w:gridCol w:w="1047"/>
      </w:tblGrid>
      <w:tr w:rsidR="00F178C5" w:rsidRPr="00495D84" w14:paraId="5F84857C" w14:textId="77777777" w:rsidTr="00E94096">
        <w:trPr>
          <w:tblHeader/>
          <w:jc w:val="center"/>
        </w:trPr>
        <w:tc>
          <w:tcPr>
            <w:tcW w:w="1169" w:type="pct"/>
            <w:tcBorders>
              <w:top w:val="single" w:sz="4" w:space="0" w:color="auto"/>
              <w:left w:val="single" w:sz="4" w:space="0" w:color="auto"/>
              <w:bottom w:val="single" w:sz="4" w:space="0" w:color="auto"/>
              <w:right w:val="single" w:sz="4" w:space="0" w:color="auto"/>
            </w:tcBorders>
            <w:vAlign w:val="center"/>
          </w:tcPr>
          <w:p w14:paraId="193636F8" w14:textId="77777777" w:rsidR="00F178C5" w:rsidRPr="00495D84" w:rsidRDefault="00F178C5" w:rsidP="00E94096">
            <w:pPr>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4FE79186" w14:textId="531EF042"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CSI-RS.2.1</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C69BD3" w14:textId="7BB54B14"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CSI-RS.2.2</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548E79" w14:textId="3E9C120C"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CSI-RS.2.3</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A80DE" w14:textId="6C6E9FB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CSI-RS.2.4</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005E8504" w14:textId="7CE7AECE" w:rsidR="00F178C5" w:rsidRPr="00495D84" w:rsidRDefault="00F178C5" w:rsidP="00E838EC">
            <w:pPr>
              <w:keepNext/>
              <w:keepLines/>
              <w:spacing w:after="0"/>
              <w:jc w:val="center"/>
              <w:rPr>
                <w:rFonts w:ascii="Arial" w:hAnsi="Arial"/>
                <w:b/>
                <w:sz w:val="18"/>
                <w:lang w:eastAsia="ja-JP"/>
              </w:rPr>
            </w:pPr>
            <w:r w:rsidRPr="00495D84">
              <w:rPr>
                <w:rFonts w:ascii="Arial" w:hAnsi="Arial" w:cs="Arial"/>
                <w:b/>
                <w:sz w:val="18"/>
                <w:lang w:eastAsia="ja-JP"/>
              </w:rPr>
              <w:t>CSI-RS.2.5</w:t>
            </w:r>
            <w:r w:rsidR="00B27C84">
              <w:rPr>
                <w:rFonts w:ascii="Arial" w:hAnsi="Arial" w:cs="Arial"/>
                <w:b/>
                <w:sz w:val="18"/>
                <w:lang w:eastAsia="ja-JP"/>
              </w:rPr>
              <w:t xml:space="preserve"> </w:t>
            </w:r>
            <w:r w:rsidRPr="00495D84">
              <w:rPr>
                <w:rFonts w:ascii="Arial" w:hAnsi="Arial" w:cs="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tcPr>
          <w:p w14:paraId="45219F0E" w14:textId="6DC36360" w:rsidR="00F178C5" w:rsidRPr="00495D84" w:rsidRDefault="00F178C5" w:rsidP="00E838EC">
            <w:pPr>
              <w:keepNext/>
              <w:keepLines/>
              <w:spacing w:after="0"/>
              <w:jc w:val="center"/>
              <w:rPr>
                <w:rFonts w:ascii="Arial" w:hAnsi="Arial" w:cs="Arial"/>
                <w:b/>
                <w:sz w:val="18"/>
                <w:lang w:eastAsia="ja-JP"/>
              </w:rPr>
            </w:pPr>
            <w:r w:rsidRPr="00495D84">
              <w:rPr>
                <w:rFonts w:ascii="Arial" w:hAnsi="Arial"/>
                <w:b/>
                <w:sz w:val="18"/>
                <w:lang w:eastAsia="ja-JP"/>
              </w:rPr>
              <w:t>CSI-RS.2.6</w:t>
            </w:r>
            <w:r w:rsidR="00B27C84">
              <w:rPr>
                <w:rFonts w:ascii="Arial" w:hAnsi="Arial"/>
                <w:b/>
                <w:sz w:val="18"/>
                <w:lang w:eastAsia="ja-JP"/>
              </w:rPr>
              <w:t xml:space="preserve"> </w:t>
            </w:r>
            <w:r w:rsidRPr="00495D84">
              <w:rPr>
                <w:rFonts w:ascii="Arial" w:hAnsi="Arial"/>
                <w:b/>
                <w:sz w:val="18"/>
                <w:lang w:eastAsia="ja-JP"/>
              </w:rPr>
              <w:t>TDD</w:t>
            </w:r>
          </w:p>
        </w:tc>
        <w:tc>
          <w:tcPr>
            <w:tcW w:w="547" w:type="pct"/>
            <w:tcBorders>
              <w:top w:val="single" w:sz="4" w:space="0" w:color="auto"/>
              <w:left w:val="single" w:sz="4" w:space="0" w:color="auto"/>
              <w:bottom w:val="single" w:sz="4" w:space="0" w:color="auto"/>
              <w:right w:val="single" w:sz="4" w:space="0" w:color="auto"/>
            </w:tcBorders>
            <w:vAlign w:val="center"/>
          </w:tcPr>
          <w:p w14:paraId="35DFA332" w14:textId="4E88365B" w:rsidR="00F178C5" w:rsidRPr="00495D84" w:rsidRDefault="00F178C5" w:rsidP="00E838EC">
            <w:pPr>
              <w:keepNext/>
              <w:keepLines/>
              <w:spacing w:after="0"/>
              <w:jc w:val="center"/>
              <w:rPr>
                <w:rFonts w:ascii="Arial" w:hAnsi="Arial"/>
                <w:b/>
                <w:sz w:val="18"/>
                <w:lang w:eastAsia="ja-JP"/>
              </w:rPr>
            </w:pPr>
            <w:r w:rsidRPr="00495D84">
              <w:rPr>
                <w:rFonts w:ascii="Arial" w:hAnsi="Arial"/>
                <w:b/>
                <w:sz w:val="18"/>
                <w:lang w:eastAsia="ja-JP"/>
              </w:rPr>
              <w:t>CSI-RS.2.7</w:t>
            </w:r>
            <w:r w:rsidR="00B27C84">
              <w:rPr>
                <w:rFonts w:ascii="Arial" w:hAnsi="Arial"/>
                <w:b/>
                <w:sz w:val="18"/>
                <w:lang w:eastAsia="ja-JP"/>
              </w:rPr>
              <w:t xml:space="preserve"> </w:t>
            </w:r>
            <w:r w:rsidRPr="00495D84">
              <w:rPr>
                <w:rFonts w:ascii="Arial" w:hAnsi="Arial"/>
                <w:b/>
                <w:sz w:val="18"/>
                <w:lang w:eastAsia="ja-JP"/>
              </w:rPr>
              <w:t>TDD</w:t>
            </w:r>
          </w:p>
        </w:tc>
      </w:tr>
      <w:tr w:rsidR="00F178C5" w:rsidRPr="00495D84" w14:paraId="51AAD01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A01DB75" w14:textId="6717A36E"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vAlign w:val="center"/>
          </w:tcPr>
          <w:p w14:paraId="42C81C22"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cs="Arial"/>
                <w:bCs/>
                <w:sz w:val="18"/>
                <w:lang w:eastAsia="ja-JP"/>
              </w:rPr>
              <w:t>aperiodic</w:t>
            </w:r>
          </w:p>
        </w:tc>
        <w:tc>
          <w:tcPr>
            <w:tcW w:w="547" w:type="pct"/>
            <w:tcBorders>
              <w:top w:val="single" w:sz="4" w:space="0" w:color="auto"/>
              <w:left w:val="single" w:sz="4" w:space="0" w:color="auto"/>
              <w:bottom w:val="single" w:sz="4" w:space="0" w:color="auto"/>
              <w:right w:val="single" w:sz="4" w:space="0" w:color="auto"/>
            </w:tcBorders>
          </w:tcPr>
          <w:p w14:paraId="11EC1CFF" w14:textId="77777777" w:rsidR="00F178C5" w:rsidRPr="00495D84" w:rsidRDefault="00F178C5" w:rsidP="00E838EC">
            <w:pPr>
              <w:keepNext/>
              <w:keepLines/>
              <w:spacing w:after="0"/>
              <w:jc w:val="center"/>
              <w:rPr>
                <w:rFonts w:ascii="Arial" w:hAnsi="Arial" w:cs="Arial"/>
                <w:bCs/>
                <w:sz w:val="18"/>
                <w:lang w:eastAsia="ja-JP"/>
              </w:rPr>
            </w:pPr>
            <w:r w:rsidRPr="00495D84">
              <w:rPr>
                <w:rFonts w:ascii="Arial" w:hAnsi="Arial"/>
                <w:bCs/>
                <w:sz w:val="18"/>
                <w:lang w:eastAsia="ja-JP"/>
              </w:rPr>
              <w:t>periodic</w:t>
            </w:r>
          </w:p>
        </w:tc>
        <w:tc>
          <w:tcPr>
            <w:tcW w:w="547" w:type="pct"/>
            <w:tcBorders>
              <w:top w:val="single" w:sz="4" w:space="0" w:color="auto"/>
              <w:left w:val="single" w:sz="4" w:space="0" w:color="auto"/>
              <w:bottom w:val="single" w:sz="4" w:space="0" w:color="auto"/>
              <w:right w:val="single" w:sz="4" w:space="0" w:color="auto"/>
            </w:tcBorders>
            <w:vAlign w:val="center"/>
          </w:tcPr>
          <w:p w14:paraId="2A21118B" w14:textId="77777777" w:rsidR="00F178C5" w:rsidRPr="00495D84" w:rsidRDefault="00F178C5" w:rsidP="00E838EC">
            <w:pPr>
              <w:keepNext/>
              <w:keepLines/>
              <w:spacing w:after="0"/>
              <w:jc w:val="center"/>
              <w:rPr>
                <w:rFonts w:ascii="Arial" w:hAnsi="Arial"/>
                <w:bCs/>
                <w:sz w:val="18"/>
                <w:lang w:eastAsia="ja-JP"/>
              </w:rPr>
            </w:pPr>
            <w:r w:rsidRPr="00495D84">
              <w:rPr>
                <w:rFonts w:ascii="Arial" w:hAnsi="Arial"/>
                <w:bCs/>
                <w:sz w:val="18"/>
                <w:lang w:eastAsia="ja-JP"/>
              </w:rPr>
              <w:t>periodic</w:t>
            </w:r>
          </w:p>
        </w:tc>
      </w:tr>
      <w:tr w:rsidR="00F178C5" w:rsidRPr="00495D84" w14:paraId="7F75183E"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0FE1751" w14:textId="219BDAB9" w:rsidR="00F178C5" w:rsidRPr="00495D84" w:rsidRDefault="00F178C5" w:rsidP="00E94096">
            <w:pPr>
              <w:keepLines/>
              <w:spacing w:after="0"/>
              <w:jc w:val="center"/>
              <w:rPr>
                <w:rFonts w:ascii="Arial" w:hAnsi="Arial"/>
                <w:b/>
                <w:sz w:val="18"/>
                <w:lang w:eastAsia="ja-JP"/>
              </w:rPr>
            </w:pPr>
            <w:r w:rsidRPr="00495D84">
              <w:rPr>
                <w:rFonts w:ascii="Arial" w:hAnsi="Arial"/>
                <w:b/>
                <w:sz w:val="18"/>
                <w:lang w:eastAsia="ja-JP"/>
              </w:rPr>
              <w:t>Resource</w:t>
            </w:r>
            <w:r w:rsidR="00B27C84">
              <w:rPr>
                <w:rFonts w:ascii="Arial" w:hAnsi="Arial"/>
                <w:b/>
                <w:sz w:val="18"/>
                <w:lang w:eastAsia="ja-JP"/>
              </w:rPr>
              <w:t xml:space="preserve"> </w:t>
            </w:r>
            <w:r w:rsidRPr="00495D84">
              <w:rPr>
                <w:rFonts w:ascii="Arial" w:hAnsi="Arial"/>
                <w:b/>
                <w:sz w:val="18"/>
                <w:lang w:eastAsia="ja-JP"/>
              </w:rPr>
              <w:t>Set</w:t>
            </w:r>
            <w:r w:rsidR="00B27C84">
              <w:rPr>
                <w:rFonts w:ascii="Arial" w:hAnsi="Arial"/>
                <w:b/>
                <w:sz w:val="18"/>
                <w:lang w:eastAsia="ja-JP"/>
              </w:rPr>
              <w:t xml:space="preserve"> </w:t>
            </w:r>
            <w:r w:rsidRPr="00495D84">
              <w:rPr>
                <w:rFonts w:ascii="Arial" w:hAnsi="Arial"/>
                <w:b/>
                <w:sz w:val="18"/>
                <w:lang w:eastAsia="ja-JP"/>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4ED135CC"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B09B5DD"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4E92C88F"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7024F7A7" w14:textId="77777777" w:rsidR="00F178C5" w:rsidRPr="00495D84" w:rsidRDefault="00F178C5" w:rsidP="00E838EC">
            <w:pPr>
              <w:keepNext/>
              <w:keepLines/>
              <w:spacing w:after="0"/>
              <w:jc w:val="center"/>
              <w:rPr>
                <w:rFonts w:ascii="Arial" w:hAnsi="Arial" w:cs="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553DBC79"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C746312" w14:textId="77777777" w:rsidR="00F178C5" w:rsidRPr="00495D84" w:rsidRDefault="00F178C5" w:rsidP="00E838EC">
            <w:pPr>
              <w:keepNext/>
              <w:keepLines/>
              <w:spacing w:after="0"/>
              <w:jc w:val="center"/>
              <w:rPr>
                <w:rFonts w:ascii="Arial" w:hAnsi="Arial"/>
                <w:b/>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58097FB5" w14:textId="77777777" w:rsidR="00F178C5" w:rsidRPr="00495D84" w:rsidRDefault="00F178C5" w:rsidP="00E838EC">
            <w:pPr>
              <w:keepNext/>
              <w:keepLines/>
              <w:spacing w:after="0"/>
              <w:jc w:val="center"/>
              <w:rPr>
                <w:rFonts w:ascii="Arial" w:hAnsi="Arial"/>
                <w:b/>
                <w:sz w:val="18"/>
                <w:lang w:eastAsia="ja-JP"/>
              </w:rPr>
            </w:pPr>
          </w:p>
        </w:tc>
      </w:tr>
      <w:tr w:rsidR="00F178C5" w:rsidRPr="00495D84" w14:paraId="4649A13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nzp-CSI-ResourceSetId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5DC2CA2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4D1406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AA0CF9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414CB5A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repetition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on</w:t>
            </w:r>
          </w:p>
        </w:tc>
        <w:tc>
          <w:tcPr>
            <w:tcW w:w="547" w:type="pct"/>
            <w:tcBorders>
              <w:top w:val="single" w:sz="4" w:space="0" w:color="auto"/>
              <w:left w:val="single" w:sz="4" w:space="0" w:color="auto"/>
              <w:bottom w:val="single" w:sz="4" w:space="0" w:color="auto"/>
              <w:right w:val="single" w:sz="4" w:space="0" w:color="auto"/>
            </w:tcBorders>
          </w:tcPr>
          <w:p w14:paraId="38F6149D"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off</w:t>
            </w:r>
          </w:p>
        </w:tc>
        <w:tc>
          <w:tcPr>
            <w:tcW w:w="547" w:type="pct"/>
            <w:tcBorders>
              <w:top w:val="single" w:sz="4" w:space="0" w:color="auto"/>
              <w:left w:val="single" w:sz="4" w:space="0" w:color="auto"/>
              <w:bottom w:val="single" w:sz="4" w:space="0" w:color="auto"/>
              <w:right w:val="single" w:sz="4" w:space="0" w:color="auto"/>
            </w:tcBorders>
            <w:vAlign w:val="center"/>
          </w:tcPr>
          <w:p w14:paraId="5381AB18"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08D8C5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off</w:t>
            </w:r>
          </w:p>
        </w:tc>
      </w:tr>
      <w:tr w:rsidR="004B170F" w:rsidRPr="00495D84" w14:paraId="15BC651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495D84" w:rsidRDefault="004B170F" w:rsidP="00E94096">
            <w:pPr>
              <w:keepLines/>
              <w:spacing w:after="0"/>
              <w:rPr>
                <w:rFonts w:ascii="Arial" w:hAnsi="Arial" w:cs="Arial"/>
                <w:i/>
                <w:sz w:val="18"/>
                <w:lang w:eastAsia="ja-JP"/>
              </w:rPr>
            </w:pPr>
            <w:r w:rsidRPr="00495D84">
              <w:rPr>
                <w:rFonts w:ascii="Arial" w:hAnsi="Arial"/>
                <w:sz w:val="18"/>
              </w:rPr>
              <w:t>aperiodicTriggeringOffset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8C6EF1" w14:textId="416A172C"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88E466" w14:textId="1E07D152"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tcPr>
          <w:p w14:paraId="2DAEF685" w14:textId="2CF60491" w:rsidR="004B170F" w:rsidRPr="00495D84" w:rsidRDefault="004B170F" w:rsidP="004B170F">
            <w:pPr>
              <w:pStyle w:val="TAL"/>
              <w:rPr>
                <w:lang w:eastAsia="ja-JP"/>
              </w:rPr>
            </w:pPr>
            <w:r w:rsidRPr="00495D84">
              <w:rPr>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C342183" w14:textId="77777777" w:rsidR="004B170F" w:rsidRPr="00495D84" w:rsidRDefault="004B170F" w:rsidP="004B170F">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66F66638" w14:textId="77777777" w:rsidR="004B170F" w:rsidRPr="00495D84" w:rsidRDefault="004B170F" w:rsidP="004B170F">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74B53D7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trs-Info</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73BD2C51"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3B5A081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7F59DD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r>
      <w:tr w:rsidR="00F178C5" w:rsidRPr="00495D84" w14:paraId="50511100"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804ABF7" w14:textId="1325A621" w:rsidR="00F178C5" w:rsidRPr="00495D84" w:rsidRDefault="00F178C5" w:rsidP="00E94096">
            <w:pPr>
              <w:keepLines/>
              <w:spacing w:after="0"/>
              <w:jc w:val="center"/>
              <w:rPr>
                <w:rFonts w:ascii="Arial" w:hAnsi="Arial"/>
                <w:b/>
                <w:sz w:val="18"/>
              </w:rPr>
            </w:pPr>
            <w:r w:rsidRPr="00495D84">
              <w:rPr>
                <w:rFonts w:ascii="Arial" w:hAnsi="Arial"/>
                <w:b/>
                <w:sz w:val="18"/>
              </w:rPr>
              <w:t>Resource</w:t>
            </w:r>
            <w:r w:rsidR="00B27C84">
              <w:rPr>
                <w:rFonts w:ascii="Arial" w:hAnsi="Arial"/>
                <w:b/>
                <w:sz w:val="18"/>
              </w:rPr>
              <w:t xml:space="preserve"> </w:t>
            </w:r>
            <w:r w:rsidRPr="00495D84">
              <w:rPr>
                <w:rFonts w:ascii="Arial" w:hAnsi="Arial"/>
                <w:b/>
                <w:sz w:val="18"/>
              </w:rPr>
              <w:t>Config</w:t>
            </w:r>
          </w:p>
        </w:tc>
        <w:tc>
          <w:tcPr>
            <w:tcW w:w="547" w:type="pct"/>
            <w:tcBorders>
              <w:top w:val="single" w:sz="4" w:space="0" w:color="auto"/>
              <w:left w:val="single" w:sz="4" w:space="0" w:color="auto"/>
              <w:bottom w:val="single" w:sz="4" w:space="0" w:color="auto"/>
              <w:right w:val="single" w:sz="4" w:space="0" w:color="auto"/>
            </w:tcBorders>
            <w:vAlign w:val="center"/>
          </w:tcPr>
          <w:p w14:paraId="16460E8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18A91F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B30EB4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0EBE6B1E"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3A202874"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7EBCB9B6"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292D7793" w14:textId="77777777" w:rsidR="00F178C5" w:rsidRPr="00495D84" w:rsidRDefault="00F178C5" w:rsidP="00E838EC">
            <w:pPr>
              <w:keepNext/>
              <w:keepLines/>
              <w:spacing w:after="0"/>
              <w:rPr>
                <w:rFonts w:ascii="Arial" w:hAnsi="Arial"/>
                <w:sz w:val="18"/>
                <w:lang w:eastAsia="ja-JP"/>
              </w:rPr>
            </w:pPr>
          </w:p>
        </w:tc>
      </w:tr>
      <w:tr w:rsidR="00F178C5" w:rsidRPr="00495D84" w14:paraId="4FAAA573" w14:textId="77777777" w:rsidTr="00E94096">
        <w:trPr>
          <w:jc w:val="center"/>
        </w:trPr>
        <w:tc>
          <w:tcPr>
            <w:tcW w:w="1169" w:type="pct"/>
            <w:tcBorders>
              <w:top w:val="single" w:sz="4" w:space="0" w:color="auto"/>
              <w:left w:val="single" w:sz="4" w:space="0" w:color="auto"/>
              <w:bottom w:val="nil"/>
              <w:right w:val="single" w:sz="4" w:space="0" w:color="auto"/>
            </w:tcBorders>
          </w:tcPr>
          <w:p w14:paraId="51061B98" w14:textId="77777777" w:rsidR="00F178C5" w:rsidRPr="00495D84" w:rsidRDefault="00F178C5" w:rsidP="00E94096">
            <w:pPr>
              <w:keepLines/>
              <w:spacing w:after="0"/>
              <w:rPr>
                <w:rFonts w:ascii="Arial" w:hAnsi="Arial"/>
                <w:sz w:val="18"/>
              </w:rPr>
            </w:pPr>
          </w:p>
        </w:tc>
        <w:tc>
          <w:tcPr>
            <w:tcW w:w="547" w:type="pct"/>
            <w:tcBorders>
              <w:top w:val="single" w:sz="4" w:space="0" w:color="auto"/>
              <w:left w:val="single" w:sz="4" w:space="0" w:color="auto"/>
              <w:bottom w:val="nil"/>
              <w:right w:val="single" w:sz="4" w:space="0" w:color="auto"/>
            </w:tcBorders>
          </w:tcPr>
          <w:p w14:paraId="725D73F4"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06363A66" w14:textId="10834A3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96B1E1D" w14:textId="73AF5FF6"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4D6F2E2E" w14:textId="46A0AB9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3D4B66EA" w14:textId="4A290746"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10B7EE6F"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B42E07A" w14:textId="1AE58B99"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FD70DFE" w14:textId="77777777" w:rsidTr="00E94096">
        <w:trPr>
          <w:jc w:val="center"/>
        </w:trPr>
        <w:tc>
          <w:tcPr>
            <w:tcW w:w="1169" w:type="pct"/>
            <w:tcBorders>
              <w:top w:val="nil"/>
              <w:left w:val="single" w:sz="4" w:space="0" w:color="auto"/>
              <w:bottom w:val="nil"/>
              <w:right w:val="single" w:sz="4" w:space="0" w:color="auto"/>
            </w:tcBorders>
            <w:hideMark/>
          </w:tcPr>
          <w:p w14:paraId="609A13CD"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1F696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BF131B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2F0BF060"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81158A1" w14:textId="3A97BBC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C821CD0"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36982903"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66A1C94" w14:textId="77777777" w:rsidR="00F178C5" w:rsidRPr="00495D84" w:rsidRDefault="00F178C5" w:rsidP="00E838EC">
            <w:pPr>
              <w:keepNext/>
              <w:keepLines/>
              <w:spacing w:after="0"/>
              <w:rPr>
                <w:rFonts w:ascii="Arial" w:hAnsi="Arial"/>
                <w:sz w:val="18"/>
                <w:lang w:eastAsia="ja-JP"/>
              </w:rPr>
            </w:pPr>
          </w:p>
        </w:tc>
      </w:tr>
      <w:tr w:rsidR="00F178C5" w:rsidRPr="00495D84" w14:paraId="6EBC98B3" w14:textId="77777777" w:rsidTr="00E94096">
        <w:trPr>
          <w:jc w:val="center"/>
        </w:trPr>
        <w:tc>
          <w:tcPr>
            <w:tcW w:w="1169" w:type="pct"/>
            <w:tcBorders>
              <w:top w:val="nil"/>
              <w:left w:val="single" w:sz="4" w:space="0" w:color="auto"/>
              <w:bottom w:val="nil"/>
              <w:right w:val="single" w:sz="4" w:space="0" w:color="auto"/>
            </w:tcBorders>
            <w:hideMark/>
          </w:tcPr>
          <w:p w14:paraId="684093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076DB7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3ACE0FD7"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E427A02"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74F5C78" w14:textId="4266FC5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A9B34D9"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F4726BA"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7A56266" w14:textId="77777777" w:rsidR="00F178C5" w:rsidRPr="00495D84" w:rsidRDefault="00F178C5" w:rsidP="00E838EC">
            <w:pPr>
              <w:keepNext/>
              <w:keepLines/>
              <w:spacing w:after="0"/>
              <w:rPr>
                <w:rFonts w:ascii="Arial" w:hAnsi="Arial"/>
                <w:sz w:val="18"/>
                <w:lang w:eastAsia="ja-JP"/>
              </w:rPr>
            </w:pPr>
          </w:p>
        </w:tc>
      </w:tr>
      <w:tr w:rsidR="00F178C5" w:rsidRPr="00495D84" w14:paraId="400DFC0D" w14:textId="77777777" w:rsidTr="00E94096">
        <w:trPr>
          <w:jc w:val="center"/>
        </w:trPr>
        <w:tc>
          <w:tcPr>
            <w:tcW w:w="1169" w:type="pct"/>
            <w:tcBorders>
              <w:top w:val="nil"/>
              <w:left w:val="single" w:sz="4" w:space="0" w:color="auto"/>
              <w:bottom w:val="nil"/>
              <w:right w:val="single" w:sz="4" w:space="0" w:color="auto"/>
            </w:tcBorders>
            <w:hideMark/>
          </w:tcPr>
          <w:p w14:paraId="543B0D54"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787B248E"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736620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C5ABB7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6FD6D524" w14:textId="33C6650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1FBBAB4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7DA7B87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265C5AA4" w14:textId="77777777" w:rsidR="00F178C5" w:rsidRPr="00495D84" w:rsidRDefault="00F178C5" w:rsidP="00E838EC">
            <w:pPr>
              <w:keepNext/>
              <w:keepLines/>
              <w:spacing w:after="0"/>
              <w:rPr>
                <w:rFonts w:ascii="Arial" w:hAnsi="Arial"/>
                <w:sz w:val="18"/>
                <w:lang w:eastAsia="ja-JP"/>
              </w:rPr>
            </w:pPr>
          </w:p>
        </w:tc>
      </w:tr>
      <w:tr w:rsidR="00F178C5" w:rsidRPr="00495D84" w14:paraId="74112FDE" w14:textId="77777777" w:rsidTr="00E94096">
        <w:trPr>
          <w:jc w:val="center"/>
        </w:trPr>
        <w:tc>
          <w:tcPr>
            <w:tcW w:w="1169" w:type="pct"/>
            <w:tcBorders>
              <w:top w:val="nil"/>
              <w:left w:val="single" w:sz="4" w:space="0" w:color="auto"/>
              <w:bottom w:val="nil"/>
              <w:right w:val="single" w:sz="4" w:space="0" w:color="auto"/>
            </w:tcBorders>
            <w:hideMark/>
          </w:tcPr>
          <w:p w14:paraId="738B5A95" w14:textId="77777777" w:rsidR="00F178C5" w:rsidRPr="00495D84" w:rsidRDefault="00F178C5" w:rsidP="00E94096">
            <w:pPr>
              <w:keepLines/>
              <w:spacing w:after="0"/>
              <w:rPr>
                <w:rFonts w:ascii="Arial" w:hAnsi="Arial"/>
                <w:sz w:val="18"/>
              </w:rPr>
            </w:pPr>
            <w:r w:rsidRPr="00495D84">
              <w:rPr>
                <w:rFonts w:ascii="Arial" w:hAnsi="Arial"/>
                <w:sz w:val="18"/>
              </w:rPr>
              <w:t>nzp-CSI-RS-ResourceId</w:t>
            </w:r>
          </w:p>
        </w:tc>
        <w:tc>
          <w:tcPr>
            <w:tcW w:w="547" w:type="pct"/>
            <w:tcBorders>
              <w:top w:val="nil"/>
              <w:left w:val="single" w:sz="4" w:space="0" w:color="auto"/>
              <w:bottom w:val="nil"/>
              <w:right w:val="single" w:sz="4" w:space="0" w:color="auto"/>
            </w:tcBorders>
            <w:hideMark/>
          </w:tcPr>
          <w:p w14:paraId="441EFA7E" w14:textId="5E2A8C8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737C910E" w14:textId="5D5B8BF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vAlign w:val="center"/>
            <w:hideMark/>
          </w:tcPr>
          <w:p w14:paraId="0CD5CBC3" w14:textId="67527DF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00F6AD1E" w14:textId="41F63BB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125C10FF" w14:textId="47D47E69"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nil"/>
              <w:left w:val="single" w:sz="4" w:space="0" w:color="auto"/>
              <w:bottom w:val="nil"/>
              <w:right w:val="single" w:sz="4" w:space="0" w:color="auto"/>
            </w:tcBorders>
          </w:tcPr>
          <w:p w14:paraId="7104C9D9" w14:textId="3FE808C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5FC06C8C" w14:textId="79A9B98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773B3B10" w14:textId="77777777" w:rsidTr="00E94096">
        <w:trPr>
          <w:jc w:val="center"/>
        </w:trPr>
        <w:tc>
          <w:tcPr>
            <w:tcW w:w="1169" w:type="pct"/>
            <w:tcBorders>
              <w:top w:val="nil"/>
              <w:left w:val="single" w:sz="4" w:space="0" w:color="auto"/>
              <w:bottom w:val="nil"/>
              <w:right w:val="single" w:sz="4" w:space="0" w:color="auto"/>
            </w:tcBorders>
            <w:hideMark/>
          </w:tcPr>
          <w:p w14:paraId="52663EE6"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3787E3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31F7B3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9C5C31F"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52DB3847" w14:textId="69B32C3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3F0AE897"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2089B8CE"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5E838968" w14:textId="77777777" w:rsidR="00F178C5" w:rsidRPr="00495D84" w:rsidRDefault="00F178C5" w:rsidP="00E838EC">
            <w:pPr>
              <w:keepNext/>
              <w:keepLines/>
              <w:spacing w:after="0"/>
              <w:rPr>
                <w:rFonts w:ascii="Arial" w:hAnsi="Arial"/>
                <w:sz w:val="18"/>
                <w:lang w:eastAsia="ja-JP"/>
              </w:rPr>
            </w:pPr>
          </w:p>
        </w:tc>
      </w:tr>
      <w:tr w:rsidR="00F178C5" w:rsidRPr="00495D84" w14:paraId="3A311F33" w14:textId="77777777" w:rsidTr="00E94096">
        <w:trPr>
          <w:jc w:val="center"/>
        </w:trPr>
        <w:tc>
          <w:tcPr>
            <w:tcW w:w="1169" w:type="pct"/>
            <w:tcBorders>
              <w:top w:val="nil"/>
              <w:left w:val="single" w:sz="4" w:space="0" w:color="auto"/>
              <w:bottom w:val="nil"/>
              <w:right w:val="single" w:sz="4" w:space="0" w:color="auto"/>
            </w:tcBorders>
            <w:hideMark/>
          </w:tcPr>
          <w:p w14:paraId="3655BE50"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nil"/>
              <w:right w:val="single" w:sz="4" w:space="0" w:color="auto"/>
            </w:tcBorders>
            <w:hideMark/>
          </w:tcPr>
          <w:p w14:paraId="1272D35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5A216C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4F3E973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2F3CEA29" w14:textId="44D3BE1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nil"/>
              <w:right w:val="single" w:sz="4" w:space="0" w:color="auto"/>
            </w:tcBorders>
          </w:tcPr>
          <w:p w14:paraId="4EEFE90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4CCA6D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1A293709" w14:textId="77777777" w:rsidR="00F178C5" w:rsidRPr="00495D84" w:rsidRDefault="00F178C5" w:rsidP="00E838EC">
            <w:pPr>
              <w:keepNext/>
              <w:keepLines/>
              <w:spacing w:after="0"/>
              <w:rPr>
                <w:rFonts w:ascii="Arial" w:hAnsi="Arial"/>
                <w:sz w:val="18"/>
                <w:lang w:eastAsia="ja-JP"/>
              </w:rPr>
            </w:pPr>
          </w:p>
        </w:tc>
      </w:tr>
      <w:tr w:rsidR="00F178C5" w:rsidRPr="00495D84" w14:paraId="37DA85BE"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0986B395" w14:textId="77777777" w:rsidR="00F178C5" w:rsidRPr="00495D84" w:rsidRDefault="00F178C5" w:rsidP="00E94096">
            <w:pPr>
              <w:keepLines/>
              <w:spacing w:after="0"/>
              <w:rPr>
                <w:rFonts w:ascii="Arial" w:hAnsi="Arial"/>
                <w:sz w:val="18"/>
              </w:rPr>
            </w:pPr>
          </w:p>
        </w:tc>
        <w:tc>
          <w:tcPr>
            <w:tcW w:w="547" w:type="pct"/>
            <w:tcBorders>
              <w:top w:val="nil"/>
              <w:left w:val="single" w:sz="4" w:space="0" w:color="auto"/>
              <w:bottom w:val="single" w:sz="4" w:space="0" w:color="auto"/>
              <w:right w:val="single" w:sz="4" w:space="0" w:color="auto"/>
            </w:tcBorders>
            <w:vAlign w:val="center"/>
            <w:hideMark/>
          </w:tcPr>
          <w:p w14:paraId="0FA41C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EAA9CC"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680CD2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064A328C" w14:textId="0418701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nil"/>
              <w:left w:val="single" w:sz="4" w:space="0" w:color="auto"/>
              <w:bottom w:val="single" w:sz="4" w:space="0" w:color="auto"/>
              <w:right w:val="single" w:sz="4" w:space="0" w:color="auto"/>
            </w:tcBorders>
          </w:tcPr>
          <w:p w14:paraId="6781EA3E"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7E042E00"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0165C245" w14:textId="77777777" w:rsidR="00F178C5" w:rsidRPr="00495D84" w:rsidRDefault="00F178C5" w:rsidP="00E838EC">
            <w:pPr>
              <w:keepNext/>
              <w:keepLines/>
              <w:spacing w:after="0"/>
              <w:rPr>
                <w:rFonts w:ascii="Arial" w:hAnsi="Arial"/>
                <w:sz w:val="18"/>
                <w:lang w:eastAsia="ja-JP"/>
              </w:rPr>
            </w:pPr>
          </w:p>
        </w:tc>
      </w:tr>
      <w:tr w:rsidR="00F178C5" w:rsidRPr="00495D84" w14:paraId="3667690B"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37EA3B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5C5CBD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6CDB5C0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0BEC4916"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powerControlOffsetSS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tcPr>
          <w:p w14:paraId="0D3121F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30F01AFB"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db0</w:t>
            </w:r>
          </w:p>
        </w:tc>
        <w:tc>
          <w:tcPr>
            <w:tcW w:w="547" w:type="pct"/>
            <w:tcBorders>
              <w:top w:val="single" w:sz="4" w:space="0" w:color="auto"/>
              <w:left w:val="single" w:sz="4" w:space="0" w:color="auto"/>
              <w:bottom w:val="single" w:sz="4" w:space="0" w:color="auto"/>
              <w:right w:val="single" w:sz="4" w:space="0" w:color="auto"/>
            </w:tcBorders>
            <w:vAlign w:val="center"/>
          </w:tcPr>
          <w:p w14:paraId="0647CF6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db0</w:t>
            </w:r>
          </w:p>
        </w:tc>
      </w:tr>
      <w:tr w:rsidR="00F178C5" w:rsidRPr="00495D84" w14:paraId="4BEBE47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scramblingID</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7F3F1DA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3360909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1A97C84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5A985DEC"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3A8E022" w14:textId="54B99417" w:rsidR="00F178C5" w:rsidRPr="00495D84" w:rsidRDefault="00F178C5" w:rsidP="00E94096">
            <w:pPr>
              <w:keepLines/>
              <w:spacing w:after="0"/>
              <w:rPr>
                <w:rFonts w:ascii="Arial" w:hAnsi="Arial" w:cs="Arial"/>
                <w:i/>
                <w:sz w:val="18"/>
                <w:lang w:eastAsia="ja-JP"/>
              </w:rPr>
            </w:pPr>
            <w:r w:rsidRPr="00495D84">
              <w:rPr>
                <w:rFonts w:ascii="Arial" w:hAnsi="Arial"/>
                <w:sz w:val="18"/>
              </w:rPr>
              <w:t>Period</w:t>
            </w:r>
            <w:r w:rsidR="00B27C84">
              <w:rPr>
                <w:rFonts w:ascii="Arial" w:hAnsi="Arial"/>
                <w:sz w:val="18"/>
              </w:rPr>
              <w:t xml:space="preserve"> </w:t>
            </w:r>
            <w:r w:rsidRPr="00495D84">
              <w:rPr>
                <w:rFonts w:ascii="Arial" w:hAnsi="Arial"/>
                <w:sz w:val="18"/>
              </w:rPr>
              <w:t>(slots)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slot10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4744683B"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265F6EEF"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slot80</w:t>
            </w:r>
          </w:p>
        </w:tc>
        <w:tc>
          <w:tcPr>
            <w:tcW w:w="547" w:type="pct"/>
            <w:tcBorders>
              <w:top w:val="single" w:sz="4" w:space="0" w:color="auto"/>
              <w:left w:val="single" w:sz="4" w:space="0" w:color="auto"/>
              <w:bottom w:val="single" w:sz="4" w:space="0" w:color="auto"/>
              <w:right w:val="single" w:sz="4" w:space="0" w:color="auto"/>
            </w:tcBorders>
            <w:vAlign w:val="center"/>
          </w:tcPr>
          <w:p w14:paraId="362F95F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slot20</w:t>
            </w:r>
          </w:p>
        </w:tc>
      </w:tr>
      <w:tr w:rsidR="00F178C5" w:rsidRPr="00495D84" w14:paraId="57877717"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495D84" w:rsidRDefault="00F178C5" w:rsidP="00E94096">
            <w:pPr>
              <w:keepLines/>
              <w:spacing w:after="0"/>
              <w:rPr>
                <w:rFonts w:ascii="Arial" w:hAnsi="Arial"/>
                <w:sz w:val="18"/>
              </w:rPr>
            </w:pPr>
            <w:r w:rsidRPr="00495D84">
              <w:rPr>
                <w:rFonts w:ascii="Arial" w:hAnsi="Arial"/>
                <w:sz w:val="18"/>
              </w:rPr>
              <w:t>Offset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single" w:sz="4" w:space="0" w:color="auto"/>
              <w:right w:val="single" w:sz="4" w:space="0" w:color="auto"/>
            </w:tcBorders>
          </w:tcPr>
          <w:p w14:paraId="1FAB3980"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single" w:sz="4" w:space="0" w:color="auto"/>
              <w:right w:val="single" w:sz="4" w:space="0" w:color="auto"/>
            </w:tcBorders>
            <w:vAlign w:val="center"/>
          </w:tcPr>
          <w:p w14:paraId="06C9A1FE"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tcPr>
          <w:p w14:paraId="0058537C" w14:textId="77777777" w:rsidR="00F178C5" w:rsidRPr="00495D84" w:rsidRDefault="00F178C5" w:rsidP="00E838EC">
            <w:pPr>
              <w:keepNext/>
              <w:keepLines/>
              <w:spacing w:after="0"/>
              <w:rPr>
                <w:rFonts w:ascii="Arial" w:eastAsiaTheme="minorEastAsia" w:hAnsi="Arial" w:cs="Arial"/>
                <w:sz w:val="18"/>
                <w:lang w:eastAsia="zh-CN"/>
              </w:rPr>
            </w:pPr>
            <w:r w:rsidRPr="00495D84">
              <w:rPr>
                <w:rFonts w:ascii="Arial" w:hAnsi="Arial" w:cs="Arial"/>
                <w:sz w:val="18"/>
                <w:lang w:eastAsia="zh-CN"/>
              </w:rPr>
              <w:t>2</w:t>
            </w:r>
          </w:p>
        </w:tc>
      </w:tr>
      <w:tr w:rsidR="00F178C5" w:rsidRPr="00495D84" w14:paraId="5ED4F2B5" w14:textId="77777777" w:rsidTr="00E94096">
        <w:trPr>
          <w:jc w:val="center"/>
        </w:trPr>
        <w:tc>
          <w:tcPr>
            <w:tcW w:w="1169" w:type="pct"/>
            <w:tcBorders>
              <w:top w:val="single" w:sz="4" w:space="0" w:color="auto"/>
              <w:left w:val="single" w:sz="4" w:space="0" w:color="auto"/>
              <w:bottom w:val="nil"/>
              <w:right w:val="single" w:sz="4" w:space="0" w:color="auto"/>
            </w:tcBorders>
            <w:vAlign w:val="center"/>
            <w:hideMark/>
          </w:tcPr>
          <w:p w14:paraId="02F08C4C"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qcl-InfoPeriodicCSI-RS</w:t>
            </w:r>
          </w:p>
        </w:tc>
        <w:tc>
          <w:tcPr>
            <w:tcW w:w="547" w:type="pct"/>
            <w:tcBorders>
              <w:top w:val="single" w:sz="4" w:space="0" w:color="auto"/>
              <w:left w:val="single" w:sz="4" w:space="0" w:color="auto"/>
              <w:bottom w:val="nil"/>
              <w:right w:val="single" w:sz="4" w:space="0" w:color="auto"/>
            </w:tcBorders>
            <w:vAlign w:val="center"/>
            <w:hideMark/>
          </w:tcPr>
          <w:p w14:paraId="6142E06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nil"/>
              <w:right w:val="single" w:sz="4" w:space="0" w:color="auto"/>
            </w:tcBorders>
            <w:vAlign w:val="center"/>
            <w:hideMark/>
          </w:tcPr>
          <w:p w14:paraId="29C9BF6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vAlign w:val="center"/>
            <w:hideMark/>
          </w:tcPr>
          <w:p w14:paraId="3BBFA0D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n.a.</w:t>
            </w:r>
          </w:p>
        </w:tc>
        <w:tc>
          <w:tcPr>
            <w:tcW w:w="547" w:type="pct"/>
            <w:tcBorders>
              <w:top w:val="single" w:sz="4" w:space="0" w:color="auto"/>
              <w:left w:val="single" w:sz="4" w:space="0" w:color="auto"/>
              <w:bottom w:val="nil"/>
              <w:right w:val="single" w:sz="4" w:space="0" w:color="auto"/>
            </w:tcBorders>
          </w:tcPr>
          <w:p w14:paraId="418A1F36"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single" w:sz="4" w:space="0" w:color="auto"/>
              <w:left w:val="single" w:sz="4" w:space="0" w:color="auto"/>
              <w:bottom w:val="nil"/>
              <w:right w:val="single" w:sz="4" w:space="0" w:color="auto"/>
            </w:tcBorders>
            <w:vAlign w:val="center"/>
          </w:tcPr>
          <w:p w14:paraId="6ADC42EA"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TCI.State.0</w:t>
            </w:r>
          </w:p>
        </w:tc>
        <w:tc>
          <w:tcPr>
            <w:tcW w:w="547" w:type="pct"/>
            <w:tcBorders>
              <w:top w:val="single" w:sz="4" w:space="0" w:color="auto"/>
              <w:left w:val="single" w:sz="4" w:space="0" w:color="auto"/>
              <w:bottom w:val="single" w:sz="4" w:space="0" w:color="auto"/>
              <w:right w:val="single" w:sz="4" w:space="0" w:color="auto"/>
            </w:tcBorders>
            <w:vAlign w:val="center"/>
          </w:tcPr>
          <w:p w14:paraId="1F00053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TCI.State.0</w:t>
            </w:r>
          </w:p>
        </w:tc>
      </w:tr>
      <w:tr w:rsidR="00F178C5" w:rsidRPr="00495D84" w14:paraId="4ACCF957"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2A7000E4"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25DEFD53"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TCI.State.1</w:t>
            </w:r>
          </w:p>
        </w:tc>
        <w:tc>
          <w:tcPr>
            <w:tcW w:w="547" w:type="pct"/>
            <w:tcBorders>
              <w:top w:val="nil"/>
              <w:left w:val="single" w:sz="4" w:space="0" w:color="auto"/>
              <w:bottom w:val="single" w:sz="4" w:space="0" w:color="auto"/>
              <w:right w:val="single" w:sz="4" w:space="0" w:color="auto"/>
            </w:tcBorders>
            <w:vAlign w:val="center"/>
            <w:hideMark/>
          </w:tcPr>
          <w:p w14:paraId="5401ECD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68E8372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tcPr>
          <w:p w14:paraId="2F98590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vAlign w:val="center"/>
          </w:tcPr>
          <w:p w14:paraId="029BA860"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vAlign w:val="center"/>
          </w:tcPr>
          <w:p w14:paraId="28972E0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TCI.State.1</w:t>
            </w:r>
          </w:p>
        </w:tc>
      </w:tr>
      <w:tr w:rsidR="00F178C5" w:rsidRPr="00495D84" w14:paraId="0B7DD12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frequencyDomainAllocation</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0001</w:t>
            </w:r>
          </w:p>
        </w:tc>
        <w:tc>
          <w:tcPr>
            <w:tcW w:w="547" w:type="pct"/>
            <w:tcBorders>
              <w:top w:val="single" w:sz="4" w:space="0" w:color="auto"/>
              <w:left w:val="single" w:sz="4" w:space="0" w:color="auto"/>
              <w:bottom w:val="single" w:sz="4" w:space="0" w:color="auto"/>
              <w:right w:val="single" w:sz="4" w:space="0" w:color="auto"/>
            </w:tcBorders>
          </w:tcPr>
          <w:p w14:paraId="0221DA13" w14:textId="77777777" w:rsidR="00F178C5" w:rsidRPr="00495D84" w:rsidDel="001A53A1"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67B7B60F"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000001</w:t>
            </w:r>
          </w:p>
        </w:tc>
        <w:tc>
          <w:tcPr>
            <w:tcW w:w="547" w:type="pct"/>
            <w:tcBorders>
              <w:top w:val="single" w:sz="4" w:space="0" w:color="auto"/>
              <w:left w:val="single" w:sz="4" w:space="0" w:color="auto"/>
              <w:bottom w:val="single" w:sz="4" w:space="0" w:color="auto"/>
              <w:right w:val="single" w:sz="4" w:space="0" w:color="auto"/>
            </w:tcBorders>
            <w:vAlign w:val="center"/>
          </w:tcPr>
          <w:p w14:paraId="0DD04F45" w14:textId="77777777" w:rsidR="00F178C5" w:rsidRPr="00495D84" w:rsidRDefault="00F178C5" w:rsidP="00E838EC">
            <w:pPr>
              <w:keepNext/>
              <w:keepLines/>
              <w:spacing w:after="0"/>
              <w:rPr>
                <w:rFonts w:ascii="Arial" w:hAnsi="Arial"/>
                <w:sz w:val="18"/>
                <w:szCs w:val="18"/>
              </w:rPr>
            </w:pPr>
            <w:r w:rsidRPr="00495D84">
              <w:rPr>
                <w:rFonts w:ascii="Arial" w:hAnsi="Arial"/>
                <w:sz w:val="18"/>
                <w:szCs w:val="18"/>
              </w:rPr>
              <w:t>0100</w:t>
            </w:r>
          </w:p>
        </w:tc>
      </w:tr>
      <w:tr w:rsidR="00F178C5" w:rsidRPr="00495D84" w14:paraId="614F6E68"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nrofPorts</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2CDB737E"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79EA7007"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w:t>
            </w:r>
          </w:p>
        </w:tc>
        <w:tc>
          <w:tcPr>
            <w:tcW w:w="547" w:type="pct"/>
            <w:tcBorders>
              <w:top w:val="single" w:sz="4" w:space="0" w:color="auto"/>
              <w:left w:val="single" w:sz="4" w:space="0" w:color="auto"/>
              <w:bottom w:val="single" w:sz="4" w:space="0" w:color="auto"/>
              <w:right w:val="single" w:sz="4" w:space="0" w:color="auto"/>
            </w:tcBorders>
            <w:vAlign w:val="center"/>
          </w:tcPr>
          <w:p w14:paraId="31D8B2C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r>
      <w:tr w:rsidR="00F178C5" w:rsidRPr="00495D84" w14:paraId="14C534AF" w14:textId="77777777" w:rsidTr="00E94096">
        <w:trPr>
          <w:jc w:val="center"/>
        </w:trPr>
        <w:tc>
          <w:tcPr>
            <w:tcW w:w="1169" w:type="pct"/>
            <w:tcBorders>
              <w:top w:val="single" w:sz="4" w:space="0" w:color="auto"/>
              <w:left w:val="single" w:sz="4" w:space="0" w:color="auto"/>
              <w:bottom w:val="nil"/>
              <w:right w:val="single" w:sz="4" w:space="0" w:color="auto"/>
            </w:tcBorders>
            <w:vAlign w:val="center"/>
          </w:tcPr>
          <w:p w14:paraId="3F4B7E1F" w14:textId="77777777" w:rsidR="00F178C5" w:rsidRPr="00495D84" w:rsidRDefault="00F178C5" w:rsidP="00E94096">
            <w:pPr>
              <w:keepLines/>
              <w:spacing w:after="0"/>
              <w:rPr>
                <w:rFonts w:ascii="Arial" w:hAnsi="Arial" w:cs="Arial"/>
                <w:i/>
                <w:sz w:val="18"/>
                <w:lang w:eastAsia="ja-JP"/>
              </w:rPr>
            </w:pPr>
          </w:p>
        </w:tc>
        <w:tc>
          <w:tcPr>
            <w:tcW w:w="547" w:type="pct"/>
            <w:tcBorders>
              <w:top w:val="single" w:sz="4" w:space="0" w:color="auto"/>
              <w:left w:val="single" w:sz="4" w:space="0" w:color="auto"/>
              <w:bottom w:val="nil"/>
              <w:right w:val="single" w:sz="4" w:space="0" w:color="auto"/>
            </w:tcBorders>
            <w:vAlign w:val="center"/>
          </w:tcPr>
          <w:p w14:paraId="4E324C25"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nil"/>
              <w:right w:val="single" w:sz="4" w:space="0" w:color="auto"/>
            </w:tcBorders>
            <w:vAlign w:val="center"/>
            <w:hideMark/>
          </w:tcPr>
          <w:p w14:paraId="7A9FFBF5" w14:textId="1A70B09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vAlign w:val="center"/>
            <w:hideMark/>
          </w:tcPr>
          <w:p w14:paraId="6691E202" w14:textId="0495D55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hideMark/>
          </w:tcPr>
          <w:p w14:paraId="0598583F" w14:textId="5C62DD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tcPr>
          <w:p w14:paraId="407E237B" w14:textId="52721A45"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Specified</w:t>
            </w:r>
            <w:r w:rsidR="00B27C84">
              <w:rPr>
                <w:rFonts w:ascii="Arial" w:hAnsi="Arial"/>
                <w:sz w:val="18"/>
                <w:lang w:eastAsia="ja-JP"/>
              </w:rPr>
              <w:t xml:space="preserve"> </w:t>
            </w:r>
            <w:r w:rsidRPr="00495D84">
              <w:rPr>
                <w:rFonts w:ascii="Arial" w:hAnsi="Arial"/>
                <w:sz w:val="18"/>
                <w:lang w:eastAsia="ja-JP"/>
              </w:rPr>
              <w:t>in</w:t>
            </w:r>
            <w:r w:rsidR="00B27C84">
              <w:rPr>
                <w:rFonts w:ascii="Arial" w:hAnsi="Arial"/>
                <w:sz w:val="18"/>
                <w:lang w:eastAsia="ja-JP"/>
              </w:rPr>
              <w:t xml:space="preserve"> </w:t>
            </w:r>
            <w:r w:rsidRPr="00495D84">
              <w:rPr>
                <w:rFonts w:ascii="Arial" w:hAnsi="Arial"/>
                <w:sz w:val="18"/>
                <w:lang w:eastAsia="ja-JP"/>
              </w:rPr>
              <w:t>the</w:t>
            </w:r>
            <w:r w:rsidR="00B27C84">
              <w:rPr>
                <w:rFonts w:ascii="Arial" w:hAnsi="Arial"/>
                <w:sz w:val="18"/>
                <w:lang w:eastAsia="ja-JP"/>
              </w:rPr>
              <w:t xml:space="preserve"> </w:t>
            </w:r>
            <w:r w:rsidRPr="00495D84">
              <w:rPr>
                <w:rFonts w:ascii="Arial" w:hAnsi="Arial"/>
                <w:sz w:val="18"/>
                <w:lang w:eastAsia="ja-JP"/>
              </w:rPr>
              <w:t>test</w:t>
            </w:r>
            <w:r w:rsidR="00B27C84">
              <w:rPr>
                <w:rFonts w:ascii="Arial" w:hAnsi="Arial"/>
                <w:sz w:val="18"/>
                <w:lang w:eastAsia="ja-JP"/>
              </w:rPr>
              <w:t xml:space="preserve"> </w:t>
            </w:r>
            <w:r w:rsidRPr="00495D84">
              <w:rPr>
                <w:rFonts w:ascii="Arial" w:hAnsi="Arial"/>
                <w:sz w:val="18"/>
                <w:lang w:eastAsia="ja-JP"/>
              </w:rPr>
              <w:t>case</w:t>
            </w:r>
            <w:r w:rsidR="00B27C84">
              <w:rPr>
                <w:rFonts w:ascii="Arial" w:hAnsi="Arial"/>
                <w:sz w:val="18"/>
                <w:lang w:eastAsia="ja-JP"/>
              </w:rPr>
              <w:t xml:space="preserve"> </w:t>
            </w:r>
            <w:r w:rsidRPr="00495D84">
              <w:rPr>
                <w:rFonts w:ascii="Arial" w:hAnsi="Arial"/>
                <w:sz w:val="18"/>
                <w:lang w:eastAsia="ja-JP"/>
              </w:rPr>
              <w:t>for</w:t>
            </w:r>
            <w:r w:rsidR="00B27C84">
              <w:rPr>
                <w:rFonts w:ascii="Arial" w:hAnsi="Arial"/>
                <w:sz w:val="18"/>
                <w:lang w:eastAsia="ja-JP"/>
              </w:rPr>
              <w:t xml:space="preserve"> </w:t>
            </w:r>
            <w:r w:rsidRPr="00495D84">
              <w:rPr>
                <w:rFonts w:ascii="Arial" w:hAnsi="Arial"/>
                <w:sz w:val="18"/>
                <w:lang w:eastAsia="ja-JP"/>
              </w:rPr>
              <w:t>resource</w:t>
            </w:r>
            <w:r w:rsidR="00B27C84">
              <w:rPr>
                <w:rFonts w:ascii="Arial" w:hAnsi="Arial"/>
                <w:sz w:val="18"/>
                <w:lang w:eastAsia="ja-JP"/>
              </w:rPr>
              <w:t xml:space="preserve"> </w:t>
            </w:r>
            <w:r w:rsidRPr="00495D84">
              <w:rPr>
                <w:rFonts w:ascii="Arial" w:hAnsi="Arial"/>
                <w:sz w:val="18"/>
                <w:lang w:eastAsia="ja-JP"/>
              </w:rPr>
              <w:t>#0</w:t>
            </w:r>
          </w:p>
        </w:tc>
        <w:tc>
          <w:tcPr>
            <w:tcW w:w="547" w:type="pct"/>
            <w:tcBorders>
              <w:top w:val="single" w:sz="4" w:space="0" w:color="auto"/>
              <w:left w:val="single" w:sz="4" w:space="0" w:color="auto"/>
              <w:bottom w:val="nil"/>
              <w:right w:val="single" w:sz="4" w:space="0" w:color="auto"/>
            </w:tcBorders>
            <w:vAlign w:val="center"/>
          </w:tcPr>
          <w:p w14:paraId="4224012C" w14:textId="77777777" w:rsidR="00F178C5" w:rsidRPr="00495D84" w:rsidRDefault="00F178C5" w:rsidP="00E838EC">
            <w:pPr>
              <w:keepNext/>
              <w:keepLines/>
              <w:spacing w:after="0"/>
              <w:rPr>
                <w:rFonts w:ascii="Arial" w:hAnsi="Arial"/>
                <w:sz w:val="18"/>
                <w:lang w:eastAsia="ja-JP"/>
              </w:rPr>
            </w:pPr>
          </w:p>
        </w:tc>
        <w:tc>
          <w:tcPr>
            <w:tcW w:w="547" w:type="pct"/>
            <w:vMerge w:val="restart"/>
            <w:tcBorders>
              <w:top w:val="single" w:sz="4" w:space="0" w:color="auto"/>
              <w:left w:val="single" w:sz="4" w:space="0" w:color="auto"/>
              <w:right w:val="single" w:sz="4" w:space="0" w:color="auto"/>
            </w:tcBorders>
          </w:tcPr>
          <w:p w14:paraId="7A4DC681" w14:textId="1BFB34CA"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F178C5" w:rsidRPr="00495D84" w14:paraId="207296EA" w14:textId="77777777" w:rsidTr="00E94096">
        <w:trPr>
          <w:jc w:val="center"/>
        </w:trPr>
        <w:tc>
          <w:tcPr>
            <w:tcW w:w="1169" w:type="pct"/>
            <w:tcBorders>
              <w:top w:val="nil"/>
              <w:left w:val="single" w:sz="4" w:space="0" w:color="auto"/>
              <w:bottom w:val="nil"/>
              <w:right w:val="single" w:sz="4" w:space="0" w:color="auto"/>
            </w:tcBorders>
            <w:vAlign w:val="center"/>
            <w:hideMark/>
          </w:tcPr>
          <w:p w14:paraId="6C82CDC0"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711C3715"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27A160A"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00AC6FC1"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47E4B9" w14:textId="76FA30DF"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nil"/>
              <w:left w:val="single" w:sz="4" w:space="0" w:color="auto"/>
              <w:bottom w:val="nil"/>
              <w:right w:val="single" w:sz="4" w:space="0" w:color="auto"/>
            </w:tcBorders>
          </w:tcPr>
          <w:p w14:paraId="4B1E947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F32064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6D2786FD" w14:textId="77777777" w:rsidR="00F178C5" w:rsidRPr="00495D84" w:rsidRDefault="00F178C5" w:rsidP="00E838EC">
            <w:pPr>
              <w:keepNext/>
              <w:keepLines/>
              <w:spacing w:after="0"/>
              <w:rPr>
                <w:rFonts w:ascii="Arial" w:hAnsi="Arial"/>
                <w:sz w:val="18"/>
                <w:lang w:eastAsia="ja-JP"/>
              </w:rPr>
            </w:pPr>
          </w:p>
        </w:tc>
      </w:tr>
      <w:tr w:rsidR="00F178C5" w:rsidRPr="00495D84" w14:paraId="7F02F106" w14:textId="77777777" w:rsidTr="00E94096">
        <w:trPr>
          <w:jc w:val="center"/>
        </w:trPr>
        <w:tc>
          <w:tcPr>
            <w:tcW w:w="1169" w:type="pct"/>
            <w:tcBorders>
              <w:top w:val="nil"/>
              <w:left w:val="single" w:sz="4" w:space="0" w:color="auto"/>
              <w:bottom w:val="nil"/>
              <w:right w:val="single" w:sz="4" w:space="0" w:color="auto"/>
            </w:tcBorders>
            <w:vAlign w:val="center"/>
            <w:hideMark/>
          </w:tcPr>
          <w:p w14:paraId="6714645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45AA64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4A942C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C7503AD"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501ABCB8" w14:textId="5EF3AC6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#2</w:t>
            </w:r>
          </w:p>
        </w:tc>
        <w:tc>
          <w:tcPr>
            <w:tcW w:w="547" w:type="pct"/>
            <w:tcBorders>
              <w:top w:val="nil"/>
              <w:left w:val="single" w:sz="4" w:space="0" w:color="auto"/>
              <w:bottom w:val="nil"/>
              <w:right w:val="single" w:sz="4" w:space="0" w:color="auto"/>
            </w:tcBorders>
          </w:tcPr>
          <w:p w14:paraId="2CC6B384"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5DE18C2B"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30CB36D2" w14:textId="77777777" w:rsidR="00F178C5" w:rsidRPr="00495D84" w:rsidRDefault="00F178C5" w:rsidP="00E838EC">
            <w:pPr>
              <w:keepNext/>
              <w:keepLines/>
              <w:spacing w:after="0"/>
              <w:rPr>
                <w:rFonts w:ascii="Arial" w:hAnsi="Arial"/>
                <w:sz w:val="18"/>
                <w:lang w:eastAsia="ja-JP"/>
              </w:rPr>
            </w:pPr>
          </w:p>
        </w:tc>
      </w:tr>
      <w:tr w:rsidR="00F178C5" w:rsidRPr="00495D84" w14:paraId="78B91C56" w14:textId="77777777" w:rsidTr="00E94096">
        <w:trPr>
          <w:jc w:val="center"/>
        </w:trPr>
        <w:tc>
          <w:tcPr>
            <w:tcW w:w="1169" w:type="pct"/>
            <w:tcBorders>
              <w:top w:val="nil"/>
              <w:left w:val="single" w:sz="4" w:space="0" w:color="auto"/>
              <w:bottom w:val="nil"/>
              <w:right w:val="single" w:sz="4" w:space="0" w:color="auto"/>
            </w:tcBorders>
            <w:vAlign w:val="center"/>
            <w:hideMark/>
          </w:tcPr>
          <w:p w14:paraId="2EE5721C"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33576A9F"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BA2366B"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590E8CD9"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1E3E42D7" w14:textId="1E079B0D"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#3</w:t>
            </w:r>
          </w:p>
        </w:tc>
        <w:tc>
          <w:tcPr>
            <w:tcW w:w="547" w:type="pct"/>
            <w:tcBorders>
              <w:top w:val="nil"/>
              <w:left w:val="single" w:sz="4" w:space="0" w:color="auto"/>
              <w:bottom w:val="single" w:sz="4" w:space="0" w:color="auto"/>
              <w:right w:val="single" w:sz="4" w:space="0" w:color="auto"/>
            </w:tcBorders>
          </w:tcPr>
          <w:p w14:paraId="5596FC0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1C50B001"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5E7CE70F" w14:textId="77777777" w:rsidR="00F178C5" w:rsidRPr="00495D84" w:rsidRDefault="00F178C5" w:rsidP="00E838EC">
            <w:pPr>
              <w:keepNext/>
              <w:keepLines/>
              <w:spacing w:after="0"/>
              <w:rPr>
                <w:rFonts w:ascii="Arial" w:hAnsi="Arial"/>
                <w:sz w:val="18"/>
                <w:lang w:eastAsia="ja-JP"/>
              </w:rPr>
            </w:pPr>
          </w:p>
        </w:tc>
      </w:tr>
      <w:tr w:rsidR="00F178C5" w:rsidRPr="00495D84" w14:paraId="0A01E897" w14:textId="77777777" w:rsidTr="00E94096">
        <w:trPr>
          <w:jc w:val="center"/>
        </w:trPr>
        <w:tc>
          <w:tcPr>
            <w:tcW w:w="1169" w:type="pct"/>
            <w:tcBorders>
              <w:top w:val="nil"/>
              <w:left w:val="single" w:sz="4" w:space="0" w:color="auto"/>
              <w:bottom w:val="nil"/>
              <w:right w:val="single" w:sz="4" w:space="0" w:color="auto"/>
            </w:tcBorders>
            <w:hideMark/>
          </w:tcPr>
          <w:p w14:paraId="7081130A"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firstOFDMSymbolInTimeDomain</w:t>
            </w:r>
          </w:p>
        </w:tc>
        <w:tc>
          <w:tcPr>
            <w:tcW w:w="547" w:type="pct"/>
            <w:tcBorders>
              <w:top w:val="nil"/>
              <w:left w:val="single" w:sz="4" w:space="0" w:color="auto"/>
              <w:bottom w:val="nil"/>
              <w:right w:val="single" w:sz="4" w:space="0" w:color="auto"/>
            </w:tcBorders>
            <w:hideMark/>
          </w:tcPr>
          <w:p w14:paraId="22C453F5" w14:textId="406CAA8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tcBorders>
              <w:top w:val="single" w:sz="4" w:space="0" w:color="auto"/>
              <w:left w:val="single" w:sz="4" w:space="0" w:color="auto"/>
              <w:bottom w:val="nil"/>
              <w:right w:val="single" w:sz="4" w:space="0" w:color="auto"/>
            </w:tcBorders>
            <w:hideMark/>
          </w:tcPr>
          <w:p w14:paraId="60D59214" w14:textId="21BD8D9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nil"/>
              <w:right w:val="single" w:sz="4" w:space="0" w:color="auto"/>
            </w:tcBorders>
            <w:hideMark/>
          </w:tcPr>
          <w:p w14:paraId="7C51EC51" w14:textId="2DDCA2F0"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hideMark/>
          </w:tcPr>
          <w:p w14:paraId="6DE3E492" w14:textId="2E7A9572"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4</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#4</w:t>
            </w:r>
          </w:p>
        </w:tc>
        <w:tc>
          <w:tcPr>
            <w:tcW w:w="547" w:type="pct"/>
            <w:tcBorders>
              <w:top w:val="single" w:sz="4" w:space="0" w:color="auto"/>
              <w:left w:val="single" w:sz="4" w:space="0" w:color="auto"/>
              <w:bottom w:val="nil"/>
              <w:right w:val="single" w:sz="4" w:space="0" w:color="auto"/>
            </w:tcBorders>
          </w:tcPr>
          <w:p w14:paraId="5AC4ACB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n.a.</w:t>
            </w:r>
          </w:p>
        </w:tc>
        <w:tc>
          <w:tcPr>
            <w:tcW w:w="547" w:type="pct"/>
            <w:tcBorders>
              <w:top w:val="nil"/>
              <w:left w:val="single" w:sz="4" w:space="0" w:color="auto"/>
              <w:bottom w:val="nil"/>
              <w:right w:val="single" w:sz="4" w:space="0" w:color="auto"/>
            </w:tcBorders>
          </w:tcPr>
          <w:p w14:paraId="46222C03" w14:textId="05E0236F"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547" w:type="pct"/>
            <w:vMerge w:val="restart"/>
            <w:tcBorders>
              <w:top w:val="single" w:sz="4" w:space="0" w:color="auto"/>
              <w:left w:val="single" w:sz="4" w:space="0" w:color="auto"/>
              <w:right w:val="single" w:sz="4" w:space="0" w:color="auto"/>
            </w:tcBorders>
          </w:tcPr>
          <w:p w14:paraId="27FF58E4" w14:textId="75C7845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11E4769A" w14:textId="77777777" w:rsidTr="00E94096">
        <w:trPr>
          <w:jc w:val="center"/>
        </w:trPr>
        <w:tc>
          <w:tcPr>
            <w:tcW w:w="1169" w:type="pct"/>
            <w:tcBorders>
              <w:top w:val="nil"/>
              <w:left w:val="single" w:sz="4" w:space="0" w:color="auto"/>
              <w:bottom w:val="nil"/>
              <w:right w:val="single" w:sz="4" w:space="0" w:color="auto"/>
            </w:tcBorders>
            <w:vAlign w:val="center"/>
            <w:hideMark/>
          </w:tcPr>
          <w:p w14:paraId="0644A075"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11CC5371"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6A9CC99"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1B1AEC6A"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72EC6862" w14:textId="469D2E6A"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5</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#5</w:t>
            </w:r>
          </w:p>
        </w:tc>
        <w:tc>
          <w:tcPr>
            <w:tcW w:w="547" w:type="pct"/>
            <w:tcBorders>
              <w:top w:val="nil"/>
              <w:left w:val="single" w:sz="4" w:space="0" w:color="auto"/>
              <w:bottom w:val="nil"/>
              <w:right w:val="single" w:sz="4" w:space="0" w:color="auto"/>
            </w:tcBorders>
          </w:tcPr>
          <w:p w14:paraId="726D7B8C"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nil"/>
              <w:right w:val="single" w:sz="4" w:space="0" w:color="auto"/>
            </w:tcBorders>
          </w:tcPr>
          <w:p w14:paraId="6D29A51D"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71B04218" w14:textId="77777777" w:rsidR="00F178C5" w:rsidRPr="00495D84" w:rsidRDefault="00F178C5" w:rsidP="00E838EC">
            <w:pPr>
              <w:keepNext/>
              <w:keepLines/>
              <w:spacing w:after="0"/>
              <w:rPr>
                <w:rFonts w:ascii="Arial" w:hAnsi="Arial"/>
                <w:sz w:val="18"/>
                <w:lang w:eastAsia="ja-JP"/>
              </w:rPr>
            </w:pPr>
          </w:p>
        </w:tc>
      </w:tr>
      <w:tr w:rsidR="00F178C5" w:rsidRPr="00495D84" w14:paraId="622CDABD" w14:textId="77777777" w:rsidTr="00E94096">
        <w:trPr>
          <w:jc w:val="center"/>
        </w:trPr>
        <w:tc>
          <w:tcPr>
            <w:tcW w:w="1169" w:type="pct"/>
            <w:tcBorders>
              <w:top w:val="nil"/>
              <w:left w:val="single" w:sz="4" w:space="0" w:color="auto"/>
              <w:bottom w:val="nil"/>
              <w:right w:val="single" w:sz="4" w:space="0" w:color="auto"/>
            </w:tcBorders>
            <w:vAlign w:val="center"/>
            <w:hideMark/>
          </w:tcPr>
          <w:p w14:paraId="04A6AA5F"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nil"/>
              <w:right w:val="single" w:sz="4" w:space="0" w:color="auto"/>
            </w:tcBorders>
            <w:vAlign w:val="center"/>
            <w:hideMark/>
          </w:tcPr>
          <w:p w14:paraId="08E2A960"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7A887774"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nil"/>
              <w:right w:val="single" w:sz="4" w:space="0" w:color="auto"/>
            </w:tcBorders>
            <w:vAlign w:val="center"/>
            <w:hideMark/>
          </w:tcPr>
          <w:p w14:paraId="605B8417"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31E75660" w14:textId="04F58FA4"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#6</w:t>
            </w:r>
          </w:p>
        </w:tc>
        <w:tc>
          <w:tcPr>
            <w:tcW w:w="547" w:type="pct"/>
            <w:tcBorders>
              <w:top w:val="nil"/>
              <w:left w:val="single" w:sz="4" w:space="0" w:color="auto"/>
              <w:bottom w:val="single" w:sz="4" w:space="0" w:color="auto"/>
              <w:right w:val="single" w:sz="4" w:space="0" w:color="auto"/>
            </w:tcBorders>
          </w:tcPr>
          <w:p w14:paraId="12E9698F" w14:textId="77777777" w:rsidR="00F178C5" w:rsidRPr="00495D84" w:rsidRDefault="00F178C5" w:rsidP="00E838EC">
            <w:pPr>
              <w:keepNext/>
              <w:keepLines/>
              <w:spacing w:after="0"/>
              <w:rPr>
                <w:rFonts w:ascii="Arial" w:hAnsi="Arial"/>
                <w:sz w:val="18"/>
                <w:lang w:eastAsia="ja-JP"/>
              </w:rPr>
            </w:pPr>
          </w:p>
        </w:tc>
        <w:tc>
          <w:tcPr>
            <w:tcW w:w="547" w:type="pct"/>
            <w:tcBorders>
              <w:top w:val="nil"/>
              <w:left w:val="single" w:sz="4" w:space="0" w:color="auto"/>
              <w:bottom w:val="single" w:sz="4" w:space="0" w:color="auto"/>
              <w:right w:val="single" w:sz="4" w:space="0" w:color="auto"/>
            </w:tcBorders>
          </w:tcPr>
          <w:p w14:paraId="1F834DC5"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right w:val="single" w:sz="4" w:space="0" w:color="auto"/>
            </w:tcBorders>
          </w:tcPr>
          <w:p w14:paraId="0B4B4899" w14:textId="77777777" w:rsidR="00F178C5" w:rsidRPr="00495D84" w:rsidRDefault="00F178C5" w:rsidP="00E838EC">
            <w:pPr>
              <w:keepNext/>
              <w:keepLines/>
              <w:spacing w:after="0"/>
              <w:rPr>
                <w:rFonts w:ascii="Arial" w:hAnsi="Arial"/>
                <w:sz w:val="18"/>
                <w:lang w:eastAsia="ja-JP"/>
              </w:rPr>
            </w:pPr>
          </w:p>
        </w:tc>
      </w:tr>
      <w:tr w:rsidR="00F178C5" w:rsidRPr="00495D84" w14:paraId="4D63AC00" w14:textId="77777777" w:rsidTr="00E94096">
        <w:trPr>
          <w:jc w:val="center"/>
        </w:trPr>
        <w:tc>
          <w:tcPr>
            <w:tcW w:w="1169" w:type="pct"/>
            <w:tcBorders>
              <w:top w:val="nil"/>
              <w:left w:val="single" w:sz="4" w:space="0" w:color="auto"/>
              <w:bottom w:val="single" w:sz="4" w:space="0" w:color="auto"/>
              <w:right w:val="single" w:sz="4" w:space="0" w:color="auto"/>
            </w:tcBorders>
            <w:vAlign w:val="center"/>
            <w:hideMark/>
          </w:tcPr>
          <w:p w14:paraId="6DD07799" w14:textId="77777777" w:rsidR="00F178C5" w:rsidRPr="00495D84" w:rsidRDefault="00F178C5" w:rsidP="00E94096">
            <w:pPr>
              <w:keepLines/>
              <w:spacing w:after="0"/>
              <w:rPr>
                <w:rFonts w:ascii="Arial" w:hAnsi="Arial" w:cs="Arial"/>
                <w:i/>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1891AD8"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33D7D0D2" w14:textId="77777777" w:rsidR="00F178C5" w:rsidRPr="00495D84" w:rsidRDefault="00F178C5" w:rsidP="00E838EC">
            <w:pPr>
              <w:keepNext/>
              <w:keepLines/>
              <w:spacing w:after="0"/>
              <w:rPr>
                <w:rFonts w:ascii="Arial" w:hAnsi="Arial" w:cs="Arial"/>
                <w:sz w:val="18"/>
                <w:lang w:eastAsia="ja-JP"/>
              </w:rPr>
            </w:pPr>
          </w:p>
        </w:tc>
        <w:tc>
          <w:tcPr>
            <w:tcW w:w="547" w:type="pct"/>
            <w:tcBorders>
              <w:top w:val="nil"/>
              <w:left w:val="single" w:sz="4" w:space="0" w:color="auto"/>
              <w:bottom w:val="single" w:sz="4" w:space="0" w:color="auto"/>
              <w:right w:val="single" w:sz="4" w:space="0" w:color="auto"/>
            </w:tcBorders>
            <w:vAlign w:val="center"/>
            <w:hideMark/>
          </w:tcPr>
          <w:p w14:paraId="7972E7F8" w14:textId="77777777" w:rsidR="00F178C5" w:rsidRPr="00495D84" w:rsidRDefault="00F178C5" w:rsidP="00E838EC">
            <w:pPr>
              <w:keepNext/>
              <w:keepLines/>
              <w:spacing w:after="0"/>
              <w:rPr>
                <w:rFonts w:ascii="Arial" w:hAnsi="Arial" w:cs="Arial"/>
                <w:sz w:val="18"/>
                <w:lang w:eastAsia="ja-JP"/>
              </w:rPr>
            </w:pPr>
          </w:p>
        </w:tc>
        <w:tc>
          <w:tcPr>
            <w:tcW w:w="547" w:type="pct"/>
            <w:tcBorders>
              <w:top w:val="single" w:sz="4" w:space="0" w:color="auto"/>
              <w:left w:val="single" w:sz="4" w:space="0" w:color="auto"/>
              <w:bottom w:val="single" w:sz="4" w:space="0" w:color="auto"/>
              <w:right w:val="single" w:sz="4" w:space="0" w:color="auto"/>
            </w:tcBorders>
            <w:hideMark/>
          </w:tcPr>
          <w:p w14:paraId="483A1393" w14:textId="0F0C93C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#7</w:t>
            </w:r>
          </w:p>
        </w:tc>
        <w:tc>
          <w:tcPr>
            <w:tcW w:w="547" w:type="pct"/>
            <w:tcBorders>
              <w:top w:val="single" w:sz="4" w:space="0" w:color="auto"/>
              <w:left w:val="single" w:sz="4" w:space="0" w:color="auto"/>
              <w:bottom w:val="single" w:sz="4" w:space="0" w:color="auto"/>
              <w:right w:val="single" w:sz="4" w:space="0" w:color="auto"/>
            </w:tcBorders>
          </w:tcPr>
          <w:p w14:paraId="770DB941" w14:textId="77777777" w:rsidR="00F178C5" w:rsidRPr="00495D84" w:rsidRDefault="00F178C5" w:rsidP="00E838EC">
            <w:pPr>
              <w:keepNext/>
              <w:keepLines/>
              <w:spacing w:after="0"/>
              <w:rPr>
                <w:rFonts w:ascii="Arial" w:hAnsi="Arial"/>
                <w:sz w:val="18"/>
                <w:lang w:eastAsia="ja-JP"/>
              </w:rPr>
            </w:pPr>
          </w:p>
        </w:tc>
        <w:tc>
          <w:tcPr>
            <w:tcW w:w="547" w:type="pct"/>
            <w:tcBorders>
              <w:top w:val="single" w:sz="4" w:space="0" w:color="auto"/>
              <w:left w:val="single" w:sz="4" w:space="0" w:color="auto"/>
              <w:bottom w:val="single" w:sz="4" w:space="0" w:color="auto"/>
              <w:right w:val="single" w:sz="4" w:space="0" w:color="auto"/>
            </w:tcBorders>
          </w:tcPr>
          <w:p w14:paraId="6488DE0F" w14:textId="77777777" w:rsidR="00F178C5" w:rsidRPr="00495D84" w:rsidRDefault="00F178C5" w:rsidP="00E838EC">
            <w:pPr>
              <w:keepNext/>
              <w:keepLines/>
              <w:spacing w:after="0"/>
              <w:rPr>
                <w:rFonts w:ascii="Arial" w:hAnsi="Arial"/>
                <w:sz w:val="18"/>
                <w:lang w:eastAsia="ja-JP"/>
              </w:rPr>
            </w:pPr>
          </w:p>
        </w:tc>
        <w:tc>
          <w:tcPr>
            <w:tcW w:w="547" w:type="pct"/>
            <w:vMerge/>
            <w:tcBorders>
              <w:left w:val="single" w:sz="4" w:space="0" w:color="auto"/>
              <w:bottom w:val="single" w:sz="4" w:space="0" w:color="auto"/>
              <w:right w:val="single" w:sz="4" w:space="0" w:color="auto"/>
            </w:tcBorders>
          </w:tcPr>
          <w:p w14:paraId="71BBD191" w14:textId="77777777" w:rsidR="00F178C5" w:rsidRPr="00495D84" w:rsidRDefault="00F178C5" w:rsidP="00E838EC">
            <w:pPr>
              <w:keepNext/>
              <w:keepLines/>
              <w:spacing w:after="0"/>
              <w:rPr>
                <w:rFonts w:ascii="Arial" w:hAnsi="Arial"/>
                <w:sz w:val="18"/>
                <w:lang w:eastAsia="ja-JP"/>
              </w:rPr>
            </w:pPr>
          </w:p>
        </w:tc>
      </w:tr>
      <w:tr w:rsidR="00F178C5" w:rsidRPr="00495D84" w14:paraId="33B4E591"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cdm-Type</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495D84" w:rsidRDefault="00F178C5" w:rsidP="00E838EC">
            <w:pPr>
              <w:keepNext/>
              <w:keepLines/>
              <w:spacing w:after="0"/>
              <w:rPr>
                <w:rFonts w:ascii="Arial" w:hAnsi="Arial" w:cs="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tcPr>
          <w:p w14:paraId="3C8E83D3"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noCDM</w:t>
            </w:r>
          </w:p>
        </w:tc>
        <w:tc>
          <w:tcPr>
            <w:tcW w:w="547" w:type="pct"/>
            <w:tcBorders>
              <w:top w:val="single" w:sz="4" w:space="0" w:color="auto"/>
              <w:left w:val="single" w:sz="4" w:space="0" w:color="auto"/>
              <w:bottom w:val="single" w:sz="4" w:space="0" w:color="auto"/>
              <w:right w:val="single" w:sz="4" w:space="0" w:color="auto"/>
            </w:tcBorders>
            <w:vAlign w:val="center"/>
          </w:tcPr>
          <w:p w14:paraId="42640560" w14:textId="77777777" w:rsidR="00F178C5" w:rsidRPr="00495D84" w:rsidRDefault="00F178C5" w:rsidP="00E838EC">
            <w:pPr>
              <w:keepNext/>
              <w:keepLines/>
              <w:spacing w:after="0"/>
              <w:rPr>
                <w:rFonts w:ascii="Arial" w:hAnsi="Arial"/>
                <w:sz w:val="18"/>
                <w:lang w:eastAsia="ja-JP"/>
              </w:rPr>
            </w:pPr>
            <w:r w:rsidRPr="00495D84">
              <w:rPr>
                <w:rFonts w:ascii="Arial" w:hAnsi="Arial"/>
                <w:sz w:val="18"/>
                <w:szCs w:val="18"/>
              </w:rPr>
              <w:t>FD-CDM2</w:t>
            </w:r>
          </w:p>
        </w:tc>
        <w:tc>
          <w:tcPr>
            <w:tcW w:w="547" w:type="pct"/>
            <w:tcBorders>
              <w:top w:val="single" w:sz="4" w:space="0" w:color="auto"/>
              <w:left w:val="single" w:sz="4" w:space="0" w:color="auto"/>
              <w:bottom w:val="single" w:sz="4" w:space="0" w:color="auto"/>
              <w:right w:val="single" w:sz="4" w:space="0" w:color="auto"/>
            </w:tcBorders>
            <w:vAlign w:val="center"/>
          </w:tcPr>
          <w:p w14:paraId="122F17E8" w14:textId="77777777" w:rsidR="00F178C5" w:rsidRPr="00495D84" w:rsidRDefault="00F178C5" w:rsidP="00E838EC">
            <w:pPr>
              <w:keepNext/>
              <w:keepLines/>
              <w:spacing w:after="0"/>
              <w:rPr>
                <w:rFonts w:ascii="Arial" w:hAnsi="Arial"/>
                <w:sz w:val="18"/>
                <w:szCs w:val="18"/>
              </w:rPr>
            </w:pPr>
            <w:r w:rsidRPr="00495D84">
              <w:rPr>
                <w:rFonts w:ascii="Arial" w:hAnsi="Arial" w:cs="Arial"/>
                <w:sz w:val="18"/>
                <w:lang w:eastAsia="ja-JP"/>
              </w:rPr>
              <w:t>noCDM</w:t>
            </w:r>
          </w:p>
        </w:tc>
      </w:tr>
      <w:tr w:rsidR="00F178C5" w:rsidRPr="00495D84" w14:paraId="5D38E64A"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density</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c>
          <w:tcPr>
            <w:tcW w:w="547" w:type="pct"/>
            <w:tcBorders>
              <w:top w:val="single" w:sz="4" w:space="0" w:color="auto"/>
              <w:left w:val="single" w:sz="4" w:space="0" w:color="auto"/>
              <w:bottom w:val="single" w:sz="4" w:space="0" w:color="auto"/>
              <w:right w:val="single" w:sz="4" w:space="0" w:color="auto"/>
            </w:tcBorders>
          </w:tcPr>
          <w:p w14:paraId="67DBA3F5"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3</w:t>
            </w:r>
          </w:p>
        </w:tc>
        <w:tc>
          <w:tcPr>
            <w:tcW w:w="547" w:type="pct"/>
            <w:tcBorders>
              <w:top w:val="single" w:sz="4" w:space="0" w:color="auto"/>
              <w:left w:val="single" w:sz="4" w:space="0" w:color="auto"/>
              <w:bottom w:val="single" w:sz="4" w:space="0" w:color="auto"/>
              <w:right w:val="single" w:sz="4" w:space="0" w:color="auto"/>
            </w:tcBorders>
            <w:vAlign w:val="center"/>
          </w:tcPr>
          <w:p w14:paraId="702DEC83"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2CD75DDE"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3</w:t>
            </w:r>
          </w:p>
        </w:tc>
      </w:tr>
      <w:tr w:rsidR="00F178C5" w:rsidRPr="00495D84" w14:paraId="7B5D6109"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startingRB</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tcPr>
          <w:p w14:paraId="3468812F" w14:textId="77777777"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2830C669" w14:textId="77777777"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0</w:t>
            </w:r>
          </w:p>
        </w:tc>
        <w:tc>
          <w:tcPr>
            <w:tcW w:w="547" w:type="pct"/>
            <w:tcBorders>
              <w:top w:val="single" w:sz="4" w:space="0" w:color="auto"/>
              <w:left w:val="single" w:sz="4" w:space="0" w:color="auto"/>
              <w:bottom w:val="single" w:sz="4" w:space="0" w:color="auto"/>
              <w:right w:val="single" w:sz="4" w:space="0" w:color="auto"/>
            </w:tcBorders>
            <w:vAlign w:val="center"/>
          </w:tcPr>
          <w:p w14:paraId="723877EB" w14:textId="77777777"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0</w:t>
            </w:r>
          </w:p>
        </w:tc>
      </w:tr>
      <w:tr w:rsidR="00F178C5" w:rsidRPr="00495D84" w14:paraId="1F7C114D" w14:textId="77777777" w:rsidTr="00E94096">
        <w:trPr>
          <w:jc w:val="center"/>
        </w:trPr>
        <w:tc>
          <w:tcPr>
            <w:tcW w:w="1169" w:type="pct"/>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495D84" w:rsidRDefault="00F178C5" w:rsidP="00E94096">
            <w:pPr>
              <w:keepLines/>
              <w:spacing w:after="0"/>
              <w:rPr>
                <w:rFonts w:ascii="Arial" w:hAnsi="Arial" w:cs="Arial"/>
                <w:i/>
                <w:sz w:val="18"/>
                <w:lang w:eastAsia="ja-JP"/>
              </w:rPr>
            </w:pPr>
            <w:r w:rsidRPr="00495D84">
              <w:rPr>
                <w:rFonts w:ascii="Arial" w:hAnsi="Arial"/>
                <w:sz w:val="18"/>
              </w:rPr>
              <w:t>nrofRBs</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1D1ED3" w14:textId="5D0BA8B9"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344AC8" w14:textId="75563995"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3725DB75" w14:textId="6CC628E1"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hideMark/>
          </w:tcPr>
          <w:p w14:paraId="4260FAA2" w14:textId="0D60A9B3"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tcPr>
          <w:p w14:paraId="1D7BFE9B" w14:textId="42C3E7AA" w:rsidR="00F178C5" w:rsidRPr="00495D84" w:rsidRDefault="00F178C5" w:rsidP="00E838EC">
            <w:pPr>
              <w:keepNext/>
              <w:keepLines/>
              <w:spacing w:after="0"/>
              <w:rPr>
                <w:rFonts w:ascii="Arial" w:hAnsi="Arial"/>
                <w:sz w:val="18"/>
                <w:lang w:eastAsia="ja-JP"/>
              </w:rPr>
            </w:pPr>
            <w:r w:rsidRPr="00495D84">
              <w:rPr>
                <w:rFonts w:ascii="Arial" w:hAnsi="Arial"/>
                <w:sz w:val="18"/>
                <w:lang w:eastAsia="ja-JP"/>
              </w:rPr>
              <w:t>276</w:t>
            </w:r>
            <w:r w:rsidR="00B27C84">
              <w:rPr>
                <w:rFonts w:ascii="Arial" w:hAnsi="Arial"/>
                <w:sz w:val="18"/>
                <w:lang w:eastAsia="ja-JP"/>
              </w:rPr>
              <w:t xml:space="preserve"> </w:t>
            </w:r>
            <w:r w:rsidRPr="00495D84">
              <w:rPr>
                <w:rFonts w:ascii="Arial" w:hAnsi="Arial"/>
                <w:sz w:val="18"/>
                <w:lang w:eastAsia="ja-JP"/>
              </w:rPr>
              <w:t>(Note</w:t>
            </w:r>
            <w:r w:rsidR="00B27C84">
              <w:rPr>
                <w:rFonts w:ascii="Arial" w:hAnsi="Arial"/>
                <w:sz w:val="18"/>
                <w:lang w:eastAsia="ja-JP"/>
              </w:rPr>
              <w:t xml:space="preserve"> </w:t>
            </w:r>
            <w:r w:rsidRPr="00495D84">
              <w:rPr>
                <w:rFonts w:ascii="Arial" w:hAnsi="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38E34D69" w14:textId="28C72DBB" w:rsidR="00F178C5" w:rsidRPr="00495D84" w:rsidRDefault="00F178C5" w:rsidP="00E838EC">
            <w:pPr>
              <w:keepNext/>
              <w:keepLines/>
              <w:spacing w:after="0"/>
              <w:rPr>
                <w:rFonts w:ascii="Arial" w:hAnsi="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c>
          <w:tcPr>
            <w:tcW w:w="547" w:type="pct"/>
            <w:tcBorders>
              <w:top w:val="single" w:sz="4" w:space="0" w:color="auto"/>
              <w:left w:val="single" w:sz="4" w:space="0" w:color="auto"/>
              <w:bottom w:val="single" w:sz="4" w:space="0" w:color="auto"/>
              <w:right w:val="single" w:sz="4" w:space="0" w:color="auto"/>
            </w:tcBorders>
            <w:vAlign w:val="center"/>
          </w:tcPr>
          <w:p w14:paraId="031D8B77" w14:textId="40E16A4E" w:rsidR="00F178C5" w:rsidRPr="00495D84" w:rsidRDefault="00F178C5" w:rsidP="00E838EC">
            <w:pPr>
              <w:keepNext/>
              <w:keepLines/>
              <w:spacing w:after="0"/>
              <w:rPr>
                <w:rFonts w:ascii="Arial" w:hAnsi="Arial" w:cs="Arial"/>
                <w:sz w:val="18"/>
                <w:lang w:eastAsia="ja-JP"/>
              </w:rPr>
            </w:pPr>
            <w:r w:rsidRPr="00495D84">
              <w:rPr>
                <w:rFonts w:ascii="Arial" w:hAnsi="Arial" w:cs="Arial"/>
                <w:sz w:val="18"/>
                <w:lang w:eastAsia="ja-JP"/>
              </w:rPr>
              <w:t>276</w:t>
            </w:r>
            <w:r w:rsidR="00B27C84">
              <w:rPr>
                <w:rFonts w:ascii="Arial" w:hAnsi="Arial" w:cs="Arial"/>
                <w:sz w:val="18"/>
                <w:lang w:eastAsia="ja-JP"/>
              </w:rPr>
              <w:t xml:space="preserve"> </w:t>
            </w:r>
            <w:r w:rsidRPr="00495D84">
              <w:rPr>
                <w:rFonts w:ascii="Arial" w:hAnsi="Arial" w:cs="Arial"/>
                <w:sz w:val="18"/>
                <w:lang w:eastAsia="ja-JP"/>
              </w:rPr>
              <w:t>(Note</w:t>
            </w:r>
            <w:r w:rsidR="00B27C84">
              <w:rPr>
                <w:rFonts w:ascii="Arial" w:hAnsi="Arial" w:cs="Arial"/>
                <w:sz w:val="18"/>
                <w:lang w:eastAsia="ja-JP"/>
              </w:rPr>
              <w:t xml:space="preserve"> </w:t>
            </w:r>
            <w:r w:rsidRPr="00495D84">
              <w:rPr>
                <w:rFonts w:ascii="Arial" w:hAnsi="Arial" w:cs="Arial"/>
                <w:sz w:val="18"/>
                <w:lang w:eastAsia="ja-JP"/>
              </w:rPr>
              <w:t>1)</w:t>
            </w:r>
          </w:p>
        </w:tc>
      </w:tr>
      <w:tr w:rsidR="00F178C5" w:rsidRPr="00495D84" w14:paraId="0C274400" w14:textId="77777777" w:rsidTr="00E94096">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tcPr>
          <w:p w14:paraId="75B06BDF" w14:textId="72C10F97" w:rsidR="00F178C5" w:rsidRPr="00495D84" w:rsidRDefault="00E94096" w:rsidP="00E94096">
            <w:pPr>
              <w:keepLines/>
              <w:spacing w:after="0"/>
              <w:ind w:left="851" w:hanging="851"/>
              <w:rPr>
                <w:rFonts w:ascii="Arial" w:hAnsi="Arial"/>
                <w:sz w:val="18"/>
                <w:lang w:eastAsia="ja-JP"/>
              </w:rPr>
            </w:pPr>
            <w:r>
              <w:rPr>
                <w:rFonts w:ascii="Arial" w:hAnsi="Arial"/>
                <w:sz w:val="18"/>
                <w:lang w:eastAsia="ja-JP"/>
              </w:rPr>
              <w:t xml:space="preserve">NOTE </w:t>
            </w:r>
            <w:r w:rsidRPr="00495D84">
              <w:rPr>
                <w:rFonts w:ascii="Arial" w:hAnsi="Arial"/>
                <w:sz w:val="18"/>
                <w:lang w:eastAsia="ja-JP"/>
              </w:rPr>
              <w:t>1</w:t>
            </w:r>
            <w:r>
              <w:rPr>
                <w:rFonts w:ascii="Arial" w:hAnsi="Arial"/>
                <w:sz w:val="18"/>
                <w:lang w:eastAsia="ja-JP"/>
              </w:rPr>
              <w:t>:</w:t>
            </w:r>
            <w:r w:rsidR="00F178C5" w:rsidRPr="00495D84">
              <w:rPr>
                <w:rFonts w:ascii="Arial" w:hAnsi="Arial"/>
                <w:snapToGrid w:val="0"/>
                <w:sz w:val="18"/>
              </w:rPr>
              <w:tab/>
            </w:r>
            <w:r w:rsidR="00F178C5" w:rsidRPr="00495D84">
              <w:rPr>
                <w:rFonts w:ascii="Arial" w:hAnsi="Arial"/>
                <w:sz w:val="18"/>
                <w:lang w:eastAsia="ja-JP"/>
              </w:rPr>
              <w:t>If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configured</w:t>
            </w:r>
            <w:r w:rsidR="00B27C84">
              <w:rPr>
                <w:rFonts w:ascii="Arial" w:hAnsi="Arial"/>
                <w:sz w:val="18"/>
                <w:lang w:eastAsia="ja-JP"/>
              </w:rPr>
              <w:t xml:space="preserve"> </w:t>
            </w:r>
            <w:r w:rsidR="00F178C5" w:rsidRPr="00495D84">
              <w:rPr>
                <w:rFonts w:ascii="Arial" w:hAnsi="Arial"/>
                <w:sz w:val="18"/>
                <w:lang w:eastAsia="ja-JP"/>
              </w:rPr>
              <w:t>value</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PRBs</w:t>
            </w:r>
            <w:r w:rsidR="00B27C84">
              <w:rPr>
                <w:rFonts w:ascii="Arial" w:hAnsi="Arial"/>
                <w:sz w:val="18"/>
                <w:lang w:eastAsia="ja-JP"/>
              </w:rPr>
              <w:t xml:space="preserve"> </w:t>
            </w:r>
            <w:r w:rsidR="00F178C5" w:rsidRPr="00495D84">
              <w:rPr>
                <w:rFonts w:ascii="Arial" w:hAnsi="Arial"/>
                <w:sz w:val="18"/>
                <w:lang w:eastAsia="ja-JP"/>
              </w:rPr>
              <w:t>is</w:t>
            </w:r>
            <w:r w:rsidR="00B27C84">
              <w:rPr>
                <w:rFonts w:ascii="Arial" w:hAnsi="Arial"/>
                <w:sz w:val="18"/>
                <w:lang w:eastAsia="ja-JP"/>
              </w:rPr>
              <w:t xml:space="preserve"> </w:t>
            </w:r>
            <w:r w:rsidR="00F178C5" w:rsidRPr="00495D84">
              <w:rPr>
                <w:rFonts w:ascii="Arial" w:hAnsi="Arial"/>
                <w:sz w:val="18"/>
                <w:lang w:eastAsia="ja-JP"/>
              </w:rPr>
              <w:t>larger</w:t>
            </w:r>
            <w:r w:rsidR="00B27C84">
              <w:rPr>
                <w:rFonts w:ascii="Arial" w:hAnsi="Arial"/>
                <w:sz w:val="18"/>
                <w:lang w:eastAsia="ja-JP"/>
              </w:rPr>
              <w:t xml:space="preserve"> </w:t>
            </w:r>
            <w:r w:rsidR="00F178C5" w:rsidRPr="00495D84">
              <w:rPr>
                <w:rFonts w:ascii="Arial" w:hAnsi="Arial"/>
                <w:sz w:val="18"/>
                <w:lang w:eastAsia="ja-JP"/>
              </w:rPr>
              <w:t>than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corresponding</w:t>
            </w:r>
            <w:r w:rsidR="00B27C84">
              <w:rPr>
                <w:rFonts w:ascii="Arial" w:hAnsi="Arial"/>
                <w:sz w:val="18"/>
                <w:lang w:eastAsia="ja-JP"/>
              </w:rPr>
              <w:t xml:space="preserve"> </w:t>
            </w:r>
            <w:r w:rsidR="00F178C5" w:rsidRPr="00495D84">
              <w:rPr>
                <w:rFonts w:ascii="Arial" w:hAnsi="Arial"/>
                <w:sz w:val="18"/>
                <w:lang w:eastAsia="ja-JP"/>
              </w:rPr>
              <w:t>BWP</w:t>
            </w:r>
            <w:r w:rsidR="00B27C84">
              <w:rPr>
                <w:rFonts w:ascii="Arial" w:hAnsi="Arial"/>
                <w:sz w:val="18"/>
                <w:lang w:eastAsia="ja-JP"/>
              </w:rPr>
              <w:t xml:space="preserve"> </w:t>
            </w:r>
            <w:r w:rsidR="00F178C5" w:rsidRPr="00495D84">
              <w:rPr>
                <w:rFonts w:ascii="Arial" w:hAnsi="Arial"/>
                <w:sz w:val="18"/>
                <w:lang w:eastAsia="ja-JP"/>
              </w:rPr>
              <w:t>relevant</w:t>
            </w:r>
            <w:r w:rsidR="00B27C84">
              <w:rPr>
                <w:rFonts w:ascii="Arial" w:hAnsi="Arial"/>
                <w:sz w:val="18"/>
                <w:lang w:eastAsia="ja-JP"/>
              </w:rPr>
              <w:t xml:space="preserve"> </w:t>
            </w:r>
            <w:r w:rsidR="00F178C5" w:rsidRPr="00495D84">
              <w:rPr>
                <w:rFonts w:ascii="Arial" w:hAnsi="Arial"/>
                <w:sz w:val="18"/>
                <w:lang w:eastAsia="ja-JP"/>
              </w:rPr>
              <w:t>for</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case,</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Test</w:t>
            </w:r>
            <w:r w:rsidR="00B27C84">
              <w:rPr>
                <w:rFonts w:ascii="Arial" w:hAnsi="Arial"/>
                <w:sz w:val="18"/>
                <w:lang w:eastAsia="ja-JP"/>
              </w:rPr>
              <w:t xml:space="preserve"> </w:t>
            </w:r>
            <w:r w:rsidR="00F178C5" w:rsidRPr="00495D84">
              <w:rPr>
                <w:rFonts w:ascii="Arial" w:hAnsi="Arial"/>
                <w:sz w:val="18"/>
                <w:lang w:eastAsia="ja-JP"/>
              </w:rPr>
              <w:t>Equipment</w:t>
            </w:r>
            <w:r w:rsidR="00B27C84">
              <w:rPr>
                <w:rFonts w:ascii="Arial" w:hAnsi="Arial"/>
                <w:sz w:val="18"/>
                <w:lang w:eastAsia="ja-JP"/>
              </w:rPr>
              <w:t xml:space="preserve"> </w:t>
            </w:r>
            <w:r w:rsidR="00F178C5" w:rsidRPr="00495D84">
              <w:rPr>
                <w:rFonts w:ascii="Arial" w:hAnsi="Arial"/>
                <w:sz w:val="18"/>
                <w:lang w:eastAsia="ja-JP"/>
              </w:rPr>
              <w:t>shall</w:t>
            </w:r>
            <w:r w:rsidR="00B27C84">
              <w:rPr>
                <w:rFonts w:ascii="Arial" w:hAnsi="Arial"/>
                <w:sz w:val="18"/>
                <w:lang w:eastAsia="ja-JP"/>
              </w:rPr>
              <w:t xml:space="preserve"> </w:t>
            </w:r>
            <w:r w:rsidR="00F178C5" w:rsidRPr="00495D84">
              <w:rPr>
                <w:rFonts w:ascii="Arial" w:hAnsi="Arial"/>
                <w:sz w:val="18"/>
                <w:lang w:eastAsia="ja-JP"/>
              </w:rPr>
              <w:t>implement</w:t>
            </w:r>
            <w:r w:rsidR="00B27C84">
              <w:rPr>
                <w:rFonts w:ascii="Arial" w:hAnsi="Arial"/>
                <w:sz w:val="18"/>
                <w:lang w:eastAsia="ja-JP"/>
              </w:rPr>
              <w:t xml:space="preserve"> </w:t>
            </w:r>
            <w:r w:rsidR="00F178C5" w:rsidRPr="00495D84">
              <w:rPr>
                <w:rFonts w:ascii="Arial" w:hAnsi="Arial"/>
                <w:sz w:val="18"/>
                <w:lang w:eastAsia="ja-JP"/>
              </w:rPr>
              <w:t>CSI-RS</w:t>
            </w:r>
            <w:r w:rsidR="00B27C84">
              <w:rPr>
                <w:rFonts w:ascii="Arial" w:hAnsi="Arial"/>
                <w:sz w:val="18"/>
                <w:lang w:eastAsia="ja-JP"/>
              </w:rPr>
              <w:t xml:space="preserve"> </w:t>
            </w:r>
            <w:r w:rsidR="00F178C5" w:rsidRPr="00495D84">
              <w:rPr>
                <w:rFonts w:ascii="Arial" w:hAnsi="Arial"/>
                <w:sz w:val="18"/>
                <w:lang w:eastAsia="ja-JP"/>
              </w:rPr>
              <w:t>only</w:t>
            </w:r>
            <w:r w:rsidR="00B27C84">
              <w:rPr>
                <w:rFonts w:ascii="Arial" w:hAnsi="Arial"/>
                <w:sz w:val="18"/>
                <w:lang w:eastAsia="ja-JP"/>
              </w:rPr>
              <w:t xml:space="preserve"> </w:t>
            </w:r>
            <w:r w:rsidR="00F178C5" w:rsidRPr="00495D84">
              <w:rPr>
                <w:rFonts w:ascii="Arial" w:hAnsi="Arial"/>
                <w:sz w:val="18"/>
                <w:lang w:eastAsia="ja-JP"/>
              </w:rPr>
              <w:t>in</w:t>
            </w:r>
            <w:r w:rsidR="00B27C84">
              <w:rPr>
                <w:rFonts w:ascii="Arial" w:hAnsi="Arial"/>
                <w:sz w:val="18"/>
                <w:lang w:eastAsia="ja-JP"/>
              </w:rPr>
              <w:t xml:space="preserve"> </w:t>
            </w:r>
            <w:r w:rsidR="00F178C5" w:rsidRPr="00495D84">
              <w:rPr>
                <w:rFonts w:ascii="Arial" w:hAnsi="Arial"/>
                <w:sz w:val="18"/>
                <w:lang w:eastAsia="ja-JP"/>
              </w:rPr>
              <w:t>the</w:t>
            </w:r>
            <w:r w:rsidR="00B27C84">
              <w:rPr>
                <w:rFonts w:ascii="Arial" w:hAnsi="Arial"/>
                <w:sz w:val="18"/>
                <w:lang w:eastAsia="ja-JP"/>
              </w:rPr>
              <w:t xml:space="preserve"> </w:t>
            </w:r>
            <w:r w:rsidR="00F178C5" w:rsidRPr="00495D84">
              <w:rPr>
                <w:rFonts w:ascii="Arial" w:hAnsi="Arial"/>
                <w:sz w:val="18"/>
                <w:lang w:eastAsia="ja-JP"/>
              </w:rPr>
              <w:t>width</w:t>
            </w:r>
            <w:r w:rsidR="00B27C84">
              <w:rPr>
                <w:rFonts w:ascii="Arial" w:hAnsi="Arial"/>
                <w:sz w:val="18"/>
                <w:lang w:eastAsia="ja-JP"/>
              </w:rPr>
              <w:t xml:space="preserve"> </w:t>
            </w:r>
            <w:r w:rsidR="00F178C5" w:rsidRPr="00495D84">
              <w:rPr>
                <w:rFonts w:ascii="Arial" w:hAnsi="Arial"/>
                <w:sz w:val="18"/>
                <w:lang w:eastAsia="ja-JP"/>
              </w:rPr>
              <w:t>of</w:t>
            </w:r>
            <w:r w:rsidR="00B27C84">
              <w:rPr>
                <w:rFonts w:ascii="Arial" w:hAnsi="Arial"/>
                <w:sz w:val="18"/>
                <w:lang w:eastAsia="ja-JP"/>
              </w:rPr>
              <w:t xml:space="preserve"> </w:t>
            </w:r>
            <w:r w:rsidR="00F178C5" w:rsidRPr="00495D84">
              <w:rPr>
                <w:rFonts w:ascii="Arial" w:hAnsi="Arial"/>
                <w:sz w:val="18"/>
                <w:lang w:eastAsia="ja-JP"/>
              </w:rPr>
              <w:t>that</w:t>
            </w:r>
            <w:r w:rsidR="00B27C84">
              <w:rPr>
                <w:rFonts w:ascii="Arial" w:hAnsi="Arial"/>
                <w:sz w:val="18"/>
                <w:lang w:eastAsia="ja-JP"/>
              </w:rPr>
              <w:t xml:space="preserve"> </w:t>
            </w:r>
            <w:r w:rsidR="00F178C5" w:rsidRPr="00495D84">
              <w:rPr>
                <w:rFonts w:ascii="Arial" w:hAnsi="Arial"/>
                <w:sz w:val="18"/>
                <w:lang w:eastAsia="ja-JP"/>
              </w:rPr>
              <w:t>BWP.</w:t>
            </w:r>
          </w:p>
        </w:tc>
      </w:tr>
    </w:tbl>
    <w:p w14:paraId="7C9C86CE" w14:textId="77777777" w:rsidR="001268B4" w:rsidRPr="00495D84" w:rsidRDefault="001268B4" w:rsidP="001268B4">
      <w:pPr>
        <w:rPr>
          <w:rFonts w:eastAsia="MS Mincho"/>
        </w:rPr>
      </w:pPr>
    </w:p>
    <w:p w14:paraId="0E3B5CA4" w14:textId="1A2111EB" w:rsidR="00C26507" w:rsidRPr="00495D84" w:rsidRDefault="00C26507" w:rsidP="00C26507">
      <w:pPr>
        <w:pStyle w:val="TH"/>
      </w:pPr>
      <w:r w:rsidRPr="00495D84">
        <w:t>Table A.3.14.2-2A: CSI-RS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1701"/>
        <w:gridCol w:w="1701"/>
        <w:gridCol w:w="1701"/>
      </w:tblGrid>
      <w:tr w:rsidR="00C26507" w:rsidRPr="00495D84" w14:paraId="465E0F2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495D84"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65DC7270" w:rsidR="00C26507" w:rsidRPr="00495D84" w:rsidRDefault="00C26507" w:rsidP="008F295B">
            <w:pPr>
              <w:pStyle w:val="TAH"/>
              <w:rPr>
                <w:rFonts w:cs="Arial"/>
                <w:b w:val="0"/>
                <w:lang w:eastAsia="ja-JP"/>
              </w:rPr>
            </w:pPr>
            <w:r w:rsidRPr="00495D84">
              <w:rPr>
                <w:lang w:eastAsia="ja-JP"/>
              </w:rPr>
              <w:t>CSI-RS.2.1A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26834270" w:rsidR="00C26507" w:rsidRPr="00495D84" w:rsidRDefault="00C26507" w:rsidP="008F295B">
            <w:pPr>
              <w:pStyle w:val="TAH"/>
              <w:rPr>
                <w:rFonts w:cs="Arial"/>
                <w:b w:val="0"/>
                <w:lang w:eastAsia="ja-JP"/>
              </w:rPr>
            </w:pPr>
            <w:r w:rsidRPr="00495D84">
              <w:rPr>
                <w:lang w:eastAsia="ja-JP"/>
              </w:rPr>
              <w:t>CSI-RS.2.2A</w:t>
            </w:r>
            <w:r w:rsidR="00B27C84">
              <w:rPr>
                <w:lang w:eastAsia="ja-JP"/>
              </w:rPr>
              <w:t xml:space="preserve"> </w:t>
            </w:r>
            <w:r w:rsidRPr="00495D84">
              <w:rPr>
                <w:lang w:eastAsia="ja-JP"/>
              </w:rPr>
              <w:t>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3913AE42" w:rsidR="00C26507" w:rsidRPr="00495D84" w:rsidRDefault="00C26507" w:rsidP="008F295B">
            <w:pPr>
              <w:pStyle w:val="TAH"/>
              <w:rPr>
                <w:rFonts w:cs="Arial"/>
                <w:b w:val="0"/>
                <w:lang w:eastAsia="ja-JP"/>
              </w:rPr>
            </w:pPr>
            <w:r w:rsidRPr="00495D84">
              <w:rPr>
                <w:lang w:eastAsia="ja-JP"/>
              </w:rPr>
              <w:t>CSI-RS.2.3A</w:t>
            </w:r>
            <w:r w:rsidR="00B27C84">
              <w:rPr>
                <w:lang w:eastAsia="ja-JP"/>
              </w:rPr>
              <w:t xml:space="preserve"> </w:t>
            </w:r>
            <w:r w:rsidRPr="00495D84">
              <w:rPr>
                <w:lang w:eastAsia="ja-JP"/>
              </w:rPr>
              <w:t>TDD</w:t>
            </w:r>
          </w:p>
        </w:tc>
      </w:tr>
      <w:tr w:rsidR="00C26507" w:rsidRPr="00495D84" w14:paraId="7B89C6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94D0E4A" w:rsidR="00C26507" w:rsidRPr="00495D84" w:rsidRDefault="00C26507" w:rsidP="008F295B">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495D84" w:rsidRDefault="00C26507" w:rsidP="008F295B">
            <w:pPr>
              <w:pStyle w:val="TAH"/>
              <w:rPr>
                <w:rFonts w:cs="Arial"/>
                <w:b w:val="0"/>
                <w:lang w:eastAsia="ja-JP"/>
              </w:rPr>
            </w:pPr>
            <w:r w:rsidRPr="00495D84">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495D84" w:rsidRDefault="00C26507" w:rsidP="008F295B">
            <w:pPr>
              <w:pStyle w:val="TAH"/>
              <w:rPr>
                <w:rFonts w:cs="Arial"/>
                <w:b w:val="0"/>
                <w:lang w:eastAsia="ja-JP"/>
              </w:rPr>
            </w:pPr>
            <w:r w:rsidRPr="00495D84">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495D84" w:rsidRDefault="00C26507" w:rsidP="008F295B">
            <w:pPr>
              <w:pStyle w:val="TAH"/>
              <w:rPr>
                <w:rFonts w:cs="Arial"/>
                <w:b w:val="0"/>
                <w:lang w:eastAsia="ja-JP"/>
              </w:rPr>
            </w:pPr>
            <w:r w:rsidRPr="00495D84">
              <w:rPr>
                <w:rFonts w:cs="Arial"/>
                <w:b w:val="0"/>
                <w:lang w:eastAsia="ja-JP"/>
              </w:rPr>
              <w:t>periodic</w:t>
            </w:r>
          </w:p>
        </w:tc>
      </w:tr>
      <w:tr w:rsidR="00C26507" w:rsidRPr="00495D84" w14:paraId="2710A97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102F7136" w:rsidR="00C26507" w:rsidRPr="00495D84" w:rsidRDefault="00C26507" w:rsidP="008F295B">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495D84"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495D84" w:rsidRDefault="00C26507" w:rsidP="008F295B">
            <w:pPr>
              <w:pStyle w:val="TAH"/>
              <w:rPr>
                <w:rFonts w:cs="Arial"/>
                <w:lang w:eastAsia="ja-JP"/>
              </w:rPr>
            </w:pPr>
          </w:p>
        </w:tc>
      </w:tr>
      <w:tr w:rsidR="00C26507" w:rsidRPr="00495D84" w14:paraId="6D76215F"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495D84" w:rsidRDefault="00C26507" w:rsidP="008F295B">
            <w:pPr>
              <w:pStyle w:val="TAL"/>
              <w:rPr>
                <w:rFonts w:cs="Arial"/>
                <w:i/>
                <w:lang w:eastAsia="ja-JP"/>
              </w:rPr>
            </w:pPr>
            <w:r w:rsidRPr="00495D84">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26656C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495D84" w:rsidRDefault="00C26507" w:rsidP="008F295B">
            <w:pPr>
              <w:pStyle w:val="TAL"/>
              <w:rPr>
                <w:rFonts w:cs="Arial"/>
                <w:i/>
                <w:lang w:eastAsia="ja-JP"/>
              </w:rPr>
            </w:pPr>
            <w:r w:rsidRPr="00495D84">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495D84" w:rsidRDefault="00C26507" w:rsidP="008F295B">
            <w:pPr>
              <w:pStyle w:val="TAL"/>
              <w:rPr>
                <w:rFonts w:cs="Arial"/>
                <w:lang w:eastAsia="ja-JP"/>
              </w:rPr>
            </w:pPr>
            <w:r w:rsidRPr="00495D84">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495D84" w:rsidRDefault="00C26507" w:rsidP="008F295B">
            <w:pPr>
              <w:pStyle w:val="TAL"/>
              <w:rPr>
                <w:rFonts w:cs="Arial"/>
                <w:lang w:eastAsia="ja-JP"/>
              </w:rPr>
            </w:pPr>
            <w:r w:rsidRPr="00495D84">
              <w:rPr>
                <w:rFonts w:cs="Arial"/>
                <w:lang w:eastAsia="ja-JP"/>
              </w:rPr>
              <w:t>off</w:t>
            </w:r>
          </w:p>
        </w:tc>
      </w:tr>
      <w:tr w:rsidR="00C26507" w:rsidRPr="00495D84" w14:paraId="072F467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495D84" w:rsidRDefault="00C26507" w:rsidP="008F295B">
            <w:pPr>
              <w:pStyle w:val="TAL"/>
              <w:rPr>
                <w:rFonts w:cs="Arial"/>
                <w:i/>
                <w:lang w:eastAsia="ja-JP"/>
              </w:rPr>
            </w:pPr>
            <w:r w:rsidRPr="00495D84">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495D84" w:rsidRDefault="00C26507" w:rsidP="004B170F">
            <w:pPr>
              <w:pStyle w:val="TAL"/>
              <w:rPr>
                <w:lang w:eastAsia="ja-JP"/>
              </w:rPr>
            </w:pPr>
            <w:r w:rsidRPr="00495D84">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7519F6FB" w:rsidR="00C26507" w:rsidRPr="00495D84" w:rsidRDefault="004B170F" w:rsidP="004B170F">
            <w:pPr>
              <w:pStyle w:val="TAL"/>
              <w:rPr>
                <w:lang w:eastAsia="ja-JP"/>
              </w:rPr>
            </w:pPr>
            <w:r w:rsidRPr="00495D84">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2B8ABE4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495D84" w:rsidRDefault="00C26507" w:rsidP="008F295B">
            <w:pPr>
              <w:pStyle w:val="TAL"/>
              <w:rPr>
                <w:rFonts w:cs="Arial"/>
                <w:i/>
                <w:lang w:eastAsia="ja-JP"/>
              </w:rPr>
            </w:pPr>
            <w:r w:rsidRPr="00495D84">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73AA4A51"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10CC1525" w:rsidR="00C26507" w:rsidRPr="00495D84" w:rsidRDefault="00C26507" w:rsidP="008F295B">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495D84"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495D84" w:rsidRDefault="00C26507" w:rsidP="008F295B">
            <w:pPr>
              <w:pStyle w:val="TAL"/>
              <w:rPr>
                <w:rFonts w:cs="Arial"/>
                <w:lang w:eastAsia="ja-JP"/>
              </w:rPr>
            </w:pPr>
          </w:p>
        </w:tc>
      </w:tr>
      <w:tr w:rsidR="00C26507" w:rsidRPr="00495D84" w14:paraId="35EC67EF" w14:textId="77777777" w:rsidTr="00B27C84">
        <w:trPr>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495D84" w:rsidRDefault="00C26507" w:rsidP="008F295B">
            <w:pPr>
              <w:pStyle w:val="TAL"/>
            </w:pPr>
            <w:r w:rsidRPr="00495D84">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106DC889" w:rsidR="00C26507" w:rsidRPr="00495D84" w:rsidRDefault="00C26507" w:rsidP="008F295B">
            <w:pPr>
              <w:pStyle w:val="TAL"/>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tcBorders>
              <w:top w:val="single" w:sz="4" w:space="0" w:color="auto"/>
              <w:left w:val="single" w:sz="4" w:space="0" w:color="auto"/>
              <w:bottom w:val="nil"/>
              <w:right w:val="single" w:sz="4" w:space="0" w:color="auto"/>
            </w:tcBorders>
            <w:vAlign w:val="center"/>
            <w:hideMark/>
          </w:tcPr>
          <w:p w14:paraId="71B0D8D9" w14:textId="766D6E30" w:rsidR="00C26507" w:rsidRPr="00495D84" w:rsidRDefault="00C26507" w:rsidP="008F295B">
            <w:pPr>
              <w:pStyle w:val="TAL"/>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01" w:type="dxa"/>
            <w:vMerge w:val="restart"/>
            <w:tcBorders>
              <w:top w:val="single" w:sz="4" w:space="0" w:color="auto"/>
              <w:left w:val="single" w:sz="4" w:space="0" w:color="auto"/>
              <w:right w:val="single" w:sz="4" w:space="0" w:color="auto"/>
            </w:tcBorders>
            <w:vAlign w:val="center"/>
          </w:tcPr>
          <w:p w14:paraId="287BF17F" w14:textId="139D11D9" w:rsidR="00C26507" w:rsidRPr="00495D84" w:rsidRDefault="00C26507" w:rsidP="008F295B">
            <w:pPr>
              <w:pStyle w:val="TAL"/>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3D2378FD" w14:textId="77777777" w:rsidTr="00B27C84">
        <w:trPr>
          <w:jc w:val="center"/>
        </w:trPr>
        <w:tc>
          <w:tcPr>
            <w:tcW w:w="2836" w:type="dxa"/>
            <w:vMerge/>
            <w:tcBorders>
              <w:left w:val="single" w:sz="4" w:space="0" w:color="auto"/>
              <w:right w:val="single" w:sz="4" w:space="0" w:color="auto"/>
            </w:tcBorders>
            <w:vAlign w:val="center"/>
            <w:hideMark/>
          </w:tcPr>
          <w:p w14:paraId="495C0AA6"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495D84" w:rsidRDefault="00C26507" w:rsidP="008F295B">
            <w:pPr>
              <w:pStyle w:val="TAL"/>
              <w:rPr>
                <w:rFonts w:cs="Arial"/>
                <w:lang w:eastAsia="ja-JP"/>
              </w:rPr>
            </w:pPr>
          </w:p>
        </w:tc>
      </w:tr>
      <w:tr w:rsidR="00C26507" w:rsidRPr="00495D84" w14:paraId="13B2EF1C" w14:textId="77777777" w:rsidTr="00B27C84">
        <w:trPr>
          <w:jc w:val="center"/>
        </w:trPr>
        <w:tc>
          <w:tcPr>
            <w:tcW w:w="2836" w:type="dxa"/>
            <w:vMerge/>
            <w:tcBorders>
              <w:left w:val="single" w:sz="4" w:space="0" w:color="auto"/>
              <w:right w:val="single" w:sz="4" w:space="0" w:color="auto"/>
            </w:tcBorders>
            <w:vAlign w:val="center"/>
            <w:hideMark/>
          </w:tcPr>
          <w:p w14:paraId="14E543ED" w14:textId="77777777" w:rsidR="00C26507" w:rsidRPr="00495D84"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495D84" w:rsidRDefault="00C26507" w:rsidP="008F295B">
            <w:pPr>
              <w:pStyle w:val="TAL"/>
              <w:rPr>
                <w:rFonts w:cs="Arial"/>
                <w:lang w:eastAsia="ja-JP"/>
              </w:rPr>
            </w:pPr>
          </w:p>
        </w:tc>
      </w:tr>
      <w:tr w:rsidR="00C26507" w:rsidRPr="00495D84" w14:paraId="0D6EF99E" w14:textId="77777777" w:rsidTr="00B27C84">
        <w:trPr>
          <w:jc w:val="center"/>
        </w:trPr>
        <w:tc>
          <w:tcPr>
            <w:tcW w:w="2836" w:type="dxa"/>
            <w:vMerge/>
            <w:tcBorders>
              <w:left w:val="single" w:sz="4" w:space="0" w:color="auto"/>
              <w:right w:val="single" w:sz="4" w:space="0" w:color="auto"/>
            </w:tcBorders>
            <w:vAlign w:val="center"/>
            <w:hideMark/>
          </w:tcPr>
          <w:p w14:paraId="528BC995" w14:textId="77777777" w:rsidR="00C26507" w:rsidRPr="00495D84"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495D84" w:rsidRDefault="00C26507" w:rsidP="008F295B">
            <w:pPr>
              <w:pStyle w:val="TAL"/>
              <w:rPr>
                <w:rFonts w:cs="Arial"/>
                <w:lang w:eastAsia="ja-JP"/>
              </w:rPr>
            </w:pPr>
          </w:p>
        </w:tc>
      </w:tr>
      <w:tr w:rsidR="00C26507" w:rsidRPr="00495D84" w14:paraId="0247688C" w14:textId="77777777" w:rsidTr="00B27C84">
        <w:trPr>
          <w:jc w:val="center"/>
        </w:trPr>
        <w:tc>
          <w:tcPr>
            <w:tcW w:w="2836" w:type="dxa"/>
            <w:vMerge/>
            <w:tcBorders>
              <w:left w:val="single" w:sz="4" w:space="0" w:color="auto"/>
              <w:bottom w:val="nil"/>
              <w:right w:val="single" w:sz="4" w:space="0" w:color="auto"/>
            </w:tcBorders>
            <w:hideMark/>
          </w:tcPr>
          <w:p w14:paraId="756ADF9D" w14:textId="77777777" w:rsidR="00C26507" w:rsidRPr="00495D84"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11AF76A9" w:rsidR="00C26507" w:rsidRPr="00495D84" w:rsidRDefault="00C26507" w:rsidP="008F295B">
            <w:pPr>
              <w:pStyle w:val="TAL"/>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587E9F89" w14:textId="7E53A669" w:rsidR="00C26507" w:rsidRPr="00495D84" w:rsidRDefault="00C26507" w:rsidP="008F295B">
            <w:pPr>
              <w:pStyle w:val="TAL"/>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01" w:type="dxa"/>
            <w:vMerge w:val="restart"/>
            <w:tcBorders>
              <w:top w:val="single" w:sz="4" w:space="0" w:color="auto"/>
              <w:left w:val="single" w:sz="4" w:space="0" w:color="auto"/>
              <w:right w:val="single" w:sz="4" w:space="0" w:color="auto"/>
            </w:tcBorders>
            <w:vAlign w:val="center"/>
          </w:tcPr>
          <w:p w14:paraId="0CBB2357" w14:textId="3BBCCAD5" w:rsidR="00C26507" w:rsidRPr="00495D84" w:rsidRDefault="00C26507" w:rsidP="008F295B">
            <w:pPr>
              <w:pStyle w:val="TAL"/>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512C2412" w14:textId="77777777" w:rsidTr="00B27C84">
        <w:trPr>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495D84" w:rsidRDefault="00C26507" w:rsidP="008F295B">
            <w:pPr>
              <w:pStyle w:val="TAL"/>
              <w:rPr>
                <w:rFonts w:cs="Arial"/>
                <w:lang w:eastAsia="ja-JP"/>
              </w:rPr>
            </w:pPr>
          </w:p>
        </w:tc>
      </w:tr>
      <w:tr w:rsidR="00C26507" w:rsidRPr="00495D84" w14:paraId="77B94E9F" w14:textId="77777777" w:rsidTr="00B27C84">
        <w:trPr>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495D84" w:rsidRDefault="00C26507" w:rsidP="008F295B">
            <w:pPr>
              <w:pStyle w:val="TAL"/>
              <w:rPr>
                <w:rFonts w:cs="Arial"/>
                <w:lang w:eastAsia="ja-JP"/>
              </w:rPr>
            </w:pPr>
          </w:p>
        </w:tc>
      </w:tr>
      <w:tr w:rsidR="00C26507" w:rsidRPr="00495D84" w14:paraId="153B19C1"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495D84"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495D84" w:rsidRDefault="00C26507" w:rsidP="008F295B">
            <w:pPr>
              <w:pStyle w:val="TAL"/>
              <w:rPr>
                <w:rFonts w:cs="Arial"/>
                <w:lang w:eastAsia="ja-JP"/>
              </w:rPr>
            </w:pPr>
          </w:p>
        </w:tc>
      </w:tr>
      <w:tr w:rsidR="00C26507" w:rsidRPr="00495D84" w14:paraId="62641D82"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495D84" w:rsidRDefault="00C26507" w:rsidP="008F295B">
            <w:pPr>
              <w:pStyle w:val="TAL"/>
              <w:rPr>
                <w:rFonts w:cs="Arial"/>
                <w:i/>
                <w:lang w:eastAsia="ja-JP"/>
              </w:rPr>
            </w:pPr>
            <w:r w:rsidRPr="00495D84">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210AD44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495D84" w:rsidRDefault="00C26507" w:rsidP="008F295B">
            <w:pPr>
              <w:pStyle w:val="TAL"/>
              <w:rPr>
                <w:rFonts w:cs="Arial"/>
                <w:i/>
                <w:lang w:eastAsia="ja-JP"/>
              </w:rPr>
            </w:pPr>
            <w:r w:rsidRPr="00495D84">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495D84" w:rsidRDefault="00C26507" w:rsidP="008F295B">
            <w:pPr>
              <w:pStyle w:val="TAL"/>
              <w:rPr>
                <w:rFonts w:cs="Arial"/>
                <w:lang w:eastAsia="ja-JP"/>
              </w:rPr>
            </w:pPr>
            <w:r w:rsidRPr="00495D84">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495D84" w:rsidRDefault="00C26507" w:rsidP="008F295B">
            <w:pPr>
              <w:pStyle w:val="TAL"/>
              <w:rPr>
                <w:rFonts w:cs="Arial"/>
                <w:lang w:eastAsia="ja-JP"/>
              </w:rPr>
            </w:pPr>
            <w:r w:rsidRPr="00495D84">
              <w:rPr>
                <w:rFonts w:cs="Arial"/>
                <w:lang w:eastAsia="ja-JP"/>
              </w:rPr>
              <w:t>db0</w:t>
            </w:r>
          </w:p>
        </w:tc>
      </w:tr>
      <w:tr w:rsidR="00C26507" w:rsidRPr="00495D84" w14:paraId="7D0F7999"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495D84" w:rsidRDefault="00C26507" w:rsidP="008F295B">
            <w:pPr>
              <w:pStyle w:val="TAL"/>
              <w:rPr>
                <w:rFonts w:cs="Arial"/>
                <w:i/>
                <w:lang w:eastAsia="ja-JP"/>
              </w:rPr>
            </w:pPr>
            <w:r w:rsidRPr="00495D84">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61A6BB70"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1F776F8F" w:rsidR="00C26507" w:rsidRPr="00495D84" w:rsidRDefault="00C26507" w:rsidP="008F295B">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495D84" w:rsidRDefault="00C26507" w:rsidP="008F295B">
            <w:pPr>
              <w:pStyle w:val="TAL"/>
              <w:rPr>
                <w:rFonts w:cs="Arial"/>
                <w:lang w:eastAsia="ja-JP"/>
              </w:rPr>
            </w:pPr>
            <w:r w:rsidRPr="00495D84">
              <w:rPr>
                <w:rFonts w:cs="Arial"/>
                <w:lang w:eastAsia="ja-JP"/>
              </w:rPr>
              <w:t>slot40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495D84" w:rsidRDefault="00C26507" w:rsidP="008F295B">
            <w:pPr>
              <w:pStyle w:val="TAL"/>
              <w:rPr>
                <w:rFonts w:cs="Arial"/>
                <w:lang w:eastAsia="ja-JP"/>
              </w:rPr>
            </w:pPr>
            <w:r w:rsidRPr="00495D84">
              <w:rPr>
                <w:rFonts w:cs="Arial"/>
                <w:lang w:eastAsia="ja-JP"/>
              </w:rPr>
              <w:t>slot20</w:t>
            </w:r>
          </w:p>
        </w:tc>
      </w:tr>
      <w:tr w:rsidR="00C26507" w:rsidRPr="00495D84" w14:paraId="60BC9C85"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495D84" w:rsidRDefault="00C26507" w:rsidP="008F295B">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495D84" w:rsidRDefault="00C26507" w:rsidP="008F295B">
            <w:pPr>
              <w:pStyle w:val="TAL"/>
              <w:rPr>
                <w:rFonts w:cs="Arial"/>
                <w:lang w:eastAsia="ja-JP"/>
              </w:rPr>
            </w:pPr>
            <w:r w:rsidRPr="00495D84">
              <w:rPr>
                <w:rFonts w:cs="Arial"/>
                <w:lang w:eastAsia="ja-JP"/>
              </w:rPr>
              <w:t>4</w:t>
            </w:r>
          </w:p>
        </w:tc>
      </w:tr>
      <w:tr w:rsidR="00C26507" w:rsidRPr="00495D84" w14:paraId="52DC9121" w14:textId="77777777" w:rsidTr="00B27C84">
        <w:trPr>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495D84" w:rsidRDefault="00C26507" w:rsidP="008F295B">
            <w:pPr>
              <w:pStyle w:val="TAL"/>
              <w:rPr>
                <w:rFonts w:cs="Arial"/>
                <w:i/>
                <w:lang w:eastAsia="ja-JP"/>
              </w:rPr>
            </w:pPr>
            <w:r w:rsidRPr="00495D84">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495D84" w:rsidRDefault="00C26507" w:rsidP="008F295B">
            <w:pPr>
              <w:pStyle w:val="TAL"/>
              <w:rPr>
                <w:rFonts w:cs="Arial"/>
                <w:lang w:eastAsia="ja-JP"/>
              </w:rPr>
            </w:pPr>
            <w:r w:rsidRPr="00495D84">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495D84" w:rsidRDefault="00C26507" w:rsidP="008F295B">
            <w:pPr>
              <w:pStyle w:val="TAL"/>
              <w:rPr>
                <w:rFonts w:cs="Arial"/>
                <w:lang w:eastAsia="ja-JP"/>
              </w:rPr>
            </w:pPr>
            <w:r w:rsidRPr="00495D84">
              <w:rPr>
                <w:rFonts w:cs="Arial"/>
                <w:lang w:eastAsia="ja-JP"/>
              </w:rPr>
              <w:t>n.a.</w:t>
            </w:r>
          </w:p>
        </w:tc>
      </w:tr>
      <w:tr w:rsidR="00C26507" w:rsidRPr="00495D84" w14:paraId="6E7E27BF"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495D84"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495D84"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495D84" w:rsidRDefault="00C26507" w:rsidP="008F295B">
            <w:pPr>
              <w:spacing w:after="0"/>
              <w:rPr>
                <w:rFonts w:ascii="Arial" w:hAnsi="Arial" w:cs="Arial"/>
                <w:sz w:val="18"/>
                <w:lang w:eastAsia="ja-JP"/>
              </w:rPr>
            </w:pPr>
          </w:p>
        </w:tc>
      </w:tr>
      <w:tr w:rsidR="00C26507" w:rsidRPr="00495D84" w14:paraId="46F768B7"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495D84" w:rsidRDefault="00C26507" w:rsidP="008F295B">
            <w:pPr>
              <w:pStyle w:val="TAL"/>
              <w:rPr>
                <w:rFonts w:cs="Arial"/>
                <w:i/>
                <w:lang w:eastAsia="ja-JP"/>
              </w:rPr>
            </w:pPr>
            <w:r w:rsidRPr="00495D84">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495D84" w:rsidRDefault="00C26507" w:rsidP="008F295B">
            <w:pPr>
              <w:pStyle w:val="TAL"/>
              <w:rPr>
                <w:rFonts w:cs="Arial"/>
                <w:lang w:eastAsia="ja-JP"/>
              </w:rPr>
            </w:pPr>
            <w:r w:rsidRPr="00495D84">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495D84" w:rsidRDefault="00C26507" w:rsidP="008F295B">
            <w:pPr>
              <w:pStyle w:val="TAL"/>
              <w:rPr>
                <w:rFonts w:cs="Arial"/>
                <w:lang w:eastAsia="ja-JP"/>
              </w:rPr>
            </w:pPr>
            <w:r w:rsidRPr="00495D84">
              <w:rPr>
                <w:szCs w:val="18"/>
              </w:rPr>
              <w:t>0001</w:t>
            </w:r>
          </w:p>
        </w:tc>
      </w:tr>
      <w:tr w:rsidR="00C26507" w:rsidRPr="00495D84" w14:paraId="46F43B8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495D84" w:rsidRDefault="00C26507" w:rsidP="008F295B">
            <w:pPr>
              <w:pStyle w:val="TAL"/>
              <w:rPr>
                <w:rFonts w:cs="Arial"/>
                <w:i/>
                <w:lang w:eastAsia="ja-JP"/>
              </w:rPr>
            </w:pPr>
            <w:r w:rsidRPr="00495D84">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495D84" w:rsidRDefault="00C26507" w:rsidP="008F295B">
            <w:pPr>
              <w:pStyle w:val="TAL"/>
              <w:rPr>
                <w:rFonts w:cs="Arial"/>
                <w:lang w:eastAsia="ja-JP"/>
              </w:rPr>
            </w:pP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495D84" w:rsidRDefault="00C26507" w:rsidP="008F295B">
            <w:pPr>
              <w:pStyle w:val="TAL"/>
              <w:rPr>
                <w:rFonts w:cs="Arial"/>
                <w:lang w:eastAsia="ja-JP"/>
              </w:rPr>
            </w:pPr>
            <w:r w:rsidRPr="00495D84">
              <w:rPr>
                <w:rFonts w:cs="Arial"/>
                <w:lang w:eastAsia="ja-JP"/>
              </w:rPr>
              <w:t>1</w:t>
            </w:r>
          </w:p>
        </w:tc>
      </w:tr>
      <w:tr w:rsidR="00C26507" w:rsidRPr="00495D84" w14:paraId="3A0088CC" w14:textId="77777777" w:rsidTr="00B27C84">
        <w:trPr>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495D84" w:rsidRDefault="00C26507" w:rsidP="008F295B">
            <w:pPr>
              <w:pStyle w:val="TAL"/>
              <w:rPr>
                <w:rFonts w:cs="Arial"/>
                <w:i/>
                <w:lang w:eastAsia="ja-JP"/>
              </w:rPr>
            </w:pPr>
            <w:r w:rsidRPr="00495D84">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24E7DD9F"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tcBorders>
              <w:top w:val="single" w:sz="4" w:space="0" w:color="auto"/>
              <w:left w:val="single" w:sz="4" w:space="0" w:color="auto"/>
              <w:bottom w:val="nil"/>
              <w:right w:val="single" w:sz="4" w:space="0" w:color="auto"/>
            </w:tcBorders>
            <w:hideMark/>
          </w:tcPr>
          <w:p w14:paraId="277F0527" w14:textId="78A3003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01" w:type="dxa"/>
            <w:vMerge w:val="restart"/>
            <w:tcBorders>
              <w:top w:val="single" w:sz="4" w:space="0" w:color="auto"/>
              <w:left w:val="single" w:sz="4" w:space="0" w:color="auto"/>
              <w:right w:val="single" w:sz="4" w:space="0" w:color="auto"/>
            </w:tcBorders>
          </w:tcPr>
          <w:p w14:paraId="4EF577C4" w14:textId="52E55AB3" w:rsidR="00C26507" w:rsidRPr="00495D84" w:rsidRDefault="00C26507" w:rsidP="008F295B">
            <w:pPr>
              <w:pStyle w:val="TAL"/>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C26507" w:rsidRPr="00495D84" w14:paraId="661FDC45" w14:textId="77777777" w:rsidTr="00B27C84">
        <w:trPr>
          <w:jc w:val="center"/>
        </w:trPr>
        <w:tc>
          <w:tcPr>
            <w:tcW w:w="2836" w:type="dxa"/>
            <w:vMerge/>
            <w:tcBorders>
              <w:left w:val="single" w:sz="4" w:space="0" w:color="auto"/>
              <w:right w:val="single" w:sz="4" w:space="0" w:color="auto"/>
            </w:tcBorders>
            <w:vAlign w:val="center"/>
            <w:hideMark/>
          </w:tcPr>
          <w:p w14:paraId="418CD7D8"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495D84" w:rsidRDefault="00C26507" w:rsidP="008F295B">
            <w:pPr>
              <w:pStyle w:val="TAL"/>
              <w:rPr>
                <w:rFonts w:cs="Arial"/>
                <w:lang w:eastAsia="ja-JP"/>
              </w:rPr>
            </w:pPr>
          </w:p>
        </w:tc>
      </w:tr>
      <w:tr w:rsidR="00C26507" w:rsidRPr="00495D84" w14:paraId="31570CF1" w14:textId="77777777" w:rsidTr="00B27C84">
        <w:trPr>
          <w:jc w:val="center"/>
        </w:trPr>
        <w:tc>
          <w:tcPr>
            <w:tcW w:w="2836" w:type="dxa"/>
            <w:vMerge/>
            <w:tcBorders>
              <w:left w:val="single" w:sz="4" w:space="0" w:color="auto"/>
              <w:right w:val="single" w:sz="4" w:space="0" w:color="auto"/>
            </w:tcBorders>
            <w:vAlign w:val="center"/>
            <w:hideMark/>
          </w:tcPr>
          <w:p w14:paraId="6F52381A" w14:textId="77777777" w:rsidR="00C26507" w:rsidRPr="00495D84"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495D84" w:rsidRDefault="00C26507" w:rsidP="008F295B">
            <w:pPr>
              <w:pStyle w:val="TAL"/>
              <w:rPr>
                <w:rFonts w:cs="Arial"/>
                <w:lang w:eastAsia="ja-JP"/>
              </w:rPr>
            </w:pPr>
          </w:p>
        </w:tc>
      </w:tr>
      <w:tr w:rsidR="00C26507" w:rsidRPr="00495D84" w14:paraId="70593958" w14:textId="77777777" w:rsidTr="00B27C84">
        <w:trPr>
          <w:jc w:val="center"/>
        </w:trPr>
        <w:tc>
          <w:tcPr>
            <w:tcW w:w="2836" w:type="dxa"/>
            <w:vMerge/>
            <w:tcBorders>
              <w:left w:val="single" w:sz="4" w:space="0" w:color="auto"/>
              <w:right w:val="single" w:sz="4" w:space="0" w:color="auto"/>
            </w:tcBorders>
            <w:vAlign w:val="center"/>
            <w:hideMark/>
          </w:tcPr>
          <w:p w14:paraId="73984706" w14:textId="77777777" w:rsidR="00C26507" w:rsidRPr="00495D84"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495D84" w:rsidRDefault="00C26507" w:rsidP="008F295B">
            <w:pPr>
              <w:pStyle w:val="TAL"/>
              <w:rPr>
                <w:rFonts w:cs="Arial"/>
                <w:lang w:eastAsia="ja-JP"/>
              </w:rPr>
            </w:pPr>
          </w:p>
        </w:tc>
      </w:tr>
      <w:tr w:rsidR="00C26507" w:rsidRPr="00495D84" w14:paraId="2A51AF35" w14:textId="77777777" w:rsidTr="00B27C84">
        <w:trPr>
          <w:jc w:val="center"/>
        </w:trPr>
        <w:tc>
          <w:tcPr>
            <w:tcW w:w="2836" w:type="dxa"/>
            <w:vMerge/>
            <w:tcBorders>
              <w:left w:val="single" w:sz="4" w:space="0" w:color="auto"/>
              <w:bottom w:val="nil"/>
              <w:right w:val="single" w:sz="4" w:space="0" w:color="auto"/>
            </w:tcBorders>
            <w:hideMark/>
          </w:tcPr>
          <w:p w14:paraId="29F9C939" w14:textId="77777777" w:rsidR="00C26507" w:rsidRPr="00495D84"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3AA6D152"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tcBorders>
              <w:top w:val="single" w:sz="4" w:space="0" w:color="auto"/>
              <w:left w:val="single" w:sz="4" w:space="0" w:color="auto"/>
              <w:bottom w:val="nil"/>
              <w:right w:val="single" w:sz="4" w:space="0" w:color="auto"/>
            </w:tcBorders>
            <w:vAlign w:val="center"/>
            <w:hideMark/>
          </w:tcPr>
          <w:p w14:paraId="747C6EF1" w14:textId="195281A8" w:rsidR="00C26507" w:rsidRPr="00495D84" w:rsidRDefault="00C26507"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01" w:type="dxa"/>
            <w:vMerge w:val="restart"/>
            <w:tcBorders>
              <w:top w:val="single" w:sz="4" w:space="0" w:color="auto"/>
              <w:left w:val="single" w:sz="4" w:space="0" w:color="auto"/>
              <w:right w:val="single" w:sz="4" w:space="0" w:color="auto"/>
            </w:tcBorders>
            <w:vAlign w:val="center"/>
          </w:tcPr>
          <w:p w14:paraId="64B90DC2" w14:textId="10BFE44A" w:rsidR="00C26507" w:rsidRPr="00495D84" w:rsidRDefault="00C26507" w:rsidP="008F295B">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C26507" w:rsidRPr="00495D84" w14:paraId="4321FCA5" w14:textId="77777777" w:rsidTr="00B27C84">
        <w:trPr>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495D84" w:rsidRDefault="00C26507" w:rsidP="008F295B">
            <w:pPr>
              <w:pStyle w:val="TAL"/>
              <w:rPr>
                <w:rFonts w:cs="Arial"/>
                <w:lang w:eastAsia="ja-JP"/>
              </w:rPr>
            </w:pPr>
          </w:p>
        </w:tc>
      </w:tr>
      <w:tr w:rsidR="00C26507" w:rsidRPr="00495D84" w14:paraId="7D9DE0DE" w14:textId="77777777" w:rsidTr="00B27C84">
        <w:trPr>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495D84" w:rsidRDefault="00C26507" w:rsidP="008F295B">
            <w:pPr>
              <w:pStyle w:val="TAL"/>
              <w:rPr>
                <w:rFonts w:cs="Arial"/>
                <w:lang w:eastAsia="ja-JP"/>
              </w:rPr>
            </w:pPr>
          </w:p>
        </w:tc>
      </w:tr>
      <w:tr w:rsidR="00C26507" w:rsidRPr="00495D84" w14:paraId="4EBDFE93" w14:textId="77777777" w:rsidTr="00B27C84">
        <w:trPr>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495D84"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495D84"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495D84"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495D84" w:rsidRDefault="00C26507" w:rsidP="008F295B">
            <w:pPr>
              <w:pStyle w:val="TAL"/>
              <w:rPr>
                <w:rFonts w:cs="Arial"/>
                <w:lang w:eastAsia="ja-JP"/>
              </w:rPr>
            </w:pPr>
          </w:p>
        </w:tc>
      </w:tr>
      <w:tr w:rsidR="00C26507" w:rsidRPr="00495D84" w14:paraId="74CCA48A"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495D84" w:rsidRDefault="00C26507" w:rsidP="008F295B">
            <w:pPr>
              <w:pStyle w:val="TAL"/>
              <w:rPr>
                <w:rFonts w:cs="Arial"/>
                <w:i/>
                <w:lang w:eastAsia="ja-JP"/>
              </w:rPr>
            </w:pPr>
            <w:r w:rsidRPr="00495D84">
              <w:lastRenderedPageBreak/>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495D84" w:rsidRDefault="00C26507" w:rsidP="008F295B">
            <w:pPr>
              <w:pStyle w:val="TAL"/>
              <w:rPr>
                <w:rFonts w:cs="Arial"/>
                <w:lang w:eastAsia="ja-JP"/>
              </w:rPr>
            </w:pPr>
            <w:r w:rsidRPr="00495D84">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495D84" w:rsidRDefault="00C26507" w:rsidP="008F295B">
            <w:pPr>
              <w:pStyle w:val="TAL"/>
              <w:rPr>
                <w:rFonts w:cs="Arial"/>
                <w:lang w:eastAsia="ja-JP"/>
              </w:rPr>
            </w:pPr>
            <w:r w:rsidRPr="00495D84">
              <w:rPr>
                <w:rFonts w:cs="Arial"/>
                <w:lang w:eastAsia="ja-JP"/>
              </w:rPr>
              <w:t>noCDM</w:t>
            </w:r>
          </w:p>
        </w:tc>
      </w:tr>
      <w:tr w:rsidR="00C26507" w:rsidRPr="00495D84" w14:paraId="3AB2432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495D84" w:rsidRDefault="00C26507" w:rsidP="008F295B">
            <w:pPr>
              <w:pStyle w:val="TAL"/>
              <w:rPr>
                <w:rFonts w:cs="Arial"/>
                <w:i/>
                <w:lang w:eastAsia="ja-JP"/>
              </w:rPr>
            </w:pPr>
            <w:r w:rsidRPr="00495D84">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495D84" w:rsidRDefault="00C26507" w:rsidP="008F295B">
            <w:pPr>
              <w:pStyle w:val="TAL"/>
              <w:rPr>
                <w:rFonts w:cs="Arial"/>
                <w:lang w:eastAsia="ja-JP"/>
              </w:rPr>
            </w:pPr>
            <w:r w:rsidRPr="00495D84">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495D84" w:rsidRDefault="00C26507" w:rsidP="008F295B">
            <w:pPr>
              <w:pStyle w:val="TAL"/>
              <w:rPr>
                <w:rFonts w:cs="Arial"/>
                <w:lang w:eastAsia="ja-JP"/>
              </w:rPr>
            </w:pPr>
            <w:r w:rsidRPr="00495D84">
              <w:rPr>
                <w:rFonts w:cs="Arial"/>
                <w:lang w:eastAsia="ja-JP"/>
              </w:rPr>
              <w:t>3</w:t>
            </w:r>
          </w:p>
        </w:tc>
      </w:tr>
      <w:tr w:rsidR="00C26507" w:rsidRPr="00495D84" w14:paraId="262620A4"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495D84" w:rsidRDefault="00C26507" w:rsidP="008F295B">
            <w:pPr>
              <w:pStyle w:val="TAL"/>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495D84" w:rsidRDefault="00C26507" w:rsidP="008F295B">
            <w:pPr>
              <w:pStyle w:val="TAL"/>
              <w:rPr>
                <w:rFonts w:cs="Arial"/>
                <w:lang w:eastAsia="ja-JP"/>
              </w:rPr>
            </w:pPr>
            <w:r w:rsidRPr="00495D84">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495D84" w:rsidRDefault="00C26507" w:rsidP="008F295B">
            <w:pPr>
              <w:pStyle w:val="TAL"/>
              <w:rPr>
                <w:rFonts w:cs="Arial"/>
                <w:lang w:eastAsia="ja-JP"/>
              </w:rPr>
            </w:pPr>
            <w:r w:rsidRPr="00495D84">
              <w:rPr>
                <w:rFonts w:cs="Arial"/>
                <w:lang w:eastAsia="ja-JP"/>
              </w:rPr>
              <w:t>0</w:t>
            </w:r>
          </w:p>
        </w:tc>
      </w:tr>
      <w:tr w:rsidR="00C26507" w:rsidRPr="00495D84" w14:paraId="54972FEC" w14:textId="77777777" w:rsidTr="00B27C84">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495D84" w:rsidRDefault="00C26507" w:rsidP="008F295B">
            <w:pPr>
              <w:pStyle w:val="TAL"/>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4F3A812F"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98E7DB8"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415ECE1D" w:rsidR="00C26507" w:rsidRPr="00495D84" w:rsidRDefault="00C26507" w:rsidP="008F295B">
            <w:pPr>
              <w:pStyle w:val="TAL"/>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C26507" w:rsidRPr="00495D84" w14:paraId="404597E6" w14:textId="77777777" w:rsidTr="00B27C84">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2DD2039F" w:rsidR="00C26507" w:rsidRPr="00495D84" w:rsidRDefault="00E94096" w:rsidP="008F295B">
            <w:pPr>
              <w:pStyle w:val="TAN"/>
              <w:rPr>
                <w:lang w:eastAsia="ja-JP"/>
              </w:rPr>
            </w:pPr>
            <w:r>
              <w:rPr>
                <w:lang w:eastAsia="ja-JP"/>
              </w:rPr>
              <w:t xml:space="preserve">NOTE </w:t>
            </w:r>
            <w:r w:rsidRPr="00495D84">
              <w:rPr>
                <w:lang w:eastAsia="ja-JP"/>
              </w:rPr>
              <w:t>1</w:t>
            </w:r>
            <w:r>
              <w:rPr>
                <w:lang w:eastAsia="ja-JP"/>
              </w:rPr>
              <w:t>:</w:t>
            </w:r>
            <w:r w:rsidR="00C26507" w:rsidRPr="00495D84">
              <w:rPr>
                <w:lang w:eastAsia="ja-JP"/>
              </w:rPr>
              <w:tab/>
              <w:t>If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configured</w:t>
            </w:r>
            <w:r w:rsidR="00B27C84">
              <w:rPr>
                <w:lang w:eastAsia="ja-JP"/>
              </w:rPr>
              <w:t xml:space="preserve"> </w:t>
            </w:r>
            <w:r w:rsidR="00C26507" w:rsidRPr="00495D84">
              <w:rPr>
                <w:lang w:eastAsia="ja-JP"/>
              </w:rPr>
              <w:t>value</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PRBs</w:t>
            </w:r>
            <w:r w:rsidR="00B27C84">
              <w:rPr>
                <w:lang w:eastAsia="ja-JP"/>
              </w:rPr>
              <w:t xml:space="preserve"> </w:t>
            </w:r>
            <w:r w:rsidR="00C26507" w:rsidRPr="00495D84">
              <w:rPr>
                <w:lang w:eastAsia="ja-JP"/>
              </w:rPr>
              <w:t>is</w:t>
            </w:r>
            <w:r w:rsidR="00B27C84">
              <w:rPr>
                <w:lang w:eastAsia="ja-JP"/>
              </w:rPr>
              <w:t xml:space="preserve"> </w:t>
            </w:r>
            <w:r w:rsidR="00C26507" w:rsidRPr="00495D84">
              <w:rPr>
                <w:lang w:eastAsia="ja-JP"/>
              </w:rPr>
              <w:t>larger</w:t>
            </w:r>
            <w:r w:rsidR="00B27C84">
              <w:rPr>
                <w:lang w:eastAsia="ja-JP"/>
              </w:rPr>
              <w:t xml:space="preserve"> </w:t>
            </w:r>
            <w:r w:rsidR="00C26507" w:rsidRPr="00495D84">
              <w:rPr>
                <w:lang w:eastAsia="ja-JP"/>
              </w:rPr>
              <w:t>than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corresponding</w:t>
            </w:r>
            <w:r w:rsidR="00B27C84">
              <w:rPr>
                <w:lang w:eastAsia="ja-JP"/>
              </w:rPr>
              <w:t xml:space="preserve"> </w:t>
            </w:r>
            <w:r w:rsidR="00C26507" w:rsidRPr="00495D84">
              <w:rPr>
                <w:lang w:eastAsia="ja-JP"/>
              </w:rPr>
              <w:t>BWP</w:t>
            </w:r>
            <w:r w:rsidR="00B27C84">
              <w:rPr>
                <w:lang w:eastAsia="ja-JP"/>
              </w:rPr>
              <w:t xml:space="preserve"> </w:t>
            </w:r>
            <w:r w:rsidR="00C26507" w:rsidRPr="00495D84">
              <w:rPr>
                <w:lang w:eastAsia="ja-JP"/>
              </w:rPr>
              <w:t>relevant</w:t>
            </w:r>
            <w:r w:rsidR="00B27C84">
              <w:rPr>
                <w:lang w:eastAsia="ja-JP"/>
              </w:rPr>
              <w:t xml:space="preserve"> </w:t>
            </w:r>
            <w:r w:rsidR="00C26507" w:rsidRPr="00495D84">
              <w:rPr>
                <w:lang w:eastAsia="ja-JP"/>
              </w:rPr>
              <w:t>for</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case,</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Test</w:t>
            </w:r>
            <w:r w:rsidR="00B27C84">
              <w:rPr>
                <w:lang w:eastAsia="ja-JP"/>
              </w:rPr>
              <w:t xml:space="preserve"> </w:t>
            </w:r>
            <w:r w:rsidR="00C26507" w:rsidRPr="00495D84">
              <w:rPr>
                <w:lang w:eastAsia="ja-JP"/>
              </w:rPr>
              <w:t>Equipment</w:t>
            </w:r>
            <w:r w:rsidR="00B27C84">
              <w:rPr>
                <w:lang w:eastAsia="ja-JP"/>
              </w:rPr>
              <w:t xml:space="preserve"> </w:t>
            </w:r>
            <w:r w:rsidR="00C26507" w:rsidRPr="00495D84">
              <w:rPr>
                <w:lang w:eastAsia="ja-JP"/>
              </w:rPr>
              <w:t>shall</w:t>
            </w:r>
            <w:r w:rsidR="00B27C84">
              <w:rPr>
                <w:lang w:eastAsia="ja-JP"/>
              </w:rPr>
              <w:t xml:space="preserve"> </w:t>
            </w:r>
            <w:r w:rsidR="00C26507" w:rsidRPr="00495D84">
              <w:rPr>
                <w:lang w:eastAsia="ja-JP"/>
              </w:rPr>
              <w:t>implement</w:t>
            </w:r>
            <w:r w:rsidR="00B27C84">
              <w:rPr>
                <w:lang w:eastAsia="ja-JP"/>
              </w:rPr>
              <w:t xml:space="preserve"> </w:t>
            </w:r>
            <w:r w:rsidR="00C26507" w:rsidRPr="00495D84">
              <w:rPr>
                <w:lang w:eastAsia="ja-JP"/>
              </w:rPr>
              <w:t>CSI-RS</w:t>
            </w:r>
            <w:r w:rsidR="00B27C84">
              <w:rPr>
                <w:lang w:eastAsia="ja-JP"/>
              </w:rPr>
              <w:t xml:space="preserve"> </w:t>
            </w:r>
            <w:r w:rsidR="00C26507" w:rsidRPr="00495D84">
              <w:rPr>
                <w:lang w:eastAsia="ja-JP"/>
              </w:rPr>
              <w:t>only</w:t>
            </w:r>
            <w:r w:rsidR="00B27C84">
              <w:rPr>
                <w:lang w:eastAsia="ja-JP"/>
              </w:rPr>
              <w:t xml:space="preserve"> </w:t>
            </w:r>
            <w:r w:rsidR="00C26507" w:rsidRPr="00495D84">
              <w:rPr>
                <w:lang w:eastAsia="ja-JP"/>
              </w:rPr>
              <w:t>in</w:t>
            </w:r>
            <w:r w:rsidR="00B27C84">
              <w:rPr>
                <w:lang w:eastAsia="ja-JP"/>
              </w:rPr>
              <w:t xml:space="preserve"> </w:t>
            </w:r>
            <w:r w:rsidR="00C26507" w:rsidRPr="00495D84">
              <w:rPr>
                <w:lang w:eastAsia="ja-JP"/>
              </w:rPr>
              <w:t>the</w:t>
            </w:r>
            <w:r w:rsidR="00B27C84">
              <w:rPr>
                <w:lang w:eastAsia="ja-JP"/>
              </w:rPr>
              <w:t xml:space="preserve"> </w:t>
            </w:r>
            <w:r w:rsidR="00C26507" w:rsidRPr="00495D84">
              <w:rPr>
                <w:lang w:eastAsia="ja-JP"/>
              </w:rPr>
              <w:t>width</w:t>
            </w:r>
            <w:r w:rsidR="00B27C84">
              <w:rPr>
                <w:lang w:eastAsia="ja-JP"/>
              </w:rPr>
              <w:t xml:space="preserve"> </w:t>
            </w:r>
            <w:r w:rsidR="00C26507" w:rsidRPr="00495D84">
              <w:rPr>
                <w:lang w:eastAsia="ja-JP"/>
              </w:rPr>
              <w:t>of</w:t>
            </w:r>
            <w:r w:rsidR="00B27C84">
              <w:rPr>
                <w:lang w:eastAsia="ja-JP"/>
              </w:rPr>
              <w:t xml:space="preserve"> </w:t>
            </w:r>
            <w:r w:rsidR="00C26507" w:rsidRPr="00495D84">
              <w:rPr>
                <w:lang w:eastAsia="ja-JP"/>
              </w:rPr>
              <w:t>that</w:t>
            </w:r>
            <w:r w:rsidR="00B27C84">
              <w:rPr>
                <w:lang w:eastAsia="ja-JP"/>
              </w:rPr>
              <w:t xml:space="preserve"> </w:t>
            </w:r>
            <w:r w:rsidR="00C26507" w:rsidRPr="00495D84">
              <w:rPr>
                <w:lang w:eastAsia="ja-JP"/>
              </w:rPr>
              <w:t>BWP.</w:t>
            </w:r>
          </w:p>
        </w:tc>
      </w:tr>
    </w:tbl>
    <w:p w14:paraId="48E1238D" w14:textId="77777777" w:rsidR="00C26507" w:rsidRPr="00495D84" w:rsidRDefault="00C26507" w:rsidP="00C26507">
      <w:pPr>
        <w:rPr>
          <w:rFonts w:eastAsia="MS Mincho"/>
        </w:rPr>
      </w:pPr>
    </w:p>
    <w:p w14:paraId="107FBB0D" w14:textId="414DE862" w:rsidR="00C30B78" w:rsidRPr="00495D84" w:rsidRDefault="00C30B78" w:rsidP="00C30B78">
      <w:pPr>
        <w:pStyle w:val="TH"/>
      </w:pPr>
      <w:r w:rsidRPr="00495D84">
        <w:lastRenderedPageBreak/>
        <w:t>Table A.3.14.2-3: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151"/>
        <w:gridCol w:w="1151"/>
        <w:gridCol w:w="1151"/>
        <w:gridCol w:w="1151"/>
        <w:gridCol w:w="1151"/>
        <w:gridCol w:w="1147"/>
      </w:tblGrid>
      <w:tr w:rsidR="00C30B78" w:rsidRPr="00495D84" w14:paraId="5CC0F834" w14:textId="77777777" w:rsidTr="00E94096">
        <w:trPr>
          <w:tblHeader/>
          <w:jc w:val="center"/>
        </w:trPr>
        <w:tc>
          <w:tcPr>
            <w:tcW w:w="1324" w:type="pct"/>
            <w:tcBorders>
              <w:top w:val="single" w:sz="4" w:space="0" w:color="auto"/>
              <w:left w:val="single" w:sz="4" w:space="0" w:color="auto"/>
              <w:bottom w:val="single" w:sz="4" w:space="0" w:color="auto"/>
              <w:right w:val="single" w:sz="4" w:space="0" w:color="auto"/>
            </w:tcBorders>
            <w:vAlign w:val="center"/>
          </w:tcPr>
          <w:p w14:paraId="0F3793A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622739EA" w14:textId="5276F621" w:rsidR="00C30B78" w:rsidRPr="00495D84" w:rsidRDefault="00C30B78" w:rsidP="00DF5ACB">
            <w:pPr>
              <w:pStyle w:val="TAH"/>
              <w:rPr>
                <w:lang w:eastAsia="ja-JP"/>
              </w:rPr>
            </w:pPr>
            <w:r w:rsidRPr="00495D84">
              <w:rPr>
                <w:lang w:eastAsia="ja-JP"/>
              </w:rPr>
              <w:t>CSI-RS.3.1</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E5A937" w14:textId="30B0D3D4" w:rsidR="00C30B78" w:rsidRPr="00495D84" w:rsidRDefault="00C30B78" w:rsidP="00DF5ACB">
            <w:pPr>
              <w:pStyle w:val="TAH"/>
              <w:rPr>
                <w:lang w:eastAsia="ja-JP"/>
              </w:rPr>
            </w:pPr>
            <w:r w:rsidRPr="00495D84">
              <w:rPr>
                <w:lang w:eastAsia="ja-JP"/>
              </w:rPr>
              <w:t>CSI-RS.3.2</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26996957" w14:textId="49774224" w:rsidR="00C30B78" w:rsidRPr="00495D84" w:rsidRDefault="00C30B78" w:rsidP="00DF5ACB">
            <w:pPr>
              <w:pStyle w:val="TAH"/>
              <w:rPr>
                <w:lang w:eastAsia="ja-JP"/>
              </w:rPr>
            </w:pPr>
            <w:r w:rsidRPr="00495D84">
              <w:rPr>
                <w:lang w:eastAsia="ja-JP"/>
              </w:rPr>
              <w:t>CSI-RS.3.3</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hideMark/>
          </w:tcPr>
          <w:p w14:paraId="666AF795" w14:textId="1F1678E6" w:rsidR="00C30B78" w:rsidRPr="00495D84" w:rsidRDefault="00C30B78" w:rsidP="00DF5ACB">
            <w:pPr>
              <w:pStyle w:val="TAH"/>
              <w:rPr>
                <w:lang w:eastAsia="ja-JP"/>
              </w:rPr>
            </w:pPr>
            <w:r w:rsidRPr="00495D84">
              <w:rPr>
                <w:lang w:eastAsia="ja-JP"/>
              </w:rPr>
              <w:t>CSI-RS.3.4</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30A90C2F" w14:textId="04168CD7" w:rsidR="00C30B78" w:rsidRPr="00495D84" w:rsidRDefault="00C30B78" w:rsidP="00DF5ACB">
            <w:pPr>
              <w:pStyle w:val="TAH"/>
              <w:rPr>
                <w:lang w:eastAsia="ja-JP"/>
              </w:rPr>
            </w:pPr>
            <w:r w:rsidRPr="00495D84">
              <w:rPr>
                <w:lang w:eastAsia="ja-JP"/>
              </w:rPr>
              <w:t>CSI-RS.3.5</w:t>
            </w:r>
            <w:r w:rsidR="00B27C84">
              <w:rPr>
                <w:lang w:eastAsia="ja-JP"/>
              </w:rPr>
              <w:t xml:space="preserve"> </w:t>
            </w:r>
            <w:r w:rsidRPr="00495D84">
              <w:rPr>
                <w:lang w:eastAsia="ja-JP"/>
              </w:rPr>
              <w:t>TDD</w:t>
            </w:r>
          </w:p>
        </w:tc>
        <w:tc>
          <w:tcPr>
            <w:tcW w:w="613" w:type="pct"/>
            <w:tcBorders>
              <w:top w:val="single" w:sz="4" w:space="0" w:color="auto"/>
              <w:left w:val="single" w:sz="4" w:space="0" w:color="auto"/>
              <w:bottom w:val="single" w:sz="4" w:space="0" w:color="auto"/>
              <w:right w:val="single" w:sz="4" w:space="0" w:color="auto"/>
            </w:tcBorders>
            <w:vAlign w:val="center"/>
          </w:tcPr>
          <w:p w14:paraId="604546FB" w14:textId="72EB01DE" w:rsidR="00C30B78" w:rsidRPr="00495D84" w:rsidRDefault="00C30B78" w:rsidP="00DF5ACB">
            <w:pPr>
              <w:pStyle w:val="TAH"/>
              <w:rPr>
                <w:lang w:eastAsia="ja-JP"/>
              </w:rPr>
            </w:pPr>
            <w:r w:rsidRPr="00495D84">
              <w:rPr>
                <w:lang w:eastAsia="ja-JP"/>
              </w:rPr>
              <w:t>CSI-RS.3.6</w:t>
            </w:r>
            <w:r w:rsidR="00B27C84">
              <w:rPr>
                <w:lang w:eastAsia="ja-JP"/>
              </w:rPr>
              <w:t xml:space="preserve"> </w:t>
            </w:r>
            <w:r w:rsidRPr="00495D84">
              <w:rPr>
                <w:lang w:eastAsia="ja-JP"/>
              </w:rPr>
              <w:t>TDD</w:t>
            </w:r>
          </w:p>
        </w:tc>
      </w:tr>
      <w:tr w:rsidR="00C30B78" w:rsidRPr="00495D84" w14:paraId="02F9EC5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1FEC7BE" w14:textId="5351EE90"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495D84" w:rsidRDefault="00C30B78" w:rsidP="00DF5ACB">
            <w:pPr>
              <w:pStyle w:val="TAH"/>
              <w:rPr>
                <w:lang w:eastAsia="ja-JP"/>
              </w:rPr>
            </w:pPr>
            <w:r w:rsidRPr="00495D84">
              <w:rPr>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495D84" w:rsidRDefault="00C30B78" w:rsidP="00DF5ACB">
            <w:pPr>
              <w:pStyle w:val="TAH"/>
              <w:rPr>
                <w:lang w:eastAsia="ja-JP"/>
              </w:rPr>
            </w:pPr>
            <w:r w:rsidRPr="00495D84">
              <w:rPr>
                <w:lang w:eastAsia="ja-JP"/>
              </w:rPr>
              <w:t>aperiodic</w:t>
            </w:r>
          </w:p>
        </w:tc>
        <w:tc>
          <w:tcPr>
            <w:tcW w:w="613" w:type="pct"/>
            <w:tcBorders>
              <w:top w:val="single" w:sz="4" w:space="0" w:color="auto"/>
              <w:left w:val="single" w:sz="4" w:space="0" w:color="auto"/>
              <w:bottom w:val="single" w:sz="4" w:space="0" w:color="auto"/>
              <w:right w:val="single" w:sz="4" w:space="0" w:color="auto"/>
            </w:tcBorders>
            <w:vAlign w:val="center"/>
          </w:tcPr>
          <w:p w14:paraId="50E8BD93" w14:textId="77777777" w:rsidR="00C30B78" w:rsidRPr="00495D84" w:rsidRDefault="00C30B78" w:rsidP="00DF5ACB">
            <w:pPr>
              <w:pStyle w:val="TAH"/>
              <w:rPr>
                <w:bCs/>
                <w:lang w:eastAsia="ja-JP"/>
              </w:rPr>
            </w:pPr>
            <w:r w:rsidRPr="00495D84">
              <w:rPr>
                <w:bCs/>
                <w:lang w:eastAsia="ja-JP"/>
              </w:rPr>
              <w:t>periodic</w:t>
            </w:r>
          </w:p>
        </w:tc>
        <w:tc>
          <w:tcPr>
            <w:tcW w:w="613" w:type="pct"/>
            <w:tcBorders>
              <w:top w:val="single" w:sz="4" w:space="0" w:color="auto"/>
              <w:left w:val="single" w:sz="4" w:space="0" w:color="auto"/>
              <w:bottom w:val="single" w:sz="4" w:space="0" w:color="auto"/>
              <w:right w:val="single" w:sz="4" w:space="0" w:color="auto"/>
            </w:tcBorders>
            <w:vAlign w:val="center"/>
          </w:tcPr>
          <w:p w14:paraId="0BBD9496" w14:textId="77777777" w:rsidR="00C30B78" w:rsidRPr="00495D84" w:rsidRDefault="00C30B78" w:rsidP="00DF5ACB">
            <w:pPr>
              <w:pStyle w:val="TAH"/>
              <w:rPr>
                <w:lang w:eastAsia="ja-JP"/>
              </w:rPr>
            </w:pPr>
            <w:r w:rsidRPr="00495D84">
              <w:rPr>
                <w:lang w:eastAsia="ja-JP"/>
              </w:rPr>
              <w:t>periodic</w:t>
            </w:r>
          </w:p>
        </w:tc>
      </w:tr>
      <w:tr w:rsidR="00C30B78" w:rsidRPr="00495D84" w14:paraId="08081AD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8ECF277" w14:textId="4078BAF6" w:rsidR="00C30B78" w:rsidRPr="00495D84" w:rsidRDefault="00C30B78" w:rsidP="00DF5ACB">
            <w:pPr>
              <w:pStyle w:val="TAH"/>
              <w:rPr>
                <w:lang w:eastAsia="ja-JP"/>
              </w:rPr>
            </w:pPr>
            <w:r w:rsidRPr="00495D84">
              <w:rPr>
                <w:lang w:eastAsia="ja-JP"/>
              </w:rPr>
              <w:t>Resource</w:t>
            </w:r>
            <w:r w:rsidR="00B27C84">
              <w:rPr>
                <w:lang w:eastAsia="ja-JP"/>
              </w:rPr>
              <w:t xml:space="preserve"> </w:t>
            </w:r>
            <w:r w:rsidRPr="00495D84">
              <w:rPr>
                <w:lang w:eastAsia="ja-JP"/>
              </w:rPr>
              <w:t>Set</w:t>
            </w:r>
            <w:r w:rsidR="00B27C84">
              <w:rPr>
                <w:lang w:eastAsia="ja-JP"/>
              </w:rPr>
              <w:t xml:space="preserve"> </w:t>
            </w:r>
            <w:r w:rsidRPr="00495D84">
              <w:rPr>
                <w:lang w:eastAsia="ja-JP"/>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451E9ACC"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2254D3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C1101CA"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37E7A0D"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461D0C21" w14:textId="77777777" w:rsidR="00C30B78" w:rsidRPr="00495D84" w:rsidRDefault="00C30B78" w:rsidP="00DF5ACB">
            <w:pPr>
              <w:pStyle w:val="TAH"/>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672BCC" w14:textId="77777777" w:rsidR="00C30B78" w:rsidRPr="00495D84" w:rsidRDefault="00C30B78" w:rsidP="00DF5ACB">
            <w:pPr>
              <w:pStyle w:val="TAH"/>
              <w:rPr>
                <w:lang w:eastAsia="ja-JP"/>
              </w:rPr>
            </w:pPr>
          </w:p>
        </w:tc>
      </w:tr>
      <w:tr w:rsidR="00C30B78" w:rsidRPr="00495D84" w14:paraId="300C4C9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495D84" w:rsidRDefault="00C30B78" w:rsidP="00DF5ACB">
            <w:pPr>
              <w:pStyle w:val="TAL"/>
              <w:rPr>
                <w:rFonts w:cs="Arial"/>
                <w:i/>
                <w:lang w:eastAsia="ja-JP"/>
              </w:rPr>
            </w:pPr>
            <w:r w:rsidRPr="00495D84">
              <w:t>nzp-CSI-ResourceSetId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3EF28A98"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79BBADED" w14:textId="77777777" w:rsidR="00C30B78" w:rsidRPr="00495D84" w:rsidRDefault="00C30B78" w:rsidP="00DF5ACB">
            <w:pPr>
              <w:pStyle w:val="TAL"/>
              <w:rPr>
                <w:lang w:eastAsia="ja-JP"/>
              </w:rPr>
            </w:pPr>
            <w:r w:rsidRPr="00495D84">
              <w:rPr>
                <w:lang w:eastAsia="ja-JP"/>
              </w:rPr>
              <w:t>0</w:t>
            </w:r>
          </w:p>
        </w:tc>
      </w:tr>
      <w:tr w:rsidR="00C30B78" w:rsidRPr="00495D84" w14:paraId="1E633CF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495D84" w:rsidRDefault="00C30B78" w:rsidP="00DF5ACB">
            <w:pPr>
              <w:pStyle w:val="TAL"/>
              <w:rPr>
                <w:rFonts w:cs="Arial"/>
                <w:i/>
                <w:lang w:eastAsia="ja-JP"/>
              </w:rPr>
            </w:pPr>
            <w:r w:rsidRPr="00495D84">
              <w:t>repetition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495D84" w:rsidRDefault="00C30B78" w:rsidP="00DF5ACB">
            <w:pPr>
              <w:pStyle w:val="TAL"/>
              <w:rPr>
                <w:lang w:eastAsia="ja-JP"/>
              </w:rPr>
            </w:pPr>
            <w:r w:rsidRPr="00495D84">
              <w:rPr>
                <w:lang w:eastAsia="ja-JP"/>
              </w:rPr>
              <w:t>off</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495D84" w:rsidRDefault="00C30B78" w:rsidP="00DF5ACB">
            <w:pPr>
              <w:pStyle w:val="TAL"/>
              <w:rPr>
                <w:lang w:eastAsia="ja-JP"/>
              </w:rPr>
            </w:pPr>
            <w:r w:rsidRPr="00495D84">
              <w:rPr>
                <w:lang w:eastAsia="ja-JP"/>
              </w:rPr>
              <w:t>on</w:t>
            </w:r>
          </w:p>
        </w:tc>
        <w:tc>
          <w:tcPr>
            <w:tcW w:w="613" w:type="pct"/>
            <w:tcBorders>
              <w:top w:val="single" w:sz="4" w:space="0" w:color="auto"/>
              <w:left w:val="single" w:sz="4" w:space="0" w:color="auto"/>
              <w:bottom w:val="single" w:sz="4" w:space="0" w:color="auto"/>
              <w:right w:val="single" w:sz="4" w:space="0" w:color="auto"/>
            </w:tcBorders>
            <w:vAlign w:val="center"/>
          </w:tcPr>
          <w:p w14:paraId="06C45253"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496F5DF" w14:textId="77777777" w:rsidR="00C30B78" w:rsidRPr="00495D84" w:rsidRDefault="00C30B78" w:rsidP="00DF5ACB">
            <w:pPr>
              <w:pStyle w:val="TAL"/>
              <w:rPr>
                <w:lang w:eastAsia="ja-JP"/>
              </w:rPr>
            </w:pPr>
            <w:r w:rsidRPr="00495D84">
              <w:rPr>
                <w:lang w:eastAsia="ja-JP"/>
              </w:rPr>
              <w:t>off</w:t>
            </w:r>
          </w:p>
        </w:tc>
      </w:tr>
      <w:tr w:rsidR="00C30B78" w:rsidRPr="00495D84" w14:paraId="2904D09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495D84" w:rsidRDefault="00C30B78" w:rsidP="00DF5ACB">
            <w:pPr>
              <w:pStyle w:val="TAL"/>
              <w:rPr>
                <w:rFonts w:cs="Arial"/>
                <w:i/>
                <w:lang w:eastAsia="ja-JP"/>
              </w:rPr>
            </w:pPr>
            <w:r w:rsidRPr="00495D84">
              <w:t>aperiodicTriggeringOffset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495D84" w:rsidRDefault="00C30B78" w:rsidP="00DF5ACB">
            <w:pPr>
              <w:pStyle w:val="TAL"/>
              <w:rPr>
                <w:lang w:eastAsia="ja-JP"/>
              </w:rPr>
            </w:pPr>
            <w:r w:rsidRPr="00495D84">
              <w:rPr>
                <w:lang w:eastAsia="ja-JP"/>
              </w:rPr>
              <w:t>4</w:t>
            </w:r>
          </w:p>
        </w:tc>
        <w:tc>
          <w:tcPr>
            <w:tcW w:w="613" w:type="pct"/>
            <w:tcBorders>
              <w:top w:val="single" w:sz="4" w:space="0" w:color="auto"/>
              <w:left w:val="single" w:sz="4" w:space="0" w:color="auto"/>
              <w:bottom w:val="single" w:sz="4" w:space="0" w:color="auto"/>
              <w:right w:val="single" w:sz="4" w:space="0" w:color="auto"/>
            </w:tcBorders>
            <w:vAlign w:val="center"/>
          </w:tcPr>
          <w:p w14:paraId="17E2A828"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6D59CC70" w14:textId="77777777" w:rsidR="00C30B78" w:rsidRPr="00495D84" w:rsidRDefault="00C30B78" w:rsidP="00DF5ACB">
            <w:pPr>
              <w:pStyle w:val="TAL"/>
              <w:rPr>
                <w:lang w:eastAsia="ja-JP"/>
              </w:rPr>
            </w:pPr>
            <w:r w:rsidRPr="00495D84">
              <w:rPr>
                <w:lang w:eastAsia="ja-JP"/>
              </w:rPr>
              <w:t>n.a.</w:t>
            </w:r>
          </w:p>
        </w:tc>
      </w:tr>
      <w:tr w:rsidR="00C30B78" w:rsidRPr="00495D84" w14:paraId="2E723EA5"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495D84" w:rsidRDefault="00C30B78" w:rsidP="00DF5ACB">
            <w:pPr>
              <w:pStyle w:val="TAL"/>
              <w:rPr>
                <w:rFonts w:cs="Arial"/>
                <w:i/>
                <w:lang w:eastAsia="ja-JP"/>
              </w:rPr>
            </w:pPr>
            <w:r w:rsidRPr="00495D84">
              <w:t>trs-Info</w:t>
            </w:r>
          </w:p>
        </w:tc>
        <w:tc>
          <w:tcPr>
            <w:tcW w:w="613" w:type="pct"/>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76C338BA"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A6421D2" w14:textId="77777777" w:rsidR="00C30B78" w:rsidRPr="00495D84" w:rsidRDefault="00C30B78" w:rsidP="00DF5ACB">
            <w:pPr>
              <w:pStyle w:val="TAL"/>
              <w:rPr>
                <w:lang w:eastAsia="ja-JP"/>
              </w:rPr>
            </w:pPr>
            <w:r w:rsidRPr="00495D84">
              <w:rPr>
                <w:lang w:eastAsia="ja-JP"/>
              </w:rPr>
              <w:t>n.a.</w:t>
            </w:r>
          </w:p>
        </w:tc>
      </w:tr>
      <w:tr w:rsidR="00C30B78" w:rsidRPr="00495D84" w14:paraId="70BC278F"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FDA131C" w14:textId="6316EBAD" w:rsidR="00C30B78" w:rsidRPr="00495D84" w:rsidRDefault="00C30B78" w:rsidP="00DF5ACB">
            <w:pPr>
              <w:pStyle w:val="TAL"/>
              <w:rPr>
                <w:b/>
              </w:rPr>
            </w:pPr>
            <w:r w:rsidRPr="00495D84">
              <w:rPr>
                <w:b/>
              </w:rPr>
              <w:t>Resource</w:t>
            </w:r>
            <w:r w:rsidR="00B27C84">
              <w:rPr>
                <w:b/>
              </w:rPr>
              <w:t xml:space="preserve"> </w:t>
            </w:r>
            <w:r w:rsidRPr="00495D84">
              <w:rPr>
                <w:b/>
              </w:rPr>
              <w:t>Config</w:t>
            </w:r>
          </w:p>
        </w:tc>
        <w:tc>
          <w:tcPr>
            <w:tcW w:w="613" w:type="pct"/>
            <w:tcBorders>
              <w:top w:val="single" w:sz="4" w:space="0" w:color="auto"/>
              <w:left w:val="single" w:sz="4" w:space="0" w:color="auto"/>
              <w:bottom w:val="single" w:sz="4" w:space="0" w:color="auto"/>
              <w:right w:val="single" w:sz="4" w:space="0" w:color="auto"/>
            </w:tcBorders>
            <w:vAlign w:val="center"/>
          </w:tcPr>
          <w:p w14:paraId="1C1C0A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7AD8A2B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63E6FA5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2F1E5D0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3AE3C0B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tcPr>
          <w:p w14:paraId="4E641666" w14:textId="77777777" w:rsidR="00C30B78" w:rsidRPr="00495D84" w:rsidRDefault="00C30B78" w:rsidP="00DF5ACB">
            <w:pPr>
              <w:pStyle w:val="TAL"/>
              <w:rPr>
                <w:lang w:eastAsia="ja-JP"/>
              </w:rPr>
            </w:pPr>
          </w:p>
        </w:tc>
      </w:tr>
      <w:tr w:rsidR="00C30B78" w:rsidRPr="00495D84" w14:paraId="34F19B7C" w14:textId="77777777" w:rsidTr="00E94096">
        <w:trPr>
          <w:jc w:val="center"/>
        </w:trPr>
        <w:tc>
          <w:tcPr>
            <w:tcW w:w="1324" w:type="pct"/>
            <w:tcBorders>
              <w:top w:val="single" w:sz="4" w:space="0" w:color="auto"/>
              <w:left w:val="single" w:sz="4" w:space="0" w:color="auto"/>
              <w:bottom w:val="nil"/>
              <w:right w:val="single" w:sz="4" w:space="0" w:color="auto"/>
            </w:tcBorders>
          </w:tcPr>
          <w:p w14:paraId="7D46975A" w14:textId="77777777" w:rsidR="00C30B78" w:rsidRPr="00495D84" w:rsidRDefault="00C30B78" w:rsidP="00DF5ACB">
            <w:pPr>
              <w:pStyle w:val="TAL"/>
            </w:pPr>
          </w:p>
        </w:tc>
        <w:tc>
          <w:tcPr>
            <w:tcW w:w="613" w:type="pct"/>
            <w:tcBorders>
              <w:top w:val="single" w:sz="4" w:space="0" w:color="auto"/>
              <w:left w:val="single" w:sz="4" w:space="0" w:color="auto"/>
              <w:bottom w:val="nil"/>
              <w:right w:val="single" w:sz="4" w:space="0" w:color="auto"/>
            </w:tcBorders>
          </w:tcPr>
          <w:p w14:paraId="18294205"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01D68A12" w14:textId="469F7F29"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1E7B7642" w14:textId="442BA431"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017491C8" w14:textId="2CE72395"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70095AED"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31F23BEC" w14:textId="7306C6B1"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424304FF" w14:textId="77777777" w:rsidTr="00E94096">
        <w:trPr>
          <w:jc w:val="center"/>
        </w:trPr>
        <w:tc>
          <w:tcPr>
            <w:tcW w:w="1324" w:type="pct"/>
            <w:tcBorders>
              <w:top w:val="nil"/>
              <w:left w:val="single" w:sz="4" w:space="0" w:color="auto"/>
              <w:bottom w:val="nil"/>
              <w:right w:val="single" w:sz="4" w:space="0" w:color="auto"/>
            </w:tcBorders>
            <w:hideMark/>
          </w:tcPr>
          <w:p w14:paraId="33E6BA3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582A57A"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012F67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285EF1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7327105" w14:textId="559543BE"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3526859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1E0A5BD" w14:textId="77777777" w:rsidR="00C30B78" w:rsidRPr="00495D84" w:rsidRDefault="00C30B78" w:rsidP="00DF5ACB">
            <w:pPr>
              <w:pStyle w:val="TAL"/>
              <w:rPr>
                <w:lang w:eastAsia="ja-JP"/>
              </w:rPr>
            </w:pPr>
          </w:p>
        </w:tc>
      </w:tr>
      <w:tr w:rsidR="00C30B78" w:rsidRPr="00495D84" w14:paraId="5DFACA08" w14:textId="77777777" w:rsidTr="00E94096">
        <w:trPr>
          <w:jc w:val="center"/>
        </w:trPr>
        <w:tc>
          <w:tcPr>
            <w:tcW w:w="1324" w:type="pct"/>
            <w:tcBorders>
              <w:top w:val="nil"/>
              <w:left w:val="single" w:sz="4" w:space="0" w:color="auto"/>
              <w:bottom w:val="nil"/>
              <w:right w:val="single" w:sz="4" w:space="0" w:color="auto"/>
            </w:tcBorders>
            <w:hideMark/>
          </w:tcPr>
          <w:p w14:paraId="2023937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0FDCF42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A8E5CCC"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28ACA8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188CE1A" w14:textId="18CFBF4B"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4857773D"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E86370D" w14:textId="77777777" w:rsidR="00C30B78" w:rsidRPr="00495D84" w:rsidRDefault="00C30B78" w:rsidP="00DF5ACB">
            <w:pPr>
              <w:pStyle w:val="TAL"/>
              <w:rPr>
                <w:lang w:eastAsia="ja-JP"/>
              </w:rPr>
            </w:pPr>
          </w:p>
        </w:tc>
      </w:tr>
      <w:tr w:rsidR="00C30B78" w:rsidRPr="00495D84" w14:paraId="26F9EB34" w14:textId="77777777" w:rsidTr="00E94096">
        <w:trPr>
          <w:jc w:val="center"/>
        </w:trPr>
        <w:tc>
          <w:tcPr>
            <w:tcW w:w="1324" w:type="pct"/>
            <w:tcBorders>
              <w:top w:val="nil"/>
              <w:left w:val="single" w:sz="4" w:space="0" w:color="auto"/>
              <w:bottom w:val="nil"/>
              <w:right w:val="single" w:sz="4" w:space="0" w:color="auto"/>
            </w:tcBorders>
            <w:hideMark/>
          </w:tcPr>
          <w:p w14:paraId="79258CB7"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094335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081F841"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1DAE2D"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EAFE902" w14:textId="73B46700"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6D8AEACF"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055EF56C" w14:textId="77777777" w:rsidR="00C30B78" w:rsidRPr="00495D84" w:rsidRDefault="00C30B78" w:rsidP="00DF5ACB">
            <w:pPr>
              <w:pStyle w:val="TAL"/>
              <w:rPr>
                <w:lang w:eastAsia="ja-JP"/>
              </w:rPr>
            </w:pPr>
          </w:p>
        </w:tc>
      </w:tr>
      <w:tr w:rsidR="00C30B78" w:rsidRPr="00495D84" w14:paraId="5E712199" w14:textId="77777777" w:rsidTr="00E94096">
        <w:trPr>
          <w:jc w:val="center"/>
        </w:trPr>
        <w:tc>
          <w:tcPr>
            <w:tcW w:w="1324" w:type="pct"/>
            <w:tcBorders>
              <w:top w:val="nil"/>
              <w:left w:val="single" w:sz="4" w:space="0" w:color="auto"/>
              <w:bottom w:val="nil"/>
              <w:right w:val="single" w:sz="4" w:space="0" w:color="auto"/>
            </w:tcBorders>
            <w:hideMark/>
          </w:tcPr>
          <w:p w14:paraId="5CC101DB" w14:textId="77777777" w:rsidR="00C30B78" w:rsidRPr="00495D84" w:rsidRDefault="00C30B78" w:rsidP="00DF5ACB">
            <w:pPr>
              <w:pStyle w:val="TAL"/>
            </w:pPr>
            <w:r w:rsidRPr="00495D84">
              <w:t>nzp-CSI-RS-ResourceId</w:t>
            </w:r>
          </w:p>
        </w:tc>
        <w:tc>
          <w:tcPr>
            <w:tcW w:w="613" w:type="pct"/>
            <w:tcBorders>
              <w:top w:val="nil"/>
              <w:left w:val="single" w:sz="4" w:space="0" w:color="auto"/>
              <w:bottom w:val="nil"/>
              <w:right w:val="single" w:sz="4" w:space="0" w:color="auto"/>
            </w:tcBorders>
            <w:hideMark/>
          </w:tcPr>
          <w:p w14:paraId="737111D6" w14:textId="15E71CBA"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3C6326E" w14:textId="54D34C09"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7589912E" w14:textId="371892A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39938F24" w14:textId="6BC49758"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6CE7349D" w14:textId="62FE026D"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7CDA5162" w14:textId="6E86ED97"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1B62D20A" w14:textId="77777777" w:rsidTr="00E94096">
        <w:trPr>
          <w:jc w:val="center"/>
        </w:trPr>
        <w:tc>
          <w:tcPr>
            <w:tcW w:w="1324" w:type="pct"/>
            <w:tcBorders>
              <w:top w:val="nil"/>
              <w:left w:val="single" w:sz="4" w:space="0" w:color="auto"/>
              <w:bottom w:val="nil"/>
              <w:right w:val="single" w:sz="4" w:space="0" w:color="auto"/>
            </w:tcBorders>
            <w:hideMark/>
          </w:tcPr>
          <w:p w14:paraId="3522D44F"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143799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408327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985DCB2"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F707918" w14:textId="322AFC76"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78E28527"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1B178A" w14:textId="77777777" w:rsidR="00C30B78" w:rsidRPr="00495D84" w:rsidRDefault="00C30B78" w:rsidP="00DF5ACB">
            <w:pPr>
              <w:pStyle w:val="TAL"/>
              <w:rPr>
                <w:lang w:eastAsia="ja-JP"/>
              </w:rPr>
            </w:pPr>
          </w:p>
        </w:tc>
      </w:tr>
      <w:tr w:rsidR="00C30B78" w:rsidRPr="00495D84" w14:paraId="27980CEB" w14:textId="77777777" w:rsidTr="00E94096">
        <w:trPr>
          <w:jc w:val="center"/>
        </w:trPr>
        <w:tc>
          <w:tcPr>
            <w:tcW w:w="1324" w:type="pct"/>
            <w:tcBorders>
              <w:top w:val="nil"/>
              <w:left w:val="single" w:sz="4" w:space="0" w:color="auto"/>
              <w:bottom w:val="nil"/>
              <w:right w:val="single" w:sz="4" w:space="0" w:color="auto"/>
            </w:tcBorders>
            <w:hideMark/>
          </w:tcPr>
          <w:p w14:paraId="3920995B" w14:textId="77777777" w:rsidR="00C30B78" w:rsidRPr="00495D84" w:rsidRDefault="00C30B78" w:rsidP="00DF5ACB">
            <w:pPr>
              <w:pStyle w:val="TAL"/>
            </w:pPr>
          </w:p>
        </w:tc>
        <w:tc>
          <w:tcPr>
            <w:tcW w:w="613" w:type="pct"/>
            <w:tcBorders>
              <w:top w:val="nil"/>
              <w:left w:val="single" w:sz="4" w:space="0" w:color="auto"/>
              <w:bottom w:val="nil"/>
              <w:right w:val="single" w:sz="4" w:space="0" w:color="auto"/>
            </w:tcBorders>
            <w:hideMark/>
          </w:tcPr>
          <w:p w14:paraId="32A81C17"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64A64A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F03A998"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A8DE0BE" w14:textId="07651659"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5FF3BF86"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2507641A" w14:textId="77777777" w:rsidR="00C30B78" w:rsidRPr="00495D84" w:rsidRDefault="00C30B78" w:rsidP="00DF5ACB">
            <w:pPr>
              <w:pStyle w:val="TAL"/>
              <w:rPr>
                <w:lang w:eastAsia="ja-JP"/>
              </w:rPr>
            </w:pPr>
          </w:p>
        </w:tc>
      </w:tr>
      <w:tr w:rsidR="00C30B78" w:rsidRPr="00495D84" w14:paraId="197D3099"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0F345430" w14:textId="77777777" w:rsidR="00C30B78" w:rsidRPr="00495D84" w:rsidRDefault="00C30B78" w:rsidP="00DF5ACB">
            <w:pPr>
              <w:pStyle w:val="TAL"/>
            </w:pPr>
          </w:p>
        </w:tc>
        <w:tc>
          <w:tcPr>
            <w:tcW w:w="613" w:type="pct"/>
            <w:tcBorders>
              <w:top w:val="nil"/>
              <w:left w:val="single" w:sz="4" w:space="0" w:color="auto"/>
              <w:bottom w:val="single" w:sz="4" w:space="0" w:color="auto"/>
              <w:right w:val="single" w:sz="4" w:space="0" w:color="auto"/>
            </w:tcBorders>
            <w:hideMark/>
          </w:tcPr>
          <w:p w14:paraId="658E6D7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40B02CB"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5576E9E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4DF9348A" w14:textId="53D25CEA"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6C616D3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0A8DEED" w14:textId="77777777" w:rsidR="00C30B78" w:rsidRPr="00495D84" w:rsidRDefault="00C30B78" w:rsidP="00DF5ACB">
            <w:pPr>
              <w:pStyle w:val="TAL"/>
              <w:rPr>
                <w:lang w:eastAsia="ja-JP"/>
              </w:rPr>
            </w:pPr>
          </w:p>
        </w:tc>
      </w:tr>
      <w:tr w:rsidR="00C30B78" w:rsidRPr="00495D84" w14:paraId="2DD097CB"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495D84" w:rsidRDefault="00C30B78" w:rsidP="00DF5ACB">
            <w:pPr>
              <w:pStyle w:val="TAL"/>
              <w:rPr>
                <w:rFonts w:cs="Arial"/>
                <w:i/>
                <w:lang w:eastAsia="ja-JP"/>
              </w:rPr>
            </w:pPr>
            <w:r w:rsidRPr="00495D84">
              <w:t>powerControlOffset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64F2E633"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55761355" w14:textId="77777777" w:rsidR="00C30B78" w:rsidRPr="00495D84" w:rsidRDefault="00C30B78" w:rsidP="00DF5ACB">
            <w:pPr>
              <w:pStyle w:val="TAL"/>
              <w:rPr>
                <w:lang w:eastAsia="ja-JP"/>
              </w:rPr>
            </w:pPr>
            <w:r w:rsidRPr="00495D84">
              <w:rPr>
                <w:lang w:eastAsia="ja-JP"/>
              </w:rPr>
              <w:t>0</w:t>
            </w:r>
          </w:p>
        </w:tc>
      </w:tr>
      <w:tr w:rsidR="00C30B78" w:rsidRPr="00495D84" w14:paraId="438056A8"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495D84" w:rsidRDefault="00C30B78" w:rsidP="00DF5ACB">
            <w:pPr>
              <w:pStyle w:val="TAL"/>
              <w:rPr>
                <w:rFonts w:cs="Arial"/>
                <w:i/>
                <w:lang w:eastAsia="ja-JP"/>
              </w:rPr>
            </w:pPr>
            <w:r w:rsidRPr="00495D84">
              <w:t>powerControlOffsetSS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4C2204F7" w14:textId="77777777" w:rsidR="00C30B78" w:rsidRPr="00495D84" w:rsidRDefault="00C30B78" w:rsidP="00DF5ACB">
            <w:pPr>
              <w:pStyle w:val="TAL"/>
              <w:rPr>
                <w:lang w:eastAsia="ja-JP"/>
              </w:rPr>
            </w:pPr>
            <w:r w:rsidRPr="00495D84">
              <w:rPr>
                <w:lang w:eastAsia="ja-JP"/>
              </w:rPr>
              <w:t>db0</w:t>
            </w:r>
          </w:p>
        </w:tc>
        <w:tc>
          <w:tcPr>
            <w:tcW w:w="613" w:type="pct"/>
            <w:tcBorders>
              <w:top w:val="single" w:sz="4" w:space="0" w:color="auto"/>
              <w:left w:val="single" w:sz="4" w:space="0" w:color="auto"/>
              <w:bottom w:val="single" w:sz="4" w:space="0" w:color="auto"/>
              <w:right w:val="single" w:sz="4" w:space="0" w:color="auto"/>
            </w:tcBorders>
            <w:vAlign w:val="center"/>
          </w:tcPr>
          <w:p w14:paraId="502556D0" w14:textId="77777777" w:rsidR="00C30B78" w:rsidRPr="00495D84" w:rsidRDefault="00C30B78" w:rsidP="00DF5ACB">
            <w:pPr>
              <w:pStyle w:val="TAL"/>
              <w:rPr>
                <w:lang w:eastAsia="ja-JP"/>
              </w:rPr>
            </w:pPr>
            <w:r w:rsidRPr="00495D84">
              <w:rPr>
                <w:lang w:eastAsia="ja-JP"/>
              </w:rPr>
              <w:t>db0</w:t>
            </w:r>
          </w:p>
        </w:tc>
      </w:tr>
      <w:tr w:rsidR="00C30B78" w:rsidRPr="00495D84" w14:paraId="77A5C23E"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495D84" w:rsidRDefault="00C30B78" w:rsidP="00DF5ACB">
            <w:pPr>
              <w:pStyle w:val="TAL"/>
              <w:rPr>
                <w:rFonts w:cs="Arial"/>
                <w:i/>
                <w:lang w:eastAsia="ja-JP"/>
              </w:rPr>
            </w:pPr>
            <w:r w:rsidRPr="00495D84">
              <w:t>scramblingID</w:t>
            </w:r>
          </w:p>
        </w:tc>
        <w:tc>
          <w:tcPr>
            <w:tcW w:w="613" w:type="pct"/>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22753500"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057F1719" w14:textId="77777777" w:rsidR="00C30B78" w:rsidRPr="00495D84" w:rsidRDefault="00C30B78" w:rsidP="00DF5ACB">
            <w:pPr>
              <w:pStyle w:val="TAL"/>
              <w:rPr>
                <w:lang w:eastAsia="ja-JP"/>
              </w:rPr>
            </w:pPr>
            <w:r w:rsidRPr="00495D84">
              <w:rPr>
                <w:lang w:eastAsia="ja-JP"/>
              </w:rPr>
              <w:t>0</w:t>
            </w:r>
          </w:p>
        </w:tc>
      </w:tr>
      <w:tr w:rsidR="00C30B78" w:rsidRPr="00495D84" w14:paraId="76C1E80A"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2D19AC27" w14:textId="5B1F8C3A" w:rsidR="00C30B78" w:rsidRPr="00495D84" w:rsidRDefault="00C30B78" w:rsidP="00DF5ACB">
            <w:pPr>
              <w:pStyle w:val="TAL"/>
              <w:rPr>
                <w:rFonts w:cs="Arial"/>
                <w:i/>
                <w:lang w:eastAsia="ja-JP"/>
              </w:rPr>
            </w:pPr>
            <w:r w:rsidRPr="00495D84">
              <w:t>Period</w:t>
            </w:r>
            <w:r w:rsidR="00B27C84">
              <w:t xml:space="preserve"> </w:t>
            </w:r>
            <w:r w:rsidRPr="00495D84">
              <w:t>(slots)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495D84" w:rsidRDefault="00C30B78" w:rsidP="00DF5ACB">
            <w:pPr>
              <w:pStyle w:val="TAL"/>
              <w:rPr>
                <w:lang w:eastAsia="ja-JP"/>
              </w:rPr>
            </w:pPr>
            <w:r w:rsidRPr="00495D84">
              <w:rPr>
                <w:lang w:eastAsia="ja-JP"/>
              </w:rPr>
              <w:t>slot40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495D84" w:rsidRDefault="00C30B78" w:rsidP="00DF5ACB">
            <w:pPr>
              <w:pStyle w:val="TAL"/>
              <w:rPr>
                <w:lang w:eastAsia="ja-JP"/>
              </w:rPr>
            </w:pPr>
            <w:r w:rsidRPr="00495D84">
              <w:rPr>
                <w:lang w:eastAsia="ja-JP"/>
              </w:rPr>
              <w:t>slot80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3EB6CB42" w14:textId="77777777" w:rsidR="00C30B78" w:rsidRPr="00495D84" w:rsidRDefault="00C30B78" w:rsidP="00DF5ACB">
            <w:pPr>
              <w:pStyle w:val="TAL"/>
              <w:rPr>
                <w:lang w:eastAsia="ja-JP"/>
              </w:rPr>
            </w:pPr>
            <w:r w:rsidRPr="00495D84">
              <w:rPr>
                <w:lang w:eastAsia="ja-JP"/>
              </w:rPr>
              <w:t>slot320</w:t>
            </w:r>
          </w:p>
        </w:tc>
        <w:tc>
          <w:tcPr>
            <w:tcW w:w="613" w:type="pct"/>
            <w:tcBorders>
              <w:top w:val="single" w:sz="4" w:space="0" w:color="auto"/>
              <w:left w:val="single" w:sz="4" w:space="0" w:color="auto"/>
              <w:bottom w:val="single" w:sz="4" w:space="0" w:color="auto"/>
              <w:right w:val="single" w:sz="4" w:space="0" w:color="auto"/>
            </w:tcBorders>
            <w:vAlign w:val="center"/>
          </w:tcPr>
          <w:p w14:paraId="05A06EA8" w14:textId="77777777" w:rsidR="00C30B78" w:rsidRPr="00495D84" w:rsidRDefault="00C30B78" w:rsidP="00DF5ACB">
            <w:pPr>
              <w:pStyle w:val="TAL"/>
              <w:rPr>
                <w:lang w:eastAsia="ja-JP"/>
              </w:rPr>
            </w:pPr>
            <w:r w:rsidRPr="00495D84">
              <w:rPr>
                <w:lang w:eastAsia="ja-JP"/>
              </w:rPr>
              <w:t>slot80</w:t>
            </w:r>
          </w:p>
        </w:tc>
      </w:tr>
      <w:tr w:rsidR="00DF5ACB" w:rsidRPr="00495D84" w14:paraId="2921B22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495D84" w:rsidRDefault="00DF5ACB" w:rsidP="00DF5ACB">
            <w:pPr>
              <w:pStyle w:val="TAL"/>
            </w:pPr>
            <w:r w:rsidRPr="00495D84">
              <w:t>Offset</w:t>
            </w:r>
          </w:p>
        </w:tc>
        <w:tc>
          <w:tcPr>
            <w:tcW w:w="613" w:type="pct"/>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495D84" w:rsidRDefault="00DF5ACB" w:rsidP="00DF5ACB">
            <w:pPr>
              <w:pStyle w:val="TAL"/>
              <w:rPr>
                <w:lang w:eastAsia="ja-JP"/>
              </w:rPr>
            </w:pPr>
            <w:r w:rsidRPr="00495D84">
              <w:rPr>
                <w:lang w:eastAsia="ja-JP"/>
              </w:rPr>
              <w:t>16</w:t>
            </w:r>
          </w:p>
        </w:tc>
        <w:tc>
          <w:tcPr>
            <w:tcW w:w="613" w:type="pct"/>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495D84" w:rsidRDefault="00DF5ACB" w:rsidP="00DF5ACB">
            <w:pPr>
              <w:pStyle w:val="TAL"/>
              <w:rPr>
                <w:lang w:eastAsia="ja-JP"/>
              </w:rPr>
            </w:pPr>
            <w:r w:rsidRPr="00495D84">
              <w:rPr>
                <w:lang w:eastAsia="ja-JP"/>
              </w:rPr>
              <w:t>n.a.</w:t>
            </w:r>
          </w:p>
        </w:tc>
        <w:tc>
          <w:tcPr>
            <w:tcW w:w="613" w:type="pct"/>
            <w:tcBorders>
              <w:top w:val="single" w:sz="4" w:space="0" w:color="auto"/>
              <w:left w:val="single" w:sz="4" w:space="0" w:color="auto"/>
              <w:bottom w:val="single" w:sz="4" w:space="0" w:color="auto"/>
              <w:right w:val="single" w:sz="4" w:space="0" w:color="auto"/>
            </w:tcBorders>
            <w:vAlign w:val="center"/>
          </w:tcPr>
          <w:p w14:paraId="4D8C4A8C" w14:textId="2133AC24" w:rsidR="00DF5ACB" w:rsidRPr="00495D84" w:rsidRDefault="00DF5ACB" w:rsidP="00DF5ACB">
            <w:pPr>
              <w:pStyle w:val="TAL"/>
              <w:rPr>
                <w:lang w:eastAsia="ja-JP"/>
              </w:rPr>
            </w:pPr>
            <w:r w:rsidRPr="00495D84">
              <w:rPr>
                <w:lang w:eastAsia="ja-JP"/>
              </w:rPr>
              <w:t>8</w:t>
            </w:r>
          </w:p>
        </w:tc>
        <w:tc>
          <w:tcPr>
            <w:tcW w:w="613" w:type="pct"/>
            <w:tcBorders>
              <w:top w:val="single" w:sz="4" w:space="0" w:color="auto"/>
              <w:left w:val="single" w:sz="4" w:space="0" w:color="auto"/>
              <w:bottom w:val="single" w:sz="4" w:space="0" w:color="auto"/>
              <w:right w:val="single" w:sz="4" w:space="0" w:color="auto"/>
            </w:tcBorders>
            <w:vAlign w:val="center"/>
          </w:tcPr>
          <w:p w14:paraId="1A14C04B" w14:textId="0024DFE4" w:rsidR="00DF5ACB" w:rsidRPr="00495D84" w:rsidRDefault="00DF5ACB" w:rsidP="00DF5ACB">
            <w:pPr>
              <w:pStyle w:val="TAL"/>
              <w:rPr>
                <w:lang w:eastAsia="ja-JP"/>
              </w:rPr>
            </w:pPr>
            <w:r w:rsidRPr="00495D84">
              <w:rPr>
                <w:lang w:eastAsia="ja-JP"/>
              </w:rPr>
              <w:t>16</w:t>
            </w:r>
          </w:p>
        </w:tc>
      </w:tr>
      <w:tr w:rsidR="00C30B78" w:rsidRPr="00495D84" w14:paraId="5F8D0F01" w14:textId="77777777" w:rsidTr="00E94096">
        <w:trPr>
          <w:jc w:val="center"/>
        </w:trPr>
        <w:tc>
          <w:tcPr>
            <w:tcW w:w="1324" w:type="pct"/>
            <w:tcBorders>
              <w:top w:val="single" w:sz="4" w:space="0" w:color="auto"/>
              <w:left w:val="single" w:sz="4" w:space="0" w:color="auto"/>
              <w:bottom w:val="nil"/>
              <w:right w:val="single" w:sz="4" w:space="0" w:color="auto"/>
            </w:tcBorders>
            <w:vAlign w:val="center"/>
            <w:hideMark/>
          </w:tcPr>
          <w:p w14:paraId="0CBC186D" w14:textId="77777777" w:rsidR="00C30B78" w:rsidRPr="00495D84" w:rsidRDefault="00C30B78" w:rsidP="00DF5ACB">
            <w:pPr>
              <w:pStyle w:val="TAL"/>
              <w:rPr>
                <w:rFonts w:cs="Arial"/>
                <w:i/>
                <w:lang w:eastAsia="ja-JP"/>
              </w:rPr>
            </w:pPr>
            <w:r w:rsidRPr="00495D84">
              <w:t>qcl-InfoPeriodicCSI-RS</w:t>
            </w:r>
          </w:p>
        </w:tc>
        <w:tc>
          <w:tcPr>
            <w:tcW w:w="613" w:type="pct"/>
            <w:tcBorders>
              <w:top w:val="single" w:sz="4" w:space="0" w:color="auto"/>
              <w:left w:val="single" w:sz="4" w:space="0" w:color="auto"/>
              <w:bottom w:val="nil"/>
              <w:right w:val="single" w:sz="4" w:space="0" w:color="auto"/>
            </w:tcBorders>
            <w:vAlign w:val="center"/>
            <w:hideMark/>
          </w:tcPr>
          <w:p w14:paraId="2701BF0D"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nil"/>
              <w:right w:val="single" w:sz="4" w:space="0" w:color="auto"/>
            </w:tcBorders>
            <w:vAlign w:val="center"/>
            <w:hideMark/>
          </w:tcPr>
          <w:p w14:paraId="0C8000BF"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hideMark/>
          </w:tcPr>
          <w:p w14:paraId="25A96380" w14:textId="77777777" w:rsidR="00C30B78" w:rsidRPr="00495D84" w:rsidRDefault="00C30B78" w:rsidP="00DF5ACB">
            <w:pPr>
              <w:pStyle w:val="TAL"/>
              <w:rPr>
                <w:lang w:eastAsia="ja-JP"/>
              </w:rPr>
            </w:pPr>
            <w:r w:rsidRPr="00495D84">
              <w:rPr>
                <w:lang w:eastAsia="ja-JP"/>
              </w:rPr>
              <w:t>n.a.</w:t>
            </w:r>
          </w:p>
        </w:tc>
        <w:tc>
          <w:tcPr>
            <w:tcW w:w="613" w:type="pct"/>
            <w:tcBorders>
              <w:top w:val="single" w:sz="4" w:space="0" w:color="auto"/>
              <w:left w:val="single" w:sz="4" w:space="0" w:color="auto"/>
              <w:bottom w:val="nil"/>
              <w:right w:val="single" w:sz="4" w:space="0" w:color="auto"/>
            </w:tcBorders>
            <w:vAlign w:val="center"/>
          </w:tcPr>
          <w:p w14:paraId="6E5ADD3F" w14:textId="77777777" w:rsidR="00C30B78" w:rsidRPr="00495D84" w:rsidRDefault="00C30B78" w:rsidP="00DF5ACB">
            <w:pPr>
              <w:pStyle w:val="TAL"/>
              <w:rPr>
                <w:lang w:eastAsia="ja-JP"/>
              </w:rPr>
            </w:pPr>
            <w:r w:rsidRPr="00495D84">
              <w:rPr>
                <w:lang w:eastAsia="ja-JP"/>
              </w:rPr>
              <w:t>TCI.State.0</w:t>
            </w:r>
          </w:p>
        </w:tc>
        <w:tc>
          <w:tcPr>
            <w:tcW w:w="613" w:type="pct"/>
            <w:tcBorders>
              <w:top w:val="single" w:sz="4" w:space="0" w:color="auto"/>
              <w:left w:val="single" w:sz="4" w:space="0" w:color="auto"/>
              <w:bottom w:val="single" w:sz="4" w:space="0" w:color="auto"/>
              <w:right w:val="single" w:sz="4" w:space="0" w:color="auto"/>
            </w:tcBorders>
            <w:vAlign w:val="center"/>
          </w:tcPr>
          <w:p w14:paraId="2EE6991F" w14:textId="77777777" w:rsidR="00C30B78" w:rsidRPr="00495D84" w:rsidRDefault="00C30B78" w:rsidP="00DF5ACB">
            <w:pPr>
              <w:pStyle w:val="TAL"/>
              <w:rPr>
                <w:lang w:eastAsia="ja-JP"/>
              </w:rPr>
            </w:pPr>
            <w:r w:rsidRPr="00495D84">
              <w:rPr>
                <w:lang w:eastAsia="ja-JP"/>
              </w:rPr>
              <w:t>TCI.State.0</w:t>
            </w:r>
          </w:p>
        </w:tc>
      </w:tr>
      <w:tr w:rsidR="00C30B78" w:rsidRPr="00495D84" w14:paraId="391A2E65" w14:textId="77777777" w:rsidTr="00E94096">
        <w:trPr>
          <w:jc w:val="center"/>
        </w:trPr>
        <w:tc>
          <w:tcPr>
            <w:tcW w:w="1324" w:type="pct"/>
            <w:tcBorders>
              <w:top w:val="nil"/>
              <w:left w:val="single" w:sz="4" w:space="0" w:color="auto"/>
              <w:bottom w:val="single" w:sz="4" w:space="0" w:color="auto"/>
              <w:right w:val="single" w:sz="4" w:space="0" w:color="auto"/>
            </w:tcBorders>
            <w:vAlign w:val="center"/>
            <w:hideMark/>
          </w:tcPr>
          <w:p w14:paraId="418583E9" w14:textId="77777777" w:rsidR="00C30B78" w:rsidRPr="00495D84" w:rsidRDefault="00C30B78" w:rsidP="00DF5ACB">
            <w:pPr>
              <w:pStyle w:val="TAL"/>
              <w:rPr>
                <w:rFonts w:cs="Arial"/>
                <w:i/>
                <w:lang w:eastAsia="ja-JP"/>
              </w:rPr>
            </w:pPr>
          </w:p>
        </w:tc>
        <w:tc>
          <w:tcPr>
            <w:tcW w:w="613" w:type="pct"/>
            <w:tcBorders>
              <w:top w:val="nil"/>
              <w:left w:val="single" w:sz="4" w:space="0" w:color="auto"/>
              <w:bottom w:val="single" w:sz="4" w:space="0" w:color="auto"/>
              <w:right w:val="single" w:sz="4" w:space="0" w:color="auto"/>
            </w:tcBorders>
            <w:vAlign w:val="center"/>
            <w:hideMark/>
          </w:tcPr>
          <w:p w14:paraId="3A2266B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495D84" w:rsidRDefault="00C30B78" w:rsidP="00DF5ACB">
            <w:pPr>
              <w:pStyle w:val="TAL"/>
              <w:rPr>
                <w:lang w:eastAsia="ja-JP"/>
              </w:rPr>
            </w:pPr>
            <w:r w:rsidRPr="00495D84">
              <w:rPr>
                <w:lang w:eastAsia="ja-JP"/>
              </w:rPr>
              <w:t>TCI.State.1</w:t>
            </w:r>
          </w:p>
        </w:tc>
        <w:tc>
          <w:tcPr>
            <w:tcW w:w="613" w:type="pct"/>
            <w:tcBorders>
              <w:top w:val="nil"/>
              <w:left w:val="single" w:sz="4" w:space="0" w:color="auto"/>
              <w:bottom w:val="single" w:sz="4" w:space="0" w:color="auto"/>
              <w:right w:val="single" w:sz="4" w:space="0" w:color="auto"/>
            </w:tcBorders>
            <w:vAlign w:val="center"/>
            <w:hideMark/>
          </w:tcPr>
          <w:p w14:paraId="231EF8D6"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hideMark/>
          </w:tcPr>
          <w:p w14:paraId="763CE36F"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vAlign w:val="center"/>
          </w:tcPr>
          <w:p w14:paraId="18EE1449"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vAlign w:val="center"/>
          </w:tcPr>
          <w:p w14:paraId="008CEAD9" w14:textId="77777777" w:rsidR="00C30B78" w:rsidRPr="00495D84" w:rsidRDefault="00C30B78" w:rsidP="00DF5ACB">
            <w:pPr>
              <w:pStyle w:val="TAL"/>
              <w:rPr>
                <w:lang w:eastAsia="ja-JP"/>
              </w:rPr>
            </w:pPr>
            <w:r w:rsidRPr="00495D84">
              <w:rPr>
                <w:lang w:eastAsia="ja-JP"/>
              </w:rPr>
              <w:t>TCI.State.1</w:t>
            </w:r>
          </w:p>
        </w:tc>
      </w:tr>
      <w:tr w:rsidR="00C30B78" w:rsidRPr="00495D84" w14:paraId="3CE735E3"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495D84" w:rsidRDefault="00C30B78" w:rsidP="00DF5ACB">
            <w:pPr>
              <w:pStyle w:val="TAL"/>
              <w:rPr>
                <w:rFonts w:cs="Arial"/>
                <w:i/>
                <w:lang w:eastAsia="ja-JP"/>
              </w:rPr>
            </w:pPr>
            <w:r w:rsidRPr="00495D84">
              <w:t>frequencyDomainAllocation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495D84" w:rsidRDefault="00C30B78" w:rsidP="00DF5ACB">
            <w:pPr>
              <w:pStyle w:val="TAL"/>
              <w:rPr>
                <w:lang w:eastAsia="ja-JP"/>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495D84" w:rsidRDefault="00C30B78" w:rsidP="00DF5ACB">
            <w:pPr>
              <w:pStyle w:val="TAL"/>
              <w:rPr>
                <w:lang w:eastAsia="ja-JP"/>
              </w:rPr>
            </w:pPr>
            <w:r w:rsidRPr="00495D84">
              <w:rPr>
                <w:szCs w:val="18"/>
              </w:rPr>
              <w:t>0001</w:t>
            </w:r>
          </w:p>
        </w:tc>
        <w:tc>
          <w:tcPr>
            <w:tcW w:w="613" w:type="pct"/>
            <w:tcBorders>
              <w:top w:val="single" w:sz="4" w:space="0" w:color="auto"/>
              <w:left w:val="single" w:sz="4" w:space="0" w:color="auto"/>
              <w:bottom w:val="single" w:sz="4" w:space="0" w:color="auto"/>
              <w:right w:val="single" w:sz="4" w:space="0" w:color="auto"/>
            </w:tcBorders>
            <w:vAlign w:val="center"/>
          </w:tcPr>
          <w:p w14:paraId="520B48DB" w14:textId="77777777" w:rsidR="00C30B78" w:rsidRPr="00495D84" w:rsidRDefault="00C30B78" w:rsidP="00DF5ACB">
            <w:pPr>
              <w:pStyle w:val="TAL"/>
              <w:rPr>
                <w:szCs w:val="18"/>
              </w:rPr>
            </w:pPr>
            <w:r w:rsidRPr="00495D84">
              <w:rPr>
                <w:szCs w:val="18"/>
              </w:rPr>
              <w:t>000001</w:t>
            </w:r>
          </w:p>
        </w:tc>
        <w:tc>
          <w:tcPr>
            <w:tcW w:w="613" w:type="pct"/>
            <w:tcBorders>
              <w:top w:val="single" w:sz="4" w:space="0" w:color="auto"/>
              <w:left w:val="single" w:sz="4" w:space="0" w:color="auto"/>
              <w:bottom w:val="single" w:sz="4" w:space="0" w:color="auto"/>
              <w:right w:val="single" w:sz="4" w:space="0" w:color="auto"/>
            </w:tcBorders>
            <w:vAlign w:val="center"/>
          </w:tcPr>
          <w:p w14:paraId="15F6ECCD" w14:textId="77777777" w:rsidR="00C30B78" w:rsidRPr="00495D84" w:rsidRDefault="00C30B78" w:rsidP="00DF5ACB">
            <w:pPr>
              <w:pStyle w:val="TAL"/>
              <w:rPr>
                <w:szCs w:val="18"/>
              </w:rPr>
            </w:pPr>
            <w:r w:rsidRPr="00495D84">
              <w:rPr>
                <w:szCs w:val="18"/>
              </w:rPr>
              <w:t>0100</w:t>
            </w:r>
          </w:p>
        </w:tc>
      </w:tr>
      <w:tr w:rsidR="00C30B78" w:rsidRPr="00495D84" w14:paraId="32EB4509"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495D84" w:rsidRDefault="00C30B78" w:rsidP="00DF5ACB">
            <w:pPr>
              <w:pStyle w:val="TAL"/>
              <w:rPr>
                <w:rFonts w:cs="Arial"/>
                <w:i/>
                <w:lang w:eastAsia="ja-JP"/>
              </w:rPr>
            </w:pPr>
            <w:r w:rsidRPr="00495D84">
              <w:t>nrofPorts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495D84" w:rsidRDefault="00C30B78" w:rsidP="00DF5ACB">
            <w:pPr>
              <w:pStyle w:val="TAL"/>
              <w:rPr>
                <w:lang w:eastAsia="ja-JP"/>
              </w:rPr>
            </w:pPr>
            <w:r w:rsidRPr="00495D84">
              <w:rPr>
                <w:lang w:eastAsia="ja-JP"/>
              </w:rPr>
              <w:t>2</w:t>
            </w:r>
          </w:p>
        </w:tc>
        <w:tc>
          <w:tcPr>
            <w:tcW w:w="613" w:type="pct"/>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1DBACFA3"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2BC7543" w14:textId="77777777" w:rsidR="00C30B78" w:rsidRPr="00495D84" w:rsidRDefault="00C30B78" w:rsidP="00DF5ACB">
            <w:pPr>
              <w:pStyle w:val="TAL"/>
              <w:rPr>
                <w:lang w:eastAsia="ja-JP"/>
              </w:rPr>
            </w:pPr>
            <w:r w:rsidRPr="00495D84">
              <w:rPr>
                <w:lang w:eastAsia="ja-JP"/>
              </w:rPr>
              <w:t>1</w:t>
            </w:r>
          </w:p>
        </w:tc>
      </w:tr>
      <w:tr w:rsidR="00C30B78" w:rsidRPr="00495D84" w14:paraId="7CC51F15" w14:textId="77777777" w:rsidTr="00E94096">
        <w:trPr>
          <w:jc w:val="center"/>
        </w:trPr>
        <w:tc>
          <w:tcPr>
            <w:tcW w:w="1324" w:type="pct"/>
            <w:tcBorders>
              <w:top w:val="single" w:sz="4" w:space="0" w:color="auto"/>
              <w:left w:val="single" w:sz="4" w:space="0" w:color="auto"/>
              <w:bottom w:val="nil"/>
              <w:right w:val="single" w:sz="4" w:space="0" w:color="auto"/>
            </w:tcBorders>
          </w:tcPr>
          <w:p w14:paraId="06C43ED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tcPr>
          <w:p w14:paraId="31AC80E6"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nil"/>
              <w:right w:val="single" w:sz="4" w:space="0" w:color="auto"/>
            </w:tcBorders>
            <w:hideMark/>
          </w:tcPr>
          <w:p w14:paraId="41D9BE83" w14:textId="6EF7C91E"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596E81F4" w14:textId="53B55C0A"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hideMark/>
          </w:tcPr>
          <w:p w14:paraId="7F7C49B9" w14:textId="25FC2E82" w:rsidR="00C30B78" w:rsidRPr="00495D84" w:rsidRDefault="00C30B78" w:rsidP="00DF5ACB">
            <w:pPr>
              <w:pStyle w:val="TAL"/>
              <w:rPr>
                <w:lang w:eastAsia="ja-JP"/>
              </w:rPr>
            </w:pPr>
            <w:r w:rsidRPr="00495D84">
              <w:rPr>
                <w:lang w:eastAsia="ja-JP"/>
              </w:rPr>
              <w:t>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vAlign w:val="center"/>
          </w:tcPr>
          <w:p w14:paraId="5E254779" w14:textId="77777777" w:rsidR="00C30B78" w:rsidRPr="00495D84" w:rsidRDefault="00C30B78" w:rsidP="00DF5ACB">
            <w:pPr>
              <w:pStyle w:val="TAL"/>
              <w:rPr>
                <w:lang w:eastAsia="ja-JP"/>
              </w:rPr>
            </w:pPr>
          </w:p>
        </w:tc>
        <w:tc>
          <w:tcPr>
            <w:tcW w:w="613" w:type="pct"/>
            <w:vMerge w:val="restart"/>
            <w:tcBorders>
              <w:top w:val="single" w:sz="4" w:space="0" w:color="auto"/>
              <w:left w:val="single" w:sz="4" w:space="0" w:color="auto"/>
              <w:right w:val="single" w:sz="4" w:space="0" w:color="auto"/>
            </w:tcBorders>
          </w:tcPr>
          <w:p w14:paraId="5733E42B" w14:textId="7092D9B7"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r>
      <w:tr w:rsidR="00C30B78" w:rsidRPr="00495D84" w14:paraId="73D960CC" w14:textId="77777777" w:rsidTr="00E94096">
        <w:trPr>
          <w:jc w:val="center"/>
        </w:trPr>
        <w:tc>
          <w:tcPr>
            <w:tcW w:w="1324" w:type="pct"/>
            <w:tcBorders>
              <w:top w:val="nil"/>
              <w:left w:val="single" w:sz="4" w:space="0" w:color="auto"/>
              <w:bottom w:val="nil"/>
              <w:right w:val="single" w:sz="4" w:space="0" w:color="auto"/>
            </w:tcBorders>
            <w:hideMark/>
          </w:tcPr>
          <w:p w14:paraId="3146643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747E4D2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2C6257C3"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53CDAD14"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1475BEEC" w14:textId="353F8BEF" w:rsidR="00C30B78" w:rsidRPr="00495D84" w:rsidRDefault="00C30B78" w:rsidP="00DF5ACB">
            <w:pPr>
              <w:pStyle w:val="TAL"/>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nil"/>
              <w:left w:val="single" w:sz="4" w:space="0" w:color="auto"/>
              <w:bottom w:val="nil"/>
              <w:right w:val="single" w:sz="4" w:space="0" w:color="auto"/>
            </w:tcBorders>
          </w:tcPr>
          <w:p w14:paraId="042A115F"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CE90E60" w14:textId="77777777" w:rsidR="00C30B78" w:rsidRPr="00495D84" w:rsidRDefault="00C30B78" w:rsidP="00DF5ACB">
            <w:pPr>
              <w:pStyle w:val="TAL"/>
              <w:rPr>
                <w:lang w:eastAsia="ja-JP"/>
              </w:rPr>
            </w:pPr>
          </w:p>
        </w:tc>
      </w:tr>
      <w:tr w:rsidR="00C30B78" w:rsidRPr="00495D84" w14:paraId="296DE4F9" w14:textId="77777777" w:rsidTr="00E94096">
        <w:trPr>
          <w:jc w:val="center"/>
        </w:trPr>
        <w:tc>
          <w:tcPr>
            <w:tcW w:w="1324" w:type="pct"/>
            <w:tcBorders>
              <w:top w:val="nil"/>
              <w:left w:val="single" w:sz="4" w:space="0" w:color="auto"/>
              <w:bottom w:val="nil"/>
              <w:right w:val="single" w:sz="4" w:space="0" w:color="auto"/>
            </w:tcBorders>
            <w:hideMark/>
          </w:tcPr>
          <w:p w14:paraId="75636FD6"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2C65D28"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0771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A165420"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05A63023" w14:textId="6066E047" w:rsidR="00C30B78" w:rsidRPr="00495D84" w:rsidRDefault="00C30B78" w:rsidP="00DF5ACB">
            <w:pPr>
              <w:pStyle w:val="TAL"/>
              <w:rPr>
                <w:lang w:eastAsia="ja-JP"/>
              </w:rPr>
            </w:pPr>
            <w:r w:rsidRPr="00495D84">
              <w:rPr>
                <w:lang w:eastAsia="ja-JP"/>
              </w:rPr>
              <w:t>2</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#2</w:t>
            </w:r>
          </w:p>
        </w:tc>
        <w:tc>
          <w:tcPr>
            <w:tcW w:w="613" w:type="pct"/>
            <w:tcBorders>
              <w:top w:val="nil"/>
              <w:left w:val="single" w:sz="4" w:space="0" w:color="auto"/>
              <w:bottom w:val="nil"/>
              <w:right w:val="single" w:sz="4" w:space="0" w:color="auto"/>
            </w:tcBorders>
          </w:tcPr>
          <w:p w14:paraId="5391606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0B2BC694" w14:textId="77777777" w:rsidR="00C30B78" w:rsidRPr="00495D84" w:rsidRDefault="00C30B78" w:rsidP="00DF5ACB">
            <w:pPr>
              <w:pStyle w:val="TAL"/>
              <w:rPr>
                <w:lang w:eastAsia="ja-JP"/>
              </w:rPr>
            </w:pPr>
          </w:p>
        </w:tc>
      </w:tr>
      <w:tr w:rsidR="00C30B78" w:rsidRPr="00495D84" w14:paraId="016D6897" w14:textId="77777777" w:rsidTr="00E94096">
        <w:trPr>
          <w:jc w:val="center"/>
        </w:trPr>
        <w:tc>
          <w:tcPr>
            <w:tcW w:w="1324" w:type="pct"/>
            <w:tcBorders>
              <w:top w:val="nil"/>
              <w:left w:val="single" w:sz="4" w:space="0" w:color="auto"/>
              <w:bottom w:val="nil"/>
              <w:right w:val="single" w:sz="4" w:space="0" w:color="auto"/>
            </w:tcBorders>
            <w:hideMark/>
          </w:tcPr>
          <w:p w14:paraId="77F5E9B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3012FED9"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63C792B0"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A534B31"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68788E29" w14:textId="1BA20444" w:rsidR="00C30B78" w:rsidRPr="00495D84" w:rsidRDefault="00C30B78" w:rsidP="00DF5ACB">
            <w:pPr>
              <w:pStyle w:val="TAL"/>
              <w:rPr>
                <w:lang w:eastAsia="ja-JP"/>
              </w:rPr>
            </w:pPr>
            <w:r w:rsidRPr="00495D84">
              <w:rPr>
                <w:lang w:eastAsia="ja-JP"/>
              </w:rPr>
              <w:t>3</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#3</w:t>
            </w:r>
          </w:p>
        </w:tc>
        <w:tc>
          <w:tcPr>
            <w:tcW w:w="613" w:type="pct"/>
            <w:tcBorders>
              <w:top w:val="nil"/>
              <w:left w:val="single" w:sz="4" w:space="0" w:color="auto"/>
              <w:bottom w:val="nil"/>
              <w:right w:val="single" w:sz="4" w:space="0" w:color="auto"/>
            </w:tcBorders>
          </w:tcPr>
          <w:p w14:paraId="73F2A25E"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3E4BEA6F" w14:textId="77777777" w:rsidR="00C30B78" w:rsidRPr="00495D84" w:rsidRDefault="00C30B78" w:rsidP="00DF5ACB">
            <w:pPr>
              <w:pStyle w:val="TAL"/>
              <w:rPr>
                <w:lang w:eastAsia="ja-JP"/>
              </w:rPr>
            </w:pPr>
          </w:p>
        </w:tc>
      </w:tr>
      <w:tr w:rsidR="00C30B78" w:rsidRPr="00495D84" w14:paraId="0595C37F" w14:textId="77777777" w:rsidTr="00E94096">
        <w:trPr>
          <w:jc w:val="center"/>
        </w:trPr>
        <w:tc>
          <w:tcPr>
            <w:tcW w:w="1324" w:type="pct"/>
            <w:tcBorders>
              <w:top w:val="nil"/>
              <w:left w:val="single" w:sz="4" w:space="0" w:color="auto"/>
              <w:bottom w:val="nil"/>
              <w:right w:val="single" w:sz="4" w:space="0" w:color="auto"/>
            </w:tcBorders>
            <w:hideMark/>
          </w:tcPr>
          <w:p w14:paraId="5D52082D" w14:textId="77777777" w:rsidR="00C30B78" w:rsidRPr="00495D84" w:rsidRDefault="00C30B78" w:rsidP="00DF5ACB">
            <w:pPr>
              <w:pStyle w:val="TAL"/>
              <w:rPr>
                <w:lang w:eastAsia="ja-JP"/>
              </w:rPr>
            </w:pPr>
            <w:r w:rsidRPr="00495D84">
              <w:t>firstOFDMSymbolInTimeDomain</w:t>
            </w:r>
          </w:p>
        </w:tc>
        <w:tc>
          <w:tcPr>
            <w:tcW w:w="613" w:type="pct"/>
            <w:tcBorders>
              <w:top w:val="nil"/>
              <w:left w:val="single" w:sz="4" w:space="0" w:color="auto"/>
              <w:bottom w:val="nil"/>
              <w:right w:val="single" w:sz="4" w:space="0" w:color="auto"/>
            </w:tcBorders>
            <w:hideMark/>
          </w:tcPr>
          <w:p w14:paraId="2F107D58" w14:textId="6F8D1F10"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tcBorders>
              <w:top w:val="single" w:sz="4" w:space="0" w:color="auto"/>
              <w:left w:val="single" w:sz="4" w:space="0" w:color="auto"/>
              <w:bottom w:val="nil"/>
              <w:right w:val="single" w:sz="4" w:space="0" w:color="auto"/>
            </w:tcBorders>
            <w:hideMark/>
          </w:tcPr>
          <w:p w14:paraId="26A5537D" w14:textId="457D5830"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nil"/>
              <w:right w:val="single" w:sz="4" w:space="0" w:color="auto"/>
            </w:tcBorders>
            <w:hideMark/>
          </w:tcPr>
          <w:p w14:paraId="2F80B6EE" w14:textId="5F4FD206"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hideMark/>
          </w:tcPr>
          <w:p w14:paraId="77F69E1A" w14:textId="0E769CA9" w:rsidR="00C30B78" w:rsidRPr="00495D84" w:rsidRDefault="00C30B78" w:rsidP="00DF5ACB">
            <w:pPr>
              <w:pStyle w:val="TAL"/>
              <w:rPr>
                <w:lang w:eastAsia="ja-JP"/>
              </w:rPr>
            </w:pPr>
            <w:r w:rsidRPr="00495D84">
              <w:rPr>
                <w:lang w:eastAsia="ja-JP"/>
              </w:rPr>
              <w:t>4</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#4</w:t>
            </w:r>
          </w:p>
        </w:tc>
        <w:tc>
          <w:tcPr>
            <w:tcW w:w="613" w:type="pct"/>
            <w:tcBorders>
              <w:top w:val="nil"/>
              <w:left w:val="single" w:sz="4" w:space="0" w:color="auto"/>
              <w:bottom w:val="nil"/>
              <w:right w:val="single" w:sz="4" w:space="0" w:color="auto"/>
            </w:tcBorders>
          </w:tcPr>
          <w:p w14:paraId="4B1C3CE3" w14:textId="49541952"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#0</w:t>
            </w:r>
          </w:p>
        </w:tc>
        <w:tc>
          <w:tcPr>
            <w:tcW w:w="613" w:type="pct"/>
            <w:vMerge w:val="restart"/>
            <w:tcBorders>
              <w:top w:val="single" w:sz="4" w:space="0" w:color="auto"/>
              <w:left w:val="single" w:sz="4" w:space="0" w:color="auto"/>
              <w:right w:val="single" w:sz="4" w:space="0" w:color="auto"/>
            </w:tcBorders>
          </w:tcPr>
          <w:p w14:paraId="1558AA9B" w14:textId="75FD684A" w:rsidR="00C30B78" w:rsidRPr="00495D84" w:rsidRDefault="00C30B78" w:rsidP="00DF5ACB">
            <w:pPr>
              <w:pStyle w:val="TAL"/>
              <w:rPr>
                <w:lang w:eastAsia="ja-JP"/>
              </w:rPr>
            </w:pPr>
            <w:r w:rsidRPr="00495D84">
              <w:rPr>
                <w:lang w:eastAsia="ja-JP"/>
              </w:rPr>
              <w:t>10</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C30B78" w:rsidRPr="00495D84" w14:paraId="2717688E" w14:textId="77777777" w:rsidTr="00E94096">
        <w:trPr>
          <w:jc w:val="center"/>
        </w:trPr>
        <w:tc>
          <w:tcPr>
            <w:tcW w:w="1324" w:type="pct"/>
            <w:tcBorders>
              <w:top w:val="nil"/>
              <w:left w:val="single" w:sz="4" w:space="0" w:color="auto"/>
              <w:bottom w:val="nil"/>
              <w:right w:val="single" w:sz="4" w:space="0" w:color="auto"/>
            </w:tcBorders>
            <w:hideMark/>
          </w:tcPr>
          <w:p w14:paraId="5D7981AD"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970BFF0"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58017DB"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E1FF2D7"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5AB40A7B" w14:textId="4207ADED" w:rsidR="00C30B78" w:rsidRPr="00495D84" w:rsidRDefault="00C30B78" w:rsidP="00DF5ACB">
            <w:pPr>
              <w:pStyle w:val="TAL"/>
              <w:rPr>
                <w:lang w:eastAsia="ja-JP"/>
              </w:rPr>
            </w:pPr>
            <w:r w:rsidRPr="00495D84">
              <w:rPr>
                <w:lang w:eastAsia="ja-JP"/>
              </w:rPr>
              <w:t>5</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#5</w:t>
            </w:r>
          </w:p>
        </w:tc>
        <w:tc>
          <w:tcPr>
            <w:tcW w:w="613" w:type="pct"/>
            <w:tcBorders>
              <w:top w:val="nil"/>
              <w:left w:val="single" w:sz="4" w:space="0" w:color="auto"/>
              <w:bottom w:val="nil"/>
              <w:right w:val="single" w:sz="4" w:space="0" w:color="auto"/>
            </w:tcBorders>
          </w:tcPr>
          <w:p w14:paraId="4802EB92"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3314268B" w14:textId="77777777" w:rsidR="00C30B78" w:rsidRPr="00495D84" w:rsidRDefault="00C30B78" w:rsidP="00DF5ACB">
            <w:pPr>
              <w:pStyle w:val="TAL"/>
              <w:rPr>
                <w:lang w:eastAsia="ja-JP"/>
              </w:rPr>
            </w:pPr>
          </w:p>
        </w:tc>
      </w:tr>
      <w:tr w:rsidR="00C30B78" w:rsidRPr="00495D84" w14:paraId="35613F89" w14:textId="77777777" w:rsidTr="00E94096">
        <w:trPr>
          <w:jc w:val="center"/>
        </w:trPr>
        <w:tc>
          <w:tcPr>
            <w:tcW w:w="1324" w:type="pct"/>
            <w:tcBorders>
              <w:top w:val="nil"/>
              <w:left w:val="single" w:sz="4" w:space="0" w:color="auto"/>
              <w:bottom w:val="nil"/>
              <w:right w:val="single" w:sz="4" w:space="0" w:color="auto"/>
            </w:tcBorders>
            <w:hideMark/>
          </w:tcPr>
          <w:p w14:paraId="4812E30E"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179D7744"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0EF523C1" w14:textId="77777777" w:rsidR="00C30B78" w:rsidRPr="00495D84" w:rsidRDefault="00C30B78" w:rsidP="00DF5ACB">
            <w:pPr>
              <w:pStyle w:val="TAL"/>
              <w:rPr>
                <w:lang w:eastAsia="ja-JP"/>
              </w:rPr>
            </w:pPr>
          </w:p>
        </w:tc>
        <w:tc>
          <w:tcPr>
            <w:tcW w:w="613" w:type="pct"/>
            <w:tcBorders>
              <w:top w:val="nil"/>
              <w:left w:val="single" w:sz="4" w:space="0" w:color="auto"/>
              <w:bottom w:val="nil"/>
              <w:right w:val="single" w:sz="4" w:space="0" w:color="auto"/>
            </w:tcBorders>
            <w:hideMark/>
          </w:tcPr>
          <w:p w14:paraId="6D69517E"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C683951" w14:textId="2E0985AB" w:rsidR="00C30B78" w:rsidRPr="00495D84" w:rsidRDefault="00C30B78" w:rsidP="00DF5ACB">
            <w:pPr>
              <w:pStyle w:val="TAL"/>
              <w:rPr>
                <w:lang w:eastAsia="ja-JP"/>
              </w:rPr>
            </w:pPr>
            <w:r w:rsidRPr="00495D84">
              <w:rPr>
                <w:lang w:eastAsia="ja-JP"/>
              </w:rPr>
              <w:t>6</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#6</w:t>
            </w:r>
          </w:p>
        </w:tc>
        <w:tc>
          <w:tcPr>
            <w:tcW w:w="613" w:type="pct"/>
            <w:tcBorders>
              <w:top w:val="nil"/>
              <w:left w:val="single" w:sz="4" w:space="0" w:color="auto"/>
              <w:bottom w:val="nil"/>
              <w:right w:val="single" w:sz="4" w:space="0" w:color="auto"/>
            </w:tcBorders>
          </w:tcPr>
          <w:p w14:paraId="456BE404" w14:textId="77777777" w:rsidR="00C30B78" w:rsidRPr="00495D84" w:rsidRDefault="00C30B78" w:rsidP="00DF5ACB">
            <w:pPr>
              <w:pStyle w:val="TAL"/>
              <w:rPr>
                <w:lang w:eastAsia="ja-JP"/>
              </w:rPr>
            </w:pPr>
          </w:p>
        </w:tc>
        <w:tc>
          <w:tcPr>
            <w:tcW w:w="613" w:type="pct"/>
            <w:vMerge/>
            <w:tcBorders>
              <w:left w:val="single" w:sz="4" w:space="0" w:color="auto"/>
              <w:right w:val="single" w:sz="4" w:space="0" w:color="auto"/>
            </w:tcBorders>
          </w:tcPr>
          <w:p w14:paraId="57175694" w14:textId="77777777" w:rsidR="00C30B78" w:rsidRPr="00495D84" w:rsidRDefault="00C30B78" w:rsidP="00DF5ACB">
            <w:pPr>
              <w:pStyle w:val="TAL"/>
              <w:rPr>
                <w:lang w:eastAsia="ja-JP"/>
              </w:rPr>
            </w:pPr>
          </w:p>
        </w:tc>
      </w:tr>
      <w:tr w:rsidR="00C30B78" w:rsidRPr="00495D84" w14:paraId="5C0EFD6D" w14:textId="77777777" w:rsidTr="00E94096">
        <w:trPr>
          <w:jc w:val="center"/>
        </w:trPr>
        <w:tc>
          <w:tcPr>
            <w:tcW w:w="1324" w:type="pct"/>
            <w:tcBorders>
              <w:top w:val="nil"/>
              <w:left w:val="single" w:sz="4" w:space="0" w:color="auto"/>
              <w:bottom w:val="single" w:sz="4" w:space="0" w:color="auto"/>
              <w:right w:val="single" w:sz="4" w:space="0" w:color="auto"/>
            </w:tcBorders>
            <w:hideMark/>
          </w:tcPr>
          <w:p w14:paraId="6ECF4774"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20F5216E"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77104F33" w14:textId="77777777" w:rsidR="00C30B78" w:rsidRPr="00495D84" w:rsidRDefault="00C30B78" w:rsidP="00DF5ACB">
            <w:pPr>
              <w:pStyle w:val="TAL"/>
              <w:rPr>
                <w:lang w:eastAsia="ja-JP"/>
              </w:rPr>
            </w:pPr>
          </w:p>
        </w:tc>
        <w:tc>
          <w:tcPr>
            <w:tcW w:w="613" w:type="pct"/>
            <w:tcBorders>
              <w:top w:val="nil"/>
              <w:left w:val="single" w:sz="4" w:space="0" w:color="auto"/>
              <w:bottom w:val="single" w:sz="4" w:space="0" w:color="auto"/>
              <w:right w:val="single" w:sz="4" w:space="0" w:color="auto"/>
            </w:tcBorders>
            <w:hideMark/>
          </w:tcPr>
          <w:p w14:paraId="47BB5A5A" w14:textId="77777777" w:rsidR="00C30B78" w:rsidRPr="00495D84" w:rsidRDefault="00C30B78" w:rsidP="00DF5ACB">
            <w:pPr>
              <w:pStyle w:val="TAL"/>
              <w:rPr>
                <w:lang w:eastAsia="ja-JP"/>
              </w:rPr>
            </w:pPr>
          </w:p>
        </w:tc>
        <w:tc>
          <w:tcPr>
            <w:tcW w:w="613" w:type="pct"/>
            <w:tcBorders>
              <w:top w:val="single" w:sz="4" w:space="0" w:color="auto"/>
              <w:left w:val="single" w:sz="4" w:space="0" w:color="auto"/>
              <w:bottom w:val="single" w:sz="4" w:space="0" w:color="auto"/>
              <w:right w:val="single" w:sz="4" w:space="0" w:color="auto"/>
            </w:tcBorders>
            <w:hideMark/>
          </w:tcPr>
          <w:p w14:paraId="79860E3A" w14:textId="479045C5" w:rsidR="00C30B78" w:rsidRPr="00495D84" w:rsidRDefault="00C30B78" w:rsidP="00DF5ACB">
            <w:pPr>
              <w:pStyle w:val="TAL"/>
              <w:rPr>
                <w:lang w:eastAsia="ja-JP"/>
              </w:rPr>
            </w:pPr>
            <w:r w:rsidRPr="00495D84">
              <w:rPr>
                <w:lang w:eastAsia="ja-JP"/>
              </w:rPr>
              <w:t>7</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#7</w:t>
            </w:r>
          </w:p>
        </w:tc>
        <w:tc>
          <w:tcPr>
            <w:tcW w:w="613" w:type="pct"/>
            <w:tcBorders>
              <w:top w:val="nil"/>
              <w:left w:val="single" w:sz="4" w:space="0" w:color="auto"/>
              <w:bottom w:val="single" w:sz="4" w:space="0" w:color="auto"/>
              <w:right w:val="single" w:sz="4" w:space="0" w:color="auto"/>
            </w:tcBorders>
          </w:tcPr>
          <w:p w14:paraId="26DCB79D" w14:textId="77777777" w:rsidR="00C30B78" w:rsidRPr="00495D84" w:rsidRDefault="00C30B78" w:rsidP="00DF5ACB">
            <w:pPr>
              <w:pStyle w:val="TAL"/>
              <w:rPr>
                <w:lang w:eastAsia="ja-JP"/>
              </w:rPr>
            </w:pPr>
          </w:p>
        </w:tc>
        <w:tc>
          <w:tcPr>
            <w:tcW w:w="613" w:type="pct"/>
            <w:vMerge/>
            <w:tcBorders>
              <w:left w:val="single" w:sz="4" w:space="0" w:color="auto"/>
              <w:bottom w:val="single" w:sz="4" w:space="0" w:color="auto"/>
              <w:right w:val="single" w:sz="4" w:space="0" w:color="auto"/>
            </w:tcBorders>
          </w:tcPr>
          <w:p w14:paraId="7C7CD547" w14:textId="77777777" w:rsidR="00C30B78" w:rsidRPr="00495D84" w:rsidRDefault="00C30B78" w:rsidP="00DF5ACB">
            <w:pPr>
              <w:pStyle w:val="TAL"/>
              <w:rPr>
                <w:lang w:eastAsia="ja-JP"/>
              </w:rPr>
            </w:pPr>
          </w:p>
        </w:tc>
      </w:tr>
      <w:tr w:rsidR="00C30B78" w:rsidRPr="00495D84" w14:paraId="16D3C1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495D84" w:rsidRDefault="00C30B78" w:rsidP="00DF5ACB">
            <w:pPr>
              <w:pStyle w:val="TAL"/>
              <w:rPr>
                <w:rFonts w:cs="Arial"/>
                <w:i/>
                <w:lang w:eastAsia="ja-JP"/>
              </w:rPr>
            </w:pPr>
            <w:r w:rsidRPr="00495D84">
              <w:t>cdm-Type</w:t>
            </w:r>
          </w:p>
        </w:tc>
        <w:tc>
          <w:tcPr>
            <w:tcW w:w="613" w:type="pct"/>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495D84" w:rsidRDefault="00C30B78" w:rsidP="00DF5ACB">
            <w:pPr>
              <w:pStyle w:val="TAL"/>
              <w:rPr>
                <w:lang w:eastAsia="ja-JP"/>
              </w:rPr>
            </w:pPr>
            <w:r w:rsidRPr="00495D84">
              <w:rPr>
                <w:lang w:eastAsia="ja-JP"/>
              </w:rPr>
              <w:t>noCDM</w:t>
            </w:r>
          </w:p>
        </w:tc>
        <w:tc>
          <w:tcPr>
            <w:tcW w:w="613" w:type="pct"/>
            <w:tcBorders>
              <w:top w:val="single" w:sz="4" w:space="0" w:color="auto"/>
              <w:left w:val="single" w:sz="4" w:space="0" w:color="auto"/>
              <w:bottom w:val="single" w:sz="4" w:space="0" w:color="auto"/>
              <w:right w:val="single" w:sz="4" w:space="0" w:color="auto"/>
            </w:tcBorders>
            <w:vAlign w:val="center"/>
          </w:tcPr>
          <w:p w14:paraId="2B716B5D" w14:textId="77777777" w:rsidR="00C30B78" w:rsidRPr="00495D84" w:rsidRDefault="00C30B78" w:rsidP="00DF5ACB">
            <w:pPr>
              <w:pStyle w:val="TAL"/>
              <w:rPr>
                <w:lang w:eastAsia="ja-JP"/>
              </w:rPr>
            </w:pPr>
            <w:r w:rsidRPr="00495D84">
              <w:rPr>
                <w:szCs w:val="18"/>
              </w:rPr>
              <w:t>FD-CDM2</w:t>
            </w:r>
          </w:p>
        </w:tc>
        <w:tc>
          <w:tcPr>
            <w:tcW w:w="613" w:type="pct"/>
            <w:tcBorders>
              <w:top w:val="single" w:sz="4" w:space="0" w:color="auto"/>
              <w:left w:val="single" w:sz="4" w:space="0" w:color="auto"/>
              <w:bottom w:val="single" w:sz="4" w:space="0" w:color="auto"/>
              <w:right w:val="single" w:sz="4" w:space="0" w:color="auto"/>
            </w:tcBorders>
            <w:vAlign w:val="center"/>
          </w:tcPr>
          <w:p w14:paraId="39308E66" w14:textId="77777777" w:rsidR="00C30B78" w:rsidRPr="00495D84" w:rsidRDefault="00C30B78" w:rsidP="00DF5ACB">
            <w:pPr>
              <w:pStyle w:val="TAL"/>
              <w:rPr>
                <w:szCs w:val="18"/>
              </w:rPr>
            </w:pPr>
            <w:r w:rsidRPr="00495D84">
              <w:rPr>
                <w:lang w:eastAsia="ja-JP"/>
              </w:rPr>
              <w:t>noCDM</w:t>
            </w:r>
          </w:p>
        </w:tc>
      </w:tr>
      <w:tr w:rsidR="00C30B78" w:rsidRPr="00495D84" w14:paraId="55FEF3C6"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495D84" w:rsidRDefault="00C30B78" w:rsidP="00DF5ACB">
            <w:pPr>
              <w:pStyle w:val="TAL"/>
              <w:rPr>
                <w:rFonts w:cs="Arial"/>
                <w:i/>
                <w:lang w:eastAsia="ja-JP"/>
              </w:rPr>
            </w:pPr>
            <w:r w:rsidRPr="00495D84">
              <w:t>density</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495D84" w:rsidRDefault="00C30B78" w:rsidP="00DF5ACB">
            <w:pPr>
              <w:pStyle w:val="TAL"/>
              <w:rPr>
                <w:lang w:eastAsia="ja-JP"/>
              </w:rPr>
            </w:pPr>
            <w:r w:rsidRPr="00495D84">
              <w:rPr>
                <w:lang w:eastAsia="ja-JP"/>
              </w:rPr>
              <w:t>3</w:t>
            </w:r>
          </w:p>
        </w:tc>
        <w:tc>
          <w:tcPr>
            <w:tcW w:w="613" w:type="pct"/>
            <w:tcBorders>
              <w:top w:val="single" w:sz="4" w:space="0" w:color="auto"/>
              <w:left w:val="single" w:sz="4" w:space="0" w:color="auto"/>
              <w:bottom w:val="single" w:sz="4" w:space="0" w:color="auto"/>
              <w:right w:val="single" w:sz="4" w:space="0" w:color="auto"/>
            </w:tcBorders>
            <w:vAlign w:val="center"/>
          </w:tcPr>
          <w:p w14:paraId="4DCF6156" w14:textId="77777777" w:rsidR="00C30B78" w:rsidRPr="00495D84" w:rsidRDefault="00C30B78" w:rsidP="00DF5ACB">
            <w:pPr>
              <w:pStyle w:val="TAL"/>
              <w:rPr>
                <w:lang w:eastAsia="ja-JP"/>
              </w:rPr>
            </w:pP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7D5F404" w14:textId="77777777" w:rsidR="00C30B78" w:rsidRPr="00495D84" w:rsidRDefault="00C30B78" w:rsidP="00DF5ACB">
            <w:pPr>
              <w:pStyle w:val="TAL"/>
              <w:rPr>
                <w:lang w:eastAsia="ja-JP"/>
              </w:rPr>
            </w:pPr>
            <w:r w:rsidRPr="00495D84">
              <w:rPr>
                <w:lang w:eastAsia="ja-JP"/>
              </w:rPr>
              <w:t>3</w:t>
            </w:r>
          </w:p>
        </w:tc>
      </w:tr>
      <w:tr w:rsidR="00C30B78" w:rsidRPr="00495D84" w14:paraId="5131366C"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495D84" w:rsidRDefault="00C30B78" w:rsidP="00DF5ACB">
            <w:pPr>
              <w:pStyle w:val="TAL"/>
              <w:rPr>
                <w:rFonts w:cs="Arial"/>
                <w:i/>
                <w:lang w:eastAsia="ja-JP"/>
              </w:rPr>
            </w:pPr>
            <w:r w:rsidRPr="00495D84">
              <w:t>startingRB</w:t>
            </w:r>
          </w:p>
        </w:tc>
        <w:tc>
          <w:tcPr>
            <w:tcW w:w="613" w:type="pct"/>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E34755B" w14:textId="77777777" w:rsidR="00C30B78" w:rsidRPr="00495D84" w:rsidRDefault="00C30B78" w:rsidP="00DF5ACB">
            <w:pPr>
              <w:pStyle w:val="TAL"/>
              <w:rPr>
                <w:lang w:eastAsia="ja-JP"/>
              </w:rPr>
            </w:pPr>
            <w:r w:rsidRPr="00495D84">
              <w:rPr>
                <w:lang w:eastAsia="ja-JP"/>
              </w:rPr>
              <w:t>0</w:t>
            </w:r>
          </w:p>
        </w:tc>
        <w:tc>
          <w:tcPr>
            <w:tcW w:w="613" w:type="pct"/>
            <w:tcBorders>
              <w:top w:val="single" w:sz="4" w:space="0" w:color="auto"/>
              <w:left w:val="single" w:sz="4" w:space="0" w:color="auto"/>
              <w:bottom w:val="single" w:sz="4" w:space="0" w:color="auto"/>
              <w:right w:val="single" w:sz="4" w:space="0" w:color="auto"/>
            </w:tcBorders>
            <w:vAlign w:val="center"/>
          </w:tcPr>
          <w:p w14:paraId="4D870E02" w14:textId="77777777" w:rsidR="00C30B78" w:rsidRPr="00495D84" w:rsidRDefault="00C30B78" w:rsidP="00DF5ACB">
            <w:pPr>
              <w:pStyle w:val="TAL"/>
              <w:rPr>
                <w:lang w:eastAsia="ja-JP"/>
              </w:rPr>
            </w:pPr>
            <w:r w:rsidRPr="00495D84">
              <w:rPr>
                <w:lang w:eastAsia="ja-JP"/>
              </w:rPr>
              <w:t>0</w:t>
            </w:r>
          </w:p>
        </w:tc>
      </w:tr>
      <w:tr w:rsidR="00C30B78" w:rsidRPr="00495D84" w14:paraId="58C67810" w14:textId="77777777" w:rsidTr="00E94096">
        <w:trPr>
          <w:jc w:val="center"/>
        </w:trPr>
        <w:tc>
          <w:tcPr>
            <w:tcW w:w="1324" w:type="pct"/>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495D84" w:rsidRDefault="00C30B78" w:rsidP="00DF5ACB">
            <w:pPr>
              <w:pStyle w:val="TAL"/>
              <w:rPr>
                <w:rFonts w:cs="Arial"/>
                <w:i/>
                <w:lang w:eastAsia="ja-JP"/>
              </w:rPr>
            </w:pPr>
            <w:r w:rsidRPr="00495D84">
              <w:t>nrofRBs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21D53CB0" w14:textId="24EB76A1"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8601CF" w14:textId="2A23EDCC"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0C001BD3" w14:textId="15396D0D"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3814E9" w14:textId="4618988E"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318735BE" w14:textId="27A8EFBA"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613" w:type="pct"/>
            <w:tcBorders>
              <w:top w:val="single" w:sz="4" w:space="0" w:color="auto"/>
              <w:left w:val="single" w:sz="4" w:space="0" w:color="auto"/>
              <w:bottom w:val="single" w:sz="4" w:space="0" w:color="auto"/>
              <w:right w:val="single" w:sz="4" w:space="0" w:color="auto"/>
            </w:tcBorders>
            <w:vAlign w:val="center"/>
          </w:tcPr>
          <w:p w14:paraId="2B2580AF" w14:textId="6306BE59" w:rsidR="00C30B78" w:rsidRPr="00495D84" w:rsidRDefault="00C30B78" w:rsidP="00DF5ACB">
            <w:pPr>
              <w:pStyle w:val="TAL"/>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C30B78" w:rsidRPr="00495D84" w14:paraId="78449301" w14:textId="77777777" w:rsidTr="00E9409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0F8EA62" w14:textId="72D965F7" w:rsidR="00C30B78" w:rsidRPr="00495D84" w:rsidRDefault="00E94096" w:rsidP="00DF5ACB">
            <w:pPr>
              <w:pStyle w:val="TAN"/>
              <w:rPr>
                <w:lang w:eastAsia="ja-JP"/>
              </w:rPr>
            </w:pPr>
            <w:r>
              <w:rPr>
                <w:lang w:eastAsia="ja-JP"/>
              </w:rPr>
              <w:t xml:space="preserve">NOTE </w:t>
            </w:r>
            <w:r w:rsidRPr="00495D84">
              <w:rPr>
                <w:lang w:eastAsia="ja-JP"/>
              </w:rPr>
              <w:t>1</w:t>
            </w:r>
            <w:r>
              <w:rPr>
                <w:lang w:eastAsia="ja-JP"/>
              </w:rPr>
              <w:t>:</w:t>
            </w:r>
            <w:r w:rsidR="00C30B78" w:rsidRPr="00495D84">
              <w:rPr>
                <w:snapToGrid w:val="0"/>
              </w:rPr>
              <w:tab/>
            </w:r>
            <w:r w:rsidR="00C30B78" w:rsidRPr="00495D84">
              <w:rPr>
                <w:lang w:eastAsia="ja-JP"/>
              </w:rPr>
              <w:t>If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configured</w:t>
            </w:r>
            <w:r w:rsidR="00B27C84">
              <w:rPr>
                <w:lang w:eastAsia="ja-JP"/>
              </w:rPr>
              <w:t xml:space="preserve"> </w:t>
            </w:r>
            <w:r w:rsidR="00C30B78" w:rsidRPr="00495D84">
              <w:rPr>
                <w:lang w:eastAsia="ja-JP"/>
              </w:rPr>
              <w:t>value</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PRBs</w:t>
            </w:r>
            <w:r w:rsidR="00B27C84">
              <w:rPr>
                <w:lang w:eastAsia="ja-JP"/>
              </w:rPr>
              <w:t xml:space="preserve"> </w:t>
            </w:r>
            <w:r w:rsidR="00C30B78" w:rsidRPr="00495D84">
              <w:rPr>
                <w:lang w:eastAsia="ja-JP"/>
              </w:rPr>
              <w:t>is</w:t>
            </w:r>
            <w:r w:rsidR="00B27C84">
              <w:rPr>
                <w:lang w:eastAsia="ja-JP"/>
              </w:rPr>
              <w:t xml:space="preserve"> </w:t>
            </w:r>
            <w:r w:rsidR="00C30B78" w:rsidRPr="00495D84">
              <w:rPr>
                <w:lang w:eastAsia="ja-JP"/>
              </w:rPr>
              <w:t>larger</w:t>
            </w:r>
            <w:r w:rsidR="00B27C84">
              <w:rPr>
                <w:lang w:eastAsia="ja-JP"/>
              </w:rPr>
              <w:t xml:space="preserve"> </w:t>
            </w:r>
            <w:r w:rsidR="00C30B78" w:rsidRPr="00495D84">
              <w:rPr>
                <w:lang w:eastAsia="ja-JP"/>
              </w:rPr>
              <w:t>than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corresponding</w:t>
            </w:r>
            <w:r w:rsidR="00B27C84">
              <w:rPr>
                <w:lang w:eastAsia="ja-JP"/>
              </w:rPr>
              <w:t xml:space="preserve"> </w:t>
            </w:r>
            <w:r w:rsidR="00C30B78" w:rsidRPr="00495D84">
              <w:rPr>
                <w:lang w:eastAsia="ja-JP"/>
              </w:rPr>
              <w:t>BWP</w:t>
            </w:r>
            <w:r w:rsidR="00B27C84">
              <w:rPr>
                <w:lang w:eastAsia="ja-JP"/>
              </w:rPr>
              <w:t xml:space="preserve"> </w:t>
            </w:r>
            <w:r w:rsidR="00C30B78" w:rsidRPr="00495D84">
              <w:rPr>
                <w:lang w:eastAsia="ja-JP"/>
              </w:rPr>
              <w:t>relevant</w:t>
            </w:r>
            <w:r w:rsidR="00B27C84">
              <w:rPr>
                <w:lang w:eastAsia="ja-JP"/>
              </w:rPr>
              <w:t xml:space="preserve"> </w:t>
            </w:r>
            <w:r w:rsidR="00C30B78" w:rsidRPr="00495D84">
              <w:rPr>
                <w:lang w:eastAsia="ja-JP"/>
              </w:rPr>
              <w:t>for</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case,</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Test</w:t>
            </w:r>
            <w:r w:rsidR="00B27C84">
              <w:rPr>
                <w:lang w:eastAsia="ja-JP"/>
              </w:rPr>
              <w:t xml:space="preserve"> </w:t>
            </w:r>
            <w:r w:rsidR="00C30B78" w:rsidRPr="00495D84">
              <w:rPr>
                <w:lang w:eastAsia="ja-JP"/>
              </w:rPr>
              <w:t>Equipment</w:t>
            </w:r>
            <w:r w:rsidR="00B27C84">
              <w:rPr>
                <w:lang w:eastAsia="ja-JP"/>
              </w:rPr>
              <w:t xml:space="preserve"> </w:t>
            </w:r>
            <w:r w:rsidR="00C30B78" w:rsidRPr="00495D84">
              <w:rPr>
                <w:lang w:eastAsia="ja-JP"/>
              </w:rPr>
              <w:t>shall</w:t>
            </w:r>
            <w:r w:rsidR="00B27C84">
              <w:rPr>
                <w:lang w:eastAsia="ja-JP"/>
              </w:rPr>
              <w:t xml:space="preserve"> </w:t>
            </w:r>
            <w:r w:rsidR="00C30B78" w:rsidRPr="00495D84">
              <w:rPr>
                <w:lang w:eastAsia="ja-JP"/>
              </w:rPr>
              <w:t>implement</w:t>
            </w:r>
            <w:r w:rsidR="00B27C84">
              <w:rPr>
                <w:lang w:eastAsia="ja-JP"/>
              </w:rPr>
              <w:t xml:space="preserve"> </w:t>
            </w:r>
            <w:r w:rsidR="00C30B78" w:rsidRPr="00495D84">
              <w:rPr>
                <w:lang w:eastAsia="ja-JP"/>
              </w:rPr>
              <w:t>CSI-RS</w:t>
            </w:r>
            <w:r w:rsidR="00B27C84">
              <w:rPr>
                <w:lang w:eastAsia="ja-JP"/>
              </w:rPr>
              <w:t xml:space="preserve"> </w:t>
            </w:r>
            <w:r w:rsidR="00C30B78" w:rsidRPr="00495D84">
              <w:rPr>
                <w:lang w:eastAsia="ja-JP"/>
              </w:rPr>
              <w:t>only</w:t>
            </w:r>
            <w:r w:rsidR="00B27C84">
              <w:rPr>
                <w:lang w:eastAsia="ja-JP"/>
              </w:rPr>
              <w:t xml:space="preserve"> </w:t>
            </w:r>
            <w:r w:rsidR="00C30B78" w:rsidRPr="00495D84">
              <w:rPr>
                <w:lang w:eastAsia="ja-JP"/>
              </w:rPr>
              <w:t>in</w:t>
            </w:r>
            <w:r w:rsidR="00B27C84">
              <w:rPr>
                <w:lang w:eastAsia="ja-JP"/>
              </w:rPr>
              <w:t xml:space="preserve"> </w:t>
            </w:r>
            <w:r w:rsidR="00C30B78" w:rsidRPr="00495D84">
              <w:rPr>
                <w:lang w:eastAsia="ja-JP"/>
              </w:rPr>
              <w:t>the</w:t>
            </w:r>
            <w:r w:rsidR="00B27C84">
              <w:rPr>
                <w:lang w:eastAsia="ja-JP"/>
              </w:rPr>
              <w:t xml:space="preserve"> </w:t>
            </w:r>
            <w:r w:rsidR="00C30B78" w:rsidRPr="00495D84">
              <w:rPr>
                <w:lang w:eastAsia="ja-JP"/>
              </w:rPr>
              <w:t>width</w:t>
            </w:r>
            <w:r w:rsidR="00B27C84">
              <w:rPr>
                <w:lang w:eastAsia="ja-JP"/>
              </w:rPr>
              <w:t xml:space="preserve"> </w:t>
            </w:r>
            <w:r w:rsidR="00C30B78" w:rsidRPr="00495D84">
              <w:rPr>
                <w:lang w:eastAsia="ja-JP"/>
              </w:rPr>
              <w:t>of</w:t>
            </w:r>
            <w:r w:rsidR="00B27C84">
              <w:rPr>
                <w:lang w:eastAsia="ja-JP"/>
              </w:rPr>
              <w:t xml:space="preserve"> </w:t>
            </w:r>
            <w:r w:rsidR="00C30B78" w:rsidRPr="00495D84">
              <w:rPr>
                <w:lang w:eastAsia="ja-JP"/>
              </w:rPr>
              <w:t>that</w:t>
            </w:r>
            <w:r w:rsidR="00B27C84">
              <w:rPr>
                <w:lang w:eastAsia="ja-JP"/>
              </w:rPr>
              <w:t xml:space="preserve"> </w:t>
            </w:r>
            <w:r w:rsidR="00C30B78" w:rsidRPr="00495D84">
              <w:rPr>
                <w:lang w:eastAsia="ja-JP"/>
              </w:rPr>
              <w:t>BWP.</w:t>
            </w:r>
          </w:p>
        </w:tc>
      </w:tr>
    </w:tbl>
    <w:p w14:paraId="79C892A8" w14:textId="77777777" w:rsidR="00C30B78" w:rsidRPr="00495D84" w:rsidRDefault="00C30B78" w:rsidP="00C30B78">
      <w:pPr>
        <w:rPr>
          <w:rFonts w:eastAsia="MS Mincho"/>
          <w:lang w:eastAsia="zh-CN"/>
        </w:rPr>
      </w:pPr>
    </w:p>
    <w:p w14:paraId="6BDCB811" w14:textId="71A575B5" w:rsidR="0026291D" w:rsidRPr="00495D84" w:rsidRDefault="0026291D" w:rsidP="0026291D">
      <w:pPr>
        <w:pStyle w:val="TH"/>
      </w:pPr>
      <w:r w:rsidRPr="00495D84">
        <w:lastRenderedPageBreak/>
        <w:t>Table A.3.14.2-3A: CSI-RS Reference Measurement Channels for SCS=12</w:t>
      </w:r>
      <w:r w:rsidR="00E94096" w:rsidRPr="00495D84">
        <w:t>0</w:t>
      </w:r>
      <w:r w:rsidR="00E94096">
        <w:t xml:space="preserve"> 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380"/>
        <w:gridCol w:w="1380"/>
        <w:gridCol w:w="1380"/>
        <w:gridCol w:w="1381"/>
        <w:gridCol w:w="1381"/>
      </w:tblGrid>
      <w:tr w:rsidR="00525D12" w:rsidRPr="00495D84" w14:paraId="0F510721"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tcPr>
          <w:p w14:paraId="1E26FAA4" w14:textId="77777777" w:rsidR="00525D12" w:rsidRPr="00495D84" w:rsidRDefault="00525D12" w:rsidP="00D66912">
            <w:pPr>
              <w:pStyle w:val="TAH"/>
              <w:spacing w:line="256" w:lineRule="auto"/>
              <w:rPr>
                <w:rFonts w:cs="Arial"/>
                <w:b w:val="0"/>
                <w:lang w:eastAsia="ja-JP"/>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586A20D8" w14:textId="09DB0A13" w:rsidR="00525D12" w:rsidRPr="00495D84" w:rsidRDefault="00525D12" w:rsidP="00D66912">
            <w:pPr>
              <w:pStyle w:val="TAH"/>
              <w:spacing w:line="256" w:lineRule="auto"/>
              <w:rPr>
                <w:rFonts w:cs="Arial"/>
                <w:b w:val="0"/>
                <w:lang w:eastAsia="ja-JP"/>
              </w:rPr>
            </w:pPr>
            <w:r w:rsidRPr="00495D84">
              <w:rPr>
                <w:rFonts w:cs="Arial"/>
                <w:lang w:eastAsia="ja-JP"/>
              </w:rPr>
              <w:t>CSI-RS.3.1A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7AF24E" w14:textId="25EC27AC" w:rsidR="00525D12" w:rsidRPr="00495D84" w:rsidRDefault="00525D12" w:rsidP="00D66912">
            <w:pPr>
              <w:pStyle w:val="TAH"/>
              <w:spacing w:line="256" w:lineRule="auto"/>
              <w:rPr>
                <w:rFonts w:cs="Arial"/>
                <w:b w:val="0"/>
                <w:lang w:eastAsia="ja-JP"/>
              </w:rPr>
            </w:pPr>
            <w:r w:rsidRPr="00495D84">
              <w:rPr>
                <w:rFonts w:cs="Arial"/>
                <w:lang w:eastAsia="ja-JP"/>
              </w:rPr>
              <w:t>CSI-RS.3.2A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AE937E" w14:textId="6B7BC7CE" w:rsidR="00525D12" w:rsidRPr="00495D84" w:rsidRDefault="00525D12" w:rsidP="00D66912">
            <w:pPr>
              <w:pStyle w:val="TAH"/>
              <w:spacing w:line="256" w:lineRule="auto"/>
              <w:rPr>
                <w:rFonts w:cs="Arial"/>
                <w:b w:val="0"/>
                <w:lang w:eastAsia="ja-JP"/>
              </w:rPr>
            </w:pPr>
            <w:r w:rsidRPr="00495D84">
              <w:rPr>
                <w:rFonts w:cs="Arial"/>
                <w:lang w:eastAsia="ja-JP"/>
              </w:rPr>
              <w:t>CSI-RS.3.3A</w:t>
            </w:r>
            <w:r w:rsidR="00B27C84">
              <w:rPr>
                <w:rFonts w:cs="Arial"/>
                <w:lang w:eastAsia="ja-JP"/>
              </w:rPr>
              <w:t xml:space="preserve"> </w:t>
            </w:r>
            <w:r w:rsidRPr="00495D84">
              <w:rPr>
                <w:rFonts w:cs="Arial"/>
                <w:lang w:eastAsia="ja-JP"/>
              </w:rPr>
              <w:t>TDD</w:t>
            </w:r>
          </w:p>
        </w:tc>
        <w:tc>
          <w:tcPr>
            <w:tcW w:w="750" w:type="pct"/>
            <w:tcBorders>
              <w:top w:val="single" w:sz="4" w:space="0" w:color="auto"/>
              <w:left w:val="single" w:sz="4" w:space="0" w:color="auto"/>
              <w:bottom w:val="single" w:sz="4" w:space="0" w:color="auto"/>
              <w:right w:val="single" w:sz="4" w:space="0" w:color="auto"/>
            </w:tcBorders>
            <w:vAlign w:val="center"/>
          </w:tcPr>
          <w:p w14:paraId="195D3E0A" w14:textId="3AFC2159" w:rsidR="00525D12" w:rsidRPr="00495D84" w:rsidRDefault="00525D12" w:rsidP="00D66912">
            <w:pPr>
              <w:pStyle w:val="TAH"/>
              <w:spacing w:line="256" w:lineRule="auto"/>
              <w:rPr>
                <w:rFonts w:cs="Arial"/>
                <w:lang w:eastAsia="ja-JP"/>
              </w:rPr>
            </w:pPr>
            <w:bookmarkStart w:id="4" w:name="OLE_LINK24"/>
            <w:r w:rsidRPr="00495D84">
              <w:rPr>
                <w:lang w:eastAsia="ja-JP"/>
              </w:rPr>
              <w:t>CSI-RS.3.4A</w:t>
            </w:r>
            <w:r w:rsidR="00B27C84">
              <w:rPr>
                <w:lang w:eastAsia="ja-JP"/>
              </w:rPr>
              <w:t xml:space="preserve"> </w:t>
            </w:r>
            <w:r w:rsidRPr="00495D84">
              <w:rPr>
                <w:lang w:eastAsia="ja-JP"/>
              </w:rPr>
              <w:t>TDD</w:t>
            </w:r>
            <w:bookmarkEnd w:id="4"/>
          </w:p>
        </w:tc>
        <w:tc>
          <w:tcPr>
            <w:tcW w:w="750" w:type="pct"/>
            <w:tcBorders>
              <w:top w:val="single" w:sz="4" w:space="0" w:color="auto"/>
              <w:left w:val="single" w:sz="4" w:space="0" w:color="auto"/>
              <w:bottom w:val="single" w:sz="4" w:space="0" w:color="auto"/>
              <w:right w:val="single" w:sz="4" w:space="0" w:color="auto"/>
            </w:tcBorders>
            <w:vAlign w:val="center"/>
          </w:tcPr>
          <w:p w14:paraId="2921C360" w14:textId="4ED6B59B" w:rsidR="00525D12" w:rsidRPr="00495D84" w:rsidRDefault="00525D12" w:rsidP="00D66912">
            <w:pPr>
              <w:pStyle w:val="TAH"/>
              <w:spacing w:line="256" w:lineRule="auto"/>
              <w:rPr>
                <w:lang w:eastAsia="ja-JP"/>
              </w:rPr>
            </w:pPr>
            <w:r w:rsidRPr="00495D84">
              <w:rPr>
                <w:lang w:eastAsia="ja-JP"/>
              </w:rPr>
              <w:t>CSI-RS.3.5A</w:t>
            </w:r>
            <w:r w:rsidR="00B27C84">
              <w:rPr>
                <w:lang w:eastAsia="ja-JP"/>
              </w:rPr>
              <w:t xml:space="preserve"> </w:t>
            </w:r>
            <w:r w:rsidRPr="00495D84">
              <w:rPr>
                <w:lang w:eastAsia="ja-JP"/>
              </w:rPr>
              <w:t>TDD</w:t>
            </w:r>
          </w:p>
        </w:tc>
      </w:tr>
      <w:tr w:rsidR="00525D12" w:rsidRPr="00495D84" w14:paraId="08E2C96A"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8B3AE1" w14:textId="48E1D2E3" w:rsidR="00525D12" w:rsidRPr="00495D84" w:rsidRDefault="00525D12" w:rsidP="00D66912">
            <w:pPr>
              <w:pStyle w:val="TAH"/>
              <w:spacing w:line="256" w:lineRule="auto"/>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225EA4EE"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23E9F41D"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aperiodic</w:t>
            </w:r>
          </w:p>
        </w:tc>
        <w:tc>
          <w:tcPr>
            <w:tcW w:w="750" w:type="pct"/>
            <w:tcBorders>
              <w:top w:val="single" w:sz="4" w:space="0" w:color="auto"/>
              <w:left w:val="single" w:sz="4" w:space="0" w:color="auto"/>
              <w:bottom w:val="single" w:sz="4" w:space="0" w:color="auto"/>
              <w:right w:val="single" w:sz="4" w:space="0" w:color="auto"/>
            </w:tcBorders>
            <w:vAlign w:val="center"/>
            <w:hideMark/>
          </w:tcPr>
          <w:p w14:paraId="6146B21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702BB123"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c>
          <w:tcPr>
            <w:tcW w:w="750" w:type="pct"/>
            <w:tcBorders>
              <w:top w:val="single" w:sz="4" w:space="0" w:color="auto"/>
              <w:left w:val="single" w:sz="4" w:space="0" w:color="auto"/>
              <w:bottom w:val="single" w:sz="4" w:space="0" w:color="auto"/>
              <w:right w:val="single" w:sz="4" w:space="0" w:color="auto"/>
            </w:tcBorders>
            <w:vAlign w:val="center"/>
          </w:tcPr>
          <w:p w14:paraId="57378B2B" w14:textId="77777777" w:rsidR="00525D12" w:rsidRPr="00495D84" w:rsidRDefault="00525D12" w:rsidP="00D66912">
            <w:pPr>
              <w:pStyle w:val="TAH"/>
              <w:spacing w:line="256" w:lineRule="auto"/>
              <w:rPr>
                <w:rFonts w:cs="Arial"/>
                <w:b w:val="0"/>
                <w:lang w:eastAsia="ja-JP"/>
              </w:rPr>
            </w:pPr>
            <w:r w:rsidRPr="00495D84">
              <w:rPr>
                <w:rFonts w:cs="Arial"/>
                <w:b w:val="0"/>
                <w:lang w:eastAsia="ja-JP"/>
              </w:rPr>
              <w:t>periodic</w:t>
            </w:r>
          </w:p>
        </w:tc>
      </w:tr>
      <w:tr w:rsidR="00525D12" w:rsidRPr="00495D84" w14:paraId="1DCA9589"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55A459" w14:textId="79BDBC75" w:rsidR="00525D12" w:rsidRPr="00495D84" w:rsidRDefault="00525D12" w:rsidP="00D66912">
            <w:pPr>
              <w:pStyle w:val="TAH"/>
              <w:spacing w:line="256" w:lineRule="auto"/>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138ED70E"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69DCFD24"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E82BBD"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EE2CD73" w14:textId="77777777" w:rsidR="00525D12" w:rsidRPr="00495D84" w:rsidRDefault="00525D12" w:rsidP="00D66912">
            <w:pPr>
              <w:pStyle w:val="TAH"/>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4DF07BCF" w14:textId="77777777" w:rsidR="00525D12" w:rsidRPr="00495D84" w:rsidRDefault="00525D12" w:rsidP="00D66912">
            <w:pPr>
              <w:pStyle w:val="TAH"/>
              <w:spacing w:line="256" w:lineRule="auto"/>
              <w:rPr>
                <w:rFonts w:cs="Arial"/>
                <w:lang w:eastAsia="ja-JP"/>
              </w:rPr>
            </w:pPr>
          </w:p>
        </w:tc>
      </w:tr>
      <w:tr w:rsidR="00525D12" w:rsidRPr="00495D84" w14:paraId="45234E0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FD75A5E" w14:textId="77777777" w:rsidR="00525D12" w:rsidRPr="00495D84" w:rsidRDefault="00525D12" w:rsidP="00D66912">
            <w:pPr>
              <w:pStyle w:val="TAL"/>
              <w:spacing w:line="256" w:lineRule="auto"/>
              <w:rPr>
                <w:rFonts w:cs="Arial"/>
                <w:i/>
                <w:lang w:eastAsia="ja-JP"/>
              </w:rPr>
            </w:pPr>
            <w:r w:rsidRPr="00495D84">
              <w:t>nzp-CSI-ResourceSetId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03B2D1C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272625"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3EEF4BA2"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7D3558CB"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29C66E0" w14:textId="77777777" w:rsidR="00525D12" w:rsidRPr="00495D84" w:rsidRDefault="00525D12" w:rsidP="00D66912">
            <w:pPr>
              <w:pStyle w:val="TAL"/>
              <w:spacing w:line="256" w:lineRule="auto"/>
              <w:rPr>
                <w:lang w:eastAsia="ja-JP"/>
              </w:rPr>
            </w:pPr>
            <w:r w:rsidRPr="00495D84">
              <w:rPr>
                <w:lang w:eastAsia="ja-JP"/>
              </w:rPr>
              <w:t>1</w:t>
            </w:r>
          </w:p>
        </w:tc>
      </w:tr>
      <w:tr w:rsidR="00525D12" w:rsidRPr="00495D84" w14:paraId="2EAB1445"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6764F25" w14:textId="77777777" w:rsidR="00525D12" w:rsidRPr="00495D84" w:rsidRDefault="00525D12" w:rsidP="00D66912">
            <w:pPr>
              <w:pStyle w:val="TAL"/>
              <w:spacing w:line="256" w:lineRule="auto"/>
              <w:rPr>
                <w:rFonts w:cs="Arial"/>
                <w:i/>
                <w:lang w:eastAsia="ja-JP"/>
              </w:rPr>
            </w:pPr>
            <w:r w:rsidRPr="00495D84">
              <w:t>repetition</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C72A0A"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7AA4952D"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hideMark/>
          </w:tcPr>
          <w:p w14:paraId="16FBCD7F" w14:textId="77777777" w:rsidR="00525D12" w:rsidRPr="00495D84" w:rsidRDefault="00525D12" w:rsidP="00D66912">
            <w:pPr>
              <w:pStyle w:val="TAL"/>
              <w:spacing w:line="256" w:lineRule="auto"/>
              <w:rPr>
                <w:rFonts w:cs="Arial"/>
                <w:lang w:eastAsia="ja-JP"/>
              </w:rPr>
            </w:pPr>
            <w:r w:rsidRPr="00495D84">
              <w:rPr>
                <w:rFonts w:cs="Arial"/>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55073536" w14:textId="77777777" w:rsidR="00525D12" w:rsidRPr="00495D84" w:rsidRDefault="00525D12" w:rsidP="00D66912">
            <w:pPr>
              <w:pStyle w:val="TAL"/>
              <w:spacing w:line="256" w:lineRule="auto"/>
              <w:rPr>
                <w:rFonts w:cs="Arial"/>
                <w:lang w:eastAsia="ja-JP"/>
              </w:rPr>
            </w:pPr>
            <w:r w:rsidRPr="00495D84">
              <w:rPr>
                <w:lang w:eastAsia="ja-JP"/>
              </w:rPr>
              <w:t>off</w:t>
            </w:r>
          </w:p>
        </w:tc>
        <w:tc>
          <w:tcPr>
            <w:tcW w:w="750" w:type="pct"/>
            <w:tcBorders>
              <w:top w:val="single" w:sz="4" w:space="0" w:color="auto"/>
              <w:left w:val="single" w:sz="4" w:space="0" w:color="auto"/>
              <w:bottom w:val="single" w:sz="4" w:space="0" w:color="auto"/>
              <w:right w:val="single" w:sz="4" w:space="0" w:color="auto"/>
            </w:tcBorders>
            <w:vAlign w:val="center"/>
          </w:tcPr>
          <w:p w14:paraId="10913BAD" w14:textId="77777777" w:rsidR="00525D12" w:rsidRPr="00495D84" w:rsidRDefault="00525D12" w:rsidP="00D66912">
            <w:pPr>
              <w:pStyle w:val="TAL"/>
              <w:spacing w:line="256" w:lineRule="auto"/>
              <w:rPr>
                <w:lang w:eastAsia="ja-JP"/>
              </w:rPr>
            </w:pPr>
            <w:r w:rsidRPr="00495D84">
              <w:rPr>
                <w:lang w:eastAsia="ja-JP"/>
              </w:rPr>
              <w:t>off</w:t>
            </w:r>
          </w:p>
        </w:tc>
      </w:tr>
      <w:tr w:rsidR="00525D12" w:rsidRPr="00495D84" w14:paraId="4CDE7882"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356C49" w14:textId="77777777" w:rsidR="00525D12" w:rsidRPr="00495D84" w:rsidRDefault="00525D12" w:rsidP="00D66912">
            <w:pPr>
              <w:pStyle w:val="TAL"/>
              <w:spacing w:line="256" w:lineRule="auto"/>
              <w:rPr>
                <w:rFonts w:cs="Arial"/>
                <w:i/>
                <w:lang w:eastAsia="ja-JP"/>
              </w:rPr>
            </w:pPr>
            <w:r w:rsidRPr="00495D84">
              <w:t>aperiodicTriggeringOffset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408828D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930DAE" w14:textId="77777777" w:rsidR="00525D12" w:rsidRPr="00495D84" w:rsidRDefault="00525D12" w:rsidP="00D66912">
            <w:pPr>
              <w:pStyle w:val="TAL"/>
              <w:spacing w:line="256" w:lineRule="auto"/>
              <w:rPr>
                <w:rFonts w:cs="Arial"/>
                <w:lang w:eastAsia="ja-JP"/>
              </w:rPr>
            </w:pPr>
            <w:r w:rsidRPr="00495D84">
              <w:rPr>
                <w:rFonts w:cs="Arial"/>
                <w:lang w:eastAsia="ja-JP"/>
              </w:rPr>
              <w:t>6</w:t>
            </w:r>
          </w:p>
        </w:tc>
        <w:tc>
          <w:tcPr>
            <w:tcW w:w="750" w:type="pct"/>
            <w:tcBorders>
              <w:top w:val="single" w:sz="4" w:space="0" w:color="auto"/>
              <w:left w:val="single" w:sz="4" w:space="0" w:color="auto"/>
              <w:bottom w:val="single" w:sz="4" w:space="0" w:color="auto"/>
              <w:right w:val="single" w:sz="4" w:space="0" w:color="auto"/>
            </w:tcBorders>
            <w:vAlign w:val="center"/>
            <w:hideMark/>
          </w:tcPr>
          <w:p w14:paraId="1E809CB0"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4707C28F"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FBFD1C0"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3BAB5E68"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C1F131" w14:textId="77777777" w:rsidR="00525D12" w:rsidRPr="00495D84" w:rsidRDefault="00525D12" w:rsidP="00D66912">
            <w:pPr>
              <w:pStyle w:val="TAL"/>
              <w:spacing w:line="256" w:lineRule="auto"/>
              <w:rPr>
                <w:rFonts w:cs="Arial"/>
                <w:i/>
                <w:lang w:eastAsia="ja-JP"/>
              </w:rPr>
            </w:pPr>
            <w:r w:rsidRPr="00495D84">
              <w:t>trs-Info</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4E8FBC"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34ECFC3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02946017"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1136F5E0" w14:textId="77777777" w:rsidR="00525D12" w:rsidRPr="00495D84" w:rsidRDefault="00525D12" w:rsidP="00D66912">
            <w:pPr>
              <w:pStyle w:val="TAL"/>
              <w:spacing w:line="256" w:lineRule="auto"/>
              <w:rPr>
                <w:rFonts w:cs="Arial"/>
                <w:lang w:eastAsia="ja-JP"/>
              </w:rPr>
            </w:pPr>
            <w:r w:rsidRPr="00495D84">
              <w:rPr>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tcPr>
          <w:p w14:paraId="0483499A" w14:textId="77777777" w:rsidR="00525D12" w:rsidRPr="00495D84" w:rsidRDefault="00525D12" w:rsidP="00D66912">
            <w:pPr>
              <w:pStyle w:val="TAL"/>
              <w:spacing w:line="256" w:lineRule="auto"/>
              <w:rPr>
                <w:lang w:eastAsia="ja-JP"/>
              </w:rPr>
            </w:pPr>
            <w:r w:rsidRPr="00495D84">
              <w:rPr>
                <w:lang w:eastAsia="ja-JP"/>
              </w:rPr>
              <w:t>n.a.</w:t>
            </w:r>
          </w:p>
        </w:tc>
      </w:tr>
      <w:tr w:rsidR="00525D12" w:rsidRPr="00495D84" w14:paraId="6A8B4DB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8517DDE" w14:textId="6A314123" w:rsidR="00525D12" w:rsidRPr="00495D84" w:rsidRDefault="00525D12" w:rsidP="00D66912">
            <w:pPr>
              <w:pStyle w:val="TAL"/>
              <w:spacing w:line="256" w:lineRule="auto"/>
              <w:jc w:val="center"/>
              <w:rPr>
                <w:b/>
              </w:rPr>
            </w:pPr>
            <w:r w:rsidRPr="00495D84">
              <w:rPr>
                <w:b/>
              </w:rPr>
              <w:t>Resource</w:t>
            </w:r>
            <w:r w:rsidR="00B27C84">
              <w:rPr>
                <w:b/>
              </w:rPr>
              <w:t xml:space="preserve"> </w:t>
            </w:r>
            <w:r w:rsidRPr="00495D84">
              <w:rPr>
                <w:b/>
              </w:rPr>
              <w:t>Config</w:t>
            </w:r>
          </w:p>
        </w:tc>
        <w:tc>
          <w:tcPr>
            <w:tcW w:w="750" w:type="pct"/>
            <w:tcBorders>
              <w:top w:val="single" w:sz="4" w:space="0" w:color="auto"/>
              <w:left w:val="single" w:sz="4" w:space="0" w:color="auto"/>
              <w:bottom w:val="single" w:sz="4" w:space="0" w:color="auto"/>
              <w:right w:val="single" w:sz="4" w:space="0" w:color="auto"/>
            </w:tcBorders>
            <w:vAlign w:val="center"/>
          </w:tcPr>
          <w:p w14:paraId="29568F6E"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78C94A5F"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5D370F6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vAlign w:val="center"/>
          </w:tcPr>
          <w:p w14:paraId="2457BE9D" w14:textId="77777777" w:rsidR="00525D12" w:rsidRPr="00495D84" w:rsidRDefault="00525D12" w:rsidP="00D66912">
            <w:pPr>
              <w:pStyle w:val="TAL"/>
              <w:spacing w:line="256" w:lineRule="auto"/>
              <w:rPr>
                <w:rFonts w:cs="Arial"/>
                <w:lang w:eastAsia="ja-JP"/>
              </w:rPr>
            </w:pPr>
          </w:p>
        </w:tc>
        <w:tc>
          <w:tcPr>
            <w:tcW w:w="750" w:type="pct"/>
            <w:tcBorders>
              <w:top w:val="single" w:sz="4" w:space="0" w:color="auto"/>
              <w:left w:val="single" w:sz="4" w:space="0" w:color="auto"/>
              <w:bottom w:val="single" w:sz="4" w:space="0" w:color="auto"/>
              <w:right w:val="single" w:sz="4" w:space="0" w:color="auto"/>
            </w:tcBorders>
          </w:tcPr>
          <w:p w14:paraId="553843BB" w14:textId="77777777" w:rsidR="00525D12" w:rsidRPr="00495D84" w:rsidRDefault="00525D12" w:rsidP="00D66912">
            <w:pPr>
              <w:pStyle w:val="TAL"/>
              <w:spacing w:line="256" w:lineRule="auto"/>
              <w:rPr>
                <w:rFonts w:cs="Arial"/>
                <w:lang w:eastAsia="ja-JP"/>
              </w:rPr>
            </w:pPr>
          </w:p>
        </w:tc>
      </w:tr>
      <w:tr w:rsidR="00525D12" w:rsidRPr="00495D84" w14:paraId="65A04F7C"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7D30B406" w14:textId="77777777" w:rsidR="00525D12" w:rsidRPr="00495D84" w:rsidRDefault="00525D12" w:rsidP="00D66912">
            <w:pPr>
              <w:pStyle w:val="TAL"/>
              <w:spacing w:line="256" w:lineRule="auto"/>
            </w:pPr>
            <w:r w:rsidRPr="00495D84">
              <w:t>nzp-CSI-RS-ResourceId</w:t>
            </w:r>
          </w:p>
        </w:tc>
        <w:tc>
          <w:tcPr>
            <w:tcW w:w="750" w:type="pct"/>
            <w:tcBorders>
              <w:top w:val="single" w:sz="4" w:space="0" w:color="auto"/>
              <w:left w:val="single" w:sz="4" w:space="0" w:color="auto"/>
              <w:bottom w:val="nil"/>
              <w:right w:val="single" w:sz="4" w:space="0" w:color="auto"/>
            </w:tcBorders>
            <w:vAlign w:val="center"/>
            <w:hideMark/>
          </w:tcPr>
          <w:p w14:paraId="50774EE1" w14:textId="3A0CB33C" w:rsidR="00525D12" w:rsidRPr="00495D84" w:rsidRDefault="00525D12" w:rsidP="00D66912">
            <w:pPr>
              <w:pStyle w:val="TAL"/>
              <w:spacing w:line="256" w:lineRule="auto"/>
              <w:rPr>
                <w:rFonts w:cs="Arial"/>
                <w:lang w:eastAsia="ja-JP"/>
              </w:rPr>
            </w:pPr>
            <w:r w:rsidRPr="00495D84">
              <w:rPr>
                <w:rFonts w:cs="Arial"/>
                <w:lang w:eastAsia="ja-JP"/>
              </w:rPr>
              <w:t>12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tcBorders>
              <w:top w:val="single" w:sz="4" w:space="0" w:color="auto"/>
              <w:left w:val="single" w:sz="4" w:space="0" w:color="auto"/>
              <w:bottom w:val="nil"/>
              <w:right w:val="single" w:sz="4" w:space="0" w:color="auto"/>
            </w:tcBorders>
            <w:vAlign w:val="center"/>
            <w:hideMark/>
          </w:tcPr>
          <w:p w14:paraId="0C19DB98" w14:textId="6F27D14C" w:rsidR="00525D12" w:rsidRPr="00495D84" w:rsidRDefault="00525D12" w:rsidP="00D66912">
            <w:pPr>
              <w:pStyle w:val="TAL"/>
              <w:spacing w:line="256" w:lineRule="auto"/>
              <w:rPr>
                <w:rFonts w:cs="Arial"/>
                <w:lang w:eastAsia="ja-JP"/>
              </w:rPr>
            </w:pPr>
            <w:r w:rsidRPr="00495D84">
              <w:rPr>
                <w:rFonts w:cs="Arial"/>
                <w:lang w:eastAsia="ja-JP"/>
              </w:rPr>
              <w:t>22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5709FF21" w14:textId="61A1FA77" w:rsidR="00525D12" w:rsidRPr="00495D84" w:rsidRDefault="00525D12" w:rsidP="00D66912">
            <w:pPr>
              <w:pStyle w:val="TAL"/>
              <w:spacing w:line="256" w:lineRule="auto"/>
              <w:rPr>
                <w:rFonts w:cs="Arial"/>
                <w:lang w:eastAsia="ja-JP"/>
              </w:rPr>
            </w:pPr>
            <w:r w:rsidRPr="00495D84">
              <w:rPr>
                <w:rFonts w:cs="Arial"/>
                <w:lang w:eastAsia="ja-JP"/>
              </w:rPr>
              <w:t>14</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358D7592" w14:textId="2CC8991F" w:rsidR="00525D12" w:rsidRPr="00495D84" w:rsidRDefault="00525D12" w:rsidP="00D66912">
            <w:pPr>
              <w:pStyle w:val="TAL"/>
              <w:spacing w:line="256" w:lineRule="auto"/>
              <w:rPr>
                <w:rFonts w:eastAsia="MS Mincho"/>
                <w:lang w:eastAsia="ja-JP"/>
              </w:rPr>
            </w:pPr>
            <w:bookmarkStart w:id="5" w:name="OLE_LINK36"/>
            <w:r w:rsidRPr="00495D84">
              <w:rPr>
                <w:lang w:eastAsia="ja-JP"/>
              </w:rPr>
              <w:t>0</w:t>
            </w:r>
            <w:bookmarkEnd w:id="5"/>
            <w:r w:rsidR="00B27C84">
              <w:rPr>
                <w:lang w:eastAsia="ja-JP"/>
              </w:rPr>
              <w:t xml:space="preserve"> </w:t>
            </w:r>
            <w:r w:rsidRPr="00495D84">
              <w:rPr>
                <w:lang w:eastAsia="ja-JP"/>
              </w:rPr>
              <w:t>for</w:t>
            </w:r>
            <w:r w:rsidR="00B27C84">
              <w:rPr>
                <w:lang w:eastAsia="ja-JP"/>
              </w:rPr>
              <w:t xml:space="preserve"> </w:t>
            </w:r>
            <w:r w:rsidRPr="00495D84">
              <w:rPr>
                <w:lang w:eastAsia="ja-JP"/>
              </w:rPr>
              <w:t>resource#0</w:t>
            </w:r>
          </w:p>
        </w:tc>
        <w:tc>
          <w:tcPr>
            <w:tcW w:w="750" w:type="pct"/>
            <w:vMerge w:val="restart"/>
            <w:tcBorders>
              <w:top w:val="single" w:sz="4" w:space="0" w:color="auto"/>
              <w:left w:val="single" w:sz="4" w:space="0" w:color="auto"/>
              <w:right w:val="single" w:sz="4" w:space="0" w:color="auto"/>
            </w:tcBorders>
          </w:tcPr>
          <w:p w14:paraId="0EE4410D" w14:textId="5E711DEF" w:rsidR="00525D12" w:rsidRPr="00495D84" w:rsidRDefault="00525D12" w:rsidP="00D66912">
            <w:pPr>
              <w:pStyle w:val="TAL"/>
              <w:spacing w:line="256" w:lineRule="auto"/>
              <w:rPr>
                <w:lang w:eastAsia="ja-JP"/>
              </w:rPr>
            </w:pPr>
            <w:r w:rsidRPr="00495D84">
              <w:rPr>
                <w:lang w:eastAsia="ja-JP"/>
              </w:rPr>
              <w:t>1</w:t>
            </w:r>
            <w:r w:rsidR="00B27C84">
              <w:rPr>
                <w:lang w:eastAsia="ja-JP"/>
              </w:rPr>
              <w:t xml:space="preserve"> </w:t>
            </w:r>
            <w:r w:rsidRPr="00495D84">
              <w:rPr>
                <w:lang w:eastAsia="ja-JP"/>
              </w:rPr>
              <w:t>for</w:t>
            </w:r>
            <w:r w:rsidR="00B27C84">
              <w:rPr>
                <w:lang w:eastAsia="ja-JP"/>
              </w:rPr>
              <w:t xml:space="preserve"> </w:t>
            </w:r>
            <w:r w:rsidRPr="00495D84">
              <w:rPr>
                <w:lang w:eastAsia="ja-JP"/>
              </w:rPr>
              <w:t>resource</w:t>
            </w:r>
            <w:r w:rsidR="00B27C84">
              <w:rPr>
                <w:lang w:eastAsia="ja-JP"/>
              </w:rPr>
              <w:t xml:space="preserve"> </w:t>
            </w:r>
            <w:r w:rsidRPr="00495D84">
              <w:rPr>
                <w:lang w:eastAsia="ja-JP"/>
              </w:rPr>
              <w:t>#1</w:t>
            </w:r>
          </w:p>
        </w:tc>
      </w:tr>
      <w:tr w:rsidR="00525D12" w:rsidRPr="00495D84" w14:paraId="7F5D34FA"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21637FD"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396ECCFC" w14:textId="77777777" w:rsidR="00525D12" w:rsidRPr="00495D84" w:rsidRDefault="00525D12" w:rsidP="00782822">
            <w:pPr>
              <w:pStyle w:val="TAL"/>
              <w:rPr>
                <w:lang w:eastAsia="ja-JP"/>
              </w:rPr>
            </w:pPr>
          </w:p>
        </w:tc>
        <w:tc>
          <w:tcPr>
            <w:tcW w:w="750" w:type="pct"/>
            <w:tcBorders>
              <w:top w:val="nil"/>
              <w:left w:val="single" w:sz="4" w:space="0" w:color="auto"/>
              <w:bottom w:val="nil"/>
              <w:right w:val="single" w:sz="4" w:space="0" w:color="auto"/>
            </w:tcBorders>
            <w:vAlign w:val="center"/>
            <w:hideMark/>
          </w:tcPr>
          <w:p w14:paraId="6ABAC4D9"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1A1EA8D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5407BE1"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5DD218F" w14:textId="77777777" w:rsidR="00525D12" w:rsidRPr="00495D84" w:rsidRDefault="00525D12" w:rsidP="00D66912">
            <w:pPr>
              <w:pStyle w:val="TAL"/>
              <w:spacing w:line="256" w:lineRule="auto"/>
              <w:rPr>
                <w:rFonts w:cs="Arial"/>
                <w:lang w:eastAsia="ja-JP"/>
              </w:rPr>
            </w:pPr>
          </w:p>
        </w:tc>
      </w:tr>
      <w:tr w:rsidR="00525D12" w:rsidRPr="00495D84" w14:paraId="3E4BE41C"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35C6465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nil"/>
              <w:right w:val="single" w:sz="4" w:space="0" w:color="auto"/>
            </w:tcBorders>
            <w:vAlign w:val="center"/>
            <w:hideMark/>
          </w:tcPr>
          <w:p w14:paraId="12856AA0"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235828A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81BA4A6"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78826F5"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D4B56C1" w14:textId="77777777" w:rsidR="00525D12" w:rsidRPr="00495D84" w:rsidRDefault="00525D12" w:rsidP="00D66912">
            <w:pPr>
              <w:pStyle w:val="TAL"/>
              <w:spacing w:line="256" w:lineRule="auto"/>
              <w:rPr>
                <w:rFonts w:cs="Arial"/>
                <w:lang w:eastAsia="ja-JP"/>
              </w:rPr>
            </w:pPr>
          </w:p>
        </w:tc>
      </w:tr>
      <w:tr w:rsidR="00525D12" w:rsidRPr="00495D84" w14:paraId="582E62DB"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07AD048" w14:textId="77777777" w:rsidR="00525D12" w:rsidRPr="00495D84" w:rsidRDefault="00525D12" w:rsidP="00D66912">
            <w:pPr>
              <w:spacing w:after="0" w:line="256" w:lineRule="auto"/>
              <w:rPr>
                <w:rFonts w:ascii="Arial" w:hAnsi="Arial"/>
                <w:sz w:val="18"/>
              </w:rPr>
            </w:pPr>
          </w:p>
        </w:tc>
        <w:tc>
          <w:tcPr>
            <w:tcW w:w="750" w:type="pct"/>
            <w:tcBorders>
              <w:top w:val="nil"/>
              <w:left w:val="single" w:sz="4" w:space="0" w:color="auto"/>
              <w:bottom w:val="single" w:sz="4" w:space="0" w:color="auto"/>
              <w:right w:val="single" w:sz="4" w:space="0" w:color="auto"/>
            </w:tcBorders>
            <w:vAlign w:val="center"/>
            <w:hideMark/>
          </w:tcPr>
          <w:p w14:paraId="0294FFED"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292AC931"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9753493"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506EDFCE"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488CAF50" w14:textId="77777777" w:rsidR="00525D12" w:rsidRPr="00495D84" w:rsidRDefault="00525D12" w:rsidP="00D66912">
            <w:pPr>
              <w:pStyle w:val="TAL"/>
              <w:spacing w:line="256" w:lineRule="auto"/>
              <w:rPr>
                <w:rFonts w:cs="Arial"/>
                <w:lang w:eastAsia="ja-JP"/>
              </w:rPr>
            </w:pPr>
          </w:p>
        </w:tc>
      </w:tr>
      <w:tr w:rsidR="00525D12" w:rsidRPr="00495D84" w14:paraId="4B2BA795"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69360C0" w14:textId="77777777" w:rsidR="00525D12" w:rsidRPr="00495D84" w:rsidRDefault="00525D12" w:rsidP="00D66912">
            <w:pPr>
              <w:spacing w:after="0" w:line="256" w:lineRule="auto"/>
              <w:rPr>
                <w:rFonts w:ascii="Arial" w:hAnsi="Arial"/>
                <w:sz w:val="18"/>
              </w:rPr>
            </w:pPr>
          </w:p>
        </w:tc>
        <w:tc>
          <w:tcPr>
            <w:tcW w:w="750" w:type="pct"/>
            <w:tcBorders>
              <w:top w:val="single" w:sz="4" w:space="0" w:color="auto"/>
              <w:left w:val="single" w:sz="4" w:space="0" w:color="auto"/>
              <w:bottom w:val="nil"/>
              <w:right w:val="single" w:sz="4" w:space="0" w:color="auto"/>
            </w:tcBorders>
            <w:vAlign w:val="center"/>
            <w:hideMark/>
          </w:tcPr>
          <w:p w14:paraId="5EF35C85" w14:textId="70DB44F2" w:rsidR="00525D12" w:rsidRPr="00495D84" w:rsidRDefault="00525D12" w:rsidP="00D66912">
            <w:pPr>
              <w:pStyle w:val="TAL"/>
              <w:spacing w:line="256" w:lineRule="auto"/>
              <w:rPr>
                <w:rFonts w:cs="Arial"/>
                <w:lang w:eastAsia="ja-JP"/>
              </w:rPr>
            </w:pPr>
            <w:r w:rsidRPr="00495D84">
              <w:rPr>
                <w:rFonts w:cs="Arial"/>
                <w:lang w:eastAsia="ja-JP"/>
              </w:rPr>
              <w:t>13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31520D" w14:textId="5E6705D3" w:rsidR="00525D12" w:rsidRPr="00495D84" w:rsidRDefault="00525D12" w:rsidP="00D66912">
            <w:pPr>
              <w:pStyle w:val="TAL"/>
              <w:spacing w:line="256" w:lineRule="auto"/>
              <w:rPr>
                <w:rFonts w:cs="Arial"/>
                <w:lang w:eastAsia="ja-JP"/>
              </w:rPr>
            </w:pPr>
            <w:r w:rsidRPr="00495D84">
              <w:rPr>
                <w:rFonts w:cs="Arial"/>
                <w:lang w:eastAsia="ja-JP"/>
              </w:rPr>
              <w:t>23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425A09A" w14:textId="550864CD" w:rsidR="00525D12" w:rsidRPr="00495D84" w:rsidRDefault="00525D12" w:rsidP="00D66912">
            <w:pPr>
              <w:pStyle w:val="TAL"/>
              <w:spacing w:line="256" w:lineRule="auto"/>
              <w:rPr>
                <w:rFonts w:cs="Arial"/>
                <w:lang w:eastAsia="ja-JP"/>
              </w:rPr>
            </w:pPr>
            <w:r w:rsidRPr="00495D84">
              <w:rPr>
                <w:rFonts w:cs="Arial"/>
                <w:lang w:eastAsia="ja-JP"/>
              </w:rPr>
              <w:t>15</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228F12A8"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5CB8149" w14:textId="77777777" w:rsidR="00525D12" w:rsidRPr="00495D84" w:rsidRDefault="00525D12" w:rsidP="00D66912">
            <w:pPr>
              <w:pStyle w:val="TAL"/>
              <w:spacing w:line="256" w:lineRule="auto"/>
              <w:rPr>
                <w:rFonts w:cs="Arial"/>
                <w:lang w:eastAsia="ja-JP"/>
              </w:rPr>
            </w:pPr>
          </w:p>
        </w:tc>
      </w:tr>
      <w:tr w:rsidR="00525D12" w:rsidRPr="00495D84" w14:paraId="485952B9" w14:textId="77777777" w:rsidTr="00E94096">
        <w:trPr>
          <w:jc w:val="center"/>
        </w:trPr>
        <w:tc>
          <w:tcPr>
            <w:tcW w:w="1250" w:type="pct"/>
            <w:tcBorders>
              <w:top w:val="nil"/>
              <w:left w:val="single" w:sz="4" w:space="0" w:color="auto"/>
              <w:bottom w:val="nil"/>
              <w:right w:val="single" w:sz="4" w:space="0" w:color="auto"/>
            </w:tcBorders>
            <w:vAlign w:val="center"/>
            <w:hideMark/>
          </w:tcPr>
          <w:p w14:paraId="64C8E5B4"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0A211DC9"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3805102"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5CB07AE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9683DE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2F1B60B2" w14:textId="77777777" w:rsidR="00525D12" w:rsidRPr="00495D84" w:rsidRDefault="00525D12" w:rsidP="00D66912">
            <w:pPr>
              <w:spacing w:after="0" w:line="256" w:lineRule="auto"/>
              <w:rPr>
                <w:rFonts w:ascii="Arial" w:hAnsi="Arial" w:cs="Arial"/>
                <w:sz w:val="18"/>
                <w:lang w:eastAsia="ja-JP"/>
              </w:rPr>
            </w:pPr>
          </w:p>
        </w:tc>
      </w:tr>
      <w:tr w:rsidR="00525D12" w:rsidRPr="00495D84" w14:paraId="6142D107" w14:textId="77777777" w:rsidTr="00E94096">
        <w:trPr>
          <w:jc w:val="center"/>
        </w:trPr>
        <w:tc>
          <w:tcPr>
            <w:tcW w:w="1250" w:type="pct"/>
            <w:tcBorders>
              <w:top w:val="nil"/>
              <w:left w:val="single" w:sz="4" w:space="0" w:color="auto"/>
              <w:bottom w:val="nil"/>
              <w:right w:val="single" w:sz="4" w:space="0" w:color="auto"/>
            </w:tcBorders>
            <w:vAlign w:val="center"/>
            <w:hideMark/>
          </w:tcPr>
          <w:p w14:paraId="25C756AE"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6B551206" w14:textId="77777777" w:rsidR="00525D12" w:rsidRPr="00495D84" w:rsidRDefault="00525D12" w:rsidP="00782822">
            <w:pPr>
              <w:pStyle w:val="TAL"/>
              <w:rPr>
                <w:lang w:eastAsia="zh-TW"/>
              </w:rPr>
            </w:pPr>
          </w:p>
        </w:tc>
        <w:tc>
          <w:tcPr>
            <w:tcW w:w="750" w:type="pct"/>
            <w:tcBorders>
              <w:top w:val="nil"/>
              <w:left w:val="single" w:sz="4" w:space="0" w:color="auto"/>
              <w:bottom w:val="nil"/>
              <w:right w:val="single" w:sz="4" w:space="0" w:color="auto"/>
            </w:tcBorders>
            <w:vAlign w:val="center"/>
            <w:hideMark/>
          </w:tcPr>
          <w:p w14:paraId="39A14E97"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C50CB9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429F9721"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7F75B236" w14:textId="77777777" w:rsidR="00525D12" w:rsidRPr="00495D84" w:rsidRDefault="00525D12" w:rsidP="00D66912">
            <w:pPr>
              <w:spacing w:after="0" w:line="256" w:lineRule="auto"/>
              <w:rPr>
                <w:rFonts w:ascii="Arial" w:hAnsi="Arial" w:cs="Arial"/>
                <w:sz w:val="18"/>
                <w:lang w:eastAsia="ja-JP"/>
              </w:rPr>
            </w:pPr>
          </w:p>
        </w:tc>
      </w:tr>
      <w:tr w:rsidR="00525D12" w:rsidRPr="00495D84" w14:paraId="74D46146"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5B59ECDB"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3E07C4E"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760D81A4" w14:textId="77777777" w:rsidR="00525D12" w:rsidRPr="00495D84" w:rsidRDefault="00525D12" w:rsidP="00782822">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F337174"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7394592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1D2D7B00" w14:textId="77777777" w:rsidR="00525D12" w:rsidRPr="00495D84" w:rsidRDefault="00525D12" w:rsidP="00D66912">
            <w:pPr>
              <w:spacing w:after="0" w:line="256" w:lineRule="auto"/>
              <w:rPr>
                <w:rFonts w:ascii="Arial" w:hAnsi="Arial" w:cs="Arial"/>
                <w:sz w:val="18"/>
                <w:lang w:eastAsia="ja-JP"/>
              </w:rPr>
            </w:pPr>
          </w:p>
        </w:tc>
      </w:tr>
      <w:tr w:rsidR="00525D12" w:rsidRPr="00495D84" w14:paraId="20919E76"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12A4B611" w14:textId="77777777" w:rsidR="00525D12" w:rsidRPr="00495D84" w:rsidRDefault="00525D12" w:rsidP="00D66912">
            <w:pPr>
              <w:pStyle w:val="TAL"/>
              <w:spacing w:line="256" w:lineRule="auto"/>
              <w:rPr>
                <w:rFonts w:cs="Arial"/>
                <w:i/>
                <w:lang w:eastAsia="ja-JP"/>
              </w:rPr>
            </w:pPr>
            <w:r w:rsidRPr="00495D84">
              <w:t>powerControlOffset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53E95290"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3911347B"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417282D"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76D29DA"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1EB726D"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44A7A563"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0D78C6B3" w14:textId="77777777" w:rsidR="00525D12" w:rsidRPr="00495D84" w:rsidRDefault="00525D12" w:rsidP="00D66912">
            <w:pPr>
              <w:pStyle w:val="TAL"/>
              <w:spacing w:line="256" w:lineRule="auto"/>
              <w:rPr>
                <w:rFonts w:cs="Arial"/>
                <w:i/>
                <w:lang w:eastAsia="ja-JP"/>
              </w:rPr>
            </w:pPr>
            <w:r w:rsidRPr="00495D84">
              <w:t>powerControlOffsetSS</w:t>
            </w:r>
          </w:p>
        </w:tc>
        <w:tc>
          <w:tcPr>
            <w:tcW w:w="750" w:type="pct"/>
            <w:tcBorders>
              <w:top w:val="single" w:sz="4" w:space="0" w:color="auto"/>
              <w:left w:val="single" w:sz="4" w:space="0" w:color="auto"/>
              <w:bottom w:val="single" w:sz="4" w:space="0" w:color="auto"/>
              <w:right w:val="single" w:sz="4" w:space="0" w:color="auto"/>
            </w:tcBorders>
            <w:vAlign w:val="center"/>
            <w:hideMark/>
          </w:tcPr>
          <w:p w14:paraId="6D6B6C7C"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4D2DB85F"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E0700EE" w14:textId="77777777" w:rsidR="00525D12" w:rsidRPr="00495D84" w:rsidRDefault="00525D12" w:rsidP="00D66912">
            <w:pPr>
              <w:pStyle w:val="TAL"/>
              <w:spacing w:line="256" w:lineRule="auto"/>
              <w:rPr>
                <w:rFonts w:cs="Arial"/>
                <w:lang w:eastAsia="ja-JP"/>
              </w:rPr>
            </w:pPr>
            <w:r w:rsidRPr="00495D84">
              <w:rPr>
                <w:rFonts w:cs="Arial"/>
                <w:lang w:eastAsia="ja-JP"/>
              </w:rPr>
              <w:t>db0</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1DBBA44C" w14:textId="77777777" w:rsidR="00525D12" w:rsidRPr="00495D84" w:rsidRDefault="00525D12" w:rsidP="00D66912">
            <w:pPr>
              <w:pStyle w:val="TAL"/>
              <w:spacing w:line="256" w:lineRule="auto"/>
              <w:rPr>
                <w:rFonts w:cs="Arial"/>
                <w:lang w:eastAsia="ja-JP"/>
              </w:rPr>
            </w:pPr>
            <w:r w:rsidRPr="00495D84">
              <w:rPr>
                <w:lang w:eastAsia="ja-JP"/>
              </w:rPr>
              <w:t>[db6]</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29AB893" w14:textId="77777777" w:rsidR="00525D12" w:rsidRPr="00495D84" w:rsidRDefault="00525D12" w:rsidP="00D66912">
            <w:pPr>
              <w:pStyle w:val="TAL"/>
              <w:spacing w:line="256" w:lineRule="auto"/>
              <w:rPr>
                <w:lang w:eastAsia="ja-JP"/>
              </w:rPr>
            </w:pPr>
            <w:r w:rsidRPr="00495D84">
              <w:rPr>
                <w:lang w:eastAsia="ja-JP"/>
              </w:rPr>
              <w:t>[db6]</w:t>
            </w:r>
          </w:p>
        </w:tc>
      </w:tr>
      <w:tr w:rsidR="00525D12" w:rsidRPr="00495D84" w14:paraId="17A280DF"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6E809377" w14:textId="77777777" w:rsidR="00525D12" w:rsidRPr="00495D84" w:rsidRDefault="00525D12" w:rsidP="00D66912">
            <w:pPr>
              <w:pStyle w:val="TAL"/>
              <w:spacing w:line="256" w:lineRule="auto"/>
              <w:rPr>
                <w:rFonts w:cs="Arial"/>
                <w:i/>
                <w:lang w:eastAsia="ja-JP"/>
              </w:rPr>
            </w:pPr>
            <w:r w:rsidRPr="00495D84">
              <w:t>scramblingID</w:t>
            </w:r>
          </w:p>
        </w:tc>
        <w:tc>
          <w:tcPr>
            <w:tcW w:w="750" w:type="pct"/>
            <w:tcBorders>
              <w:top w:val="single" w:sz="4" w:space="0" w:color="auto"/>
              <w:left w:val="single" w:sz="4" w:space="0" w:color="auto"/>
              <w:bottom w:val="single" w:sz="4" w:space="0" w:color="auto"/>
              <w:right w:val="single" w:sz="4" w:space="0" w:color="auto"/>
            </w:tcBorders>
            <w:vAlign w:val="center"/>
            <w:hideMark/>
          </w:tcPr>
          <w:p w14:paraId="55A62787"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2474414"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630B8B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4CF4B932"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6371965E"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F68E8AC"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036B3FE" w14:textId="03DAF30A" w:rsidR="00525D12" w:rsidRPr="00495D84" w:rsidRDefault="00525D12" w:rsidP="00D66912">
            <w:pPr>
              <w:pStyle w:val="TAL"/>
              <w:spacing w:line="256" w:lineRule="auto"/>
              <w:rPr>
                <w:rFonts w:cs="Arial"/>
                <w:i/>
                <w:lang w:eastAsia="ja-JP"/>
              </w:rPr>
            </w:pPr>
            <w:r w:rsidRPr="00495D84">
              <w:t>Period</w:t>
            </w:r>
            <w:r w:rsidR="00B27C84">
              <w:t xml:space="preserve"> </w:t>
            </w:r>
            <w:r w:rsidRPr="00495D84">
              <w:t>(slots)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DA3EDF7" w14:textId="77777777" w:rsidR="00525D12" w:rsidRPr="00495D84" w:rsidRDefault="00525D12" w:rsidP="00D66912">
            <w:pPr>
              <w:pStyle w:val="TAL"/>
              <w:spacing w:line="256" w:lineRule="auto"/>
              <w:rPr>
                <w:rFonts w:cs="Arial"/>
                <w:lang w:eastAsia="ja-JP"/>
              </w:rPr>
            </w:pPr>
            <w:r w:rsidRPr="00495D84">
              <w:rPr>
                <w:rFonts w:cs="Arial"/>
                <w:lang w:eastAsia="ja-JP"/>
              </w:rPr>
              <w:t>slot160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4ECFCA3"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42A4E63C" w14:textId="77777777" w:rsidR="00525D12" w:rsidRPr="00495D84" w:rsidRDefault="00525D12" w:rsidP="00D66912">
            <w:pPr>
              <w:pStyle w:val="TAL"/>
              <w:spacing w:line="256" w:lineRule="auto"/>
              <w:rPr>
                <w:rFonts w:cs="Arial"/>
                <w:lang w:eastAsia="ja-JP"/>
              </w:rPr>
            </w:pPr>
            <w:r w:rsidRPr="00495D84">
              <w:rPr>
                <w:rFonts w:cs="Arial"/>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4B2170BA" w14:textId="77777777" w:rsidR="00525D12" w:rsidRPr="00495D84" w:rsidRDefault="00525D12" w:rsidP="00D66912">
            <w:pPr>
              <w:pStyle w:val="TAL"/>
              <w:spacing w:line="256" w:lineRule="auto"/>
              <w:rPr>
                <w:rFonts w:cs="Arial"/>
                <w:lang w:eastAsia="ja-JP"/>
              </w:rPr>
            </w:pPr>
            <w:r w:rsidRPr="00495D84">
              <w:rPr>
                <w:lang w:eastAsia="ja-JP"/>
              </w:rPr>
              <w:t>Slot80</w:t>
            </w:r>
          </w:p>
        </w:tc>
        <w:tc>
          <w:tcPr>
            <w:tcW w:w="750" w:type="pct"/>
            <w:tcBorders>
              <w:top w:val="single" w:sz="4" w:space="0" w:color="auto"/>
              <w:left w:val="single" w:sz="4" w:space="0" w:color="auto"/>
              <w:bottom w:val="single" w:sz="4" w:space="0" w:color="auto"/>
              <w:right w:val="single" w:sz="4" w:space="0" w:color="auto"/>
            </w:tcBorders>
            <w:vAlign w:val="center"/>
          </w:tcPr>
          <w:p w14:paraId="5CEE5CBF" w14:textId="77777777" w:rsidR="00525D12" w:rsidRPr="00495D84" w:rsidRDefault="00525D12" w:rsidP="00D66912">
            <w:pPr>
              <w:pStyle w:val="TAL"/>
              <w:spacing w:line="256" w:lineRule="auto"/>
              <w:rPr>
                <w:lang w:eastAsia="ja-JP"/>
              </w:rPr>
            </w:pPr>
            <w:r w:rsidRPr="00495D84">
              <w:rPr>
                <w:lang w:eastAsia="ja-JP"/>
              </w:rPr>
              <w:t>Slot80</w:t>
            </w:r>
          </w:p>
        </w:tc>
      </w:tr>
      <w:tr w:rsidR="00525D12" w:rsidRPr="00495D84" w14:paraId="5018F3A0"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6B2EDCB" w14:textId="77777777" w:rsidR="00525D12" w:rsidRPr="00495D84" w:rsidRDefault="00525D12" w:rsidP="00D66912">
            <w:pPr>
              <w:pStyle w:val="TAL"/>
              <w:spacing w:line="256" w:lineRule="auto"/>
            </w:pPr>
            <w:r w:rsidRPr="00495D84">
              <w:t>Offset</w:t>
            </w:r>
          </w:p>
        </w:tc>
        <w:tc>
          <w:tcPr>
            <w:tcW w:w="750" w:type="pct"/>
            <w:tcBorders>
              <w:top w:val="single" w:sz="4" w:space="0" w:color="auto"/>
              <w:left w:val="single" w:sz="4" w:space="0" w:color="auto"/>
              <w:bottom w:val="single" w:sz="4" w:space="0" w:color="auto"/>
              <w:right w:val="single" w:sz="4" w:space="0" w:color="auto"/>
            </w:tcBorders>
            <w:vAlign w:val="center"/>
            <w:hideMark/>
          </w:tcPr>
          <w:p w14:paraId="09596063" w14:textId="77777777"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hideMark/>
          </w:tcPr>
          <w:p w14:paraId="44D36F0F"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587C05" w14:textId="77777777" w:rsidR="00525D12" w:rsidRPr="00495D84" w:rsidRDefault="00525D12" w:rsidP="00D66912">
            <w:pPr>
              <w:pStyle w:val="TAL"/>
              <w:spacing w:line="256" w:lineRule="auto"/>
              <w:rPr>
                <w:rFonts w:cs="Arial"/>
                <w:lang w:eastAsia="ja-JP"/>
              </w:rPr>
            </w:pPr>
            <w:r w:rsidRPr="00495D84">
              <w:rPr>
                <w:rFonts w:cs="Arial"/>
                <w:lang w:eastAsia="ja-JP"/>
              </w:rPr>
              <w:t>16</w:t>
            </w:r>
          </w:p>
        </w:tc>
        <w:tc>
          <w:tcPr>
            <w:tcW w:w="750" w:type="pct"/>
            <w:tcBorders>
              <w:top w:val="single" w:sz="4" w:space="0" w:color="auto"/>
              <w:left w:val="single" w:sz="4" w:space="0" w:color="auto"/>
              <w:bottom w:val="single" w:sz="4" w:space="0" w:color="auto"/>
              <w:right w:val="single" w:sz="4" w:space="0" w:color="auto"/>
            </w:tcBorders>
            <w:vAlign w:val="center"/>
          </w:tcPr>
          <w:p w14:paraId="239AC966" w14:textId="77777777" w:rsidR="00525D12" w:rsidRPr="00495D84" w:rsidRDefault="00525D12" w:rsidP="00D66912">
            <w:pPr>
              <w:pStyle w:val="TAL"/>
              <w:spacing w:line="256" w:lineRule="auto"/>
              <w:rPr>
                <w:rFonts w:cs="Arial"/>
                <w:lang w:eastAsia="ja-JP"/>
              </w:rPr>
            </w:pPr>
            <w:r w:rsidRPr="00495D84">
              <w:rPr>
                <w:lang w:eastAsia="ja-JP"/>
              </w:rPr>
              <w:t>8</w:t>
            </w:r>
          </w:p>
        </w:tc>
        <w:tc>
          <w:tcPr>
            <w:tcW w:w="750" w:type="pct"/>
            <w:tcBorders>
              <w:top w:val="single" w:sz="4" w:space="0" w:color="auto"/>
              <w:left w:val="single" w:sz="4" w:space="0" w:color="auto"/>
              <w:bottom w:val="single" w:sz="4" w:space="0" w:color="auto"/>
              <w:right w:val="single" w:sz="4" w:space="0" w:color="auto"/>
            </w:tcBorders>
            <w:vAlign w:val="center"/>
          </w:tcPr>
          <w:p w14:paraId="042D1205" w14:textId="77777777" w:rsidR="00525D12" w:rsidRPr="00495D84" w:rsidRDefault="00525D12" w:rsidP="00D66912">
            <w:pPr>
              <w:pStyle w:val="TAL"/>
              <w:spacing w:line="256" w:lineRule="auto"/>
              <w:rPr>
                <w:lang w:eastAsia="ja-JP"/>
              </w:rPr>
            </w:pPr>
            <w:r w:rsidRPr="00495D84">
              <w:rPr>
                <w:lang w:eastAsia="ja-JP"/>
              </w:rPr>
              <w:t>8</w:t>
            </w:r>
          </w:p>
        </w:tc>
      </w:tr>
      <w:tr w:rsidR="00525D12" w:rsidRPr="00495D84" w14:paraId="77C0F67A" w14:textId="77777777" w:rsidTr="00E94096">
        <w:trPr>
          <w:jc w:val="center"/>
        </w:trPr>
        <w:tc>
          <w:tcPr>
            <w:tcW w:w="1250" w:type="pct"/>
            <w:tcBorders>
              <w:top w:val="single" w:sz="4" w:space="0" w:color="auto"/>
              <w:left w:val="single" w:sz="4" w:space="0" w:color="auto"/>
              <w:bottom w:val="nil"/>
              <w:right w:val="single" w:sz="4" w:space="0" w:color="auto"/>
            </w:tcBorders>
            <w:vAlign w:val="center"/>
            <w:hideMark/>
          </w:tcPr>
          <w:p w14:paraId="68472899" w14:textId="77777777" w:rsidR="00525D12" w:rsidRPr="00495D84" w:rsidRDefault="00525D12" w:rsidP="00D66912">
            <w:pPr>
              <w:pStyle w:val="TAL"/>
              <w:spacing w:line="256" w:lineRule="auto"/>
              <w:rPr>
                <w:rFonts w:cs="Arial"/>
                <w:i/>
                <w:lang w:eastAsia="ja-JP"/>
              </w:rPr>
            </w:pPr>
            <w:r w:rsidRPr="00495D84">
              <w:t>qcl-InfoPeriodicCSI-RS</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CED6FDE" w14:textId="77777777" w:rsidR="00525D12" w:rsidRPr="00495D84" w:rsidRDefault="00525D12" w:rsidP="00621FF8">
            <w:pPr>
              <w:pStyle w:val="TAL"/>
              <w:rPr>
                <w:lang w:eastAsia="ja-JP"/>
              </w:rPr>
            </w:pPr>
            <w:r w:rsidRPr="00495D84">
              <w:rPr>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0BE95BE9"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tcBorders>
              <w:top w:val="single" w:sz="4" w:space="0" w:color="auto"/>
              <w:left w:val="single" w:sz="4" w:space="0" w:color="auto"/>
              <w:bottom w:val="nil"/>
              <w:right w:val="single" w:sz="4" w:space="0" w:color="auto"/>
            </w:tcBorders>
            <w:vAlign w:val="center"/>
            <w:hideMark/>
          </w:tcPr>
          <w:p w14:paraId="1277BF55" w14:textId="77777777" w:rsidR="00525D12" w:rsidRPr="00495D84" w:rsidRDefault="00525D12" w:rsidP="00D66912">
            <w:pPr>
              <w:pStyle w:val="TAL"/>
              <w:spacing w:line="256" w:lineRule="auto"/>
              <w:rPr>
                <w:rFonts w:cs="Arial"/>
                <w:lang w:eastAsia="ja-JP"/>
              </w:rPr>
            </w:pPr>
            <w:r w:rsidRPr="00495D84">
              <w:rPr>
                <w:rFonts w:cs="Arial"/>
                <w:lang w:eastAsia="ja-JP"/>
              </w:rPr>
              <w:t>n.a.</w:t>
            </w:r>
          </w:p>
        </w:tc>
        <w:tc>
          <w:tcPr>
            <w:tcW w:w="750" w:type="pct"/>
            <w:vMerge w:val="restart"/>
            <w:tcBorders>
              <w:top w:val="single" w:sz="4" w:space="0" w:color="auto"/>
              <w:left w:val="single" w:sz="4" w:space="0" w:color="auto"/>
              <w:bottom w:val="single" w:sz="4" w:space="0" w:color="auto"/>
              <w:right w:val="single" w:sz="4" w:space="0" w:color="auto"/>
            </w:tcBorders>
            <w:vAlign w:val="center"/>
          </w:tcPr>
          <w:p w14:paraId="16F3D083" w14:textId="77777777" w:rsidR="00525D12" w:rsidRPr="00495D84" w:rsidRDefault="00525D12" w:rsidP="00D66912">
            <w:pPr>
              <w:pStyle w:val="TAL"/>
              <w:spacing w:line="256" w:lineRule="auto"/>
              <w:rPr>
                <w:rFonts w:eastAsia="MS Mincho"/>
                <w:lang w:eastAsia="ja-JP"/>
              </w:rPr>
            </w:pPr>
            <w:r w:rsidRPr="00495D84">
              <w:rPr>
                <w:lang w:eastAsia="ja-JP"/>
              </w:rPr>
              <w:t>TCI.State.0</w:t>
            </w:r>
          </w:p>
        </w:tc>
        <w:tc>
          <w:tcPr>
            <w:tcW w:w="750" w:type="pct"/>
            <w:vMerge w:val="restart"/>
            <w:tcBorders>
              <w:top w:val="single" w:sz="4" w:space="0" w:color="auto"/>
              <w:left w:val="single" w:sz="4" w:space="0" w:color="auto"/>
              <w:right w:val="single" w:sz="4" w:space="0" w:color="auto"/>
            </w:tcBorders>
            <w:vAlign w:val="center"/>
          </w:tcPr>
          <w:p w14:paraId="2292E0A6" w14:textId="77777777" w:rsidR="00525D12" w:rsidRPr="00495D84" w:rsidRDefault="00525D12" w:rsidP="00D66912">
            <w:pPr>
              <w:pStyle w:val="TAL"/>
              <w:spacing w:line="256" w:lineRule="auto"/>
              <w:rPr>
                <w:lang w:eastAsia="ja-JP"/>
              </w:rPr>
            </w:pPr>
            <w:r w:rsidRPr="00495D84">
              <w:rPr>
                <w:lang w:eastAsia="ja-JP"/>
              </w:rPr>
              <w:t>TCI.State.1</w:t>
            </w:r>
          </w:p>
        </w:tc>
      </w:tr>
      <w:tr w:rsidR="00525D12" w:rsidRPr="00495D84" w14:paraId="42FFBBDB"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40BC8CAC" w14:textId="77777777" w:rsidR="00525D12" w:rsidRPr="00495D84" w:rsidRDefault="00525D12" w:rsidP="00D66912">
            <w:pPr>
              <w:rPr>
                <w:rFonts w:cs="Arial"/>
                <w:lang w:eastAsia="ja-JP"/>
              </w:rPr>
            </w:pPr>
          </w:p>
        </w:tc>
        <w:tc>
          <w:tcPr>
            <w:tcW w:w="750" w:type="pct"/>
            <w:vMerge/>
            <w:tcBorders>
              <w:left w:val="single" w:sz="4" w:space="0" w:color="auto"/>
              <w:bottom w:val="single" w:sz="4" w:space="0" w:color="auto"/>
              <w:right w:val="single" w:sz="4" w:space="0" w:color="auto"/>
            </w:tcBorders>
            <w:vAlign w:val="center"/>
            <w:hideMark/>
          </w:tcPr>
          <w:p w14:paraId="1C6D811F" w14:textId="77777777" w:rsidR="00525D12" w:rsidRPr="00495D84" w:rsidRDefault="00525D12" w:rsidP="00D66912">
            <w:pPr>
              <w:spacing w:after="0" w:line="256" w:lineRule="auto"/>
              <w:rPr>
                <w:rFonts w:ascii="Arial" w:hAnsi="Arial" w:cs="Arial"/>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2FFF458C" w14:textId="77777777" w:rsidR="00525D12" w:rsidRPr="00495D84" w:rsidRDefault="00525D12" w:rsidP="00782822">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6F1BEA0B" w14:textId="77777777" w:rsidR="00525D12" w:rsidRPr="00495D84" w:rsidRDefault="00525D12" w:rsidP="00782822">
            <w:pPr>
              <w:pStyle w:val="TAL"/>
              <w:rPr>
                <w:lang w:eastAsia="zh-TW"/>
              </w:rPr>
            </w:pPr>
          </w:p>
        </w:tc>
        <w:tc>
          <w:tcPr>
            <w:tcW w:w="750" w:type="pct"/>
            <w:vMerge/>
            <w:tcBorders>
              <w:left w:val="single" w:sz="4" w:space="0" w:color="auto"/>
              <w:bottom w:val="single" w:sz="4" w:space="0" w:color="auto"/>
              <w:right w:val="single" w:sz="4" w:space="0" w:color="auto"/>
            </w:tcBorders>
            <w:vAlign w:val="center"/>
          </w:tcPr>
          <w:p w14:paraId="1CEE8E33" w14:textId="77777777" w:rsidR="00525D12" w:rsidRPr="00495D84" w:rsidRDefault="00525D12" w:rsidP="00D66912">
            <w:pPr>
              <w:spacing w:after="0" w:line="256" w:lineRule="auto"/>
              <w:rPr>
                <w:rFonts w:ascii="Calibri" w:hAnsi="Calibri" w:cstheme="minorBidi"/>
                <w:lang w:eastAsia="zh-TW"/>
              </w:rPr>
            </w:pPr>
          </w:p>
        </w:tc>
        <w:tc>
          <w:tcPr>
            <w:tcW w:w="750" w:type="pct"/>
            <w:vMerge/>
            <w:tcBorders>
              <w:left w:val="single" w:sz="4" w:space="0" w:color="auto"/>
              <w:bottom w:val="single" w:sz="4" w:space="0" w:color="auto"/>
              <w:right w:val="single" w:sz="4" w:space="0" w:color="auto"/>
            </w:tcBorders>
            <w:vAlign w:val="center"/>
          </w:tcPr>
          <w:p w14:paraId="06D20B14" w14:textId="77777777" w:rsidR="00525D12" w:rsidRPr="00495D84" w:rsidRDefault="00525D12" w:rsidP="00D66912">
            <w:pPr>
              <w:spacing w:after="0" w:line="256" w:lineRule="auto"/>
              <w:rPr>
                <w:rFonts w:ascii="Calibri" w:hAnsi="Calibri" w:cstheme="minorBidi"/>
                <w:lang w:eastAsia="zh-TW"/>
              </w:rPr>
            </w:pPr>
          </w:p>
        </w:tc>
      </w:tr>
      <w:tr w:rsidR="00525D12" w:rsidRPr="00495D84" w14:paraId="2307949D" w14:textId="77777777" w:rsidTr="00E94096">
        <w:trPr>
          <w:jc w:val="center"/>
        </w:trPr>
        <w:tc>
          <w:tcPr>
            <w:tcW w:w="1250" w:type="pct"/>
            <w:tcBorders>
              <w:top w:val="single" w:sz="4" w:space="0" w:color="auto"/>
              <w:left w:val="single" w:sz="4" w:space="0" w:color="auto"/>
              <w:right w:val="single" w:sz="4" w:space="0" w:color="auto"/>
            </w:tcBorders>
            <w:vAlign w:val="center"/>
            <w:hideMark/>
          </w:tcPr>
          <w:p w14:paraId="67D6A63C" w14:textId="77777777" w:rsidR="00525D12" w:rsidRPr="00495D84" w:rsidRDefault="00525D12" w:rsidP="00D66912">
            <w:pPr>
              <w:pStyle w:val="TAL"/>
              <w:spacing w:line="256" w:lineRule="auto"/>
              <w:rPr>
                <w:rFonts w:cs="Arial"/>
                <w:i/>
                <w:lang w:eastAsia="ja-JP"/>
              </w:rPr>
            </w:pPr>
            <w:r w:rsidRPr="00495D84">
              <w:t>frequencyDomainAllocation</w:t>
            </w:r>
          </w:p>
        </w:tc>
        <w:tc>
          <w:tcPr>
            <w:tcW w:w="750" w:type="pct"/>
            <w:tcBorders>
              <w:top w:val="single" w:sz="4" w:space="0" w:color="auto"/>
              <w:left w:val="single" w:sz="4" w:space="0" w:color="auto"/>
              <w:right w:val="single" w:sz="4" w:space="0" w:color="auto"/>
            </w:tcBorders>
            <w:vAlign w:val="center"/>
            <w:hideMark/>
          </w:tcPr>
          <w:p w14:paraId="30B4384B"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0CE06FB0"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hideMark/>
          </w:tcPr>
          <w:p w14:paraId="19296FA2" w14:textId="77777777" w:rsidR="00525D12" w:rsidRPr="00495D84" w:rsidRDefault="00525D12" w:rsidP="00D66912">
            <w:pPr>
              <w:pStyle w:val="TAL"/>
              <w:spacing w:line="256" w:lineRule="auto"/>
              <w:rPr>
                <w:rFonts w:cs="Arial"/>
                <w:lang w:eastAsia="ja-JP"/>
              </w:rPr>
            </w:pPr>
            <w:r w:rsidRPr="00495D84">
              <w:rPr>
                <w:szCs w:val="18"/>
              </w:rPr>
              <w:t>0001</w:t>
            </w:r>
          </w:p>
        </w:tc>
        <w:tc>
          <w:tcPr>
            <w:tcW w:w="750" w:type="pct"/>
            <w:tcBorders>
              <w:top w:val="single" w:sz="4" w:space="0" w:color="auto"/>
              <w:left w:val="single" w:sz="4" w:space="0" w:color="auto"/>
              <w:right w:val="single" w:sz="4" w:space="0" w:color="auto"/>
            </w:tcBorders>
            <w:vAlign w:val="center"/>
          </w:tcPr>
          <w:p w14:paraId="65AC5245" w14:textId="77777777" w:rsidR="00525D12" w:rsidRPr="00495D84" w:rsidRDefault="00525D12" w:rsidP="00D66912">
            <w:pPr>
              <w:pStyle w:val="TAL"/>
              <w:spacing w:line="256" w:lineRule="auto"/>
              <w:rPr>
                <w:szCs w:val="18"/>
                <w:lang w:eastAsia="zh-TW"/>
              </w:rPr>
            </w:pPr>
            <w:r w:rsidRPr="00495D84">
              <w:rPr>
                <w:szCs w:val="18"/>
                <w:lang w:eastAsia="zh-TW"/>
              </w:rPr>
              <w:t>0001</w:t>
            </w:r>
          </w:p>
        </w:tc>
        <w:tc>
          <w:tcPr>
            <w:tcW w:w="750" w:type="pct"/>
            <w:tcBorders>
              <w:top w:val="single" w:sz="4" w:space="0" w:color="auto"/>
              <w:left w:val="single" w:sz="4" w:space="0" w:color="auto"/>
              <w:right w:val="single" w:sz="4" w:space="0" w:color="auto"/>
            </w:tcBorders>
            <w:vAlign w:val="center"/>
          </w:tcPr>
          <w:p w14:paraId="1EDD18A8" w14:textId="77777777" w:rsidR="00525D12" w:rsidRPr="00495D84" w:rsidRDefault="00525D12" w:rsidP="00D66912">
            <w:pPr>
              <w:pStyle w:val="TAL"/>
              <w:spacing w:line="256" w:lineRule="auto"/>
              <w:rPr>
                <w:szCs w:val="18"/>
                <w:lang w:eastAsia="zh-TW"/>
              </w:rPr>
            </w:pPr>
            <w:r w:rsidRPr="00495D84">
              <w:rPr>
                <w:szCs w:val="18"/>
                <w:lang w:eastAsia="zh-TW"/>
              </w:rPr>
              <w:t>0010</w:t>
            </w:r>
          </w:p>
        </w:tc>
      </w:tr>
      <w:tr w:rsidR="00525D12" w:rsidRPr="00495D84" w14:paraId="6C14654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74DD0B9F" w14:textId="77777777" w:rsidR="00525D12" w:rsidRPr="00495D84" w:rsidRDefault="00525D12" w:rsidP="00D66912">
            <w:pPr>
              <w:pStyle w:val="TAL"/>
              <w:spacing w:line="256" w:lineRule="auto"/>
              <w:rPr>
                <w:rFonts w:cs="Arial"/>
                <w:i/>
                <w:lang w:eastAsia="ja-JP"/>
              </w:rPr>
            </w:pPr>
            <w:r w:rsidRPr="00495D84">
              <w:t>nrofPorts</w:t>
            </w:r>
          </w:p>
        </w:tc>
        <w:tc>
          <w:tcPr>
            <w:tcW w:w="750" w:type="pct"/>
            <w:tcBorders>
              <w:top w:val="single" w:sz="4" w:space="0" w:color="auto"/>
              <w:left w:val="single" w:sz="4" w:space="0" w:color="auto"/>
              <w:bottom w:val="single" w:sz="4" w:space="0" w:color="auto"/>
              <w:right w:val="single" w:sz="4" w:space="0" w:color="auto"/>
            </w:tcBorders>
            <w:vAlign w:val="center"/>
            <w:hideMark/>
          </w:tcPr>
          <w:p w14:paraId="5F13C2A1"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1E7BAC"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707B3F83" w14:textId="77777777" w:rsidR="00525D12" w:rsidRPr="00495D84" w:rsidRDefault="00525D12" w:rsidP="00D66912">
            <w:pPr>
              <w:pStyle w:val="TAL"/>
              <w:spacing w:line="256" w:lineRule="auto"/>
              <w:rPr>
                <w:rFonts w:cs="Arial"/>
                <w:lang w:eastAsia="ja-JP"/>
              </w:rPr>
            </w:pP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4340701D" w14:textId="77777777" w:rsidR="00525D12" w:rsidRPr="00495D84" w:rsidRDefault="00525D12" w:rsidP="00D66912">
            <w:pPr>
              <w:pStyle w:val="TAL"/>
              <w:spacing w:line="256" w:lineRule="auto"/>
              <w:rPr>
                <w:rFonts w:cs="Arial"/>
                <w:lang w:eastAsia="ja-JP"/>
              </w:rPr>
            </w:pP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A19D530" w14:textId="77777777" w:rsidR="00525D12" w:rsidRPr="00495D84" w:rsidDel="007E560E" w:rsidRDefault="00525D12" w:rsidP="00D66912">
            <w:pPr>
              <w:pStyle w:val="TAL"/>
              <w:spacing w:line="256" w:lineRule="auto"/>
              <w:rPr>
                <w:lang w:eastAsia="ja-JP"/>
              </w:rPr>
            </w:pPr>
            <w:r w:rsidRPr="00495D84">
              <w:rPr>
                <w:lang w:eastAsia="ja-JP"/>
              </w:rPr>
              <w:t>1</w:t>
            </w:r>
          </w:p>
        </w:tc>
      </w:tr>
      <w:tr w:rsidR="00525D12" w:rsidRPr="00495D84" w14:paraId="5DCFDDF6" w14:textId="77777777" w:rsidTr="00E94096">
        <w:trPr>
          <w:jc w:val="center"/>
        </w:trPr>
        <w:tc>
          <w:tcPr>
            <w:tcW w:w="1250" w:type="pct"/>
            <w:vMerge w:val="restart"/>
            <w:tcBorders>
              <w:top w:val="single" w:sz="4" w:space="0" w:color="auto"/>
              <w:left w:val="single" w:sz="4" w:space="0" w:color="auto"/>
              <w:bottom w:val="nil"/>
              <w:right w:val="single" w:sz="4" w:space="0" w:color="auto"/>
            </w:tcBorders>
            <w:hideMark/>
          </w:tcPr>
          <w:p w14:paraId="657F5D7D" w14:textId="77777777" w:rsidR="00525D12" w:rsidRPr="00495D84" w:rsidRDefault="00525D12" w:rsidP="00D66912">
            <w:pPr>
              <w:pStyle w:val="TAL"/>
              <w:spacing w:line="256" w:lineRule="auto"/>
              <w:rPr>
                <w:rFonts w:cs="Arial"/>
                <w:i/>
                <w:lang w:eastAsia="ja-JP"/>
              </w:rPr>
            </w:pPr>
            <w:r w:rsidRPr="00495D84">
              <w:t>firstOFDMSymbolInTimeDomain</w:t>
            </w:r>
          </w:p>
        </w:tc>
        <w:tc>
          <w:tcPr>
            <w:tcW w:w="750" w:type="pct"/>
            <w:tcBorders>
              <w:top w:val="single" w:sz="4" w:space="0" w:color="auto"/>
              <w:left w:val="single" w:sz="4" w:space="0" w:color="auto"/>
              <w:bottom w:val="nil"/>
              <w:right w:val="single" w:sz="4" w:space="0" w:color="auto"/>
            </w:tcBorders>
            <w:hideMark/>
          </w:tcPr>
          <w:p w14:paraId="623283DD" w14:textId="7F90F661"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tcBorders>
              <w:top w:val="single" w:sz="4" w:space="0" w:color="auto"/>
              <w:left w:val="single" w:sz="4" w:space="0" w:color="auto"/>
              <w:bottom w:val="nil"/>
              <w:right w:val="single" w:sz="4" w:space="0" w:color="auto"/>
            </w:tcBorders>
            <w:hideMark/>
          </w:tcPr>
          <w:p w14:paraId="46F98E00" w14:textId="2E149802"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750" w:type="pct"/>
            <w:vMerge w:val="restart"/>
            <w:tcBorders>
              <w:top w:val="single" w:sz="4" w:space="0" w:color="auto"/>
              <w:left w:val="single" w:sz="4" w:space="0" w:color="auto"/>
              <w:bottom w:val="single" w:sz="4" w:space="0" w:color="auto"/>
              <w:right w:val="single" w:sz="4" w:space="0" w:color="auto"/>
            </w:tcBorders>
            <w:hideMark/>
          </w:tcPr>
          <w:p w14:paraId="6EC9723C" w14:textId="7DC20A09" w:rsidR="00525D12" w:rsidRPr="00495D84" w:rsidRDefault="00525D12" w:rsidP="00D66912">
            <w:pPr>
              <w:pStyle w:val="TAL"/>
              <w:spacing w:line="256" w:lineRule="auto"/>
              <w:rPr>
                <w:rFonts w:cs="Arial"/>
                <w:lang w:eastAsia="ja-JP"/>
              </w:rPr>
            </w:pPr>
            <w:r w:rsidRPr="00495D84">
              <w:rPr>
                <w:rFonts w:cs="Arial"/>
                <w:lang w:eastAsia="ja-JP"/>
              </w:rPr>
              <w:t>6</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750" w:type="pct"/>
            <w:vMerge w:val="restart"/>
            <w:tcBorders>
              <w:top w:val="single" w:sz="4" w:space="0" w:color="auto"/>
              <w:left w:val="single" w:sz="4" w:space="0" w:color="auto"/>
              <w:right w:val="single" w:sz="4" w:space="0" w:color="auto"/>
            </w:tcBorders>
          </w:tcPr>
          <w:p w14:paraId="413058A4" w14:textId="77777777" w:rsidR="00525D12" w:rsidRPr="00495D84" w:rsidRDefault="00525D12" w:rsidP="00D66912">
            <w:pPr>
              <w:pStyle w:val="TAL"/>
              <w:spacing w:line="256" w:lineRule="auto"/>
              <w:rPr>
                <w:rFonts w:cs="Arial"/>
                <w:lang w:eastAsia="ja-JP"/>
              </w:rPr>
            </w:pPr>
            <w:bookmarkStart w:id="6" w:name="OLE_LINK44"/>
            <w:r w:rsidRPr="00495D84">
              <w:rPr>
                <w:lang w:eastAsia="ja-JP"/>
              </w:rPr>
              <w:t>5</w:t>
            </w:r>
            <w:bookmarkEnd w:id="6"/>
          </w:p>
        </w:tc>
        <w:tc>
          <w:tcPr>
            <w:tcW w:w="750" w:type="pct"/>
            <w:vMerge w:val="restart"/>
            <w:tcBorders>
              <w:top w:val="single" w:sz="4" w:space="0" w:color="auto"/>
              <w:left w:val="single" w:sz="4" w:space="0" w:color="auto"/>
              <w:right w:val="single" w:sz="4" w:space="0" w:color="auto"/>
            </w:tcBorders>
          </w:tcPr>
          <w:p w14:paraId="76C55455" w14:textId="77777777" w:rsidR="00525D12" w:rsidRPr="00495D84" w:rsidRDefault="00525D12" w:rsidP="00D66912">
            <w:pPr>
              <w:spacing w:after="0"/>
              <w:rPr>
                <w:rFonts w:ascii="Arial" w:hAnsi="Arial"/>
                <w:sz w:val="18"/>
                <w:lang w:eastAsia="ja-JP"/>
              </w:rPr>
            </w:pPr>
            <w:r w:rsidRPr="00495D84">
              <w:rPr>
                <w:rFonts w:ascii="Arial" w:hAnsi="Arial"/>
                <w:sz w:val="18"/>
                <w:lang w:eastAsia="ja-JP"/>
              </w:rPr>
              <w:t>5</w:t>
            </w:r>
          </w:p>
          <w:p w14:paraId="0B412908" w14:textId="77777777" w:rsidR="00525D12" w:rsidRPr="00495D84" w:rsidRDefault="00525D12" w:rsidP="00D66912">
            <w:pPr>
              <w:pStyle w:val="TAL"/>
              <w:spacing w:line="256" w:lineRule="auto"/>
              <w:rPr>
                <w:lang w:eastAsia="ja-JP"/>
              </w:rPr>
            </w:pPr>
          </w:p>
        </w:tc>
      </w:tr>
      <w:tr w:rsidR="00525D12" w:rsidRPr="00495D84" w14:paraId="343509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0A832034"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63772BB4" w14:textId="77777777" w:rsidR="00525D12" w:rsidRPr="00495D84" w:rsidRDefault="00525D12" w:rsidP="00621FF8">
            <w:pPr>
              <w:pStyle w:val="TAL"/>
              <w:rPr>
                <w:lang w:eastAsia="ja-JP"/>
              </w:rPr>
            </w:pPr>
          </w:p>
        </w:tc>
        <w:tc>
          <w:tcPr>
            <w:tcW w:w="750" w:type="pct"/>
            <w:tcBorders>
              <w:top w:val="nil"/>
              <w:left w:val="single" w:sz="4" w:space="0" w:color="auto"/>
              <w:bottom w:val="nil"/>
              <w:right w:val="single" w:sz="4" w:space="0" w:color="auto"/>
            </w:tcBorders>
            <w:vAlign w:val="center"/>
            <w:hideMark/>
          </w:tcPr>
          <w:p w14:paraId="6DD476CC"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0ADE6B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1C4079B"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28648AFE" w14:textId="77777777" w:rsidR="00525D12" w:rsidRPr="00495D84" w:rsidRDefault="00525D12" w:rsidP="00D66912">
            <w:pPr>
              <w:pStyle w:val="TAL"/>
              <w:spacing w:line="256" w:lineRule="auto"/>
              <w:rPr>
                <w:rFonts w:cs="Arial"/>
                <w:lang w:eastAsia="ja-JP"/>
              </w:rPr>
            </w:pPr>
          </w:p>
        </w:tc>
      </w:tr>
      <w:tr w:rsidR="00525D12" w:rsidRPr="00495D84" w14:paraId="16D44B1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71B14B1E"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nil"/>
              <w:right w:val="single" w:sz="4" w:space="0" w:color="auto"/>
            </w:tcBorders>
            <w:vAlign w:val="center"/>
            <w:hideMark/>
          </w:tcPr>
          <w:p w14:paraId="399BC0CD"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2740388A"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5C5C53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2BF34C"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0421916A" w14:textId="77777777" w:rsidR="00525D12" w:rsidRPr="00495D84" w:rsidRDefault="00525D12" w:rsidP="00D66912">
            <w:pPr>
              <w:pStyle w:val="TAL"/>
              <w:spacing w:line="256" w:lineRule="auto"/>
              <w:rPr>
                <w:rFonts w:cs="Arial"/>
                <w:lang w:eastAsia="ja-JP"/>
              </w:rPr>
            </w:pPr>
          </w:p>
        </w:tc>
      </w:tr>
      <w:tr w:rsidR="00525D12" w:rsidRPr="00495D84" w14:paraId="3EA82397"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69510140"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nil"/>
              <w:left w:val="single" w:sz="4" w:space="0" w:color="auto"/>
              <w:bottom w:val="single" w:sz="4" w:space="0" w:color="auto"/>
              <w:right w:val="single" w:sz="4" w:space="0" w:color="auto"/>
            </w:tcBorders>
            <w:vAlign w:val="center"/>
            <w:hideMark/>
          </w:tcPr>
          <w:p w14:paraId="63A9DCEC"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068D406D"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73ED3E48"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6F7B4232"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66A763AF" w14:textId="77777777" w:rsidR="00525D12" w:rsidRPr="00495D84" w:rsidRDefault="00525D12" w:rsidP="00D66912">
            <w:pPr>
              <w:pStyle w:val="TAL"/>
              <w:spacing w:line="256" w:lineRule="auto"/>
              <w:rPr>
                <w:rFonts w:cs="Arial"/>
                <w:lang w:eastAsia="ja-JP"/>
              </w:rPr>
            </w:pPr>
          </w:p>
        </w:tc>
      </w:tr>
      <w:tr w:rsidR="00525D12" w:rsidRPr="00495D84" w14:paraId="0C82B444" w14:textId="77777777" w:rsidTr="00E94096">
        <w:trPr>
          <w:jc w:val="center"/>
        </w:trPr>
        <w:tc>
          <w:tcPr>
            <w:tcW w:w="1250" w:type="pct"/>
            <w:vMerge/>
            <w:tcBorders>
              <w:top w:val="single" w:sz="4" w:space="0" w:color="auto"/>
              <w:left w:val="single" w:sz="4" w:space="0" w:color="auto"/>
              <w:bottom w:val="nil"/>
              <w:right w:val="single" w:sz="4" w:space="0" w:color="auto"/>
            </w:tcBorders>
            <w:vAlign w:val="center"/>
            <w:hideMark/>
          </w:tcPr>
          <w:p w14:paraId="536A2ABA" w14:textId="77777777" w:rsidR="00525D12" w:rsidRPr="00495D84" w:rsidRDefault="00525D12" w:rsidP="00D66912">
            <w:pPr>
              <w:spacing w:after="0" w:line="256" w:lineRule="auto"/>
              <w:rPr>
                <w:rFonts w:ascii="Arial" w:hAnsi="Arial" w:cs="Arial"/>
                <w:i/>
                <w:sz w:val="18"/>
                <w:lang w:eastAsia="ja-JP"/>
              </w:rPr>
            </w:pPr>
          </w:p>
        </w:tc>
        <w:tc>
          <w:tcPr>
            <w:tcW w:w="750" w:type="pct"/>
            <w:tcBorders>
              <w:top w:val="single" w:sz="4" w:space="0" w:color="auto"/>
              <w:left w:val="single" w:sz="4" w:space="0" w:color="auto"/>
              <w:bottom w:val="nil"/>
              <w:right w:val="single" w:sz="4" w:space="0" w:color="auto"/>
            </w:tcBorders>
            <w:vAlign w:val="center"/>
            <w:hideMark/>
          </w:tcPr>
          <w:p w14:paraId="2AF5F75D" w14:textId="0A2489BB"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tcBorders>
              <w:top w:val="single" w:sz="4" w:space="0" w:color="auto"/>
              <w:left w:val="single" w:sz="4" w:space="0" w:color="auto"/>
              <w:bottom w:val="nil"/>
              <w:right w:val="single" w:sz="4" w:space="0" w:color="auto"/>
            </w:tcBorders>
            <w:vAlign w:val="center"/>
            <w:hideMark/>
          </w:tcPr>
          <w:p w14:paraId="391F83CD" w14:textId="7998294C" w:rsidR="00525D12" w:rsidRPr="00495D84" w:rsidRDefault="00525D12" w:rsidP="00D66912">
            <w:pPr>
              <w:keepNext/>
              <w:keepLines/>
              <w:spacing w:after="0" w:line="256" w:lineRule="auto"/>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9102139" w14:textId="64FF3467" w:rsidR="00525D12" w:rsidRPr="00495D84" w:rsidRDefault="00525D12" w:rsidP="00D66912">
            <w:pPr>
              <w:pStyle w:val="TAL"/>
              <w:spacing w:line="256" w:lineRule="auto"/>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750" w:type="pct"/>
            <w:vMerge/>
            <w:tcBorders>
              <w:left w:val="single" w:sz="4" w:space="0" w:color="auto"/>
              <w:right w:val="single" w:sz="4" w:space="0" w:color="auto"/>
            </w:tcBorders>
          </w:tcPr>
          <w:p w14:paraId="4AD741B4" w14:textId="77777777" w:rsidR="00525D12" w:rsidRPr="00495D84" w:rsidRDefault="00525D12" w:rsidP="00D66912">
            <w:pPr>
              <w:pStyle w:val="TAL"/>
              <w:spacing w:line="256" w:lineRule="auto"/>
              <w:rPr>
                <w:rFonts w:cs="Arial"/>
                <w:lang w:eastAsia="ja-JP"/>
              </w:rPr>
            </w:pPr>
          </w:p>
        </w:tc>
        <w:tc>
          <w:tcPr>
            <w:tcW w:w="750" w:type="pct"/>
            <w:vMerge/>
            <w:tcBorders>
              <w:left w:val="single" w:sz="4" w:space="0" w:color="auto"/>
              <w:right w:val="single" w:sz="4" w:space="0" w:color="auto"/>
            </w:tcBorders>
          </w:tcPr>
          <w:p w14:paraId="3F00607F" w14:textId="77777777" w:rsidR="00525D12" w:rsidRPr="00495D84" w:rsidRDefault="00525D12" w:rsidP="00D66912">
            <w:pPr>
              <w:pStyle w:val="TAL"/>
              <w:spacing w:line="256" w:lineRule="auto"/>
              <w:rPr>
                <w:rFonts w:cs="Arial"/>
                <w:lang w:eastAsia="ja-JP"/>
              </w:rPr>
            </w:pPr>
          </w:p>
        </w:tc>
      </w:tr>
      <w:tr w:rsidR="00525D12" w:rsidRPr="00495D84" w14:paraId="0AE45A15" w14:textId="77777777" w:rsidTr="00E94096">
        <w:trPr>
          <w:jc w:val="center"/>
        </w:trPr>
        <w:tc>
          <w:tcPr>
            <w:tcW w:w="1250" w:type="pct"/>
            <w:tcBorders>
              <w:top w:val="nil"/>
              <w:left w:val="single" w:sz="4" w:space="0" w:color="auto"/>
              <w:bottom w:val="nil"/>
              <w:right w:val="single" w:sz="4" w:space="0" w:color="auto"/>
            </w:tcBorders>
            <w:vAlign w:val="center"/>
            <w:hideMark/>
          </w:tcPr>
          <w:p w14:paraId="0D4A5D2A" w14:textId="77777777" w:rsidR="00525D12" w:rsidRPr="00495D84" w:rsidRDefault="00525D12" w:rsidP="00D66912">
            <w:pPr>
              <w:rPr>
                <w:rFonts w:cs="Arial"/>
                <w:lang w:eastAsia="ja-JP"/>
              </w:rPr>
            </w:pPr>
          </w:p>
        </w:tc>
        <w:tc>
          <w:tcPr>
            <w:tcW w:w="750" w:type="pct"/>
            <w:tcBorders>
              <w:top w:val="nil"/>
              <w:left w:val="single" w:sz="4" w:space="0" w:color="auto"/>
              <w:bottom w:val="nil"/>
              <w:right w:val="single" w:sz="4" w:space="0" w:color="auto"/>
            </w:tcBorders>
            <w:vAlign w:val="center"/>
            <w:hideMark/>
          </w:tcPr>
          <w:p w14:paraId="78E4BA2B"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79C70060"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62664D59"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9B22D85"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13890729" w14:textId="77777777" w:rsidR="00525D12" w:rsidRPr="00495D84" w:rsidRDefault="00525D12" w:rsidP="00D66912">
            <w:pPr>
              <w:spacing w:after="0" w:line="256" w:lineRule="auto"/>
              <w:rPr>
                <w:rFonts w:ascii="Arial" w:hAnsi="Arial" w:cs="Arial"/>
                <w:sz w:val="18"/>
                <w:lang w:eastAsia="ja-JP"/>
              </w:rPr>
            </w:pPr>
          </w:p>
        </w:tc>
      </w:tr>
      <w:tr w:rsidR="00525D12" w:rsidRPr="00495D84" w14:paraId="4ADFBA1A" w14:textId="77777777" w:rsidTr="00E94096">
        <w:trPr>
          <w:jc w:val="center"/>
        </w:trPr>
        <w:tc>
          <w:tcPr>
            <w:tcW w:w="1250" w:type="pct"/>
            <w:tcBorders>
              <w:top w:val="nil"/>
              <w:left w:val="single" w:sz="4" w:space="0" w:color="auto"/>
              <w:bottom w:val="nil"/>
              <w:right w:val="single" w:sz="4" w:space="0" w:color="auto"/>
            </w:tcBorders>
            <w:vAlign w:val="center"/>
            <w:hideMark/>
          </w:tcPr>
          <w:p w14:paraId="75609538"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nil"/>
              <w:right w:val="single" w:sz="4" w:space="0" w:color="auto"/>
            </w:tcBorders>
            <w:vAlign w:val="center"/>
            <w:hideMark/>
          </w:tcPr>
          <w:p w14:paraId="15496B06" w14:textId="77777777" w:rsidR="00525D12" w:rsidRPr="00495D84" w:rsidRDefault="00525D12" w:rsidP="00621FF8">
            <w:pPr>
              <w:pStyle w:val="TAL"/>
              <w:rPr>
                <w:lang w:eastAsia="zh-TW"/>
              </w:rPr>
            </w:pPr>
          </w:p>
        </w:tc>
        <w:tc>
          <w:tcPr>
            <w:tcW w:w="750" w:type="pct"/>
            <w:tcBorders>
              <w:top w:val="nil"/>
              <w:left w:val="single" w:sz="4" w:space="0" w:color="auto"/>
              <w:bottom w:val="nil"/>
              <w:right w:val="single" w:sz="4" w:space="0" w:color="auto"/>
            </w:tcBorders>
            <w:vAlign w:val="center"/>
            <w:hideMark/>
          </w:tcPr>
          <w:p w14:paraId="3C9B8B63"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363F365F"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3215B972"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right w:val="single" w:sz="4" w:space="0" w:color="auto"/>
            </w:tcBorders>
          </w:tcPr>
          <w:p w14:paraId="06782994" w14:textId="77777777" w:rsidR="00525D12" w:rsidRPr="00495D84" w:rsidRDefault="00525D12" w:rsidP="00D66912">
            <w:pPr>
              <w:spacing w:after="0" w:line="256" w:lineRule="auto"/>
              <w:rPr>
                <w:rFonts w:ascii="Arial" w:hAnsi="Arial" w:cs="Arial"/>
                <w:sz w:val="18"/>
                <w:lang w:eastAsia="ja-JP"/>
              </w:rPr>
            </w:pPr>
          </w:p>
        </w:tc>
      </w:tr>
      <w:tr w:rsidR="00525D12" w:rsidRPr="00495D84" w14:paraId="198D24F4" w14:textId="77777777" w:rsidTr="00E94096">
        <w:trPr>
          <w:jc w:val="center"/>
        </w:trPr>
        <w:tc>
          <w:tcPr>
            <w:tcW w:w="1250" w:type="pct"/>
            <w:tcBorders>
              <w:top w:val="nil"/>
              <w:left w:val="single" w:sz="4" w:space="0" w:color="auto"/>
              <w:bottom w:val="single" w:sz="4" w:space="0" w:color="auto"/>
              <w:right w:val="single" w:sz="4" w:space="0" w:color="auto"/>
            </w:tcBorders>
            <w:vAlign w:val="center"/>
            <w:hideMark/>
          </w:tcPr>
          <w:p w14:paraId="03F35F26" w14:textId="77777777" w:rsidR="00525D12" w:rsidRPr="00495D84" w:rsidRDefault="00525D12" w:rsidP="00D66912">
            <w:pPr>
              <w:spacing w:after="0" w:line="256" w:lineRule="auto"/>
              <w:rPr>
                <w:rFonts w:ascii="Calibri" w:hAnsi="Calibri" w:cstheme="minorBidi"/>
                <w:lang w:eastAsia="zh-TW"/>
              </w:rPr>
            </w:pPr>
          </w:p>
        </w:tc>
        <w:tc>
          <w:tcPr>
            <w:tcW w:w="750" w:type="pct"/>
            <w:tcBorders>
              <w:top w:val="nil"/>
              <w:left w:val="single" w:sz="4" w:space="0" w:color="auto"/>
              <w:bottom w:val="single" w:sz="4" w:space="0" w:color="auto"/>
              <w:right w:val="single" w:sz="4" w:space="0" w:color="auto"/>
            </w:tcBorders>
            <w:vAlign w:val="center"/>
            <w:hideMark/>
          </w:tcPr>
          <w:p w14:paraId="2A95F745" w14:textId="77777777" w:rsidR="00525D12" w:rsidRPr="00495D84" w:rsidRDefault="00525D12" w:rsidP="00621FF8">
            <w:pPr>
              <w:pStyle w:val="TAL"/>
              <w:rPr>
                <w:lang w:eastAsia="zh-TW"/>
              </w:rPr>
            </w:pPr>
          </w:p>
        </w:tc>
        <w:tc>
          <w:tcPr>
            <w:tcW w:w="750" w:type="pct"/>
            <w:tcBorders>
              <w:top w:val="nil"/>
              <w:left w:val="single" w:sz="4" w:space="0" w:color="auto"/>
              <w:bottom w:val="single" w:sz="4" w:space="0" w:color="auto"/>
              <w:right w:val="single" w:sz="4" w:space="0" w:color="auto"/>
            </w:tcBorders>
            <w:vAlign w:val="center"/>
            <w:hideMark/>
          </w:tcPr>
          <w:p w14:paraId="563BC9F6" w14:textId="77777777" w:rsidR="00525D12" w:rsidRPr="00495D84" w:rsidRDefault="00525D12" w:rsidP="00621FF8">
            <w:pPr>
              <w:pStyle w:val="TAL"/>
              <w:rPr>
                <w:lang w:eastAsia="zh-TW"/>
              </w:rPr>
            </w:pPr>
          </w:p>
        </w:tc>
        <w:tc>
          <w:tcPr>
            <w:tcW w:w="750" w:type="pct"/>
            <w:vMerge/>
            <w:tcBorders>
              <w:top w:val="single" w:sz="4" w:space="0" w:color="auto"/>
              <w:left w:val="single" w:sz="4" w:space="0" w:color="auto"/>
              <w:bottom w:val="single" w:sz="4" w:space="0" w:color="auto"/>
              <w:right w:val="single" w:sz="4" w:space="0" w:color="auto"/>
            </w:tcBorders>
            <w:vAlign w:val="center"/>
            <w:hideMark/>
          </w:tcPr>
          <w:p w14:paraId="4EBFCF8A"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2F89AD90" w14:textId="77777777" w:rsidR="00525D12" w:rsidRPr="00495D84" w:rsidRDefault="00525D12" w:rsidP="00D66912">
            <w:pPr>
              <w:spacing w:after="0" w:line="256" w:lineRule="auto"/>
              <w:rPr>
                <w:rFonts w:ascii="Arial" w:hAnsi="Arial" w:cs="Arial"/>
                <w:sz w:val="18"/>
                <w:lang w:eastAsia="ja-JP"/>
              </w:rPr>
            </w:pPr>
          </w:p>
        </w:tc>
        <w:tc>
          <w:tcPr>
            <w:tcW w:w="750" w:type="pct"/>
            <w:vMerge/>
            <w:tcBorders>
              <w:left w:val="single" w:sz="4" w:space="0" w:color="auto"/>
              <w:bottom w:val="single" w:sz="4" w:space="0" w:color="auto"/>
              <w:right w:val="single" w:sz="4" w:space="0" w:color="auto"/>
            </w:tcBorders>
          </w:tcPr>
          <w:p w14:paraId="4FD42B47" w14:textId="77777777" w:rsidR="00525D12" w:rsidRPr="00495D84" w:rsidRDefault="00525D12" w:rsidP="00D66912">
            <w:pPr>
              <w:spacing w:after="0" w:line="256" w:lineRule="auto"/>
              <w:rPr>
                <w:rFonts w:ascii="Arial" w:hAnsi="Arial" w:cs="Arial"/>
                <w:sz w:val="18"/>
                <w:lang w:eastAsia="ja-JP"/>
              </w:rPr>
            </w:pPr>
          </w:p>
        </w:tc>
      </w:tr>
      <w:tr w:rsidR="00525D12" w:rsidRPr="00495D84" w14:paraId="5071CF5D"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56CF562B" w14:textId="77777777" w:rsidR="00525D12" w:rsidRPr="00495D84" w:rsidRDefault="00525D12" w:rsidP="00D66912">
            <w:pPr>
              <w:pStyle w:val="TAL"/>
              <w:spacing w:line="256" w:lineRule="auto"/>
              <w:rPr>
                <w:rFonts w:cs="Arial"/>
                <w:i/>
                <w:lang w:eastAsia="ja-JP"/>
              </w:rPr>
            </w:pPr>
            <w:r w:rsidRPr="00495D84">
              <w:t>cdm-Type</w:t>
            </w:r>
          </w:p>
        </w:tc>
        <w:tc>
          <w:tcPr>
            <w:tcW w:w="750" w:type="pct"/>
            <w:tcBorders>
              <w:top w:val="single" w:sz="4" w:space="0" w:color="auto"/>
              <w:left w:val="single" w:sz="4" w:space="0" w:color="auto"/>
              <w:bottom w:val="single" w:sz="4" w:space="0" w:color="auto"/>
              <w:right w:val="single" w:sz="4" w:space="0" w:color="auto"/>
            </w:tcBorders>
            <w:vAlign w:val="center"/>
            <w:hideMark/>
          </w:tcPr>
          <w:p w14:paraId="6B298BEE"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3EA2146"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vAlign w:val="center"/>
            <w:hideMark/>
          </w:tcPr>
          <w:p w14:paraId="380B3EFD" w14:textId="77777777" w:rsidR="00525D12" w:rsidRPr="00495D84" w:rsidRDefault="00525D12" w:rsidP="00D66912">
            <w:pPr>
              <w:pStyle w:val="TAL"/>
              <w:spacing w:line="256" w:lineRule="auto"/>
              <w:rPr>
                <w:rFonts w:cs="Arial"/>
                <w:lang w:eastAsia="ja-JP"/>
              </w:rPr>
            </w:pPr>
            <w:bookmarkStart w:id="7" w:name="OLE_LINK47"/>
            <w:r w:rsidRPr="00495D84">
              <w:rPr>
                <w:rFonts w:cs="Arial"/>
                <w:lang w:eastAsia="ja-JP"/>
              </w:rPr>
              <w:t>noCDM</w:t>
            </w:r>
            <w:bookmarkEnd w:id="7"/>
          </w:p>
        </w:tc>
        <w:tc>
          <w:tcPr>
            <w:tcW w:w="750" w:type="pct"/>
            <w:tcBorders>
              <w:top w:val="single" w:sz="4" w:space="0" w:color="auto"/>
              <w:left w:val="single" w:sz="4" w:space="0" w:color="auto"/>
              <w:bottom w:val="single" w:sz="4" w:space="0" w:color="auto"/>
              <w:right w:val="single" w:sz="4" w:space="0" w:color="auto"/>
            </w:tcBorders>
          </w:tcPr>
          <w:p w14:paraId="227C5178" w14:textId="77777777" w:rsidR="00525D12" w:rsidRPr="00495D84" w:rsidRDefault="00525D12" w:rsidP="00D66912">
            <w:pPr>
              <w:pStyle w:val="TAL"/>
              <w:spacing w:line="256" w:lineRule="auto"/>
              <w:rPr>
                <w:rFonts w:cs="Arial"/>
                <w:lang w:eastAsia="ja-JP"/>
              </w:rPr>
            </w:pPr>
            <w:r w:rsidRPr="00495D84">
              <w:rPr>
                <w:rFonts w:cs="Arial"/>
                <w:lang w:eastAsia="ja-JP"/>
              </w:rPr>
              <w:t>noCDM</w:t>
            </w:r>
          </w:p>
        </w:tc>
        <w:tc>
          <w:tcPr>
            <w:tcW w:w="750" w:type="pct"/>
            <w:tcBorders>
              <w:top w:val="single" w:sz="4" w:space="0" w:color="auto"/>
              <w:left w:val="single" w:sz="4" w:space="0" w:color="auto"/>
              <w:bottom w:val="single" w:sz="4" w:space="0" w:color="auto"/>
              <w:right w:val="single" w:sz="4" w:space="0" w:color="auto"/>
            </w:tcBorders>
          </w:tcPr>
          <w:p w14:paraId="164E2F1B" w14:textId="77777777" w:rsidR="00525D12" w:rsidRPr="00495D84" w:rsidRDefault="00525D12" w:rsidP="00D66912">
            <w:pPr>
              <w:pStyle w:val="TAL"/>
              <w:spacing w:line="256" w:lineRule="auto"/>
              <w:rPr>
                <w:szCs w:val="18"/>
              </w:rPr>
            </w:pPr>
            <w:r w:rsidRPr="00495D84">
              <w:rPr>
                <w:rFonts w:cs="Arial"/>
                <w:lang w:eastAsia="ja-JP"/>
              </w:rPr>
              <w:t>noCDM</w:t>
            </w:r>
          </w:p>
        </w:tc>
      </w:tr>
      <w:tr w:rsidR="00525D12" w:rsidRPr="00495D84" w14:paraId="79479C64"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92CF13C" w14:textId="77777777" w:rsidR="00525D12" w:rsidRPr="00495D84" w:rsidRDefault="00525D12" w:rsidP="00D66912">
            <w:pPr>
              <w:pStyle w:val="TAL"/>
              <w:spacing w:line="256" w:lineRule="auto"/>
              <w:rPr>
                <w:rFonts w:cs="Arial"/>
                <w:i/>
                <w:lang w:eastAsia="ja-JP"/>
              </w:rPr>
            </w:pPr>
            <w:r w:rsidRPr="00495D84">
              <w:t>density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C2F6B75"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123A271F"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hideMark/>
          </w:tcPr>
          <w:p w14:paraId="5BFB8BE7" w14:textId="77777777" w:rsidR="00525D12" w:rsidRPr="00495D84" w:rsidRDefault="00525D12" w:rsidP="00D66912">
            <w:pPr>
              <w:pStyle w:val="TAL"/>
              <w:spacing w:line="256" w:lineRule="auto"/>
              <w:rPr>
                <w:rFonts w:cs="Arial"/>
                <w:lang w:eastAsia="ja-JP"/>
              </w:rPr>
            </w:pPr>
            <w:r w:rsidRPr="00495D84">
              <w:rPr>
                <w:rFonts w:cs="Arial"/>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5C330D3C" w14:textId="77777777" w:rsidR="00525D12" w:rsidRPr="00495D84" w:rsidRDefault="00525D12" w:rsidP="00D66912">
            <w:pPr>
              <w:pStyle w:val="TAL"/>
              <w:spacing w:line="256" w:lineRule="auto"/>
              <w:rPr>
                <w:rFonts w:cs="Arial"/>
                <w:lang w:eastAsia="ja-JP"/>
              </w:rPr>
            </w:pPr>
            <w:r w:rsidRPr="00495D84">
              <w:rPr>
                <w:lang w:eastAsia="ja-JP"/>
              </w:rPr>
              <w:t>3</w:t>
            </w:r>
          </w:p>
        </w:tc>
        <w:tc>
          <w:tcPr>
            <w:tcW w:w="750" w:type="pct"/>
            <w:tcBorders>
              <w:top w:val="single" w:sz="4" w:space="0" w:color="auto"/>
              <w:left w:val="single" w:sz="4" w:space="0" w:color="auto"/>
              <w:bottom w:val="single" w:sz="4" w:space="0" w:color="auto"/>
              <w:right w:val="single" w:sz="4" w:space="0" w:color="auto"/>
            </w:tcBorders>
            <w:vAlign w:val="center"/>
          </w:tcPr>
          <w:p w14:paraId="2D8F9B5A" w14:textId="77777777" w:rsidR="00525D12" w:rsidRPr="00495D84" w:rsidDel="002771AA" w:rsidRDefault="00525D12" w:rsidP="00D66912">
            <w:pPr>
              <w:pStyle w:val="TAL"/>
              <w:spacing w:line="256" w:lineRule="auto"/>
              <w:rPr>
                <w:lang w:eastAsia="ja-JP"/>
              </w:rPr>
            </w:pPr>
            <w:r w:rsidRPr="00495D84">
              <w:rPr>
                <w:lang w:eastAsia="ja-JP"/>
              </w:rPr>
              <w:t>3</w:t>
            </w:r>
          </w:p>
        </w:tc>
      </w:tr>
      <w:tr w:rsidR="00525D12" w:rsidRPr="00495D84" w14:paraId="473409EB"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4B479A38" w14:textId="77777777" w:rsidR="00525D12" w:rsidRPr="00495D84" w:rsidRDefault="00525D12" w:rsidP="00D66912">
            <w:pPr>
              <w:pStyle w:val="TAL"/>
              <w:spacing w:line="256" w:lineRule="auto"/>
              <w:rPr>
                <w:rFonts w:cs="Arial"/>
                <w:i/>
                <w:lang w:eastAsia="ja-JP"/>
              </w:rPr>
            </w:pPr>
            <w:r w:rsidRPr="00495D84">
              <w:t>startingRB</w:t>
            </w:r>
          </w:p>
        </w:tc>
        <w:tc>
          <w:tcPr>
            <w:tcW w:w="750" w:type="pct"/>
            <w:tcBorders>
              <w:top w:val="single" w:sz="4" w:space="0" w:color="auto"/>
              <w:left w:val="single" w:sz="4" w:space="0" w:color="auto"/>
              <w:bottom w:val="single" w:sz="4" w:space="0" w:color="auto"/>
              <w:right w:val="single" w:sz="4" w:space="0" w:color="auto"/>
            </w:tcBorders>
            <w:vAlign w:val="center"/>
            <w:hideMark/>
          </w:tcPr>
          <w:p w14:paraId="14F433C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77734689"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hideMark/>
          </w:tcPr>
          <w:p w14:paraId="1C65EF88" w14:textId="77777777" w:rsidR="00525D12" w:rsidRPr="00495D84" w:rsidRDefault="00525D12" w:rsidP="00D66912">
            <w:pPr>
              <w:pStyle w:val="TAL"/>
              <w:spacing w:line="256" w:lineRule="auto"/>
              <w:rPr>
                <w:rFonts w:cs="Arial"/>
                <w:lang w:eastAsia="ja-JP"/>
              </w:rPr>
            </w:pPr>
            <w:r w:rsidRPr="00495D84">
              <w:rPr>
                <w:rFonts w:cs="Arial"/>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0DA2EE54" w14:textId="77777777" w:rsidR="00525D12" w:rsidRPr="00495D84" w:rsidRDefault="00525D12" w:rsidP="00D66912">
            <w:pPr>
              <w:pStyle w:val="TAL"/>
              <w:spacing w:line="256" w:lineRule="auto"/>
              <w:rPr>
                <w:rFonts w:cs="Arial"/>
                <w:lang w:eastAsia="ja-JP"/>
              </w:rPr>
            </w:pPr>
            <w:r w:rsidRPr="00495D84">
              <w:rPr>
                <w:lang w:eastAsia="ja-JP"/>
              </w:rPr>
              <w:t>0</w:t>
            </w:r>
          </w:p>
        </w:tc>
        <w:tc>
          <w:tcPr>
            <w:tcW w:w="750" w:type="pct"/>
            <w:tcBorders>
              <w:top w:val="single" w:sz="4" w:space="0" w:color="auto"/>
              <w:left w:val="single" w:sz="4" w:space="0" w:color="auto"/>
              <w:bottom w:val="single" w:sz="4" w:space="0" w:color="auto"/>
              <w:right w:val="single" w:sz="4" w:space="0" w:color="auto"/>
            </w:tcBorders>
            <w:vAlign w:val="center"/>
          </w:tcPr>
          <w:p w14:paraId="3E9DCFA7" w14:textId="77777777" w:rsidR="00525D12" w:rsidRPr="00495D84" w:rsidRDefault="00525D12" w:rsidP="00D66912">
            <w:pPr>
              <w:pStyle w:val="TAL"/>
              <w:spacing w:line="256" w:lineRule="auto"/>
              <w:rPr>
                <w:lang w:eastAsia="ja-JP"/>
              </w:rPr>
            </w:pPr>
            <w:r w:rsidRPr="00495D84">
              <w:rPr>
                <w:lang w:eastAsia="ja-JP"/>
              </w:rPr>
              <w:t>0</w:t>
            </w:r>
          </w:p>
        </w:tc>
      </w:tr>
      <w:tr w:rsidR="00525D12" w:rsidRPr="00495D84" w14:paraId="3CAAD8CE" w14:textId="77777777" w:rsidTr="00E94096">
        <w:trPr>
          <w:jc w:val="center"/>
        </w:trPr>
        <w:tc>
          <w:tcPr>
            <w:tcW w:w="1250" w:type="pct"/>
            <w:tcBorders>
              <w:top w:val="single" w:sz="4" w:space="0" w:color="auto"/>
              <w:left w:val="single" w:sz="4" w:space="0" w:color="auto"/>
              <w:bottom w:val="single" w:sz="4" w:space="0" w:color="auto"/>
              <w:right w:val="single" w:sz="4" w:space="0" w:color="auto"/>
            </w:tcBorders>
            <w:vAlign w:val="center"/>
            <w:hideMark/>
          </w:tcPr>
          <w:p w14:paraId="326D4474" w14:textId="77777777" w:rsidR="00525D12" w:rsidRPr="00495D84" w:rsidRDefault="00525D12" w:rsidP="00D66912">
            <w:pPr>
              <w:pStyle w:val="TAL"/>
              <w:spacing w:line="256" w:lineRule="auto"/>
              <w:rPr>
                <w:rFonts w:cs="Arial"/>
                <w:i/>
                <w:lang w:eastAsia="ja-JP"/>
              </w:rPr>
            </w:pPr>
            <w:r w:rsidRPr="00495D84">
              <w:t>nrofRBs</w:t>
            </w:r>
          </w:p>
        </w:tc>
        <w:tc>
          <w:tcPr>
            <w:tcW w:w="750" w:type="pct"/>
            <w:tcBorders>
              <w:top w:val="single" w:sz="4" w:space="0" w:color="auto"/>
              <w:left w:val="single" w:sz="4" w:space="0" w:color="auto"/>
              <w:bottom w:val="single" w:sz="4" w:space="0" w:color="auto"/>
              <w:right w:val="single" w:sz="4" w:space="0" w:color="auto"/>
            </w:tcBorders>
            <w:vAlign w:val="center"/>
            <w:hideMark/>
          </w:tcPr>
          <w:p w14:paraId="24E7E5F1" w14:textId="43C3EF9B"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6F6D132F" w14:textId="16EA79D5"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hideMark/>
          </w:tcPr>
          <w:p w14:paraId="4685DA99" w14:textId="27AAE6C0" w:rsidR="00525D12" w:rsidRPr="00495D84" w:rsidRDefault="00525D12" w:rsidP="00D66912">
            <w:pPr>
              <w:pStyle w:val="TAL"/>
              <w:spacing w:line="256" w:lineRule="auto"/>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8200869" w14:textId="0A42FA5B" w:rsidR="00525D12" w:rsidRPr="00495D84" w:rsidRDefault="00525D12" w:rsidP="00D66912">
            <w:pPr>
              <w:pStyle w:val="TAL"/>
              <w:spacing w:line="256" w:lineRule="auto"/>
              <w:rPr>
                <w:rFonts w:cs="Arial"/>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c>
          <w:tcPr>
            <w:tcW w:w="750" w:type="pct"/>
            <w:tcBorders>
              <w:top w:val="single" w:sz="4" w:space="0" w:color="auto"/>
              <w:left w:val="single" w:sz="4" w:space="0" w:color="auto"/>
              <w:bottom w:val="single" w:sz="4" w:space="0" w:color="auto"/>
              <w:right w:val="single" w:sz="4" w:space="0" w:color="auto"/>
            </w:tcBorders>
            <w:vAlign w:val="center"/>
          </w:tcPr>
          <w:p w14:paraId="1FEF5C0B" w14:textId="48D33EDE" w:rsidR="00525D12" w:rsidRPr="00495D84" w:rsidRDefault="00525D12" w:rsidP="00D66912">
            <w:pPr>
              <w:pStyle w:val="TAL"/>
              <w:spacing w:line="256" w:lineRule="auto"/>
              <w:rPr>
                <w:lang w:eastAsia="ja-JP"/>
              </w:rPr>
            </w:pPr>
            <w:r w:rsidRPr="00495D84">
              <w:rPr>
                <w:lang w:eastAsia="ja-JP"/>
              </w:rPr>
              <w:t>276</w:t>
            </w:r>
            <w:r w:rsidR="00B27C84">
              <w:rPr>
                <w:lang w:eastAsia="ja-JP"/>
              </w:rPr>
              <w:t xml:space="preserve"> </w:t>
            </w:r>
            <w:r w:rsidRPr="00495D84">
              <w:rPr>
                <w:lang w:eastAsia="ja-JP"/>
              </w:rPr>
              <w:t>(Note</w:t>
            </w:r>
            <w:r w:rsidR="00B27C84">
              <w:rPr>
                <w:lang w:eastAsia="ja-JP"/>
              </w:rPr>
              <w:t xml:space="preserve"> </w:t>
            </w:r>
            <w:r w:rsidRPr="00495D84">
              <w:rPr>
                <w:lang w:eastAsia="ja-JP"/>
              </w:rPr>
              <w:t>1)</w:t>
            </w:r>
          </w:p>
        </w:tc>
      </w:tr>
      <w:tr w:rsidR="00525D12" w:rsidRPr="00495D84" w14:paraId="4EEC4E26" w14:textId="77777777" w:rsidTr="00E94096">
        <w:trPr>
          <w:jc w:val="center"/>
        </w:trPr>
        <w:tc>
          <w:tcPr>
            <w:tcW w:w="3500" w:type="pct"/>
            <w:gridSpan w:val="4"/>
            <w:tcBorders>
              <w:top w:val="single" w:sz="4" w:space="0" w:color="auto"/>
              <w:left w:val="single" w:sz="4" w:space="0" w:color="auto"/>
              <w:bottom w:val="single" w:sz="4" w:space="0" w:color="auto"/>
              <w:right w:val="single" w:sz="4" w:space="0" w:color="auto"/>
            </w:tcBorders>
            <w:vAlign w:val="center"/>
            <w:hideMark/>
          </w:tcPr>
          <w:p w14:paraId="014C2344" w14:textId="61413BD5" w:rsidR="00525D12" w:rsidRPr="00495D84" w:rsidRDefault="00E94096" w:rsidP="00D66912">
            <w:pPr>
              <w:pStyle w:val="TAN"/>
              <w:spacing w:line="256" w:lineRule="auto"/>
              <w:rPr>
                <w:lang w:eastAsia="ja-JP"/>
              </w:rPr>
            </w:pPr>
            <w:r>
              <w:rPr>
                <w:lang w:eastAsia="ja-JP"/>
              </w:rPr>
              <w:t xml:space="preserve">NOTE </w:t>
            </w:r>
            <w:r w:rsidRPr="00495D84">
              <w:rPr>
                <w:lang w:eastAsia="ja-JP"/>
              </w:rPr>
              <w:t>1</w:t>
            </w:r>
            <w:r>
              <w:rPr>
                <w:lang w:eastAsia="ja-JP"/>
              </w:rPr>
              <w:t>:</w:t>
            </w:r>
            <w:r w:rsidR="00525D12" w:rsidRPr="00495D84">
              <w:rPr>
                <w:lang w:eastAsia="ja-JP"/>
              </w:rPr>
              <w:tab/>
              <w:t>If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configured</w:t>
            </w:r>
            <w:r w:rsidR="00B27C84">
              <w:rPr>
                <w:lang w:eastAsia="ja-JP"/>
              </w:rPr>
              <w:t xml:space="preserve"> </w:t>
            </w:r>
            <w:r w:rsidR="00525D12" w:rsidRPr="00495D84">
              <w:rPr>
                <w:lang w:eastAsia="ja-JP"/>
              </w:rPr>
              <w:t>value</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PRBs</w:t>
            </w:r>
            <w:r w:rsidR="00B27C84">
              <w:rPr>
                <w:lang w:eastAsia="ja-JP"/>
              </w:rPr>
              <w:t xml:space="preserve"> </w:t>
            </w:r>
            <w:r w:rsidR="00525D12" w:rsidRPr="00495D84">
              <w:rPr>
                <w:lang w:eastAsia="ja-JP"/>
              </w:rPr>
              <w:t>is</w:t>
            </w:r>
            <w:r w:rsidR="00B27C84">
              <w:rPr>
                <w:lang w:eastAsia="ja-JP"/>
              </w:rPr>
              <w:t xml:space="preserve"> </w:t>
            </w:r>
            <w:r w:rsidR="00525D12" w:rsidRPr="00495D84">
              <w:rPr>
                <w:lang w:eastAsia="ja-JP"/>
              </w:rPr>
              <w:t>larger</w:t>
            </w:r>
            <w:r w:rsidR="00B27C84">
              <w:rPr>
                <w:lang w:eastAsia="ja-JP"/>
              </w:rPr>
              <w:t xml:space="preserve"> </w:t>
            </w:r>
            <w:r w:rsidR="00525D12" w:rsidRPr="00495D84">
              <w:rPr>
                <w:lang w:eastAsia="ja-JP"/>
              </w:rPr>
              <w:t>than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corresponding</w:t>
            </w:r>
            <w:r w:rsidR="00B27C84">
              <w:rPr>
                <w:lang w:eastAsia="ja-JP"/>
              </w:rPr>
              <w:t xml:space="preserve"> </w:t>
            </w:r>
            <w:r w:rsidR="00525D12" w:rsidRPr="00495D84">
              <w:rPr>
                <w:lang w:eastAsia="ja-JP"/>
              </w:rPr>
              <w:t>BWP</w:t>
            </w:r>
            <w:r w:rsidR="00B27C84">
              <w:rPr>
                <w:lang w:eastAsia="ja-JP"/>
              </w:rPr>
              <w:t xml:space="preserve"> </w:t>
            </w:r>
            <w:r w:rsidR="00525D12" w:rsidRPr="00495D84">
              <w:rPr>
                <w:lang w:eastAsia="ja-JP"/>
              </w:rPr>
              <w:t>relevant</w:t>
            </w:r>
            <w:r w:rsidR="00B27C84">
              <w:rPr>
                <w:lang w:eastAsia="ja-JP"/>
              </w:rPr>
              <w:t xml:space="preserve"> </w:t>
            </w:r>
            <w:r w:rsidR="00525D12" w:rsidRPr="00495D84">
              <w:rPr>
                <w:lang w:eastAsia="ja-JP"/>
              </w:rPr>
              <w:t>for</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case,</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Test</w:t>
            </w:r>
            <w:r w:rsidR="00B27C84">
              <w:rPr>
                <w:lang w:eastAsia="ja-JP"/>
              </w:rPr>
              <w:t xml:space="preserve"> </w:t>
            </w:r>
            <w:r w:rsidR="00525D12" w:rsidRPr="00495D84">
              <w:rPr>
                <w:lang w:eastAsia="ja-JP"/>
              </w:rPr>
              <w:t>Equipment</w:t>
            </w:r>
            <w:r w:rsidR="00B27C84">
              <w:rPr>
                <w:lang w:eastAsia="ja-JP"/>
              </w:rPr>
              <w:t xml:space="preserve"> </w:t>
            </w:r>
            <w:r w:rsidR="00525D12" w:rsidRPr="00495D84">
              <w:rPr>
                <w:lang w:eastAsia="ja-JP"/>
              </w:rPr>
              <w:t>shall</w:t>
            </w:r>
            <w:r w:rsidR="00B27C84">
              <w:rPr>
                <w:lang w:eastAsia="ja-JP"/>
              </w:rPr>
              <w:t xml:space="preserve"> </w:t>
            </w:r>
            <w:r w:rsidR="00525D12" w:rsidRPr="00495D84">
              <w:rPr>
                <w:lang w:eastAsia="ja-JP"/>
              </w:rPr>
              <w:t>implement</w:t>
            </w:r>
            <w:r w:rsidR="00B27C84">
              <w:rPr>
                <w:lang w:eastAsia="ja-JP"/>
              </w:rPr>
              <w:t xml:space="preserve"> </w:t>
            </w:r>
            <w:r w:rsidR="00525D12" w:rsidRPr="00495D84">
              <w:rPr>
                <w:lang w:eastAsia="ja-JP"/>
              </w:rPr>
              <w:t>CSI-RS</w:t>
            </w:r>
            <w:r w:rsidR="00B27C84">
              <w:rPr>
                <w:lang w:eastAsia="ja-JP"/>
              </w:rPr>
              <w:t xml:space="preserve"> </w:t>
            </w:r>
            <w:r w:rsidR="00525D12" w:rsidRPr="00495D84">
              <w:rPr>
                <w:lang w:eastAsia="ja-JP"/>
              </w:rPr>
              <w:t>only</w:t>
            </w:r>
            <w:r w:rsidR="00B27C84">
              <w:rPr>
                <w:lang w:eastAsia="ja-JP"/>
              </w:rPr>
              <w:t xml:space="preserve"> </w:t>
            </w:r>
            <w:r w:rsidR="00525D12" w:rsidRPr="00495D84">
              <w:rPr>
                <w:lang w:eastAsia="ja-JP"/>
              </w:rPr>
              <w:t>in</w:t>
            </w:r>
            <w:r w:rsidR="00B27C84">
              <w:rPr>
                <w:lang w:eastAsia="ja-JP"/>
              </w:rPr>
              <w:t xml:space="preserve"> </w:t>
            </w:r>
            <w:r w:rsidR="00525D12" w:rsidRPr="00495D84">
              <w:rPr>
                <w:lang w:eastAsia="ja-JP"/>
              </w:rPr>
              <w:t>the</w:t>
            </w:r>
            <w:r w:rsidR="00B27C84">
              <w:rPr>
                <w:lang w:eastAsia="ja-JP"/>
              </w:rPr>
              <w:t xml:space="preserve"> </w:t>
            </w:r>
            <w:r w:rsidR="00525D12" w:rsidRPr="00495D84">
              <w:rPr>
                <w:lang w:eastAsia="ja-JP"/>
              </w:rPr>
              <w:t>width</w:t>
            </w:r>
            <w:r w:rsidR="00B27C84">
              <w:rPr>
                <w:lang w:eastAsia="ja-JP"/>
              </w:rPr>
              <w:t xml:space="preserve"> </w:t>
            </w:r>
            <w:r w:rsidR="00525D12" w:rsidRPr="00495D84">
              <w:rPr>
                <w:lang w:eastAsia="ja-JP"/>
              </w:rPr>
              <w:t>of</w:t>
            </w:r>
            <w:r w:rsidR="00B27C84">
              <w:rPr>
                <w:lang w:eastAsia="ja-JP"/>
              </w:rPr>
              <w:t xml:space="preserve"> </w:t>
            </w:r>
            <w:r w:rsidR="00525D12" w:rsidRPr="00495D84">
              <w:rPr>
                <w:lang w:eastAsia="ja-JP"/>
              </w:rPr>
              <w:t>that</w:t>
            </w:r>
            <w:r w:rsidR="00B27C84">
              <w:rPr>
                <w:lang w:eastAsia="ja-JP"/>
              </w:rPr>
              <w:t xml:space="preserve"> </w:t>
            </w:r>
            <w:r w:rsidR="00525D12" w:rsidRPr="00495D84">
              <w:rPr>
                <w:lang w:eastAsia="ja-JP"/>
              </w:rPr>
              <w:t>BWP.</w:t>
            </w:r>
          </w:p>
        </w:tc>
        <w:tc>
          <w:tcPr>
            <w:tcW w:w="750" w:type="pct"/>
            <w:tcBorders>
              <w:top w:val="single" w:sz="4" w:space="0" w:color="auto"/>
              <w:left w:val="single" w:sz="4" w:space="0" w:color="auto"/>
              <w:bottom w:val="single" w:sz="4" w:space="0" w:color="auto"/>
              <w:right w:val="single" w:sz="4" w:space="0" w:color="auto"/>
            </w:tcBorders>
          </w:tcPr>
          <w:p w14:paraId="60F1A5AB" w14:textId="77777777" w:rsidR="00525D12" w:rsidRPr="00495D84" w:rsidRDefault="00525D12" w:rsidP="00D66912">
            <w:pPr>
              <w:pStyle w:val="TAN"/>
              <w:spacing w:line="256" w:lineRule="auto"/>
              <w:rPr>
                <w:lang w:eastAsia="ja-JP"/>
              </w:rPr>
            </w:pPr>
          </w:p>
        </w:tc>
        <w:tc>
          <w:tcPr>
            <w:tcW w:w="750" w:type="pct"/>
            <w:tcBorders>
              <w:top w:val="single" w:sz="4" w:space="0" w:color="auto"/>
              <w:left w:val="single" w:sz="4" w:space="0" w:color="auto"/>
              <w:bottom w:val="single" w:sz="4" w:space="0" w:color="auto"/>
              <w:right w:val="single" w:sz="4" w:space="0" w:color="auto"/>
            </w:tcBorders>
          </w:tcPr>
          <w:p w14:paraId="316D7348" w14:textId="77777777" w:rsidR="00525D12" w:rsidRPr="00495D84" w:rsidRDefault="00525D12" w:rsidP="00D66912">
            <w:pPr>
              <w:pStyle w:val="TAN"/>
              <w:spacing w:line="256" w:lineRule="auto"/>
              <w:rPr>
                <w:lang w:eastAsia="ja-JP"/>
              </w:rPr>
            </w:pPr>
          </w:p>
        </w:tc>
      </w:tr>
    </w:tbl>
    <w:p w14:paraId="5A7EDC19" w14:textId="77777777" w:rsidR="00525D12" w:rsidRPr="00495D84" w:rsidRDefault="00525D12" w:rsidP="00525D12">
      <w:pPr>
        <w:rPr>
          <w:rFonts w:eastAsia="Malgun Gothic"/>
        </w:rPr>
      </w:pPr>
    </w:p>
    <w:p w14:paraId="7C9C87AF" w14:textId="77777777" w:rsidR="001268B4" w:rsidRPr="00495D84" w:rsidRDefault="001268B4" w:rsidP="001268B4">
      <w:pPr>
        <w:pStyle w:val="Heading2"/>
        <w:rPr>
          <w:snapToGrid w:val="0"/>
        </w:rPr>
      </w:pPr>
      <w:r w:rsidRPr="00495D84">
        <w:rPr>
          <w:snapToGrid w:val="0"/>
        </w:rPr>
        <w:t>A.</w:t>
      </w:r>
      <w:r w:rsidRPr="00495D84">
        <w:rPr>
          <w:snapToGrid w:val="0"/>
          <w:lang w:eastAsia="zh-CN"/>
        </w:rPr>
        <w:t>3</w:t>
      </w:r>
      <w:r w:rsidRPr="00495D84">
        <w:rPr>
          <w:snapToGrid w:val="0"/>
        </w:rPr>
        <w:t>.15</w:t>
      </w:r>
      <w:r w:rsidRPr="00495D84">
        <w:rPr>
          <w:snapToGrid w:val="0"/>
        </w:rPr>
        <w:tab/>
        <w:t>Angle of Arrival (AoA) for FR2 RRM test cases</w:t>
      </w:r>
    </w:p>
    <w:p w14:paraId="7C9C87B0" w14:textId="5A7DD3E6" w:rsidR="001268B4" w:rsidRPr="00495D84" w:rsidRDefault="001268B4" w:rsidP="001268B4">
      <w:pPr>
        <w:rPr>
          <w:rFonts w:cs="v4.2.0"/>
        </w:rPr>
      </w:pPr>
      <w:r w:rsidRPr="00495D84">
        <w:rPr>
          <w:rFonts w:cs="v4.2.0"/>
        </w:rPr>
        <w:t xml:space="preserve">This clause specifies the AoA setups for FR2 RRM test cases in </w:t>
      </w:r>
      <w:r w:rsidR="00E833B2" w:rsidRPr="00495D84">
        <w:rPr>
          <w:rFonts w:cs="v4.2.0"/>
        </w:rPr>
        <w:t>clause</w:t>
      </w:r>
      <w:r w:rsidRPr="00495D84">
        <w:rPr>
          <w:rFonts w:cs="v4.2.0"/>
        </w:rPr>
        <w:t xml:space="preserve"> A.5 and A.7. The applicable AoA setup is defined in each test case in </w:t>
      </w:r>
      <w:r w:rsidR="00E833B2" w:rsidRPr="00495D84">
        <w:rPr>
          <w:rFonts w:cs="v4.2.0"/>
        </w:rPr>
        <w:t>clause</w:t>
      </w:r>
      <w:r w:rsidRPr="00495D84">
        <w:rPr>
          <w:rFonts w:cs="v4.2.0"/>
        </w:rPr>
        <w:t xml:space="preserve"> A.5 and A.7.</w:t>
      </w:r>
    </w:p>
    <w:p w14:paraId="7C9C87B1"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.15.1</w:t>
      </w:r>
      <w:r w:rsidRPr="00495D84">
        <w:rPr>
          <w:snapToGrid w:val="0"/>
        </w:rPr>
        <w:tab/>
        <w:t>Setup 1: Single AoA in Rx beam peak direction</w:t>
      </w:r>
    </w:p>
    <w:p w14:paraId="7C9C87B2" w14:textId="77777777" w:rsidR="001268B4" w:rsidRPr="00495D84" w:rsidRDefault="001268B4" w:rsidP="001268B4">
      <w:r w:rsidRPr="00495D84">
        <w:t>There is only one active probe in the test. The DL signals, and noise if applicable, transmitted from the probe, are aligned to the UE Rx beam peak direction (as defined in TS 38.101-2 [19]).</w:t>
      </w:r>
    </w:p>
    <w:p w14:paraId="7C9C87B3" w14:textId="77777777" w:rsidR="001268B4" w:rsidRPr="00495D84" w:rsidRDefault="001268B4" w:rsidP="001268B4">
      <w:pPr>
        <w:pStyle w:val="Heading3"/>
        <w:rPr>
          <w:snapToGrid w:val="0"/>
        </w:rPr>
      </w:pPr>
      <w:r w:rsidRPr="00495D84">
        <w:rPr>
          <w:snapToGrid w:val="0"/>
        </w:rPr>
        <w:lastRenderedPageBreak/>
        <w:t>A.</w:t>
      </w:r>
      <w:r w:rsidRPr="00495D84">
        <w:rPr>
          <w:snapToGrid w:val="0"/>
          <w:lang w:eastAsia="zh-CN"/>
        </w:rPr>
        <w:t>3</w:t>
      </w:r>
      <w:r w:rsidRPr="00495D84">
        <w:rPr>
          <w:snapToGrid w:val="0"/>
        </w:rPr>
        <w:t>.15.2</w:t>
      </w:r>
      <w:r w:rsidRPr="00495D84">
        <w:rPr>
          <w:snapToGrid w:val="0"/>
        </w:rPr>
        <w:tab/>
        <w:t>Setup 2: Single AoA in non Rx beam peak direction</w:t>
      </w:r>
    </w:p>
    <w:p w14:paraId="7C9C87B4" w14:textId="77777777" w:rsidR="001268B4" w:rsidRPr="00495D84" w:rsidRDefault="001268B4" w:rsidP="001268B4">
      <w:pPr>
        <w:pStyle w:val="Heading4"/>
        <w:rPr>
          <w:lang w:eastAsia="ja-JP"/>
        </w:rPr>
      </w:pPr>
      <w:r w:rsidRPr="00495D84">
        <w:rPr>
          <w:lang w:eastAsia="ja-JP"/>
        </w:rPr>
        <w:t>A.3.15.2.1</w:t>
      </w:r>
      <w:r w:rsidRPr="00495D84">
        <w:rPr>
          <w:rFonts w:ascii="Yu Mincho" w:eastAsia="Yu Mincho" w:hAnsi="Yu Mincho" w:hint="eastAsia"/>
          <w:lang w:eastAsia="ja-JP"/>
        </w:rPr>
        <w:tab/>
      </w:r>
      <w:r w:rsidRPr="00495D84">
        <w:rPr>
          <w:lang w:eastAsia="ja-JP"/>
        </w:rPr>
        <w:t>Setup 2a: Single AoA in non Rx beam peak direction without change in direction</w:t>
      </w:r>
    </w:p>
    <w:p w14:paraId="7C9C87B5" w14:textId="77777777" w:rsidR="001268B4" w:rsidRPr="00495D84" w:rsidRDefault="001268B4" w:rsidP="001268B4">
      <w:r w:rsidRPr="00495D84">
        <w:t>There is only one active probe in the test. The DL signals, and noise if applicable, transmitted from the probe, align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signals shall not be changed between test iterations.</w:t>
      </w:r>
    </w:p>
    <w:p w14:paraId="7C9C87B6" w14:textId="77777777" w:rsidR="001268B4" w:rsidRPr="00495D84" w:rsidRDefault="001268B4" w:rsidP="001268B4">
      <w:pPr>
        <w:pStyle w:val="Heading4"/>
        <w:rPr>
          <w:lang w:eastAsia="ja-JP"/>
        </w:rPr>
      </w:pPr>
      <w:r w:rsidRPr="00495D84">
        <w:rPr>
          <w:lang w:eastAsia="ja-JP"/>
        </w:rPr>
        <w:t>A.3.15.2.2</w:t>
      </w:r>
      <w:r w:rsidRPr="00495D84">
        <w:rPr>
          <w:lang w:eastAsia="ja-JP"/>
        </w:rPr>
        <w:tab/>
        <w:t>Setup 2b: Single AoA in non Rx beam peak direction with change in direction</w:t>
      </w:r>
    </w:p>
    <w:p w14:paraId="7C9C87B7" w14:textId="65F1CD5F" w:rsidR="001268B4" w:rsidRPr="00495D84" w:rsidRDefault="00361B1D" w:rsidP="001268B4">
      <w:r>
        <w:t>There is only one active probe in the test. The DL signals, and noise if applicable, transmitted from the probe, align to a direction (AoA) wh</w:t>
      </w:r>
      <w:r>
        <w:rPr>
          <w:lang w:eastAsia="ja-JP"/>
        </w:rPr>
        <w:t>ich is from the set of directions corresponding to the EIS spherical coverage percentile of the DUT as defined in clause 7.3.4 of TS</w:t>
      </w:r>
      <w:r>
        <w:rPr>
          <w:lang w:val="en-US" w:eastAsia="ja-JP"/>
        </w:rPr>
        <w:t> </w:t>
      </w:r>
      <w:r>
        <w:rPr>
          <w:lang w:eastAsia="ja-JP"/>
        </w:rPr>
        <w:t>38.101-2</w:t>
      </w:r>
      <w:r>
        <w:rPr>
          <w:lang w:val="en-US" w:eastAsia="ja-JP"/>
        </w:rPr>
        <w:t> [19]</w:t>
      </w:r>
      <w:r>
        <w:rPr>
          <w:lang w:eastAsia="ja-JP"/>
        </w:rPr>
        <w:t xml:space="preserve"> for each UE power class.</w:t>
      </w:r>
      <w:r>
        <w:t xml:space="preserve"> For UE power class 3, the direction (AoA) of the signals shall be changed for each test iteration.</w:t>
      </w:r>
    </w:p>
    <w:p w14:paraId="7C9C87B8" w14:textId="77777777" w:rsidR="001268B4" w:rsidRPr="00495D84" w:rsidRDefault="001268B4" w:rsidP="001268B4">
      <w:pPr>
        <w:pStyle w:val="Heading3"/>
        <w:rPr>
          <w:snapToGrid w:val="0"/>
        </w:rPr>
      </w:pPr>
      <w:r w:rsidRPr="00495D84">
        <w:rPr>
          <w:snapToGrid w:val="0"/>
        </w:rPr>
        <w:t>A.</w:t>
      </w:r>
      <w:r w:rsidRPr="00495D84">
        <w:rPr>
          <w:snapToGrid w:val="0"/>
          <w:lang w:eastAsia="zh-CN"/>
        </w:rPr>
        <w:t>3</w:t>
      </w:r>
      <w:r w:rsidRPr="00495D84">
        <w:rPr>
          <w:snapToGrid w:val="0"/>
        </w:rPr>
        <w:t>.15.3</w:t>
      </w:r>
      <w:r w:rsidRPr="00495D84">
        <w:rPr>
          <w:snapToGrid w:val="0"/>
        </w:rPr>
        <w:tab/>
        <w:t>Setup 3: 2 AoAs</w:t>
      </w:r>
    </w:p>
    <w:p w14:paraId="7C9C87B9" w14:textId="33CB44A8" w:rsidR="001268B4" w:rsidRPr="00495D84" w:rsidRDefault="001268B4" w:rsidP="001268B4">
      <w:r w:rsidRPr="00495D84">
        <w:t xml:space="preserve">There are 2 active probes in the test. The DL signals, and noise if applicable, transmitted from the two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2 active probes, shall be changed for each test iteration. The applicable set of relative angular offsets between the 2 active probes is given in </w:t>
      </w:r>
      <w:r w:rsidR="00E94096">
        <w:t>table</w:t>
      </w:r>
      <w:r w:rsidRPr="00495D84">
        <w:t xml:space="preserve"> 3.15.3-1 for each UE power class.</w:t>
      </w:r>
    </w:p>
    <w:p w14:paraId="37FF38AE" w14:textId="77777777" w:rsidR="00AC6FB4" w:rsidRPr="00495D84" w:rsidRDefault="00AC6FB4" w:rsidP="00AC6FB4">
      <w:pPr>
        <w:pStyle w:val="TH"/>
      </w:pPr>
      <w:r w:rsidRPr="00495D84">
        <w:t>Table A.3.15.3-1: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AC6FB4" w:rsidRPr="00495D84" w14:paraId="4B11504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552E4C78" w14:textId="54C839D0" w:rsidR="00AC6FB4" w:rsidRPr="00495D84" w:rsidRDefault="00AC6FB4" w:rsidP="003429B0">
            <w:pPr>
              <w:pStyle w:val="TAH"/>
            </w:pPr>
            <w:r w:rsidRPr="00495D84">
              <w:t>UE</w:t>
            </w:r>
            <w:r w:rsidR="00B27C84">
              <w:t xml:space="preserve"> </w:t>
            </w:r>
            <w:r w:rsidRPr="00495D84">
              <w:t>Power</w:t>
            </w:r>
            <w:r w:rsidR="00B27C84">
              <w:t xml:space="preserve"> </w:t>
            </w:r>
            <w:r w:rsidRPr="00495D84">
              <w:t>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2D35E63D" w:rsidR="00AC6FB4" w:rsidRPr="00495D84" w:rsidRDefault="00AC6FB4" w:rsidP="003429B0">
            <w:pPr>
              <w:pStyle w:val="TAH"/>
              <w:rPr>
                <w:rFonts w:eastAsia="Yu Mincho"/>
                <w:lang w:eastAsia="ja-JP"/>
              </w:rPr>
            </w:pPr>
            <w:r w:rsidRPr="00495D84">
              <w:rPr>
                <w:rFonts w:eastAsia="Yu Mincho"/>
                <w:lang w:eastAsia="ja-JP"/>
              </w:rPr>
              <w:t>Relative</w:t>
            </w:r>
            <w:r w:rsidR="00B27C84">
              <w:rPr>
                <w:rFonts w:eastAsia="Yu Mincho"/>
                <w:lang w:eastAsia="ja-JP"/>
              </w:rPr>
              <w:t xml:space="preserve"> </w:t>
            </w:r>
            <w:r w:rsidRPr="00495D84">
              <w:rPr>
                <w:rFonts w:eastAsia="Yu Mincho"/>
                <w:lang w:eastAsia="ja-JP"/>
              </w:rPr>
              <w:t>angular</w:t>
            </w:r>
            <w:r w:rsidR="00B27C84">
              <w:rPr>
                <w:rFonts w:eastAsia="Yu Mincho"/>
                <w:lang w:eastAsia="ja-JP"/>
              </w:rPr>
              <w:t xml:space="preserve"> </w:t>
            </w:r>
            <w:r w:rsidRPr="00495D84">
              <w:rPr>
                <w:rFonts w:eastAsia="Yu Mincho"/>
                <w:lang w:eastAsia="ja-JP"/>
              </w:rPr>
              <w:t>offset</w:t>
            </w:r>
            <w:r w:rsidR="00B27C84">
              <w:rPr>
                <w:rFonts w:eastAsia="Yu Mincho"/>
                <w:lang w:eastAsia="ja-JP"/>
              </w:rPr>
              <w:t xml:space="preserve"> </w:t>
            </w:r>
            <w:r w:rsidRPr="00495D84">
              <w:rPr>
                <w:rFonts w:eastAsia="Yu Mincho"/>
                <w:lang w:eastAsia="ja-JP"/>
              </w:rPr>
              <w:t>between</w:t>
            </w:r>
            <w:r w:rsidR="00B27C84">
              <w:rPr>
                <w:rFonts w:eastAsia="Yu Mincho"/>
                <w:lang w:eastAsia="ja-JP"/>
              </w:rPr>
              <w:t xml:space="preserve"> </w:t>
            </w:r>
            <w:r w:rsidRPr="00495D84">
              <w:rPr>
                <w:rFonts w:eastAsia="Yu Mincho"/>
                <w:lang w:eastAsia="ja-JP"/>
              </w:rPr>
              <w:t>active</w:t>
            </w:r>
            <w:r w:rsidR="00B27C84">
              <w:rPr>
                <w:rFonts w:eastAsia="Yu Mincho"/>
                <w:lang w:eastAsia="ja-JP"/>
              </w:rPr>
              <w:t xml:space="preserve"> </w:t>
            </w:r>
            <w:r w:rsidRPr="00495D84">
              <w:rPr>
                <w:rFonts w:eastAsia="Yu Mincho"/>
                <w:lang w:eastAsia="ja-JP"/>
              </w:rPr>
              <w:t>probes</w:t>
            </w:r>
          </w:p>
        </w:tc>
      </w:tr>
      <w:tr w:rsidR="00AC6FB4" w:rsidRPr="00495D84" w14:paraId="6F494DED"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495D84" w:rsidRDefault="00AC6FB4" w:rsidP="003429B0">
            <w:pPr>
              <w:pStyle w:val="TAC"/>
              <w:rPr>
                <w:rFonts w:eastAsia="Yu Mincho"/>
                <w:lang w:eastAsia="ja-JP"/>
              </w:rPr>
            </w:pPr>
            <w:r w:rsidRPr="00495D84">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0A1ADAA4" w:rsidR="00AC6FB4" w:rsidRPr="00495D84" w:rsidRDefault="001B6430" w:rsidP="003429B0">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AC6FB4" w:rsidRPr="00495D84" w14:paraId="117767BC"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495D84" w:rsidRDefault="00AC6FB4" w:rsidP="003429B0">
            <w:pPr>
              <w:pStyle w:val="TAC"/>
              <w:rPr>
                <w:rFonts w:eastAsia="Yu Mincho"/>
                <w:lang w:eastAsia="ja-JP"/>
              </w:rPr>
            </w:pPr>
            <w:r w:rsidRPr="00495D84">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AC6FB4" w:rsidRPr="00495D84" w14:paraId="781E56AF"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495D84" w:rsidRDefault="00AC6FB4" w:rsidP="003429B0">
            <w:pPr>
              <w:pStyle w:val="TAC"/>
              <w:rPr>
                <w:rFonts w:eastAsia="Yu Mincho"/>
                <w:lang w:eastAsia="ja-JP"/>
              </w:rPr>
            </w:pPr>
            <w:r w:rsidRPr="00495D84">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202A82C" w:rsidR="00AC6FB4" w:rsidRPr="00495D84" w:rsidRDefault="00AC6FB4" w:rsidP="003429B0">
            <w:pPr>
              <w:pStyle w:val="TH"/>
              <w:spacing w:before="0" w:after="0"/>
              <w:rPr>
                <w:rFonts w:eastAsia="Yu Mincho"/>
                <w:b w:val="0"/>
                <w:szCs w:val="18"/>
                <w:lang w:eastAsia="ja-JP"/>
              </w:rPr>
            </w:pPr>
            <w:r w:rsidRPr="00495D84">
              <w:rPr>
                <w:b w:val="0"/>
              </w:rPr>
              <w:t>30°,</w:t>
            </w:r>
            <w:r w:rsidR="00B27C84">
              <w:rPr>
                <w:b w:val="0"/>
              </w:rPr>
              <w:t xml:space="preserve"> </w:t>
            </w:r>
            <w:r w:rsidRPr="00495D84">
              <w:rPr>
                <w:b w:val="0"/>
              </w:rPr>
              <w:t>60°,</w:t>
            </w:r>
            <w:r w:rsidR="00B27C84">
              <w:rPr>
                <w:b w:val="0"/>
              </w:rPr>
              <w:t xml:space="preserve"> </w:t>
            </w:r>
            <w:r w:rsidRPr="00495D84">
              <w:rPr>
                <w:b w:val="0"/>
              </w:rPr>
              <w:t>90°,</w:t>
            </w:r>
            <w:r w:rsidR="00B27C84">
              <w:rPr>
                <w:b w:val="0"/>
              </w:rPr>
              <w:t xml:space="preserve"> </w:t>
            </w:r>
            <w:r w:rsidRPr="00495D84">
              <w:rPr>
                <w:b w:val="0"/>
              </w:rPr>
              <w:t>120°</w:t>
            </w:r>
            <w:r w:rsidR="00B27C84">
              <w:rPr>
                <w:b w:val="0"/>
              </w:rPr>
              <w:t xml:space="preserve"> </w:t>
            </w:r>
            <w:r w:rsidRPr="00495D84">
              <w:rPr>
                <w:b w:val="0"/>
              </w:rPr>
              <w:t>and</w:t>
            </w:r>
            <w:r w:rsidR="00B27C84">
              <w:rPr>
                <w:b w:val="0"/>
              </w:rPr>
              <w:t xml:space="preserve"> </w:t>
            </w:r>
            <w:r w:rsidRPr="00495D84">
              <w:rPr>
                <w:b w:val="0"/>
              </w:rPr>
              <w:t>150°</w:t>
            </w:r>
          </w:p>
        </w:tc>
      </w:tr>
      <w:tr w:rsidR="00AC6FB4" w:rsidRPr="00495D84" w14:paraId="1F931587"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495D84" w:rsidRDefault="00AC6FB4" w:rsidP="003429B0">
            <w:pPr>
              <w:pStyle w:val="TAC"/>
              <w:rPr>
                <w:rFonts w:eastAsia="Yu Mincho"/>
                <w:lang w:eastAsia="ja-JP"/>
              </w:rPr>
            </w:pPr>
            <w:r w:rsidRPr="00495D84">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495D84" w:rsidRDefault="00AC6FB4" w:rsidP="003429B0">
            <w:pPr>
              <w:pStyle w:val="TAC"/>
              <w:rPr>
                <w:rFonts w:eastAsia="Yu Mincho"/>
                <w:szCs w:val="18"/>
                <w:lang w:eastAsia="ja-JP"/>
              </w:rPr>
            </w:pPr>
            <w:r w:rsidRPr="00495D84">
              <w:rPr>
                <w:rFonts w:eastAsia="Yu Mincho"/>
                <w:szCs w:val="18"/>
                <w:lang w:eastAsia="ja-JP"/>
              </w:rPr>
              <w:t>FFS</w:t>
            </w:r>
          </w:p>
        </w:tc>
      </w:tr>
      <w:tr w:rsidR="00C66828" w:rsidRPr="00495D84" w14:paraId="43F545A8"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68ADA7F1" w14:textId="77777777" w:rsidR="00C66828" w:rsidRPr="00495D84" w:rsidRDefault="00C66828" w:rsidP="00C66828">
            <w:pPr>
              <w:pStyle w:val="TAC"/>
              <w:rPr>
                <w:rFonts w:eastAsia="Yu Mincho"/>
                <w:lang w:eastAsia="ja-JP"/>
              </w:rPr>
            </w:pPr>
            <w:r w:rsidRPr="00495D84">
              <w:rPr>
                <w:lang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22837592" w:rsidR="00C66828" w:rsidRPr="00495D84" w:rsidRDefault="00C66828" w:rsidP="00C66828">
            <w:pPr>
              <w:pStyle w:val="TAC"/>
              <w:rPr>
                <w:rFonts w:eastAsia="Yu Mincho"/>
                <w:szCs w:val="18"/>
                <w:lang w:eastAsia="ja-JP"/>
              </w:rPr>
            </w:pPr>
            <w:r w:rsidRPr="00495D84">
              <w:rPr>
                <w:rFonts w:eastAsia="Yu Mincho"/>
                <w:szCs w:val="18"/>
                <w:lang w:eastAsia="ja-JP"/>
              </w:rPr>
              <w:t>30°,</w:t>
            </w:r>
            <w:r w:rsidR="00B27C84">
              <w:rPr>
                <w:rFonts w:eastAsia="Yu Mincho"/>
                <w:szCs w:val="18"/>
                <w:lang w:eastAsia="ja-JP"/>
              </w:rPr>
              <w:t xml:space="preserve"> </w:t>
            </w:r>
            <w:r w:rsidRPr="00495D84">
              <w:rPr>
                <w:rFonts w:eastAsia="Yu Mincho"/>
                <w:szCs w:val="18"/>
                <w:lang w:eastAsia="ja-JP"/>
              </w:rPr>
              <w:t>60°,</w:t>
            </w:r>
            <w:r w:rsidR="00B27C84">
              <w:rPr>
                <w:rFonts w:eastAsia="Yu Mincho"/>
                <w:szCs w:val="18"/>
                <w:lang w:eastAsia="ja-JP"/>
              </w:rPr>
              <w:t xml:space="preserve"> </w:t>
            </w:r>
            <w:r w:rsidRPr="00495D84">
              <w:rPr>
                <w:rFonts w:eastAsia="Yu Mincho"/>
                <w:szCs w:val="18"/>
                <w:lang w:eastAsia="ja-JP"/>
              </w:rPr>
              <w:t>90°</w:t>
            </w:r>
            <w:r w:rsidR="00B27C84">
              <w:rPr>
                <w:rFonts w:eastAsia="Yu Mincho"/>
                <w:szCs w:val="18"/>
                <w:lang w:eastAsia="ja-JP"/>
              </w:rPr>
              <w:t xml:space="preserve"> </w:t>
            </w:r>
            <w:r w:rsidRPr="00495D84">
              <w:rPr>
                <w:rFonts w:eastAsia="Yu Mincho"/>
                <w:szCs w:val="18"/>
                <w:lang w:eastAsia="ja-JP"/>
              </w:rPr>
              <w:t>and</w:t>
            </w:r>
            <w:r w:rsidR="00B27C84">
              <w:rPr>
                <w:rFonts w:eastAsia="Yu Mincho"/>
                <w:szCs w:val="18"/>
                <w:lang w:eastAsia="ja-JP"/>
              </w:rPr>
              <w:t xml:space="preserve"> </w:t>
            </w:r>
            <w:r w:rsidRPr="00495D84">
              <w:rPr>
                <w:rFonts w:eastAsia="Yu Mincho"/>
                <w:szCs w:val="18"/>
                <w:lang w:eastAsia="ja-JP"/>
              </w:rPr>
              <w:t>120°</w:t>
            </w:r>
          </w:p>
        </w:tc>
      </w:tr>
      <w:tr w:rsidR="00C66828" w:rsidRPr="00495D84" w14:paraId="25EBB543"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54A3BB9" w14:textId="190058FC" w:rsidR="00C66828" w:rsidRPr="00495D84" w:rsidRDefault="00C66828" w:rsidP="00C66828">
            <w:pPr>
              <w:pStyle w:val="TAC"/>
              <w:rPr>
                <w:lang w:eastAsia="zh-CN"/>
              </w:rPr>
            </w:pPr>
            <w:r w:rsidRPr="00495D84">
              <w:rPr>
                <w:rFonts w:hint="eastAsia"/>
                <w:lang w:eastAsia="zh-CN"/>
              </w:rPr>
              <w:t>6</w:t>
            </w:r>
          </w:p>
        </w:tc>
        <w:tc>
          <w:tcPr>
            <w:tcW w:w="6301" w:type="dxa"/>
            <w:tcBorders>
              <w:top w:val="single" w:sz="4" w:space="0" w:color="auto"/>
              <w:left w:val="single" w:sz="4" w:space="0" w:color="auto"/>
              <w:bottom w:val="single" w:sz="4" w:space="0" w:color="auto"/>
              <w:right w:val="single" w:sz="4" w:space="0" w:color="auto"/>
            </w:tcBorders>
          </w:tcPr>
          <w:p w14:paraId="7BE1F11C" w14:textId="7ED58263" w:rsidR="00C66828" w:rsidRPr="00495D84" w:rsidRDefault="00C66828" w:rsidP="00C66828">
            <w:pPr>
              <w:pStyle w:val="TAC"/>
              <w:rPr>
                <w:szCs w:val="18"/>
                <w:lang w:eastAsia="zh-CN"/>
              </w:rPr>
            </w:pPr>
            <w:r w:rsidRPr="00495D84">
              <w:t>30°,</w:t>
            </w:r>
            <w:r w:rsidR="00B27C84">
              <w:t xml:space="preserve"> </w:t>
            </w:r>
            <w:r w:rsidRPr="00495D84">
              <w:t>60°,</w:t>
            </w:r>
            <w:r w:rsidR="00B27C84">
              <w:t xml:space="preserve"> </w:t>
            </w:r>
            <w:r w:rsidRPr="00495D84">
              <w:t>90°,</w:t>
            </w:r>
            <w:r w:rsidR="00B27C84">
              <w:t xml:space="preserve"> </w:t>
            </w:r>
            <w:r w:rsidRPr="00495D84">
              <w:t>120°</w:t>
            </w:r>
            <w:r w:rsidR="00B27C84">
              <w:t xml:space="preserve"> </w:t>
            </w:r>
            <w:r w:rsidRPr="00495D84">
              <w:t>and</w:t>
            </w:r>
            <w:r w:rsidR="00B27C84">
              <w:t xml:space="preserve"> </w:t>
            </w:r>
            <w:r w:rsidRPr="00495D84">
              <w:t>150°</w:t>
            </w:r>
          </w:p>
        </w:tc>
      </w:tr>
      <w:tr w:rsidR="00C66828" w:rsidRPr="00495D84" w14:paraId="3F0EB2A2" w14:textId="77777777" w:rsidTr="00B27C84">
        <w:trPr>
          <w:jc w:val="center"/>
        </w:trPr>
        <w:tc>
          <w:tcPr>
            <w:tcW w:w="1822" w:type="dxa"/>
            <w:tcBorders>
              <w:top w:val="single" w:sz="4" w:space="0" w:color="auto"/>
              <w:left w:val="single" w:sz="4" w:space="0" w:color="auto"/>
              <w:bottom w:val="single" w:sz="4" w:space="0" w:color="auto"/>
              <w:right w:val="single" w:sz="4" w:space="0" w:color="auto"/>
            </w:tcBorders>
          </w:tcPr>
          <w:p w14:paraId="337E134D" w14:textId="77777777" w:rsidR="00C66828" w:rsidRPr="00495D84" w:rsidRDefault="00C66828" w:rsidP="00C66828">
            <w:pPr>
              <w:pStyle w:val="TAC"/>
              <w:rPr>
                <w:lang w:eastAsia="zh-CN"/>
              </w:rPr>
            </w:pPr>
            <w:r w:rsidRPr="00495D84">
              <w:rPr>
                <w:lang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C66828" w:rsidRPr="00495D84" w:rsidRDefault="00C66828" w:rsidP="00C66828">
            <w:pPr>
              <w:pStyle w:val="TAC"/>
              <w:rPr>
                <w:szCs w:val="18"/>
                <w:lang w:eastAsia="zh-CN"/>
              </w:rPr>
            </w:pPr>
            <w:r w:rsidRPr="00495D84">
              <w:rPr>
                <w:szCs w:val="18"/>
                <w:lang w:eastAsia="zh-CN"/>
              </w:rPr>
              <w:t>FFS</w:t>
            </w:r>
          </w:p>
        </w:tc>
      </w:tr>
    </w:tbl>
    <w:p w14:paraId="31E7CE97" w14:textId="77777777" w:rsidR="00AC6FB4" w:rsidRPr="00495D84" w:rsidRDefault="00AC6FB4" w:rsidP="00AC6FB4">
      <w:pPr>
        <w:rPr>
          <w:rFonts w:eastAsia="MS Mincho"/>
        </w:rPr>
      </w:pPr>
    </w:p>
    <w:p w14:paraId="43FFEFBD" w14:textId="77777777" w:rsidR="009C00E5" w:rsidRPr="00495D84" w:rsidRDefault="009C00E5" w:rsidP="00471699">
      <w:pPr>
        <w:pStyle w:val="Heading3"/>
        <w:rPr>
          <w:snapToGrid w:val="0"/>
        </w:rPr>
      </w:pPr>
      <w:r w:rsidRPr="00495D84">
        <w:rPr>
          <w:snapToGrid w:val="0"/>
        </w:rPr>
        <w:t>A.</w:t>
      </w:r>
      <w:r w:rsidRPr="00495D84">
        <w:rPr>
          <w:snapToGrid w:val="0"/>
          <w:lang w:eastAsia="zh-CN"/>
        </w:rPr>
        <w:t>3</w:t>
      </w:r>
      <w:r w:rsidRPr="00495D84">
        <w:rPr>
          <w:snapToGrid w:val="0"/>
        </w:rPr>
        <w:t>.15.4</w:t>
      </w:r>
      <w:r w:rsidRPr="00495D84">
        <w:rPr>
          <w:snapToGrid w:val="0"/>
        </w:rPr>
        <w:tab/>
        <w:t xml:space="preserve">Setup 4: 2 AoAs, </w:t>
      </w:r>
      <w:r w:rsidRPr="00495D84">
        <w:rPr>
          <w:lang w:eastAsia="ja-JP"/>
        </w:rPr>
        <w:t>1 AoA in Rx beam peak direction, 1 in non Rx beam peak</w:t>
      </w:r>
    </w:p>
    <w:p w14:paraId="4C9D0D96" w14:textId="77777777" w:rsidR="009C00E5" w:rsidRPr="00495D84" w:rsidRDefault="009C00E5" w:rsidP="00471699">
      <w:pPr>
        <w:pStyle w:val="Heading4"/>
        <w:rPr>
          <w:lang w:eastAsia="ja-JP"/>
        </w:rPr>
      </w:pPr>
      <w:r w:rsidRPr="00495D84">
        <w:rPr>
          <w:lang w:eastAsia="ja-JP"/>
        </w:rPr>
        <w:t>A.3.15.4.1</w:t>
      </w:r>
      <w:r w:rsidRPr="00495D84">
        <w:rPr>
          <w:rFonts w:ascii="Yu Mincho" w:eastAsia="Yu Mincho" w:hAnsi="Yu Mincho" w:hint="eastAsia"/>
          <w:lang w:eastAsia="ja-JP"/>
        </w:rPr>
        <w:tab/>
      </w:r>
      <w:r w:rsidRPr="00495D84">
        <w:rPr>
          <w:lang w:eastAsia="ja-JP"/>
        </w:rPr>
        <w:t xml:space="preserve">Setup 4a: 2 </w:t>
      </w:r>
      <w:r w:rsidRPr="00495D84">
        <w:rPr>
          <w:snapToGrid w:val="0"/>
        </w:rPr>
        <w:t xml:space="preserve">AoAs, </w:t>
      </w:r>
      <w:r w:rsidRPr="00495D84">
        <w:rPr>
          <w:lang w:eastAsia="ja-JP"/>
        </w:rPr>
        <w:t>1 AoA in Rx beam peak direction, 1 in non Rx beam peak without change in direction</w:t>
      </w:r>
    </w:p>
    <w:p w14:paraId="401F0ADC" w14:textId="77777777" w:rsidR="009C00E5" w:rsidRPr="00495D84" w:rsidRDefault="009C00E5" w:rsidP="009C00E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The direction (AoA) of the non Rx beam peak signal shall not be changed between test iterations.</w:t>
      </w:r>
    </w:p>
    <w:p w14:paraId="01F06BD3" w14:textId="77777777" w:rsidR="009C00E5" w:rsidRPr="00495D84" w:rsidRDefault="009C00E5" w:rsidP="00E94096">
      <w:pPr>
        <w:pStyle w:val="Heading4"/>
        <w:rPr>
          <w:lang w:eastAsia="ja-JP"/>
        </w:rPr>
      </w:pPr>
      <w:r w:rsidRPr="00495D84">
        <w:rPr>
          <w:lang w:eastAsia="ja-JP"/>
        </w:rPr>
        <w:lastRenderedPageBreak/>
        <w:t>A.3.15.4.2</w:t>
      </w:r>
      <w:r w:rsidRPr="00495D84">
        <w:rPr>
          <w:rFonts w:ascii="Yu Mincho" w:eastAsia="Yu Mincho" w:hAnsi="Yu Mincho" w:hint="eastAsia"/>
          <w:lang w:eastAsia="ja-JP"/>
        </w:rPr>
        <w:tab/>
      </w:r>
      <w:r w:rsidRPr="00495D84">
        <w:rPr>
          <w:lang w:eastAsia="ja-JP"/>
        </w:rPr>
        <w:t xml:space="preserve">Setup 4b: 2 </w:t>
      </w:r>
      <w:r w:rsidRPr="00495D84">
        <w:rPr>
          <w:snapToGrid w:val="0"/>
        </w:rPr>
        <w:t xml:space="preserve">AoAs, </w:t>
      </w:r>
      <w:r w:rsidRPr="00495D84">
        <w:rPr>
          <w:lang w:eastAsia="ja-JP"/>
        </w:rPr>
        <w:t>1 AoA in Rx beam peak direction, 1 in non Rx beam peak with change in direction</w:t>
      </w:r>
    </w:p>
    <w:p w14:paraId="7F651F37" w14:textId="77777777" w:rsidR="009C00E5" w:rsidRPr="00495D84" w:rsidRDefault="009C00E5" w:rsidP="00E94096">
      <w:pPr>
        <w:keepNext/>
        <w:keepLines/>
      </w:pPr>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EIS spherical coverage percentile of the DUT as defined in clause 7.3.4 of TS 38.101-2 [19] for each UE power class.</w:t>
      </w:r>
      <w:r w:rsidRPr="00495D84">
        <w:t xml:space="preserve"> </w:t>
      </w:r>
    </w:p>
    <w:p w14:paraId="656B8F92" w14:textId="1213ECB1" w:rsidR="009C00E5" w:rsidRPr="00495D84" w:rsidRDefault="009C00E5" w:rsidP="009C00E5">
      <w:pPr>
        <w:rPr>
          <w:lang w:eastAsia="ja-JP"/>
        </w:rPr>
      </w:pPr>
      <w:r w:rsidRPr="00495D84">
        <w:t xml:space="preserve">For UE power class 3, the relative angular offset between the directions (AoAs) of the 2 active probes shall be changed for each test iteration, within the probe alignment described above. The applicable set of relative angular offsets between the 2 active probes is given in </w:t>
      </w:r>
      <w:r w:rsidR="00E94096">
        <w:t>table</w:t>
      </w:r>
      <w:r w:rsidRPr="00495D84">
        <w:t xml:space="preserve"> 3.15.3-1 for each UE power class.</w:t>
      </w:r>
    </w:p>
    <w:p w14:paraId="7B1AD71E" w14:textId="228DE776" w:rsidR="00770CC5" w:rsidRPr="00495D84" w:rsidRDefault="00770CC5" w:rsidP="00770CC5">
      <w:pPr>
        <w:pStyle w:val="Heading4"/>
        <w:rPr>
          <w:lang w:eastAsia="ja-JP"/>
        </w:rPr>
      </w:pPr>
      <w:r w:rsidRPr="00495D84">
        <w:rPr>
          <w:lang w:eastAsia="ja-JP"/>
        </w:rPr>
        <w:t>A.3.15.4.3</w:t>
      </w:r>
      <w:r w:rsidRPr="00495D84">
        <w:rPr>
          <w:rFonts w:ascii="Yu Mincho" w:eastAsia="Yu Mincho" w:hAnsi="Yu Mincho" w:hint="eastAsia"/>
          <w:lang w:eastAsia="ja-JP"/>
        </w:rPr>
        <w:tab/>
      </w:r>
      <w:r w:rsidRPr="00495D84">
        <w:rPr>
          <w:lang w:eastAsia="ja-JP"/>
        </w:rPr>
        <w:t xml:space="preserve">Setup 4c: 2 </w:t>
      </w:r>
      <w:r w:rsidRPr="00495D84">
        <w:rPr>
          <w:snapToGrid w:val="0"/>
        </w:rPr>
        <w:t xml:space="preserve">AoAs, </w:t>
      </w:r>
      <w:r w:rsidRPr="00495D84">
        <w:rPr>
          <w:lang w:eastAsia="ja-JP"/>
        </w:rPr>
        <w:t xml:space="preserve">1 AoA in Rx beam peak direction, 1 in non Rx beam peak for </w:t>
      </w:r>
      <w:r w:rsidRPr="00495D84">
        <w:rPr>
          <w:lang w:eastAsia="zh-CN"/>
        </w:rPr>
        <w:t>power class 6</w:t>
      </w:r>
      <w:r w:rsidRPr="00495D84">
        <w:rPr>
          <w:lang w:eastAsia="ja-JP"/>
        </w:rPr>
        <w:t xml:space="preserve"> UE supporting simultaneous reception from multiple directions</w:t>
      </w:r>
    </w:p>
    <w:p w14:paraId="4FBB9CB9" w14:textId="77777777" w:rsidR="00770CC5" w:rsidRPr="00495D84" w:rsidRDefault="00770CC5" w:rsidP="00770CC5">
      <w:r w:rsidRPr="00495D84">
        <w:t>There are 2 active probes in the test. The DL signals, and noise if applicable, are transmitted from the two active probes. One probe is aligned to the UE Rx beam peak direction as defined in TS 38.101-2 [19]. The second is aligned to a direction (AoA) wh</w:t>
      </w:r>
      <w:r w:rsidRPr="00495D84">
        <w:rPr>
          <w:lang w:eastAsia="ja-JP"/>
        </w:rPr>
        <w:t>ich is from the set of directions corresponding to the 2AoA spherical coverage requirement for simultaneous reception from multiple directions as defined in clause 7.3K.6 of TS 38.101-2 [19] for power class 6.</w:t>
      </w:r>
      <w:r w:rsidRPr="00495D84">
        <w:t xml:space="preserve"> </w:t>
      </w:r>
    </w:p>
    <w:p w14:paraId="6B7844BD" w14:textId="77777777" w:rsidR="00770CC5" w:rsidRPr="00495D84" w:rsidRDefault="00770CC5" w:rsidP="00770CC5">
      <w:pPr>
        <w:rPr>
          <w:rFonts w:eastAsia="MS Mincho"/>
          <w:lang w:eastAsia="ja-JP"/>
        </w:rPr>
      </w:pPr>
      <w:r w:rsidRPr="00495D84">
        <w:t xml:space="preserve">For </w:t>
      </w:r>
      <w:r w:rsidRPr="00495D84">
        <w:rPr>
          <w:lang w:eastAsia="ja-JP"/>
        </w:rPr>
        <w:t xml:space="preserve">power class 6 supporting simultaneous reception from multiple directions, the angular separation between the directions (AoAs) of the 2 active probes is 150°, and the direction (AoA) of the non Rx beam peak signal shall not be changed between test iterations. </w:t>
      </w:r>
    </w:p>
    <w:p w14:paraId="49AE48A4" w14:textId="58D5CF2F"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.15.5</w:t>
      </w:r>
      <w:r w:rsidRPr="00495D84">
        <w:rPr>
          <w:snapToGrid w:val="0"/>
        </w:rPr>
        <w:tab/>
        <w:t xml:space="preserve">Setup </w:t>
      </w:r>
      <w:r w:rsidR="00770CC5" w:rsidRPr="00495D84">
        <w:rPr>
          <w:snapToGrid w:val="0"/>
        </w:rPr>
        <w:t>5</w:t>
      </w:r>
      <w:r w:rsidRPr="00495D84">
        <w:rPr>
          <w:snapToGrid w:val="0"/>
        </w:rPr>
        <w:t xml:space="preserve">: 2 AoAs for </w:t>
      </w:r>
      <w:r w:rsidRPr="00495D84">
        <w:t>simultaneous reception with QCL Type-D</w:t>
      </w:r>
    </w:p>
    <w:p w14:paraId="7429DD25" w14:textId="284833CF" w:rsidR="0099430C" w:rsidRDefault="0099430C" w:rsidP="0099430C">
      <w:pPr>
        <w:rPr>
          <w:lang w:eastAsia="ja-JP"/>
        </w:rPr>
      </w:pPr>
      <w:r>
        <w:t xml:space="preserve">There are 2 active probes in the test. The DL signals, and noise if applicable, are transmitted from the two active probes.  </w:t>
      </w:r>
      <w:r>
        <w:rPr>
          <w:lang w:eastAsia="ja-JP"/>
        </w:rPr>
        <w:t>The 2 AoAs (</w:t>
      </w:r>
      <w:r>
        <w:t>AoA1 and AoA2)</w:t>
      </w:r>
      <w:r>
        <w:rPr>
          <w:lang w:eastAsia="ja-JP"/>
        </w:rPr>
        <w:t xml:space="preserve"> for simultaneous reception with different QCL-typeD are from the set of AoA pairs, denoted by (AoA1, AoA2) that can support 2 AoA reception for UE declared AoA angular separation and declared orientation in the positioner of the test system according to the spherical coverage requirement for simultaneous reception from multiple directions as defined in clause 7.3K.3 of TS 38.101-2 [19] for </w:t>
      </w:r>
      <w:r w:rsidR="0088448A">
        <w:rPr>
          <w:lang w:eastAsia="ja-JP"/>
        </w:rPr>
        <w:t xml:space="preserve">UE </w:t>
      </w:r>
      <w:r>
        <w:rPr>
          <w:lang w:eastAsia="ja-JP"/>
        </w:rPr>
        <w:t xml:space="preserve">power class </w:t>
      </w:r>
      <w:r>
        <w:rPr>
          <w:lang w:eastAsia="zh-CN"/>
        </w:rPr>
        <w:t xml:space="preserve">3 </w:t>
      </w:r>
      <w:r>
        <w:rPr>
          <w:lang w:eastAsia="ja-JP"/>
        </w:rPr>
        <w:t xml:space="preserve">supporting simultaneous reception from multiple directions. The angular separation between the directions (AoA1 and AoA2) of the 2 active probes is declared from </w:t>
      </w:r>
      <w:r w:rsidR="00C66EE6">
        <w:rPr>
          <w:lang w:eastAsia="ja-JP"/>
        </w:rPr>
        <w:t>t</w:t>
      </w:r>
      <w:r>
        <w:rPr>
          <w:lang w:eastAsia="ja-JP"/>
        </w:rPr>
        <w:t>able 7.3K.3-1 in clause 7.3K.3 of TS 38.101-2 [19] and shall not be changed for each test iteration.</w:t>
      </w:r>
    </w:p>
    <w:p w14:paraId="0515B9F9" w14:textId="729B3A83" w:rsidR="0099430C" w:rsidRDefault="0099430C" w:rsidP="0099430C">
      <w:pPr>
        <w:rPr>
          <w:lang w:eastAsia="ja-JP"/>
        </w:rPr>
      </w:pPr>
      <w:r>
        <w:rPr>
          <w:lang w:eastAsia="ja-JP"/>
        </w:rPr>
        <w:t xml:space="preserve">AoA1 needs to satisfy the spherical coverage requirement in </w:t>
      </w:r>
      <w:r w:rsidR="00C66EE6">
        <w:t>t</w:t>
      </w:r>
      <w:r>
        <w:t>able 7.3.4.3-1 of TS 38.101-2 [19]</w:t>
      </w:r>
      <w:r>
        <w:rPr>
          <w:lang w:eastAsia="ja-JP"/>
        </w:rPr>
        <w:t xml:space="preserve">. </w:t>
      </w:r>
    </w:p>
    <w:p w14:paraId="2FAD3F8F" w14:textId="5B192D05" w:rsidR="00BE69A9" w:rsidRPr="00495D84" w:rsidRDefault="0099430C" w:rsidP="001E3109">
      <w:pPr>
        <w:pStyle w:val="NO"/>
        <w:rPr>
          <w:lang w:eastAsia="ja-JP"/>
        </w:rPr>
      </w:pPr>
      <w:r>
        <w:rPr>
          <w:lang w:eastAsia="ja-JP"/>
        </w:rPr>
        <w:t>NOTE: The chosen AoA pair (AoA1, AoA2) is up to RAN5.</w:t>
      </w:r>
    </w:p>
    <w:p w14:paraId="61E0D984" w14:textId="1E29CF6E" w:rsidR="00BE69A9" w:rsidRPr="00495D84" w:rsidRDefault="00BE69A9" w:rsidP="00BE69A9">
      <w:pPr>
        <w:pStyle w:val="Heading3"/>
        <w:rPr>
          <w:snapToGrid w:val="0"/>
        </w:rPr>
      </w:pPr>
      <w:r w:rsidRPr="00495D84">
        <w:rPr>
          <w:snapToGrid w:val="0"/>
        </w:rPr>
        <w:t>A.</w:t>
      </w:r>
      <w:r w:rsidRPr="00495D84">
        <w:rPr>
          <w:snapToGrid w:val="0"/>
          <w:lang w:eastAsia="zh-CN"/>
        </w:rPr>
        <w:t>3</w:t>
      </w:r>
      <w:r w:rsidRPr="00495D84">
        <w:rPr>
          <w:snapToGrid w:val="0"/>
        </w:rPr>
        <w:t>.15.6</w:t>
      </w:r>
      <w:r w:rsidRPr="00495D84">
        <w:rPr>
          <w:snapToGrid w:val="0"/>
        </w:rPr>
        <w:tab/>
        <w:t xml:space="preserve">Setup </w:t>
      </w:r>
      <w:r w:rsidR="00770CC5" w:rsidRPr="00495D84">
        <w:rPr>
          <w:snapToGrid w:val="0"/>
        </w:rPr>
        <w:t>6</w:t>
      </w:r>
      <w:r w:rsidRPr="00495D84">
        <w:rPr>
          <w:snapToGrid w:val="0"/>
        </w:rPr>
        <w:t xml:space="preserve">: 3 AoAs for </w:t>
      </w:r>
      <w:r w:rsidRPr="00495D84">
        <w:t>simultaneous reception with different QCL Type-D</w:t>
      </w:r>
    </w:p>
    <w:p w14:paraId="0A0574EC" w14:textId="77777777" w:rsidR="00BE69A9" w:rsidRPr="00495D84" w:rsidRDefault="00BE69A9" w:rsidP="00F31DB4">
      <w:r w:rsidRPr="00495D84">
        <w:t xml:space="preserve">There are 3 active probes in the test and the DL signals and noise are transmitted from the three active probes. </w:t>
      </w:r>
    </w:p>
    <w:p w14:paraId="2E34423A" w14:textId="2377CD10" w:rsidR="00F31DB4" w:rsidRPr="00495D84" w:rsidRDefault="00F31DB4" w:rsidP="00F31DB4">
      <w:pPr>
        <w:rPr>
          <w:lang w:eastAsia="ja-JP"/>
        </w:rPr>
      </w:pPr>
      <w:r w:rsidRPr="00495D84">
        <w:t>Out of the three AoAs, one AoA (AoA1) is aligned to a direction wh</w:t>
      </w:r>
      <w:r w:rsidRPr="00495D84">
        <w:rPr>
          <w:lang w:eastAsia="ja-JP"/>
        </w:rPr>
        <w:t>ich is from the set of directions corresponding to the EIS spherical coverage percentile of the DUT as defined in clause 7.3.4 of TS 38.101-2 [19] for UE power class 3 and other 2 AoAs (AoA2 and AoA3) are from the set of AoA pairs, denoted by (AoA2, AoA3) that can support 2 AoA reception for UE declared AoA angular separation and declared orientation in the positioner of the test system</w:t>
      </w:r>
      <w:r w:rsidRPr="00495D84" w:rsidDel="00E3435F">
        <w:rPr>
          <w:lang w:eastAsia="ja-JP"/>
        </w:rPr>
        <w:t xml:space="preserve"> </w:t>
      </w:r>
      <w:r w:rsidRPr="00495D84">
        <w:rPr>
          <w:lang w:eastAsia="ja-JP"/>
        </w:rPr>
        <w:t xml:space="preserve">according to the spherical coverage requirement for simultaneous reception from multiple directions as defined in clause 7.3K.3 of TS 38.101-2 </w:t>
      </w:r>
      <w:r w:rsidR="001E3109">
        <w:rPr>
          <w:lang w:eastAsia="ja-JP"/>
        </w:rPr>
        <w:t xml:space="preserve">[19] </w:t>
      </w:r>
      <w:r w:rsidRPr="00495D84">
        <w:rPr>
          <w:lang w:eastAsia="ja-JP"/>
        </w:rPr>
        <w:t xml:space="preserve">for power class </w:t>
      </w:r>
      <w:r w:rsidRPr="00495D84">
        <w:rPr>
          <w:lang w:eastAsia="zh-CN"/>
        </w:rPr>
        <w:t xml:space="preserve">3 </w:t>
      </w:r>
      <w:r w:rsidRPr="00495D84">
        <w:rPr>
          <w:lang w:eastAsia="ja-JP"/>
        </w:rPr>
        <w:t>supporting simultaneous reception from multiple directions.</w:t>
      </w:r>
      <w:r w:rsidR="00AB5D38">
        <w:rPr>
          <w:lang w:eastAsia="ja-JP"/>
        </w:rPr>
        <w:t xml:space="preserve"> </w:t>
      </w:r>
      <w:r w:rsidR="00AB5D38" w:rsidRPr="00E479B0">
        <w:t xml:space="preserve">The UE </w:t>
      </w:r>
      <w:r w:rsidR="00AB5D38">
        <w:t>positioning shall be such that the UE passes both spherical coverage requirements.</w:t>
      </w:r>
    </w:p>
    <w:p w14:paraId="25DD7626" w14:textId="3A006C06" w:rsidR="00F31DB4" w:rsidRPr="00495D84" w:rsidRDefault="00F31DB4" w:rsidP="00F31DB4">
      <w:pPr>
        <w:rPr>
          <w:lang w:eastAsia="ja-JP"/>
        </w:rPr>
      </w:pPr>
      <w:r w:rsidRPr="00495D84">
        <w:rPr>
          <w:lang w:eastAsia="ja-JP"/>
        </w:rPr>
        <w:t xml:space="preserve">The angular offset between the directions of the AoA pair (AoA2, AoA3) is declared from </w:t>
      </w:r>
      <w:r w:rsidR="00E94096">
        <w:rPr>
          <w:lang w:eastAsia="ja-JP"/>
        </w:rPr>
        <w:t>table</w:t>
      </w:r>
      <w:r w:rsidRPr="00495D84">
        <w:rPr>
          <w:lang w:eastAsia="ja-JP"/>
        </w:rPr>
        <w:t xml:space="preserve"> 7.3K.3-1 in clause 7.3K.3 of TS 38.101-2 </w:t>
      </w:r>
      <w:r w:rsidR="001E3109">
        <w:rPr>
          <w:lang w:eastAsia="ja-JP"/>
        </w:rPr>
        <w:t xml:space="preserve">[19] </w:t>
      </w:r>
      <w:r w:rsidRPr="00495D84">
        <w:rPr>
          <w:lang w:eastAsia="ja-JP"/>
        </w:rPr>
        <w:t>and shall not be changed for each test iteration.</w:t>
      </w:r>
    </w:p>
    <w:p w14:paraId="106759FF" w14:textId="6FE10922" w:rsidR="00BE69A9" w:rsidRPr="00495D84" w:rsidRDefault="00BB3B66" w:rsidP="00AC2779">
      <w:pPr>
        <w:pStyle w:val="NO"/>
        <w:rPr>
          <w:lang w:eastAsia="ja-JP"/>
        </w:rPr>
      </w:pPr>
      <w:r>
        <w:rPr>
          <w:lang w:eastAsia="ja-JP"/>
        </w:rPr>
        <w:t>NOTE</w:t>
      </w:r>
      <w:r w:rsidR="00F31DB4" w:rsidRPr="00495D84">
        <w:rPr>
          <w:lang w:eastAsia="ja-JP"/>
        </w:rPr>
        <w:t>: The chosen AoA pair (AoA2, AoA3) is up to RAN5.</w:t>
      </w:r>
    </w:p>
    <w:p w14:paraId="4D1EF0F6" w14:textId="4A97A0E1" w:rsidR="00CA737C" w:rsidRPr="00495D84" w:rsidRDefault="00CA737C" w:rsidP="00CA737C">
      <w:pPr>
        <w:pStyle w:val="Heading3"/>
        <w:rPr>
          <w:snapToGrid w:val="0"/>
        </w:rPr>
      </w:pPr>
      <w:r w:rsidRPr="00495D84">
        <w:rPr>
          <w:snapToGrid w:val="0"/>
        </w:rPr>
        <w:lastRenderedPageBreak/>
        <w:t>A.</w:t>
      </w:r>
      <w:r w:rsidRPr="00495D84">
        <w:rPr>
          <w:snapToGrid w:val="0"/>
          <w:lang w:eastAsia="zh-CN"/>
        </w:rPr>
        <w:t>3</w:t>
      </w:r>
      <w:r w:rsidRPr="00495D84">
        <w:rPr>
          <w:snapToGrid w:val="0"/>
        </w:rPr>
        <w:t>.15.7</w:t>
      </w:r>
      <w:r w:rsidRPr="00495D84">
        <w:rPr>
          <w:snapToGrid w:val="0"/>
        </w:rPr>
        <w:tab/>
        <w:t xml:space="preserve">Setup </w:t>
      </w:r>
      <w:r w:rsidR="00F90078" w:rsidRPr="00495D84">
        <w:rPr>
          <w:snapToGrid w:val="0"/>
        </w:rPr>
        <w:t>7</w:t>
      </w:r>
      <w:r w:rsidRPr="00495D84">
        <w:rPr>
          <w:snapToGrid w:val="0"/>
        </w:rPr>
        <w:t>: 3 AoAs</w:t>
      </w:r>
    </w:p>
    <w:p w14:paraId="370EEC4D" w14:textId="2E52AD45" w:rsidR="00CA737C" w:rsidRPr="00495D84" w:rsidRDefault="00CA737C" w:rsidP="00CA737C">
      <w:pPr>
        <w:rPr>
          <w:lang w:eastAsia="zh-CN"/>
        </w:rPr>
      </w:pPr>
      <w:r w:rsidRPr="00495D84">
        <w:t xml:space="preserve">There are 3 active probes in the test. The DL signals, and noise if applicable, transmitted from the three active probes, align to </w:t>
      </w:r>
      <w:r w:rsidRPr="00495D84">
        <w:rPr>
          <w:lang w:eastAsia="ja-JP"/>
        </w:rPr>
        <w:t>directions (AoAs) which are from the set of directions corresponding to the EIS spherical coverage percentile of the DUT as defined in clause 7.3.4 of TS 38.101-2 </w:t>
      </w:r>
      <w:r w:rsidRPr="00495D84">
        <w:rPr>
          <w:rFonts w:eastAsia="MS Mincho"/>
          <w:lang w:eastAsia="ja-JP"/>
        </w:rPr>
        <w:t>[19]</w:t>
      </w:r>
      <w:r w:rsidRPr="00495D84">
        <w:rPr>
          <w:lang w:eastAsia="ja-JP"/>
        </w:rPr>
        <w:t xml:space="preserve"> for each UE power class.</w:t>
      </w:r>
      <w:r w:rsidRPr="00495D84">
        <w:t xml:space="preserve"> The relative angular offset between the directions (AoAs) of the 3 active probes, shall be changed for each test iteration. Any combinations of two relative angular offsets between 2 active probes specified in </w:t>
      </w:r>
      <w:r w:rsidR="00E94096">
        <w:t>table</w:t>
      </w:r>
      <w:r w:rsidRPr="00495D84">
        <w:t xml:space="preserve"> A.3.15.3-1, is considered as a valid applicable relative angular offsets between 3 active probes for the respective power class.</w:t>
      </w:r>
    </w:p>
    <w:p w14:paraId="757814C1" w14:textId="77777777" w:rsidR="003A69C0" w:rsidRPr="00495D84" w:rsidRDefault="003A69C0" w:rsidP="003A69C0">
      <w:pPr>
        <w:pStyle w:val="Heading2"/>
        <w:rPr>
          <w:snapToGrid w:val="0"/>
        </w:rPr>
      </w:pPr>
      <w:r w:rsidRPr="00495D84">
        <w:rPr>
          <w:snapToGrid w:val="0"/>
        </w:rPr>
        <w:t>A.</w:t>
      </w:r>
      <w:r w:rsidRPr="00495D84">
        <w:rPr>
          <w:snapToGrid w:val="0"/>
          <w:lang w:eastAsia="zh-CN"/>
        </w:rPr>
        <w:t>3</w:t>
      </w:r>
      <w:r w:rsidRPr="00495D84">
        <w:rPr>
          <w:snapToGrid w:val="0"/>
        </w:rPr>
        <w:t>.15C</w:t>
      </w:r>
      <w:r w:rsidRPr="00495D84">
        <w:rPr>
          <w:snapToGrid w:val="0"/>
        </w:rPr>
        <w:tab/>
        <w:t>Angle of Arrival (AoA) for FR2-NTN RRM test cases</w:t>
      </w:r>
    </w:p>
    <w:p w14:paraId="1AC11EC9" w14:textId="77777777" w:rsidR="003A69C0" w:rsidRPr="00495D84" w:rsidRDefault="003A69C0" w:rsidP="003A69C0">
      <w:r w:rsidRPr="00495D84">
        <w:t>This clause specifies the AoA setups for FR2-NTN RRM test cases in clause A.14. The applicable AoA setup is defined in each test case in clause A.14.</w:t>
      </w:r>
    </w:p>
    <w:p w14:paraId="7DC6C36E" w14:textId="558CC23A"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.15C.1</w:t>
      </w:r>
      <w:r w:rsidRPr="00495D84">
        <w:rPr>
          <w:snapToGrid w:val="0"/>
        </w:rPr>
        <w:tab/>
        <w:t>Setup 1: Single AoA</w:t>
      </w:r>
    </w:p>
    <w:p w14:paraId="4D445EED" w14:textId="77777777" w:rsidR="003A69C0" w:rsidRPr="00495D84" w:rsidRDefault="003A69C0" w:rsidP="003A69C0">
      <w:r w:rsidRPr="00495D84">
        <w:t xml:space="preserve">There is only one active probe in the test. The DL signals, and noise if applicable, transmitted from the probe, are aligned with </w:t>
      </w:r>
      <w:r w:rsidRPr="00495D84">
        <w:rPr>
          <w:rFonts w:cs="v4.2.0"/>
        </w:rPr>
        <w:t xml:space="preserve">the satellite epherimis information used in the test case and </w:t>
      </w:r>
      <w:r w:rsidRPr="00495D84">
        <w:rPr>
          <w:lang w:eastAsia="ja-JP"/>
        </w:rPr>
        <w:t>within the declared minimum elevation angle supported for receiving</w:t>
      </w:r>
      <w:r w:rsidRPr="00495D84">
        <w:t>.</w:t>
      </w:r>
    </w:p>
    <w:p w14:paraId="52FA8FA0" w14:textId="77777777" w:rsidR="003A69C0" w:rsidRPr="00495D84" w:rsidRDefault="003A69C0" w:rsidP="003A69C0">
      <w:pPr>
        <w:pStyle w:val="Heading3"/>
        <w:rPr>
          <w:snapToGrid w:val="0"/>
        </w:rPr>
      </w:pPr>
      <w:r w:rsidRPr="00495D84">
        <w:rPr>
          <w:snapToGrid w:val="0"/>
        </w:rPr>
        <w:t>A.</w:t>
      </w:r>
      <w:r w:rsidRPr="00495D84">
        <w:rPr>
          <w:snapToGrid w:val="0"/>
          <w:lang w:eastAsia="zh-CN"/>
        </w:rPr>
        <w:t>3</w:t>
      </w:r>
      <w:r w:rsidRPr="00495D84">
        <w:rPr>
          <w:snapToGrid w:val="0"/>
        </w:rPr>
        <w:t>.15C.2</w:t>
      </w:r>
      <w:r w:rsidRPr="00495D84">
        <w:rPr>
          <w:snapToGrid w:val="0"/>
        </w:rPr>
        <w:tab/>
        <w:t>Setup 2: 2 AoAs</w:t>
      </w:r>
    </w:p>
    <w:p w14:paraId="688C9D36" w14:textId="7164CBAF" w:rsidR="003A69C0" w:rsidRPr="00495D84" w:rsidRDefault="003A69C0" w:rsidP="003A69C0">
      <w:r w:rsidRPr="00495D84">
        <w:t xml:space="preserve">There are 2 active probes in the test. The DL signals, and noise if applicable, are transmitted from the two active probes. One probe is aligned with </w:t>
      </w:r>
      <w:r w:rsidRPr="00495D84">
        <w:rPr>
          <w:rFonts w:cs="v4.2.0"/>
        </w:rPr>
        <w:t>the first satellite epherimis information used in the test case</w:t>
      </w:r>
      <w:r w:rsidRPr="00495D84">
        <w:t xml:space="preserve">. The second probe is aligned with </w:t>
      </w:r>
      <w:r w:rsidRPr="00495D84">
        <w:rPr>
          <w:rFonts w:cs="v4.2.0"/>
        </w:rPr>
        <w:t>the second satellite epherimis information used in the test case. Both AoAs are</w:t>
      </w:r>
      <w:r w:rsidRPr="00495D84">
        <w:t xml:space="preserve"> </w:t>
      </w:r>
      <w:r w:rsidRPr="00495D84">
        <w:rPr>
          <w:lang w:eastAsia="ja-JP"/>
        </w:rPr>
        <w:t>within the declared minimum elevation angle supported for receiving and the relative angular offset between the two AoAs is 30°.</w:t>
      </w:r>
      <w:r w:rsidRPr="00495D84">
        <w:t xml:space="preserve"> The directions (AoAs) of the signals shall not be changed between test iterations.</w:t>
      </w:r>
    </w:p>
    <w:p w14:paraId="7C9C87CC" w14:textId="2D36CCA5" w:rsidR="001268B4" w:rsidRPr="00495D84" w:rsidRDefault="001268B4" w:rsidP="001268B4">
      <w:pPr>
        <w:pStyle w:val="Heading2"/>
      </w:pPr>
      <w:r w:rsidRPr="00495D84">
        <w:t>A.3.16</w:t>
      </w:r>
      <w:r w:rsidRPr="00495D84">
        <w:tab/>
        <w:t>TCI State Configuration</w:t>
      </w:r>
    </w:p>
    <w:p w14:paraId="7C9C87CD" w14:textId="77777777" w:rsidR="001268B4" w:rsidRPr="00495D84" w:rsidRDefault="001268B4" w:rsidP="001268B4">
      <w:pPr>
        <w:pStyle w:val="Heading3"/>
      </w:pPr>
      <w:r w:rsidRPr="00495D84">
        <w:t>A.3.16.1</w:t>
      </w:r>
      <w:r w:rsidRPr="00495D84">
        <w:tab/>
        <w:t>Introduction</w:t>
      </w:r>
    </w:p>
    <w:p w14:paraId="7C9C87CE" w14:textId="30C1F7EA" w:rsidR="001268B4" w:rsidRPr="00495D84" w:rsidRDefault="001268B4" w:rsidP="001268B4">
      <w:r w:rsidRPr="00495D84">
        <w:t xml:space="preserve">This </w:t>
      </w:r>
      <w:r w:rsidR="00E833B2" w:rsidRPr="00495D84">
        <w:t>clause</w:t>
      </w:r>
      <w:r w:rsidRPr="00495D84">
        <w:t xml:space="preserve"> provides the configurations for TCI states towards either SSB or CSI-RS. The TCI states defined in this </w:t>
      </w:r>
      <w:r w:rsidR="00E833B2" w:rsidRPr="00495D84">
        <w:t>clause</w:t>
      </w:r>
      <w:r w:rsidRPr="00495D84">
        <w:t xml:space="preserve"> are configured in each test when applicable to indicate that certain DL signals are QCL’ed with the referenceSignal configured in the TCI states.</w:t>
      </w:r>
    </w:p>
    <w:p w14:paraId="7C9C87CF" w14:textId="77777777" w:rsidR="001268B4" w:rsidRPr="00495D84" w:rsidRDefault="001268B4" w:rsidP="001268B4">
      <w:pPr>
        <w:pStyle w:val="Heading3"/>
      </w:pPr>
      <w:r w:rsidRPr="00495D84">
        <w:t>A.3.16.2</w:t>
      </w:r>
      <w:r w:rsidRPr="00495D84">
        <w:tab/>
        <w:t>TCI states</w:t>
      </w:r>
    </w:p>
    <w:p w14:paraId="7C9C87D0" w14:textId="77777777" w:rsidR="001268B4" w:rsidRPr="00495D84" w:rsidRDefault="001268B4" w:rsidP="0094339A">
      <w:pPr>
        <w:pStyle w:val="TH"/>
      </w:pPr>
      <w:r w:rsidRPr="00495D84">
        <w:t>Table A.3.16.2-1: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0"/>
        <w:gridCol w:w="1870"/>
        <w:gridCol w:w="1870"/>
        <w:gridCol w:w="1870"/>
        <w:gridCol w:w="1870"/>
      </w:tblGrid>
      <w:tr w:rsidR="003B71BE" w:rsidRPr="00495D84" w14:paraId="7C9C87D6"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495D84" w:rsidRDefault="001268B4" w:rsidP="0094339A">
            <w:pPr>
              <w:pStyle w:val="TAH"/>
            </w:pPr>
            <w:r w:rsidRPr="00495D84">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495D84" w:rsidRDefault="001268B4" w:rsidP="0094339A">
            <w:pPr>
              <w:pStyle w:val="TAH"/>
            </w:pPr>
            <w:r w:rsidRPr="00495D84">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495D84" w:rsidRDefault="001268B4" w:rsidP="0094339A">
            <w:pPr>
              <w:pStyle w:val="TAH"/>
            </w:pPr>
            <w:r w:rsidRPr="00495D84">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495D84" w:rsidRDefault="001268B4" w:rsidP="0094339A">
            <w:pPr>
              <w:pStyle w:val="TAH"/>
            </w:pPr>
            <w:r w:rsidRPr="00495D84">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495D84" w:rsidRDefault="001268B4" w:rsidP="0094339A">
            <w:pPr>
              <w:pStyle w:val="TAH"/>
            </w:pPr>
            <w:r w:rsidRPr="00495D84">
              <w:t>TCI.State.3</w:t>
            </w:r>
          </w:p>
        </w:tc>
      </w:tr>
      <w:tr w:rsidR="003B71BE" w:rsidRPr="00495D84" w14:paraId="7C9C87DC"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495D84" w:rsidRDefault="001268B4" w:rsidP="0094339A">
            <w:pPr>
              <w:pStyle w:val="TAC"/>
            </w:pPr>
            <w:r w:rsidRPr="00495D84">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495D84" w:rsidRDefault="001268B4" w:rsidP="0094339A">
            <w:pPr>
              <w:pStyle w:val="TAC"/>
            </w:pPr>
            <w:r w:rsidRPr="00495D84">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495D84" w:rsidRDefault="001268B4" w:rsidP="0094339A">
            <w:pPr>
              <w:pStyle w:val="TAC"/>
            </w:pPr>
            <w:r w:rsidRPr="00495D84">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495D84" w:rsidRDefault="001268B4" w:rsidP="0094339A">
            <w:pPr>
              <w:pStyle w:val="TAC"/>
            </w:pPr>
            <w:r w:rsidRPr="00495D84">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495D84" w:rsidRDefault="001268B4" w:rsidP="0094339A">
            <w:pPr>
              <w:pStyle w:val="TAC"/>
            </w:pPr>
            <w:r w:rsidRPr="00495D84">
              <w:t>Id3</w:t>
            </w:r>
          </w:p>
        </w:tc>
      </w:tr>
      <w:tr w:rsidR="003B71BE" w:rsidRPr="00495D84" w14:paraId="7C9C87E2"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495D84" w:rsidRDefault="001268B4" w:rsidP="0094339A">
            <w:pPr>
              <w:pStyle w:val="TAC"/>
            </w:pPr>
            <w:r w:rsidRPr="00495D84">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495D84" w:rsidRDefault="001268B4" w:rsidP="0094339A">
            <w:pPr>
              <w:pStyle w:val="TAC"/>
            </w:pPr>
            <w:r w:rsidRPr="00495D84">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495D84" w:rsidRDefault="001268B4" w:rsidP="0094339A">
            <w:pPr>
              <w:pStyle w:val="TAC"/>
            </w:pPr>
            <w:r w:rsidRPr="00495D84">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495D84" w:rsidRDefault="001268B4" w:rsidP="0094339A">
            <w:pPr>
              <w:pStyle w:val="TAC"/>
            </w:pPr>
            <w:r w:rsidRPr="00495D84">
              <w:t>typeA</w:t>
            </w:r>
          </w:p>
        </w:tc>
      </w:tr>
      <w:tr w:rsidR="003B71BE" w:rsidRPr="00495D84" w14:paraId="7C9C87E8"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495D84" w:rsidRDefault="001268B4" w:rsidP="0094339A">
            <w:pPr>
              <w:pStyle w:val="TAC"/>
            </w:pPr>
            <w:r w:rsidRPr="00495D84">
              <w:t>qcl-Type2</w:t>
            </w:r>
            <w:r w:rsidRPr="00495D84">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495D84" w:rsidRDefault="001268B4" w:rsidP="0094339A">
            <w:pPr>
              <w:pStyle w:val="TAC"/>
            </w:pPr>
            <w:r w:rsidRPr="00495D84">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495D84" w:rsidRDefault="001268B4" w:rsidP="0094339A">
            <w:pPr>
              <w:pStyle w:val="TAC"/>
            </w:pPr>
            <w:r w:rsidRPr="00495D84">
              <w:t>typeD</w:t>
            </w:r>
          </w:p>
        </w:tc>
      </w:tr>
      <w:tr w:rsidR="003B71BE" w:rsidRPr="00495D84" w14:paraId="7C9C87EE" w14:textId="77777777" w:rsidTr="00B27C84">
        <w:trPr>
          <w:jc w:val="center"/>
        </w:trPr>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495D84" w:rsidRDefault="001268B4" w:rsidP="0094339A">
            <w:pPr>
              <w:pStyle w:val="TAC"/>
            </w:pPr>
            <w:r w:rsidRPr="00495D84">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495D84" w:rsidRDefault="001268B4" w:rsidP="0094339A">
            <w:pPr>
              <w:pStyle w:val="TAC"/>
            </w:pPr>
            <w:r w:rsidRPr="00495D84">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495D84" w:rsidRDefault="001268B4" w:rsidP="0094339A">
            <w:pPr>
              <w:pStyle w:val="TAC"/>
            </w:pPr>
            <w:r w:rsidRPr="00495D84">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E37D9E2"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4563968C" w:rsidR="001268B4" w:rsidRPr="00495D84" w:rsidRDefault="001268B4" w:rsidP="0094339A">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r>
      <w:tr w:rsidR="003B71BE" w:rsidRPr="00495D84" w14:paraId="7C9C87F2" w14:textId="77777777" w:rsidTr="00B27C84">
        <w:trPr>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50725881" w:rsidR="001268B4" w:rsidRPr="00495D84" w:rsidRDefault="00E94096" w:rsidP="0094339A">
            <w:pPr>
              <w:pStyle w:val="TAN"/>
            </w:pPr>
            <w:r>
              <w:t xml:space="preserve">NOTE </w:t>
            </w:r>
            <w:r w:rsidRPr="00495D84">
              <w:t>1</w:t>
            </w:r>
            <w:r>
              <w:t>:</w:t>
            </w:r>
            <w:r w:rsidR="001268B4" w:rsidRPr="00495D84">
              <w:tab/>
              <w:t>qcl-Type2</w:t>
            </w:r>
            <w:r w:rsidR="00B27C84">
              <w:t xml:space="preserve"> </w:t>
            </w:r>
            <w:r w:rsidR="001268B4" w:rsidRPr="00495D84">
              <w:t>of</w:t>
            </w:r>
            <w:r w:rsidR="00B27C84">
              <w:t xml:space="preserve"> </w:t>
            </w:r>
            <w:r w:rsidR="001268B4" w:rsidRPr="00495D84">
              <w:t>typeD</w:t>
            </w:r>
            <w:r w:rsidR="00B27C84">
              <w:t xml:space="preserve"> </w:t>
            </w:r>
            <w:r w:rsidR="001268B4" w:rsidRPr="00495D84">
              <w:t>only</w:t>
            </w:r>
            <w:r w:rsidR="00B27C84">
              <w:t xml:space="preserve"> </w:t>
            </w:r>
            <w:r w:rsidR="001268B4" w:rsidRPr="00495D84">
              <w:t>where</w:t>
            </w:r>
            <w:r w:rsidR="00B27C84">
              <w:t xml:space="preserve"> </w:t>
            </w:r>
            <w:r w:rsidR="001268B4" w:rsidRPr="00495D84">
              <w:t>applicable.</w:t>
            </w:r>
            <w:r w:rsidR="00B27C84">
              <w:t xml:space="preserve"> </w:t>
            </w:r>
            <w:r w:rsidR="001268B4" w:rsidRPr="00495D84">
              <w:t>For</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B27C84">
              <w:t xml:space="preserve"> </w:t>
            </w:r>
            <w:r w:rsidR="001268B4" w:rsidRPr="00495D84">
              <w:t>this</w:t>
            </w:r>
            <w:r w:rsidR="00B27C84">
              <w:t xml:space="preserve"> </w:t>
            </w:r>
            <w:r w:rsidR="001268B4" w:rsidRPr="00495D84">
              <w:t>will</w:t>
            </w:r>
            <w:r w:rsidR="00B27C84">
              <w:t xml:space="preserve"> </w:t>
            </w:r>
            <w:r w:rsidR="001268B4" w:rsidRPr="00495D84">
              <w:t>be</w:t>
            </w:r>
            <w:r w:rsidR="00B27C84">
              <w:t xml:space="preserve"> </w:t>
            </w:r>
            <w:r w:rsidR="001268B4" w:rsidRPr="00495D84">
              <w:t>only</w:t>
            </w:r>
            <w:r w:rsidR="00B27C84">
              <w:t xml:space="preserve"> </w:t>
            </w:r>
            <w:r w:rsidR="001268B4" w:rsidRPr="00495D84">
              <w:t>in</w:t>
            </w:r>
            <w:r w:rsidR="00B27C84">
              <w:t xml:space="preserve"> </w:t>
            </w:r>
            <w:r w:rsidR="001268B4" w:rsidRPr="00495D84">
              <w:t>FR2</w:t>
            </w:r>
          </w:p>
          <w:p w14:paraId="7C9C87F0" w14:textId="0B633386" w:rsidR="001268B4" w:rsidRPr="00495D84" w:rsidRDefault="00E94096" w:rsidP="0094339A">
            <w:pPr>
              <w:pStyle w:val="TAN"/>
            </w:pPr>
            <w:r>
              <w:t xml:space="preserve">NOTE </w:t>
            </w:r>
            <w:r w:rsidRPr="00495D84">
              <w:t>2</w:t>
            </w:r>
            <w:r>
              <w:t>:</w:t>
            </w:r>
            <w:r w:rsidR="001268B4" w:rsidRPr="00495D84">
              <w:tab/>
              <w:t>referenceSignal</w:t>
            </w:r>
            <w:r w:rsidR="00B27C84">
              <w:t xml:space="preserve"> </w:t>
            </w:r>
            <w:r w:rsidR="001268B4" w:rsidRPr="00495D84">
              <w:t>configurations</w:t>
            </w:r>
            <w:r w:rsidR="00B27C84">
              <w:t xml:space="preserve"> </w:t>
            </w:r>
            <w:r w:rsidR="001268B4" w:rsidRPr="00495D84">
              <w:t>towards</w:t>
            </w:r>
            <w:r w:rsidR="00B27C84">
              <w:t xml:space="preserve"> </w:t>
            </w:r>
            <w:r w:rsidR="001268B4" w:rsidRPr="00495D84">
              <w:t>which</w:t>
            </w:r>
            <w:r w:rsidR="00B27C84">
              <w:t xml:space="preserve"> </w:t>
            </w:r>
            <w:r w:rsidR="001268B4" w:rsidRPr="00495D84">
              <w:t>the</w:t>
            </w:r>
            <w:r w:rsidR="00B27C84">
              <w:t xml:space="preserve"> </w:t>
            </w:r>
            <w:r w:rsidR="001268B4" w:rsidRPr="00495D84">
              <w:t>TCI</w:t>
            </w:r>
            <w:r w:rsidR="00B27C84">
              <w:t xml:space="preserve"> </w:t>
            </w:r>
            <w:r w:rsidR="001268B4" w:rsidRPr="00495D84">
              <w:t>states</w:t>
            </w:r>
            <w:r w:rsidR="00B27C84">
              <w:t xml:space="preserve"> </w:t>
            </w:r>
            <w:r w:rsidR="001268B4" w:rsidRPr="00495D84">
              <w:t>are</w:t>
            </w:r>
            <w:r w:rsidR="00B27C84">
              <w:t xml:space="preserve"> </w:t>
            </w:r>
            <w:r w:rsidR="001268B4" w:rsidRPr="00495D84">
              <w:t>configured</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1268B4" w:rsidRPr="00495D84">
              <w:t>a</w:t>
            </w:r>
            <w:r w:rsidR="00B27C84">
              <w:t xml:space="preserve"> </w:t>
            </w:r>
            <w:r w:rsidR="001268B4" w:rsidRPr="00495D84">
              <w:t>test-specific</w:t>
            </w:r>
            <w:r w:rsidR="00B27C84">
              <w:t xml:space="preserve"> </w:t>
            </w:r>
            <w:r w:rsidR="001268B4" w:rsidRPr="00495D84">
              <w:t>manner.</w:t>
            </w:r>
          </w:p>
          <w:p w14:paraId="7C9C87F1" w14:textId="24462249" w:rsidR="001268B4" w:rsidRPr="00495D84" w:rsidRDefault="00E94096" w:rsidP="0094339A">
            <w:pPr>
              <w:pStyle w:val="TAN"/>
            </w:pPr>
            <w:r>
              <w:t xml:space="preserve">NOTE </w:t>
            </w:r>
            <w:r w:rsidRPr="00495D84">
              <w:t>3</w:t>
            </w:r>
            <w:r>
              <w:t>:</w:t>
            </w:r>
            <w:r w:rsidR="001268B4" w:rsidRPr="00495D84">
              <w:tab/>
              <w:t>Reference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defined</w:t>
            </w:r>
            <w:r w:rsidR="00B27C84">
              <w:t xml:space="preserve"> </w:t>
            </w:r>
            <w:r w:rsidR="001268B4" w:rsidRPr="00495D84">
              <w:t>in</w:t>
            </w:r>
            <w:r w:rsidR="00B27C84">
              <w:t xml:space="preserve"> </w:t>
            </w:r>
            <w:r w:rsidR="00C6541F">
              <w:t xml:space="preserve">clause </w:t>
            </w:r>
            <w:r w:rsidR="001268B4" w:rsidRPr="00495D84">
              <w:t>A.3.17,</w:t>
            </w:r>
            <w:r w:rsidR="00B27C84">
              <w:t xml:space="preserve"> </w:t>
            </w:r>
            <w:r w:rsidR="001268B4" w:rsidRPr="00495D84">
              <w:t>and</w:t>
            </w:r>
            <w:r w:rsidR="00B27C84">
              <w:t xml:space="preserve"> </w:t>
            </w:r>
            <w:r w:rsidR="001268B4" w:rsidRPr="00495D84">
              <w:t>the</w:t>
            </w:r>
            <w:r w:rsidR="00B27C84">
              <w:t xml:space="preserve"> </w:t>
            </w:r>
            <w:r w:rsidR="001268B4" w:rsidRPr="00495D84">
              <w:t>applicable</w:t>
            </w:r>
            <w:r w:rsidR="00B27C84">
              <w:t xml:space="preserve"> </w:t>
            </w:r>
            <w:r w:rsidR="001268B4" w:rsidRPr="00495D84">
              <w:t>TRS</w:t>
            </w:r>
            <w:r w:rsidR="00B27C84">
              <w:t xml:space="preserve"> </w:t>
            </w:r>
            <w:r w:rsidR="001268B4" w:rsidRPr="00495D84">
              <w:t>resource</w:t>
            </w:r>
            <w:r w:rsidR="00B27C84">
              <w:t xml:space="preserve"> </w:t>
            </w:r>
            <w:r w:rsidR="001268B4" w:rsidRPr="00495D84">
              <w:t>set(s)</w:t>
            </w:r>
            <w:r w:rsidR="00B27C84">
              <w:t xml:space="preserve"> </w:t>
            </w:r>
            <w:r w:rsidR="001268B4" w:rsidRPr="00495D84">
              <w:t>are</w:t>
            </w:r>
            <w:r w:rsidR="00B27C84">
              <w:t xml:space="preserve"> </w:t>
            </w:r>
            <w:r w:rsidR="001268B4" w:rsidRPr="00495D84">
              <w:t>specified</w:t>
            </w:r>
            <w:r w:rsidR="00B27C84">
              <w:t xml:space="preserve"> </w:t>
            </w:r>
            <w:r w:rsidR="001268B4" w:rsidRPr="00495D84">
              <w:t>in</w:t>
            </w:r>
            <w:r w:rsidR="00B27C84">
              <w:t xml:space="preserve"> </w:t>
            </w:r>
            <w:r w:rsidR="001268B4" w:rsidRPr="00495D84">
              <w:t>each</w:t>
            </w:r>
            <w:r w:rsidR="00B27C84">
              <w:t xml:space="preserve"> </w:t>
            </w:r>
            <w:r w:rsidR="001268B4" w:rsidRPr="00495D84">
              <w:t>test</w:t>
            </w:r>
            <w:r w:rsidR="00B27C84">
              <w:t xml:space="preserve"> </w:t>
            </w:r>
            <w:r w:rsidR="001268B4" w:rsidRPr="00495D84">
              <w:t>case.</w:t>
            </w:r>
            <w:r w:rsidR="00B27C84">
              <w:t xml:space="preserve"> </w:t>
            </w:r>
            <w:r w:rsidR="001268B4" w:rsidRPr="00495D84">
              <w:t>When</w:t>
            </w:r>
            <w:r w:rsidR="00B27C84">
              <w:t xml:space="preserve"> </w:t>
            </w:r>
            <w:r w:rsidR="001268B4" w:rsidRPr="00495D84">
              <w:t>a</w:t>
            </w:r>
            <w:r w:rsidR="00B27C84">
              <w:t xml:space="preserve"> </w:t>
            </w:r>
            <w:r w:rsidR="001268B4" w:rsidRPr="00495D84">
              <w:t>single</w:t>
            </w:r>
            <w:r w:rsidR="00B27C84">
              <w:t xml:space="preserve"> </w:t>
            </w:r>
            <w:r w:rsidR="001268B4" w:rsidRPr="00495D84">
              <w:t>TRS</w:t>
            </w:r>
            <w:r w:rsidR="00B27C84">
              <w:t xml:space="preserve"> </w:t>
            </w:r>
            <w:r w:rsidR="001268B4" w:rsidRPr="00495D84">
              <w:t>resource</w:t>
            </w:r>
            <w:r w:rsidR="00B27C84">
              <w:t xml:space="preserve"> </w:t>
            </w:r>
            <w:r w:rsidR="001268B4" w:rsidRPr="00495D84">
              <w:t>set</w:t>
            </w:r>
            <w:r w:rsidR="00B27C84">
              <w:t xml:space="preserve"> </w:t>
            </w:r>
            <w:r w:rsidR="001268B4" w:rsidRPr="00495D84">
              <w:t>is</w:t>
            </w:r>
            <w:r w:rsidR="00B27C84">
              <w:t xml:space="preserve"> </w:t>
            </w:r>
            <w:r w:rsidR="001268B4" w:rsidRPr="00495D84">
              <w:t>configured</w:t>
            </w:r>
            <w:r w:rsidR="00B27C84">
              <w:t xml:space="preserve"> </w:t>
            </w:r>
            <w:r w:rsidR="001268B4" w:rsidRPr="00495D84">
              <w:t>in</w:t>
            </w:r>
            <w:r w:rsidR="00B27C84">
              <w:t xml:space="preserve"> </w:t>
            </w:r>
            <w:r w:rsidR="001268B4" w:rsidRPr="00495D84">
              <w:t>a</w:t>
            </w:r>
            <w:r w:rsidR="00B27C84">
              <w:t xml:space="preserve"> </w:t>
            </w:r>
            <w:r w:rsidR="001268B4" w:rsidRPr="00495D84">
              <w:t>test</w:t>
            </w:r>
            <w:r w:rsidR="00B27C84">
              <w:t xml:space="preserve"> </w:t>
            </w:r>
            <w:r w:rsidR="001268B4" w:rsidRPr="00495D84">
              <w:t>case,</w:t>
            </w:r>
            <w:r w:rsidR="00B27C84">
              <w:t xml:space="preserve"> </w:t>
            </w:r>
            <w:r w:rsidR="001268B4" w:rsidRPr="00495D84">
              <w:t>it</w:t>
            </w:r>
            <w:r w:rsidR="00B27C84">
              <w:t xml:space="preserve"> </w:t>
            </w:r>
            <w:r w:rsidR="001268B4" w:rsidRPr="00495D84">
              <w:t>is</w:t>
            </w:r>
            <w:r w:rsidR="00B27C84">
              <w:t xml:space="preserve"> </w:t>
            </w:r>
            <w:r w:rsidR="001268B4" w:rsidRPr="00495D84">
              <w:t>considered</w:t>
            </w:r>
            <w:r w:rsidR="00B27C84">
              <w:t xml:space="preserve"> </w:t>
            </w:r>
            <w:r w:rsidR="001268B4" w:rsidRPr="00495D84">
              <w:t>as</w:t>
            </w:r>
            <w:r w:rsidR="00B27C84">
              <w:t xml:space="preserve"> </w:t>
            </w:r>
            <w:r w:rsidR="001268B4" w:rsidRPr="00495D84">
              <w:t>resource</w:t>
            </w:r>
            <w:r w:rsidR="00B27C84">
              <w:t xml:space="preserve"> </w:t>
            </w:r>
            <w:r w:rsidR="001268B4" w:rsidRPr="00495D84">
              <w:t>set</w:t>
            </w:r>
            <w:r w:rsidR="00B27C84">
              <w:t xml:space="preserve"> </w:t>
            </w:r>
            <w:r w:rsidR="001268B4" w:rsidRPr="00495D84">
              <w:t>1.</w:t>
            </w:r>
          </w:p>
        </w:tc>
      </w:tr>
    </w:tbl>
    <w:p w14:paraId="7C9C87F3" w14:textId="77777777" w:rsidR="001268B4" w:rsidRPr="00495D84" w:rsidRDefault="001268B4" w:rsidP="001268B4"/>
    <w:p w14:paraId="7C9C87F4" w14:textId="77777777" w:rsidR="001268B4" w:rsidRPr="00495D84" w:rsidRDefault="001268B4" w:rsidP="00E94096">
      <w:pPr>
        <w:pStyle w:val="TH"/>
        <w:keepNext w:val="0"/>
      </w:pPr>
      <w:r w:rsidRPr="00495D84">
        <w:t>Table A.3.16.2-2: Void</w:t>
      </w:r>
    </w:p>
    <w:p w14:paraId="064F4E04" w14:textId="77777777" w:rsidR="00B23358" w:rsidRPr="00495D84" w:rsidRDefault="00B23358" w:rsidP="00B23358">
      <w:pPr>
        <w:pStyle w:val="Heading2"/>
      </w:pPr>
      <w:r w:rsidRPr="00495D84">
        <w:lastRenderedPageBreak/>
        <w:t>A.3.16A</w:t>
      </w:r>
      <w:r w:rsidRPr="00495D84">
        <w:tab/>
        <w:t>Unified TCI State Configuration</w:t>
      </w:r>
    </w:p>
    <w:p w14:paraId="2B70978B" w14:textId="77777777" w:rsidR="00B23358" w:rsidRPr="00495D84" w:rsidRDefault="00B23358" w:rsidP="00B23358">
      <w:pPr>
        <w:pStyle w:val="Heading3"/>
      </w:pPr>
      <w:r w:rsidRPr="00495D84">
        <w:t>A.3.16A.1</w:t>
      </w:r>
      <w:r w:rsidRPr="00495D84">
        <w:tab/>
        <w:t>Introduction</w:t>
      </w:r>
    </w:p>
    <w:p w14:paraId="197269CB" w14:textId="77777777" w:rsidR="00B23358" w:rsidRPr="00495D84" w:rsidRDefault="00B23358" w:rsidP="00B23358">
      <w:r w:rsidRPr="00495D84">
        <w:t>This clause provides the configurations for unified TCI states towards either SSB or CSI-RS. The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5551505C" w14:textId="77777777" w:rsidR="00B23358" w:rsidRPr="00495D84" w:rsidRDefault="00B23358" w:rsidP="00B23358">
      <w:pPr>
        <w:pStyle w:val="Heading3"/>
      </w:pPr>
      <w:r w:rsidRPr="00495D84">
        <w:t>A.3.16A.2</w:t>
      </w:r>
      <w:r w:rsidRPr="00495D84">
        <w:tab/>
        <w:t>DLorJoint TCI states</w:t>
      </w:r>
    </w:p>
    <w:p w14:paraId="2B84BB6E" w14:textId="67BFEE7D" w:rsidR="00B23358" w:rsidRPr="00495D84" w:rsidRDefault="00B23358" w:rsidP="00B23358">
      <w:pPr>
        <w:pStyle w:val="TH"/>
      </w:pPr>
      <w:r w:rsidRPr="00495D84">
        <w:t>Table A.3.16A.2-1: DLorJoint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4"/>
        <w:gridCol w:w="693"/>
        <w:gridCol w:w="693"/>
        <w:gridCol w:w="693"/>
        <w:gridCol w:w="694"/>
        <w:gridCol w:w="694"/>
        <w:gridCol w:w="694"/>
        <w:gridCol w:w="694"/>
        <w:gridCol w:w="694"/>
        <w:gridCol w:w="694"/>
        <w:gridCol w:w="694"/>
        <w:gridCol w:w="754"/>
        <w:gridCol w:w="754"/>
      </w:tblGrid>
      <w:tr w:rsidR="00CC33B0" w:rsidRPr="00495D84" w14:paraId="16C9712B"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2D1A8F0D" w14:textId="77777777" w:rsidR="00CC33B0" w:rsidRPr="00495D84" w:rsidRDefault="00CC33B0" w:rsidP="00905CAF">
            <w:pPr>
              <w:pStyle w:val="TAH"/>
            </w:pPr>
            <w:r w:rsidRPr="00495D84">
              <w:t>Parameter</w:t>
            </w:r>
          </w:p>
        </w:tc>
        <w:tc>
          <w:tcPr>
            <w:tcW w:w="360" w:type="pct"/>
            <w:tcBorders>
              <w:top w:val="single" w:sz="4" w:space="0" w:color="auto"/>
              <w:left w:val="single" w:sz="4" w:space="0" w:color="auto"/>
              <w:bottom w:val="single" w:sz="4" w:space="0" w:color="auto"/>
              <w:right w:val="single" w:sz="4" w:space="0" w:color="auto"/>
            </w:tcBorders>
            <w:hideMark/>
          </w:tcPr>
          <w:p w14:paraId="6EEEB1C6" w14:textId="4E2E56CF" w:rsidR="00CC33B0" w:rsidRPr="00495D84" w:rsidRDefault="00CC33B0" w:rsidP="00905CAF">
            <w:pPr>
              <w:pStyle w:val="TAH"/>
            </w:pPr>
            <w:r w:rsidRPr="00495D84">
              <w:t>DLorJoint</w:t>
            </w:r>
            <w:r w:rsidR="00B27C84">
              <w:t xml:space="preserve"> </w:t>
            </w:r>
            <w:r w:rsidRPr="00495D84">
              <w:t>TCI.State.0</w:t>
            </w:r>
          </w:p>
        </w:tc>
        <w:tc>
          <w:tcPr>
            <w:tcW w:w="360" w:type="pct"/>
            <w:tcBorders>
              <w:top w:val="single" w:sz="4" w:space="0" w:color="auto"/>
              <w:left w:val="single" w:sz="4" w:space="0" w:color="auto"/>
              <w:bottom w:val="single" w:sz="4" w:space="0" w:color="auto"/>
              <w:right w:val="single" w:sz="4" w:space="0" w:color="auto"/>
            </w:tcBorders>
            <w:hideMark/>
          </w:tcPr>
          <w:p w14:paraId="5626E0C7" w14:textId="3E6540E7" w:rsidR="00CC33B0" w:rsidRPr="00495D84" w:rsidRDefault="00CC33B0" w:rsidP="00905CAF">
            <w:pPr>
              <w:pStyle w:val="TAH"/>
            </w:pPr>
            <w:r w:rsidRPr="00495D84">
              <w:t>DLorJoint</w:t>
            </w:r>
            <w:r w:rsidR="00B27C84">
              <w:t xml:space="preserve"> </w:t>
            </w:r>
            <w:r w:rsidRPr="00495D84">
              <w:t>TCI.State.1</w:t>
            </w:r>
          </w:p>
        </w:tc>
        <w:tc>
          <w:tcPr>
            <w:tcW w:w="360" w:type="pct"/>
            <w:tcBorders>
              <w:top w:val="single" w:sz="4" w:space="0" w:color="auto"/>
              <w:left w:val="single" w:sz="4" w:space="0" w:color="auto"/>
              <w:bottom w:val="single" w:sz="4" w:space="0" w:color="auto"/>
              <w:right w:val="single" w:sz="4" w:space="0" w:color="auto"/>
            </w:tcBorders>
            <w:hideMark/>
          </w:tcPr>
          <w:p w14:paraId="2C8A2935" w14:textId="01C0A275" w:rsidR="00CC33B0" w:rsidRPr="00495D84" w:rsidRDefault="00CC33B0" w:rsidP="00905CAF">
            <w:pPr>
              <w:pStyle w:val="TAH"/>
            </w:pPr>
            <w:r w:rsidRPr="00495D84">
              <w:t>DLorJoint</w:t>
            </w:r>
            <w:r w:rsidR="00B27C84">
              <w:t xml:space="preserve"> </w:t>
            </w:r>
            <w:r w:rsidRPr="00495D84">
              <w:t>TCI.State.2</w:t>
            </w:r>
          </w:p>
        </w:tc>
        <w:tc>
          <w:tcPr>
            <w:tcW w:w="360" w:type="pct"/>
            <w:tcBorders>
              <w:top w:val="single" w:sz="4" w:space="0" w:color="auto"/>
              <w:left w:val="single" w:sz="4" w:space="0" w:color="auto"/>
              <w:bottom w:val="single" w:sz="4" w:space="0" w:color="auto"/>
              <w:right w:val="single" w:sz="4" w:space="0" w:color="auto"/>
            </w:tcBorders>
            <w:hideMark/>
          </w:tcPr>
          <w:p w14:paraId="4B5B93D8" w14:textId="6997DB09" w:rsidR="00CC33B0" w:rsidRPr="00495D84" w:rsidRDefault="00CC33B0" w:rsidP="00905CAF">
            <w:pPr>
              <w:pStyle w:val="TAH"/>
            </w:pPr>
            <w:r w:rsidRPr="00495D84">
              <w:t>DLorJoint</w:t>
            </w:r>
            <w:r w:rsidR="00B27C84">
              <w:t xml:space="preserve"> </w:t>
            </w:r>
            <w:r w:rsidRPr="00495D84">
              <w:t>TCI.State.3</w:t>
            </w:r>
          </w:p>
        </w:tc>
        <w:tc>
          <w:tcPr>
            <w:tcW w:w="360" w:type="pct"/>
            <w:tcBorders>
              <w:top w:val="single" w:sz="4" w:space="0" w:color="auto"/>
              <w:left w:val="single" w:sz="4" w:space="0" w:color="auto"/>
              <w:bottom w:val="single" w:sz="4" w:space="0" w:color="auto"/>
              <w:right w:val="single" w:sz="4" w:space="0" w:color="auto"/>
            </w:tcBorders>
          </w:tcPr>
          <w:p w14:paraId="1343AB26" w14:textId="7664AA71" w:rsidR="00CC33B0" w:rsidRPr="00495D84" w:rsidRDefault="00CC33B0" w:rsidP="00905CAF">
            <w:pPr>
              <w:pStyle w:val="TAH"/>
            </w:pPr>
            <w:r w:rsidRPr="00495D84">
              <w:t>DLorJoint</w:t>
            </w:r>
            <w:r w:rsidR="00B27C84">
              <w:t xml:space="preserve"> </w:t>
            </w:r>
            <w:r w:rsidRPr="00495D84">
              <w:t>TCI.State.4</w:t>
            </w:r>
          </w:p>
        </w:tc>
        <w:tc>
          <w:tcPr>
            <w:tcW w:w="360" w:type="pct"/>
            <w:tcBorders>
              <w:top w:val="single" w:sz="4" w:space="0" w:color="auto"/>
              <w:left w:val="single" w:sz="4" w:space="0" w:color="auto"/>
              <w:bottom w:val="single" w:sz="4" w:space="0" w:color="auto"/>
              <w:right w:val="single" w:sz="4" w:space="0" w:color="auto"/>
            </w:tcBorders>
          </w:tcPr>
          <w:p w14:paraId="260996F1" w14:textId="0243FB92" w:rsidR="00CC33B0" w:rsidRPr="00495D84" w:rsidRDefault="00CC33B0" w:rsidP="00905CAF">
            <w:pPr>
              <w:pStyle w:val="TAH"/>
            </w:pPr>
            <w:r w:rsidRPr="00495D84">
              <w:t>DLorJoint</w:t>
            </w:r>
            <w:r w:rsidR="00B27C84">
              <w:t xml:space="preserve"> </w:t>
            </w:r>
            <w:r w:rsidRPr="00495D84">
              <w:t>TCI.State.5</w:t>
            </w:r>
          </w:p>
        </w:tc>
        <w:tc>
          <w:tcPr>
            <w:tcW w:w="360" w:type="pct"/>
            <w:tcBorders>
              <w:top w:val="single" w:sz="4" w:space="0" w:color="auto"/>
              <w:left w:val="single" w:sz="4" w:space="0" w:color="auto"/>
              <w:bottom w:val="single" w:sz="4" w:space="0" w:color="auto"/>
              <w:right w:val="single" w:sz="4" w:space="0" w:color="auto"/>
            </w:tcBorders>
          </w:tcPr>
          <w:p w14:paraId="58F04FA0" w14:textId="53326954"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TCI.State.6</w:t>
            </w:r>
          </w:p>
        </w:tc>
        <w:tc>
          <w:tcPr>
            <w:tcW w:w="360" w:type="pct"/>
            <w:tcBorders>
              <w:top w:val="single" w:sz="4" w:space="0" w:color="auto"/>
              <w:left w:val="single" w:sz="4" w:space="0" w:color="auto"/>
              <w:bottom w:val="single" w:sz="4" w:space="0" w:color="auto"/>
              <w:right w:val="single" w:sz="4" w:space="0" w:color="auto"/>
            </w:tcBorders>
          </w:tcPr>
          <w:p w14:paraId="162B902F" w14:textId="1BAC72BD"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TCI.State.7</w:t>
            </w:r>
          </w:p>
        </w:tc>
        <w:tc>
          <w:tcPr>
            <w:tcW w:w="360" w:type="pct"/>
            <w:tcBorders>
              <w:top w:val="single" w:sz="4" w:space="0" w:color="auto"/>
              <w:left w:val="single" w:sz="4" w:space="0" w:color="auto"/>
              <w:bottom w:val="single" w:sz="4" w:space="0" w:color="auto"/>
              <w:right w:val="single" w:sz="4" w:space="0" w:color="auto"/>
            </w:tcBorders>
          </w:tcPr>
          <w:p w14:paraId="2047137F" w14:textId="29303798"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TCI.State.8</w:t>
            </w:r>
          </w:p>
        </w:tc>
        <w:tc>
          <w:tcPr>
            <w:tcW w:w="360" w:type="pct"/>
            <w:tcBorders>
              <w:top w:val="single" w:sz="4" w:space="0" w:color="auto"/>
              <w:left w:val="single" w:sz="4" w:space="0" w:color="auto"/>
              <w:bottom w:val="single" w:sz="4" w:space="0" w:color="auto"/>
              <w:right w:val="single" w:sz="4" w:space="0" w:color="auto"/>
            </w:tcBorders>
          </w:tcPr>
          <w:p w14:paraId="61C3C05B" w14:textId="378B1213"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TCI.State.9</w:t>
            </w:r>
          </w:p>
        </w:tc>
        <w:tc>
          <w:tcPr>
            <w:tcW w:w="391" w:type="pct"/>
            <w:tcBorders>
              <w:top w:val="single" w:sz="4" w:space="0" w:color="auto"/>
              <w:left w:val="single" w:sz="4" w:space="0" w:color="auto"/>
              <w:bottom w:val="single" w:sz="4" w:space="0" w:color="auto"/>
              <w:right w:val="single" w:sz="4" w:space="0" w:color="auto"/>
            </w:tcBorders>
          </w:tcPr>
          <w:p w14:paraId="2DB75F5E" w14:textId="77433F0B" w:rsidR="00CC33B0" w:rsidRPr="00495D84" w:rsidRDefault="00CC33B0" w:rsidP="00905CAF">
            <w:pPr>
              <w:pStyle w:val="TAH"/>
              <w:rPr>
                <w:rFonts w:cs="Arial"/>
                <w:szCs w:val="18"/>
              </w:rPr>
            </w:pPr>
            <w:r w:rsidRPr="00495D84">
              <w:rPr>
                <w:rFonts w:cs="Arial"/>
                <w:szCs w:val="18"/>
              </w:rPr>
              <w:t>DLorJoint</w:t>
            </w:r>
            <w:r w:rsidR="00B27C84">
              <w:rPr>
                <w:rFonts w:cs="Arial"/>
                <w:szCs w:val="18"/>
              </w:rPr>
              <w:t xml:space="preserve"> </w:t>
            </w:r>
            <w:r w:rsidRPr="00495D84">
              <w:rPr>
                <w:rFonts w:cs="Arial"/>
                <w:szCs w:val="18"/>
              </w:rPr>
              <w:t>TCI.State.10</w:t>
            </w:r>
          </w:p>
        </w:tc>
        <w:tc>
          <w:tcPr>
            <w:tcW w:w="391" w:type="pct"/>
          </w:tcPr>
          <w:p w14:paraId="6ED259BC" w14:textId="6385DBDD" w:rsidR="00CC33B0" w:rsidRPr="00495D84" w:rsidRDefault="00CC33B0" w:rsidP="00905CAF">
            <w:pPr>
              <w:spacing w:after="0"/>
              <w:rPr>
                <w:rFonts w:ascii="Arial" w:hAnsi="Arial" w:cs="Arial"/>
                <w:b/>
                <w:bCs/>
                <w:sz w:val="18"/>
                <w:szCs w:val="18"/>
              </w:rPr>
            </w:pPr>
            <w:r w:rsidRPr="00495D84">
              <w:rPr>
                <w:rFonts w:ascii="Arial" w:hAnsi="Arial" w:cs="Arial"/>
                <w:b/>
                <w:bCs/>
                <w:sz w:val="18"/>
                <w:szCs w:val="18"/>
              </w:rPr>
              <w:t>DLorJoint</w:t>
            </w:r>
            <w:r w:rsidR="00B27C84">
              <w:rPr>
                <w:rFonts w:ascii="Arial" w:hAnsi="Arial" w:cs="Arial"/>
                <w:b/>
                <w:bCs/>
                <w:sz w:val="18"/>
                <w:szCs w:val="18"/>
              </w:rPr>
              <w:t xml:space="preserve"> </w:t>
            </w:r>
            <w:r w:rsidRPr="00495D84">
              <w:rPr>
                <w:rFonts w:ascii="Arial" w:hAnsi="Arial" w:cs="Arial"/>
                <w:b/>
                <w:bCs/>
                <w:sz w:val="18"/>
                <w:szCs w:val="18"/>
              </w:rPr>
              <w:t>TCI.State.11</w:t>
            </w:r>
          </w:p>
        </w:tc>
      </w:tr>
      <w:tr w:rsidR="00CC33B0" w:rsidRPr="00495D84" w14:paraId="0EA80A35"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9073971" w14:textId="77777777" w:rsidR="00CC33B0" w:rsidRPr="00495D84" w:rsidRDefault="00CC33B0" w:rsidP="00905CAF">
            <w:pPr>
              <w:pStyle w:val="TAC"/>
            </w:pPr>
            <w:r w:rsidRPr="00495D84">
              <w:t>tci-StateUnifiedId</w:t>
            </w:r>
          </w:p>
        </w:tc>
        <w:tc>
          <w:tcPr>
            <w:tcW w:w="360" w:type="pct"/>
            <w:tcBorders>
              <w:top w:val="single" w:sz="4" w:space="0" w:color="auto"/>
              <w:left w:val="single" w:sz="4" w:space="0" w:color="auto"/>
              <w:bottom w:val="single" w:sz="4" w:space="0" w:color="auto"/>
              <w:right w:val="single" w:sz="4" w:space="0" w:color="auto"/>
            </w:tcBorders>
            <w:hideMark/>
          </w:tcPr>
          <w:p w14:paraId="35336E15" w14:textId="77777777" w:rsidR="00CC33B0" w:rsidRPr="00495D84" w:rsidRDefault="00CC33B0" w:rsidP="00905CAF">
            <w:pPr>
              <w:pStyle w:val="TAC"/>
            </w:pPr>
            <w:r w:rsidRPr="00495D84">
              <w:t>Id0</w:t>
            </w:r>
          </w:p>
        </w:tc>
        <w:tc>
          <w:tcPr>
            <w:tcW w:w="360" w:type="pct"/>
            <w:tcBorders>
              <w:top w:val="single" w:sz="4" w:space="0" w:color="auto"/>
              <w:left w:val="single" w:sz="4" w:space="0" w:color="auto"/>
              <w:bottom w:val="single" w:sz="4" w:space="0" w:color="auto"/>
              <w:right w:val="single" w:sz="4" w:space="0" w:color="auto"/>
            </w:tcBorders>
            <w:hideMark/>
          </w:tcPr>
          <w:p w14:paraId="1112E0CA" w14:textId="77777777" w:rsidR="00CC33B0" w:rsidRPr="00495D84" w:rsidRDefault="00CC33B0" w:rsidP="00905CAF">
            <w:pPr>
              <w:pStyle w:val="TAC"/>
            </w:pPr>
            <w:r w:rsidRPr="00495D84">
              <w:t>Id1</w:t>
            </w:r>
          </w:p>
        </w:tc>
        <w:tc>
          <w:tcPr>
            <w:tcW w:w="360" w:type="pct"/>
            <w:tcBorders>
              <w:top w:val="single" w:sz="4" w:space="0" w:color="auto"/>
              <w:left w:val="single" w:sz="4" w:space="0" w:color="auto"/>
              <w:bottom w:val="single" w:sz="4" w:space="0" w:color="auto"/>
              <w:right w:val="single" w:sz="4" w:space="0" w:color="auto"/>
            </w:tcBorders>
            <w:hideMark/>
          </w:tcPr>
          <w:p w14:paraId="1C4671F6" w14:textId="77777777" w:rsidR="00CC33B0" w:rsidRPr="00495D84" w:rsidRDefault="00CC33B0" w:rsidP="00905CAF">
            <w:pPr>
              <w:pStyle w:val="TAC"/>
            </w:pPr>
            <w:r w:rsidRPr="00495D84">
              <w:t>Id2</w:t>
            </w:r>
          </w:p>
        </w:tc>
        <w:tc>
          <w:tcPr>
            <w:tcW w:w="360" w:type="pct"/>
            <w:tcBorders>
              <w:top w:val="single" w:sz="4" w:space="0" w:color="auto"/>
              <w:left w:val="single" w:sz="4" w:space="0" w:color="auto"/>
              <w:bottom w:val="single" w:sz="4" w:space="0" w:color="auto"/>
              <w:right w:val="single" w:sz="4" w:space="0" w:color="auto"/>
            </w:tcBorders>
            <w:hideMark/>
          </w:tcPr>
          <w:p w14:paraId="558EB645" w14:textId="77777777" w:rsidR="00CC33B0" w:rsidRPr="00495D84" w:rsidRDefault="00CC33B0" w:rsidP="00905CAF">
            <w:pPr>
              <w:pStyle w:val="TAC"/>
            </w:pPr>
            <w:r w:rsidRPr="00495D84">
              <w:t>Id3</w:t>
            </w:r>
          </w:p>
        </w:tc>
        <w:tc>
          <w:tcPr>
            <w:tcW w:w="360" w:type="pct"/>
            <w:tcBorders>
              <w:top w:val="single" w:sz="4" w:space="0" w:color="auto"/>
              <w:left w:val="single" w:sz="4" w:space="0" w:color="auto"/>
              <w:bottom w:val="single" w:sz="4" w:space="0" w:color="auto"/>
              <w:right w:val="single" w:sz="4" w:space="0" w:color="auto"/>
            </w:tcBorders>
          </w:tcPr>
          <w:p w14:paraId="5EF34EFB" w14:textId="77777777" w:rsidR="00CC33B0" w:rsidRPr="00495D84" w:rsidRDefault="00CC33B0" w:rsidP="00905CAF">
            <w:pPr>
              <w:pStyle w:val="TAC"/>
            </w:pPr>
            <w:r w:rsidRPr="00495D84">
              <w:t>Id4</w:t>
            </w:r>
          </w:p>
        </w:tc>
        <w:tc>
          <w:tcPr>
            <w:tcW w:w="360" w:type="pct"/>
            <w:tcBorders>
              <w:top w:val="single" w:sz="4" w:space="0" w:color="auto"/>
              <w:left w:val="single" w:sz="4" w:space="0" w:color="auto"/>
              <w:bottom w:val="single" w:sz="4" w:space="0" w:color="auto"/>
              <w:right w:val="single" w:sz="4" w:space="0" w:color="auto"/>
            </w:tcBorders>
          </w:tcPr>
          <w:p w14:paraId="3729CBD3" w14:textId="77777777" w:rsidR="00CC33B0" w:rsidRPr="00495D84" w:rsidRDefault="00CC33B0" w:rsidP="00905CAF">
            <w:pPr>
              <w:pStyle w:val="TAC"/>
            </w:pPr>
            <w:r w:rsidRPr="00495D84">
              <w:t>Id5</w:t>
            </w:r>
          </w:p>
        </w:tc>
        <w:tc>
          <w:tcPr>
            <w:tcW w:w="360" w:type="pct"/>
            <w:tcBorders>
              <w:top w:val="single" w:sz="4" w:space="0" w:color="auto"/>
              <w:left w:val="single" w:sz="4" w:space="0" w:color="auto"/>
              <w:bottom w:val="single" w:sz="4" w:space="0" w:color="auto"/>
              <w:right w:val="single" w:sz="4" w:space="0" w:color="auto"/>
            </w:tcBorders>
          </w:tcPr>
          <w:p w14:paraId="597D32EB" w14:textId="77777777" w:rsidR="00CC33B0" w:rsidRPr="00495D84" w:rsidRDefault="00CC33B0" w:rsidP="00905CAF">
            <w:pPr>
              <w:pStyle w:val="TAC"/>
              <w:rPr>
                <w:rFonts w:cs="Arial"/>
                <w:szCs w:val="18"/>
              </w:rPr>
            </w:pPr>
            <w:r w:rsidRPr="00495D84">
              <w:rPr>
                <w:rFonts w:cs="Arial"/>
                <w:szCs w:val="18"/>
                <w:lang w:eastAsia="zh-TW"/>
              </w:rPr>
              <w:t>Id6</w:t>
            </w:r>
          </w:p>
        </w:tc>
        <w:tc>
          <w:tcPr>
            <w:tcW w:w="360" w:type="pct"/>
            <w:tcBorders>
              <w:top w:val="single" w:sz="4" w:space="0" w:color="auto"/>
              <w:left w:val="single" w:sz="4" w:space="0" w:color="auto"/>
              <w:bottom w:val="single" w:sz="4" w:space="0" w:color="auto"/>
              <w:right w:val="single" w:sz="4" w:space="0" w:color="auto"/>
            </w:tcBorders>
          </w:tcPr>
          <w:p w14:paraId="33175656" w14:textId="77777777" w:rsidR="00CC33B0" w:rsidRPr="00495D84" w:rsidRDefault="00CC33B0" w:rsidP="00905CAF">
            <w:pPr>
              <w:pStyle w:val="TAC"/>
              <w:rPr>
                <w:rFonts w:cs="Arial"/>
                <w:szCs w:val="18"/>
              </w:rPr>
            </w:pPr>
            <w:r w:rsidRPr="00495D84">
              <w:rPr>
                <w:rFonts w:cs="Arial"/>
                <w:szCs w:val="18"/>
                <w:lang w:eastAsia="zh-TW"/>
              </w:rPr>
              <w:t>Id7</w:t>
            </w:r>
          </w:p>
        </w:tc>
        <w:tc>
          <w:tcPr>
            <w:tcW w:w="360" w:type="pct"/>
            <w:tcBorders>
              <w:top w:val="single" w:sz="4" w:space="0" w:color="auto"/>
              <w:left w:val="single" w:sz="4" w:space="0" w:color="auto"/>
              <w:bottom w:val="single" w:sz="4" w:space="0" w:color="auto"/>
              <w:right w:val="single" w:sz="4" w:space="0" w:color="auto"/>
            </w:tcBorders>
          </w:tcPr>
          <w:p w14:paraId="2157E97A" w14:textId="77777777" w:rsidR="00CC33B0" w:rsidRPr="00495D84" w:rsidRDefault="00CC33B0" w:rsidP="00905CAF">
            <w:pPr>
              <w:pStyle w:val="TAC"/>
              <w:rPr>
                <w:rFonts w:cs="Arial"/>
                <w:szCs w:val="18"/>
              </w:rPr>
            </w:pPr>
            <w:r w:rsidRPr="00495D84">
              <w:rPr>
                <w:rFonts w:cs="Arial"/>
                <w:szCs w:val="18"/>
                <w:lang w:eastAsia="zh-TW"/>
              </w:rPr>
              <w:t>Id8</w:t>
            </w:r>
          </w:p>
        </w:tc>
        <w:tc>
          <w:tcPr>
            <w:tcW w:w="360" w:type="pct"/>
            <w:tcBorders>
              <w:top w:val="single" w:sz="4" w:space="0" w:color="auto"/>
              <w:left w:val="single" w:sz="4" w:space="0" w:color="auto"/>
              <w:bottom w:val="single" w:sz="4" w:space="0" w:color="auto"/>
              <w:right w:val="single" w:sz="4" w:space="0" w:color="auto"/>
            </w:tcBorders>
          </w:tcPr>
          <w:p w14:paraId="44A4A4B1" w14:textId="77777777" w:rsidR="00CC33B0" w:rsidRPr="00495D84" w:rsidRDefault="00CC33B0" w:rsidP="00905CAF">
            <w:pPr>
              <w:pStyle w:val="TAC"/>
              <w:rPr>
                <w:rFonts w:cs="Arial"/>
                <w:szCs w:val="18"/>
              </w:rPr>
            </w:pPr>
            <w:r w:rsidRPr="00495D84">
              <w:rPr>
                <w:rFonts w:cs="Arial"/>
                <w:szCs w:val="18"/>
                <w:lang w:eastAsia="zh-TW"/>
              </w:rPr>
              <w:t>Id9</w:t>
            </w:r>
          </w:p>
        </w:tc>
        <w:tc>
          <w:tcPr>
            <w:tcW w:w="391" w:type="pct"/>
            <w:tcBorders>
              <w:top w:val="single" w:sz="4" w:space="0" w:color="auto"/>
              <w:left w:val="single" w:sz="4" w:space="0" w:color="auto"/>
              <w:bottom w:val="single" w:sz="4" w:space="0" w:color="auto"/>
              <w:right w:val="single" w:sz="4" w:space="0" w:color="auto"/>
            </w:tcBorders>
          </w:tcPr>
          <w:p w14:paraId="7B4EFD0E" w14:textId="77777777" w:rsidR="00CC33B0" w:rsidRPr="00495D84" w:rsidRDefault="00CC33B0" w:rsidP="00905CAF">
            <w:pPr>
              <w:pStyle w:val="TAC"/>
              <w:rPr>
                <w:rFonts w:cs="Arial"/>
                <w:szCs w:val="18"/>
              </w:rPr>
            </w:pPr>
            <w:r w:rsidRPr="00495D84">
              <w:rPr>
                <w:rFonts w:cs="Arial"/>
                <w:szCs w:val="18"/>
                <w:lang w:eastAsia="zh-TW"/>
              </w:rPr>
              <w:t>Id10</w:t>
            </w:r>
          </w:p>
        </w:tc>
        <w:tc>
          <w:tcPr>
            <w:tcW w:w="391" w:type="pct"/>
          </w:tcPr>
          <w:p w14:paraId="204EEB5D"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TW"/>
              </w:rPr>
              <w:t>Id11</w:t>
            </w:r>
          </w:p>
        </w:tc>
      </w:tr>
      <w:tr w:rsidR="00CC33B0" w:rsidRPr="00495D84" w14:paraId="27213E9A"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5F9C484D" w14:textId="77777777" w:rsidR="00CC33B0" w:rsidRPr="00495D84" w:rsidRDefault="00CC33B0" w:rsidP="00905CAF">
            <w:pPr>
              <w:pStyle w:val="TAC"/>
            </w:pPr>
            <w:r w:rsidRPr="00495D84">
              <w:t>qcl-Type1</w:t>
            </w:r>
          </w:p>
        </w:tc>
        <w:tc>
          <w:tcPr>
            <w:tcW w:w="360" w:type="pct"/>
            <w:tcBorders>
              <w:top w:val="single" w:sz="4" w:space="0" w:color="auto"/>
              <w:left w:val="single" w:sz="4" w:space="0" w:color="auto"/>
              <w:bottom w:val="single" w:sz="4" w:space="0" w:color="auto"/>
              <w:right w:val="single" w:sz="4" w:space="0" w:color="auto"/>
            </w:tcBorders>
            <w:hideMark/>
          </w:tcPr>
          <w:p w14:paraId="098EA2E5"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400BD467"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20E04983"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hideMark/>
          </w:tcPr>
          <w:p w14:paraId="5770F51D" w14:textId="77777777" w:rsidR="00CC33B0" w:rsidRPr="00495D84" w:rsidRDefault="00CC33B0" w:rsidP="00905CAF">
            <w:pPr>
              <w:pStyle w:val="TAC"/>
            </w:pPr>
            <w:r w:rsidRPr="00495D84">
              <w:t>typeA</w:t>
            </w:r>
          </w:p>
        </w:tc>
        <w:tc>
          <w:tcPr>
            <w:tcW w:w="360" w:type="pct"/>
            <w:tcBorders>
              <w:top w:val="single" w:sz="4" w:space="0" w:color="auto"/>
              <w:left w:val="single" w:sz="4" w:space="0" w:color="auto"/>
              <w:bottom w:val="single" w:sz="4" w:space="0" w:color="auto"/>
              <w:right w:val="single" w:sz="4" w:space="0" w:color="auto"/>
            </w:tcBorders>
          </w:tcPr>
          <w:p w14:paraId="2378412A"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5768A3C0" w14:textId="77777777" w:rsidR="00CC33B0" w:rsidRPr="00495D84" w:rsidRDefault="00CC33B0" w:rsidP="00905CAF">
            <w:pPr>
              <w:pStyle w:val="TAC"/>
            </w:pPr>
            <w:r w:rsidRPr="00495D84">
              <w:t>typeC</w:t>
            </w:r>
          </w:p>
        </w:tc>
        <w:tc>
          <w:tcPr>
            <w:tcW w:w="360" w:type="pct"/>
            <w:tcBorders>
              <w:top w:val="single" w:sz="4" w:space="0" w:color="auto"/>
              <w:left w:val="single" w:sz="4" w:space="0" w:color="auto"/>
              <w:bottom w:val="single" w:sz="4" w:space="0" w:color="auto"/>
              <w:right w:val="single" w:sz="4" w:space="0" w:color="auto"/>
            </w:tcBorders>
          </w:tcPr>
          <w:p w14:paraId="645EDF21"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26A2E1C9"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51BCABF8" w14:textId="77777777" w:rsidR="00CC33B0" w:rsidRPr="00495D84" w:rsidRDefault="00CC33B0" w:rsidP="00905CAF">
            <w:pPr>
              <w:pStyle w:val="TAC"/>
              <w:rPr>
                <w:rFonts w:cs="Arial"/>
                <w:szCs w:val="18"/>
              </w:rPr>
            </w:pPr>
            <w:r w:rsidRPr="00495D84">
              <w:rPr>
                <w:rFonts w:cs="Arial"/>
                <w:szCs w:val="18"/>
              </w:rPr>
              <w:t>typeA</w:t>
            </w:r>
          </w:p>
        </w:tc>
        <w:tc>
          <w:tcPr>
            <w:tcW w:w="360" w:type="pct"/>
            <w:tcBorders>
              <w:top w:val="single" w:sz="4" w:space="0" w:color="auto"/>
              <w:left w:val="single" w:sz="4" w:space="0" w:color="auto"/>
              <w:bottom w:val="single" w:sz="4" w:space="0" w:color="auto"/>
              <w:right w:val="single" w:sz="4" w:space="0" w:color="auto"/>
            </w:tcBorders>
          </w:tcPr>
          <w:p w14:paraId="4E1E1BAA" w14:textId="77777777" w:rsidR="00CC33B0" w:rsidRPr="00495D84" w:rsidRDefault="00CC33B0" w:rsidP="00905CAF">
            <w:pPr>
              <w:pStyle w:val="TAC"/>
              <w:rPr>
                <w:rFonts w:cs="Arial"/>
                <w:szCs w:val="18"/>
              </w:rPr>
            </w:pPr>
            <w:r w:rsidRPr="00495D84">
              <w:rPr>
                <w:rFonts w:cs="Arial"/>
                <w:szCs w:val="18"/>
              </w:rPr>
              <w:t>typeC</w:t>
            </w:r>
          </w:p>
        </w:tc>
        <w:tc>
          <w:tcPr>
            <w:tcW w:w="391" w:type="pct"/>
            <w:tcBorders>
              <w:top w:val="single" w:sz="4" w:space="0" w:color="auto"/>
              <w:left w:val="single" w:sz="4" w:space="0" w:color="auto"/>
              <w:bottom w:val="single" w:sz="4" w:space="0" w:color="auto"/>
              <w:right w:val="single" w:sz="4" w:space="0" w:color="auto"/>
            </w:tcBorders>
          </w:tcPr>
          <w:p w14:paraId="7418290A" w14:textId="77777777" w:rsidR="00CC33B0" w:rsidRPr="00495D84" w:rsidRDefault="00CC33B0" w:rsidP="00905CAF">
            <w:pPr>
              <w:pStyle w:val="TAC"/>
              <w:rPr>
                <w:rFonts w:cs="Arial"/>
                <w:szCs w:val="18"/>
              </w:rPr>
            </w:pPr>
            <w:r w:rsidRPr="00495D84">
              <w:rPr>
                <w:rFonts w:cs="Arial"/>
                <w:szCs w:val="18"/>
              </w:rPr>
              <w:t>typeC</w:t>
            </w:r>
          </w:p>
        </w:tc>
        <w:tc>
          <w:tcPr>
            <w:tcW w:w="391" w:type="pct"/>
          </w:tcPr>
          <w:p w14:paraId="5DEB4E21"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typeC</w:t>
            </w:r>
          </w:p>
        </w:tc>
      </w:tr>
      <w:tr w:rsidR="00CC33B0" w:rsidRPr="00495D84" w14:paraId="3B57CB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416B6207" w14:textId="77777777" w:rsidR="00CC33B0" w:rsidRPr="00495D84" w:rsidRDefault="00CC33B0" w:rsidP="00905CAF">
            <w:pPr>
              <w:pStyle w:val="TAC"/>
            </w:pPr>
            <w:r w:rsidRPr="00495D84">
              <w:t>qcl-Type2</w:t>
            </w:r>
            <w:r w:rsidRPr="00495D84">
              <w:rPr>
                <w:vertAlign w:val="superscript"/>
              </w:rPr>
              <w:t>Note1</w:t>
            </w:r>
          </w:p>
        </w:tc>
        <w:tc>
          <w:tcPr>
            <w:tcW w:w="360" w:type="pct"/>
            <w:tcBorders>
              <w:top w:val="single" w:sz="4" w:space="0" w:color="auto"/>
              <w:left w:val="single" w:sz="4" w:space="0" w:color="auto"/>
              <w:bottom w:val="single" w:sz="4" w:space="0" w:color="auto"/>
              <w:right w:val="single" w:sz="4" w:space="0" w:color="auto"/>
            </w:tcBorders>
            <w:hideMark/>
          </w:tcPr>
          <w:p w14:paraId="4F9C7657"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4074D29A"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CC0467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hideMark/>
          </w:tcPr>
          <w:p w14:paraId="575C5258"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0BCFD144"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3E9BC245" w14:textId="77777777" w:rsidR="00CC33B0" w:rsidRPr="00495D84" w:rsidRDefault="00CC33B0" w:rsidP="00905CAF">
            <w:pPr>
              <w:pStyle w:val="TAC"/>
            </w:pPr>
            <w:r w:rsidRPr="00495D84">
              <w:t>typeD</w:t>
            </w:r>
          </w:p>
        </w:tc>
        <w:tc>
          <w:tcPr>
            <w:tcW w:w="360" w:type="pct"/>
            <w:tcBorders>
              <w:top w:val="single" w:sz="4" w:space="0" w:color="auto"/>
              <w:left w:val="single" w:sz="4" w:space="0" w:color="auto"/>
              <w:bottom w:val="single" w:sz="4" w:space="0" w:color="auto"/>
              <w:right w:val="single" w:sz="4" w:space="0" w:color="auto"/>
            </w:tcBorders>
          </w:tcPr>
          <w:p w14:paraId="78789D1E"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6306FC0"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4B3BE94C" w14:textId="77777777" w:rsidR="00CC33B0" w:rsidRPr="00495D84" w:rsidRDefault="00CC33B0" w:rsidP="00905CAF">
            <w:pPr>
              <w:pStyle w:val="TAC"/>
              <w:rPr>
                <w:rFonts w:cs="Arial"/>
                <w:szCs w:val="18"/>
              </w:rPr>
            </w:pPr>
            <w:r w:rsidRPr="00495D84">
              <w:rPr>
                <w:rFonts w:cs="Arial"/>
                <w:szCs w:val="18"/>
              </w:rPr>
              <w:t>typeD</w:t>
            </w:r>
          </w:p>
        </w:tc>
        <w:tc>
          <w:tcPr>
            <w:tcW w:w="360" w:type="pct"/>
            <w:tcBorders>
              <w:top w:val="single" w:sz="4" w:space="0" w:color="auto"/>
              <w:left w:val="single" w:sz="4" w:space="0" w:color="auto"/>
              <w:bottom w:val="single" w:sz="4" w:space="0" w:color="auto"/>
              <w:right w:val="single" w:sz="4" w:space="0" w:color="auto"/>
            </w:tcBorders>
          </w:tcPr>
          <w:p w14:paraId="5471EC90" w14:textId="77777777" w:rsidR="00CC33B0" w:rsidRPr="00495D84" w:rsidRDefault="00CC33B0" w:rsidP="00905CAF">
            <w:pPr>
              <w:pStyle w:val="TAC"/>
              <w:rPr>
                <w:rFonts w:cs="Arial"/>
                <w:szCs w:val="18"/>
              </w:rPr>
            </w:pPr>
            <w:r w:rsidRPr="00495D84">
              <w:rPr>
                <w:rFonts w:cs="Arial"/>
                <w:szCs w:val="18"/>
              </w:rPr>
              <w:t>typeD</w:t>
            </w:r>
          </w:p>
        </w:tc>
        <w:tc>
          <w:tcPr>
            <w:tcW w:w="391" w:type="pct"/>
            <w:tcBorders>
              <w:top w:val="single" w:sz="4" w:space="0" w:color="auto"/>
              <w:left w:val="single" w:sz="4" w:space="0" w:color="auto"/>
              <w:bottom w:val="single" w:sz="4" w:space="0" w:color="auto"/>
              <w:right w:val="single" w:sz="4" w:space="0" w:color="auto"/>
            </w:tcBorders>
          </w:tcPr>
          <w:p w14:paraId="318D35FE" w14:textId="77777777" w:rsidR="00CC33B0" w:rsidRPr="00495D84" w:rsidRDefault="00CC33B0" w:rsidP="00905CAF">
            <w:pPr>
              <w:pStyle w:val="TAC"/>
              <w:rPr>
                <w:rFonts w:cs="Arial"/>
                <w:szCs w:val="18"/>
              </w:rPr>
            </w:pPr>
            <w:r w:rsidRPr="00495D84">
              <w:rPr>
                <w:rFonts w:cs="Arial"/>
                <w:szCs w:val="18"/>
              </w:rPr>
              <w:t>typeD</w:t>
            </w:r>
          </w:p>
        </w:tc>
        <w:tc>
          <w:tcPr>
            <w:tcW w:w="391" w:type="pct"/>
          </w:tcPr>
          <w:p w14:paraId="115D1769"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rPr>
              <w:t>typeD</w:t>
            </w:r>
          </w:p>
        </w:tc>
      </w:tr>
      <w:tr w:rsidR="00CC33B0" w:rsidRPr="00495D84" w14:paraId="13749E38"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hideMark/>
          </w:tcPr>
          <w:p w14:paraId="321C0666" w14:textId="2ABE3864" w:rsidR="00CC33B0" w:rsidRPr="00495D84" w:rsidRDefault="00CC33B0" w:rsidP="00905CAF">
            <w:pPr>
              <w:pStyle w:val="TAC"/>
            </w:pPr>
            <w:r w:rsidRPr="00495D84">
              <w:t>referenceSignal</w:t>
            </w:r>
            <w:r w:rsidR="00B27C84">
              <w:rPr>
                <w:vertAlign w:val="superscript"/>
              </w:rPr>
              <w:t xml:space="preserve"> </w:t>
            </w:r>
            <w:r w:rsidRPr="00495D84">
              <w:rPr>
                <w:vertAlign w:val="superscript"/>
              </w:rPr>
              <w:t>Note2</w:t>
            </w:r>
          </w:p>
        </w:tc>
        <w:tc>
          <w:tcPr>
            <w:tcW w:w="360" w:type="pct"/>
            <w:tcBorders>
              <w:top w:val="single" w:sz="4" w:space="0" w:color="auto"/>
              <w:left w:val="single" w:sz="4" w:space="0" w:color="auto"/>
              <w:bottom w:val="single" w:sz="4" w:space="0" w:color="auto"/>
              <w:right w:val="single" w:sz="4" w:space="0" w:color="auto"/>
            </w:tcBorders>
            <w:hideMark/>
          </w:tcPr>
          <w:p w14:paraId="782E55D6" w14:textId="5AAFB97C"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49FEA54" w14:textId="06281F31"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w:t>
            </w:r>
            <w:r w:rsidR="00B27C84">
              <w:rPr>
                <w:vertAlign w:val="superscript"/>
              </w:rPr>
              <w:t xml:space="preserve"> </w:t>
            </w:r>
            <w:r w:rsidRPr="00495D84">
              <w:rPr>
                <w:vertAlign w:val="superscript"/>
              </w:rPr>
              <w:t>5</w:t>
            </w:r>
          </w:p>
        </w:tc>
        <w:tc>
          <w:tcPr>
            <w:tcW w:w="360" w:type="pct"/>
            <w:tcBorders>
              <w:top w:val="single" w:sz="4" w:space="0" w:color="auto"/>
              <w:left w:val="single" w:sz="4" w:space="0" w:color="auto"/>
              <w:bottom w:val="single" w:sz="4" w:space="0" w:color="auto"/>
              <w:right w:val="single" w:sz="4" w:space="0" w:color="auto"/>
            </w:tcBorders>
            <w:hideMark/>
          </w:tcPr>
          <w:p w14:paraId="25ED6E76" w14:textId="7BF55292"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hideMark/>
          </w:tcPr>
          <w:p w14:paraId="20B36575" w14:textId="15CA7C2F"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1D480303" w14:textId="003C900A" w:rsidR="00CC33B0" w:rsidRPr="00495D84" w:rsidRDefault="00CC33B0" w:rsidP="00905CAF">
            <w:pPr>
              <w:pStyle w:val="TAC"/>
            </w:pPr>
            <w:r w:rsidRPr="00495D84">
              <w:t>SSB0</w:t>
            </w:r>
            <w:r w:rsidR="00B27C84">
              <w:t xml:space="preserve"> </w:t>
            </w:r>
          </w:p>
        </w:tc>
        <w:tc>
          <w:tcPr>
            <w:tcW w:w="360" w:type="pct"/>
            <w:tcBorders>
              <w:top w:val="single" w:sz="4" w:space="0" w:color="auto"/>
              <w:left w:val="single" w:sz="4" w:space="0" w:color="auto"/>
              <w:bottom w:val="single" w:sz="4" w:space="0" w:color="auto"/>
              <w:right w:val="single" w:sz="4" w:space="0" w:color="auto"/>
            </w:tcBorders>
          </w:tcPr>
          <w:p w14:paraId="6EA844D5" w14:textId="76C76195" w:rsidR="00CC33B0" w:rsidRPr="00495D84" w:rsidRDefault="00CC33B0" w:rsidP="00905CAF">
            <w:pPr>
              <w:pStyle w:val="TAC"/>
            </w:pPr>
            <w:r w:rsidRPr="00495D84">
              <w:t>SSB1</w:t>
            </w:r>
            <w:r w:rsidR="00B27C84">
              <w:t xml:space="preserve"> </w:t>
            </w:r>
            <w:r w:rsidRPr="00495D84">
              <w:t>from</w:t>
            </w:r>
            <w:r w:rsidR="00B27C84">
              <w:t xml:space="preserve"> </w:t>
            </w:r>
            <w:r w:rsidRPr="00495D84">
              <w:t>the</w:t>
            </w:r>
            <w:r w:rsidR="00B27C84">
              <w:t xml:space="preserve"> </w:t>
            </w:r>
            <w:r w:rsidRPr="00495D84">
              <w:t>cell</w:t>
            </w:r>
            <w:r w:rsidR="00B27C84">
              <w:t xml:space="preserve"> </w:t>
            </w:r>
            <w:r w:rsidRPr="00495D84">
              <w:t>with</w:t>
            </w:r>
            <w:r w:rsidR="00B27C84">
              <w:t xml:space="preserve"> </w:t>
            </w:r>
            <w:r w:rsidRPr="00495D84">
              <w:t>different</w:t>
            </w:r>
            <w:r w:rsidR="00B27C84">
              <w:t xml:space="preserve"> </w:t>
            </w:r>
            <w:r w:rsidRPr="00495D84">
              <w:t>PCI</w:t>
            </w:r>
          </w:p>
        </w:tc>
        <w:tc>
          <w:tcPr>
            <w:tcW w:w="360" w:type="pct"/>
            <w:tcBorders>
              <w:top w:val="single" w:sz="4" w:space="0" w:color="auto"/>
              <w:left w:val="single" w:sz="4" w:space="0" w:color="auto"/>
              <w:bottom w:val="single" w:sz="4" w:space="0" w:color="auto"/>
              <w:right w:val="single" w:sz="4" w:space="0" w:color="auto"/>
            </w:tcBorders>
          </w:tcPr>
          <w:p w14:paraId="486588CE" w14:textId="0D6F04B3"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p>
          <w:p w14:paraId="7A3E1030" w14:textId="55F0C7DA"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39FFFAF9" w14:textId="0A4D7F2D" w:rsidR="00CC33B0" w:rsidRPr="00495D84" w:rsidRDefault="00CC33B0" w:rsidP="00905CAF">
            <w:pPr>
              <w:pStyle w:val="TAC"/>
              <w:spacing w:line="256"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p>
          <w:p w14:paraId="2C4BEDE9" w14:textId="64DD1A75"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77F2DA1C" w14:textId="4F4F3124" w:rsidR="00CC33B0" w:rsidRPr="00495D84" w:rsidRDefault="00CC33B0" w:rsidP="00905CAF">
            <w:pPr>
              <w:pStyle w:val="TAC"/>
              <w:spacing w:line="254" w:lineRule="auto"/>
              <w:rPr>
                <w:rFonts w:cs="Arial"/>
                <w:szCs w:val="18"/>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p>
          <w:p w14:paraId="3AA6558A" w14:textId="704274D8" w:rsidR="00CC33B0" w:rsidRPr="00495D84" w:rsidRDefault="00CC33B0" w:rsidP="00905CAF">
            <w:pPr>
              <w:pStyle w:val="TAC"/>
              <w:rPr>
                <w:rFonts w:cs="Arial"/>
                <w:szCs w:val="18"/>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A2C623B" w14:textId="743C0B43" w:rsidR="00CC33B0" w:rsidRPr="00495D84" w:rsidRDefault="00CC33B0" w:rsidP="00905CAF">
            <w:pPr>
              <w:pStyle w:val="TAC"/>
              <w:rPr>
                <w:rFonts w:cs="Arial"/>
                <w:szCs w:val="18"/>
              </w:rPr>
            </w:pPr>
            <w:r w:rsidRPr="00495D84">
              <w:rPr>
                <w:rFonts w:cs="Arial"/>
                <w:szCs w:val="18"/>
              </w:rPr>
              <w:t>SSB1</w:t>
            </w:r>
            <w:r w:rsidR="00B27C84">
              <w:rPr>
                <w:rFonts w:cs="Arial"/>
                <w:szCs w:val="18"/>
              </w:rPr>
              <w:t xml:space="preserve"> </w:t>
            </w:r>
          </w:p>
        </w:tc>
        <w:tc>
          <w:tcPr>
            <w:tcW w:w="391" w:type="pct"/>
            <w:tcBorders>
              <w:top w:val="single" w:sz="4" w:space="0" w:color="auto"/>
              <w:left w:val="single" w:sz="4" w:space="0" w:color="auto"/>
              <w:bottom w:val="single" w:sz="4" w:space="0" w:color="auto"/>
              <w:right w:val="single" w:sz="4" w:space="0" w:color="auto"/>
            </w:tcBorders>
          </w:tcPr>
          <w:p w14:paraId="33C135C5" w14:textId="2ABB85C2" w:rsidR="00CC33B0" w:rsidRPr="00495D84" w:rsidRDefault="00CC33B0" w:rsidP="00905CAF">
            <w:pPr>
              <w:pStyle w:val="TAC"/>
              <w:rPr>
                <w:rFonts w:cs="Arial"/>
                <w:szCs w:val="18"/>
              </w:rPr>
            </w:pPr>
            <w:r w:rsidRPr="00495D84">
              <w:rPr>
                <w:rFonts w:cs="Arial"/>
                <w:szCs w:val="18"/>
              </w:rPr>
              <w:t>SSB2</w:t>
            </w:r>
            <w:r w:rsidR="00B27C84">
              <w:rPr>
                <w:rFonts w:cs="Arial"/>
                <w:szCs w:val="18"/>
              </w:rPr>
              <w:t xml:space="preserve"> </w:t>
            </w:r>
          </w:p>
        </w:tc>
        <w:tc>
          <w:tcPr>
            <w:tcW w:w="391" w:type="pct"/>
          </w:tcPr>
          <w:p w14:paraId="16389339" w14:textId="6A3E4FD0" w:rsidR="00CC33B0" w:rsidRPr="00495D84" w:rsidRDefault="00CC33B0" w:rsidP="00905CAF">
            <w:pPr>
              <w:spacing w:after="0"/>
              <w:rPr>
                <w:rFonts w:ascii="Arial" w:hAnsi="Arial" w:cs="Arial"/>
                <w:sz w:val="18"/>
                <w:szCs w:val="18"/>
              </w:rPr>
            </w:pPr>
            <w:r w:rsidRPr="00495D84">
              <w:rPr>
                <w:rFonts w:ascii="Arial" w:hAnsi="Arial" w:cs="Arial"/>
                <w:sz w:val="18"/>
                <w:szCs w:val="18"/>
              </w:rPr>
              <w:t>SSB3</w:t>
            </w:r>
            <w:r w:rsidR="00B27C84">
              <w:rPr>
                <w:rFonts w:ascii="Arial" w:hAnsi="Arial" w:cs="Arial"/>
                <w:sz w:val="18"/>
                <w:szCs w:val="18"/>
              </w:rPr>
              <w:t xml:space="preserve"> </w:t>
            </w:r>
          </w:p>
        </w:tc>
      </w:tr>
      <w:tr w:rsidR="00CC33B0" w:rsidRPr="00495D84" w14:paraId="427406E2"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BE679C5" w14:textId="77777777" w:rsidR="00CC33B0" w:rsidRPr="00495D84" w:rsidRDefault="00CC33B0" w:rsidP="00905CAF">
            <w:pPr>
              <w:pStyle w:val="TAC"/>
            </w:pPr>
            <w:r w:rsidRPr="00495D84">
              <w:t>pathlossReferenceRS</w:t>
            </w:r>
          </w:p>
        </w:tc>
        <w:tc>
          <w:tcPr>
            <w:tcW w:w="360" w:type="pct"/>
            <w:tcBorders>
              <w:top w:val="single" w:sz="4" w:space="0" w:color="auto"/>
              <w:left w:val="single" w:sz="4" w:space="0" w:color="auto"/>
              <w:bottom w:val="single" w:sz="4" w:space="0" w:color="auto"/>
              <w:right w:val="single" w:sz="4" w:space="0" w:color="auto"/>
            </w:tcBorders>
          </w:tcPr>
          <w:p w14:paraId="53DA79F2"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7F850AA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DF6D5C1" w14:textId="425CB3C8" w:rsidR="00CC33B0" w:rsidRPr="00495D84" w:rsidRDefault="00CC33B0" w:rsidP="00905CAF">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7173175D" w14:textId="3C2C5F38" w:rsidR="00CC33B0" w:rsidRPr="00495D84" w:rsidRDefault="00CC33B0" w:rsidP="00905CAF">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360" w:type="pct"/>
            <w:tcBorders>
              <w:top w:val="single" w:sz="4" w:space="0" w:color="auto"/>
              <w:left w:val="single" w:sz="4" w:space="0" w:color="auto"/>
              <w:bottom w:val="single" w:sz="4" w:space="0" w:color="auto"/>
              <w:right w:val="single" w:sz="4" w:space="0" w:color="auto"/>
            </w:tcBorders>
          </w:tcPr>
          <w:p w14:paraId="67544B3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7D63D58"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0FC33EE" w14:textId="06798FD1"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3</w:t>
            </w:r>
            <w:r w:rsidR="00B27C84">
              <w:rPr>
                <w:rFonts w:cs="Arial"/>
                <w:szCs w:val="18"/>
                <w:vertAlign w:val="superscript"/>
              </w:rPr>
              <w:t xml:space="preserve"> </w:t>
            </w:r>
          </w:p>
          <w:p w14:paraId="46611EEE" w14:textId="0635CC1B"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6</w:t>
            </w:r>
          </w:p>
        </w:tc>
        <w:tc>
          <w:tcPr>
            <w:tcW w:w="360" w:type="pct"/>
            <w:tcBorders>
              <w:top w:val="single" w:sz="4" w:space="0" w:color="auto"/>
              <w:left w:val="single" w:sz="4" w:space="0" w:color="auto"/>
              <w:bottom w:val="single" w:sz="4" w:space="0" w:color="auto"/>
              <w:right w:val="single" w:sz="4" w:space="0" w:color="auto"/>
            </w:tcBorders>
          </w:tcPr>
          <w:p w14:paraId="16EC78C4" w14:textId="61F37BE7" w:rsidR="00CC33B0" w:rsidRPr="00495D84" w:rsidRDefault="00CC33B0" w:rsidP="00905CAF">
            <w:pPr>
              <w:pStyle w:val="TAC"/>
              <w:spacing w:line="256"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4</w:t>
            </w:r>
            <w:r w:rsidR="00B27C84">
              <w:rPr>
                <w:rFonts w:cs="Arial"/>
                <w:szCs w:val="18"/>
                <w:vertAlign w:val="superscript"/>
              </w:rPr>
              <w:t xml:space="preserve"> </w:t>
            </w:r>
          </w:p>
          <w:p w14:paraId="08E1A4B0" w14:textId="7B147835"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7</w:t>
            </w:r>
          </w:p>
        </w:tc>
        <w:tc>
          <w:tcPr>
            <w:tcW w:w="360" w:type="pct"/>
            <w:tcBorders>
              <w:top w:val="single" w:sz="4" w:space="0" w:color="auto"/>
              <w:left w:val="single" w:sz="4" w:space="0" w:color="auto"/>
              <w:bottom w:val="single" w:sz="4" w:space="0" w:color="auto"/>
              <w:right w:val="single" w:sz="4" w:space="0" w:color="auto"/>
            </w:tcBorders>
          </w:tcPr>
          <w:p w14:paraId="5377B13A" w14:textId="19A24502" w:rsidR="00CC33B0" w:rsidRPr="00495D84" w:rsidRDefault="00CC33B0" w:rsidP="00905CAF">
            <w:pPr>
              <w:pStyle w:val="TAC"/>
              <w:spacing w:line="254" w:lineRule="auto"/>
              <w:rPr>
                <w:rFonts w:cs="Arial"/>
                <w:szCs w:val="18"/>
                <w:vertAlign w:val="superscript"/>
              </w:rPr>
            </w:pPr>
            <w:r w:rsidRPr="00495D84">
              <w:rPr>
                <w:rFonts w:cs="Arial"/>
                <w:szCs w:val="18"/>
              </w:rPr>
              <w:t>Resource</w:t>
            </w:r>
            <w:r w:rsidR="00B27C84">
              <w:rPr>
                <w:rFonts w:cs="Arial"/>
                <w:szCs w:val="18"/>
              </w:rPr>
              <w:t xml:space="preserve"> </w:t>
            </w:r>
            <w:r w:rsidRPr="00495D84">
              <w:rPr>
                <w:rFonts w:cs="Arial"/>
                <w:szCs w:val="18"/>
              </w:rPr>
              <w:t>#4</w:t>
            </w:r>
            <w:r w:rsidR="00B27C84">
              <w:rPr>
                <w:rFonts w:cs="Arial"/>
                <w:szCs w:val="18"/>
              </w:rPr>
              <w:t xml:space="preserve"> </w:t>
            </w:r>
            <w:r w:rsidRPr="00495D84">
              <w:rPr>
                <w:rFonts w:cs="Arial"/>
                <w:szCs w:val="18"/>
              </w:rPr>
              <w:t>in</w:t>
            </w:r>
            <w:r w:rsidR="00B27C84">
              <w:rPr>
                <w:rFonts w:cs="Arial"/>
                <w:szCs w:val="18"/>
              </w:rPr>
              <w:t xml:space="preserve"> </w:t>
            </w:r>
            <w:r w:rsidRPr="00495D84">
              <w:rPr>
                <w:rFonts w:cs="Arial"/>
                <w:szCs w:val="18"/>
              </w:rPr>
              <w:t>TRS</w:t>
            </w:r>
            <w:r w:rsidR="00B27C84">
              <w:rPr>
                <w:rFonts w:cs="Arial"/>
                <w:szCs w:val="18"/>
              </w:rPr>
              <w:t xml:space="preserve"> </w:t>
            </w:r>
            <w:r w:rsidRPr="00495D84">
              <w:rPr>
                <w:rFonts w:cs="Arial"/>
                <w:szCs w:val="18"/>
              </w:rPr>
              <w:t>resource</w:t>
            </w:r>
            <w:r w:rsidR="00B27C84">
              <w:rPr>
                <w:rFonts w:cs="Arial"/>
                <w:szCs w:val="18"/>
              </w:rPr>
              <w:t xml:space="preserve"> </w:t>
            </w:r>
            <w:r w:rsidRPr="00495D84">
              <w:rPr>
                <w:rFonts w:cs="Arial"/>
                <w:szCs w:val="18"/>
              </w:rPr>
              <w:t>set</w:t>
            </w:r>
            <w:r w:rsidR="00B27C84">
              <w:rPr>
                <w:rFonts w:cs="Arial"/>
                <w:szCs w:val="18"/>
              </w:rPr>
              <w:t xml:space="preserve"> </w:t>
            </w:r>
            <w:r w:rsidRPr="00495D84">
              <w:rPr>
                <w:rFonts w:cs="Arial"/>
                <w:szCs w:val="18"/>
              </w:rPr>
              <w:t>5</w:t>
            </w:r>
            <w:r w:rsidR="00B27C84">
              <w:rPr>
                <w:rFonts w:cs="Arial"/>
                <w:szCs w:val="18"/>
                <w:vertAlign w:val="superscript"/>
              </w:rPr>
              <w:t xml:space="preserve"> </w:t>
            </w:r>
          </w:p>
          <w:p w14:paraId="31D6EE3D" w14:textId="4620DE50" w:rsidR="00CC33B0" w:rsidRPr="00495D84" w:rsidRDefault="00CC33B0" w:rsidP="00905CAF">
            <w:pPr>
              <w:pStyle w:val="TAC"/>
              <w:rPr>
                <w:rFonts w:cs="Arial"/>
                <w:szCs w:val="18"/>
                <w:lang w:eastAsia="zh-CN"/>
              </w:rPr>
            </w:pPr>
            <w:r w:rsidRPr="00495D84">
              <w:rPr>
                <w:rFonts w:cs="Arial"/>
                <w:szCs w:val="18"/>
                <w:vertAlign w:val="superscript"/>
              </w:rPr>
              <w:t>Note</w:t>
            </w:r>
            <w:r w:rsidR="00B27C84">
              <w:rPr>
                <w:rFonts w:cs="Arial"/>
                <w:szCs w:val="18"/>
                <w:vertAlign w:val="superscript"/>
              </w:rPr>
              <w:t xml:space="preserve"> </w:t>
            </w:r>
            <w:r w:rsidRPr="00495D84">
              <w:rPr>
                <w:rFonts w:cs="Arial"/>
                <w:szCs w:val="18"/>
                <w:vertAlign w:val="superscript"/>
              </w:rPr>
              <w:t>8</w:t>
            </w:r>
          </w:p>
        </w:tc>
        <w:tc>
          <w:tcPr>
            <w:tcW w:w="360" w:type="pct"/>
            <w:tcBorders>
              <w:top w:val="single" w:sz="4" w:space="0" w:color="auto"/>
              <w:left w:val="single" w:sz="4" w:space="0" w:color="auto"/>
              <w:bottom w:val="single" w:sz="4" w:space="0" w:color="auto"/>
              <w:right w:val="single" w:sz="4" w:space="0" w:color="auto"/>
            </w:tcBorders>
          </w:tcPr>
          <w:p w14:paraId="1D7E70C8"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6B95B3C"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5FEDD793"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CC33B0" w:rsidRPr="00495D84" w14:paraId="669D9B79" w14:textId="77777777" w:rsidTr="00E94096">
        <w:trPr>
          <w:jc w:val="center"/>
        </w:trPr>
        <w:tc>
          <w:tcPr>
            <w:tcW w:w="616" w:type="pct"/>
            <w:tcBorders>
              <w:top w:val="single" w:sz="4" w:space="0" w:color="auto"/>
              <w:left w:val="single" w:sz="4" w:space="0" w:color="auto"/>
              <w:bottom w:val="single" w:sz="4" w:space="0" w:color="auto"/>
              <w:right w:val="single" w:sz="4" w:space="0" w:color="auto"/>
            </w:tcBorders>
          </w:tcPr>
          <w:p w14:paraId="7838D5D4" w14:textId="77777777" w:rsidR="00CC33B0" w:rsidRPr="00495D84" w:rsidRDefault="00CC33B0" w:rsidP="00905CAF">
            <w:pPr>
              <w:pStyle w:val="TAC"/>
            </w:pPr>
            <w:r w:rsidRPr="00495D84">
              <w:t>additionalPCI</w:t>
            </w:r>
          </w:p>
        </w:tc>
        <w:tc>
          <w:tcPr>
            <w:tcW w:w="360" w:type="pct"/>
            <w:tcBorders>
              <w:top w:val="single" w:sz="4" w:space="0" w:color="auto"/>
              <w:left w:val="single" w:sz="4" w:space="0" w:color="auto"/>
              <w:bottom w:val="single" w:sz="4" w:space="0" w:color="auto"/>
              <w:right w:val="single" w:sz="4" w:space="0" w:color="auto"/>
            </w:tcBorders>
          </w:tcPr>
          <w:p w14:paraId="37701C07"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62F015AD" w14:textId="169F7EB9"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2F7C8596"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571D8902" w14:textId="77777777" w:rsidR="00CC33B0" w:rsidRPr="00495D84" w:rsidRDefault="00CC33B0" w:rsidP="00905CAF">
            <w:pPr>
              <w:pStyle w:val="TAC"/>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231DF070" w14:textId="77777777" w:rsidR="00CC33B0" w:rsidRPr="00495D84" w:rsidRDefault="00CC33B0" w:rsidP="00905CAF">
            <w:pPr>
              <w:pStyle w:val="TAC"/>
              <w:rPr>
                <w:lang w:eastAsia="zh-CN"/>
              </w:rPr>
            </w:pPr>
            <w:r w:rsidRPr="00495D84">
              <w:rPr>
                <w:rFonts w:hint="eastAsia"/>
                <w:lang w:eastAsia="zh-CN"/>
              </w:rPr>
              <w:t>N</w:t>
            </w:r>
            <w:r w:rsidRPr="00495D84">
              <w:rPr>
                <w:lang w:eastAsia="zh-CN"/>
              </w:rPr>
              <w:t>/A</w:t>
            </w:r>
          </w:p>
        </w:tc>
        <w:tc>
          <w:tcPr>
            <w:tcW w:w="360" w:type="pct"/>
            <w:tcBorders>
              <w:top w:val="single" w:sz="4" w:space="0" w:color="auto"/>
              <w:left w:val="single" w:sz="4" w:space="0" w:color="auto"/>
              <w:bottom w:val="single" w:sz="4" w:space="0" w:color="auto"/>
              <w:right w:val="single" w:sz="4" w:space="0" w:color="auto"/>
            </w:tcBorders>
          </w:tcPr>
          <w:p w14:paraId="4E9DC2F1" w14:textId="00A21848" w:rsidR="00CC33B0" w:rsidRPr="00495D84" w:rsidRDefault="00CC33B0" w:rsidP="00905CAF">
            <w:pPr>
              <w:pStyle w:val="TAC"/>
              <w:rPr>
                <w:lang w:eastAsia="zh-CN"/>
              </w:rPr>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Note4</w:t>
            </w:r>
          </w:p>
        </w:tc>
        <w:tc>
          <w:tcPr>
            <w:tcW w:w="360" w:type="pct"/>
            <w:tcBorders>
              <w:top w:val="single" w:sz="4" w:space="0" w:color="auto"/>
              <w:left w:val="single" w:sz="4" w:space="0" w:color="auto"/>
              <w:bottom w:val="single" w:sz="4" w:space="0" w:color="auto"/>
              <w:right w:val="single" w:sz="4" w:space="0" w:color="auto"/>
            </w:tcBorders>
          </w:tcPr>
          <w:p w14:paraId="154C719E"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30AF7A9D"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56FFA60F"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60" w:type="pct"/>
            <w:tcBorders>
              <w:top w:val="single" w:sz="4" w:space="0" w:color="auto"/>
              <w:left w:val="single" w:sz="4" w:space="0" w:color="auto"/>
              <w:bottom w:val="single" w:sz="4" w:space="0" w:color="auto"/>
              <w:right w:val="single" w:sz="4" w:space="0" w:color="auto"/>
            </w:tcBorders>
          </w:tcPr>
          <w:p w14:paraId="2892832A"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Borders>
              <w:top w:val="single" w:sz="4" w:space="0" w:color="auto"/>
              <w:left w:val="single" w:sz="4" w:space="0" w:color="auto"/>
              <w:bottom w:val="single" w:sz="4" w:space="0" w:color="auto"/>
              <w:right w:val="single" w:sz="4" w:space="0" w:color="auto"/>
            </w:tcBorders>
          </w:tcPr>
          <w:p w14:paraId="17BEA373" w14:textId="77777777" w:rsidR="00CC33B0" w:rsidRPr="00495D84" w:rsidRDefault="00CC33B0" w:rsidP="00905CAF">
            <w:pPr>
              <w:pStyle w:val="TAC"/>
              <w:rPr>
                <w:rFonts w:cs="Arial"/>
                <w:szCs w:val="18"/>
                <w:lang w:eastAsia="zh-CN"/>
              </w:rPr>
            </w:pPr>
            <w:r w:rsidRPr="00495D84">
              <w:rPr>
                <w:rFonts w:cs="Arial"/>
                <w:szCs w:val="18"/>
                <w:lang w:eastAsia="zh-CN"/>
              </w:rPr>
              <w:t>N/A</w:t>
            </w:r>
          </w:p>
        </w:tc>
        <w:tc>
          <w:tcPr>
            <w:tcW w:w="391" w:type="pct"/>
          </w:tcPr>
          <w:p w14:paraId="0791274E" w14:textId="77777777" w:rsidR="00CC33B0" w:rsidRPr="00495D84" w:rsidRDefault="00CC33B0" w:rsidP="00905CAF">
            <w:pPr>
              <w:spacing w:after="0"/>
              <w:rPr>
                <w:rFonts w:ascii="Arial" w:hAnsi="Arial" w:cs="Arial"/>
                <w:sz w:val="18"/>
                <w:szCs w:val="18"/>
              </w:rPr>
            </w:pPr>
            <w:r w:rsidRPr="00495D84">
              <w:rPr>
                <w:rFonts w:ascii="Arial" w:hAnsi="Arial" w:cs="Arial"/>
                <w:sz w:val="18"/>
                <w:szCs w:val="18"/>
                <w:lang w:eastAsia="zh-CN"/>
              </w:rPr>
              <w:t>N/A</w:t>
            </w:r>
          </w:p>
        </w:tc>
      </w:tr>
      <w:tr w:rsidR="005113CF" w:rsidRPr="00495D84" w14:paraId="5CB45834" w14:textId="77777777" w:rsidTr="00E94096">
        <w:trPr>
          <w:jc w:val="center"/>
        </w:trPr>
        <w:tc>
          <w:tcPr>
            <w:tcW w:w="5000" w:type="pct"/>
            <w:gridSpan w:val="13"/>
            <w:tcBorders>
              <w:top w:val="single" w:sz="4" w:space="0" w:color="auto"/>
              <w:left w:val="single" w:sz="4" w:space="0" w:color="auto"/>
              <w:bottom w:val="single" w:sz="4" w:space="0" w:color="auto"/>
            </w:tcBorders>
          </w:tcPr>
          <w:p w14:paraId="19F8479E" w14:textId="5071565D" w:rsidR="005113CF" w:rsidRPr="00495D84" w:rsidRDefault="00E94096" w:rsidP="005113CF">
            <w:pPr>
              <w:pStyle w:val="TAN"/>
            </w:pPr>
            <w:r>
              <w:t xml:space="preserve">NOTE </w:t>
            </w:r>
            <w:r w:rsidRPr="00495D84">
              <w:t>1</w:t>
            </w:r>
            <w:r>
              <w:t>:</w:t>
            </w:r>
            <w:r w:rsidR="005113CF" w:rsidRPr="00495D84">
              <w:tab/>
              <w:t>qcl-Type2</w:t>
            </w:r>
            <w:r w:rsidR="00B27C84">
              <w:t xml:space="preserve"> </w:t>
            </w:r>
            <w:r w:rsidR="005113CF" w:rsidRPr="00495D84">
              <w:t>of</w:t>
            </w:r>
            <w:r w:rsidR="00B27C84">
              <w:t xml:space="preserve"> </w:t>
            </w:r>
            <w:r w:rsidR="005113CF" w:rsidRPr="00495D84">
              <w:t>typeD</w:t>
            </w:r>
            <w:r w:rsidR="00B27C84">
              <w:t xml:space="preserve"> </w:t>
            </w:r>
            <w:r w:rsidR="005113CF" w:rsidRPr="00495D84">
              <w:t>only</w:t>
            </w:r>
            <w:r w:rsidR="00B27C84">
              <w:t xml:space="preserve"> </w:t>
            </w:r>
            <w:r w:rsidR="005113CF" w:rsidRPr="00495D84">
              <w:t>where</w:t>
            </w:r>
            <w:r w:rsidR="00B27C84">
              <w:t xml:space="preserve"> </w:t>
            </w:r>
            <w:r w:rsidR="005113CF" w:rsidRPr="00495D84">
              <w:t>applicable.</w:t>
            </w:r>
            <w:r w:rsidR="00B27C84">
              <w:t xml:space="preserve"> </w:t>
            </w:r>
            <w:r w:rsidR="005113CF" w:rsidRPr="00495D84">
              <w:t>For</w:t>
            </w:r>
            <w:r w:rsidR="00B27C84">
              <w:t xml:space="preserve"> </w:t>
            </w:r>
            <w:r w:rsidR="005113CF" w:rsidRPr="00495D84">
              <w:t>RRM</w:t>
            </w:r>
            <w:r w:rsidR="00B27C84">
              <w:t xml:space="preserve"> </w:t>
            </w:r>
            <w:r w:rsidR="005113CF" w:rsidRPr="00495D84">
              <w:t>test</w:t>
            </w:r>
            <w:r w:rsidR="00B27C84">
              <w:t xml:space="preserve"> </w:t>
            </w:r>
            <w:r w:rsidR="005113CF" w:rsidRPr="00495D84">
              <w:t>cases,</w:t>
            </w:r>
            <w:r w:rsidR="00B27C84">
              <w:t xml:space="preserve"> </w:t>
            </w:r>
            <w:r w:rsidR="005113CF" w:rsidRPr="00495D84">
              <w:t>this</w:t>
            </w:r>
            <w:r w:rsidR="00B27C84">
              <w:t xml:space="preserve"> </w:t>
            </w:r>
            <w:r w:rsidR="005113CF" w:rsidRPr="00495D84">
              <w:t>will</w:t>
            </w:r>
            <w:r w:rsidR="00B27C84">
              <w:t xml:space="preserve"> </w:t>
            </w:r>
            <w:r w:rsidR="005113CF" w:rsidRPr="00495D84">
              <w:t>be</w:t>
            </w:r>
            <w:r w:rsidR="00B27C84">
              <w:t xml:space="preserve"> </w:t>
            </w:r>
            <w:r w:rsidR="005113CF" w:rsidRPr="00495D84">
              <w:t>only</w:t>
            </w:r>
            <w:r w:rsidR="00B27C84">
              <w:t xml:space="preserve"> </w:t>
            </w:r>
            <w:r w:rsidR="005113CF" w:rsidRPr="00495D84">
              <w:t>in</w:t>
            </w:r>
            <w:r w:rsidR="00B27C84">
              <w:t xml:space="preserve"> </w:t>
            </w:r>
            <w:r w:rsidR="005113CF" w:rsidRPr="00495D84">
              <w:t>FR2</w:t>
            </w:r>
          </w:p>
          <w:p w14:paraId="64E02BCC" w14:textId="319C226C" w:rsidR="005113CF" w:rsidRPr="00495D84" w:rsidRDefault="00E94096" w:rsidP="005113CF">
            <w:pPr>
              <w:pStyle w:val="TAN"/>
            </w:pPr>
            <w:r>
              <w:t xml:space="preserve">NOTE </w:t>
            </w:r>
            <w:r w:rsidRPr="00495D84">
              <w:t>2</w:t>
            </w:r>
            <w:r>
              <w:t>:</w:t>
            </w:r>
            <w:r w:rsidR="005113CF" w:rsidRPr="00495D84">
              <w:tab/>
              <w:t>referenceSignal</w:t>
            </w:r>
            <w:r w:rsidR="00B27C84">
              <w:t xml:space="preserve"> </w:t>
            </w:r>
            <w:r w:rsidR="005113CF" w:rsidRPr="00495D84">
              <w:t>configurations</w:t>
            </w:r>
            <w:r w:rsidR="00B27C84">
              <w:t xml:space="preserve"> </w:t>
            </w:r>
            <w:r w:rsidR="005113CF" w:rsidRPr="00495D84">
              <w:t>towards</w:t>
            </w:r>
            <w:r w:rsidR="00B27C84">
              <w:t xml:space="preserve"> </w:t>
            </w:r>
            <w:r w:rsidR="005113CF" w:rsidRPr="00495D84">
              <w:t>which</w:t>
            </w:r>
            <w:r w:rsidR="00B27C84">
              <w:t xml:space="preserve"> </w:t>
            </w:r>
            <w:r w:rsidR="005113CF" w:rsidRPr="00495D84">
              <w:t>the</w:t>
            </w:r>
            <w:r w:rsidR="00B27C84">
              <w:t xml:space="preserve"> </w:t>
            </w:r>
            <w:r w:rsidR="005113CF" w:rsidRPr="00495D84">
              <w:t>TCI</w:t>
            </w:r>
            <w:r w:rsidR="00B27C84">
              <w:t xml:space="preserve"> </w:t>
            </w:r>
            <w:r w:rsidR="005113CF" w:rsidRPr="00495D84">
              <w:t>states</w:t>
            </w:r>
            <w:r w:rsidR="00B27C84">
              <w:t xml:space="preserve"> </w:t>
            </w:r>
            <w:r w:rsidR="005113CF" w:rsidRPr="00495D84">
              <w:t>are</w:t>
            </w:r>
            <w:r w:rsidR="00B27C84">
              <w:t xml:space="preserve"> </w:t>
            </w:r>
            <w:r w:rsidR="005113CF" w:rsidRPr="00495D84">
              <w:t>configured</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5113CF" w:rsidRPr="00495D84">
              <w:t>a</w:t>
            </w:r>
            <w:r w:rsidR="00B27C84">
              <w:t xml:space="preserve"> </w:t>
            </w:r>
            <w:r w:rsidR="005113CF" w:rsidRPr="00495D84">
              <w:t>test-specific</w:t>
            </w:r>
            <w:r w:rsidR="00B27C84">
              <w:t xml:space="preserve"> </w:t>
            </w:r>
            <w:r w:rsidR="005113CF" w:rsidRPr="00495D84">
              <w:t>manner.</w:t>
            </w:r>
          </w:p>
          <w:p w14:paraId="06FD222E" w14:textId="6B2FA4D2" w:rsidR="005113CF" w:rsidRPr="00495D84" w:rsidRDefault="00E94096" w:rsidP="005113CF">
            <w:pPr>
              <w:pStyle w:val="TAN"/>
            </w:pPr>
            <w:r>
              <w:t xml:space="preserve">NOTE </w:t>
            </w:r>
            <w:r w:rsidRPr="00495D84">
              <w:t>3</w:t>
            </w:r>
            <w: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TCI.State.4.</w:t>
            </w:r>
          </w:p>
          <w:p w14:paraId="3814F5DC" w14:textId="3D1A6765" w:rsidR="005113CF" w:rsidRPr="00495D84" w:rsidRDefault="00E94096" w:rsidP="005113CF">
            <w:pPr>
              <w:pStyle w:val="TAN"/>
            </w:pPr>
            <w:r>
              <w:t xml:space="preserve">NOTE </w:t>
            </w:r>
            <w:r w:rsidRPr="00495D84">
              <w:t>4</w:t>
            </w:r>
            <w:r>
              <w:t>:</w:t>
            </w:r>
            <w:r w:rsidR="005113CF" w:rsidRPr="00495D84">
              <w:tab/>
              <w:t>Only</w:t>
            </w:r>
            <w:r w:rsidR="00B27C84">
              <w:t xml:space="preserve"> </w:t>
            </w:r>
            <w:r w:rsidR="005113CF" w:rsidRPr="00495D84">
              <w:t>one</w:t>
            </w:r>
            <w:r w:rsidR="00B27C84">
              <w:t xml:space="preserve"> </w:t>
            </w:r>
            <w:r w:rsidR="005113CF" w:rsidRPr="00495D84">
              <w:t>PCI</w:t>
            </w:r>
            <w:r w:rsidR="00B27C84">
              <w:t xml:space="preserve"> </w:t>
            </w:r>
            <w:r w:rsidR="005113CF" w:rsidRPr="00495D84">
              <w:t>than</w:t>
            </w:r>
            <w:r w:rsidR="00B27C84">
              <w:t xml:space="preserve"> </w:t>
            </w:r>
            <w:r w:rsidR="005113CF" w:rsidRPr="00495D84">
              <w:t>serving</w:t>
            </w:r>
            <w:r w:rsidR="00B27C84">
              <w:t xml:space="preserve"> </w:t>
            </w:r>
            <w:r w:rsidR="005113CF" w:rsidRPr="00495D84">
              <w:t>cell</w:t>
            </w:r>
            <w:r w:rsidR="00B27C84">
              <w:t xml:space="preserve"> </w:t>
            </w:r>
            <w:r w:rsidR="005113CF" w:rsidRPr="00495D84">
              <w:t>PCI</w:t>
            </w:r>
            <w:r w:rsidR="00B27C84">
              <w:t xml:space="preserve"> </w:t>
            </w:r>
            <w:r w:rsidR="005113CF" w:rsidRPr="00495D84">
              <w:t>is</w:t>
            </w:r>
            <w:r w:rsidR="00B27C84">
              <w:t xml:space="preserve"> </w:t>
            </w:r>
            <w:r w:rsidR="005113CF" w:rsidRPr="00495D84">
              <w:t>included</w:t>
            </w:r>
            <w:r w:rsidR="00B27C84">
              <w:t xml:space="preserve"> </w:t>
            </w:r>
            <w:r w:rsidR="005113CF" w:rsidRPr="00495D84">
              <w:t>in</w:t>
            </w:r>
            <w:r w:rsidR="00B27C84">
              <w:t xml:space="preserve"> </w:t>
            </w:r>
            <w:r w:rsidR="005113CF" w:rsidRPr="00495D84">
              <w:t>the</w:t>
            </w:r>
            <w:r w:rsidR="00B27C84">
              <w:t xml:space="preserve"> </w:t>
            </w:r>
            <w:r w:rsidR="005113CF" w:rsidRPr="00495D84">
              <w:t>additionalPCIList,</w:t>
            </w:r>
            <w:r w:rsidR="00B27C84">
              <w:t xml:space="preserve"> </w:t>
            </w:r>
            <w:r w:rsidR="005113CF" w:rsidRPr="00495D84">
              <w:t>and</w:t>
            </w:r>
            <w:r w:rsidR="00B27C84">
              <w:t xml:space="preserve"> </w:t>
            </w:r>
            <w:r w:rsidR="005113CF" w:rsidRPr="00495D84">
              <w:t>the</w:t>
            </w:r>
            <w:r w:rsidR="00B27C84">
              <w:t xml:space="preserve"> </w:t>
            </w:r>
            <w:r w:rsidR="005113CF" w:rsidRPr="00495D84">
              <w:t>additionalPCIIndex</w:t>
            </w:r>
            <w:r w:rsidR="00B27C84">
              <w:t xml:space="preserve"> </w:t>
            </w:r>
            <w:r w:rsidR="005113CF" w:rsidRPr="00495D84">
              <w:t>is</w:t>
            </w:r>
            <w:r w:rsidR="00B27C84">
              <w:t xml:space="preserve"> </w:t>
            </w:r>
            <w:r w:rsidR="005113CF" w:rsidRPr="00495D84">
              <w:t>configured</w:t>
            </w:r>
            <w:r w:rsidR="00B27C84">
              <w:t xml:space="preserve"> </w:t>
            </w:r>
            <w:r w:rsidR="005113CF" w:rsidRPr="00495D84">
              <w:t>as</w:t>
            </w:r>
            <w:r w:rsidR="00B27C84">
              <w:t xml:space="preserve"> </w:t>
            </w:r>
            <w:r w:rsidR="005113CF" w:rsidRPr="00495D84">
              <w:t>0.</w:t>
            </w:r>
          </w:p>
          <w:p w14:paraId="1728C6C6" w14:textId="17FA9EB5" w:rsidR="005113CF" w:rsidRPr="00495D84" w:rsidRDefault="00E94096" w:rsidP="005113CF">
            <w:pPr>
              <w:pStyle w:val="TAN"/>
              <w:rPr>
                <w:lang w:eastAsia="zh-CN"/>
              </w:rPr>
            </w:pPr>
            <w:r>
              <w:rPr>
                <w:rFonts w:hint="eastAsia"/>
                <w:lang w:eastAsia="zh-CN"/>
              </w:rPr>
              <w:t xml:space="preserve">NOTE </w:t>
            </w:r>
            <w:r w:rsidRPr="00495D84">
              <w:rPr>
                <w:lang w:eastAsia="zh-CN"/>
              </w:rPr>
              <w:t>5</w:t>
            </w:r>
            <w:r>
              <w:rPr>
                <w:rFonts w:hint="eastAsia"/>
                <w:lang w:eastAsia="zh-CN"/>
              </w:rPr>
              <w:t>:</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9F226C">
              <w:t xml:space="preserve"> clause</w:t>
            </w:r>
            <w:r w:rsidR="00B27C84">
              <w:t xml:space="preserv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TCI.State.5.</w:t>
            </w:r>
          </w:p>
          <w:p w14:paraId="125E6935" w14:textId="0DCEA1BB" w:rsidR="005113CF" w:rsidRPr="00495D84" w:rsidRDefault="00E94096" w:rsidP="005113CF">
            <w:pPr>
              <w:pStyle w:val="TAN"/>
              <w:spacing w:line="256" w:lineRule="auto"/>
              <w:rPr>
                <w:lang w:eastAsia="zh-CN"/>
              </w:rPr>
            </w:pPr>
            <w:r>
              <w:rPr>
                <w:rFonts w:hint="eastAsia"/>
                <w:lang w:eastAsia="zh-TW"/>
              </w:rPr>
              <w:t xml:space="preserve">NOTE </w:t>
            </w:r>
            <w:r w:rsidRPr="00495D84">
              <w:rPr>
                <w:lang w:eastAsia="zh-TW"/>
              </w:rPr>
              <w:t>6</w:t>
            </w:r>
            <w:r>
              <w:rPr>
                <w:rFonts w:hint="eastAsia"/>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TCI.State.9.</w:t>
            </w:r>
          </w:p>
          <w:p w14:paraId="4AF6D079" w14:textId="6B50A7E0" w:rsidR="005113CF" w:rsidRPr="00495D84" w:rsidRDefault="00E94096" w:rsidP="005113CF">
            <w:pPr>
              <w:pStyle w:val="TAN"/>
              <w:spacing w:line="256" w:lineRule="auto"/>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TCI.State.10.</w:t>
            </w:r>
          </w:p>
          <w:p w14:paraId="25342677" w14:textId="6481C87D" w:rsidR="005113CF" w:rsidRPr="00495D84" w:rsidRDefault="00E94096" w:rsidP="005113CF">
            <w:pPr>
              <w:pStyle w:val="TAN"/>
              <w:rPr>
                <w:lang w:eastAsia="zh-CN"/>
              </w:rPr>
            </w:pPr>
            <w:r>
              <w:rPr>
                <w:lang w:eastAsia="zh-TW"/>
              </w:rPr>
              <w:t xml:space="preserve">NOTE </w:t>
            </w:r>
            <w:r w:rsidRPr="00495D84">
              <w:rPr>
                <w:lang w:eastAsia="zh-TW"/>
              </w:rPr>
              <w:t>7</w:t>
            </w:r>
            <w:r>
              <w:rPr>
                <w:lang w:eastAsia="zh-TW"/>
              </w:rPr>
              <w:t>:</w:t>
            </w:r>
            <w:r w:rsidR="00B27C84">
              <w:t xml:space="preserve"> </w:t>
            </w:r>
            <w:r w:rsidR="005113CF" w:rsidRPr="00495D84">
              <w:tab/>
              <w:t>Reference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defined</w:t>
            </w:r>
            <w:r w:rsidR="00B27C84">
              <w:t xml:space="preserve"> </w:t>
            </w:r>
            <w:r w:rsidR="005113CF" w:rsidRPr="00495D84">
              <w:t>in</w:t>
            </w:r>
            <w:r w:rsidR="00B27C84">
              <w:t xml:space="preserve"> </w:t>
            </w:r>
            <w:r w:rsidR="009F226C">
              <w:t xml:space="preserve">clause </w:t>
            </w:r>
            <w:r w:rsidR="005113CF" w:rsidRPr="00495D84">
              <w:t>A.3.17,</w:t>
            </w:r>
            <w:r w:rsidR="00B27C84">
              <w:t xml:space="preserve"> </w:t>
            </w:r>
            <w:r w:rsidR="005113CF" w:rsidRPr="00495D84">
              <w:t>and</w:t>
            </w:r>
            <w:r w:rsidR="00B27C84">
              <w:t xml:space="preserve"> </w:t>
            </w:r>
            <w:r w:rsidR="005113CF" w:rsidRPr="00495D84">
              <w:t>the</w:t>
            </w:r>
            <w:r w:rsidR="00B27C84">
              <w:t xml:space="preserve"> </w:t>
            </w:r>
            <w:r w:rsidR="005113CF" w:rsidRPr="00495D84">
              <w:t>applicable</w:t>
            </w:r>
            <w:r w:rsidR="00B27C84">
              <w:t xml:space="preserve"> </w:t>
            </w:r>
            <w:r w:rsidR="005113CF" w:rsidRPr="00495D84">
              <w:t>TRS</w:t>
            </w:r>
            <w:r w:rsidR="00B27C84">
              <w:t xml:space="preserve"> </w:t>
            </w:r>
            <w:r w:rsidR="005113CF" w:rsidRPr="00495D84">
              <w:t>resource</w:t>
            </w:r>
            <w:r w:rsidR="00B27C84">
              <w:t xml:space="preserve"> </w:t>
            </w:r>
            <w:r w:rsidR="005113CF" w:rsidRPr="00495D84">
              <w:t>set(s)</w:t>
            </w:r>
            <w:r w:rsidR="00B27C84">
              <w:t xml:space="preserve"> </w:t>
            </w:r>
            <w:r w:rsidR="005113CF" w:rsidRPr="00495D84">
              <w:t>are</w:t>
            </w:r>
            <w:r w:rsidR="00B27C84">
              <w:t xml:space="preserve"> </w:t>
            </w:r>
            <w:r w:rsidR="005113CF" w:rsidRPr="00495D84">
              <w:t>specified</w:t>
            </w:r>
            <w:r w:rsidR="00B27C84">
              <w:t xml:space="preserve"> </w:t>
            </w:r>
            <w:r w:rsidR="005113CF" w:rsidRPr="00495D84">
              <w:t>in</w:t>
            </w:r>
            <w:r w:rsidR="00B27C84">
              <w:t xml:space="preserve"> </w:t>
            </w:r>
            <w:r w:rsidR="005113CF" w:rsidRPr="00495D84">
              <w:t>each</w:t>
            </w:r>
            <w:r w:rsidR="00B27C84">
              <w:t xml:space="preserve"> </w:t>
            </w:r>
            <w:r w:rsidR="005113CF" w:rsidRPr="00495D84">
              <w:t>test</w:t>
            </w:r>
            <w:r w:rsidR="00B27C84">
              <w:t xml:space="preserve"> </w:t>
            </w:r>
            <w:r w:rsidR="005113CF" w:rsidRPr="00495D84">
              <w:t>case.</w:t>
            </w:r>
            <w:r w:rsidR="00B27C84">
              <w:t xml:space="preserve"> </w:t>
            </w:r>
            <w:r w:rsidR="005113CF" w:rsidRPr="00495D84">
              <w:t>When</w:t>
            </w:r>
            <w:r w:rsidR="00B27C84">
              <w:t xml:space="preserve"> </w:t>
            </w:r>
            <w:r w:rsidR="005113CF" w:rsidRPr="00495D84">
              <w:t>a</w:t>
            </w:r>
            <w:r w:rsidR="00B27C84">
              <w:t xml:space="preserve"> </w:t>
            </w:r>
            <w:r w:rsidR="005113CF" w:rsidRPr="00495D84">
              <w:t>single</w:t>
            </w:r>
            <w:r w:rsidR="00B27C84">
              <w:t xml:space="preserve"> </w:t>
            </w:r>
            <w:r w:rsidR="005113CF" w:rsidRPr="00495D84">
              <w:t>TRS</w:t>
            </w:r>
            <w:r w:rsidR="00B27C84">
              <w:t xml:space="preserve"> </w:t>
            </w:r>
            <w:r w:rsidR="005113CF" w:rsidRPr="00495D84">
              <w:t>resource</w:t>
            </w:r>
            <w:r w:rsidR="00B27C84">
              <w:t xml:space="preserve"> </w:t>
            </w:r>
            <w:r w:rsidR="005113CF" w:rsidRPr="00495D84">
              <w:t>set</w:t>
            </w:r>
            <w:r w:rsidR="00B27C84">
              <w:t xml:space="preserve"> </w:t>
            </w:r>
            <w:r w:rsidR="005113CF" w:rsidRPr="00495D84">
              <w:t>is</w:t>
            </w:r>
            <w:r w:rsidR="00B27C84">
              <w:t xml:space="preserve"> </w:t>
            </w:r>
            <w:r w:rsidR="005113CF" w:rsidRPr="00495D84">
              <w:t>configured</w:t>
            </w:r>
            <w:r w:rsidR="00B27C84">
              <w:t xml:space="preserve"> </w:t>
            </w:r>
            <w:r w:rsidR="005113CF" w:rsidRPr="00495D84">
              <w:t>in</w:t>
            </w:r>
            <w:r w:rsidR="00B27C84">
              <w:t xml:space="preserve"> </w:t>
            </w:r>
            <w:r w:rsidR="005113CF" w:rsidRPr="00495D84">
              <w:t>a</w:t>
            </w:r>
            <w:r w:rsidR="00B27C84">
              <w:t xml:space="preserve"> </w:t>
            </w:r>
            <w:r w:rsidR="005113CF" w:rsidRPr="00495D84">
              <w:t>test</w:t>
            </w:r>
            <w:r w:rsidR="00B27C84">
              <w:t xml:space="preserve"> </w:t>
            </w:r>
            <w:r w:rsidR="005113CF" w:rsidRPr="00495D84">
              <w:t>case,</w:t>
            </w:r>
            <w:r w:rsidR="00B27C84">
              <w:t xml:space="preserve"> </w:t>
            </w:r>
            <w:r w:rsidR="005113CF" w:rsidRPr="00495D84">
              <w:t>it</w:t>
            </w:r>
            <w:r w:rsidR="00B27C84">
              <w:t xml:space="preserve"> </w:t>
            </w:r>
            <w:r w:rsidR="005113CF" w:rsidRPr="00495D84">
              <w:t>is</w:t>
            </w:r>
            <w:r w:rsidR="00B27C84">
              <w:t xml:space="preserve"> </w:t>
            </w:r>
            <w:r w:rsidR="005113CF" w:rsidRPr="00495D84">
              <w:t>considered</w:t>
            </w:r>
            <w:r w:rsidR="00B27C84">
              <w:t xml:space="preserve"> </w:t>
            </w:r>
            <w:r w:rsidR="005113CF" w:rsidRPr="00495D84">
              <w:t>as</w:t>
            </w:r>
            <w:r w:rsidR="00B27C84">
              <w:t xml:space="preserve"> </w:t>
            </w:r>
            <w:r w:rsidR="005113CF" w:rsidRPr="00495D84">
              <w:t>resource</w:t>
            </w:r>
            <w:r w:rsidR="00B27C84">
              <w:t xml:space="preserve"> </w:t>
            </w:r>
            <w:r w:rsidR="005113CF" w:rsidRPr="00495D84">
              <w:t>set</w:t>
            </w:r>
            <w:r w:rsidR="00B27C84">
              <w:t xml:space="preserve"> </w:t>
            </w:r>
            <w:r w:rsidR="005113CF" w:rsidRPr="00495D84">
              <w:t>1.</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TCI</w:t>
            </w:r>
            <w:r w:rsidR="00B27C84">
              <w:rPr>
                <w:lang w:eastAsia="zh-CN"/>
              </w:rPr>
              <w:t xml:space="preserve"> </w:t>
            </w:r>
            <w:r w:rsidR="005113CF" w:rsidRPr="00495D84">
              <w:rPr>
                <w:lang w:eastAsia="zh-CN"/>
              </w:rPr>
              <w:t>state</w:t>
            </w:r>
            <w:r w:rsidR="00B27C84">
              <w:rPr>
                <w:lang w:eastAsia="zh-CN"/>
              </w:rPr>
              <w:t xml:space="preserve"> </w:t>
            </w:r>
            <w:r w:rsidR="005113CF" w:rsidRPr="00495D84">
              <w:rPr>
                <w:lang w:eastAsia="zh-CN"/>
              </w:rPr>
              <w:t>of</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TRS</w:t>
            </w:r>
            <w:r w:rsidR="00B27C84">
              <w:rPr>
                <w:lang w:eastAsia="zh-CN"/>
              </w:rPr>
              <w:t xml:space="preserve"> </w:t>
            </w:r>
            <w:r w:rsidR="005113CF" w:rsidRPr="00495D84">
              <w:rPr>
                <w:lang w:eastAsia="zh-CN"/>
              </w:rPr>
              <w:t>is</w:t>
            </w:r>
            <w:r w:rsidR="00B27C84">
              <w:rPr>
                <w:lang w:eastAsia="zh-CN"/>
              </w:rPr>
              <w:t xml:space="preserve"> </w:t>
            </w:r>
            <w:r w:rsidR="005113CF" w:rsidRPr="00495D84">
              <w:rPr>
                <w:lang w:eastAsia="zh-CN"/>
              </w:rPr>
              <w:t>the</w:t>
            </w:r>
            <w:r w:rsidR="00B27C84">
              <w:rPr>
                <w:lang w:eastAsia="zh-CN"/>
              </w:rPr>
              <w:t xml:space="preserve"> </w:t>
            </w:r>
            <w:r w:rsidR="005113CF" w:rsidRPr="00495D84">
              <w:rPr>
                <w:lang w:eastAsia="zh-CN"/>
              </w:rPr>
              <w:t>DLorJoint</w:t>
            </w:r>
            <w:r w:rsidR="00B27C84">
              <w:rPr>
                <w:lang w:eastAsia="zh-CN"/>
              </w:rPr>
              <w:t xml:space="preserve"> </w:t>
            </w:r>
            <w:r w:rsidR="005113CF" w:rsidRPr="00495D84">
              <w:rPr>
                <w:lang w:eastAsia="zh-CN"/>
              </w:rPr>
              <w:t>TCI.State.11.</w:t>
            </w:r>
          </w:p>
        </w:tc>
      </w:tr>
    </w:tbl>
    <w:p w14:paraId="64D8E78E" w14:textId="77777777" w:rsidR="00CC33B0" w:rsidRPr="00495D84" w:rsidRDefault="00CC33B0" w:rsidP="00CC33B0">
      <w:pPr>
        <w:rPr>
          <w:highlight w:val="yellow"/>
          <w:lang w:eastAsia="zh-CN"/>
        </w:rPr>
      </w:pPr>
    </w:p>
    <w:p w14:paraId="703818EF" w14:textId="77777777" w:rsidR="00CC33B0" w:rsidRPr="00495D84" w:rsidRDefault="00CC33B0" w:rsidP="00CC33B0">
      <w:pPr>
        <w:pStyle w:val="TH"/>
      </w:pPr>
      <w:r w:rsidRPr="00495D84">
        <w:lastRenderedPageBreak/>
        <w:t>Table A.3.16A.2-2: DLorJoint TCI States for mTRP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87"/>
        <w:gridCol w:w="1812"/>
        <w:gridCol w:w="2003"/>
        <w:gridCol w:w="2086"/>
        <w:gridCol w:w="1841"/>
      </w:tblGrid>
      <w:tr w:rsidR="00CC33B0" w:rsidRPr="00495D84" w14:paraId="4D30000E"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3218DAC" w14:textId="77777777" w:rsidR="00CC33B0" w:rsidRPr="00495D84" w:rsidRDefault="00CC33B0" w:rsidP="00905CAF">
            <w:pPr>
              <w:pStyle w:val="TAH"/>
            </w:pPr>
            <w:r w:rsidRPr="00495D84">
              <w:t>Parameter</w:t>
            </w:r>
          </w:p>
        </w:tc>
        <w:tc>
          <w:tcPr>
            <w:tcW w:w="941" w:type="pct"/>
            <w:tcBorders>
              <w:top w:val="single" w:sz="4" w:space="0" w:color="auto"/>
              <w:left w:val="single" w:sz="4" w:space="0" w:color="auto"/>
              <w:bottom w:val="single" w:sz="4" w:space="0" w:color="auto"/>
              <w:right w:val="single" w:sz="4" w:space="0" w:color="auto"/>
            </w:tcBorders>
          </w:tcPr>
          <w:p w14:paraId="2944DB46" w14:textId="60CA53C3" w:rsidR="00CC33B0" w:rsidRPr="00495D84" w:rsidRDefault="00CC33B0" w:rsidP="00905CAF">
            <w:pPr>
              <w:pStyle w:val="TAH"/>
            </w:pPr>
            <w:r w:rsidRPr="00495D84">
              <w:t>DLorJoint</w:t>
            </w:r>
            <w:r w:rsidR="00B27C84">
              <w:t xml:space="preserve"> </w:t>
            </w:r>
            <w:r w:rsidRPr="00495D84">
              <w:t>TCI.State.1.1</w:t>
            </w:r>
          </w:p>
        </w:tc>
        <w:tc>
          <w:tcPr>
            <w:tcW w:w="1040" w:type="pct"/>
            <w:tcBorders>
              <w:top w:val="single" w:sz="4" w:space="0" w:color="auto"/>
              <w:left w:val="single" w:sz="4" w:space="0" w:color="auto"/>
              <w:bottom w:val="single" w:sz="4" w:space="0" w:color="auto"/>
              <w:right w:val="single" w:sz="4" w:space="0" w:color="auto"/>
            </w:tcBorders>
          </w:tcPr>
          <w:p w14:paraId="519CD376" w14:textId="03E17284" w:rsidR="00CC33B0" w:rsidRPr="00495D84" w:rsidRDefault="00CC33B0" w:rsidP="00905CAF">
            <w:pPr>
              <w:pStyle w:val="TAH"/>
            </w:pPr>
            <w:r w:rsidRPr="00495D84">
              <w:t>DLorJoint</w:t>
            </w:r>
            <w:r w:rsidR="00B27C84">
              <w:t xml:space="preserve"> </w:t>
            </w:r>
            <w:r w:rsidRPr="00495D84">
              <w:t>TCI.State.1.2</w:t>
            </w:r>
          </w:p>
        </w:tc>
        <w:tc>
          <w:tcPr>
            <w:tcW w:w="1083" w:type="pct"/>
            <w:tcBorders>
              <w:top w:val="single" w:sz="4" w:space="0" w:color="auto"/>
              <w:left w:val="single" w:sz="4" w:space="0" w:color="auto"/>
              <w:bottom w:val="single" w:sz="4" w:space="0" w:color="auto"/>
              <w:right w:val="single" w:sz="4" w:space="0" w:color="auto"/>
            </w:tcBorders>
          </w:tcPr>
          <w:p w14:paraId="08693734" w14:textId="5292278E" w:rsidR="00CC33B0" w:rsidRPr="00495D84" w:rsidRDefault="00CC33B0" w:rsidP="00905CAF">
            <w:pPr>
              <w:pStyle w:val="TAH"/>
            </w:pPr>
            <w:r w:rsidRPr="00495D84">
              <w:t>DLorJoint</w:t>
            </w:r>
            <w:r w:rsidR="00B27C84">
              <w:t xml:space="preserve"> </w:t>
            </w:r>
            <w:r w:rsidRPr="00495D84">
              <w:t>TCI.State.1.3</w:t>
            </w:r>
          </w:p>
        </w:tc>
        <w:tc>
          <w:tcPr>
            <w:tcW w:w="956" w:type="pct"/>
            <w:tcBorders>
              <w:top w:val="single" w:sz="4" w:space="0" w:color="auto"/>
              <w:left w:val="single" w:sz="4" w:space="0" w:color="auto"/>
              <w:bottom w:val="single" w:sz="4" w:space="0" w:color="auto"/>
              <w:right w:val="single" w:sz="4" w:space="0" w:color="auto"/>
            </w:tcBorders>
          </w:tcPr>
          <w:p w14:paraId="4777777E" w14:textId="5E44E8A0" w:rsidR="00CC33B0" w:rsidRPr="00495D84" w:rsidRDefault="00CC33B0" w:rsidP="00905CAF">
            <w:pPr>
              <w:pStyle w:val="TAH"/>
            </w:pPr>
            <w:r w:rsidRPr="00495D84">
              <w:t>DLorJoint</w:t>
            </w:r>
            <w:r w:rsidR="00B27C84">
              <w:t xml:space="preserve"> </w:t>
            </w:r>
            <w:r w:rsidRPr="00495D84">
              <w:t>TCI.State.1.4</w:t>
            </w:r>
          </w:p>
        </w:tc>
      </w:tr>
      <w:tr w:rsidR="00CC33B0" w:rsidRPr="00495D84" w14:paraId="7DA94109"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457EE669" w14:textId="77777777" w:rsidR="00CC33B0" w:rsidRPr="00495D84" w:rsidRDefault="00CC33B0" w:rsidP="00905CAF">
            <w:pPr>
              <w:pStyle w:val="TAC"/>
            </w:pPr>
            <w:r w:rsidRPr="00495D84">
              <w:t>tci-StateUnifiedId</w:t>
            </w:r>
          </w:p>
        </w:tc>
        <w:tc>
          <w:tcPr>
            <w:tcW w:w="941" w:type="pct"/>
            <w:tcBorders>
              <w:top w:val="single" w:sz="4" w:space="0" w:color="auto"/>
              <w:left w:val="single" w:sz="4" w:space="0" w:color="auto"/>
              <w:bottom w:val="single" w:sz="4" w:space="0" w:color="auto"/>
              <w:right w:val="single" w:sz="4" w:space="0" w:color="auto"/>
            </w:tcBorders>
          </w:tcPr>
          <w:p w14:paraId="305A355E" w14:textId="77777777" w:rsidR="00CC33B0" w:rsidRPr="00495D84" w:rsidRDefault="00CC33B0" w:rsidP="00905CAF">
            <w:pPr>
              <w:pStyle w:val="TAC"/>
            </w:pPr>
            <w:r w:rsidRPr="00495D84">
              <w:t>Id1</w:t>
            </w:r>
          </w:p>
        </w:tc>
        <w:tc>
          <w:tcPr>
            <w:tcW w:w="1040" w:type="pct"/>
            <w:tcBorders>
              <w:top w:val="single" w:sz="4" w:space="0" w:color="auto"/>
              <w:left w:val="single" w:sz="4" w:space="0" w:color="auto"/>
              <w:bottom w:val="single" w:sz="4" w:space="0" w:color="auto"/>
              <w:right w:val="single" w:sz="4" w:space="0" w:color="auto"/>
            </w:tcBorders>
          </w:tcPr>
          <w:p w14:paraId="0FBE2E38" w14:textId="77777777" w:rsidR="00CC33B0" w:rsidRPr="00495D84" w:rsidRDefault="00CC33B0" w:rsidP="00905CAF">
            <w:pPr>
              <w:pStyle w:val="TAC"/>
            </w:pPr>
            <w:r w:rsidRPr="00495D84">
              <w:t>Id2</w:t>
            </w:r>
          </w:p>
        </w:tc>
        <w:tc>
          <w:tcPr>
            <w:tcW w:w="1083" w:type="pct"/>
            <w:tcBorders>
              <w:top w:val="single" w:sz="4" w:space="0" w:color="auto"/>
              <w:left w:val="single" w:sz="4" w:space="0" w:color="auto"/>
              <w:bottom w:val="single" w:sz="4" w:space="0" w:color="auto"/>
              <w:right w:val="single" w:sz="4" w:space="0" w:color="auto"/>
            </w:tcBorders>
          </w:tcPr>
          <w:p w14:paraId="0DFFD05F" w14:textId="77777777" w:rsidR="00CC33B0" w:rsidRPr="00495D84" w:rsidRDefault="00CC33B0" w:rsidP="00905CAF">
            <w:pPr>
              <w:pStyle w:val="TAC"/>
            </w:pPr>
            <w:r w:rsidRPr="00495D84">
              <w:t>Id3</w:t>
            </w:r>
          </w:p>
        </w:tc>
        <w:tc>
          <w:tcPr>
            <w:tcW w:w="956" w:type="pct"/>
            <w:tcBorders>
              <w:top w:val="single" w:sz="4" w:space="0" w:color="auto"/>
              <w:left w:val="single" w:sz="4" w:space="0" w:color="auto"/>
              <w:bottom w:val="single" w:sz="4" w:space="0" w:color="auto"/>
              <w:right w:val="single" w:sz="4" w:space="0" w:color="auto"/>
            </w:tcBorders>
          </w:tcPr>
          <w:p w14:paraId="29E97E91" w14:textId="6F376B7F" w:rsidR="00CC33B0" w:rsidRPr="00495D84" w:rsidRDefault="00CC33B0" w:rsidP="00905CAF">
            <w:pPr>
              <w:pStyle w:val="TAC"/>
            </w:pPr>
            <w:r w:rsidRPr="00495D84">
              <w:t>Id4</w:t>
            </w:r>
            <w:r w:rsidR="00B27C84">
              <w:t xml:space="preserve"> </w:t>
            </w:r>
          </w:p>
        </w:tc>
      </w:tr>
      <w:tr w:rsidR="00CC33B0" w:rsidRPr="00495D84" w14:paraId="572EB05C"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6130F798" w14:textId="77777777" w:rsidR="00CC33B0" w:rsidRPr="00495D84" w:rsidRDefault="00CC33B0" w:rsidP="00905CAF">
            <w:pPr>
              <w:pStyle w:val="TAC"/>
            </w:pPr>
            <w:r w:rsidRPr="00495D84">
              <w:t>qcl-Type1</w:t>
            </w:r>
          </w:p>
        </w:tc>
        <w:tc>
          <w:tcPr>
            <w:tcW w:w="941" w:type="pct"/>
            <w:tcBorders>
              <w:top w:val="single" w:sz="4" w:space="0" w:color="auto"/>
              <w:left w:val="single" w:sz="4" w:space="0" w:color="auto"/>
              <w:bottom w:val="single" w:sz="4" w:space="0" w:color="auto"/>
              <w:right w:val="single" w:sz="4" w:space="0" w:color="auto"/>
            </w:tcBorders>
          </w:tcPr>
          <w:p w14:paraId="2E976FD7" w14:textId="77777777" w:rsidR="00CC33B0" w:rsidRPr="00495D84" w:rsidRDefault="00CC33B0" w:rsidP="00905CAF">
            <w:pPr>
              <w:pStyle w:val="TAC"/>
            </w:pPr>
            <w:r w:rsidRPr="00495D84">
              <w:t>typeA</w:t>
            </w:r>
          </w:p>
        </w:tc>
        <w:tc>
          <w:tcPr>
            <w:tcW w:w="1040" w:type="pct"/>
            <w:tcBorders>
              <w:top w:val="single" w:sz="4" w:space="0" w:color="auto"/>
              <w:left w:val="single" w:sz="4" w:space="0" w:color="auto"/>
              <w:bottom w:val="single" w:sz="4" w:space="0" w:color="auto"/>
              <w:right w:val="single" w:sz="4" w:space="0" w:color="auto"/>
            </w:tcBorders>
          </w:tcPr>
          <w:p w14:paraId="02AA5AFC" w14:textId="77777777" w:rsidR="00CC33B0" w:rsidRPr="00495D84" w:rsidRDefault="00CC33B0" w:rsidP="00905CAF">
            <w:pPr>
              <w:pStyle w:val="TAC"/>
            </w:pPr>
            <w:r w:rsidRPr="00495D84">
              <w:t>typeA</w:t>
            </w:r>
          </w:p>
        </w:tc>
        <w:tc>
          <w:tcPr>
            <w:tcW w:w="1083" w:type="pct"/>
            <w:tcBorders>
              <w:top w:val="single" w:sz="4" w:space="0" w:color="auto"/>
              <w:left w:val="single" w:sz="4" w:space="0" w:color="auto"/>
              <w:bottom w:val="single" w:sz="4" w:space="0" w:color="auto"/>
              <w:right w:val="single" w:sz="4" w:space="0" w:color="auto"/>
            </w:tcBorders>
          </w:tcPr>
          <w:p w14:paraId="5C711AC9" w14:textId="77777777" w:rsidR="00CC33B0" w:rsidRPr="00495D84" w:rsidRDefault="00CC33B0" w:rsidP="00905CAF">
            <w:pPr>
              <w:pStyle w:val="TAC"/>
            </w:pPr>
            <w:r w:rsidRPr="00495D84">
              <w:t>typeC</w:t>
            </w:r>
          </w:p>
        </w:tc>
        <w:tc>
          <w:tcPr>
            <w:tcW w:w="956" w:type="pct"/>
            <w:tcBorders>
              <w:top w:val="single" w:sz="4" w:space="0" w:color="auto"/>
              <w:left w:val="single" w:sz="4" w:space="0" w:color="auto"/>
              <w:bottom w:val="single" w:sz="4" w:space="0" w:color="auto"/>
              <w:right w:val="single" w:sz="4" w:space="0" w:color="auto"/>
            </w:tcBorders>
          </w:tcPr>
          <w:p w14:paraId="7A1D756C" w14:textId="77777777" w:rsidR="00CC33B0" w:rsidRPr="00495D84" w:rsidRDefault="00CC33B0" w:rsidP="00905CAF">
            <w:pPr>
              <w:pStyle w:val="TAC"/>
            </w:pPr>
            <w:r w:rsidRPr="00495D84">
              <w:t>typeC</w:t>
            </w:r>
          </w:p>
        </w:tc>
      </w:tr>
      <w:tr w:rsidR="00CC33B0" w:rsidRPr="00495D84" w14:paraId="1EA508D8"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530AAA4" w14:textId="77777777" w:rsidR="00CC33B0" w:rsidRPr="00495D84" w:rsidRDefault="00CC33B0" w:rsidP="00905CAF">
            <w:pPr>
              <w:pStyle w:val="TAC"/>
            </w:pPr>
            <w:r w:rsidRPr="00495D84">
              <w:t>qcl-Type2</w:t>
            </w:r>
          </w:p>
        </w:tc>
        <w:tc>
          <w:tcPr>
            <w:tcW w:w="941" w:type="pct"/>
            <w:tcBorders>
              <w:top w:val="single" w:sz="4" w:space="0" w:color="auto"/>
              <w:left w:val="single" w:sz="4" w:space="0" w:color="auto"/>
              <w:bottom w:val="single" w:sz="4" w:space="0" w:color="auto"/>
              <w:right w:val="single" w:sz="4" w:space="0" w:color="auto"/>
            </w:tcBorders>
          </w:tcPr>
          <w:p w14:paraId="270F1AAA" w14:textId="77777777" w:rsidR="00CC33B0" w:rsidRPr="00495D84" w:rsidRDefault="00CC33B0" w:rsidP="00905CAF">
            <w:pPr>
              <w:pStyle w:val="TAC"/>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097EB15F" w14:textId="77777777" w:rsidR="00CC33B0" w:rsidRPr="00495D84" w:rsidRDefault="00CC33B0" w:rsidP="00905CAF">
            <w:pPr>
              <w:pStyle w:val="TAC"/>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5C67332C" w14:textId="77777777" w:rsidR="00CC33B0" w:rsidRPr="00495D84" w:rsidRDefault="00CC33B0" w:rsidP="00905CAF">
            <w:pPr>
              <w:pStyle w:val="TAC"/>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E22F885" w14:textId="77777777" w:rsidR="00CC33B0" w:rsidRPr="00495D84" w:rsidRDefault="00CC33B0" w:rsidP="00905CAF">
            <w:pPr>
              <w:pStyle w:val="TAC"/>
            </w:pPr>
            <w:r w:rsidRPr="00495D84">
              <w:rPr>
                <w:lang w:eastAsia="zh-CN"/>
              </w:rPr>
              <w:t>N/A</w:t>
            </w:r>
          </w:p>
        </w:tc>
      </w:tr>
      <w:tr w:rsidR="008B0130" w:rsidRPr="00495D84" w14:paraId="16A585D6"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hideMark/>
          </w:tcPr>
          <w:p w14:paraId="3C510A21" w14:textId="46D698B7" w:rsidR="008B0130" w:rsidRPr="00495D84" w:rsidRDefault="008B0130" w:rsidP="008B0130">
            <w:pPr>
              <w:pStyle w:val="TAC"/>
            </w:pPr>
            <w:r w:rsidRPr="00495D84">
              <w:t>referenceSignal</w:t>
            </w:r>
            <w:r>
              <w:rPr>
                <w:vertAlign w:val="superscript"/>
              </w:rPr>
              <w:t xml:space="preserve"> </w:t>
            </w:r>
            <w:r w:rsidRPr="00495D84">
              <w:rPr>
                <w:vertAlign w:val="superscript"/>
              </w:rPr>
              <w:t>Note2</w:t>
            </w:r>
          </w:p>
        </w:tc>
        <w:tc>
          <w:tcPr>
            <w:tcW w:w="941" w:type="pct"/>
            <w:tcBorders>
              <w:top w:val="single" w:sz="4" w:space="0" w:color="auto"/>
              <w:left w:val="single" w:sz="4" w:space="0" w:color="auto"/>
              <w:bottom w:val="single" w:sz="4" w:space="0" w:color="auto"/>
              <w:right w:val="single" w:sz="4" w:space="0" w:color="auto"/>
            </w:tcBorders>
          </w:tcPr>
          <w:p w14:paraId="0BFE6EA8" w14:textId="05A5B91A" w:rsidR="008B0130" w:rsidRPr="00495D84" w:rsidRDefault="008B0130" w:rsidP="008B0130">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1</w:t>
            </w:r>
            <w:r>
              <w:rPr>
                <w:vertAlign w:val="superscript"/>
              </w:rPr>
              <w:t xml:space="preserve"> </w:t>
            </w:r>
            <w:r w:rsidRPr="00495D84">
              <w:rPr>
                <w:vertAlign w:val="superscript"/>
              </w:rPr>
              <w:t>Note2</w:t>
            </w:r>
          </w:p>
        </w:tc>
        <w:tc>
          <w:tcPr>
            <w:tcW w:w="1040" w:type="pct"/>
            <w:tcBorders>
              <w:top w:val="single" w:sz="4" w:space="0" w:color="auto"/>
              <w:left w:val="single" w:sz="4" w:space="0" w:color="auto"/>
              <w:bottom w:val="single" w:sz="4" w:space="0" w:color="auto"/>
              <w:right w:val="single" w:sz="4" w:space="0" w:color="auto"/>
            </w:tcBorders>
          </w:tcPr>
          <w:p w14:paraId="3AE7CE44" w14:textId="2C94A7B0" w:rsidR="008B0130" w:rsidRPr="00495D84" w:rsidRDefault="008B0130" w:rsidP="008B0130">
            <w:pPr>
              <w:pStyle w:val="TAC"/>
            </w:pPr>
            <w:r w:rsidRPr="00495D84">
              <w:t>Resource</w:t>
            </w:r>
            <w:r>
              <w:t xml:space="preserve"> </w:t>
            </w:r>
            <w:r w:rsidRPr="00495D84">
              <w:t>#4</w:t>
            </w:r>
            <w:r>
              <w:t xml:space="preserve"> </w:t>
            </w:r>
            <w:r w:rsidRPr="00495D84">
              <w:t>in</w:t>
            </w:r>
            <w:r>
              <w:t xml:space="preserve"> </w:t>
            </w:r>
            <w:r w:rsidRPr="00495D84">
              <w:t>TRS</w:t>
            </w:r>
            <w:r>
              <w:t xml:space="preserve"> </w:t>
            </w:r>
            <w:r w:rsidRPr="00495D84">
              <w:t>resource</w:t>
            </w:r>
            <w:r>
              <w:t xml:space="preserve"> </w:t>
            </w:r>
            <w:r w:rsidRPr="00495D84">
              <w:t>set</w:t>
            </w:r>
            <w:r>
              <w:t xml:space="preserve"> </w:t>
            </w:r>
            <w:r w:rsidRPr="00495D84">
              <w:t>2</w:t>
            </w:r>
            <w:r>
              <w:rPr>
                <w:vertAlign w:val="superscript"/>
              </w:rPr>
              <w:t xml:space="preserve"> </w:t>
            </w:r>
            <w:r w:rsidRPr="00495D84">
              <w:rPr>
                <w:vertAlign w:val="superscript"/>
              </w:rPr>
              <w:t>Note3</w:t>
            </w:r>
          </w:p>
        </w:tc>
        <w:tc>
          <w:tcPr>
            <w:tcW w:w="1083" w:type="pct"/>
            <w:tcBorders>
              <w:top w:val="single" w:sz="4" w:space="0" w:color="auto"/>
              <w:left w:val="single" w:sz="4" w:space="0" w:color="auto"/>
              <w:bottom w:val="single" w:sz="4" w:space="0" w:color="auto"/>
              <w:right w:val="single" w:sz="4" w:space="0" w:color="auto"/>
            </w:tcBorders>
          </w:tcPr>
          <w:p w14:paraId="69E0D91F" w14:textId="1C1DEC92" w:rsidR="008B0130" w:rsidRPr="00495D84" w:rsidRDefault="008B0130" w:rsidP="008B0130">
            <w:pPr>
              <w:pStyle w:val="TAC"/>
            </w:pPr>
            <w:r w:rsidRPr="00495D84">
              <w:t>SSB</w:t>
            </w:r>
            <w:r>
              <w:t>2</w:t>
            </w:r>
          </w:p>
        </w:tc>
        <w:tc>
          <w:tcPr>
            <w:tcW w:w="956" w:type="pct"/>
            <w:tcBorders>
              <w:top w:val="single" w:sz="4" w:space="0" w:color="auto"/>
              <w:left w:val="single" w:sz="4" w:space="0" w:color="auto"/>
              <w:bottom w:val="single" w:sz="4" w:space="0" w:color="auto"/>
              <w:right w:val="single" w:sz="4" w:space="0" w:color="auto"/>
            </w:tcBorders>
          </w:tcPr>
          <w:p w14:paraId="71F672F8" w14:textId="5914B618" w:rsidR="008B0130" w:rsidRPr="00495D84" w:rsidRDefault="008B0130" w:rsidP="008B0130">
            <w:pPr>
              <w:pStyle w:val="TAC"/>
            </w:pPr>
            <w:r w:rsidRPr="00495D84">
              <w:t>SSB</w:t>
            </w:r>
            <w:r>
              <w:t>3</w:t>
            </w:r>
          </w:p>
        </w:tc>
      </w:tr>
      <w:tr w:rsidR="00CC33B0" w:rsidRPr="00495D84" w14:paraId="4C1FEBAB"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tcPr>
          <w:p w14:paraId="670C3264" w14:textId="77777777" w:rsidR="00CC33B0" w:rsidRPr="00495D84" w:rsidRDefault="00CC33B0" w:rsidP="00905CAF">
            <w:pPr>
              <w:pStyle w:val="TAC"/>
            </w:pPr>
            <w:r w:rsidRPr="00495D84">
              <w:t>pathlossReferenceRS</w:t>
            </w:r>
          </w:p>
        </w:tc>
        <w:tc>
          <w:tcPr>
            <w:tcW w:w="941" w:type="pct"/>
            <w:tcBorders>
              <w:top w:val="single" w:sz="4" w:space="0" w:color="auto"/>
              <w:left w:val="single" w:sz="4" w:space="0" w:color="auto"/>
              <w:bottom w:val="single" w:sz="4" w:space="0" w:color="auto"/>
              <w:right w:val="single" w:sz="4" w:space="0" w:color="auto"/>
            </w:tcBorders>
          </w:tcPr>
          <w:p w14:paraId="59F60363"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4DECDDBB"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130336F0"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7D5F4D28" w14:textId="77777777" w:rsidR="00CC33B0" w:rsidRPr="00495D84" w:rsidRDefault="00CC33B0" w:rsidP="00905CAF">
            <w:pPr>
              <w:pStyle w:val="TAC"/>
              <w:rPr>
                <w:lang w:eastAsia="zh-CN"/>
              </w:rPr>
            </w:pPr>
            <w:r w:rsidRPr="00495D84">
              <w:rPr>
                <w:lang w:eastAsia="zh-CN"/>
              </w:rPr>
              <w:t>N/A</w:t>
            </w:r>
          </w:p>
        </w:tc>
      </w:tr>
      <w:tr w:rsidR="00CC33B0" w:rsidRPr="00495D84" w14:paraId="483F4708" w14:textId="77777777" w:rsidTr="008B0130">
        <w:trPr>
          <w:jc w:val="center"/>
        </w:trPr>
        <w:tc>
          <w:tcPr>
            <w:tcW w:w="980" w:type="pct"/>
            <w:tcBorders>
              <w:top w:val="single" w:sz="4" w:space="0" w:color="auto"/>
              <w:left w:val="single" w:sz="4" w:space="0" w:color="auto"/>
              <w:bottom w:val="single" w:sz="4" w:space="0" w:color="auto"/>
              <w:right w:val="single" w:sz="4" w:space="0" w:color="auto"/>
            </w:tcBorders>
          </w:tcPr>
          <w:p w14:paraId="7FA0EDF0" w14:textId="77777777" w:rsidR="00CC33B0" w:rsidRPr="00495D84" w:rsidRDefault="00CC33B0" w:rsidP="00905CAF">
            <w:pPr>
              <w:pStyle w:val="TAC"/>
            </w:pPr>
            <w:r w:rsidRPr="00495D84">
              <w:t>additionalPCI</w:t>
            </w:r>
          </w:p>
        </w:tc>
        <w:tc>
          <w:tcPr>
            <w:tcW w:w="941" w:type="pct"/>
            <w:tcBorders>
              <w:top w:val="single" w:sz="4" w:space="0" w:color="auto"/>
              <w:left w:val="single" w:sz="4" w:space="0" w:color="auto"/>
              <w:bottom w:val="single" w:sz="4" w:space="0" w:color="auto"/>
              <w:right w:val="single" w:sz="4" w:space="0" w:color="auto"/>
            </w:tcBorders>
          </w:tcPr>
          <w:p w14:paraId="5BD502D4" w14:textId="77777777" w:rsidR="00CC33B0" w:rsidRPr="00495D84" w:rsidRDefault="00CC33B0" w:rsidP="00905CAF">
            <w:pPr>
              <w:pStyle w:val="TAC"/>
              <w:rPr>
                <w:lang w:eastAsia="zh-CN"/>
              </w:rPr>
            </w:pPr>
            <w:r w:rsidRPr="00495D84">
              <w:rPr>
                <w:lang w:eastAsia="zh-CN"/>
              </w:rPr>
              <w:t>N/A</w:t>
            </w:r>
          </w:p>
        </w:tc>
        <w:tc>
          <w:tcPr>
            <w:tcW w:w="1040" w:type="pct"/>
            <w:tcBorders>
              <w:top w:val="single" w:sz="4" w:space="0" w:color="auto"/>
              <w:left w:val="single" w:sz="4" w:space="0" w:color="auto"/>
              <w:bottom w:val="single" w:sz="4" w:space="0" w:color="auto"/>
              <w:right w:val="single" w:sz="4" w:space="0" w:color="auto"/>
            </w:tcBorders>
          </w:tcPr>
          <w:p w14:paraId="15DA5590" w14:textId="77777777" w:rsidR="00CC33B0" w:rsidRPr="00495D84" w:rsidRDefault="00CC33B0" w:rsidP="00905CAF">
            <w:pPr>
              <w:pStyle w:val="TAC"/>
              <w:rPr>
                <w:lang w:eastAsia="zh-CN"/>
              </w:rPr>
            </w:pPr>
            <w:r w:rsidRPr="00495D84">
              <w:rPr>
                <w:lang w:eastAsia="zh-CN"/>
              </w:rPr>
              <w:t>N/A</w:t>
            </w:r>
          </w:p>
        </w:tc>
        <w:tc>
          <w:tcPr>
            <w:tcW w:w="1083" w:type="pct"/>
            <w:tcBorders>
              <w:top w:val="single" w:sz="4" w:space="0" w:color="auto"/>
              <w:left w:val="single" w:sz="4" w:space="0" w:color="auto"/>
              <w:bottom w:val="single" w:sz="4" w:space="0" w:color="auto"/>
              <w:right w:val="single" w:sz="4" w:space="0" w:color="auto"/>
            </w:tcBorders>
          </w:tcPr>
          <w:p w14:paraId="741120EB" w14:textId="77777777" w:rsidR="00CC33B0" w:rsidRPr="00495D84" w:rsidRDefault="00CC33B0" w:rsidP="00905CAF">
            <w:pPr>
              <w:pStyle w:val="TAC"/>
              <w:rPr>
                <w:lang w:eastAsia="zh-CN"/>
              </w:rPr>
            </w:pPr>
            <w:r w:rsidRPr="00495D84">
              <w:rPr>
                <w:lang w:eastAsia="zh-CN"/>
              </w:rPr>
              <w:t>N/A</w:t>
            </w:r>
          </w:p>
        </w:tc>
        <w:tc>
          <w:tcPr>
            <w:tcW w:w="956" w:type="pct"/>
            <w:tcBorders>
              <w:top w:val="single" w:sz="4" w:space="0" w:color="auto"/>
              <w:left w:val="single" w:sz="4" w:space="0" w:color="auto"/>
              <w:bottom w:val="single" w:sz="4" w:space="0" w:color="auto"/>
              <w:right w:val="single" w:sz="4" w:space="0" w:color="auto"/>
            </w:tcBorders>
          </w:tcPr>
          <w:p w14:paraId="5028CCA2" w14:textId="77777777" w:rsidR="00CC33B0" w:rsidRPr="00495D84" w:rsidRDefault="00CC33B0" w:rsidP="00905CAF">
            <w:pPr>
              <w:pStyle w:val="TAC"/>
              <w:rPr>
                <w:lang w:eastAsia="zh-CN"/>
              </w:rPr>
            </w:pPr>
            <w:r w:rsidRPr="00495D84">
              <w:rPr>
                <w:lang w:eastAsia="zh-CN"/>
              </w:rPr>
              <w:t>N/A</w:t>
            </w:r>
          </w:p>
        </w:tc>
      </w:tr>
      <w:tr w:rsidR="00CC33B0" w:rsidRPr="00495D84" w14:paraId="68ECF1B2" w14:textId="77777777" w:rsidTr="00E94096">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E94D220" w14:textId="3603B575" w:rsidR="00CC33B0" w:rsidRPr="00495D84" w:rsidRDefault="00E94096" w:rsidP="00905CAF">
            <w:pPr>
              <w:pStyle w:val="TAN"/>
              <w:rPr>
                <w:rFonts w:eastAsiaTheme="minorEastAsia"/>
              </w:rPr>
            </w:pPr>
            <w:r>
              <w:t xml:space="preserve">NOTE </w:t>
            </w:r>
            <w:r w:rsidRPr="00495D84">
              <w:t>1</w:t>
            </w:r>
            <w:r>
              <w:t>:</w:t>
            </w:r>
            <w:r w:rsidR="00CC33B0" w:rsidRPr="00495D84">
              <w:tab/>
              <w:t>referenceSignal</w:t>
            </w:r>
            <w:r w:rsidR="00B27C84">
              <w:t xml:space="preserve"> </w:t>
            </w:r>
            <w:r w:rsidR="00CC33B0" w:rsidRPr="00495D84">
              <w:t>configurations</w:t>
            </w:r>
            <w:r w:rsidR="00B27C84">
              <w:t xml:space="preserve"> </w:t>
            </w:r>
            <w:r w:rsidR="00CC33B0" w:rsidRPr="00495D84">
              <w:t>towards</w:t>
            </w:r>
            <w:r w:rsidR="00B27C84">
              <w:t xml:space="preserve"> </w:t>
            </w:r>
            <w:r w:rsidR="00CC33B0" w:rsidRPr="00495D84">
              <w:t>which</w:t>
            </w:r>
            <w:r w:rsidR="00B27C84">
              <w:t xml:space="preserve"> </w:t>
            </w:r>
            <w:r w:rsidR="00CC33B0" w:rsidRPr="00495D84">
              <w:t>the</w:t>
            </w:r>
            <w:r w:rsidR="00B27C84">
              <w:t xml:space="preserve"> </w:t>
            </w:r>
            <w:r w:rsidR="00CC33B0" w:rsidRPr="00495D84">
              <w:t>TCI</w:t>
            </w:r>
            <w:r w:rsidR="00B27C84">
              <w:t xml:space="preserve"> </w:t>
            </w:r>
            <w:r w:rsidR="00CC33B0" w:rsidRPr="00495D84">
              <w:t>states</w:t>
            </w:r>
            <w:r w:rsidR="00B27C84">
              <w:t xml:space="preserve"> </w:t>
            </w:r>
            <w:r w:rsidR="00CC33B0" w:rsidRPr="00495D84">
              <w:t>are</w:t>
            </w:r>
            <w:r w:rsidR="00B27C84">
              <w:t xml:space="preserve"> </w:t>
            </w:r>
            <w:r w:rsidR="00CC33B0" w:rsidRPr="00495D84">
              <w:t>configured</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CC33B0" w:rsidRPr="00495D84">
              <w:t>a</w:t>
            </w:r>
            <w:r w:rsidR="00B27C84">
              <w:t xml:space="preserve"> </w:t>
            </w:r>
            <w:r w:rsidR="00CC33B0" w:rsidRPr="00495D84">
              <w:t>test-specific</w:t>
            </w:r>
            <w:r w:rsidR="00B27C84">
              <w:t xml:space="preserve"> </w:t>
            </w:r>
            <w:r w:rsidR="00CC33B0" w:rsidRPr="00495D84">
              <w:t>manner.</w:t>
            </w:r>
          </w:p>
          <w:p w14:paraId="6E4DF5C1" w14:textId="17A94C57" w:rsidR="00CC33B0" w:rsidRPr="00495D84" w:rsidRDefault="00E94096" w:rsidP="00905CAF">
            <w:pPr>
              <w:pStyle w:val="TAN"/>
            </w:pPr>
            <w:r>
              <w:t xml:space="preserve">NOTE </w:t>
            </w:r>
            <w:r w:rsidRPr="00495D84">
              <w:t>2</w:t>
            </w:r>
            <w:r>
              <w:t>:</w:t>
            </w:r>
            <w:r w:rsidR="00CC33B0" w:rsidRPr="00495D84">
              <w:tab/>
              <w:t>Reference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43722A">
              <w:t xml:space="preserve">clause </w:t>
            </w:r>
            <w:r w:rsidR="00CC33B0" w:rsidRPr="00495D84">
              <w:t>A.3.17,</w:t>
            </w:r>
            <w:r w:rsidR="00B27C84">
              <w:t xml:space="preserve"> </w:t>
            </w:r>
            <w:r w:rsidR="00CC33B0" w:rsidRPr="00495D84">
              <w:t>and</w:t>
            </w:r>
            <w:r w:rsidR="00B27C84">
              <w:t xml:space="preserve"> </w:t>
            </w:r>
            <w:r w:rsidR="00CC33B0" w:rsidRPr="00495D84">
              <w:t>the</w:t>
            </w:r>
            <w:r w:rsidR="00B27C84">
              <w:t xml:space="preserve"> </w:t>
            </w:r>
            <w:r w:rsidR="00CC33B0" w:rsidRPr="00495D84">
              <w:t>applicable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specified</w:t>
            </w:r>
            <w:r w:rsidR="00B27C84">
              <w:t xml:space="preserve"> </w:t>
            </w:r>
            <w:r w:rsidR="00CC33B0" w:rsidRPr="00495D84">
              <w:t>in</w:t>
            </w:r>
            <w:r w:rsidR="00B27C84">
              <w:t xml:space="preserve"> </w:t>
            </w:r>
            <w:r w:rsidR="00CC33B0" w:rsidRPr="00495D84">
              <w:t>each</w:t>
            </w:r>
            <w:r w:rsidR="00B27C84">
              <w:t xml:space="preserve"> </w:t>
            </w:r>
            <w:r w:rsidR="00CC33B0" w:rsidRPr="00495D84">
              <w:t>test</w:t>
            </w:r>
            <w:r w:rsidR="00B27C84">
              <w:t xml:space="preserve"> </w:t>
            </w:r>
            <w:r w:rsidR="00CC33B0" w:rsidRPr="00495D84">
              <w:t>case.</w:t>
            </w:r>
            <w:r w:rsidR="00B27C84">
              <w:t xml:space="preserve"> </w:t>
            </w:r>
            <w:r w:rsidR="00CC33B0" w:rsidRPr="00495D84">
              <w:t>When</w:t>
            </w:r>
            <w:r w:rsidR="00B27C84">
              <w:t xml:space="preserve"> </w:t>
            </w:r>
            <w:r w:rsidR="00CC33B0" w:rsidRPr="00495D84">
              <w:t>a</w:t>
            </w:r>
            <w:r w:rsidR="00B27C84">
              <w:t xml:space="preserve"> </w:t>
            </w:r>
            <w:r w:rsidR="00CC33B0" w:rsidRPr="00495D84">
              <w:t>single</w:t>
            </w:r>
            <w:r w:rsidR="00B27C84">
              <w:t xml:space="preserve"> </w:t>
            </w:r>
            <w:r w:rsidR="00CC33B0" w:rsidRPr="00495D84">
              <w:t>TRS</w:t>
            </w:r>
            <w:r w:rsidR="00B27C84">
              <w:t xml:space="preserve"> </w:t>
            </w:r>
            <w:r w:rsidR="00CC33B0" w:rsidRPr="00495D84">
              <w:t>resource</w:t>
            </w:r>
            <w:r w:rsidR="00B27C84">
              <w:t xml:space="preserve"> </w:t>
            </w:r>
            <w:r w:rsidR="00CC33B0" w:rsidRPr="00495D84">
              <w:t>set</w:t>
            </w:r>
            <w:r w:rsidR="00B27C84">
              <w:t xml:space="preserve"> </w:t>
            </w:r>
            <w:r w:rsidR="00CC33B0" w:rsidRPr="00495D84">
              <w:t>is</w:t>
            </w:r>
            <w:r w:rsidR="00B27C84">
              <w:t xml:space="preserve"> </w:t>
            </w:r>
            <w:r w:rsidR="00CC33B0" w:rsidRPr="00495D84">
              <w:t>configured</w:t>
            </w:r>
            <w:r w:rsidR="00B27C84">
              <w:t xml:space="preserve"> </w:t>
            </w:r>
            <w:r w:rsidR="00CC33B0" w:rsidRPr="00495D84">
              <w:t>in</w:t>
            </w:r>
            <w:r w:rsidR="00B27C84">
              <w:t xml:space="preserve"> </w:t>
            </w:r>
            <w:r w:rsidR="00CC33B0" w:rsidRPr="00495D84">
              <w:t>a</w:t>
            </w:r>
            <w:r w:rsidR="00B27C84">
              <w:t xml:space="preserve"> </w:t>
            </w:r>
            <w:r w:rsidR="00CC33B0" w:rsidRPr="00495D84">
              <w:t>test</w:t>
            </w:r>
            <w:r w:rsidR="00B27C84">
              <w:t xml:space="preserve"> </w:t>
            </w:r>
            <w:r w:rsidR="00CC33B0" w:rsidRPr="00495D84">
              <w:t>case,</w:t>
            </w:r>
            <w:r w:rsidR="00B27C84">
              <w:t xml:space="preserve"> </w:t>
            </w:r>
            <w:r w:rsidR="00CC33B0" w:rsidRPr="00495D84">
              <w:t>it</w:t>
            </w:r>
            <w:r w:rsidR="00B27C84">
              <w:t xml:space="preserve"> </w:t>
            </w:r>
            <w:r w:rsidR="00CC33B0" w:rsidRPr="00495D84">
              <w:t>is</w:t>
            </w:r>
            <w:r w:rsidR="00B27C84">
              <w:t xml:space="preserve"> </w:t>
            </w:r>
            <w:r w:rsidR="00CC33B0" w:rsidRPr="00495D84">
              <w:t>considered</w:t>
            </w:r>
            <w:r w:rsidR="00B27C84">
              <w:t xml:space="preserve"> </w:t>
            </w:r>
            <w:r w:rsidR="00CC33B0" w:rsidRPr="00495D84">
              <w:t>as</w:t>
            </w:r>
            <w:r w:rsidR="00B27C84">
              <w:t xml:space="preserve"> </w:t>
            </w:r>
            <w:r w:rsidR="00CC33B0" w:rsidRPr="00495D84">
              <w:t>resource</w:t>
            </w:r>
            <w:r w:rsidR="00B27C84">
              <w:t xml:space="preserve"> </w:t>
            </w:r>
            <w:r w:rsidR="00CC33B0" w:rsidRPr="00495D84">
              <w:t>set</w:t>
            </w:r>
            <w:r w:rsidR="00B27C84">
              <w:t xml:space="preserve"> </w:t>
            </w:r>
            <w:r w:rsidR="00CC33B0" w:rsidRPr="00495D84">
              <w:t>1.</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TCI</w:t>
            </w:r>
            <w:r w:rsidR="00B27C84">
              <w:rPr>
                <w:lang w:eastAsia="zh-CN"/>
              </w:rPr>
              <w:t xml:space="preserve"> </w:t>
            </w:r>
            <w:r w:rsidR="00CC33B0" w:rsidRPr="00495D84">
              <w:rPr>
                <w:lang w:eastAsia="zh-CN"/>
              </w:rPr>
              <w:t>state</w:t>
            </w:r>
            <w:r w:rsidR="00B27C84">
              <w:rPr>
                <w:lang w:eastAsia="zh-CN"/>
              </w:rPr>
              <w:t xml:space="preserve"> </w:t>
            </w:r>
            <w:r w:rsidR="00CC33B0" w:rsidRPr="00495D84">
              <w:rPr>
                <w:lang w:eastAsia="zh-CN"/>
              </w:rPr>
              <w:t>of</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TRS</w:t>
            </w:r>
            <w:r w:rsidR="00B27C84">
              <w:rPr>
                <w:lang w:eastAsia="zh-CN"/>
              </w:rPr>
              <w:t xml:space="preserve"> </w:t>
            </w:r>
            <w:r w:rsidR="00CC33B0" w:rsidRPr="00495D84">
              <w:rPr>
                <w:lang w:eastAsia="zh-CN"/>
              </w:rPr>
              <w:t>is</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DLorJoint</w:t>
            </w:r>
            <w:r w:rsidR="00B27C84">
              <w:rPr>
                <w:lang w:eastAsia="zh-CN"/>
              </w:rPr>
              <w:t xml:space="preserve"> </w:t>
            </w:r>
            <w:r w:rsidR="00CC33B0" w:rsidRPr="00495D84">
              <w:rPr>
                <w:lang w:eastAsia="zh-CN"/>
              </w:rPr>
              <w:t>TCI.State.1.1.</w:t>
            </w:r>
          </w:p>
          <w:p w14:paraId="26B42B46" w14:textId="3A17DF0D" w:rsidR="00CC33B0" w:rsidRPr="00495D84" w:rsidRDefault="00E94096" w:rsidP="005113CF">
            <w:pPr>
              <w:pStyle w:val="TAN"/>
            </w:pPr>
            <w:r>
              <w:t xml:space="preserve">NOTE </w:t>
            </w:r>
            <w:r w:rsidRPr="00495D84">
              <w:t>3</w:t>
            </w:r>
            <w:r>
              <w:t>:</w:t>
            </w:r>
            <w:r w:rsidR="00CC33B0" w:rsidRPr="00495D84">
              <w:tab/>
              <w:t>Reference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defined</w:t>
            </w:r>
            <w:r w:rsidR="00B27C84">
              <w:t xml:space="preserve"> </w:t>
            </w:r>
            <w:r w:rsidR="00CC33B0" w:rsidRPr="00495D84">
              <w:t>in</w:t>
            </w:r>
            <w:r w:rsidR="00B27C84">
              <w:t xml:space="preserve"> </w:t>
            </w:r>
            <w:r w:rsidR="0043722A">
              <w:t xml:space="preserve">clause </w:t>
            </w:r>
            <w:r w:rsidR="00CC33B0" w:rsidRPr="00495D84">
              <w:t>A.3.17,</w:t>
            </w:r>
            <w:r w:rsidR="00B27C84">
              <w:t xml:space="preserve"> </w:t>
            </w:r>
            <w:r w:rsidR="00CC33B0" w:rsidRPr="00495D84">
              <w:t>and</w:t>
            </w:r>
            <w:r w:rsidR="00B27C84">
              <w:t xml:space="preserve"> </w:t>
            </w:r>
            <w:r w:rsidR="00CC33B0" w:rsidRPr="00495D84">
              <w:t>the</w:t>
            </w:r>
            <w:r w:rsidR="00B27C84">
              <w:t xml:space="preserve"> </w:t>
            </w:r>
            <w:r w:rsidR="00CC33B0" w:rsidRPr="00495D84">
              <w:t>applicable</w:t>
            </w:r>
            <w:r w:rsidR="00B27C84">
              <w:t xml:space="preserve"> </w:t>
            </w:r>
            <w:r w:rsidR="00CC33B0" w:rsidRPr="00495D84">
              <w:t>TRS</w:t>
            </w:r>
            <w:r w:rsidR="00B27C84">
              <w:t xml:space="preserve"> </w:t>
            </w:r>
            <w:r w:rsidR="00CC33B0" w:rsidRPr="00495D84">
              <w:t>resource</w:t>
            </w:r>
            <w:r w:rsidR="00B27C84">
              <w:t xml:space="preserve"> </w:t>
            </w:r>
            <w:r w:rsidR="00CC33B0" w:rsidRPr="00495D84">
              <w:t>set(s)</w:t>
            </w:r>
            <w:r w:rsidR="00B27C84">
              <w:t xml:space="preserve"> </w:t>
            </w:r>
            <w:r w:rsidR="00CC33B0" w:rsidRPr="00495D84">
              <w:t>are</w:t>
            </w:r>
            <w:r w:rsidR="00B27C84">
              <w:t xml:space="preserve"> </w:t>
            </w:r>
            <w:r w:rsidR="00CC33B0" w:rsidRPr="00495D84">
              <w:t>specified</w:t>
            </w:r>
            <w:r w:rsidR="00B27C84">
              <w:t xml:space="preserve"> </w:t>
            </w:r>
            <w:r w:rsidR="00CC33B0" w:rsidRPr="00495D84">
              <w:t>in</w:t>
            </w:r>
            <w:r w:rsidR="00B27C84">
              <w:t xml:space="preserve"> </w:t>
            </w:r>
            <w:r w:rsidR="00CC33B0" w:rsidRPr="00495D84">
              <w:t>each</w:t>
            </w:r>
            <w:r w:rsidR="00B27C84">
              <w:t xml:space="preserve"> </w:t>
            </w:r>
            <w:r w:rsidR="00CC33B0" w:rsidRPr="00495D84">
              <w:t>test</w:t>
            </w:r>
            <w:r w:rsidR="00B27C84">
              <w:t xml:space="preserve"> </w:t>
            </w:r>
            <w:r w:rsidR="00CC33B0" w:rsidRPr="00495D84">
              <w:t>case.</w:t>
            </w:r>
            <w:r w:rsidR="00B27C84">
              <w:t xml:space="preserve"> </w:t>
            </w:r>
            <w:r w:rsidR="00CC33B0" w:rsidRPr="00495D84">
              <w:t>When</w:t>
            </w:r>
            <w:r w:rsidR="00B27C84">
              <w:t xml:space="preserve"> </w:t>
            </w:r>
            <w:r w:rsidR="00CC33B0" w:rsidRPr="00495D84">
              <w:t>a</w:t>
            </w:r>
            <w:r w:rsidR="00B27C84">
              <w:t xml:space="preserve"> </w:t>
            </w:r>
            <w:r w:rsidR="00CC33B0" w:rsidRPr="00495D84">
              <w:t>single</w:t>
            </w:r>
            <w:r w:rsidR="00B27C84">
              <w:t xml:space="preserve"> </w:t>
            </w:r>
            <w:r w:rsidR="00CC33B0" w:rsidRPr="00495D84">
              <w:t>TRS</w:t>
            </w:r>
            <w:r w:rsidR="00B27C84">
              <w:t xml:space="preserve"> </w:t>
            </w:r>
            <w:r w:rsidR="00CC33B0" w:rsidRPr="00495D84">
              <w:t>resource</w:t>
            </w:r>
            <w:r w:rsidR="00B27C84">
              <w:t xml:space="preserve"> </w:t>
            </w:r>
            <w:r w:rsidR="00CC33B0" w:rsidRPr="00495D84">
              <w:t>set</w:t>
            </w:r>
            <w:r w:rsidR="00B27C84">
              <w:t xml:space="preserve"> </w:t>
            </w:r>
            <w:r w:rsidR="00CC33B0" w:rsidRPr="00495D84">
              <w:t>is</w:t>
            </w:r>
            <w:r w:rsidR="00B27C84">
              <w:t xml:space="preserve"> </w:t>
            </w:r>
            <w:r w:rsidR="00CC33B0" w:rsidRPr="00495D84">
              <w:t>configured</w:t>
            </w:r>
            <w:r w:rsidR="00B27C84">
              <w:t xml:space="preserve"> </w:t>
            </w:r>
            <w:r w:rsidR="00CC33B0" w:rsidRPr="00495D84">
              <w:t>in</w:t>
            </w:r>
            <w:r w:rsidR="00B27C84">
              <w:t xml:space="preserve"> </w:t>
            </w:r>
            <w:r w:rsidR="00CC33B0" w:rsidRPr="00495D84">
              <w:t>a</w:t>
            </w:r>
            <w:r w:rsidR="00B27C84">
              <w:t xml:space="preserve"> </w:t>
            </w:r>
            <w:r w:rsidR="00CC33B0" w:rsidRPr="00495D84">
              <w:t>test</w:t>
            </w:r>
            <w:r w:rsidR="00B27C84">
              <w:t xml:space="preserve"> </w:t>
            </w:r>
            <w:r w:rsidR="00CC33B0" w:rsidRPr="00495D84">
              <w:t>case,</w:t>
            </w:r>
            <w:r w:rsidR="00B27C84">
              <w:t xml:space="preserve"> </w:t>
            </w:r>
            <w:r w:rsidR="00CC33B0" w:rsidRPr="00495D84">
              <w:t>it</w:t>
            </w:r>
            <w:r w:rsidR="00B27C84">
              <w:t xml:space="preserve"> </w:t>
            </w:r>
            <w:r w:rsidR="00CC33B0" w:rsidRPr="00495D84">
              <w:t>is</w:t>
            </w:r>
            <w:r w:rsidR="00B27C84">
              <w:t xml:space="preserve"> </w:t>
            </w:r>
            <w:r w:rsidR="00CC33B0" w:rsidRPr="00495D84">
              <w:t>considered</w:t>
            </w:r>
            <w:r w:rsidR="00B27C84">
              <w:t xml:space="preserve"> </w:t>
            </w:r>
            <w:r w:rsidR="00CC33B0" w:rsidRPr="00495D84">
              <w:t>as</w:t>
            </w:r>
            <w:r w:rsidR="00B27C84">
              <w:t xml:space="preserve"> </w:t>
            </w:r>
            <w:r w:rsidR="00CC33B0" w:rsidRPr="00495D84">
              <w:t>resource</w:t>
            </w:r>
            <w:r w:rsidR="00B27C84">
              <w:t xml:space="preserve"> </w:t>
            </w:r>
            <w:r w:rsidR="00CC33B0" w:rsidRPr="00495D84">
              <w:t>set</w:t>
            </w:r>
            <w:r w:rsidR="00B27C84">
              <w:t xml:space="preserve"> </w:t>
            </w:r>
            <w:r w:rsidR="00CC33B0" w:rsidRPr="00495D84">
              <w:t>1.</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TCI</w:t>
            </w:r>
            <w:r w:rsidR="00B27C84">
              <w:rPr>
                <w:lang w:eastAsia="zh-CN"/>
              </w:rPr>
              <w:t xml:space="preserve"> </w:t>
            </w:r>
            <w:r w:rsidR="00CC33B0" w:rsidRPr="00495D84">
              <w:rPr>
                <w:lang w:eastAsia="zh-CN"/>
              </w:rPr>
              <w:t>state</w:t>
            </w:r>
            <w:r w:rsidR="00B27C84">
              <w:rPr>
                <w:lang w:eastAsia="zh-CN"/>
              </w:rPr>
              <w:t xml:space="preserve"> </w:t>
            </w:r>
            <w:r w:rsidR="00CC33B0" w:rsidRPr="00495D84">
              <w:rPr>
                <w:lang w:eastAsia="zh-CN"/>
              </w:rPr>
              <w:t>of</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TRS</w:t>
            </w:r>
            <w:r w:rsidR="00B27C84">
              <w:rPr>
                <w:lang w:eastAsia="zh-CN"/>
              </w:rPr>
              <w:t xml:space="preserve"> </w:t>
            </w:r>
            <w:r w:rsidR="00CC33B0" w:rsidRPr="00495D84">
              <w:rPr>
                <w:lang w:eastAsia="zh-CN"/>
              </w:rPr>
              <w:t>is</w:t>
            </w:r>
            <w:r w:rsidR="00B27C84">
              <w:rPr>
                <w:lang w:eastAsia="zh-CN"/>
              </w:rPr>
              <w:t xml:space="preserve"> </w:t>
            </w:r>
            <w:r w:rsidR="00CC33B0" w:rsidRPr="00495D84">
              <w:rPr>
                <w:lang w:eastAsia="zh-CN"/>
              </w:rPr>
              <w:t>the</w:t>
            </w:r>
            <w:r w:rsidR="00B27C84">
              <w:rPr>
                <w:lang w:eastAsia="zh-CN"/>
              </w:rPr>
              <w:t xml:space="preserve"> </w:t>
            </w:r>
            <w:r w:rsidR="00CC33B0" w:rsidRPr="00495D84">
              <w:rPr>
                <w:lang w:eastAsia="zh-CN"/>
              </w:rPr>
              <w:t>DLorJoint</w:t>
            </w:r>
            <w:r w:rsidR="00B27C84">
              <w:rPr>
                <w:lang w:eastAsia="zh-CN"/>
              </w:rPr>
              <w:t xml:space="preserve"> </w:t>
            </w:r>
            <w:r w:rsidR="00CC33B0" w:rsidRPr="00495D84">
              <w:rPr>
                <w:lang w:eastAsia="zh-CN"/>
              </w:rPr>
              <w:t>TCI.State.1.2.</w:t>
            </w:r>
          </w:p>
        </w:tc>
      </w:tr>
    </w:tbl>
    <w:p w14:paraId="65012EA0" w14:textId="77777777" w:rsidR="00CC33B0" w:rsidRPr="00495D84" w:rsidRDefault="00CC33B0" w:rsidP="00CC33B0">
      <w:pPr>
        <w:rPr>
          <w:highlight w:val="yellow"/>
          <w:lang w:eastAsia="zh-CN"/>
        </w:rPr>
      </w:pPr>
    </w:p>
    <w:p w14:paraId="3AEC3AAF" w14:textId="77777777" w:rsidR="00B23358" w:rsidRPr="00495D84" w:rsidRDefault="00B23358" w:rsidP="00B23358">
      <w:pPr>
        <w:pStyle w:val="Heading3"/>
      </w:pPr>
      <w:r w:rsidRPr="00495D84">
        <w:t>A.3.16A.3</w:t>
      </w:r>
      <w:r w:rsidRPr="00495D84">
        <w:tab/>
        <w:t>UL TCI states</w:t>
      </w:r>
    </w:p>
    <w:p w14:paraId="13941C33" w14:textId="77777777" w:rsidR="00B23358" w:rsidRPr="00495D84" w:rsidRDefault="00B23358" w:rsidP="00B23358">
      <w:pPr>
        <w:pStyle w:val="TH"/>
      </w:pPr>
      <w:r w:rsidRPr="00495D84">
        <w:t>Table A.3.16A.3-1: UL TCI States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8"/>
        <w:gridCol w:w="1277"/>
        <w:gridCol w:w="1278"/>
        <w:gridCol w:w="1278"/>
        <w:gridCol w:w="1277"/>
        <w:gridCol w:w="1278"/>
        <w:gridCol w:w="1278"/>
      </w:tblGrid>
      <w:tr w:rsidR="00EC5232" w:rsidRPr="00495D84" w14:paraId="0B1A312B"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7C345054" w14:textId="77777777" w:rsidR="00EC5232" w:rsidRPr="00495D84" w:rsidRDefault="00EC5232" w:rsidP="009868ED">
            <w:pPr>
              <w:pStyle w:val="TAH"/>
            </w:pPr>
            <w:r w:rsidRPr="00495D84">
              <w:t>Parameter</w:t>
            </w:r>
          </w:p>
        </w:tc>
        <w:tc>
          <w:tcPr>
            <w:tcW w:w="1277" w:type="dxa"/>
            <w:tcBorders>
              <w:top w:val="single" w:sz="4" w:space="0" w:color="auto"/>
              <w:left w:val="single" w:sz="4" w:space="0" w:color="auto"/>
              <w:bottom w:val="single" w:sz="4" w:space="0" w:color="auto"/>
              <w:right w:val="single" w:sz="4" w:space="0" w:color="auto"/>
            </w:tcBorders>
            <w:hideMark/>
          </w:tcPr>
          <w:p w14:paraId="7DFAA1B2" w14:textId="6BB3932F" w:rsidR="00EC5232" w:rsidRPr="00495D84" w:rsidRDefault="00EC5232" w:rsidP="009868ED">
            <w:pPr>
              <w:pStyle w:val="TAH"/>
            </w:pPr>
            <w:r w:rsidRPr="00495D84">
              <w:t>UL</w:t>
            </w:r>
            <w:r w:rsidR="00B27C84">
              <w:t xml:space="preserve"> </w:t>
            </w:r>
            <w:r w:rsidRPr="00495D84">
              <w:t>TCI.State.0</w:t>
            </w:r>
          </w:p>
        </w:tc>
        <w:tc>
          <w:tcPr>
            <w:tcW w:w="1278" w:type="dxa"/>
            <w:tcBorders>
              <w:top w:val="single" w:sz="4" w:space="0" w:color="auto"/>
              <w:left w:val="single" w:sz="4" w:space="0" w:color="auto"/>
              <w:bottom w:val="single" w:sz="4" w:space="0" w:color="auto"/>
              <w:right w:val="single" w:sz="4" w:space="0" w:color="auto"/>
            </w:tcBorders>
            <w:hideMark/>
          </w:tcPr>
          <w:p w14:paraId="131A1B2F" w14:textId="3850C487" w:rsidR="00EC5232" w:rsidRPr="00495D84" w:rsidRDefault="00EC5232" w:rsidP="009868ED">
            <w:pPr>
              <w:pStyle w:val="TAH"/>
            </w:pPr>
            <w:r w:rsidRPr="00495D84">
              <w:t>UL</w:t>
            </w:r>
            <w:r w:rsidR="00B27C84">
              <w:t xml:space="preserve"> </w:t>
            </w:r>
            <w:r w:rsidRPr="00495D84">
              <w:t>TCI.State.1</w:t>
            </w:r>
          </w:p>
        </w:tc>
        <w:tc>
          <w:tcPr>
            <w:tcW w:w="1278" w:type="dxa"/>
            <w:tcBorders>
              <w:top w:val="single" w:sz="4" w:space="0" w:color="auto"/>
              <w:left w:val="single" w:sz="4" w:space="0" w:color="auto"/>
              <w:bottom w:val="single" w:sz="4" w:space="0" w:color="auto"/>
              <w:right w:val="single" w:sz="4" w:space="0" w:color="auto"/>
            </w:tcBorders>
            <w:hideMark/>
          </w:tcPr>
          <w:p w14:paraId="6B9194BE" w14:textId="72AABEE2" w:rsidR="00EC5232" w:rsidRPr="00495D84" w:rsidRDefault="00EC5232" w:rsidP="009868ED">
            <w:pPr>
              <w:pStyle w:val="TAH"/>
            </w:pPr>
            <w:r w:rsidRPr="00495D84">
              <w:t>UL</w:t>
            </w:r>
            <w:r w:rsidR="00B27C84">
              <w:t xml:space="preserve"> </w:t>
            </w:r>
            <w:r w:rsidRPr="00495D84">
              <w:t>TCI.State.2</w:t>
            </w:r>
          </w:p>
        </w:tc>
        <w:tc>
          <w:tcPr>
            <w:tcW w:w="1277" w:type="dxa"/>
            <w:tcBorders>
              <w:top w:val="single" w:sz="4" w:space="0" w:color="auto"/>
              <w:left w:val="single" w:sz="4" w:space="0" w:color="auto"/>
              <w:bottom w:val="single" w:sz="4" w:space="0" w:color="auto"/>
              <w:right w:val="single" w:sz="4" w:space="0" w:color="auto"/>
            </w:tcBorders>
            <w:hideMark/>
          </w:tcPr>
          <w:p w14:paraId="4B041F7B" w14:textId="47CFFD03" w:rsidR="00EC5232" w:rsidRPr="00495D84" w:rsidRDefault="00EC5232" w:rsidP="009868ED">
            <w:pPr>
              <w:pStyle w:val="TAH"/>
            </w:pPr>
            <w:r w:rsidRPr="00495D84">
              <w:t>UL</w:t>
            </w:r>
            <w:r w:rsidR="00B27C84">
              <w:t xml:space="preserve"> </w:t>
            </w:r>
            <w:r w:rsidRPr="00495D84">
              <w:t>TCI.State.3</w:t>
            </w:r>
          </w:p>
        </w:tc>
        <w:tc>
          <w:tcPr>
            <w:tcW w:w="1278" w:type="dxa"/>
            <w:tcBorders>
              <w:top w:val="single" w:sz="4" w:space="0" w:color="auto"/>
              <w:left w:val="single" w:sz="4" w:space="0" w:color="auto"/>
              <w:bottom w:val="single" w:sz="4" w:space="0" w:color="auto"/>
              <w:right w:val="single" w:sz="4" w:space="0" w:color="auto"/>
            </w:tcBorders>
          </w:tcPr>
          <w:p w14:paraId="78387F3B" w14:textId="1BA5DA29" w:rsidR="00EC5232" w:rsidRPr="00495D84" w:rsidRDefault="00EC5232" w:rsidP="009868ED">
            <w:pPr>
              <w:pStyle w:val="TAH"/>
            </w:pPr>
            <w:r w:rsidRPr="00495D84">
              <w:t>UL</w:t>
            </w:r>
            <w:r w:rsidR="00B27C84">
              <w:t xml:space="preserve"> </w:t>
            </w:r>
            <w:r w:rsidRPr="00495D84">
              <w:t>TCI.State.4</w:t>
            </w:r>
          </w:p>
        </w:tc>
        <w:tc>
          <w:tcPr>
            <w:tcW w:w="1278" w:type="dxa"/>
            <w:tcBorders>
              <w:top w:val="single" w:sz="4" w:space="0" w:color="auto"/>
              <w:left w:val="single" w:sz="4" w:space="0" w:color="auto"/>
              <w:bottom w:val="single" w:sz="4" w:space="0" w:color="auto"/>
              <w:right w:val="single" w:sz="4" w:space="0" w:color="auto"/>
            </w:tcBorders>
          </w:tcPr>
          <w:p w14:paraId="2A75FA90" w14:textId="0D276DEA" w:rsidR="00EC5232" w:rsidRPr="00495D84" w:rsidRDefault="00EC5232" w:rsidP="009868ED">
            <w:pPr>
              <w:pStyle w:val="TAH"/>
            </w:pPr>
            <w:r w:rsidRPr="00495D84">
              <w:t>UL</w:t>
            </w:r>
            <w:r w:rsidR="00B27C84">
              <w:t xml:space="preserve"> </w:t>
            </w:r>
            <w:r w:rsidRPr="00495D84">
              <w:t>TCI.State.5</w:t>
            </w:r>
          </w:p>
        </w:tc>
      </w:tr>
      <w:tr w:rsidR="00EC5232" w:rsidRPr="00495D84" w14:paraId="0DA97D64"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06DD03B5" w14:textId="77777777" w:rsidR="00EC5232" w:rsidRPr="00495D84" w:rsidRDefault="00EC5232" w:rsidP="009868ED">
            <w:pPr>
              <w:pStyle w:val="TAC"/>
            </w:pPr>
            <w:r w:rsidRPr="00495D84">
              <w:t>ul-TCIState-Id</w:t>
            </w:r>
          </w:p>
        </w:tc>
        <w:tc>
          <w:tcPr>
            <w:tcW w:w="1277" w:type="dxa"/>
            <w:tcBorders>
              <w:top w:val="single" w:sz="4" w:space="0" w:color="auto"/>
              <w:left w:val="single" w:sz="4" w:space="0" w:color="auto"/>
              <w:bottom w:val="single" w:sz="4" w:space="0" w:color="auto"/>
              <w:right w:val="single" w:sz="4" w:space="0" w:color="auto"/>
            </w:tcBorders>
            <w:hideMark/>
          </w:tcPr>
          <w:p w14:paraId="67E3FC5C" w14:textId="77777777" w:rsidR="00EC5232" w:rsidRPr="00495D84" w:rsidRDefault="00EC5232" w:rsidP="009868ED">
            <w:pPr>
              <w:pStyle w:val="TAC"/>
            </w:pPr>
            <w:r w:rsidRPr="00495D84">
              <w:t>Id0</w:t>
            </w:r>
          </w:p>
        </w:tc>
        <w:tc>
          <w:tcPr>
            <w:tcW w:w="1278" w:type="dxa"/>
            <w:tcBorders>
              <w:top w:val="single" w:sz="4" w:space="0" w:color="auto"/>
              <w:left w:val="single" w:sz="4" w:space="0" w:color="auto"/>
              <w:bottom w:val="single" w:sz="4" w:space="0" w:color="auto"/>
              <w:right w:val="single" w:sz="4" w:space="0" w:color="auto"/>
            </w:tcBorders>
            <w:hideMark/>
          </w:tcPr>
          <w:p w14:paraId="30554BCF" w14:textId="77777777" w:rsidR="00EC5232" w:rsidRPr="00495D84" w:rsidRDefault="00EC5232" w:rsidP="009868ED">
            <w:pPr>
              <w:pStyle w:val="TAC"/>
            </w:pPr>
            <w:r w:rsidRPr="00495D84">
              <w:t>Id1</w:t>
            </w:r>
          </w:p>
        </w:tc>
        <w:tc>
          <w:tcPr>
            <w:tcW w:w="1278" w:type="dxa"/>
            <w:tcBorders>
              <w:top w:val="single" w:sz="4" w:space="0" w:color="auto"/>
              <w:left w:val="single" w:sz="4" w:space="0" w:color="auto"/>
              <w:bottom w:val="single" w:sz="4" w:space="0" w:color="auto"/>
              <w:right w:val="single" w:sz="4" w:space="0" w:color="auto"/>
            </w:tcBorders>
            <w:hideMark/>
          </w:tcPr>
          <w:p w14:paraId="534A1DBD" w14:textId="77777777" w:rsidR="00EC5232" w:rsidRPr="00495D84" w:rsidRDefault="00EC5232" w:rsidP="009868ED">
            <w:pPr>
              <w:pStyle w:val="TAC"/>
            </w:pPr>
            <w:r w:rsidRPr="00495D84">
              <w:t>Id2</w:t>
            </w:r>
          </w:p>
        </w:tc>
        <w:tc>
          <w:tcPr>
            <w:tcW w:w="1277" w:type="dxa"/>
            <w:tcBorders>
              <w:top w:val="single" w:sz="4" w:space="0" w:color="auto"/>
              <w:left w:val="single" w:sz="4" w:space="0" w:color="auto"/>
              <w:bottom w:val="single" w:sz="4" w:space="0" w:color="auto"/>
              <w:right w:val="single" w:sz="4" w:space="0" w:color="auto"/>
            </w:tcBorders>
            <w:hideMark/>
          </w:tcPr>
          <w:p w14:paraId="5D63B7D2" w14:textId="77777777" w:rsidR="00EC5232" w:rsidRPr="00495D84" w:rsidRDefault="00EC5232" w:rsidP="009868ED">
            <w:pPr>
              <w:pStyle w:val="TAC"/>
            </w:pPr>
            <w:r w:rsidRPr="00495D84">
              <w:t>Id3</w:t>
            </w:r>
          </w:p>
        </w:tc>
        <w:tc>
          <w:tcPr>
            <w:tcW w:w="1278" w:type="dxa"/>
            <w:tcBorders>
              <w:top w:val="single" w:sz="4" w:space="0" w:color="auto"/>
              <w:left w:val="single" w:sz="4" w:space="0" w:color="auto"/>
              <w:bottom w:val="single" w:sz="4" w:space="0" w:color="auto"/>
              <w:right w:val="single" w:sz="4" w:space="0" w:color="auto"/>
            </w:tcBorders>
          </w:tcPr>
          <w:p w14:paraId="558FDD29" w14:textId="77777777" w:rsidR="00EC5232" w:rsidRPr="00495D84" w:rsidRDefault="00EC5232" w:rsidP="009868ED">
            <w:pPr>
              <w:pStyle w:val="TAC"/>
            </w:pPr>
            <w:r w:rsidRPr="00495D84">
              <w:t>Id4</w:t>
            </w:r>
          </w:p>
        </w:tc>
        <w:tc>
          <w:tcPr>
            <w:tcW w:w="1278" w:type="dxa"/>
            <w:tcBorders>
              <w:top w:val="single" w:sz="4" w:space="0" w:color="auto"/>
              <w:left w:val="single" w:sz="4" w:space="0" w:color="auto"/>
              <w:bottom w:val="single" w:sz="4" w:space="0" w:color="auto"/>
              <w:right w:val="single" w:sz="4" w:space="0" w:color="auto"/>
            </w:tcBorders>
          </w:tcPr>
          <w:p w14:paraId="0B2460FD" w14:textId="77777777" w:rsidR="00EC5232" w:rsidRPr="00495D84" w:rsidRDefault="00EC5232" w:rsidP="009868ED">
            <w:pPr>
              <w:pStyle w:val="TAC"/>
            </w:pPr>
            <w:r w:rsidRPr="00495D84">
              <w:t>Id5</w:t>
            </w:r>
          </w:p>
        </w:tc>
      </w:tr>
      <w:tr w:rsidR="00EC5232" w:rsidRPr="00495D84" w14:paraId="3B1315D7"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hideMark/>
          </w:tcPr>
          <w:p w14:paraId="3A3C10A3" w14:textId="57FEAD30" w:rsidR="00EC5232" w:rsidRPr="00495D84" w:rsidRDefault="00EC5232" w:rsidP="009868ED">
            <w:pPr>
              <w:pStyle w:val="TAC"/>
            </w:pPr>
            <w:r w:rsidRPr="00495D84">
              <w:t>referenceSignal</w:t>
            </w:r>
            <w:r w:rsidR="00B27C84">
              <w:rPr>
                <w:vertAlign w:val="superscript"/>
              </w:rPr>
              <w:t xml:space="preserve"> </w:t>
            </w:r>
            <w:r w:rsidRPr="00495D84">
              <w:rPr>
                <w:vertAlign w:val="superscript"/>
              </w:rPr>
              <w:t>Note1</w:t>
            </w:r>
          </w:p>
        </w:tc>
        <w:tc>
          <w:tcPr>
            <w:tcW w:w="1277" w:type="dxa"/>
            <w:tcBorders>
              <w:top w:val="single" w:sz="4" w:space="0" w:color="auto"/>
              <w:left w:val="single" w:sz="4" w:space="0" w:color="auto"/>
              <w:bottom w:val="single" w:sz="4" w:space="0" w:color="auto"/>
              <w:right w:val="single" w:sz="4" w:space="0" w:color="auto"/>
            </w:tcBorders>
            <w:hideMark/>
          </w:tcPr>
          <w:p w14:paraId="2D57169B" w14:textId="77777777" w:rsidR="00EC5232" w:rsidRPr="00495D84" w:rsidRDefault="00EC5232" w:rsidP="009868ED">
            <w:pPr>
              <w:pStyle w:val="TAC"/>
            </w:pPr>
            <w:r w:rsidRPr="00495D84">
              <w:t>SSB0</w:t>
            </w:r>
          </w:p>
        </w:tc>
        <w:tc>
          <w:tcPr>
            <w:tcW w:w="1278" w:type="dxa"/>
            <w:tcBorders>
              <w:top w:val="single" w:sz="4" w:space="0" w:color="auto"/>
              <w:left w:val="single" w:sz="4" w:space="0" w:color="auto"/>
              <w:bottom w:val="single" w:sz="4" w:space="0" w:color="auto"/>
              <w:right w:val="single" w:sz="4" w:space="0" w:color="auto"/>
            </w:tcBorders>
            <w:hideMark/>
          </w:tcPr>
          <w:p w14:paraId="010B068A" w14:textId="77777777" w:rsidR="00EC5232" w:rsidRPr="00495D84" w:rsidRDefault="00EC5232" w:rsidP="009868ED">
            <w:pPr>
              <w:pStyle w:val="TAC"/>
            </w:pPr>
            <w:r w:rsidRPr="00495D84">
              <w:t>SSB1</w:t>
            </w:r>
          </w:p>
        </w:tc>
        <w:tc>
          <w:tcPr>
            <w:tcW w:w="1278" w:type="dxa"/>
            <w:tcBorders>
              <w:top w:val="single" w:sz="4" w:space="0" w:color="auto"/>
              <w:left w:val="single" w:sz="4" w:space="0" w:color="auto"/>
              <w:bottom w:val="single" w:sz="4" w:space="0" w:color="auto"/>
              <w:right w:val="single" w:sz="4" w:space="0" w:color="auto"/>
            </w:tcBorders>
            <w:hideMark/>
          </w:tcPr>
          <w:p w14:paraId="1F068186" w14:textId="00C6406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hideMark/>
          </w:tcPr>
          <w:p w14:paraId="57A3BDA8" w14:textId="5AF8DE9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3FAFC26A" w14:textId="16ABC94A"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4C23FB6" w14:textId="581EC88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0B8E9862"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6639A215" w14:textId="77777777" w:rsidR="00EC5232" w:rsidRPr="00495D84" w:rsidRDefault="00EC5232" w:rsidP="009868ED">
            <w:pPr>
              <w:pStyle w:val="TAC"/>
            </w:pPr>
            <w:r w:rsidRPr="00495D84">
              <w:t>pathlossReferenceRS</w:t>
            </w:r>
          </w:p>
        </w:tc>
        <w:tc>
          <w:tcPr>
            <w:tcW w:w="1277" w:type="dxa"/>
            <w:tcBorders>
              <w:top w:val="single" w:sz="4" w:space="0" w:color="auto"/>
              <w:left w:val="single" w:sz="4" w:space="0" w:color="auto"/>
              <w:bottom w:val="single" w:sz="4" w:space="0" w:color="auto"/>
              <w:right w:val="single" w:sz="4" w:space="0" w:color="auto"/>
            </w:tcBorders>
          </w:tcPr>
          <w:p w14:paraId="4C0BFCAF" w14:textId="7D1ABA91"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02E9A57D" w14:textId="247A120F"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87E4CB4" w14:textId="69E6F8C3"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Note2</w:t>
            </w:r>
          </w:p>
        </w:tc>
        <w:tc>
          <w:tcPr>
            <w:tcW w:w="1277" w:type="dxa"/>
            <w:tcBorders>
              <w:top w:val="single" w:sz="4" w:space="0" w:color="auto"/>
              <w:left w:val="single" w:sz="4" w:space="0" w:color="auto"/>
              <w:bottom w:val="single" w:sz="4" w:space="0" w:color="auto"/>
              <w:right w:val="single" w:sz="4" w:space="0" w:color="auto"/>
            </w:tcBorders>
          </w:tcPr>
          <w:p w14:paraId="00517A40" w14:textId="10D69D5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2</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50CBA019" w14:textId="2C109FD6"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3</w:t>
            </w:r>
            <w:r w:rsidR="00B27C84">
              <w:rPr>
                <w:vertAlign w:val="superscript"/>
              </w:rPr>
              <w:t xml:space="preserve"> </w:t>
            </w:r>
            <w:r w:rsidRPr="00495D84">
              <w:rPr>
                <w:vertAlign w:val="superscript"/>
              </w:rPr>
              <w:t>Note2</w:t>
            </w:r>
          </w:p>
        </w:tc>
        <w:tc>
          <w:tcPr>
            <w:tcW w:w="1278" w:type="dxa"/>
            <w:tcBorders>
              <w:top w:val="single" w:sz="4" w:space="0" w:color="auto"/>
              <w:left w:val="single" w:sz="4" w:space="0" w:color="auto"/>
              <w:bottom w:val="single" w:sz="4" w:space="0" w:color="auto"/>
              <w:right w:val="single" w:sz="4" w:space="0" w:color="auto"/>
            </w:tcBorders>
          </w:tcPr>
          <w:p w14:paraId="2EC9B76D" w14:textId="51FD543B" w:rsidR="00EC5232" w:rsidRPr="00495D84" w:rsidRDefault="00EC5232" w:rsidP="009868ED">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4</w:t>
            </w:r>
            <w:r w:rsidR="00B27C84">
              <w:rPr>
                <w:vertAlign w:val="superscript"/>
              </w:rPr>
              <w:t xml:space="preserve"> </w:t>
            </w:r>
            <w:r w:rsidRPr="00495D84">
              <w:rPr>
                <w:vertAlign w:val="superscript"/>
              </w:rPr>
              <w:t>Note2</w:t>
            </w:r>
          </w:p>
        </w:tc>
      </w:tr>
      <w:tr w:rsidR="00EC5232" w:rsidRPr="00495D84" w14:paraId="740E1F95" w14:textId="77777777" w:rsidTr="00B27C84">
        <w:trPr>
          <w:jc w:val="center"/>
        </w:trPr>
        <w:tc>
          <w:tcPr>
            <w:tcW w:w="1968" w:type="dxa"/>
            <w:tcBorders>
              <w:top w:val="single" w:sz="4" w:space="0" w:color="auto"/>
              <w:left w:val="single" w:sz="4" w:space="0" w:color="auto"/>
              <w:bottom w:val="single" w:sz="4" w:space="0" w:color="auto"/>
              <w:right w:val="single" w:sz="4" w:space="0" w:color="auto"/>
            </w:tcBorders>
          </w:tcPr>
          <w:p w14:paraId="78789B86" w14:textId="77777777" w:rsidR="00EC5232" w:rsidRPr="00495D84" w:rsidRDefault="00EC5232" w:rsidP="009868ED">
            <w:pPr>
              <w:pStyle w:val="TAC"/>
            </w:pPr>
            <w:r w:rsidRPr="00495D84">
              <w:t>additionalPCI</w:t>
            </w:r>
          </w:p>
        </w:tc>
        <w:tc>
          <w:tcPr>
            <w:tcW w:w="1277" w:type="dxa"/>
            <w:tcBorders>
              <w:top w:val="single" w:sz="4" w:space="0" w:color="auto"/>
              <w:left w:val="single" w:sz="4" w:space="0" w:color="auto"/>
              <w:bottom w:val="single" w:sz="4" w:space="0" w:color="auto"/>
              <w:right w:val="single" w:sz="4" w:space="0" w:color="auto"/>
            </w:tcBorders>
          </w:tcPr>
          <w:p w14:paraId="45F35F29"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968EEC" w14:textId="3DC7A8FD" w:rsidR="00EC5232" w:rsidRPr="00495D84" w:rsidRDefault="00EC5232" w:rsidP="009868ED">
            <w:pPr>
              <w:pStyle w:val="TAC"/>
            </w:pPr>
            <w:r w:rsidRPr="00495D84">
              <w:rPr>
                <w:rFonts w:hint="eastAsia"/>
                <w:lang w:eastAsia="zh-CN"/>
              </w:rPr>
              <w:t>c</w:t>
            </w:r>
            <w:r w:rsidRPr="00495D84">
              <w:rPr>
                <w:lang w:eastAsia="zh-CN"/>
              </w:rPr>
              <w:t>onfigured</w:t>
            </w:r>
            <w:r w:rsidR="00B27C84">
              <w:rPr>
                <w:vertAlign w:val="superscript"/>
              </w:rPr>
              <w:t xml:space="preserve"> </w:t>
            </w:r>
            <w:r w:rsidRPr="00495D84">
              <w:rPr>
                <w:vertAlign w:val="superscript"/>
              </w:rPr>
              <w:t>Note3</w:t>
            </w:r>
          </w:p>
        </w:tc>
        <w:tc>
          <w:tcPr>
            <w:tcW w:w="1278" w:type="dxa"/>
            <w:tcBorders>
              <w:top w:val="single" w:sz="4" w:space="0" w:color="auto"/>
              <w:left w:val="single" w:sz="4" w:space="0" w:color="auto"/>
              <w:bottom w:val="single" w:sz="4" w:space="0" w:color="auto"/>
              <w:right w:val="single" w:sz="4" w:space="0" w:color="auto"/>
            </w:tcBorders>
          </w:tcPr>
          <w:p w14:paraId="3EF5C435"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7" w:type="dxa"/>
            <w:tcBorders>
              <w:top w:val="single" w:sz="4" w:space="0" w:color="auto"/>
              <w:left w:val="single" w:sz="4" w:space="0" w:color="auto"/>
              <w:bottom w:val="single" w:sz="4" w:space="0" w:color="auto"/>
              <w:right w:val="single" w:sz="4" w:space="0" w:color="auto"/>
            </w:tcBorders>
          </w:tcPr>
          <w:p w14:paraId="7575023D" w14:textId="77777777" w:rsidR="00EC5232" w:rsidRPr="00495D84" w:rsidRDefault="00EC5232" w:rsidP="009868ED">
            <w:pPr>
              <w:pStyle w:val="TAC"/>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24E3C7F6" w14:textId="77777777" w:rsidR="00EC5232" w:rsidRPr="00495D84" w:rsidRDefault="00EC5232" w:rsidP="009868ED">
            <w:pPr>
              <w:pStyle w:val="TAC"/>
              <w:rPr>
                <w:lang w:eastAsia="zh-CN"/>
              </w:rPr>
            </w:pPr>
            <w:r w:rsidRPr="00495D84">
              <w:rPr>
                <w:rFonts w:hint="eastAsia"/>
                <w:lang w:eastAsia="zh-CN"/>
              </w:rPr>
              <w:t>N</w:t>
            </w:r>
            <w:r w:rsidRPr="00495D84">
              <w:rPr>
                <w:lang w:eastAsia="zh-CN"/>
              </w:rPr>
              <w:t>/A</w:t>
            </w:r>
          </w:p>
        </w:tc>
        <w:tc>
          <w:tcPr>
            <w:tcW w:w="1278" w:type="dxa"/>
            <w:tcBorders>
              <w:top w:val="single" w:sz="4" w:space="0" w:color="auto"/>
              <w:left w:val="single" w:sz="4" w:space="0" w:color="auto"/>
              <w:bottom w:val="single" w:sz="4" w:space="0" w:color="auto"/>
              <w:right w:val="single" w:sz="4" w:space="0" w:color="auto"/>
            </w:tcBorders>
          </w:tcPr>
          <w:p w14:paraId="517AEE20" w14:textId="77777777" w:rsidR="00EC5232" w:rsidRPr="00495D84" w:rsidRDefault="00EC5232" w:rsidP="009868ED">
            <w:pPr>
              <w:pStyle w:val="TAC"/>
              <w:rPr>
                <w:lang w:eastAsia="zh-CN"/>
              </w:rPr>
            </w:pPr>
            <w:r w:rsidRPr="00495D84">
              <w:rPr>
                <w:lang w:eastAsia="zh-CN"/>
              </w:rPr>
              <w:t>N/A</w:t>
            </w:r>
          </w:p>
        </w:tc>
      </w:tr>
      <w:tr w:rsidR="00EC5232" w:rsidRPr="00495D84" w14:paraId="3A1A4B09" w14:textId="77777777" w:rsidTr="00B27C84">
        <w:trPr>
          <w:jc w:val="center"/>
        </w:trPr>
        <w:tc>
          <w:tcPr>
            <w:tcW w:w="9634" w:type="dxa"/>
            <w:gridSpan w:val="7"/>
            <w:tcBorders>
              <w:top w:val="single" w:sz="4" w:space="0" w:color="auto"/>
              <w:left w:val="single" w:sz="4" w:space="0" w:color="auto"/>
              <w:bottom w:val="single" w:sz="4" w:space="0" w:color="auto"/>
              <w:right w:val="single" w:sz="4" w:space="0" w:color="auto"/>
            </w:tcBorders>
            <w:hideMark/>
          </w:tcPr>
          <w:p w14:paraId="5CDE8ECA" w14:textId="2BE118E1" w:rsidR="00EC5232" w:rsidRPr="00495D84" w:rsidRDefault="00E94096" w:rsidP="009868ED">
            <w:pPr>
              <w:pStyle w:val="TAN"/>
            </w:pPr>
            <w:r>
              <w:t xml:space="preserve">NOTE </w:t>
            </w:r>
            <w:r w:rsidRPr="00495D84">
              <w:t>1</w:t>
            </w:r>
            <w:r>
              <w:t>:</w:t>
            </w:r>
            <w:r w:rsidR="00EC5232" w:rsidRPr="00495D84">
              <w:tab/>
              <w:t>referenceSignal</w:t>
            </w:r>
            <w:r w:rsidR="00B27C84">
              <w:t xml:space="preserve"> </w:t>
            </w:r>
            <w:r w:rsidR="00EC5232" w:rsidRPr="00495D84">
              <w:t>configurations</w:t>
            </w:r>
            <w:r w:rsidR="00B27C84">
              <w:t xml:space="preserve"> </w:t>
            </w:r>
            <w:r w:rsidR="00EC5232" w:rsidRPr="00495D84">
              <w:t>towards</w:t>
            </w:r>
            <w:r w:rsidR="00B27C84">
              <w:t xml:space="preserve"> </w:t>
            </w:r>
            <w:r w:rsidR="00EC5232" w:rsidRPr="00495D84">
              <w:t>which</w:t>
            </w:r>
            <w:r w:rsidR="00B27C84">
              <w:t xml:space="preserve"> </w:t>
            </w:r>
            <w:r w:rsidR="00EC5232" w:rsidRPr="00495D84">
              <w:t>the</w:t>
            </w:r>
            <w:r w:rsidR="00B27C84">
              <w:t xml:space="preserve"> </w:t>
            </w:r>
            <w:r w:rsidR="00EC5232" w:rsidRPr="00495D84">
              <w:t>UL</w:t>
            </w:r>
            <w:r w:rsidR="00B27C84">
              <w:t xml:space="preserve"> </w:t>
            </w:r>
            <w:r w:rsidR="00EC5232" w:rsidRPr="00495D84">
              <w:t>TCI</w:t>
            </w:r>
            <w:r w:rsidR="00B27C84">
              <w:t xml:space="preserve"> </w:t>
            </w:r>
            <w:r w:rsidR="00EC5232" w:rsidRPr="00495D84">
              <w:t>states</w:t>
            </w:r>
            <w:r w:rsidR="00B27C84">
              <w:t xml:space="preserve"> </w:t>
            </w:r>
            <w:r w:rsidR="00EC5232" w:rsidRPr="00495D84">
              <w:t>are</w:t>
            </w:r>
            <w:r w:rsidR="00B27C84">
              <w:t xml:space="preserve"> </w:t>
            </w:r>
            <w:r w:rsidR="00EC5232" w:rsidRPr="00495D84">
              <w:t>configured</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EC5232" w:rsidRPr="00495D84">
              <w:t>a</w:t>
            </w:r>
            <w:r w:rsidR="00B27C84">
              <w:t xml:space="preserve"> </w:t>
            </w:r>
            <w:r w:rsidR="00EC5232" w:rsidRPr="00495D84">
              <w:t>test-specific</w:t>
            </w:r>
            <w:r w:rsidR="00B27C84">
              <w:t xml:space="preserve"> </w:t>
            </w:r>
            <w:r w:rsidR="00EC5232" w:rsidRPr="00495D84">
              <w:t>manner.</w:t>
            </w:r>
          </w:p>
          <w:p w14:paraId="6118B85E" w14:textId="0FC442E5" w:rsidR="00EC5232" w:rsidRPr="00495D84" w:rsidRDefault="00E94096" w:rsidP="009868ED">
            <w:pPr>
              <w:pStyle w:val="TAN"/>
            </w:pPr>
            <w:r>
              <w:t xml:space="preserve">NOTE </w:t>
            </w:r>
            <w:r w:rsidRPr="00495D84">
              <w:t>2</w:t>
            </w:r>
            <w:r>
              <w:t>:</w:t>
            </w:r>
            <w:r w:rsidR="00EC5232" w:rsidRPr="00495D84">
              <w:tab/>
              <w:t>Reference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defined</w:t>
            </w:r>
            <w:r w:rsidR="00B27C84">
              <w:t xml:space="preserve"> </w:t>
            </w:r>
            <w:r w:rsidR="00EC5232" w:rsidRPr="00495D84">
              <w:t>in</w:t>
            </w:r>
            <w:r w:rsidR="00B27C84">
              <w:t xml:space="preserve"> </w:t>
            </w:r>
            <w:r w:rsidR="001A2CDE">
              <w:t xml:space="preserve">clause </w:t>
            </w:r>
            <w:r w:rsidR="00EC5232" w:rsidRPr="00495D84">
              <w:t>A.3.17,</w:t>
            </w:r>
            <w:r w:rsidR="00B27C84">
              <w:t xml:space="preserve"> </w:t>
            </w:r>
            <w:r w:rsidR="00EC5232" w:rsidRPr="00495D84">
              <w:t>and</w:t>
            </w:r>
            <w:r w:rsidR="00B27C84">
              <w:t xml:space="preserve"> </w:t>
            </w:r>
            <w:r w:rsidR="00EC5232" w:rsidRPr="00495D84">
              <w:t>the</w:t>
            </w:r>
            <w:r w:rsidR="00B27C84">
              <w:t xml:space="preserve"> </w:t>
            </w:r>
            <w:r w:rsidR="00EC5232" w:rsidRPr="00495D84">
              <w:t>applicable</w:t>
            </w:r>
            <w:r w:rsidR="00B27C84">
              <w:t xml:space="preserve"> </w:t>
            </w:r>
            <w:r w:rsidR="00EC5232" w:rsidRPr="00495D84">
              <w:t>TRS</w:t>
            </w:r>
            <w:r w:rsidR="00B27C84">
              <w:t xml:space="preserve"> </w:t>
            </w:r>
            <w:r w:rsidR="00EC5232" w:rsidRPr="00495D84">
              <w:t>resource</w:t>
            </w:r>
            <w:r w:rsidR="00B27C84">
              <w:t xml:space="preserve"> </w:t>
            </w:r>
            <w:r w:rsidR="00EC5232" w:rsidRPr="00495D84">
              <w:t>set(s)</w:t>
            </w:r>
            <w:r w:rsidR="00B27C84">
              <w:t xml:space="preserve"> </w:t>
            </w:r>
            <w:r w:rsidR="00EC5232" w:rsidRPr="00495D84">
              <w:t>are</w:t>
            </w:r>
            <w:r w:rsidR="00B27C84">
              <w:t xml:space="preserve"> </w:t>
            </w:r>
            <w:r w:rsidR="00EC5232" w:rsidRPr="00495D84">
              <w:t>specified</w:t>
            </w:r>
            <w:r w:rsidR="00B27C84">
              <w:t xml:space="preserve"> </w:t>
            </w:r>
            <w:r w:rsidR="00EC5232" w:rsidRPr="00495D84">
              <w:t>in</w:t>
            </w:r>
            <w:r w:rsidR="00B27C84">
              <w:t xml:space="preserve"> </w:t>
            </w:r>
            <w:r w:rsidR="00EC5232" w:rsidRPr="00495D84">
              <w:t>each</w:t>
            </w:r>
            <w:r w:rsidR="00B27C84">
              <w:t xml:space="preserve"> </w:t>
            </w:r>
            <w:r w:rsidR="00EC5232" w:rsidRPr="00495D84">
              <w:t>test</w:t>
            </w:r>
            <w:r w:rsidR="00B27C84">
              <w:t xml:space="preserve"> </w:t>
            </w:r>
            <w:r w:rsidR="00EC5232" w:rsidRPr="00495D84">
              <w:t>case.</w:t>
            </w:r>
            <w:r w:rsidR="00B27C84">
              <w:t xml:space="preserve"> </w:t>
            </w:r>
            <w:r w:rsidR="00EC5232" w:rsidRPr="00495D84">
              <w:t>When</w:t>
            </w:r>
            <w:r w:rsidR="00B27C84">
              <w:t xml:space="preserve"> </w:t>
            </w:r>
            <w:r w:rsidR="00EC5232" w:rsidRPr="00495D84">
              <w:t>a</w:t>
            </w:r>
            <w:r w:rsidR="00B27C84">
              <w:t xml:space="preserve"> </w:t>
            </w:r>
            <w:r w:rsidR="00EC5232" w:rsidRPr="00495D84">
              <w:t>single</w:t>
            </w:r>
            <w:r w:rsidR="00B27C84">
              <w:t xml:space="preserve"> </w:t>
            </w:r>
            <w:r w:rsidR="00EC5232" w:rsidRPr="00495D84">
              <w:t>TRS</w:t>
            </w:r>
            <w:r w:rsidR="00B27C84">
              <w:t xml:space="preserve"> </w:t>
            </w:r>
            <w:r w:rsidR="00EC5232" w:rsidRPr="00495D84">
              <w:t>resource</w:t>
            </w:r>
            <w:r w:rsidR="00B27C84">
              <w:t xml:space="preserve"> </w:t>
            </w:r>
            <w:r w:rsidR="00EC5232" w:rsidRPr="00495D84">
              <w:t>set</w:t>
            </w:r>
            <w:r w:rsidR="00B27C84">
              <w:t xml:space="preserve"> </w:t>
            </w:r>
            <w:r w:rsidR="00EC5232" w:rsidRPr="00495D84">
              <w:t>is</w:t>
            </w:r>
            <w:r w:rsidR="00B27C84">
              <w:t xml:space="preserve"> </w:t>
            </w:r>
            <w:r w:rsidR="00EC5232" w:rsidRPr="00495D84">
              <w:t>configured</w:t>
            </w:r>
            <w:r w:rsidR="00B27C84">
              <w:t xml:space="preserve"> </w:t>
            </w:r>
            <w:r w:rsidR="00EC5232" w:rsidRPr="00495D84">
              <w:t>in</w:t>
            </w:r>
            <w:r w:rsidR="00B27C84">
              <w:t xml:space="preserve"> </w:t>
            </w:r>
            <w:r w:rsidR="00EC5232" w:rsidRPr="00495D84">
              <w:t>a</w:t>
            </w:r>
            <w:r w:rsidR="00B27C84">
              <w:t xml:space="preserve"> </w:t>
            </w:r>
            <w:r w:rsidR="00EC5232" w:rsidRPr="00495D84">
              <w:t>test</w:t>
            </w:r>
            <w:r w:rsidR="00B27C84">
              <w:t xml:space="preserve"> </w:t>
            </w:r>
            <w:r w:rsidR="00EC5232" w:rsidRPr="00495D84">
              <w:t>case,</w:t>
            </w:r>
            <w:r w:rsidR="00B27C84">
              <w:t xml:space="preserve"> </w:t>
            </w:r>
            <w:r w:rsidR="00EC5232" w:rsidRPr="00495D84">
              <w:t>it</w:t>
            </w:r>
            <w:r w:rsidR="00B27C84">
              <w:t xml:space="preserve"> </w:t>
            </w:r>
            <w:r w:rsidR="00EC5232" w:rsidRPr="00495D84">
              <w:t>is</w:t>
            </w:r>
            <w:r w:rsidR="00B27C84">
              <w:t xml:space="preserve"> </w:t>
            </w:r>
            <w:r w:rsidR="00EC5232" w:rsidRPr="00495D84">
              <w:t>considered</w:t>
            </w:r>
            <w:r w:rsidR="00B27C84">
              <w:t xml:space="preserve"> </w:t>
            </w:r>
            <w:r w:rsidR="00EC5232" w:rsidRPr="00495D84">
              <w:t>as</w:t>
            </w:r>
            <w:r w:rsidR="00B27C84">
              <w:t xml:space="preserve"> </w:t>
            </w:r>
            <w:r w:rsidR="00EC5232" w:rsidRPr="00495D84">
              <w:t>resource</w:t>
            </w:r>
            <w:r w:rsidR="00B27C84">
              <w:t xml:space="preserve"> </w:t>
            </w:r>
            <w:r w:rsidR="00EC5232" w:rsidRPr="00495D84">
              <w:t>set</w:t>
            </w:r>
            <w:r w:rsidR="00B27C84">
              <w:t xml:space="preserve"> </w:t>
            </w:r>
            <w:r w:rsidR="00EC5232" w:rsidRPr="00495D84">
              <w:t>1.</w:t>
            </w:r>
          </w:p>
          <w:p w14:paraId="0C65D7F3" w14:textId="564BAC27" w:rsidR="00EC5232" w:rsidRPr="00495D84" w:rsidRDefault="00E94096" w:rsidP="009868ED">
            <w:pPr>
              <w:pStyle w:val="TAN"/>
            </w:pPr>
            <w:r>
              <w:t xml:space="preserve">NOTE </w:t>
            </w:r>
            <w:r w:rsidRPr="00495D84">
              <w:t>3</w:t>
            </w:r>
            <w:r>
              <w:t>:</w:t>
            </w:r>
            <w:r w:rsidR="00EC5232" w:rsidRPr="00495D84">
              <w:tab/>
              <w:t>Only</w:t>
            </w:r>
            <w:r w:rsidR="00B27C84">
              <w:t xml:space="preserve"> </w:t>
            </w:r>
            <w:r w:rsidR="00EC5232" w:rsidRPr="00495D84">
              <w:t>one</w:t>
            </w:r>
            <w:r w:rsidR="00B27C84">
              <w:t xml:space="preserve"> </w:t>
            </w:r>
            <w:r w:rsidR="00EC5232" w:rsidRPr="00495D84">
              <w:t>PCI</w:t>
            </w:r>
            <w:r w:rsidR="00B27C84">
              <w:t xml:space="preserve"> </w:t>
            </w:r>
            <w:r w:rsidR="00EC5232" w:rsidRPr="00495D84">
              <w:t>than</w:t>
            </w:r>
            <w:r w:rsidR="00B27C84">
              <w:t xml:space="preserve"> </w:t>
            </w:r>
            <w:r w:rsidR="00EC5232" w:rsidRPr="00495D84">
              <w:t>serving</w:t>
            </w:r>
            <w:r w:rsidR="00B27C84">
              <w:t xml:space="preserve"> </w:t>
            </w:r>
            <w:r w:rsidR="00EC5232" w:rsidRPr="00495D84">
              <w:t>cell</w:t>
            </w:r>
            <w:r w:rsidR="00B27C84">
              <w:t xml:space="preserve"> </w:t>
            </w:r>
            <w:r w:rsidR="00EC5232" w:rsidRPr="00495D84">
              <w:t>PCI</w:t>
            </w:r>
            <w:r w:rsidR="00B27C84">
              <w:t xml:space="preserve"> </w:t>
            </w:r>
            <w:r w:rsidR="00EC5232" w:rsidRPr="00495D84">
              <w:t>is</w:t>
            </w:r>
            <w:r w:rsidR="00B27C84">
              <w:t xml:space="preserve"> </w:t>
            </w:r>
            <w:r w:rsidR="00EC5232" w:rsidRPr="00495D84">
              <w:t>included</w:t>
            </w:r>
            <w:r w:rsidR="00B27C84">
              <w:t xml:space="preserve"> </w:t>
            </w:r>
            <w:r w:rsidR="00EC5232" w:rsidRPr="00495D84">
              <w:t>in</w:t>
            </w:r>
            <w:r w:rsidR="00B27C84">
              <w:t xml:space="preserve"> </w:t>
            </w:r>
            <w:r w:rsidR="00EC5232" w:rsidRPr="00495D84">
              <w:t>the</w:t>
            </w:r>
            <w:r w:rsidR="00B27C84">
              <w:t xml:space="preserve"> </w:t>
            </w:r>
            <w:r w:rsidR="00EC5232" w:rsidRPr="00495D84">
              <w:t>additionalPCIList,</w:t>
            </w:r>
            <w:r w:rsidR="00B27C84">
              <w:t xml:space="preserve"> </w:t>
            </w:r>
            <w:r w:rsidR="00EC5232" w:rsidRPr="00495D84">
              <w:t>and</w:t>
            </w:r>
            <w:r w:rsidR="00B27C84">
              <w:t xml:space="preserve"> </w:t>
            </w:r>
            <w:r w:rsidR="00EC5232" w:rsidRPr="00495D84">
              <w:t>the</w:t>
            </w:r>
            <w:r w:rsidR="00B27C84">
              <w:t xml:space="preserve"> </w:t>
            </w:r>
            <w:r w:rsidR="00EC5232" w:rsidRPr="00495D84">
              <w:t>additionalPCIIndex</w:t>
            </w:r>
            <w:r w:rsidR="00B27C84">
              <w:t xml:space="preserve"> </w:t>
            </w:r>
            <w:r w:rsidR="00EC5232" w:rsidRPr="00495D84">
              <w:t>is</w:t>
            </w:r>
            <w:r w:rsidR="00B27C84">
              <w:t xml:space="preserve"> </w:t>
            </w:r>
            <w:r w:rsidR="00EC5232" w:rsidRPr="00495D84">
              <w:t>configured</w:t>
            </w:r>
            <w:r w:rsidR="00B27C84">
              <w:t xml:space="preserve"> </w:t>
            </w:r>
            <w:r w:rsidR="00EC5232" w:rsidRPr="00495D84">
              <w:t>as</w:t>
            </w:r>
            <w:r w:rsidR="00B27C84">
              <w:t xml:space="preserve"> </w:t>
            </w:r>
            <w:r w:rsidR="00EC5232" w:rsidRPr="00495D84">
              <w:t>0.</w:t>
            </w:r>
          </w:p>
        </w:tc>
      </w:tr>
    </w:tbl>
    <w:p w14:paraId="1DBD763B" w14:textId="77777777" w:rsidR="00EC5232" w:rsidRPr="00495D84" w:rsidRDefault="00EC5232" w:rsidP="00EC5232">
      <w:pPr>
        <w:rPr>
          <w:highlight w:val="yellow"/>
          <w:lang w:eastAsia="zh-CN"/>
        </w:rPr>
      </w:pPr>
    </w:p>
    <w:p w14:paraId="3864585E" w14:textId="77777777" w:rsidR="00F37359" w:rsidRPr="00495D84" w:rsidRDefault="00F37359" w:rsidP="00F37359">
      <w:pPr>
        <w:pStyle w:val="Heading2"/>
      </w:pPr>
      <w:r w:rsidRPr="00495D84">
        <w:t>A.3.16B</w:t>
      </w:r>
      <w:r w:rsidRPr="00495D84">
        <w:tab/>
      </w:r>
      <w:r w:rsidRPr="00495D84">
        <w:tab/>
        <w:t>LTM Candidate TCI State Configuration</w:t>
      </w:r>
    </w:p>
    <w:p w14:paraId="7C9ED0D5" w14:textId="77777777" w:rsidR="00F37359" w:rsidRPr="00495D84" w:rsidRDefault="00F37359" w:rsidP="00F37359">
      <w:pPr>
        <w:pStyle w:val="Heading3"/>
      </w:pPr>
      <w:r w:rsidRPr="00495D84">
        <w:t>A.3.16B.1</w:t>
      </w:r>
      <w:r w:rsidRPr="00495D84">
        <w:tab/>
        <w:t>Introduction</w:t>
      </w:r>
    </w:p>
    <w:p w14:paraId="73BE6E8A" w14:textId="77777777" w:rsidR="00F37359" w:rsidRPr="00495D84" w:rsidRDefault="00F37359" w:rsidP="00F37359">
      <w:r w:rsidRPr="00495D84">
        <w:t>This clause provides the configurations for TCI states of LTM candidate cell(s) towards either SSB or TRS. The LTM candidate DLorJoint TCI states defined in this clause are configured in each test when applicable to indicate that certain DL (and UL, if joint DL/UL operation is configured) signals are QCL’ed with the referenceSignal configured in the TCI states. The UL TCI states defined in this clause are configured in each test when applicable to indicate that certain UL signals are QCL’ed with the referenceSignal configured in the TCI states.</w:t>
      </w:r>
    </w:p>
    <w:p w14:paraId="6BA3AB60" w14:textId="77777777" w:rsidR="00F37359" w:rsidRPr="00495D84" w:rsidRDefault="00F37359" w:rsidP="00F37359">
      <w:pPr>
        <w:pStyle w:val="Heading3"/>
      </w:pPr>
      <w:r w:rsidRPr="00495D84">
        <w:lastRenderedPageBreak/>
        <w:t>A.3.16B.2</w:t>
      </w:r>
      <w:r w:rsidRPr="00495D84">
        <w:tab/>
        <w:t>LTM candidate DLorJoint TCI states</w:t>
      </w:r>
    </w:p>
    <w:p w14:paraId="00F27CD6" w14:textId="77777777" w:rsidR="00F37359" w:rsidRPr="00495D84" w:rsidRDefault="00F37359" w:rsidP="00F37359">
      <w:pPr>
        <w:pStyle w:val="TH"/>
      </w:pPr>
      <w:r w:rsidRPr="00495D84">
        <w:t>Table A.3.16B.2-1: LTM candidate DLorJoint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3"/>
        <w:gridCol w:w="1756"/>
        <w:gridCol w:w="1756"/>
        <w:gridCol w:w="1756"/>
        <w:gridCol w:w="1756"/>
      </w:tblGrid>
      <w:tr w:rsidR="00F37359" w:rsidRPr="00495D84" w14:paraId="6E37F384"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1ABD410" w14:textId="77777777" w:rsidR="00F37359" w:rsidRPr="00495D84" w:rsidRDefault="00F37359" w:rsidP="00F05363">
            <w:pPr>
              <w:pStyle w:val="TAH"/>
            </w:pPr>
            <w:r w:rsidRPr="00495D84">
              <w:t>Parameter</w:t>
            </w:r>
          </w:p>
        </w:tc>
        <w:tc>
          <w:tcPr>
            <w:tcW w:w="1756" w:type="dxa"/>
            <w:tcBorders>
              <w:top w:val="single" w:sz="4" w:space="0" w:color="auto"/>
              <w:left w:val="single" w:sz="4" w:space="0" w:color="auto"/>
              <w:bottom w:val="single" w:sz="4" w:space="0" w:color="auto"/>
              <w:right w:val="single" w:sz="4" w:space="0" w:color="auto"/>
            </w:tcBorders>
            <w:hideMark/>
          </w:tcPr>
          <w:p w14:paraId="67F35E1A" w14:textId="47A979C8"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TCI.State.0</w:t>
            </w:r>
          </w:p>
        </w:tc>
        <w:tc>
          <w:tcPr>
            <w:tcW w:w="1756" w:type="dxa"/>
            <w:tcBorders>
              <w:top w:val="single" w:sz="4" w:space="0" w:color="auto"/>
              <w:left w:val="single" w:sz="4" w:space="0" w:color="auto"/>
              <w:bottom w:val="single" w:sz="4" w:space="0" w:color="auto"/>
              <w:right w:val="single" w:sz="4" w:space="0" w:color="auto"/>
            </w:tcBorders>
            <w:hideMark/>
          </w:tcPr>
          <w:p w14:paraId="7E6DED39" w14:textId="2A237309"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TCI.State.1</w:t>
            </w:r>
          </w:p>
        </w:tc>
        <w:tc>
          <w:tcPr>
            <w:tcW w:w="1756" w:type="dxa"/>
            <w:tcBorders>
              <w:top w:val="single" w:sz="4" w:space="0" w:color="auto"/>
              <w:left w:val="single" w:sz="4" w:space="0" w:color="auto"/>
              <w:bottom w:val="single" w:sz="4" w:space="0" w:color="auto"/>
              <w:right w:val="single" w:sz="4" w:space="0" w:color="auto"/>
            </w:tcBorders>
            <w:hideMark/>
          </w:tcPr>
          <w:p w14:paraId="5A32A57B" w14:textId="69B395A6"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TCI.State.2</w:t>
            </w:r>
          </w:p>
        </w:tc>
        <w:tc>
          <w:tcPr>
            <w:tcW w:w="1756" w:type="dxa"/>
            <w:tcBorders>
              <w:top w:val="single" w:sz="4" w:space="0" w:color="auto"/>
              <w:left w:val="single" w:sz="4" w:space="0" w:color="auto"/>
              <w:bottom w:val="single" w:sz="4" w:space="0" w:color="auto"/>
              <w:right w:val="single" w:sz="4" w:space="0" w:color="auto"/>
            </w:tcBorders>
            <w:hideMark/>
          </w:tcPr>
          <w:p w14:paraId="64035099" w14:textId="3EC3A410" w:rsidR="00F37359" w:rsidRPr="00495D84" w:rsidRDefault="00F37359" w:rsidP="00F05363">
            <w:pPr>
              <w:pStyle w:val="TAH"/>
            </w:pPr>
            <w:r w:rsidRPr="00495D84">
              <w:t>Candidate</w:t>
            </w:r>
            <w:r w:rsidR="00B27C84">
              <w:t xml:space="preserve"> </w:t>
            </w:r>
            <w:r w:rsidRPr="00495D84">
              <w:t>DLorJoint</w:t>
            </w:r>
            <w:r w:rsidR="00B27C84">
              <w:t xml:space="preserve"> </w:t>
            </w:r>
            <w:r w:rsidRPr="00495D84">
              <w:t>TCI.State.3</w:t>
            </w:r>
          </w:p>
        </w:tc>
      </w:tr>
      <w:tr w:rsidR="00F37359" w:rsidRPr="00495D84" w14:paraId="0D03DD2E"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3860B68" w14:textId="77777777" w:rsidR="00F37359" w:rsidRPr="00495D84" w:rsidRDefault="00F37359" w:rsidP="00F05363">
            <w:pPr>
              <w:pStyle w:val="TAC"/>
            </w:pPr>
            <w:r w:rsidRPr="00495D84">
              <w:t>Candidatetci-StateId</w:t>
            </w:r>
          </w:p>
        </w:tc>
        <w:tc>
          <w:tcPr>
            <w:tcW w:w="1756" w:type="dxa"/>
            <w:tcBorders>
              <w:top w:val="single" w:sz="4" w:space="0" w:color="auto"/>
              <w:left w:val="single" w:sz="4" w:space="0" w:color="auto"/>
              <w:bottom w:val="single" w:sz="4" w:space="0" w:color="auto"/>
              <w:right w:val="single" w:sz="4" w:space="0" w:color="auto"/>
            </w:tcBorders>
            <w:hideMark/>
          </w:tcPr>
          <w:p w14:paraId="787089BE" w14:textId="77777777" w:rsidR="00F37359" w:rsidRPr="00495D84" w:rsidRDefault="00F37359" w:rsidP="00F05363">
            <w:pPr>
              <w:pStyle w:val="TAC"/>
            </w:pPr>
            <w:r w:rsidRPr="00495D84">
              <w:t>Id0</w:t>
            </w:r>
          </w:p>
        </w:tc>
        <w:tc>
          <w:tcPr>
            <w:tcW w:w="1756" w:type="dxa"/>
            <w:tcBorders>
              <w:top w:val="single" w:sz="4" w:space="0" w:color="auto"/>
              <w:left w:val="single" w:sz="4" w:space="0" w:color="auto"/>
              <w:bottom w:val="single" w:sz="4" w:space="0" w:color="auto"/>
              <w:right w:val="single" w:sz="4" w:space="0" w:color="auto"/>
            </w:tcBorders>
            <w:hideMark/>
          </w:tcPr>
          <w:p w14:paraId="10612CB2" w14:textId="77777777" w:rsidR="00F37359" w:rsidRPr="00495D84" w:rsidRDefault="00F37359" w:rsidP="00F05363">
            <w:pPr>
              <w:pStyle w:val="TAC"/>
            </w:pPr>
            <w:r w:rsidRPr="00495D84">
              <w:t>Id1</w:t>
            </w:r>
          </w:p>
        </w:tc>
        <w:tc>
          <w:tcPr>
            <w:tcW w:w="1756" w:type="dxa"/>
            <w:tcBorders>
              <w:top w:val="single" w:sz="4" w:space="0" w:color="auto"/>
              <w:left w:val="single" w:sz="4" w:space="0" w:color="auto"/>
              <w:bottom w:val="single" w:sz="4" w:space="0" w:color="auto"/>
              <w:right w:val="single" w:sz="4" w:space="0" w:color="auto"/>
            </w:tcBorders>
            <w:hideMark/>
          </w:tcPr>
          <w:p w14:paraId="7AFC6713" w14:textId="77777777" w:rsidR="00F37359" w:rsidRPr="00495D84" w:rsidRDefault="00F37359" w:rsidP="00F05363">
            <w:pPr>
              <w:pStyle w:val="TAC"/>
            </w:pPr>
            <w:r w:rsidRPr="00495D84">
              <w:t>Id2</w:t>
            </w:r>
          </w:p>
        </w:tc>
        <w:tc>
          <w:tcPr>
            <w:tcW w:w="1756" w:type="dxa"/>
            <w:tcBorders>
              <w:top w:val="single" w:sz="4" w:space="0" w:color="auto"/>
              <w:left w:val="single" w:sz="4" w:space="0" w:color="auto"/>
              <w:bottom w:val="single" w:sz="4" w:space="0" w:color="auto"/>
              <w:right w:val="single" w:sz="4" w:space="0" w:color="auto"/>
            </w:tcBorders>
            <w:hideMark/>
          </w:tcPr>
          <w:p w14:paraId="400B4FDE" w14:textId="77777777" w:rsidR="00F37359" w:rsidRPr="00495D84" w:rsidRDefault="00F37359" w:rsidP="00F05363">
            <w:pPr>
              <w:pStyle w:val="TAC"/>
            </w:pPr>
            <w:r w:rsidRPr="00495D84">
              <w:t>Id3</w:t>
            </w:r>
          </w:p>
        </w:tc>
      </w:tr>
      <w:tr w:rsidR="00F37359" w:rsidRPr="00495D84" w14:paraId="7DFE25B2"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6848E5E8" w14:textId="77777777" w:rsidR="00F37359" w:rsidRPr="00495D84" w:rsidRDefault="00F37359" w:rsidP="00F05363">
            <w:pPr>
              <w:pStyle w:val="TAC"/>
            </w:pPr>
            <w:r w:rsidRPr="00495D84">
              <w:t>qcl-Type1</w:t>
            </w:r>
          </w:p>
        </w:tc>
        <w:tc>
          <w:tcPr>
            <w:tcW w:w="1756" w:type="dxa"/>
            <w:tcBorders>
              <w:top w:val="single" w:sz="4" w:space="0" w:color="auto"/>
              <w:left w:val="single" w:sz="4" w:space="0" w:color="auto"/>
              <w:bottom w:val="single" w:sz="4" w:space="0" w:color="auto"/>
              <w:right w:val="single" w:sz="4" w:space="0" w:color="auto"/>
            </w:tcBorders>
            <w:hideMark/>
          </w:tcPr>
          <w:p w14:paraId="4FA8D7F6"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1B71DAAD"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9DEDE4F" w14:textId="77777777" w:rsidR="00F37359" w:rsidRPr="00495D84" w:rsidRDefault="00F37359" w:rsidP="00F05363">
            <w:pPr>
              <w:pStyle w:val="TAC"/>
            </w:pPr>
            <w:r w:rsidRPr="00495D84">
              <w:t>typeA</w:t>
            </w:r>
          </w:p>
        </w:tc>
        <w:tc>
          <w:tcPr>
            <w:tcW w:w="1756" w:type="dxa"/>
            <w:tcBorders>
              <w:top w:val="single" w:sz="4" w:space="0" w:color="auto"/>
              <w:left w:val="single" w:sz="4" w:space="0" w:color="auto"/>
              <w:bottom w:val="single" w:sz="4" w:space="0" w:color="auto"/>
              <w:right w:val="single" w:sz="4" w:space="0" w:color="auto"/>
            </w:tcBorders>
            <w:hideMark/>
          </w:tcPr>
          <w:p w14:paraId="76037721" w14:textId="77777777" w:rsidR="00F37359" w:rsidRPr="00495D84" w:rsidRDefault="00F37359" w:rsidP="00F05363">
            <w:pPr>
              <w:pStyle w:val="TAC"/>
            </w:pPr>
            <w:r w:rsidRPr="00495D84">
              <w:t>typeA</w:t>
            </w:r>
          </w:p>
        </w:tc>
      </w:tr>
      <w:tr w:rsidR="00F37359" w:rsidRPr="00495D84" w14:paraId="4330C5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19F90F7C" w14:textId="60FD2F67" w:rsidR="00F37359" w:rsidRPr="00495D84" w:rsidRDefault="00F37359" w:rsidP="00F05363">
            <w:pPr>
              <w:pStyle w:val="TAC"/>
            </w:pPr>
            <w:r w:rsidRPr="00495D84">
              <w:t>referenceSignal</w:t>
            </w:r>
            <w:r w:rsidR="00B27C84">
              <w:t xml:space="preserve"> </w:t>
            </w:r>
            <w:r w:rsidRPr="00495D84">
              <w:rPr>
                <w:lang w:eastAsia="zh-CN"/>
              </w:rPr>
              <w:t>of</w:t>
            </w:r>
            <w:r w:rsidR="00B27C84">
              <w:rPr>
                <w:lang w:eastAsia="zh-CN"/>
              </w:rPr>
              <w:t xml:space="preserve"> </w:t>
            </w:r>
            <w:r w:rsidRPr="00495D84">
              <w:rPr>
                <w:lang w:eastAsia="zh-CN"/>
              </w:rPr>
              <w:t>qcl-Type</w:t>
            </w:r>
            <w:r w:rsidR="00B27C84">
              <w:rPr>
                <w:lang w:eastAsia="zh-CN"/>
              </w:rPr>
              <w:t xml:space="preserve"> </w:t>
            </w:r>
            <w:r w:rsidRPr="00495D84">
              <w:rPr>
                <w:lang w:eastAsia="zh-CN"/>
              </w:rPr>
              <w:t>1</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02D3B83B"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F4F5B0C" w14:textId="663411CC"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726483E5"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1524E34D" w14:textId="57EB37F9"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64193A39"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410B547B" w14:textId="77777777" w:rsidR="00F37359" w:rsidRPr="00495D84" w:rsidRDefault="00F37359" w:rsidP="00F05363">
            <w:pPr>
              <w:pStyle w:val="TAC"/>
            </w:pPr>
            <w:r w:rsidRPr="00495D84">
              <w:t>qcl-Type2</w:t>
            </w:r>
            <w:r w:rsidRPr="00495D84">
              <w:rPr>
                <w:vertAlign w:val="superscript"/>
              </w:rPr>
              <w:t>Note1</w:t>
            </w:r>
          </w:p>
        </w:tc>
        <w:tc>
          <w:tcPr>
            <w:tcW w:w="1756" w:type="dxa"/>
            <w:tcBorders>
              <w:top w:val="single" w:sz="4" w:space="0" w:color="auto"/>
              <w:left w:val="single" w:sz="4" w:space="0" w:color="auto"/>
              <w:bottom w:val="single" w:sz="4" w:space="0" w:color="auto"/>
              <w:right w:val="single" w:sz="4" w:space="0" w:color="auto"/>
            </w:tcBorders>
            <w:hideMark/>
          </w:tcPr>
          <w:p w14:paraId="6AB4C9AC"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34A9C744" w14:textId="4DCABEE6" w:rsidR="00F37359" w:rsidRPr="00495D84" w:rsidRDefault="005337CC" w:rsidP="00F05363">
            <w:pPr>
              <w:pStyle w:val="TAC"/>
              <w:rPr>
                <w:rFonts w:eastAsia="Malgun Gothic"/>
              </w:rPr>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704E583D" w14:textId="77777777" w:rsidR="00F37359" w:rsidRPr="00495D84" w:rsidRDefault="00F37359" w:rsidP="00F05363">
            <w:pPr>
              <w:pStyle w:val="TAC"/>
            </w:pPr>
            <w:r w:rsidRPr="00495D84">
              <w:t>typeD</w:t>
            </w:r>
          </w:p>
        </w:tc>
        <w:tc>
          <w:tcPr>
            <w:tcW w:w="1756" w:type="dxa"/>
            <w:tcBorders>
              <w:top w:val="single" w:sz="4" w:space="0" w:color="auto"/>
              <w:left w:val="single" w:sz="4" w:space="0" w:color="auto"/>
              <w:bottom w:val="single" w:sz="4" w:space="0" w:color="auto"/>
              <w:right w:val="single" w:sz="4" w:space="0" w:color="auto"/>
            </w:tcBorders>
            <w:hideMark/>
          </w:tcPr>
          <w:p w14:paraId="089C0284" w14:textId="77777777" w:rsidR="00F37359" w:rsidRPr="00495D84" w:rsidRDefault="00F37359" w:rsidP="00F05363">
            <w:pPr>
              <w:pStyle w:val="TAC"/>
            </w:pPr>
            <w:r w:rsidRPr="00495D84">
              <w:t>typeD</w:t>
            </w:r>
          </w:p>
        </w:tc>
      </w:tr>
      <w:tr w:rsidR="00F37359" w:rsidRPr="00495D84" w14:paraId="1D08B55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36DB865B" w14:textId="5886C874" w:rsidR="00F37359" w:rsidRPr="00495D84" w:rsidRDefault="00F37359" w:rsidP="00F05363">
            <w:pPr>
              <w:pStyle w:val="TAC"/>
            </w:pPr>
            <w:r w:rsidRPr="00495D84">
              <w:t>referenceSignal</w:t>
            </w:r>
            <w:r w:rsidR="00B27C84">
              <w:t xml:space="preserve"> </w:t>
            </w:r>
            <w:r w:rsidRPr="00495D84">
              <w:t>of</w:t>
            </w:r>
            <w:r w:rsidR="00B27C84">
              <w:t xml:space="preserve"> </w:t>
            </w:r>
            <w:r w:rsidRPr="00495D84">
              <w:t>qcl-Type2</w:t>
            </w:r>
            <w:r w:rsidR="00B27C84">
              <w:rPr>
                <w:vertAlign w:val="superscript"/>
              </w:rPr>
              <w:t xml:space="preserve"> </w:t>
            </w:r>
            <w:r w:rsidRPr="00495D84">
              <w:rPr>
                <w:vertAlign w:val="superscript"/>
              </w:rPr>
              <w:t>Note2</w:t>
            </w:r>
          </w:p>
        </w:tc>
        <w:tc>
          <w:tcPr>
            <w:tcW w:w="1756" w:type="dxa"/>
            <w:tcBorders>
              <w:top w:val="single" w:sz="4" w:space="0" w:color="auto"/>
              <w:left w:val="single" w:sz="4" w:space="0" w:color="auto"/>
              <w:bottom w:val="single" w:sz="4" w:space="0" w:color="auto"/>
              <w:right w:val="single" w:sz="4" w:space="0" w:color="auto"/>
            </w:tcBorders>
            <w:hideMark/>
          </w:tcPr>
          <w:p w14:paraId="1EBE2F3F"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012743BB" w14:textId="29C84C71" w:rsidR="00F37359" w:rsidRPr="00495D84" w:rsidRDefault="00F37359" w:rsidP="00F05363">
            <w:pPr>
              <w:pStyle w:val="TAC"/>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c>
          <w:tcPr>
            <w:tcW w:w="1756" w:type="dxa"/>
            <w:tcBorders>
              <w:top w:val="single" w:sz="4" w:space="0" w:color="auto"/>
              <w:left w:val="single" w:sz="4" w:space="0" w:color="auto"/>
              <w:bottom w:val="single" w:sz="4" w:space="0" w:color="auto"/>
              <w:right w:val="single" w:sz="4" w:space="0" w:color="auto"/>
            </w:tcBorders>
            <w:hideMark/>
          </w:tcPr>
          <w:p w14:paraId="5A5E071E" w14:textId="77777777" w:rsidR="00F37359" w:rsidRPr="00495D84" w:rsidRDefault="00F37359" w:rsidP="00F05363">
            <w:pPr>
              <w:pStyle w:val="TAC"/>
            </w:pPr>
            <w:r w:rsidRPr="00495D84">
              <w:t>SSB0</w:t>
            </w:r>
          </w:p>
        </w:tc>
        <w:tc>
          <w:tcPr>
            <w:tcW w:w="1756" w:type="dxa"/>
            <w:tcBorders>
              <w:top w:val="single" w:sz="4" w:space="0" w:color="auto"/>
              <w:left w:val="single" w:sz="4" w:space="0" w:color="auto"/>
              <w:bottom w:val="single" w:sz="4" w:space="0" w:color="auto"/>
              <w:right w:val="single" w:sz="4" w:space="0" w:color="auto"/>
            </w:tcBorders>
            <w:hideMark/>
          </w:tcPr>
          <w:p w14:paraId="6443EDDA" w14:textId="290DD427" w:rsidR="00F37359" w:rsidRPr="00495D84" w:rsidRDefault="00F37359" w:rsidP="00F05363">
            <w:pPr>
              <w:pStyle w:val="TAC"/>
              <w:rPr>
                <w:lang w:eastAsia="zh-CN"/>
              </w:rPr>
            </w:pPr>
            <w:r w:rsidRPr="00495D84">
              <w:t>Resource</w:t>
            </w:r>
            <w:r w:rsidR="00B27C84">
              <w:t xml:space="preserve"> </w:t>
            </w:r>
            <w:r w:rsidRPr="00495D84">
              <w:t>#4</w:t>
            </w:r>
            <w:r w:rsidR="00B27C84">
              <w:t xml:space="preserve"> </w:t>
            </w:r>
            <w:r w:rsidRPr="00495D84">
              <w:t>in</w:t>
            </w:r>
            <w:r w:rsidR="00B27C84">
              <w:t xml:space="preserve"> </w:t>
            </w:r>
            <w:r w:rsidRPr="00495D84">
              <w:t>TRS</w:t>
            </w:r>
            <w:r w:rsidR="00B27C84">
              <w:t xml:space="preserve"> </w:t>
            </w:r>
            <w:r w:rsidRPr="00495D84">
              <w:t>resource</w:t>
            </w:r>
            <w:r w:rsidR="00B27C84">
              <w:t xml:space="preserve"> </w:t>
            </w:r>
            <w:r w:rsidRPr="00495D84">
              <w:t>set</w:t>
            </w:r>
            <w:r w:rsidR="00B27C84">
              <w:t xml:space="preserve"> </w:t>
            </w:r>
            <w:r w:rsidRPr="00495D84">
              <w:t>1</w:t>
            </w:r>
            <w:r w:rsidR="00B27C84">
              <w:rPr>
                <w:vertAlign w:val="superscript"/>
              </w:rPr>
              <w:t xml:space="preserve"> </w:t>
            </w:r>
            <w:r w:rsidRPr="00495D84">
              <w:rPr>
                <w:vertAlign w:val="superscript"/>
              </w:rPr>
              <w:t>Note3</w:t>
            </w:r>
          </w:p>
        </w:tc>
      </w:tr>
      <w:tr w:rsidR="00F37359" w:rsidRPr="00495D84" w14:paraId="4EF4373C"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722188B8" w14:textId="77777777" w:rsidR="00F37359" w:rsidRPr="00495D84" w:rsidRDefault="00F37359" w:rsidP="00F05363">
            <w:pPr>
              <w:pStyle w:val="TAC"/>
            </w:pPr>
            <w:r w:rsidRPr="00495D84">
              <w:t>pathlossReferenceRS</w:t>
            </w:r>
          </w:p>
        </w:tc>
        <w:tc>
          <w:tcPr>
            <w:tcW w:w="1756" w:type="dxa"/>
            <w:tcBorders>
              <w:top w:val="single" w:sz="4" w:space="0" w:color="auto"/>
              <w:left w:val="single" w:sz="4" w:space="0" w:color="auto"/>
              <w:bottom w:val="single" w:sz="4" w:space="0" w:color="auto"/>
              <w:right w:val="single" w:sz="4" w:space="0" w:color="auto"/>
            </w:tcBorders>
            <w:hideMark/>
          </w:tcPr>
          <w:p w14:paraId="0B86EAF1" w14:textId="77777777" w:rsidR="00F37359" w:rsidRPr="00495D84" w:rsidRDefault="00F37359" w:rsidP="00F05363">
            <w:pPr>
              <w:pStyle w:val="TAC"/>
              <w:rPr>
                <w:lang w:eastAsia="zh-CN"/>
              </w:rPr>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51EFC8D6" w14:textId="77777777" w:rsidR="00F37359" w:rsidRPr="00495D84" w:rsidRDefault="00F37359" w:rsidP="00F05363">
            <w:pPr>
              <w:pStyle w:val="TAC"/>
            </w:pPr>
            <w:r w:rsidRPr="00495D84">
              <w:rPr>
                <w:lang w:eastAsia="zh-CN"/>
              </w:rPr>
              <w:t>SSB0</w:t>
            </w:r>
          </w:p>
        </w:tc>
        <w:tc>
          <w:tcPr>
            <w:tcW w:w="1756" w:type="dxa"/>
            <w:tcBorders>
              <w:top w:val="single" w:sz="4" w:space="0" w:color="auto"/>
              <w:left w:val="single" w:sz="4" w:space="0" w:color="auto"/>
              <w:bottom w:val="single" w:sz="4" w:space="0" w:color="auto"/>
              <w:right w:val="single" w:sz="4" w:space="0" w:color="auto"/>
            </w:tcBorders>
            <w:hideMark/>
          </w:tcPr>
          <w:p w14:paraId="76F896CD"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39BE273E" w14:textId="77777777" w:rsidR="00F37359" w:rsidRPr="00495D84" w:rsidRDefault="00F37359" w:rsidP="00F05363">
            <w:pPr>
              <w:pStyle w:val="TAC"/>
            </w:pPr>
            <w:r w:rsidRPr="00495D84">
              <w:t>N/A</w:t>
            </w:r>
          </w:p>
        </w:tc>
      </w:tr>
      <w:tr w:rsidR="00F37359" w:rsidRPr="00495D84" w14:paraId="6961A697" w14:textId="77777777" w:rsidTr="00B27C84">
        <w:trPr>
          <w:jc w:val="center"/>
        </w:trPr>
        <w:tc>
          <w:tcPr>
            <w:tcW w:w="2573" w:type="dxa"/>
            <w:tcBorders>
              <w:top w:val="single" w:sz="4" w:space="0" w:color="auto"/>
              <w:left w:val="single" w:sz="4" w:space="0" w:color="auto"/>
              <w:bottom w:val="single" w:sz="4" w:space="0" w:color="auto"/>
              <w:right w:val="single" w:sz="4" w:space="0" w:color="auto"/>
            </w:tcBorders>
            <w:hideMark/>
          </w:tcPr>
          <w:p w14:paraId="09F7DE1B" w14:textId="77777777" w:rsidR="00F37359" w:rsidRPr="00495D84" w:rsidRDefault="00F37359" w:rsidP="00F05363">
            <w:pPr>
              <w:pStyle w:val="TAC"/>
            </w:pPr>
            <w:r w:rsidRPr="00495D84">
              <w:t>additionalPCI</w:t>
            </w:r>
          </w:p>
        </w:tc>
        <w:tc>
          <w:tcPr>
            <w:tcW w:w="1756" w:type="dxa"/>
            <w:tcBorders>
              <w:top w:val="single" w:sz="4" w:space="0" w:color="auto"/>
              <w:left w:val="single" w:sz="4" w:space="0" w:color="auto"/>
              <w:bottom w:val="single" w:sz="4" w:space="0" w:color="auto"/>
              <w:right w:val="single" w:sz="4" w:space="0" w:color="auto"/>
            </w:tcBorders>
            <w:hideMark/>
          </w:tcPr>
          <w:p w14:paraId="0510551B"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E9D8F20" w14:textId="77777777" w:rsidR="00F37359" w:rsidRPr="00495D84" w:rsidRDefault="00F37359" w:rsidP="00F05363">
            <w:pPr>
              <w:pStyle w:val="TAC"/>
              <w:rPr>
                <w:lang w:eastAsia="zh-CN"/>
              </w:rPr>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889FCE" w14:textId="77777777" w:rsidR="00F37359" w:rsidRPr="00495D84" w:rsidRDefault="00F37359" w:rsidP="00F05363">
            <w:pPr>
              <w:pStyle w:val="TAC"/>
            </w:pPr>
            <w:r w:rsidRPr="00495D84">
              <w:rPr>
                <w:lang w:eastAsia="zh-CN"/>
              </w:rPr>
              <w:t>N/A</w:t>
            </w:r>
          </w:p>
        </w:tc>
        <w:tc>
          <w:tcPr>
            <w:tcW w:w="1756" w:type="dxa"/>
            <w:tcBorders>
              <w:top w:val="single" w:sz="4" w:space="0" w:color="auto"/>
              <w:left w:val="single" w:sz="4" w:space="0" w:color="auto"/>
              <w:bottom w:val="single" w:sz="4" w:space="0" w:color="auto"/>
              <w:right w:val="single" w:sz="4" w:space="0" w:color="auto"/>
            </w:tcBorders>
            <w:hideMark/>
          </w:tcPr>
          <w:p w14:paraId="5D67923A" w14:textId="77777777" w:rsidR="00F37359" w:rsidRPr="00495D84" w:rsidRDefault="00F37359" w:rsidP="00F05363">
            <w:pPr>
              <w:pStyle w:val="TAC"/>
            </w:pPr>
            <w:r w:rsidRPr="00495D84">
              <w:rPr>
                <w:lang w:eastAsia="zh-CN"/>
              </w:rPr>
              <w:t>N/A</w:t>
            </w:r>
          </w:p>
        </w:tc>
      </w:tr>
      <w:tr w:rsidR="00F37359" w:rsidRPr="00495D84" w14:paraId="33B19AA2" w14:textId="77777777" w:rsidTr="00B27C84">
        <w:trPr>
          <w:jc w:val="center"/>
        </w:trPr>
        <w:tc>
          <w:tcPr>
            <w:tcW w:w="9597" w:type="dxa"/>
            <w:gridSpan w:val="5"/>
            <w:tcBorders>
              <w:top w:val="single" w:sz="4" w:space="0" w:color="auto"/>
              <w:left w:val="single" w:sz="4" w:space="0" w:color="auto"/>
              <w:bottom w:val="single" w:sz="4" w:space="0" w:color="auto"/>
              <w:right w:val="single" w:sz="4" w:space="0" w:color="auto"/>
            </w:tcBorders>
          </w:tcPr>
          <w:p w14:paraId="6240E1CB" w14:textId="29E73E68" w:rsidR="00F37359" w:rsidRPr="00495D84" w:rsidRDefault="00E94096" w:rsidP="00E52975">
            <w:pPr>
              <w:pStyle w:val="TAN"/>
            </w:pPr>
            <w:r>
              <w:t xml:space="preserve">NOTE </w:t>
            </w:r>
            <w:r w:rsidRPr="00495D84">
              <w:t>1</w:t>
            </w:r>
            <w:r>
              <w:t>:</w:t>
            </w:r>
            <w:r w:rsidR="00F37359" w:rsidRPr="00495D84">
              <w:tab/>
              <w:t>qcl-Type2</w:t>
            </w:r>
            <w:r w:rsidR="00B27C84">
              <w:t xml:space="preserve"> </w:t>
            </w:r>
            <w:r w:rsidR="00F37359" w:rsidRPr="00495D84">
              <w:t>of</w:t>
            </w:r>
            <w:r w:rsidR="00B27C84">
              <w:t xml:space="preserve"> </w:t>
            </w:r>
            <w:r w:rsidR="00F37359" w:rsidRPr="00495D84">
              <w:t>typeD</w:t>
            </w:r>
            <w:r w:rsidR="00B27C84">
              <w:t xml:space="preserve"> </w:t>
            </w:r>
            <w:r w:rsidR="00F37359" w:rsidRPr="00495D84">
              <w:t>only</w:t>
            </w:r>
            <w:r w:rsidR="00B27C84">
              <w:t xml:space="preserve"> </w:t>
            </w:r>
            <w:r w:rsidR="00F37359" w:rsidRPr="00495D84">
              <w:t>where</w:t>
            </w:r>
            <w:r w:rsidR="00B27C84">
              <w:t xml:space="preserve"> </w:t>
            </w:r>
            <w:r w:rsidR="00F37359" w:rsidRPr="00495D84">
              <w:t>applicable.</w:t>
            </w:r>
            <w:r w:rsidR="00B27C84">
              <w:t xml:space="preserve"> </w:t>
            </w:r>
            <w:r w:rsidR="00F37359" w:rsidRPr="00495D84">
              <w:t>For</w:t>
            </w:r>
            <w:r w:rsidR="00B27C84">
              <w:t xml:space="preserve"> </w:t>
            </w:r>
            <w:r w:rsidR="00F37359" w:rsidRPr="00495D84">
              <w:t>RRM</w:t>
            </w:r>
            <w:r w:rsidR="00B27C84">
              <w:t xml:space="preserve"> </w:t>
            </w:r>
            <w:r w:rsidR="00F37359" w:rsidRPr="00495D84">
              <w:t>test</w:t>
            </w:r>
            <w:r w:rsidR="00B27C84">
              <w:t xml:space="preserve"> </w:t>
            </w:r>
            <w:r w:rsidR="00F37359" w:rsidRPr="00495D84">
              <w:t>cases,</w:t>
            </w:r>
            <w:r w:rsidR="00B27C84">
              <w:t xml:space="preserve"> </w:t>
            </w:r>
            <w:r w:rsidR="00F37359" w:rsidRPr="00495D84">
              <w:t>this</w:t>
            </w:r>
            <w:r w:rsidR="00B27C84">
              <w:t xml:space="preserve"> </w:t>
            </w:r>
            <w:r w:rsidR="00F37359" w:rsidRPr="00495D84">
              <w:t>will</w:t>
            </w:r>
            <w:r w:rsidR="00B27C84">
              <w:t xml:space="preserve"> </w:t>
            </w:r>
            <w:r w:rsidR="00F37359" w:rsidRPr="00495D84">
              <w:t>be</w:t>
            </w:r>
            <w:r w:rsidR="00B27C84">
              <w:t xml:space="preserve"> </w:t>
            </w:r>
            <w:r w:rsidR="00F37359" w:rsidRPr="00495D84">
              <w:t>only</w:t>
            </w:r>
            <w:r w:rsidR="00B27C84">
              <w:t xml:space="preserve"> </w:t>
            </w:r>
            <w:r w:rsidR="00F37359" w:rsidRPr="00495D84">
              <w:t>in</w:t>
            </w:r>
            <w:r w:rsidR="00B27C84">
              <w:t xml:space="preserve"> </w:t>
            </w:r>
            <w:r w:rsidR="00F37359" w:rsidRPr="00495D84">
              <w:t>FR2</w:t>
            </w:r>
          </w:p>
          <w:p w14:paraId="6E231B02" w14:textId="6917B159" w:rsidR="00F37359" w:rsidRPr="00495D84" w:rsidRDefault="00E94096" w:rsidP="00E52975">
            <w:pPr>
              <w:pStyle w:val="TAN"/>
            </w:pPr>
            <w:r>
              <w:t xml:space="preserve">NOTE </w:t>
            </w:r>
            <w:r w:rsidRPr="00495D84">
              <w:t>2</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p w14:paraId="71CF2B00" w14:textId="4B5F08D8" w:rsidR="00F37359" w:rsidRPr="00495D84" w:rsidRDefault="00E94096" w:rsidP="00E52975">
            <w:pPr>
              <w:pStyle w:val="TAN"/>
              <w:rPr>
                <w:lang w:eastAsia="zh-CN"/>
              </w:rPr>
            </w:pPr>
            <w:r>
              <w:t xml:space="preserve">NOTE </w:t>
            </w:r>
            <w:r w:rsidRPr="00495D84">
              <w:t>3</w:t>
            </w:r>
            <w:r>
              <w:t>:</w:t>
            </w:r>
            <w:r w:rsidR="00F37359" w:rsidRPr="00495D84">
              <w:tab/>
              <w:t>Reference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1A2CDE">
              <w:t xml:space="preserve">clause </w:t>
            </w:r>
            <w:r w:rsidR="00F37359" w:rsidRPr="00495D84">
              <w:t>A.3.17,</w:t>
            </w:r>
            <w:r w:rsidR="00B27C84">
              <w:t xml:space="preserve"> </w:t>
            </w:r>
            <w:r w:rsidR="00F37359" w:rsidRPr="00495D84">
              <w:t>and</w:t>
            </w:r>
            <w:r w:rsidR="00B27C84">
              <w:t xml:space="preserve"> </w:t>
            </w:r>
            <w:r w:rsidR="00F37359" w:rsidRPr="00495D84">
              <w:t>the</w:t>
            </w:r>
            <w:r w:rsidR="00B27C84">
              <w:t xml:space="preserve"> </w:t>
            </w:r>
            <w:r w:rsidR="00F37359" w:rsidRPr="00495D84">
              <w:t>applicable</w:t>
            </w:r>
            <w:r w:rsidR="00B27C84">
              <w:t xml:space="preserve"> </w:t>
            </w:r>
            <w:r w:rsidR="00F37359" w:rsidRPr="00495D84">
              <w:t>TRS</w:t>
            </w:r>
            <w:r w:rsidR="00B27C84">
              <w:t xml:space="preserve"> </w:t>
            </w:r>
            <w:r w:rsidR="00F37359" w:rsidRPr="00495D84">
              <w:t>resource</w:t>
            </w:r>
            <w:r w:rsidR="00B27C84">
              <w:t xml:space="preserve"> </w:t>
            </w:r>
            <w:r w:rsidR="00F37359" w:rsidRPr="00495D84">
              <w:t>set(s)</w:t>
            </w:r>
            <w:r w:rsidR="00B27C84">
              <w:t xml:space="preserve"> </w:t>
            </w:r>
            <w:r w:rsidR="00F37359" w:rsidRPr="00495D84">
              <w:t>are</w:t>
            </w:r>
            <w:r w:rsidR="00B27C84">
              <w:t xml:space="preserve"> </w:t>
            </w:r>
            <w:r w:rsidR="00F37359" w:rsidRPr="00495D84">
              <w:t>specified</w:t>
            </w:r>
            <w:r w:rsidR="00B27C84">
              <w:t xml:space="preserve"> </w:t>
            </w:r>
            <w:r w:rsidR="00F37359" w:rsidRPr="00495D84">
              <w:t>in</w:t>
            </w:r>
            <w:r w:rsidR="00B27C84">
              <w:t xml:space="preserve"> </w:t>
            </w:r>
            <w:r w:rsidR="00F37359" w:rsidRPr="00495D84">
              <w:t>each</w:t>
            </w:r>
            <w:r w:rsidR="00B27C84">
              <w:t xml:space="preserve"> </w:t>
            </w:r>
            <w:r w:rsidR="00F37359" w:rsidRPr="00495D84">
              <w:t>test</w:t>
            </w:r>
            <w:r w:rsidR="00B27C84">
              <w:t xml:space="preserve"> </w:t>
            </w:r>
            <w:r w:rsidR="00F37359" w:rsidRPr="00495D84">
              <w:t>case.</w:t>
            </w:r>
            <w:r w:rsidR="00B27C84">
              <w:t xml:space="preserve"> </w:t>
            </w:r>
            <w:r w:rsidR="00F37359" w:rsidRPr="00495D84">
              <w:t>When</w:t>
            </w:r>
            <w:r w:rsidR="00B27C84">
              <w:t xml:space="preserve"> </w:t>
            </w:r>
            <w:r w:rsidR="00F37359" w:rsidRPr="00495D84">
              <w:t>a</w:t>
            </w:r>
            <w:r w:rsidR="00B27C84">
              <w:t xml:space="preserve"> </w:t>
            </w:r>
            <w:r w:rsidR="00F37359" w:rsidRPr="00495D84">
              <w:t>single</w:t>
            </w:r>
            <w:r w:rsidR="00B27C84">
              <w:t xml:space="preserve"> </w:t>
            </w:r>
            <w:r w:rsidR="00F37359" w:rsidRPr="00495D84">
              <w:t>TRS</w:t>
            </w:r>
            <w:r w:rsidR="00B27C84">
              <w:t xml:space="preserve"> </w:t>
            </w:r>
            <w:r w:rsidR="00F37359" w:rsidRPr="00495D84">
              <w:t>resource</w:t>
            </w:r>
            <w:r w:rsidR="00B27C84">
              <w:t xml:space="preserve"> </w:t>
            </w:r>
            <w:r w:rsidR="00F37359" w:rsidRPr="00495D84">
              <w:t>set</w:t>
            </w:r>
            <w:r w:rsidR="00B27C84">
              <w:t xml:space="preserve"> </w:t>
            </w:r>
            <w:r w:rsidR="00F37359" w:rsidRPr="00495D84">
              <w:t>is</w:t>
            </w:r>
            <w:r w:rsidR="00B27C84">
              <w:t xml:space="preserve"> </w:t>
            </w:r>
            <w:r w:rsidR="00F37359" w:rsidRPr="00495D84">
              <w:t>configured</w:t>
            </w:r>
            <w:r w:rsidR="00B27C84">
              <w:t xml:space="preserve"> </w:t>
            </w:r>
            <w:r w:rsidR="00F37359" w:rsidRPr="00495D84">
              <w:t>for</w:t>
            </w:r>
            <w:r w:rsidR="00B27C84">
              <w:t xml:space="preserve"> </w:t>
            </w:r>
            <w:r w:rsidR="00F37359" w:rsidRPr="00495D84">
              <w:t>a</w:t>
            </w:r>
            <w:r w:rsidR="00B27C84">
              <w:t xml:space="preserve"> </w:t>
            </w:r>
            <w:r w:rsidR="00F37359" w:rsidRPr="00495D84">
              <w:t>candidate</w:t>
            </w:r>
            <w:r w:rsidR="00B27C84">
              <w:t xml:space="preserve"> </w:t>
            </w:r>
            <w:r w:rsidR="00F37359" w:rsidRPr="00495D84">
              <w:t>cell</w:t>
            </w:r>
            <w:r w:rsidR="00B27C84">
              <w:t xml:space="preserve"> </w:t>
            </w:r>
            <w:r w:rsidR="00F37359" w:rsidRPr="00495D84">
              <w:t>in</w:t>
            </w:r>
            <w:r w:rsidR="00B27C84">
              <w:t xml:space="preserve"> </w:t>
            </w:r>
            <w:r w:rsidR="00F37359" w:rsidRPr="00495D84">
              <w:t>a</w:t>
            </w:r>
            <w:r w:rsidR="00B27C84">
              <w:t xml:space="preserve"> </w:t>
            </w:r>
            <w:r w:rsidR="00F37359" w:rsidRPr="00495D84">
              <w:t>test</w:t>
            </w:r>
            <w:r w:rsidR="00B27C84">
              <w:t xml:space="preserve"> </w:t>
            </w:r>
            <w:r w:rsidR="00F37359" w:rsidRPr="00495D84">
              <w:t>case,</w:t>
            </w:r>
            <w:r w:rsidR="00B27C84">
              <w:t xml:space="preserve"> </w:t>
            </w:r>
            <w:r w:rsidR="00F37359" w:rsidRPr="00495D84">
              <w:t>it</w:t>
            </w:r>
            <w:r w:rsidR="00B27C84">
              <w:t xml:space="preserve"> </w:t>
            </w:r>
            <w:r w:rsidR="00F37359" w:rsidRPr="00495D84">
              <w:t>is</w:t>
            </w:r>
            <w:r w:rsidR="00B27C84">
              <w:t xml:space="preserve"> </w:t>
            </w:r>
            <w:r w:rsidR="00F37359" w:rsidRPr="00495D84">
              <w:t>considered</w:t>
            </w:r>
            <w:r w:rsidR="00B27C84">
              <w:t xml:space="preserve"> </w:t>
            </w:r>
            <w:r w:rsidR="00F37359" w:rsidRPr="00495D84">
              <w:t>as</w:t>
            </w:r>
            <w:r w:rsidR="00B27C84">
              <w:t xml:space="preserve"> </w:t>
            </w:r>
            <w:r w:rsidR="00F37359" w:rsidRPr="00495D84">
              <w:t>resource</w:t>
            </w:r>
            <w:r w:rsidR="00B27C84">
              <w:t xml:space="preserve"> </w:t>
            </w:r>
            <w:r w:rsidR="00F37359" w:rsidRPr="00495D84">
              <w:t>set</w:t>
            </w:r>
            <w:r w:rsidR="00B27C84">
              <w:t xml:space="preserve"> </w:t>
            </w:r>
            <w:r w:rsidR="00F37359" w:rsidRPr="00495D84">
              <w:t>1.</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TCI</w:t>
            </w:r>
            <w:r w:rsidR="00B27C84">
              <w:rPr>
                <w:lang w:eastAsia="zh-CN"/>
              </w:rPr>
              <w:t xml:space="preserve"> </w:t>
            </w:r>
            <w:r w:rsidR="00F37359" w:rsidRPr="00495D84">
              <w:rPr>
                <w:lang w:eastAsia="zh-CN"/>
              </w:rPr>
              <w:t>state</w:t>
            </w:r>
            <w:r w:rsidR="00B27C84">
              <w:rPr>
                <w:lang w:eastAsia="zh-CN"/>
              </w:rPr>
              <w:t xml:space="preserve"> </w:t>
            </w:r>
            <w:r w:rsidR="00F37359" w:rsidRPr="00495D84">
              <w:rPr>
                <w:lang w:eastAsia="zh-CN"/>
              </w:rPr>
              <w:t>of</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TRS</w:t>
            </w:r>
            <w:r w:rsidR="00B27C84">
              <w:rPr>
                <w:lang w:eastAsia="zh-CN"/>
              </w:rPr>
              <w:t xml:space="preserve"> </w:t>
            </w:r>
            <w:r w:rsidR="00F37359" w:rsidRPr="00495D84">
              <w:rPr>
                <w:lang w:eastAsia="zh-CN"/>
              </w:rPr>
              <w:t>is</w:t>
            </w:r>
            <w:r w:rsidR="00B27C84">
              <w:rPr>
                <w:lang w:eastAsia="zh-CN"/>
              </w:rPr>
              <w:t xml:space="preserve"> </w:t>
            </w:r>
            <w:r w:rsidR="00F37359" w:rsidRPr="00495D84">
              <w:rPr>
                <w:lang w:eastAsia="zh-CN"/>
              </w:rPr>
              <w:t>the</w:t>
            </w:r>
            <w:r w:rsidR="00B27C84">
              <w:rPr>
                <w:lang w:eastAsia="zh-CN"/>
              </w:rPr>
              <w:t xml:space="preserve"> </w:t>
            </w:r>
            <w:r w:rsidR="00F37359" w:rsidRPr="00495D84">
              <w:rPr>
                <w:lang w:eastAsia="zh-CN"/>
              </w:rPr>
              <w:t>CandidateDLorJoint</w:t>
            </w:r>
            <w:r w:rsidR="00B27C84">
              <w:rPr>
                <w:lang w:eastAsia="zh-CN"/>
              </w:rPr>
              <w:t xml:space="preserve"> </w:t>
            </w:r>
            <w:r w:rsidR="00F37359" w:rsidRPr="00495D84">
              <w:rPr>
                <w:lang w:eastAsia="zh-CN"/>
              </w:rPr>
              <w:t>TCI.State.2.</w:t>
            </w:r>
          </w:p>
        </w:tc>
      </w:tr>
    </w:tbl>
    <w:p w14:paraId="3F86079A" w14:textId="77777777" w:rsidR="00F37359" w:rsidRPr="00495D84" w:rsidRDefault="00F37359" w:rsidP="00F37359"/>
    <w:p w14:paraId="13DE751E" w14:textId="77777777" w:rsidR="00F37359" w:rsidRPr="00495D84" w:rsidRDefault="00F37359" w:rsidP="00F37359">
      <w:pPr>
        <w:pStyle w:val="Heading3"/>
      </w:pPr>
      <w:r w:rsidRPr="00495D84">
        <w:t>A.3.16B.3</w:t>
      </w:r>
      <w:r w:rsidRPr="00495D84">
        <w:tab/>
        <w:t>LTM candidate UL TCI states</w:t>
      </w:r>
    </w:p>
    <w:p w14:paraId="583FAF07" w14:textId="77777777" w:rsidR="00F37359" w:rsidRPr="00495D84" w:rsidRDefault="00F37359" w:rsidP="00F37359">
      <w:pPr>
        <w:pStyle w:val="TH"/>
      </w:pPr>
      <w:r w:rsidRPr="00495D84">
        <w:t>Table A.3.16B.3-1: LTM candidate UL TCI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9"/>
        <w:gridCol w:w="3306"/>
      </w:tblGrid>
      <w:tr w:rsidR="00F37359" w:rsidRPr="00495D84" w14:paraId="6C6490B6"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1E2A830D" w14:textId="77777777" w:rsidR="00F37359" w:rsidRPr="00495D84" w:rsidRDefault="00F37359" w:rsidP="00F05363">
            <w:pPr>
              <w:pStyle w:val="TAH"/>
            </w:pPr>
            <w:r w:rsidRPr="00495D84">
              <w:t>Parameter</w:t>
            </w:r>
          </w:p>
        </w:tc>
        <w:tc>
          <w:tcPr>
            <w:tcW w:w="3306" w:type="dxa"/>
            <w:tcBorders>
              <w:top w:val="single" w:sz="4" w:space="0" w:color="auto"/>
              <w:left w:val="single" w:sz="4" w:space="0" w:color="auto"/>
              <w:bottom w:val="single" w:sz="4" w:space="0" w:color="auto"/>
              <w:right w:val="single" w:sz="4" w:space="0" w:color="auto"/>
            </w:tcBorders>
            <w:hideMark/>
          </w:tcPr>
          <w:p w14:paraId="5FF24597" w14:textId="6B965587" w:rsidR="00F37359" w:rsidRPr="00495D84" w:rsidRDefault="00F37359" w:rsidP="00F05363">
            <w:pPr>
              <w:pStyle w:val="TAH"/>
            </w:pPr>
            <w:r w:rsidRPr="00495D84">
              <w:t>Candidate</w:t>
            </w:r>
            <w:r w:rsidR="00B27C84">
              <w:t xml:space="preserve"> </w:t>
            </w:r>
            <w:r w:rsidRPr="00495D84">
              <w:t>UL</w:t>
            </w:r>
            <w:r w:rsidR="00B27C84">
              <w:t xml:space="preserve"> </w:t>
            </w:r>
            <w:r w:rsidRPr="00495D84">
              <w:t>TCI.State.0</w:t>
            </w:r>
          </w:p>
        </w:tc>
      </w:tr>
      <w:tr w:rsidR="00F37359" w:rsidRPr="00495D84" w14:paraId="59F8E388"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691094AB" w14:textId="77777777" w:rsidR="00F37359" w:rsidRPr="00495D84" w:rsidRDefault="00F37359" w:rsidP="00F05363">
            <w:pPr>
              <w:pStyle w:val="TAC"/>
            </w:pPr>
            <w:r w:rsidRPr="00495D84">
              <w:t>Candidateul-TCIState-Id</w:t>
            </w:r>
          </w:p>
        </w:tc>
        <w:tc>
          <w:tcPr>
            <w:tcW w:w="3306" w:type="dxa"/>
            <w:tcBorders>
              <w:top w:val="single" w:sz="4" w:space="0" w:color="auto"/>
              <w:left w:val="single" w:sz="4" w:space="0" w:color="auto"/>
              <w:bottom w:val="single" w:sz="4" w:space="0" w:color="auto"/>
              <w:right w:val="single" w:sz="4" w:space="0" w:color="auto"/>
            </w:tcBorders>
            <w:hideMark/>
          </w:tcPr>
          <w:p w14:paraId="3C245C62" w14:textId="77777777" w:rsidR="00F37359" w:rsidRPr="00495D84" w:rsidRDefault="00F37359" w:rsidP="00F05363">
            <w:pPr>
              <w:pStyle w:val="TAC"/>
            </w:pPr>
            <w:r w:rsidRPr="00495D84">
              <w:t>Id0</w:t>
            </w:r>
          </w:p>
        </w:tc>
      </w:tr>
      <w:tr w:rsidR="00F37359" w:rsidRPr="00495D84" w14:paraId="1BAE6E59"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3C3DC0A2" w14:textId="41985DF8" w:rsidR="00F37359" w:rsidRPr="00495D84" w:rsidRDefault="00F37359" w:rsidP="00F05363">
            <w:pPr>
              <w:pStyle w:val="TAC"/>
            </w:pPr>
            <w:r w:rsidRPr="00495D84">
              <w:t>referenceSignal</w:t>
            </w:r>
            <w:r w:rsidR="00B27C84">
              <w:rPr>
                <w:vertAlign w:val="superscript"/>
              </w:rPr>
              <w:t xml:space="preserve"> </w:t>
            </w:r>
            <w:r w:rsidRPr="00495D84">
              <w:rPr>
                <w:vertAlign w:val="superscript"/>
              </w:rPr>
              <w:t>Note1</w:t>
            </w:r>
          </w:p>
        </w:tc>
        <w:tc>
          <w:tcPr>
            <w:tcW w:w="3306" w:type="dxa"/>
            <w:tcBorders>
              <w:top w:val="single" w:sz="4" w:space="0" w:color="auto"/>
              <w:left w:val="single" w:sz="4" w:space="0" w:color="auto"/>
              <w:bottom w:val="single" w:sz="4" w:space="0" w:color="auto"/>
              <w:right w:val="single" w:sz="4" w:space="0" w:color="auto"/>
            </w:tcBorders>
            <w:hideMark/>
          </w:tcPr>
          <w:p w14:paraId="2813D3BB" w14:textId="77777777" w:rsidR="00F37359" w:rsidRPr="00495D84" w:rsidRDefault="00F37359" w:rsidP="00F05363">
            <w:pPr>
              <w:pStyle w:val="TAC"/>
            </w:pPr>
            <w:r w:rsidRPr="00495D84">
              <w:t>SSB0</w:t>
            </w:r>
          </w:p>
        </w:tc>
      </w:tr>
      <w:tr w:rsidR="00F37359" w:rsidRPr="00495D84" w14:paraId="63E46B5D"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0DCC15C4" w14:textId="77777777" w:rsidR="00F37359" w:rsidRPr="00495D84" w:rsidRDefault="00F37359" w:rsidP="00F05363">
            <w:pPr>
              <w:pStyle w:val="TAC"/>
            </w:pPr>
            <w:r w:rsidRPr="00495D84">
              <w:t>pathlossReferenceRS</w:t>
            </w:r>
          </w:p>
        </w:tc>
        <w:tc>
          <w:tcPr>
            <w:tcW w:w="3306" w:type="dxa"/>
            <w:tcBorders>
              <w:top w:val="single" w:sz="4" w:space="0" w:color="auto"/>
              <w:left w:val="single" w:sz="4" w:space="0" w:color="auto"/>
              <w:bottom w:val="single" w:sz="4" w:space="0" w:color="auto"/>
              <w:right w:val="single" w:sz="4" w:space="0" w:color="auto"/>
            </w:tcBorders>
            <w:hideMark/>
          </w:tcPr>
          <w:p w14:paraId="696BB3FA" w14:textId="77777777" w:rsidR="00F37359" w:rsidRPr="00495D84" w:rsidRDefault="00F37359" w:rsidP="00F05363">
            <w:pPr>
              <w:pStyle w:val="TAC"/>
            </w:pPr>
            <w:r w:rsidRPr="00495D84">
              <w:t>SSB0</w:t>
            </w:r>
          </w:p>
        </w:tc>
      </w:tr>
      <w:tr w:rsidR="00F37359" w:rsidRPr="00495D84" w14:paraId="3DD05F3B" w14:textId="77777777" w:rsidTr="00B27C84">
        <w:trPr>
          <w:jc w:val="center"/>
        </w:trPr>
        <w:tc>
          <w:tcPr>
            <w:tcW w:w="3519" w:type="dxa"/>
            <w:tcBorders>
              <w:top w:val="single" w:sz="4" w:space="0" w:color="auto"/>
              <w:left w:val="single" w:sz="4" w:space="0" w:color="auto"/>
              <w:bottom w:val="single" w:sz="4" w:space="0" w:color="auto"/>
              <w:right w:val="single" w:sz="4" w:space="0" w:color="auto"/>
            </w:tcBorders>
            <w:hideMark/>
          </w:tcPr>
          <w:p w14:paraId="4CF7BE0E" w14:textId="77777777" w:rsidR="00F37359" w:rsidRPr="00495D84" w:rsidRDefault="00F37359" w:rsidP="00F05363">
            <w:pPr>
              <w:pStyle w:val="TAC"/>
            </w:pPr>
            <w:r w:rsidRPr="00495D84">
              <w:t>additionalPCI</w:t>
            </w:r>
          </w:p>
        </w:tc>
        <w:tc>
          <w:tcPr>
            <w:tcW w:w="3306" w:type="dxa"/>
            <w:tcBorders>
              <w:top w:val="single" w:sz="4" w:space="0" w:color="auto"/>
              <w:left w:val="single" w:sz="4" w:space="0" w:color="auto"/>
              <w:bottom w:val="single" w:sz="4" w:space="0" w:color="auto"/>
              <w:right w:val="single" w:sz="4" w:space="0" w:color="auto"/>
            </w:tcBorders>
            <w:hideMark/>
          </w:tcPr>
          <w:p w14:paraId="5742EECF" w14:textId="77777777" w:rsidR="00F37359" w:rsidRPr="00495D84" w:rsidRDefault="00F37359" w:rsidP="00F05363">
            <w:pPr>
              <w:pStyle w:val="TAC"/>
            </w:pPr>
            <w:r w:rsidRPr="00495D84">
              <w:rPr>
                <w:lang w:eastAsia="zh-CN"/>
              </w:rPr>
              <w:t>N/A</w:t>
            </w:r>
          </w:p>
        </w:tc>
      </w:tr>
      <w:tr w:rsidR="00F37359" w:rsidRPr="00495D84" w14:paraId="670DF4DB" w14:textId="77777777" w:rsidTr="00B27C84">
        <w:trPr>
          <w:jc w:val="center"/>
        </w:trPr>
        <w:tc>
          <w:tcPr>
            <w:tcW w:w="6825" w:type="dxa"/>
            <w:gridSpan w:val="2"/>
            <w:tcBorders>
              <w:top w:val="single" w:sz="4" w:space="0" w:color="auto"/>
              <w:left w:val="single" w:sz="4" w:space="0" w:color="auto"/>
              <w:bottom w:val="single" w:sz="4" w:space="0" w:color="auto"/>
              <w:right w:val="single" w:sz="4" w:space="0" w:color="auto"/>
            </w:tcBorders>
          </w:tcPr>
          <w:p w14:paraId="7DE220B6" w14:textId="4CB41EB8" w:rsidR="00F37359" w:rsidRPr="00495D84" w:rsidRDefault="00E94096" w:rsidP="00F05363">
            <w:pPr>
              <w:pStyle w:val="TAN"/>
            </w:pPr>
            <w:r>
              <w:t xml:space="preserve">NOTE </w:t>
            </w:r>
            <w:r w:rsidRPr="00495D84">
              <w:t>1</w:t>
            </w:r>
            <w:r>
              <w:t>:</w:t>
            </w:r>
            <w:r w:rsidR="00F37359" w:rsidRPr="00495D84">
              <w:tab/>
              <w:t>referenceSignal</w:t>
            </w:r>
            <w:r w:rsidR="00B27C84">
              <w:t xml:space="preserve"> </w:t>
            </w:r>
            <w:r w:rsidR="00F37359" w:rsidRPr="00495D84">
              <w:t>configurations</w:t>
            </w:r>
            <w:r w:rsidR="00B27C84">
              <w:t xml:space="preserve"> </w:t>
            </w:r>
            <w:r w:rsidR="00F37359" w:rsidRPr="00495D84">
              <w:t>towards</w:t>
            </w:r>
            <w:r w:rsidR="00B27C84">
              <w:t xml:space="preserve"> </w:t>
            </w:r>
            <w:r w:rsidR="00F37359" w:rsidRPr="00495D84">
              <w:t>which</w:t>
            </w:r>
            <w:r w:rsidR="00B27C84">
              <w:t xml:space="preserve"> </w:t>
            </w:r>
            <w:r w:rsidR="00F37359" w:rsidRPr="00495D84">
              <w:t>the</w:t>
            </w:r>
            <w:r w:rsidR="00B27C84">
              <w:t xml:space="preserve"> </w:t>
            </w:r>
            <w:r w:rsidR="00F37359" w:rsidRPr="00495D84">
              <w:t>UL</w:t>
            </w:r>
            <w:r w:rsidR="00B27C84">
              <w:t xml:space="preserve"> </w:t>
            </w:r>
            <w:r w:rsidR="00F37359" w:rsidRPr="00495D84">
              <w:t>TCI</w:t>
            </w:r>
            <w:r w:rsidR="00B27C84">
              <w:t xml:space="preserve"> </w:t>
            </w:r>
            <w:r w:rsidR="00F37359" w:rsidRPr="00495D84">
              <w:t>states</w:t>
            </w:r>
            <w:r w:rsidR="00B27C84">
              <w:t xml:space="preserve"> </w:t>
            </w:r>
            <w:r w:rsidR="00F37359" w:rsidRPr="00495D84">
              <w:t>are</w:t>
            </w:r>
            <w:r w:rsidR="00B27C84">
              <w:t xml:space="preserve"> </w:t>
            </w:r>
            <w:r w:rsidR="00F37359" w:rsidRPr="00495D84">
              <w:t>configured</w:t>
            </w:r>
            <w:r w:rsidR="00B27C84">
              <w:t xml:space="preserve"> </w:t>
            </w:r>
            <w:r w:rsidR="00F37359" w:rsidRPr="00495D84">
              <w:t>are</w:t>
            </w:r>
            <w:r w:rsidR="00B27C84">
              <w:t xml:space="preserve"> </w:t>
            </w:r>
            <w:r w:rsidR="00F37359" w:rsidRPr="00495D84">
              <w:t>defined</w:t>
            </w:r>
            <w:r w:rsidR="00B27C84">
              <w:t xml:space="preserve"> </w:t>
            </w:r>
            <w:r w:rsidR="00F37359" w:rsidRPr="00495D84">
              <w:t>in</w:t>
            </w:r>
            <w:r w:rsidR="00B27C84">
              <w:t xml:space="preserve"> </w:t>
            </w:r>
            <w:r w:rsidR="00F37359" w:rsidRPr="00495D84">
              <w:t>a</w:t>
            </w:r>
            <w:r w:rsidR="00B27C84">
              <w:t xml:space="preserve"> </w:t>
            </w:r>
            <w:r w:rsidR="00F37359" w:rsidRPr="00495D84">
              <w:t>test-specific</w:t>
            </w:r>
            <w:r w:rsidR="00B27C84">
              <w:t xml:space="preserve"> </w:t>
            </w:r>
            <w:r w:rsidR="00F37359" w:rsidRPr="00495D84">
              <w:t>manner.</w:t>
            </w:r>
          </w:p>
        </w:tc>
      </w:tr>
    </w:tbl>
    <w:p w14:paraId="1D775073" w14:textId="77777777" w:rsidR="00F37359" w:rsidRPr="00495D84" w:rsidRDefault="00F37359" w:rsidP="00F37359"/>
    <w:p w14:paraId="7C9C87F6" w14:textId="77777777" w:rsidR="001268B4" w:rsidRPr="00495D84" w:rsidRDefault="001268B4" w:rsidP="001268B4">
      <w:pPr>
        <w:pStyle w:val="Heading2"/>
      </w:pPr>
      <w:r w:rsidRPr="00495D84">
        <w:lastRenderedPageBreak/>
        <w:t>A.3.17</w:t>
      </w:r>
      <w:r w:rsidRPr="00495D84">
        <w:tab/>
        <w:t xml:space="preserve">Configurations of CSI-RS for tracking </w:t>
      </w:r>
    </w:p>
    <w:p w14:paraId="7C9C87F7" w14:textId="77777777" w:rsidR="001268B4" w:rsidRPr="00495D84" w:rsidRDefault="001268B4" w:rsidP="001268B4">
      <w:pPr>
        <w:pStyle w:val="Heading3"/>
      </w:pPr>
      <w:r w:rsidRPr="00495D84">
        <w:t>A.3.17.1</w:t>
      </w:r>
      <w:r w:rsidRPr="00495D84">
        <w:tab/>
        <w:t>Configuration of CSI-RS for tracking for FR1</w:t>
      </w:r>
    </w:p>
    <w:p w14:paraId="7C9C87F8" w14:textId="77777777" w:rsidR="001268B4" w:rsidRPr="00495D84" w:rsidRDefault="001268B4" w:rsidP="001268B4">
      <w:pPr>
        <w:pStyle w:val="Heading4"/>
      </w:pPr>
      <w:r w:rsidRPr="00495D84">
        <w:t>A.3.17.1.1</w:t>
      </w:r>
      <w:r w:rsidRPr="00495D84">
        <w:tab/>
      </w:r>
      <w:r w:rsidRPr="00495D84">
        <w:rPr>
          <w:lang w:eastAsia="zh-CN"/>
        </w:rPr>
        <w:t>FDD</w:t>
      </w:r>
    </w:p>
    <w:p w14:paraId="7C9C87F9" w14:textId="799780B4" w:rsidR="001268B4" w:rsidRPr="00495D84" w:rsidRDefault="001268B4" w:rsidP="001268B4">
      <w:pPr>
        <w:pStyle w:val="TH"/>
      </w:pPr>
      <w:r w:rsidRPr="00495D84">
        <w:t>Table A.3.17.1.1-1: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7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495D84" w:rsidRDefault="001268B4" w:rsidP="00E94096">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495D84" w:rsidRDefault="001268B4" w:rsidP="00E94096">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495D84" w:rsidRDefault="001268B4" w:rsidP="00E94096">
            <w:pPr>
              <w:pStyle w:val="TAH"/>
            </w:pPr>
            <w:r w:rsidRPr="00495D84">
              <w:t>Value</w:t>
            </w:r>
          </w:p>
        </w:tc>
      </w:tr>
      <w:tr w:rsidR="003B71BE" w:rsidRPr="00495D84" w14:paraId="7C9C880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438DDF7D"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4E41A618" w:rsidR="001268B4" w:rsidRPr="00495D84" w:rsidRDefault="001268B4" w:rsidP="0094339A">
            <w:pPr>
              <w:pStyle w:val="TAL"/>
            </w:pPr>
            <w:r w:rsidRPr="00495D84">
              <w:t>TRS.1.1</w:t>
            </w:r>
            <w:r w:rsidR="00B27C84">
              <w:t xml:space="preserve"> </w:t>
            </w:r>
            <w:r w:rsidRPr="00495D84">
              <w:t>FDD</w:t>
            </w:r>
          </w:p>
        </w:tc>
      </w:tr>
      <w:tr w:rsidR="003B71BE" w:rsidRPr="00495D84" w14:paraId="7C9C880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746DB8E8" w:rsidR="001268B4" w:rsidRPr="00495D84" w:rsidRDefault="004B44FC"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495D84" w:rsidRDefault="001268B4" w:rsidP="0094339A">
            <w:pPr>
              <w:pStyle w:val="TAL"/>
            </w:pPr>
            <w:r w:rsidRPr="00495D84">
              <w:t>15</w:t>
            </w:r>
          </w:p>
        </w:tc>
      </w:tr>
      <w:tr w:rsidR="003B71BE" w:rsidRPr="00495D84" w14:paraId="7C9C88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288282B0"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1643420D"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26E5BD16"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18BFC28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11" w14:textId="6D860A7C"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1E4CDABC"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3C35336B"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55A7336C"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1B1E2C60"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61D450AA"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1C59D7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0BF69950"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3E3D127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41B75478"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6E91B022"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26" w14:textId="541FBF8A"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776413" w:rsidRPr="00495D84" w14:paraId="7C9C88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2AB6A1E5" w:rsidR="00776413" w:rsidRPr="00495D84" w:rsidRDefault="0077641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495D84" w:rsidRDefault="0077641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77897B73" w:rsidR="00776413" w:rsidRPr="00495D84" w:rsidRDefault="00434A42" w:rsidP="0094339A">
            <w:pPr>
              <w:pStyle w:val="TAL"/>
            </w:pPr>
            <w:r w:rsidRPr="00495D84">
              <w:t>0</w:t>
            </w:r>
            <w:r w:rsidR="00776413" w:rsidRPr="00495D84">
              <w:rPr>
                <w:vertAlign w:val="superscript"/>
              </w:rPr>
              <w:t>Note</w:t>
            </w:r>
            <w:r w:rsidR="00B27C84">
              <w:rPr>
                <w:rFonts w:hint="eastAsia"/>
                <w:vertAlign w:val="superscript"/>
                <w:lang w:eastAsia="zh-CN"/>
              </w:rPr>
              <w:t xml:space="preserve"> </w:t>
            </w:r>
            <w:r w:rsidR="00776413" w:rsidRPr="00495D84">
              <w:rPr>
                <w:rFonts w:hint="eastAsia"/>
                <w:vertAlign w:val="superscript"/>
                <w:lang w:eastAsia="zh-CN"/>
              </w:rPr>
              <w:t>2</w:t>
            </w:r>
          </w:p>
        </w:tc>
      </w:tr>
      <w:tr w:rsidR="00776413" w:rsidRPr="00495D84" w14:paraId="6429EE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0DE7BC97" w:rsidR="00776413" w:rsidRPr="00495D84" w:rsidRDefault="0077641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495D84"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354CBEEC" w:rsidR="0077641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2D"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5688C9D7" w:rsidR="00AB0739" w:rsidRPr="00495D84" w:rsidRDefault="00E94096" w:rsidP="0094339A">
            <w:pPr>
              <w:pStyle w:val="TAN"/>
            </w:pPr>
            <w:r>
              <w:t xml:space="preserve">NOTE </w:t>
            </w:r>
            <w:r w:rsidRPr="00495D84">
              <w:t>1</w:t>
            </w:r>
            <w:r>
              <w:t>:</w:t>
            </w:r>
            <w:r w:rsidR="001268B4" w:rsidRPr="00495D84">
              <w:tab/>
              <w:t>BW</w:t>
            </w:r>
            <w:r w:rsidR="00B27C84">
              <w:t xml:space="preserve"> </w:t>
            </w:r>
            <w:r w:rsidR="001268B4" w:rsidRPr="00495D84">
              <w:t>of</w:t>
            </w:r>
            <w:r w:rsidR="00B27C84">
              <w:t xml:space="preserve"> </w:t>
            </w:r>
            <w:r w:rsidR="001268B4" w:rsidRPr="00495D84">
              <w:t>TRS</w:t>
            </w:r>
            <w:r w:rsidR="00B27C84">
              <w:t xml:space="preserve"> </w:t>
            </w:r>
            <w:r w:rsidR="001268B4" w:rsidRPr="00495D84">
              <w:t>is</w:t>
            </w:r>
            <w:r w:rsidR="00B27C84">
              <w:t xml:space="preserve"> </w:t>
            </w:r>
            <w:r w:rsidR="001268B4" w:rsidRPr="00495D84">
              <w:t>configured</w:t>
            </w:r>
            <w:r w:rsidR="00B27C84">
              <w:t xml:space="preserve"> </w:t>
            </w:r>
            <w:r w:rsidR="001268B4" w:rsidRPr="00495D84">
              <w:t>same</w:t>
            </w:r>
            <w:r w:rsidR="00B27C84">
              <w:t xml:space="preserve"> </w:t>
            </w:r>
            <w:r w:rsidR="001268B4" w:rsidRPr="00495D84">
              <w:t>as</w:t>
            </w:r>
            <w:r w:rsidR="00B27C84">
              <w:t xml:space="preserve"> </w:t>
            </w:r>
            <w:r w:rsidR="001268B4" w:rsidRPr="00495D84">
              <w:t>the</w:t>
            </w:r>
            <w:r w:rsidR="00B27C84">
              <w:t xml:space="preserve"> </w:t>
            </w:r>
            <w:r w:rsidR="001268B4" w:rsidRPr="00495D84">
              <w:t>BW</w:t>
            </w:r>
            <w:r w:rsidR="00B27C84">
              <w:t xml:space="preserve"> </w:t>
            </w:r>
            <w:r w:rsidR="001268B4" w:rsidRPr="00495D84">
              <w:t>size</w:t>
            </w:r>
            <w:r w:rsidR="00B27C84">
              <w:t xml:space="preserve"> </w:t>
            </w:r>
            <w:r w:rsidR="001268B4" w:rsidRPr="00495D84">
              <w:t>of</w:t>
            </w:r>
            <w:r w:rsidR="00B27C84">
              <w:t xml:space="preserve"> </w:t>
            </w:r>
            <w:r w:rsidR="001268B4" w:rsidRPr="00495D84">
              <w:t>UE</w:t>
            </w:r>
            <w:r w:rsidR="00B27C84">
              <w:t xml:space="preserve"> </w:t>
            </w:r>
            <w:r w:rsidR="001268B4" w:rsidRPr="00495D84">
              <w:t>active</w:t>
            </w:r>
            <w:r w:rsidR="00B27C84">
              <w:t xml:space="preserve"> </w:t>
            </w:r>
            <w:r w:rsidR="001268B4" w:rsidRPr="00495D84">
              <w:t>BWP</w:t>
            </w:r>
            <w:r w:rsidR="00B27C84">
              <w:t xml:space="preserve"> </w:t>
            </w:r>
            <w:r w:rsidR="001268B4" w:rsidRPr="00495D84">
              <w:t>in</w:t>
            </w:r>
            <w:r w:rsidR="00B27C84">
              <w:t xml:space="preserve"> </w:t>
            </w:r>
            <w:r w:rsidR="001268B4" w:rsidRPr="00495D84">
              <w:t>the</w:t>
            </w:r>
            <w:r w:rsidR="00B27C84">
              <w:t xml:space="preserve"> </w:t>
            </w:r>
            <w:r w:rsidR="001268B4" w:rsidRPr="00495D84">
              <w:t>RRM</w:t>
            </w:r>
            <w:r w:rsidR="00B27C84">
              <w:t xml:space="preserve"> </w:t>
            </w:r>
            <w:r w:rsidR="001268B4" w:rsidRPr="00495D84">
              <w:t>test</w:t>
            </w:r>
            <w:r w:rsidR="00B27C84">
              <w:t xml:space="preserve"> </w:t>
            </w:r>
            <w:r w:rsidR="001268B4" w:rsidRPr="00495D84">
              <w:t>cases</w:t>
            </w:r>
            <w:r w:rsidR="001A2CDE">
              <w:t>.</w:t>
            </w:r>
          </w:p>
          <w:p w14:paraId="19617D90" w14:textId="58B419A4" w:rsidR="001268B4" w:rsidRPr="00495D84" w:rsidRDefault="00E94096" w:rsidP="0094339A">
            <w:pPr>
              <w:pStyle w:val="TAN"/>
              <w:rPr>
                <w:lang w:eastAsia="zh-CN"/>
              </w:rPr>
            </w:pPr>
            <w:r>
              <w:t xml:space="preserve">NOTE </w:t>
            </w:r>
            <w:r w:rsidRPr="00495D84">
              <w:rPr>
                <w:rFonts w:hint="eastAsia"/>
                <w:lang w:eastAsia="zh-CN"/>
              </w:rPr>
              <w:t>2</w:t>
            </w:r>
            <w:r>
              <w:t>:</w:t>
            </w:r>
            <w:r w:rsidR="00AB0739" w:rsidRPr="00495D84">
              <w:tab/>
            </w:r>
            <w:r w:rsidR="00AB0739" w:rsidRPr="00495D84">
              <w:rPr>
                <w:lang w:eastAsia="zh-CN"/>
              </w:rPr>
              <w:t>U</w:t>
            </w:r>
            <w:r w:rsidR="00AB0739" w:rsidRPr="00495D84">
              <w:rPr>
                <w:rFonts w:hint="eastAsia"/>
                <w:lang w:eastAsia="zh-CN"/>
              </w:rPr>
              <w:t>nless</w:t>
            </w:r>
            <w:r w:rsidR="00B27C84">
              <w:rPr>
                <w:lang w:eastAsia="zh-CN"/>
              </w:rPr>
              <w:t xml:space="preserve"> </w:t>
            </w:r>
            <w:r w:rsidR="00AB0739" w:rsidRPr="00495D84">
              <w:rPr>
                <w:lang w:eastAsia="zh-CN"/>
              </w:rPr>
              <w:t>otherwise</w:t>
            </w:r>
            <w:r w:rsidR="00B27C84">
              <w:rPr>
                <w:lang w:eastAsia="zh-CN"/>
              </w:rPr>
              <w:t xml:space="preserve"> </w:t>
            </w:r>
            <w:r w:rsidR="00AB0739" w:rsidRPr="00495D84">
              <w:rPr>
                <w:lang w:eastAsia="zh-CN"/>
              </w:rPr>
              <w:t>specified</w:t>
            </w:r>
            <w:r w:rsidR="00B27C84">
              <w:rPr>
                <w:lang w:eastAsia="zh-CN"/>
              </w:rPr>
              <w:t xml:space="preserve"> </w:t>
            </w:r>
            <w:r w:rsidR="00AB0739" w:rsidRPr="00495D84">
              <w:rPr>
                <w:lang w:eastAsia="zh-CN"/>
              </w:rPr>
              <w:t>in</w:t>
            </w:r>
            <w:r w:rsidR="00B27C84">
              <w:rPr>
                <w:lang w:eastAsia="zh-CN"/>
              </w:rPr>
              <w:t xml:space="preserve"> </w:t>
            </w:r>
            <w:r w:rsidR="00AB0739" w:rsidRPr="00495D84">
              <w:rPr>
                <w:lang w:eastAsia="zh-CN"/>
              </w:rPr>
              <w:t>the</w:t>
            </w:r>
            <w:r w:rsidR="00B27C84">
              <w:rPr>
                <w:lang w:eastAsia="zh-CN"/>
              </w:rPr>
              <w:t xml:space="preserve"> </w:t>
            </w:r>
            <w:r w:rsidR="00AB0739" w:rsidRPr="00495D84">
              <w:rPr>
                <w:lang w:eastAsia="zh-CN"/>
              </w:rPr>
              <w:t>test</w:t>
            </w:r>
            <w:r w:rsidR="00B27C84">
              <w:rPr>
                <w:lang w:eastAsia="zh-CN"/>
              </w:rPr>
              <w:t xml:space="preserve"> </w:t>
            </w:r>
            <w:r w:rsidR="00AB0739" w:rsidRPr="00495D84">
              <w:rPr>
                <w:lang w:eastAsia="zh-CN"/>
              </w:rPr>
              <w:t>case</w:t>
            </w:r>
            <w:r w:rsidR="001A2CDE">
              <w:rPr>
                <w:lang w:eastAsia="zh-CN"/>
              </w:rPr>
              <w:t>.</w:t>
            </w:r>
          </w:p>
          <w:p w14:paraId="7C9C882C" w14:textId="035A5DEA"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1A2CDE">
              <w:t>.</w:t>
            </w:r>
          </w:p>
        </w:tc>
      </w:tr>
    </w:tbl>
    <w:p w14:paraId="7C9C882E" w14:textId="77777777" w:rsidR="001268B4" w:rsidRPr="00495D84" w:rsidRDefault="001268B4" w:rsidP="001268B4"/>
    <w:p w14:paraId="7C9C882F" w14:textId="53A6BD2B" w:rsidR="001268B4" w:rsidRPr="00495D84" w:rsidRDefault="001268B4" w:rsidP="0094339A">
      <w:pPr>
        <w:pStyle w:val="TH"/>
      </w:pPr>
      <w:r w:rsidRPr="00495D84">
        <w:t>Table A.3.17.1.1-2: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495D84" w:rsidRDefault="001268B4" w:rsidP="0094339A">
            <w:pPr>
              <w:pStyle w:val="TAH"/>
            </w:pPr>
            <w:r w:rsidRPr="00495D84">
              <w:t>Value</w:t>
            </w:r>
          </w:p>
        </w:tc>
      </w:tr>
      <w:tr w:rsidR="003B71BE" w:rsidRPr="00495D84" w14:paraId="7C9C88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35E098E4"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C1195E7" w:rsidR="001268B4" w:rsidRPr="00495D84" w:rsidRDefault="001268B4" w:rsidP="0094339A">
            <w:pPr>
              <w:pStyle w:val="TAL"/>
            </w:pPr>
            <w:r w:rsidRPr="00495D84">
              <w:t>TRS.1.2</w:t>
            </w:r>
            <w:r w:rsidR="00B27C84">
              <w:t xml:space="preserve"> </w:t>
            </w:r>
            <w:r w:rsidRPr="00495D84">
              <w:t>FDD</w:t>
            </w:r>
          </w:p>
        </w:tc>
      </w:tr>
      <w:tr w:rsidR="003B71BE" w:rsidRPr="00495D84" w14:paraId="7C9C883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495D84" w:rsidRDefault="001268B4"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061B5A2" w:rsidR="001268B4" w:rsidRPr="00495D84" w:rsidRDefault="003310D4"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3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495D84" w:rsidRDefault="001268B4" w:rsidP="0094339A">
            <w:pPr>
              <w:pStyle w:val="TAL"/>
            </w:pPr>
            <w:r w:rsidRPr="00495D84">
              <w:t>30</w:t>
            </w:r>
          </w:p>
        </w:tc>
      </w:tr>
      <w:tr w:rsidR="003B71BE" w:rsidRPr="00495D84" w14:paraId="7C9C884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249CACC7"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2A97CA60"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4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037732EA"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304CA33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47" w14:textId="645CD74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5CA67185"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209ADD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5460AC6B"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4FBCD83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4EB04AB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41E44AA4"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04EB74B7"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630E590C"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5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610F24AE"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555C09D1"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5C" w14:textId="58E87AB7"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A0666" w:rsidRPr="00495D84" w14:paraId="7C9C886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6A0B482B" w:rsidR="00BA0666" w:rsidRPr="00495D84" w:rsidRDefault="00BA0666"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495D84" w:rsidRDefault="00BA0666"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0936185" w:rsidR="00BA0666" w:rsidRPr="00495D84" w:rsidRDefault="00434A42" w:rsidP="0094339A">
            <w:pPr>
              <w:pStyle w:val="TAL"/>
            </w:pPr>
            <w:r w:rsidRPr="00495D84">
              <w:t>0</w:t>
            </w:r>
            <w:r w:rsidR="00BA0666" w:rsidRPr="00495D84">
              <w:rPr>
                <w:vertAlign w:val="superscript"/>
              </w:rPr>
              <w:t>Note</w:t>
            </w:r>
            <w:r w:rsidR="00B27C84">
              <w:rPr>
                <w:rFonts w:hint="eastAsia"/>
                <w:vertAlign w:val="superscript"/>
                <w:lang w:eastAsia="zh-CN"/>
              </w:rPr>
              <w:t xml:space="preserve"> </w:t>
            </w:r>
            <w:r w:rsidR="00BA0666" w:rsidRPr="00495D84">
              <w:rPr>
                <w:rFonts w:hint="eastAsia"/>
                <w:vertAlign w:val="superscript"/>
                <w:lang w:eastAsia="zh-CN"/>
              </w:rPr>
              <w:t>2</w:t>
            </w:r>
          </w:p>
        </w:tc>
      </w:tr>
      <w:tr w:rsidR="00BA0666" w:rsidRPr="00495D84" w14:paraId="7FCD04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1195C885" w:rsidR="00BA0666" w:rsidRPr="00495D84" w:rsidRDefault="00BA0666"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495D84"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495D84" w:rsidRDefault="00BA0666" w:rsidP="0094339A">
            <w:pPr>
              <w:pStyle w:val="TAL"/>
            </w:pPr>
            <w:r w:rsidRPr="00495D84">
              <w:rPr>
                <w:rFonts w:eastAsia="MS Mincho"/>
              </w:rPr>
              <w:t>TCI.State.0</w:t>
            </w:r>
          </w:p>
        </w:tc>
      </w:tr>
      <w:tr w:rsidR="001268B4" w:rsidRPr="00495D84" w14:paraId="7C9C8863"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32A068F3" w:rsidR="00A17383" w:rsidRPr="00495D84" w:rsidRDefault="00E94096" w:rsidP="0094339A">
            <w:pPr>
              <w:pStyle w:val="TAN"/>
            </w:pPr>
            <w:r>
              <w:t xml:space="preserve">NOTE </w:t>
            </w:r>
            <w:r w:rsidRPr="00495D84">
              <w:t>1</w:t>
            </w:r>
            <w:r>
              <w:t>:</w:t>
            </w:r>
            <w:r w:rsidR="00B27C84">
              <w:t xml:space="preserve"> </w:t>
            </w:r>
            <w:r w:rsidR="00A17383" w:rsidRPr="00495D84">
              <w:tab/>
              <w:t>BW</w:t>
            </w:r>
            <w:r w:rsidR="00B27C84">
              <w:t xml:space="preserve"> </w:t>
            </w:r>
            <w:r w:rsidR="00A17383" w:rsidRPr="00495D84">
              <w:t>of</w:t>
            </w:r>
            <w:r w:rsidR="00B27C84">
              <w:t xml:space="preserve"> </w:t>
            </w:r>
            <w:r w:rsidR="00A17383" w:rsidRPr="00495D84">
              <w:t>TRS</w:t>
            </w:r>
            <w:r w:rsidR="00B27C84">
              <w:t xml:space="preserve"> </w:t>
            </w:r>
            <w:r w:rsidR="00A17383" w:rsidRPr="00495D84">
              <w:t>is</w:t>
            </w:r>
            <w:r w:rsidR="00B27C84">
              <w:t xml:space="preserve"> </w:t>
            </w:r>
            <w:r w:rsidR="00A17383" w:rsidRPr="00495D84">
              <w:t>configured</w:t>
            </w:r>
            <w:r w:rsidR="00B27C84">
              <w:t xml:space="preserve"> </w:t>
            </w:r>
            <w:r w:rsidR="00A17383" w:rsidRPr="00495D84">
              <w:t>same</w:t>
            </w:r>
            <w:r w:rsidR="00B27C84">
              <w:t xml:space="preserve"> </w:t>
            </w:r>
            <w:r w:rsidR="00A17383" w:rsidRPr="00495D84">
              <w:t>as</w:t>
            </w:r>
            <w:r w:rsidR="00B27C84">
              <w:t xml:space="preserve"> </w:t>
            </w:r>
            <w:r w:rsidR="00A17383" w:rsidRPr="00495D84">
              <w:t>the</w:t>
            </w:r>
            <w:r w:rsidR="00B27C84">
              <w:t xml:space="preserve"> </w:t>
            </w:r>
            <w:r w:rsidR="00A17383" w:rsidRPr="00495D84">
              <w:t>BW</w:t>
            </w:r>
            <w:r w:rsidR="00B27C84">
              <w:t xml:space="preserve"> </w:t>
            </w:r>
            <w:r w:rsidR="00A17383" w:rsidRPr="00495D84">
              <w:t>size</w:t>
            </w:r>
            <w:r w:rsidR="00B27C84">
              <w:t xml:space="preserve"> </w:t>
            </w:r>
            <w:r w:rsidR="00A17383" w:rsidRPr="00495D84">
              <w:t>of</w:t>
            </w:r>
            <w:r w:rsidR="00B27C84">
              <w:t xml:space="preserve"> </w:t>
            </w:r>
            <w:r w:rsidR="00A17383" w:rsidRPr="00495D84">
              <w:t>UE</w:t>
            </w:r>
            <w:r w:rsidR="00B27C84">
              <w:t xml:space="preserve"> </w:t>
            </w:r>
            <w:r w:rsidR="00A17383" w:rsidRPr="00495D84">
              <w:t>active</w:t>
            </w:r>
            <w:r w:rsidR="00B27C84">
              <w:t xml:space="preserve"> </w:t>
            </w:r>
            <w:r w:rsidR="00A17383" w:rsidRPr="00495D84">
              <w:t>BWP</w:t>
            </w:r>
            <w:r w:rsidR="00B27C84">
              <w:t xml:space="preserve"> </w:t>
            </w:r>
            <w:r w:rsidR="00A17383" w:rsidRPr="00495D84">
              <w:t>in</w:t>
            </w:r>
            <w:r w:rsidR="00B27C84">
              <w:t xml:space="preserve"> </w:t>
            </w:r>
            <w:r w:rsidR="00A17383" w:rsidRPr="00495D84">
              <w:t>the</w:t>
            </w:r>
            <w:r w:rsidR="00B27C84">
              <w:t xml:space="preserve"> </w:t>
            </w:r>
            <w:r w:rsidR="00A17383" w:rsidRPr="00495D84">
              <w:t>RRM</w:t>
            </w:r>
            <w:r w:rsidR="00B27C84">
              <w:t xml:space="preserve"> </w:t>
            </w:r>
            <w:r w:rsidR="00A17383" w:rsidRPr="00495D84">
              <w:t>test</w:t>
            </w:r>
            <w:r w:rsidR="00B27C84">
              <w:t xml:space="preserve"> </w:t>
            </w:r>
            <w:r w:rsidR="00A17383" w:rsidRPr="00495D84">
              <w:t>cases</w:t>
            </w:r>
          </w:p>
          <w:p w14:paraId="7C9C8862" w14:textId="73A8F782" w:rsidR="001268B4" w:rsidRPr="00495D84" w:rsidRDefault="00E94096" w:rsidP="0094339A">
            <w:pPr>
              <w:pStyle w:val="TAN"/>
            </w:pPr>
            <w:r>
              <w:t xml:space="preserve">NOTE </w:t>
            </w:r>
            <w:r w:rsidRPr="00495D84">
              <w:rPr>
                <w:rFonts w:hint="eastAsia"/>
                <w:lang w:eastAsia="zh-CN"/>
              </w:rPr>
              <w:t>2</w:t>
            </w:r>
            <w:r>
              <w:t>:</w:t>
            </w:r>
            <w:r w:rsidR="00B27C84">
              <w:t xml:space="preserve"> </w:t>
            </w:r>
            <w:r w:rsidR="00A17383" w:rsidRPr="00495D84">
              <w:tab/>
            </w:r>
            <w:r w:rsidR="00A17383" w:rsidRPr="00495D84">
              <w:rPr>
                <w:lang w:eastAsia="zh-CN"/>
              </w:rPr>
              <w:t>U</w:t>
            </w:r>
            <w:r w:rsidR="00A17383" w:rsidRPr="00495D84">
              <w:rPr>
                <w:rFonts w:hint="eastAsia"/>
                <w:lang w:eastAsia="zh-CN"/>
              </w:rPr>
              <w:t>nless</w:t>
            </w:r>
            <w:r w:rsidR="00B27C84">
              <w:rPr>
                <w:lang w:eastAsia="zh-CN"/>
              </w:rPr>
              <w:t xml:space="preserve"> </w:t>
            </w:r>
            <w:r w:rsidR="00A17383" w:rsidRPr="00495D84">
              <w:rPr>
                <w:lang w:eastAsia="zh-CN"/>
              </w:rPr>
              <w:t>otherwise</w:t>
            </w:r>
            <w:r w:rsidR="00B27C84">
              <w:rPr>
                <w:lang w:eastAsia="zh-CN"/>
              </w:rPr>
              <w:t xml:space="preserve"> </w:t>
            </w:r>
            <w:r w:rsidR="00A17383" w:rsidRPr="00495D84">
              <w:rPr>
                <w:lang w:eastAsia="zh-CN"/>
              </w:rPr>
              <w:t>specified</w:t>
            </w:r>
            <w:r w:rsidR="00B27C84">
              <w:rPr>
                <w:lang w:eastAsia="zh-CN"/>
              </w:rPr>
              <w:t xml:space="preserve"> </w:t>
            </w:r>
            <w:r w:rsidR="00A17383" w:rsidRPr="00495D84">
              <w:rPr>
                <w:lang w:eastAsia="zh-CN"/>
              </w:rPr>
              <w:t>in</w:t>
            </w:r>
            <w:r w:rsidR="00B27C84">
              <w:rPr>
                <w:lang w:eastAsia="zh-CN"/>
              </w:rPr>
              <w:t xml:space="preserve"> </w:t>
            </w:r>
            <w:r w:rsidR="00A17383" w:rsidRPr="00495D84">
              <w:rPr>
                <w:lang w:eastAsia="zh-CN"/>
              </w:rPr>
              <w:t>the</w:t>
            </w:r>
            <w:r w:rsidR="00B27C84">
              <w:rPr>
                <w:lang w:eastAsia="zh-CN"/>
              </w:rPr>
              <w:t xml:space="preserve"> </w:t>
            </w:r>
            <w:r w:rsidR="00A17383" w:rsidRPr="00495D84">
              <w:rPr>
                <w:lang w:eastAsia="zh-CN"/>
              </w:rPr>
              <w:t>test</w:t>
            </w:r>
            <w:r w:rsidR="00B27C84">
              <w:rPr>
                <w:lang w:eastAsia="zh-CN"/>
              </w:rPr>
              <w:t xml:space="preserve"> </w:t>
            </w:r>
            <w:r w:rsidR="00A17383" w:rsidRPr="00495D84">
              <w:rPr>
                <w:lang w:eastAsia="zh-CN"/>
              </w:rPr>
              <w:t>case</w:t>
            </w:r>
            <w:r w:rsidR="001A2CDE">
              <w:rPr>
                <w:lang w:eastAsia="zh-CN"/>
              </w:rPr>
              <w:t>.</w:t>
            </w:r>
          </w:p>
        </w:tc>
      </w:tr>
    </w:tbl>
    <w:p w14:paraId="7C9C8864" w14:textId="059D22CF" w:rsidR="001268B4" w:rsidRPr="00495D84" w:rsidRDefault="001268B4" w:rsidP="001268B4"/>
    <w:p w14:paraId="16F1852A" w14:textId="0EAB2076" w:rsidR="00B578D9" w:rsidRPr="00495D84" w:rsidRDefault="00B578D9" w:rsidP="00B578D9">
      <w:pPr>
        <w:pStyle w:val="TH"/>
      </w:pPr>
      <w:r w:rsidRPr="00495D84">
        <w:lastRenderedPageBreak/>
        <w:t>Table A.3.17.1.1-3: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62192FF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3BC7E2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1700478B"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2E79FBB5" w:rsidR="00B578D9" w:rsidRPr="00495D84" w:rsidRDefault="00B578D9" w:rsidP="00E838EC">
            <w:pPr>
              <w:keepNext/>
              <w:keepLines/>
              <w:spacing w:after="0"/>
            </w:pPr>
            <w:r w:rsidRPr="00495D84">
              <w:rPr>
                <w:rFonts w:ascii="Arial" w:hAnsi="Arial"/>
                <w:sz w:val="18"/>
              </w:rPr>
              <w:t>TRS.1.3</w:t>
            </w:r>
            <w:r w:rsidR="00B27C84">
              <w:rPr>
                <w:rFonts w:ascii="Arial" w:hAnsi="Arial"/>
                <w:sz w:val="18"/>
              </w:rPr>
              <w:t xml:space="preserve"> </w:t>
            </w:r>
            <w:r w:rsidRPr="00495D84">
              <w:rPr>
                <w:rFonts w:ascii="Arial" w:hAnsi="Arial"/>
                <w:sz w:val="18"/>
              </w:rPr>
              <w:t>FDD</w:t>
            </w:r>
          </w:p>
        </w:tc>
      </w:tr>
      <w:tr w:rsidR="00B578D9" w:rsidRPr="00495D84" w14:paraId="62BB4D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Pr="00495D84" w:rsidRDefault="00B578D9" w:rsidP="00DF5264">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0B2BC848"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797F33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Pr="00495D84" w:rsidRDefault="00B578D9" w:rsidP="00E838EC">
            <w:pPr>
              <w:pStyle w:val="TAL"/>
            </w:pPr>
            <w:r w:rsidRPr="00495D84">
              <w:t>15</w:t>
            </w:r>
          </w:p>
        </w:tc>
      </w:tr>
      <w:tr w:rsidR="00B578D9" w:rsidRPr="00495D84" w14:paraId="5143A00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56AE0ED2"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505F71E"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D0AE60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37C68177"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056DAB42"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9750FD" w14:textId="3EF25EBA"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0AAAB4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111F15D8"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007C610E"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E1B470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36A52443"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0421B537"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3B7C535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3C30064D"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5F74719F"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10ED9F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Pr="00495D84" w:rsidRDefault="00B578D9" w:rsidP="00E838EC">
            <w:pPr>
              <w:pStyle w:val="TAL"/>
            </w:pPr>
            <w:r w:rsidRPr="00495D84">
              <w:t>2</w:t>
            </w:r>
          </w:p>
        </w:tc>
      </w:tr>
      <w:tr w:rsidR="00B578D9" w:rsidRPr="00495D84" w14:paraId="3C8EDD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03D2DBA7"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05260D7C"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A8507F3" w14:textId="3BCD409E"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271EA1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2B2F23D5"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6DEC8A7E"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0A4318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158B593B"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Pr="00495D84" w:rsidRDefault="00B578D9" w:rsidP="00E838EC">
            <w:pPr>
              <w:pStyle w:val="TAL"/>
            </w:pPr>
            <w:r w:rsidRPr="00495D84">
              <w:rPr>
                <w:rFonts w:eastAsia="MS Mincho"/>
              </w:rPr>
              <w:t>TCI.State.0</w:t>
            </w:r>
          </w:p>
        </w:tc>
      </w:tr>
      <w:tr w:rsidR="00B578D9" w:rsidRPr="00495D84" w14:paraId="161ED45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1E5FC4AD"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7755154B" w14:textId="27F1C900"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71EDD233" w14:textId="77777777" w:rsidR="00B578D9" w:rsidRPr="00495D84" w:rsidRDefault="00B578D9" w:rsidP="00B578D9"/>
    <w:p w14:paraId="37C4A4E9" w14:textId="37216FEF" w:rsidR="00B578D9" w:rsidRPr="00495D84" w:rsidRDefault="00B578D9" w:rsidP="00B578D9">
      <w:pPr>
        <w:pStyle w:val="TH"/>
      </w:pPr>
      <w:r w:rsidRPr="00495D84">
        <w:t>Table A.3.17.1.1-4: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578D9" w:rsidRPr="00495D84" w14:paraId="3A8911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Pr="00495D84" w:rsidRDefault="00B578D9" w:rsidP="00E838EC">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Pr="00495D84" w:rsidRDefault="00B578D9" w:rsidP="00E838EC">
            <w:pPr>
              <w:keepNext/>
              <w:keepLines/>
              <w:spacing w:after="0" w:line="254" w:lineRule="auto"/>
              <w:rPr>
                <w:rFonts w:ascii="Arial" w:hAnsi="Arial"/>
                <w:b/>
                <w:sz w:val="18"/>
                <w:szCs w:val="18"/>
              </w:rPr>
            </w:pPr>
            <w:r w:rsidRPr="00495D84">
              <w:rPr>
                <w:rFonts w:ascii="Arial" w:hAnsi="Arial"/>
                <w:b/>
                <w:sz w:val="18"/>
                <w:szCs w:val="18"/>
              </w:rPr>
              <w:t>Value</w:t>
            </w:r>
          </w:p>
        </w:tc>
      </w:tr>
      <w:tr w:rsidR="00B578D9" w:rsidRPr="00495D84" w14:paraId="69D9B6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657CFE32" w:rsidR="00B578D9" w:rsidRPr="00495D84" w:rsidRDefault="00B578D9"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2E4B319" w:rsidR="00B578D9" w:rsidRPr="00495D84" w:rsidRDefault="00B578D9" w:rsidP="00E838EC">
            <w:pPr>
              <w:keepNext/>
              <w:keepLines/>
              <w:spacing w:after="0"/>
            </w:pPr>
            <w:r w:rsidRPr="00495D84">
              <w:rPr>
                <w:rFonts w:ascii="Arial" w:hAnsi="Arial"/>
                <w:sz w:val="18"/>
              </w:rPr>
              <w:t>TRS.1.4</w:t>
            </w:r>
            <w:r w:rsidR="00B27C84">
              <w:rPr>
                <w:rFonts w:ascii="Arial" w:hAnsi="Arial"/>
                <w:sz w:val="18"/>
              </w:rPr>
              <w:t xml:space="preserve"> </w:t>
            </w:r>
            <w:r w:rsidRPr="00495D84">
              <w:rPr>
                <w:rFonts w:ascii="Arial" w:hAnsi="Arial"/>
                <w:sz w:val="18"/>
              </w:rPr>
              <w:t>FDD</w:t>
            </w:r>
          </w:p>
        </w:tc>
      </w:tr>
      <w:tr w:rsidR="00B578D9" w:rsidRPr="00495D84" w14:paraId="75A696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Pr="00495D84" w:rsidRDefault="00B578D9"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Pr="00495D84" w:rsidRDefault="00B578D9" w:rsidP="00B92FE5">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11E55170" w:rsidR="00B578D9" w:rsidRPr="00495D84" w:rsidRDefault="00B578D9"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B578D9" w:rsidRPr="00495D84" w14:paraId="01692C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Pr="00495D84" w:rsidRDefault="00B578D9"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Pr="00495D84" w:rsidRDefault="00B578D9"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Pr="00495D84" w:rsidRDefault="00B578D9" w:rsidP="00E838EC">
            <w:pPr>
              <w:pStyle w:val="TAL"/>
            </w:pPr>
            <w:r w:rsidRPr="00495D84">
              <w:t>30</w:t>
            </w:r>
          </w:p>
        </w:tc>
      </w:tr>
      <w:tr w:rsidR="00B578D9" w:rsidRPr="00495D84" w14:paraId="69C692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51928CB6" w:rsidR="00B578D9" w:rsidRPr="00495D84" w:rsidRDefault="00B578D9"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01ED11F1" w:rsidR="00B578D9" w:rsidRPr="00495D84" w:rsidRDefault="00B578D9"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2C876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293B17F5" w:rsidR="00B578D9" w:rsidRPr="00495D84" w:rsidRDefault="00B578D9"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696D6FB7"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37310F81" w14:textId="54957CC9" w:rsidR="00B578D9" w:rsidRPr="00495D84" w:rsidRDefault="00B578D9"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578D9" w:rsidRPr="00495D84" w14:paraId="7215BD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16785463" w:rsidR="00B578D9" w:rsidRPr="00495D84" w:rsidRDefault="00B578D9"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15542C3D" w:rsidR="00B578D9" w:rsidRPr="00495D84" w:rsidRDefault="00B578D9"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7082B0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6817FFCE" w:rsidR="00B578D9" w:rsidRPr="00495D84" w:rsidRDefault="00B578D9"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6A3CADBE" w:rsidR="00B578D9" w:rsidRPr="00495D84" w:rsidRDefault="00B578D9"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0AF0956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665FF06F" w:rsidR="00B578D9" w:rsidRPr="00495D84" w:rsidRDefault="00B578D9"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567877C9"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578D9" w:rsidRPr="00495D84" w14:paraId="4059B6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Pr="00495D84" w:rsidRDefault="00B578D9"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Pr="00495D84" w:rsidRDefault="00B578D9" w:rsidP="00E838EC">
            <w:pPr>
              <w:pStyle w:val="TAL"/>
            </w:pPr>
            <w:r w:rsidRPr="00495D84">
              <w:t>2</w:t>
            </w:r>
          </w:p>
        </w:tc>
      </w:tr>
      <w:tr w:rsidR="00B578D9" w:rsidRPr="00495D84" w14:paraId="07D75A8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5496BF60" w:rsidR="00B578D9" w:rsidRPr="00495D84" w:rsidRDefault="00B578D9"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Pr="00495D84" w:rsidRDefault="00B578D9"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1C574517" w:rsidR="00B578D9" w:rsidRPr="00495D84" w:rsidRDefault="00B578D9"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4DC05CE" w14:textId="79242B50" w:rsidR="00B578D9" w:rsidRPr="00495D84" w:rsidRDefault="00B578D9"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578D9" w:rsidRPr="00495D84" w14:paraId="3A9F24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53113A51" w:rsidR="00B578D9" w:rsidRPr="00495D84" w:rsidRDefault="00B578D9"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Pr="00495D84" w:rsidRDefault="00B578D9"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621F5232" w:rsidR="00B578D9" w:rsidRPr="00495D84" w:rsidRDefault="00B578D9"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B578D9" w:rsidRPr="00495D84" w14:paraId="2CA6B36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530EDF14" w:rsidR="00B578D9" w:rsidRPr="00495D84" w:rsidRDefault="00B578D9"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Pr="00495D84"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Pr="00495D84" w:rsidRDefault="00B578D9" w:rsidP="00E838EC">
            <w:pPr>
              <w:pStyle w:val="TAL"/>
            </w:pPr>
            <w:r w:rsidRPr="00495D84">
              <w:rPr>
                <w:rFonts w:eastAsia="MS Mincho"/>
              </w:rPr>
              <w:t>TCI.State.0</w:t>
            </w:r>
          </w:p>
        </w:tc>
      </w:tr>
      <w:tr w:rsidR="00B578D9" w:rsidRPr="00495D84" w14:paraId="2422B3C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056E6B48" w:rsidR="00B578D9" w:rsidRPr="00495D84" w:rsidRDefault="00E94096" w:rsidP="00E838EC">
            <w:pPr>
              <w:pStyle w:val="TAN"/>
            </w:pPr>
            <w:r>
              <w:t xml:space="preserve">NOTE </w:t>
            </w:r>
            <w:r w:rsidRPr="00495D84">
              <w:t>1</w:t>
            </w:r>
            <w:r>
              <w:t>:</w:t>
            </w:r>
            <w:r w:rsidR="00B27C84">
              <w:t xml:space="preserve"> </w:t>
            </w:r>
            <w:r w:rsidR="00B578D9" w:rsidRPr="00495D84">
              <w:tab/>
              <w:t>BW</w:t>
            </w:r>
            <w:r w:rsidR="00B27C84">
              <w:t xml:space="preserve"> </w:t>
            </w:r>
            <w:r w:rsidR="00B578D9" w:rsidRPr="00495D84">
              <w:t>of</w:t>
            </w:r>
            <w:r w:rsidR="00B27C84">
              <w:t xml:space="preserve"> </w:t>
            </w:r>
            <w:r w:rsidR="00B578D9" w:rsidRPr="00495D84">
              <w:t>TRS</w:t>
            </w:r>
            <w:r w:rsidR="00B27C84">
              <w:t xml:space="preserve"> </w:t>
            </w:r>
            <w:r w:rsidR="00B578D9" w:rsidRPr="00495D84">
              <w:t>is</w:t>
            </w:r>
            <w:r w:rsidR="00B27C84">
              <w:t xml:space="preserve"> </w:t>
            </w:r>
            <w:r w:rsidR="00B578D9" w:rsidRPr="00495D84">
              <w:t>configured</w:t>
            </w:r>
            <w:r w:rsidR="00B27C84">
              <w:t xml:space="preserve"> </w:t>
            </w:r>
            <w:r w:rsidR="00B578D9" w:rsidRPr="00495D84">
              <w:t>same</w:t>
            </w:r>
            <w:r w:rsidR="00B27C84">
              <w:t xml:space="preserve"> </w:t>
            </w:r>
            <w:r w:rsidR="00B578D9" w:rsidRPr="00495D84">
              <w:t>as</w:t>
            </w:r>
            <w:r w:rsidR="00B27C84">
              <w:t xml:space="preserve"> </w:t>
            </w:r>
            <w:r w:rsidR="00B578D9" w:rsidRPr="00495D84">
              <w:t>the</w:t>
            </w:r>
            <w:r w:rsidR="00B27C84">
              <w:t xml:space="preserve"> </w:t>
            </w:r>
            <w:r w:rsidR="00B578D9" w:rsidRPr="00495D84">
              <w:t>BW</w:t>
            </w:r>
            <w:r w:rsidR="00B27C84">
              <w:t xml:space="preserve"> </w:t>
            </w:r>
            <w:r w:rsidR="00B578D9" w:rsidRPr="00495D84">
              <w:t>size</w:t>
            </w:r>
            <w:r w:rsidR="00B27C84">
              <w:t xml:space="preserve"> </w:t>
            </w:r>
            <w:r w:rsidR="00B578D9" w:rsidRPr="00495D84">
              <w:t>of</w:t>
            </w:r>
            <w:r w:rsidR="00B27C84">
              <w:t xml:space="preserve"> </w:t>
            </w:r>
            <w:r w:rsidR="00B578D9" w:rsidRPr="00495D84">
              <w:t>UE</w:t>
            </w:r>
            <w:r w:rsidR="00B27C84">
              <w:t xml:space="preserve"> </w:t>
            </w:r>
            <w:r w:rsidR="00B578D9" w:rsidRPr="00495D84">
              <w:t>active</w:t>
            </w:r>
            <w:r w:rsidR="00B27C84">
              <w:t xml:space="preserve"> </w:t>
            </w:r>
            <w:r w:rsidR="00B578D9" w:rsidRPr="00495D84">
              <w:t>BWP</w:t>
            </w:r>
            <w:r w:rsidR="00B27C84">
              <w:t xml:space="preserve"> </w:t>
            </w:r>
            <w:r w:rsidR="00B578D9" w:rsidRPr="00495D84">
              <w:t>in</w:t>
            </w:r>
            <w:r w:rsidR="00B27C84">
              <w:t xml:space="preserve"> </w:t>
            </w:r>
            <w:r w:rsidR="00B578D9" w:rsidRPr="00495D84">
              <w:t>the</w:t>
            </w:r>
            <w:r w:rsidR="00B27C84">
              <w:t xml:space="preserve"> </w:t>
            </w:r>
            <w:r w:rsidR="00B578D9" w:rsidRPr="00495D84">
              <w:t>RRM</w:t>
            </w:r>
            <w:r w:rsidR="00B27C84">
              <w:t xml:space="preserve"> </w:t>
            </w:r>
            <w:r w:rsidR="00B578D9" w:rsidRPr="00495D84">
              <w:t>test</w:t>
            </w:r>
            <w:r w:rsidR="00B27C84">
              <w:t xml:space="preserve"> </w:t>
            </w:r>
            <w:r w:rsidR="00B578D9" w:rsidRPr="00495D84">
              <w:t>cases</w:t>
            </w:r>
          </w:p>
          <w:p w14:paraId="444848EE" w14:textId="4E1A3D56" w:rsidR="00B578D9" w:rsidRPr="00495D84" w:rsidRDefault="00E94096" w:rsidP="00E838EC">
            <w:pPr>
              <w:pStyle w:val="TAN"/>
            </w:pPr>
            <w:r>
              <w:t xml:space="preserve">NOTE </w:t>
            </w:r>
            <w:r w:rsidRPr="00495D84">
              <w:rPr>
                <w:lang w:eastAsia="zh-CN"/>
              </w:rPr>
              <w:t>2</w:t>
            </w:r>
            <w:r>
              <w:t>:</w:t>
            </w:r>
            <w:r w:rsidR="00B27C84">
              <w:t xml:space="preserve"> </w:t>
            </w:r>
            <w:r w:rsidR="00B578D9" w:rsidRPr="00495D84">
              <w:tab/>
            </w:r>
            <w:r w:rsidR="00B578D9" w:rsidRPr="00495D84">
              <w:rPr>
                <w:lang w:eastAsia="zh-CN"/>
              </w:rPr>
              <w:t>Unless</w:t>
            </w:r>
            <w:r w:rsidR="00B27C84">
              <w:rPr>
                <w:lang w:eastAsia="zh-CN"/>
              </w:rPr>
              <w:t xml:space="preserve"> </w:t>
            </w:r>
            <w:r w:rsidR="00B578D9" w:rsidRPr="00495D84">
              <w:rPr>
                <w:lang w:eastAsia="zh-CN"/>
              </w:rPr>
              <w:t>otherwise</w:t>
            </w:r>
            <w:r w:rsidR="00B27C84">
              <w:rPr>
                <w:lang w:eastAsia="zh-CN"/>
              </w:rPr>
              <w:t xml:space="preserve"> </w:t>
            </w:r>
            <w:r w:rsidR="00B578D9" w:rsidRPr="00495D84">
              <w:rPr>
                <w:lang w:eastAsia="zh-CN"/>
              </w:rPr>
              <w:t>specified</w:t>
            </w:r>
            <w:r w:rsidR="00B27C84">
              <w:rPr>
                <w:lang w:eastAsia="zh-CN"/>
              </w:rPr>
              <w:t xml:space="preserve"> </w:t>
            </w:r>
            <w:r w:rsidR="00B578D9" w:rsidRPr="00495D84">
              <w:rPr>
                <w:lang w:eastAsia="zh-CN"/>
              </w:rPr>
              <w:t>in</w:t>
            </w:r>
            <w:r w:rsidR="00B27C84">
              <w:rPr>
                <w:lang w:eastAsia="zh-CN"/>
              </w:rPr>
              <w:t xml:space="preserve"> </w:t>
            </w:r>
            <w:r w:rsidR="00B578D9" w:rsidRPr="00495D84">
              <w:rPr>
                <w:lang w:eastAsia="zh-CN"/>
              </w:rPr>
              <w:t>the</w:t>
            </w:r>
            <w:r w:rsidR="00B27C84">
              <w:rPr>
                <w:lang w:eastAsia="zh-CN"/>
              </w:rPr>
              <w:t xml:space="preserve"> </w:t>
            </w:r>
            <w:r w:rsidR="00B578D9" w:rsidRPr="00495D84">
              <w:rPr>
                <w:lang w:eastAsia="zh-CN"/>
              </w:rPr>
              <w:t>test</w:t>
            </w:r>
            <w:r w:rsidR="00B27C84">
              <w:rPr>
                <w:lang w:eastAsia="zh-CN"/>
              </w:rPr>
              <w:t xml:space="preserve"> </w:t>
            </w:r>
            <w:r w:rsidR="00B578D9" w:rsidRPr="00495D84">
              <w:rPr>
                <w:lang w:eastAsia="zh-CN"/>
              </w:rPr>
              <w:t>case</w:t>
            </w:r>
            <w:r w:rsidR="001A2CDE">
              <w:rPr>
                <w:lang w:eastAsia="zh-CN"/>
              </w:rPr>
              <w:t>.</w:t>
            </w:r>
          </w:p>
        </w:tc>
      </w:tr>
    </w:tbl>
    <w:p w14:paraId="62584AB6" w14:textId="77777777" w:rsidR="00B578D9" w:rsidRPr="00495D84" w:rsidRDefault="00B578D9" w:rsidP="00B578D9"/>
    <w:p w14:paraId="5D873025" w14:textId="742FC00E" w:rsidR="00FA55C1" w:rsidRPr="00495D84" w:rsidRDefault="00FA55C1" w:rsidP="00FA55C1">
      <w:pPr>
        <w:pStyle w:val="TH"/>
      </w:pPr>
      <w:r w:rsidRPr="00495D84">
        <w:lastRenderedPageBreak/>
        <w:t>Table A.3.17.1.1-5: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690DDEB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4EDE6C"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B7AD0D"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376A111"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3B14D0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27097F" w14:textId="3B45D0C1"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8A42B3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D1BEF1F" w14:textId="6E5301F6" w:rsidR="00FA55C1" w:rsidRPr="00495D84" w:rsidRDefault="00FA55C1" w:rsidP="00905CAF">
            <w:pPr>
              <w:pStyle w:val="TAL"/>
              <w:spacing w:line="256" w:lineRule="auto"/>
            </w:pPr>
            <w:r w:rsidRPr="00495D84">
              <w:t>TRS.1.5</w:t>
            </w:r>
            <w:r w:rsidR="00B27C84">
              <w:t xml:space="preserve"> </w:t>
            </w:r>
            <w:r w:rsidRPr="00495D84">
              <w:t>FDD</w:t>
            </w:r>
          </w:p>
        </w:tc>
      </w:tr>
      <w:tr w:rsidR="00FA55C1" w:rsidRPr="00495D84" w14:paraId="39A796D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3E409EA"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5D14B9"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0D852" w14:textId="77C5BCB9"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56352C6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D52496F"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8D82249"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6A800D7" w14:textId="77777777" w:rsidR="00FA55C1" w:rsidRPr="00495D84" w:rsidRDefault="00FA55C1" w:rsidP="00905CAF">
            <w:pPr>
              <w:pStyle w:val="TAL"/>
              <w:spacing w:line="256" w:lineRule="auto"/>
            </w:pPr>
            <w:r w:rsidRPr="00495D84">
              <w:t>15</w:t>
            </w:r>
          </w:p>
        </w:tc>
      </w:tr>
      <w:tr w:rsidR="00FA55C1" w:rsidRPr="00495D84" w14:paraId="66E94C8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0F4F4EF" w14:textId="2F30EFA7"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0655149"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9EC3CE8" w14:textId="58300381"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7AABBA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98C05" w14:textId="670CE3AA"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ED5F6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871C61E" w14:textId="61CE7D9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FCA1C42" w14:textId="70075D57"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3E8A0E0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EE1843" w14:textId="684F4BFE"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825A254"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6D117C8" w14:textId="75AA21A2"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EF0356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148E920" w14:textId="1C28BE01"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5244E82"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CE4C1EC" w14:textId="2ADF7E9C"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1312863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3D92E0" w14:textId="004EF6D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53868C6"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0186620" w14:textId="1CB3E697"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7B190F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B37C04" w14:textId="2B46539A"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A97A59"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8C77A75" w14:textId="7F0AB531"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C952EA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213A2AF" w14:textId="29D77E1C"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654E193"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15EA19D" w14:textId="2D138262"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066ADC61" w14:textId="3494D23A"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4F7EA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22ADBF0" w14:textId="1F53A918"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1444CE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447BF32" w14:textId="4F99F2E1"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77DB1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849B008" w14:textId="187BE131"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DF2FE5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E135A57" w14:textId="7BA0D816" w:rsidR="00FA55C1" w:rsidRPr="00495D84" w:rsidRDefault="00FA55C1" w:rsidP="00905CAF">
            <w:pPr>
              <w:pStyle w:val="TAL"/>
              <w:spacing w:line="256" w:lineRule="auto"/>
            </w:pPr>
            <w:r w:rsidRPr="00495D84">
              <w:t>DLorJoint</w:t>
            </w:r>
            <w:r w:rsidR="00B27C84">
              <w:t xml:space="preserve"> </w:t>
            </w:r>
            <w:r w:rsidRPr="00495D84">
              <w:t>TCI.State.1.3</w:t>
            </w:r>
          </w:p>
        </w:tc>
      </w:tr>
      <w:tr w:rsidR="00FA55C1" w:rsidRPr="00495D84" w14:paraId="0EAE86A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C10F7BD" w14:textId="218019EF"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1FCEA1E" w14:textId="0013D6F5"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58704A9F" w14:textId="77777777" w:rsidR="00FA55C1" w:rsidRPr="00495D84" w:rsidRDefault="00FA55C1" w:rsidP="00FA55C1"/>
    <w:p w14:paraId="66EB9811" w14:textId="26D0FDEE" w:rsidR="00FA55C1" w:rsidRPr="00495D84" w:rsidRDefault="00FA55C1" w:rsidP="00FA55C1">
      <w:pPr>
        <w:pStyle w:val="TH"/>
      </w:pPr>
      <w:r w:rsidRPr="00495D84">
        <w:t>Table A.3.17.1.1-6: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FA55C1" w:rsidRPr="00495D84" w14:paraId="0AB05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735AA00" w14:textId="77777777" w:rsidR="00FA55C1" w:rsidRPr="00495D84" w:rsidRDefault="00FA55C1" w:rsidP="00905CAF">
            <w:pPr>
              <w:keepNext/>
              <w:keepLines/>
              <w:spacing w:after="0" w:line="254"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C7BC6E"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994C0AB" w14:textId="77777777" w:rsidR="00FA55C1" w:rsidRPr="00495D84" w:rsidRDefault="00FA55C1" w:rsidP="00905CAF">
            <w:pPr>
              <w:keepNext/>
              <w:keepLines/>
              <w:spacing w:after="0" w:line="254" w:lineRule="auto"/>
              <w:rPr>
                <w:rFonts w:ascii="Arial" w:hAnsi="Arial"/>
                <w:b/>
                <w:sz w:val="18"/>
                <w:szCs w:val="18"/>
              </w:rPr>
            </w:pPr>
            <w:r w:rsidRPr="00495D84">
              <w:rPr>
                <w:rFonts w:ascii="Arial" w:hAnsi="Arial"/>
                <w:b/>
                <w:sz w:val="18"/>
                <w:szCs w:val="18"/>
              </w:rPr>
              <w:t>Value</w:t>
            </w:r>
          </w:p>
        </w:tc>
      </w:tr>
      <w:tr w:rsidR="00FA55C1" w:rsidRPr="00495D84" w14:paraId="4DB1F9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415AC9" w14:textId="0E1F66C3" w:rsidR="00FA55C1" w:rsidRPr="00495D84" w:rsidRDefault="00FA55C1"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B44A025"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2C07E17" w14:textId="1330D181" w:rsidR="00FA55C1" w:rsidRPr="00495D84" w:rsidRDefault="00FA55C1" w:rsidP="00905CAF">
            <w:pPr>
              <w:pStyle w:val="TAL"/>
              <w:spacing w:line="256" w:lineRule="auto"/>
            </w:pPr>
            <w:r w:rsidRPr="00495D84">
              <w:t>TRS.1.6</w:t>
            </w:r>
            <w:r w:rsidR="00B27C84">
              <w:t xml:space="preserve"> </w:t>
            </w:r>
            <w:r w:rsidRPr="00495D84">
              <w:t>FDD</w:t>
            </w:r>
          </w:p>
        </w:tc>
      </w:tr>
      <w:tr w:rsidR="00FA55C1" w:rsidRPr="00495D84" w14:paraId="240F21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B3A4E7" w14:textId="77777777" w:rsidR="00FA55C1" w:rsidRPr="00495D84" w:rsidRDefault="00FA55C1"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CA028A" w14:textId="77777777" w:rsidR="00FA55C1" w:rsidRPr="00495D84" w:rsidRDefault="00FA55C1"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5D0530F" w14:textId="503709C5" w:rsidR="00FA55C1" w:rsidRPr="00495D84" w:rsidRDefault="00FA55C1"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AED7B3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38A7D72" w14:textId="77777777" w:rsidR="00FA55C1" w:rsidRPr="00495D84" w:rsidRDefault="00FA55C1"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2FB7BB2" w14:textId="77777777" w:rsidR="00FA55C1" w:rsidRPr="00495D84" w:rsidRDefault="00FA55C1"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24C52A1E" w14:textId="77777777" w:rsidR="00FA55C1" w:rsidRPr="00495D84" w:rsidRDefault="00FA55C1" w:rsidP="00905CAF">
            <w:pPr>
              <w:pStyle w:val="TAL"/>
              <w:spacing w:line="256" w:lineRule="auto"/>
            </w:pPr>
            <w:r w:rsidRPr="00495D84">
              <w:t>15</w:t>
            </w:r>
          </w:p>
        </w:tc>
      </w:tr>
      <w:tr w:rsidR="00FA55C1" w:rsidRPr="00495D84" w14:paraId="5D2F7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39BECC7" w14:textId="1E105433" w:rsidR="00FA55C1" w:rsidRPr="00495D84" w:rsidRDefault="00FA55C1"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FD7704C"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6FC03EE" w14:textId="693B8266" w:rsidR="00FA55C1" w:rsidRPr="00495D84" w:rsidRDefault="00FA55C1"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BDD4F1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240FA5F" w14:textId="47E6C1C7" w:rsidR="00FA55C1" w:rsidRPr="00495D84" w:rsidRDefault="00FA55C1"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1D1B3AE"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4E6D149" w14:textId="0A6E6656"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5F7BB68" w14:textId="58BE0539" w:rsidR="00FA55C1" w:rsidRPr="00495D84" w:rsidRDefault="00FA55C1"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FA55C1" w:rsidRPr="00495D84" w14:paraId="607262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430C634" w14:textId="44DFE548" w:rsidR="00FA55C1" w:rsidRPr="00495D84" w:rsidRDefault="00FA55C1"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E309B58"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9C472BB" w14:textId="3461192B" w:rsidR="00FA55C1" w:rsidRPr="00495D84" w:rsidRDefault="00FA55C1"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375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2E1872" w14:textId="42621E28" w:rsidR="00FA55C1" w:rsidRPr="00495D84" w:rsidRDefault="00FA55C1"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466C7FB1"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B6B7E92" w14:textId="6FAE28C0" w:rsidR="00FA55C1" w:rsidRPr="00495D84" w:rsidRDefault="00FA55C1"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2A4CDC0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224DCCF" w14:textId="437A8E15" w:rsidR="00FA55C1" w:rsidRPr="00495D84" w:rsidRDefault="00FA55C1"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4B37CEEF"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70A8995" w14:textId="19BB1042" w:rsidR="00FA55C1" w:rsidRPr="00495D84" w:rsidRDefault="00FA55C1"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4DA7044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1A24D56" w14:textId="0A9AC842" w:rsidR="00FA55C1" w:rsidRPr="00495D84" w:rsidRDefault="00FA55C1"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7DD70D"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8AFDC66" w14:textId="6BB1AC84" w:rsidR="00FA55C1" w:rsidRPr="00495D84" w:rsidRDefault="00FA55C1"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0BE1CE4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5B0B3B" w14:textId="5FC05FF4" w:rsidR="00FA55C1" w:rsidRPr="00495D84" w:rsidRDefault="00FA55C1"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CA9334" w14:textId="77777777" w:rsidR="00FA55C1" w:rsidRPr="00495D84" w:rsidRDefault="00FA55C1"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C7DF149" w14:textId="61478976" w:rsidR="00FA55C1" w:rsidRPr="00495D84" w:rsidRDefault="00FA55C1"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9E2442" w14:textId="14578C9C" w:rsidR="00FA55C1" w:rsidRPr="00495D84" w:rsidRDefault="00FA55C1"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39E6B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B3F6AC" w14:textId="4E34026B" w:rsidR="00FA55C1" w:rsidRPr="00495D84" w:rsidRDefault="00FA55C1"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0B261C" w14:textId="77777777" w:rsidR="00FA55C1" w:rsidRPr="00495D84" w:rsidRDefault="00FA55C1"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DC1E34E" w14:textId="09F772FB" w:rsidR="00FA55C1" w:rsidRPr="00495D84" w:rsidRDefault="00FA55C1"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FA55C1" w:rsidRPr="00495D84" w14:paraId="487F662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2553AAB" w14:textId="04E23585" w:rsidR="00FA55C1" w:rsidRPr="00495D84" w:rsidRDefault="00FA55C1"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AB8AECD" w14:textId="77777777" w:rsidR="00FA55C1" w:rsidRPr="00495D84" w:rsidRDefault="00FA55C1"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A16D1E7" w14:textId="2DF36B14" w:rsidR="00FA55C1" w:rsidRPr="00495D84" w:rsidRDefault="00FA55C1" w:rsidP="00905CAF">
            <w:pPr>
              <w:pStyle w:val="TAL"/>
              <w:spacing w:line="256" w:lineRule="auto"/>
            </w:pPr>
            <w:r w:rsidRPr="00495D84">
              <w:t>DLorJoint</w:t>
            </w:r>
            <w:r w:rsidR="00B27C84">
              <w:t xml:space="preserve"> </w:t>
            </w:r>
            <w:r w:rsidRPr="00495D84">
              <w:t>TCI.State.1.4</w:t>
            </w:r>
          </w:p>
        </w:tc>
      </w:tr>
      <w:tr w:rsidR="00FA55C1" w:rsidRPr="00495D84" w14:paraId="29F1B73E"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A7FD5B1" w14:textId="1E7D4650" w:rsidR="00FA55C1" w:rsidRPr="00495D84" w:rsidRDefault="00E94096" w:rsidP="00905CAF">
            <w:pPr>
              <w:pStyle w:val="TAN"/>
              <w:spacing w:line="256" w:lineRule="auto"/>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BWP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7535BF1D" w14:textId="52A34902" w:rsidR="00FA55C1" w:rsidRPr="00495D84" w:rsidRDefault="00E94096" w:rsidP="00905CAF">
            <w:pPr>
              <w:pStyle w:val="TAN"/>
              <w:spacing w:line="256" w:lineRule="auto"/>
            </w:pPr>
            <w:r>
              <w:t xml:space="preserve">NOTE </w:t>
            </w:r>
            <w:r w:rsidRPr="00495D84">
              <w:rPr>
                <w:lang w:eastAsia="zh-CN"/>
              </w:rPr>
              <w:t>2</w:t>
            </w:r>
            <w:r>
              <w:t>:</w:t>
            </w:r>
            <w:r w:rsidR="00B27C84">
              <w:t xml:space="preserve"> </w:t>
            </w:r>
            <w:r w:rsidR="00FA55C1" w:rsidRPr="00495D84">
              <w:tab/>
            </w:r>
            <w:r w:rsidR="00FA55C1" w:rsidRPr="00495D84">
              <w:rPr>
                <w:lang w:eastAsia="zh-CN"/>
              </w:rPr>
              <w:t>Unless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390F9B2B" w14:textId="77777777" w:rsidR="00FA55C1" w:rsidRPr="00495D84" w:rsidRDefault="00FA55C1" w:rsidP="00FA55C1"/>
    <w:p w14:paraId="26C08BB3" w14:textId="177A56F8" w:rsidR="00FA55C1" w:rsidRPr="00495D84" w:rsidRDefault="00FA55C1" w:rsidP="00FA55C1">
      <w:pPr>
        <w:pStyle w:val="TH"/>
      </w:pPr>
      <w:r w:rsidRPr="00495D84">
        <w:lastRenderedPageBreak/>
        <w:t>Table A.3.17.1.</w:t>
      </w:r>
      <w:r w:rsidR="001219F0" w:rsidRPr="00495D84">
        <w:t>1</w:t>
      </w:r>
      <w:r w:rsidRPr="00495D84">
        <w:t>-</w:t>
      </w:r>
      <w:r w:rsidR="001219F0" w:rsidRPr="00495D84">
        <w:t>7</w:t>
      </w:r>
      <w:r w:rsidRPr="00495D84">
        <w:t>: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A55C1" w:rsidRPr="00495D84" w14:paraId="41B2275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BC2C04" w14:textId="77777777" w:rsidR="00FA55C1" w:rsidRPr="00495D84" w:rsidRDefault="00FA55C1" w:rsidP="00905CAF">
            <w:pPr>
              <w:keepNext/>
              <w:keepLines/>
              <w:spacing w:after="0" w:line="256" w:lineRule="auto"/>
              <w:ind w:left="-472" w:firstLine="472"/>
              <w:rPr>
                <w:rFonts w:ascii="Arial" w:hAnsi="Arial"/>
                <w:b/>
                <w:sz w:val="18"/>
                <w:szCs w:val="18"/>
              </w:rPr>
            </w:pPr>
            <w:r w:rsidRPr="00495D84">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F17510"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24B7F5" w14:textId="77777777" w:rsidR="00FA55C1" w:rsidRPr="00495D84" w:rsidRDefault="00FA55C1" w:rsidP="00905CAF">
            <w:pPr>
              <w:keepNext/>
              <w:keepLines/>
              <w:spacing w:after="0" w:line="256" w:lineRule="auto"/>
              <w:rPr>
                <w:rFonts w:ascii="Arial" w:hAnsi="Arial"/>
                <w:b/>
                <w:sz w:val="18"/>
                <w:szCs w:val="18"/>
              </w:rPr>
            </w:pPr>
            <w:r w:rsidRPr="00495D84">
              <w:rPr>
                <w:rFonts w:ascii="Arial" w:hAnsi="Arial"/>
                <w:b/>
                <w:sz w:val="18"/>
                <w:szCs w:val="18"/>
              </w:rPr>
              <w:t>Value</w:t>
            </w:r>
          </w:p>
        </w:tc>
      </w:tr>
      <w:tr w:rsidR="00FA55C1" w:rsidRPr="00495D84" w14:paraId="0D08A2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A9C1FAD" w14:textId="3D5C97E2" w:rsidR="00FA55C1" w:rsidRPr="00495D84" w:rsidRDefault="00FA55C1"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2781F58"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557313C" w14:textId="1CA9376A" w:rsidR="00FA55C1" w:rsidRPr="00495D84" w:rsidRDefault="00FA55C1" w:rsidP="00905CAF">
            <w:pPr>
              <w:pStyle w:val="TAL"/>
            </w:pPr>
            <w:r w:rsidRPr="00495D84">
              <w:t>TRS.1.7</w:t>
            </w:r>
            <w:r w:rsidR="00B27C84">
              <w:t xml:space="preserve"> </w:t>
            </w:r>
            <w:r w:rsidRPr="00495D84">
              <w:t>FDD</w:t>
            </w:r>
          </w:p>
        </w:tc>
      </w:tr>
      <w:tr w:rsidR="00FA55C1" w:rsidRPr="00495D84" w14:paraId="20CC157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4D8DA4" w14:textId="77777777" w:rsidR="00FA55C1" w:rsidRPr="00495D84" w:rsidRDefault="00FA55C1"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3FA152"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D1CB157" w14:textId="62945B01" w:rsidR="00FA55C1" w:rsidRPr="00495D84" w:rsidRDefault="00FA55C1"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FA55C1" w:rsidRPr="00495D84" w14:paraId="3396DC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06085A4" w14:textId="77777777" w:rsidR="00FA55C1" w:rsidRPr="00495D84" w:rsidRDefault="00FA55C1"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F3D7BF" w14:textId="77777777" w:rsidR="00FA55C1" w:rsidRPr="00495D84" w:rsidRDefault="00FA55C1"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A874D5" w14:textId="77777777" w:rsidR="00FA55C1" w:rsidRPr="00495D84" w:rsidRDefault="00FA55C1" w:rsidP="00905CAF">
            <w:pPr>
              <w:pStyle w:val="TAL"/>
            </w:pPr>
            <w:r w:rsidRPr="00495D84">
              <w:t>15</w:t>
            </w:r>
          </w:p>
        </w:tc>
      </w:tr>
      <w:tr w:rsidR="00FA55C1" w:rsidRPr="00495D84" w14:paraId="3A5444E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A6703A" w14:textId="0DEE59DF" w:rsidR="00FA55C1" w:rsidRPr="00495D84" w:rsidRDefault="00FA55C1"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352C2BC6"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A982870" w14:textId="65BEF5D5" w:rsidR="00FA55C1" w:rsidRPr="00495D84" w:rsidRDefault="00FA55C1"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6E814E6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E42144" w14:textId="162EC756" w:rsidR="00FA55C1" w:rsidRPr="00495D84" w:rsidRDefault="00FA55C1"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3DD1541"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853981" w14:textId="0D48A8C5"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78FBCA00" w14:textId="37718A64" w:rsidR="00FA55C1" w:rsidRPr="00495D84" w:rsidRDefault="00FA55C1"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FA55C1" w:rsidRPr="00495D84" w14:paraId="42AFE7B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AA58C7" w14:textId="34BCB742" w:rsidR="00FA55C1" w:rsidRPr="00495D84" w:rsidRDefault="00FA55C1"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F1CB88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BDF5AEB" w14:textId="3F3047DF" w:rsidR="00FA55C1" w:rsidRPr="00495D84" w:rsidRDefault="00FA55C1"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DB57CB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158A174" w14:textId="146F63F9" w:rsidR="00FA55C1" w:rsidRPr="00495D84" w:rsidRDefault="00FA55C1"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36E0C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59A256" w14:textId="09D8423C" w:rsidR="00FA55C1" w:rsidRPr="00495D84" w:rsidRDefault="00FA55C1"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75E2CBB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67DFFD3" w14:textId="49B0A607" w:rsidR="00FA55C1" w:rsidRPr="00495D84" w:rsidRDefault="00FA55C1"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ACC1400"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280F61" w14:textId="07FEA1DB" w:rsidR="00FA55C1" w:rsidRPr="00495D84" w:rsidRDefault="00FA55C1"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3C7308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8AEE0CA" w14:textId="1D0B1CDE" w:rsidR="00FA55C1" w:rsidRPr="00495D84" w:rsidRDefault="00FA55C1"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F251AB"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633CE02" w14:textId="21E4E71F" w:rsidR="00FA55C1" w:rsidRPr="00495D84" w:rsidRDefault="00FA55C1"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FA55C1" w:rsidRPr="00495D84" w14:paraId="54FD5A3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0AC482" w14:textId="7B0C15D3" w:rsidR="00FA55C1" w:rsidRPr="00495D84" w:rsidRDefault="00FA55C1"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217AC1" w14:textId="77777777" w:rsidR="00FA55C1" w:rsidRPr="00495D84" w:rsidRDefault="00FA55C1"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F1B8D" w14:textId="5F958C57" w:rsidR="00FA55C1" w:rsidRPr="00495D84" w:rsidRDefault="00FA55C1" w:rsidP="00905CAF">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080B71B" w14:textId="7BB0A7F5" w:rsidR="00FA55C1" w:rsidRPr="00495D84" w:rsidRDefault="00FA55C1" w:rsidP="00905CAF">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A55C1" w:rsidRPr="00495D84" w14:paraId="32CAA6A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67A5D1A" w14:textId="2A1C8EB5" w:rsidR="00FA55C1" w:rsidRPr="00495D84" w:rsidRDefault="00FA55C1"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F526A9C" w14:textId="77777777" w:rsidR="00FA55C1" w:rsidRPr="00495D84" w:rsidRDefault="00FA55C1"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D0DD67" w14:textId="7D81DBAA" w:rsidR="00FA55C1" w:rsidRPr="00495D84" w:rsidRDefault="00FA55C1"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FA55C1" w:rsidRPr="00495D84" w14:paraId="3CB318F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23679C79" w14:textId="7D4F90E7" w:rsidR="00FA55C1" w:rsidRPr="00495D84" w:rsidRDefault="00FA55C1"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8EA9EF4" w14:textId="77777777" w:rsidR="00FA55C1" w:rsidRPr="00495D84" w:rsidRDefault="00FA55C1"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BE0DE0B" w14:textId="77777777" w:rsidR="00FA55C1" w:rsidRPr="00495D84" w:rsidRDefault="00FA55C1" w:rsidP="00905CAF">
            <w:pPr>
              <w:pStyle w:val="TAL"/>
            </w:pPr>
            <w:r w:rsidRPr="00495D84">
              <w:rPr>
                <w:rFonts w:eastAsia="MS Mincho"/>
              </w:rPr>
              <w:t>TCI.State.0</w:t>
            </w:r>
          </w:p>
        </w:tc>
      </w:tr>
      <w:tr w:rsidR="00FA55C1" w:rsidRPr="00495D84" w14:paraId="7B5845E7"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D0EAA9" w14:textId="7EBB64C8" w:rsidR="00FA55C1" w:rsidRPr="00495D84" w:rsidRDefault="00E94096" w:rsidP="00905CAF">
            <w:pPr>
              <w:pStyle w:val="TAN"/>
            </w:pPr>
            <w:r>
              <w:t xml:space="preserve">NOTE </w:t>
            </w:r>
            <w:r w:rsidRPr="00495D84">
              <w:t>1</w:t>
            </w:r>
            <w:r>
              <w:t>:</w:t>
            </w:r>
            <w:r w:rsidR="00B27C84">
              <w:t xml:space="preserve"> </w:t>
            </w:r>
            <w:r w:rsidR="00FA55C1" w:rsidRPr="00495D84">
              <w:tab/>
              <w:t>BW</w:t>
            </w:r>
            <w:r w:rsidR="00B27C84">
              <w:t xml:space="preserve"> </w:t>
            </w:r>
            <w:r w:rsidR="00FA55C1" w:rsidRPr="00495D84">
              <w:t>of</w:t>
            </w:r>
            <w:r w:rsidR="00B27C84">
              <w:t xml:space="preserve"> </w:t>
            </w:r>
            <w:r w:rsidR="00FA55C1" w:rsidRPr="00495D84">
              <w:t>TRS</w:t>
            </w:r>
            <w:r w:rsidR="00B27C84">
              <w:t xml:space="preserve"> </w:t>
            </w:r>
            <w:r w:rsidR="00FA55C1" w:rsidRPr="00495D84">
              <w:t>is</w:t>
            </w:r>
            <w:r w:rsidR="00B27C84">
              <w:t xml:space="preserve"> </w:t>
            </w:r>
            <w:r w:rsidR="00FA55C1" w:rsidRPr="00495D84">
              <w:t>configured</w:t>
            </w:r>
            <w:r w:rsidR="00B27C84">
              <w:t xml:space="preserve"> </w:t>
            </w:r>
            <w:r w:rsidR="00FA55C1" w:rsidRPr="00495D84">
              <w:t>same</w:t>
            </w:r>
            <w:r w:rsidR="00B27C84">
              <w:t xml:space="preserve"> </w:t>
            </w:r>
            <w:r w:rsidR="00FA55C1" w:rsidRPr="00495D84">
              <w:t>as</w:t>
            </w:r>
            <w:r w:rsidR="00B27C84">
              <w:t xml:space="preserve"> </w:t>
            </w:r>
            <w:r w:rsidR="00FA55C1" w:rsidRPr="00495D84">
              <w:t>the</w:t>
            </w:r>
            <w:r w:rsidR="00B27C84">
              <w:t xml:space="preserve"> </w:t>
            </w:r>
            <w:r w:rsidR="00FA55C1" w:rsidRPr="00495D84">
              <w:t>BW</w:t>
            </w:r>
            <w:r w:rsidR="00B27C84">
              <w:t xml:space="preserve"> </w:t>
            </w:r>
            <w:r w:rsidR="00FA55C1" w:rsidRPr="00495D84">
              <w:t>size</w:t>
            </w:r>
            <w:r w:rsidR="00B27C84">
              <w:t xml:space="preserve"> </w:t>
            </w:r>
            <w:r w:rsidR="00FA55C1" w:rsidRPr="00495D84">
              <w:t>of</w:t>
            </w:r>
            <w:r w:rsidR="00B27C84">
              <w:t xml:space="preserve"> </w:t>
            </w:r>
            <w:r w:rsidR="00FA55C1" w:rsidRPr="00495D84">
              <w:t>UE</w:t>
            </w:r>
            <w:r w:rsidR="00B27C84">
              <w:t xml:space="preserve"> </w:t>
            </w:r>
            <w:r w:rsidR="00FA55C1" w:rsidRPr="00495D84">
              <w:t>active</w:t>
            </w:r>
            <w:r w:rsidR="00B27C84">
              <w:t xml:space="preserve"> </w:t>
            </w:r>
            <w:r w:rsidR="00FA55C1" w:rsidRPr="00495D84">
              <w:t>BP</w:t>
            </w:r>
            <w:r w:rsidR="00B27C84">
              <w:t xml:space="preserve"> </w:t>
            </w:r>
            <w:r w:rsidR="00FA55C1" w:rsidRPr="00495D84">
              <w:t>in</w:t>
            </w:r>
            <w:r w:rsidR="00B27C84">
              <w:t xml:space="preserve"> </w:t>
            </w:r>
            <w:r w:rsidR="00FA55C1" w:rsidRPr="00495D84">
              <w:t>the</w:t>
            </w:r>
            <w:r w:rsidR="00B27C84">
              <w:t xml:space="preserve"> </w:t>
            </w:r>
            <w:r w:rsidR="00FA55C1" w:rsidRPr="00495D84">
              <w:t>RRM</w:t>
            </w:r>
            <w:r w:rsidR="00B27C84">
              <w:t xml:space="preserve"> </w:t>
            </w:r>
            <w:r w:rsidR="00FA55C1" w:rsidRPr="00495D84">
              <w:t>test</w:t>
            </w:r>
            <w:r w:rsidR="00B27C84">
              <w:t xml:space="preserve"> </w:t>
            </w:r>
            <w:r w:rsidR="00FA55C1" w:rsidRPr="00495D84">
              <w:t>cases</w:t>
            </w:r>
          </w:p>
          <w:p w14:paraId="12C71AB5" w14:textId="68B5A1AC" w:rsidR="00FA55C1" w:rsidRPr="00495D84" w:rsidRDefault="00E94096" w:rsidP="00905CAF">
            <w:pPr>
              <w:pStyle w:val="TAN"/>
            </w:pPr>
            <w:r>
              <w:t xml:space="preserve">NOTE </w:t>
            </w:r>
            <w:r w:rsidRPr="00495D84">
              <w:rPr>
                <w:rFonts w:hint="eastAsia"/>
                <w:lang w:eastAsia="zh-CN"/>
              </w:rPr>
              <w:t>2</w:t>
            </w:r>
            <w:r>
              <w:t>:</w:t>
            </w:r>
            <w:r w:rsidR="00B27C84">
              <w:t xml:space="preserve"> </w:t>
            </w:r>
            <w:r w:rsidR="00FA55C1" w:rsidRPr="00495D84">
              <w:tab/>
            </w:r>
            <w:r w:rsidR="00FA55C1" w:rsidRPr="00495D84">
              <w:rPr>
                <w:lang w:eastAsia="zh-CN"/>
              </w:rPr>
              <w:t>U</w:t>
            </w:r>
            <w:r w:rsidR="00FA55C1" w:rsidRPr="00495D84">
              <w:rPr>
                <w:rFonts w:hint="eastAsia"/>
                <w:lang w:eastAsia="zh-CN"/>
              </w:rPr>
              <w:t>nless</w:t>
            </w:r>
            <w:r w:rsidR="00B27C84">
              <w:rPr>
                <w:lang w:eastAsia="zh-CN"/>
              </w:rPr>
              <w:t xml:space="preserve"> </w:t>
            </w:r>
            <w:r w:rsidR="00FA55C1" w:rsidRPr="00495D84">
              <w:rPr>
                <w:lang w:eastAsia="zh-CN"/>
              </w:rPr>
              <w:t>otherwise</w:t>
            </w:r>
            <w:r w:rsidR="00B27C84">
              <w:rPr>
                <w:lang w:eastAsia="zh-CN"/>
              </w:rPr>
              <w:t xml:space="preserve"> </w:t>
            </w:r>
            <w:r w:rsidR="00FA55C1" w:rsidRPr="00495D84">
              <w:rPr>
                <w:lang w:eastAsia="zh-CN"/>
              </w:rPr>
              <w:t>specified</w:t>
            </w:r>
            <w:r w:rsidR="00B27C84">
              <w:rPr>
                <w:lang w:eastAsia="zh-CN"/>
              </w:rPr>
              <w:t xml:space="preserve"> </w:t>
            </w:r>
            <w:r w:rsidR="00FA55C1" w:rsidRPr="00495D84">
              <w:rPr>
                <w:lang w:eastAsia="zh-CN"/>
              </w:rPr>
              <w:t>in</w:t>
            </w:r>
            <w:r w:rsidR="00B27C84">
              <w:rPr>
                <w:lang w:eastAsia="zh-CN"/>
              </w:rPr>
              <w:t xml:space="preserve"> </w:t>
            </w:r>
            <w:r w:rsidR="00FA55C1" w:rsidRPr="00495D84">
              <w:rPr>
                <w:lang w:eastAsia="zh-CN"/>
              </w:rPr>
              <w:t>the</w:t>
            </w:r>
            <w:r w:rsidR="00B27C84">
              <w:rPr>
                <w:lang w:eastAsia="zh-CN"/>
              </w:rPr>
              <w:t xml:space="preserve"> </w:t>
            </w:r>
            <w:r w:rsidR="00FA55C1" w:rsidRPr="00495D84">
              <w:rPr>
                <w:lang w:eastAsia="zh-CN"/>
              </w:rPr>
              <w:t>test</w:t>
            </w:r>
            <w:r w:rsidR="00B27C84">
              <w:rPr>
                <w:lang w:eastAsia="zh-CN"/>
              </w:rPr>
              <w:t xml:space="preserve"> </w:t>
            </w:r>
            <w:r w:rsidR="00FA55C1" w:rsidRPr="00495D84">
              <w:rPr>
                <w:lang w:eastAsia="zh-CN"/>
              </w:rPr>
              <w:t>case</w:t>
            </w:r>
            <w:r w:rsidR="001A2CDE">
              <w:rPr>
                <w:lang w:eastAsia="zh-CN"/>
              </w:rPr>
              <w:t>.</w:t>
            </w:r>
          </w:p>
        </w:tc>
      </w:tr>
    </w:tbl>
    <w:p w14:paraId="047E98F2" w14:textId="77777777" w:rsidR="00FA55C1" w:rsidRPr="00495D84" w:rsidRDefault="00FA55C1" w:rsidP="00FA55C1"/>
    <w:p w14:paraId="7C9C8865" w14:textId="77777777" w:rsidR="001268B4" w:rsidRPr="00495D84" w:rsidRDefault="001268B4" w:rsidP="001268B4">
      <w:pPr>
        <w:pStyle w:val="Heading4"/>
      </w:pPr>
      <w:r w:rsidRPr="00495D84">
        <w:t>A.3.17.1.2</w:t>
      </w:r>
      <w:r w:rsidRPr="00495D84">
        <w:tab/>
      </w:r>
      <w:r w:rsidRPr="00495D84">
        <w:rPr>
          <w:lang w:eastAsia="zh-CN"/>
        </w:rPr>
        <w:t>TDD</w:t>
      </w:r>
    </w:p>
    <w:p w14:paraId="7C9C8866" w14:textId="09BBD52E" w:rsidR="001268B4" w:rsidRPr="00495D84" w:rsidRDefault="001268B4" w:rsidP="0094339A">
      <w:pPr>
        <w:pStyle w:val="TH"/>
      </w:pPr>
      <w:r w:rsidRPr="00495D84">
        <w:t>Table A.3.17.1.2-1: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6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495D84" w:rsidRDefault="001268B4" w:rsidP="0094339A">
            <w:pPr>
              <w:pStyle w:val="TAH"/>
            </w:pPr>
            <w:r w:rsidRPr="00495D84">
              <w:t>Value</w:t>
            </w:r>
          </w:p>
        </w:tc>
      </w:tr>
      <w:tr w:rsidR="003B71BE" w:rsidRPr="00495D84" w14:paraId="7C9C88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3919DB5C"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358B0D33" w:rsidR="001268B4" w:rsidRPr="00495D84" w:rsidRDefault="001268B4" w:rsidP="0094339A">
            <w:pPr>
              <w:pStyle w:val="TAL"/>
            </w:pPr>
            <w:r w:rsidRPr="00495D84">
              <w:t>TRS.1.1</w:t>
            </w:r>
            <w:r w:rsidR="00B27C84">
              <w:t xml:space="preserve"> </w:t>
            </w:r>
            <w:r w:rsidRPr="00495D84">
              <w:t>TDD</w:t>
            </w:r>
          </w:p>
        </w:tc>
      </w:tr>
      <w:tr w:rsidR="0063458E" w:rsidRPr="00495D84" w14:paraId="7C9C887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495D84" w:rsidRDefault="0063458E"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495D84"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985A358" w:rsidR="0063458E" w:rsidRPr="00495D84" w:rsidRDefault="0063458E"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1</w:t>
            </w:r>
          </w:p>
        </w:tc>
      </w:tr>
      <w:tr w:rsidR="003B71BE" w:rsidRPr="00495D84" w14:paraId="7C9C887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495D84" w:rsidRDefault="001268B4" w:rsidP="0094339A">
            <w:pPr>
              <w:pStyle w:val="TAL"/>
            </w:pPr>
            <w:r w:rsidRPr="00495D84">
              <w:t>15</w:t>
            </w:r>
          </w:p>
        </w:tc>
      </w:tr>
      <w:tr w:rsidR="003B71BE" w:rsidRPr="00495D84" w14:paraId="7C9C887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48873DBF"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33E69E76"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344B10F4"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3897496"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7E" w14:textId="7171E52B"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61159C03"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41750401"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1E65E5D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69D0CFD9"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6926D971"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0B7BF83E"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8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4A11A551"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13D0504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9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AC01BAA"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50E40047" w:rsidR="001268B4" w:rsidRPr="00495D84" w:rsidRDefault="001268B4" w:rsidP="0094339A">
            <w:pPr>
              <w:pStyle w:val="TAL"/>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93" w14:textId="43B8E4B8" w:rsidR="001268B4" w:rsidRPr="00495D84" w:rsidRDefault="001268B4" w:rsidP="0094339A">
            <w:pPr>
              <w:pStyle w:val="TAL"/>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FE5F63" w:rsidRPr="00495D84" w14:paraId="7C9C889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2353E610" w:rsidR="00FE5F63" w:rsidRPr="00495D84" w:rsidRDefault="00FE5F63"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495D84" w:rsidRDefault="00FE5F63"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75A9CB89" w:rsidR="00FE5F63" w:rsidRPr="00495D84" w:rsidRDefault="00434A42" w:rsidP="0094339A">
            <w:pPr>
              <w:pStyle w:val="TAL"/>
            </w:pPr>
            <w:r w:rsidRPr="00495D84">
              <w:t>0</w:t>
            </w:r>
            <w:r w:rsidR="00FE5F63" w:rsidRPr="00495D84">
              <w:rPr>
                <w:vertAlign w:val="superscript"/>
              </w:rPr>
              <w:t>Note</w:t>
            </w:r>
            <w:r w:rsidR="00B27C84">
              <w:rPr>
                <w:rFonts w:hint="eastAsia"/>
                <w:vertAlign w:val="superscript"/>
                <w:lang w:eastAsia="zh-CN"/>
              </w:rPr>
              <w:t xml:space="preserve"> </w:t>
            </w:r>
            <w:r w:rsidR="00FE5F63" w:rsidRPr="00495D84">
              <w:rPr>
                <w:rFonts w:hint="eastAsia"/>
                <w:vertAlign w:val="superscript"/>
                <w:lang w:eastAsia="zh-CN"/>
              </w:rPr>
              <w:t>2</w:t>
            </w:r>
          </w:p>
        </w:tc>
      </w:tr>
      <w:tr w:rsidR="00FE5F63" w:rsidRPr="00495D84" w14:paraId="026329D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1EBCBCB2" w:rsidR="00FE5F63" w:rsidRPr="00495D84" w:rsidRDefault="00FE5F63"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495D84"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663B7513" w:rsidR="00FE5F63"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2</w:t>
            </w:r>
          </w:p>
        </w:tc>
      </w:tr>
      <w:tr w:rsidR="001268B4" w:rsidRPr="00495D84" w14:paraId="7C9C889A"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D3E263D" w14:textId="58A7D9D8" w:rsidR="00362AFB" w:rsidRPr="00495D84" w:rsidRDefault="00E94096" w:rsidP="00362AFB">
            <w:pPr>
              <w:pStyle w:val="TAN"/>
            </w:pPr>
            <w:r>
              <w:t xml:space="preserve">NOTE </w:t>
            </w:r>
            <w:r w:rsidRPr="00495D84">
              <w:t>1</w:t>
            </w:r>
            <w:r>
              <w:t>:</w:t>
            </w:r>
            <w:r w:rsidR="00362AFB" w:rsidRPr="00495D84">
              <w:tab/>
              <w:t>BW</w:t>
            </w:r>
            <w:r w:rsidR="00B27C84">
              <w:t xml:space="preserve"> </w:t>
            </w:r>
            <w:r w:rsidR="00362AFB" w:rsidRPr="00495D84">
              <w:t>of</w:t>
            </w:r>
            <w:r w:rsidR="00B27C84">
              <w:t xml:space="preserve"> </w:t>
            </w:r>
            <w:r w:rsidR="00362AFB" w:rsidRPr="00495D84">
              <w:t>TRS</w:t>
            </w:r>
            <w:r w:rsidR="00B27C84">
              <w:t xml:space="preserve"> </w:t>
            </w:r>
            <w:r w:rsidR="00362AFB" w:rsidRPr="00495D84">
              <w:t>is</w:t>
            </w:r>
            <w:r w:rsidR="00B27C84">
              <w:t xml:space="preserve"> </w:t>
            </w:r>
            <w:r w:rsidR="00362AFB" w:rsidRPr="00495D84">
              <w:t>configured</w:t>
            </w:r>
            <w:r w:rsidR="00B27C84">
              <w:t xml:space="preserve"> </w:t>
            </w:r>
            <w:r w:rsidR="00362AFB" w:rsidRPr="00495D84">
              <w:t>same</w:t>
            </w:r>
            <w:r w:rsidR="00B27C84">
              <w:t xml:space="preserve"> </w:t>
            </w:r>
            <w:r w:rsidR="00362AFB" w:rsidRPr="00495D84">
              <w:t>as</w:t>
            </w:r>
            <w:r w:rsidR="00B27C84">
              <w:t xml:space="preserve"> </w:t>
            </w:r>
            <w:r w:rsidR="00362AFB" w:rsidRPr="00495D84">
              <w:t>the</w:t>
            </w:r>
            <w:r w:rsidR="00B27C84">
              <w:t xml:space="preserve"> </w:t>
            </w:r>
            <w:r w:rsidR="00362AFB" w:rsidRPr="00495D84">
              <w:t>BW</w:t>
            </w:r>
            <w:r w:rsidR="00B27C84">
              <w:t xml:space="preserve"> </w:t>
            </w:r>
            <w:r w:rsidR="00362AFB" w:rsidRPr="00495D84">
              <w:t>size</w:t>
            </w:r>
            <w:r w:rsidR="00B27C84">
              <w:t xml:space="preserve"> </w:t>
            </w:r>
            <w:r w:rsidR="00362AFB" w:rsidRPr="00495D84">
              <w:t>of</w:t>
            </w:r>
            <w:r w:rsidR="00B27C84">
              <w:t xml:space="preserve"> </w:t>
            </w:r>
            <w:r w:rsidR="00362AFB" w:rsidRPr="00495D84">
              <w:t>UE</w:t>
            </w:r>
            <w:r w:rsidR="00B27C84">
              <w:t xml:space="preserve"> </w:t>
            </w:r>
            <w:r w:rsidR="00362AFB" w:rsidRPr="00495D84">
              <w:t>active</w:t>
            </w:r>
            <w:r w:rsidR="00B27C84">
              <w:t xml:space="preserve"> </w:t>
            </w:r>
            <w:r w:rsidR="00362AFB" w:rsidRPr="00495D84">
              <w:t>BWP</w:t>
            </w:r>
            <w:r w:rsidR="00B27C84">
              <w:t xml:space="preserve"> </w:t>
            </w:r>
            <w:r w:rsidR="00362AFB" w:rsidRPr="00495D84">
              <w:t>in</w:t>
            </w:r>
            <w:r w:rsidR="00B27C84">
              <w:t xml:space="preserve"> </w:t>
            </w:r>
            <w:r w:rsidR="00362AFB" w:rsidRPr="00495D84">
              <w:t>the</w:t>
            </w:r>
            <w:r w:rsidR="00B27C84">
              <w:t xml:space="preserve"> </w:t>
            </w:r>
            <w:r w:rsidR="00362AFB" w:rsidRPr="00495D84">
              <w:t>RRM</w:t>
            </w:r>
            <w:r w:rsidR="00B27C84">
              <w:t xml:space="preserve"> </w:t>
            </w:r>
            <w:r w:rsidR="00362AFB" w:rsidRPr="00495D84">
              <w:t>test</w:t>
            </w:r>
            <w:r w:rsidR="00B27C84">
              <w:t xml:space="preserve"> </w:t>
            </w:r>
            <w:r w:rsidR="00362AFB" w:rsidRPr="00495D84">
              <w:t>cases</w:t>
            </w:r>
            <w:r w:rsidR="00AF1093">
              <w:t>.</w:t>
            </w:r>
          </w:p>
          <w:p w14:paraId="7C9C8899" w14:textId="55EDEF70" w:rsidR="001268B4" w:rsidRPr="00495D84" w:rsidRDefault="00E94096" w:rsidP="00362AFB">
            <w:pPr>
              <w:pStyle w:val="TAN"/>
            </w:pPr>
            <w:r>
              <w:t xml:space="preserve">NOTE </w:t>
            </w:r>
            <w:r w:rsidRPr="00495D84">
              <w:t>2</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9B" w14:textId="77777777" w:rsidR="001268B4" w:rsidRPr="00495D84" w:rsidRDefault="001268B4" w:rsidP="001268B4"/>
    <w:p w14:paraId="7C9C889C" w14:textId="1731B0EB" w:rsidR="001268B4" w:rsidRPr="00495D84" w:rsidRDefault="001268B4" w:rsidP="00E8727D">
      <w:pPr>
        <w:pStyle w:val="TH"/>
      </w:pPr>
      <w:r w:rsidRPr="00495D84">
        <w:lastRenderedPageBreak/>
        <w:t>Table A.3.17.1.2-2: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A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495D84" w:rsidRDefault="001268B4" w:rsidP="0094339A">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495D84" w:rsidRDefault="001268B4" w:rsidP="0094339A">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495D84" w:rsidRDefault="001268B4" w:rsidP="0094339A">
            <w:pPr>
              <w:pStyle w:val="TAH"/>
            </w:pPr>
            <w:r w:rsidRPr="00495D84">
              <w:t>Value</w:t>
            </w:r>
          </w:p>
        </w:tc>
      </w:tr>
      <w:tr w:rsidR="003B71BE" w:rsidRPr="00495D84" w14:paraId="7C9C88A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63F8A3A7" w:rsidR="001268B4" w:rsidRPr="00495D84" w:rsidRDefault="001268B4" w:rsidP="0094339A">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4549AA06" w:rsidR="001268B4" w:rsidRPr="00495D84" w:rsidRDefault="001268B4" w:rsidP="0094339A">
            <w:pPr>
              <w:pStyle w:val="TAL"/>
            </w:pPr>
            <w:r w:rsidRPr="00495D84">
              <w:t>TRS.1.2</w:t>
            </w:r>
            <w:r w:rsidR="00B27C84">
              <w:t xml:space="preserve"> </w:t>
            </w:r>
            <w:r w:rsidRPr="00495D84">
              <w:t>TDD</w:t>
            </w:r>
          </w:p>
        </w:tc>
      </w:tr>
      <w:tr w:rsidR="007353E5" w:rsidRPr="00495D84" w14:paraId="7C9C88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495D84" w:rsidRDefault="007353E5" w:rsidP="0094339A">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495D84"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1055D12E" w:rsidR="007353E5" w:rsidRPr="00495D84" w:rsidRDefault="007353E5" w:rsidP="0094339A">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3B71BE" w:rsidRPr="00495D84" w14:paraId="7C9C88A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495D84" w:rsidRDefault="001268B4" w:rsidP="0094339A">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495D84" w:rsidRDefault="001268B4" w:rsidP="0094339A">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495D84" w:rsidRDefault="001268B4" w:rsidP="0094339A">
            <w:pPr>
              <w:pStyle w:val="TAL"/>
            </w:pPr>
            <w:r w:rsidRPr="00495D84">
              <w:t>30</w:t>
            </w:r>
          </w:p>
        </w:tc>
      </w:tr>
      <w:tr w:rsidR="003B71BE" w:rsidRPr="00495D84" w14:paraId="7C9C88B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142C6D0E" w:rsidR="001268B4" w:rsidRPr="00495D84" w:rsidRDefault="001268B4" w:rsidP="0094339A">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3D019C13" w:rsidR="001268B4" w:rsidRPr="00495D84" w:rsidRDefault="001268B4" w:rsidP="0094339A">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B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0B604A19" w:rsidR="00B02A06" w:rsidRPr="00495D84" w:rsidRDefault="00B02A06" w:rsidP="0094339A">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495D84"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3D8D9314"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B4" w14:textId="513B606F" w:rsidR="00B02A06" w:rsidRPr="00495D84" w:rsidRDefault="00B02A06" w:rsidP="0094339A">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B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521DDB77" w:rsidR="001268B4" w:rsidRPr="00495D84" w:rsidRDefault="001268B4" w:rsidP="0094339A">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24EF2692" w:rsidR="001268B4" w:rsidRPr="00495D84" w:rsidRDefault="001268B4" w:rsidP="0094339A">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01A651B0" w:rsidR="001268B4" w:rsidRPr="00495D84" w:rsidRDefault="001268B4" w:rsidP="0094339A">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3CC1FF3C" w:rsidR="001268B4" w:rsidRPr="00495D84" w:rsidRDefault="001268B4" w:rsidP="0094339A">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6041BD7C" w:rsidR="001268B4" w:rsidRPr="00495D84" w:rsidRDefault="001268B4" w:rsidP="0094339A">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495D84"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24808D52" w:rsidR="001268B4" w:rsidRPr="00495D84" w:rsidRDefault="001268B4" w:rsidP="0094339A">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6FF0FBA5" w:rsidR="001268B4" w:rsidRPr="00495D84" w:rsidRDefault="001268B4" w:rsidP="0094339A">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483A24E5" w:rsidR="001268B4" w:rsidRPr="00495D84" w:rsidRDefault="001268B4" w:rsidP="0094339A">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C312C07" w:rsidR="001268B4" w:rsidRPr="00495D84" w:rsidRDefault="001268B4" w:rsidP="0094339A">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495D84" w:rsidRDefault="001268B4" w:rsidP="0094339A">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13BE23A8" w:rsidR="001268B4" w:rsidRPr="00495D84" w:rsidRDefault="001268B4" w:rsidP="0094339A">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8C9" w14:textId="1DEC1683" w:rsidR="001268B4" w:rsidRPr="00495D84" w:rsidRDefault="001268B4" w:rsidP="0094339A">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50192" w:rsidRPr="00495D84" w14:paraId="7C9C88C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5BAF0D4" w:rsidR="00950192" w:rsidRPr="00495D84" w:rsidRDefault="00950192" w:rsidP="0094339A">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495D84" w:rsidRDefault="00950192" w:rsidP="0094339A">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0DD02D98" w:rsidR="00950192" w:rsidRPr="00495D84" w:rsidRDefault="00434A42" w:rsidP="0094339A">
            <w:pPr>
              <w:pStyle w:val="TAL"/>
            </w:pPr>
            <w:r w:rsidRPr="00495D84">
              <w:t>0</w:t>
            </w:r>
            <w:r w:rsidR="00950192" w:rsidRPr="00495D84">
              <w:rPr>
                <w:vertAlign w:val="superscript"/>
              </w:rPr>
              <w:t>Note</w:t>
            </w:r>
            <w:r w:rsidR="00B27C84">
              <w:rPr>
                <w:rFonts w:hint="eastAsia"/>
                <w:vertAlign w:val="superscript"/>
                <w:lang w:eastAsia="zh-CN"/>
              </w:rPr>
              <w:t xml:space="preserve"> </w:t>
            </w:r>
            <w:r w:rsidR="00950192" w:rsidRPr="00495D84">
              <w:rPr>
                <w:rFonts w:hint="eastAsia"/>
                <w:vertAlign w:val="superscript"/>
                <w:lang w:eastAsia="zh-CN"/>
              </w:rPr>
              <w:t>2</w:t>
            </w:r>
          </w:p>
        </w:tc>
      </w:tr>
      <w:tr w:rsidR="00950192" w:rsidRPr="00495D84" w14:paraId="7B1B2DD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9AA9020" w:rsidR="00950192" w:rsidRPr="00495D84" w:rsidRDefault="00950192" w:rsidP="0094339A">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495D84"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62B28573" w:rsidR="00950192" w:rsidRPr="00495D84" w:rsidRDefault="00362AFB" w:rsidP="0094339A">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3</w:t>
            </w:r>
          </w:p>
        </w:tc>
      </w:tr>
      <w:tr w:rsidR="001268B4" w:rsidRPr="00495D84" w14:paraId="7C9C88D0"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34E06BA2" w:rsidR="009B1B73" w:rsidRPr="00495D84" w:rsidRDefault="00E94096" w:rsidP="0094339A">
            <w:pPr>
              <w:pStyle w:val="TAN"/>
            </w:pPr>
            <w:r>
              <w:t xml:space="preserve">NOTE </w:t>
            </w:r>
            <w:r w:rsidRPr="00495D84">
              <w:t>1</w:t>
            </w:r>
            <w:r>
              <w:t>:</w:t>
            </w:r>
            <w:r w:rsidR="009B1B73" w:rsidRPr="00495D84">
              <w:tab/>
              <w:t>BW</w:t>
            </w:r>
            <w:r w:rsidR="00B27C84">
              <w:t xml:space="preserve"> </w:t>
            </w:r>
            <w:r w:rsidR="009B1B73" w:rsidRPr="00495D84">
              <w:t>of</w:t>
            </w:r>
            <w:r w:rsidR="00B27C84">
              <w:t xml:space="preserve"> </w:t>
            </w:r>
            <w:r w:rsidR="009B1B73" w:rsidRPr="00495D84">
              <w:t>TRS</w:t>
            </w:r>
            <w:r w:rsidR="00B27C84">
              <w:t xml:space="preserve"> </w:t>
            </w:r>
            <w:r w:rsidR="009B1B73" w:rsidRPr="00495D84">
              <w:t>is</w:t>
            </w:r>
            <w:r w:rsidR="00B27C84">
              <w:t xml:space="preserve"> </w:t>
            </w:r>
            <w:r w:rsidR="009B1B73" w:rsidRPr="00495D84">
              <w:t>configured</w:t>
            </w:r>
            <w:r w:rsidR="00B27C84">
              <w:t xml:space="preserve"> </w:t>
            </w:r>
            <w:r w:rsidR="009B1B73" w:rsidRPr="00495D84">
              <w:t>same</w:t>
            </w:r>
            <w:r w:rsidR="00B27C84">
              <w:t xml:space="preserve"> </w:t>
            </w:r>
            <w:r w:rsidR="009B1B73" w:rsidRPr="00495D84">
              <w:t>as</w:t>
            </w:r>
            <w:r w:rsidR="00B27C84">
              <w:t xml:space="preserve"> </w:t>
            </w:r>
            <w:r w:rsidR="009B1B73" w:rsidRPr="00495D84">
              <w:t>the</w:t>
            </w:r>
            <w:r w:rsidR="00B27C84">
              <w:t xml:space="preserve"> </w:t>
            </w:r>
            <w:r w:rsidR="009B1B73" w:rsidRPr="00495D84">
              <w:t>BW</w:t>
            </w:r>
            <w:r w:rsidR="00B27C84">
              <w:t xml:space="preserve"> </w:t>
            </w:r>
            <w:r w:rsidR="009B1B73" w:rsidRPr="00495D84">
              <w:t>size</w:t>
            </w:r>
            <w:r w:rsidR="00B27C84">
              <w:t xml:space="preserve"> </w:t>
            </w:r>
            <w:r w:rsidR="009B1B73" w:rsidRPr="00495D84">
              <w:t>of</w:t>
            </w:r>
            <w:r w:rsidR="00B27C84">
              <w:t xml:space="preserve"> </w:t>
            </w:r>
            <w:r w:rsidR="009B1B73" w:rsidRPr="00495D84">
              <w:t>UE</w:t>
            </w:r>
            <w:r w:rsidR="00B27C84">
              <w:t xml:space="preserve"> </w:t>
            </w:r>
            <w:r w:rsidR="009B1B73" w:rsidRPr="00495D84">
              <w:t>active</w:t>
            </w:r>
            <w:r w:rsidR="00B27C84">
              <w:t xml:space="preserve"> </w:t>
            </w:r>
            <w:r w:rsidR="009B1B73" w:rsidRPr="00495D84">
              <w:t>BWP</w:t>
            </w:r>
            <w:r w:rsidR="00B27C84">
              <w:t xml:space="preserve"> </w:t>
            </w:r>
            <w:r w:rsidR="009B1B73" w:rsidRPr="00495D84">
              <w:t>in</w:t>
            </w:r>
            <w:r w:rsidR="00B27C84">
              <w:t xml:space="preserve"> </w:t>
            </w:r>
            <w:r w:rsidR="009B1B73" w:rsidRPr="00495D84">
              <w:t>the</w:t>
            </w:r>
            <w:r w:rsidR="00B27C84">
              <w:t xml:space="preserve"> </w:t>
            </w:r>
            <w:r w:rsidR="009B1B73" w:rsidRPr="00495D84">
              <w:t>RRM</w:t>
            </w:r>
            <w:r w:rsidR="00B27C84">
              <w:t xml:space="preserve"> </w:t>
            </w:r>
            <w:r w:rsidR="009B1B73" w:rsidRPr="00495D84">
              <w:t>test</w:t>
            </w:r>
            <w:r w:rsidR="00B27C84">
              <w:t xml:space="preserve"> </w:t>
            </w:r>
            <w:r w:rsidR="009B1B73" w:rsidRPr="00495D84">
              <w:t>cases</w:t>
            </w:r>
            <w:r w:rsidR="00AF1093">
              <w:t>.</w:t>
            </w:r>
          </w:p>
          <w:p w14:paraId="3AA67943" w14:textId="4AD6CE45" w:rsidR="001268B4" w:rsidRPr="00495D84" w:rsidRDefault="00E94096" w:rsidP="0094339A">
            <w:pPr>
              <w:pStyle w:val="TAN"/>
              <w:rPr>
                <w:lang w:eastAsia="zh-CN"/>
              </w:rPr>
            </w:pPr>
            <w:r>
              <w:t xml:space="preserve">NOTE </w:t>
            </w:r>
            <w:r w:rsidRPr="00495D84">
              <w:rPr>
                <w:rFonts w:hint="eastAsia"/>
                <w:lang w:eastAsia="zh-CN"/>
              </w:rPr>
              <w:t>2</w:t>
            </w:r>
            <w:r>
              <w:t>:</w:t>
            </w:r>
            <w:r w:rsidR="009B1B73" w:rsidRPr="00495D84">
              <w:tab/>
            </w:r>
            <w:r w:rsidR="009B1B73" w:rsidRPr="00495D84">
              <w:rPr>
                <w:lang w:eastAsia="zh-CN"/>
              </w:rPr>
              <w:t>U</w:t>
            </w:r>
            <w:r w:rsidR="009B1B73" w:rsidRPr="00495D84">
              <w:rPr>
                <w:rFonts w:hint="eastAsia"/>
                <w:lang w:eastAsia="zh-CN"/>
              </w:rPr>
              <w:t>nless</w:t>
            </w:r>
            <w:r w:rsidR="00B27C84">
              <w:rPr>
                <w:lang w:eastAsia="zh-CN"/>
              </w:rPr>
              <w:t xml:space="preserve"> </w:t>
            </w:r>
            <w:r w:rsidR="009B1B73" w:rsidRPr="00495D84">
              <w:rPr>
                <w:lang w:eastAsia="zh-CN"/>
              </w:rPr>
              <w:t>otherwise</w:t>
            </w:r>
            <w:r w:rsidR="00B27C84">
              <w:rPr>
                <w:lang w:eastAsia="zh-CN"/>
              </w:rPr>
              <w:t xml:space="preserve"> </w:t>
            </w:r>
            <w:r w:rsidR="009B1B73" w:rsidRPr="00495D84">
              <w:rPr>
                <w:lang w:eastAsia="zh-CN"/>
              </w:rPr>
              <w:t>specified</w:t>
            </w:r>
            <w:r w:rsidR="00B27C84">
              <w:rPr>
                <w:lang w:eastAsia="zh-CN"/>
              </w:rPr>
              <w:t xml:space="preserve"> </w:t>
            </w:r>
            <w:r w:rsidR="009B1B73" w:rsidRPr="00495D84">
              <w:rPr>
                <w:lang w:eastAsia="zh-CN"/>
              </w:rPr>
              <w:t>in</w:t>
            </w:r>
            <w:r w:rsidR="00B27C84">
              <w:rPr>
                <w:lang w:eastAsia="zh-CN"/>
              </w:rPr>
              <w:t xml:space="preserve"> </w:t>
            </w:r>
            <w:r w:rsidR="009B1B73" w:rsidRPr="00495D84">
              <w:rPr>
                <w:lang w:eastAsia="zh-CN"/>
              </w:rPr>
              <w:t>the</w:t>
            </w:r>
            <w:r w:rsidR="00B27C84">
              <w:rPr>
                <w:lang w:eastAsia="zh-CN"/>
              </w:rPr>
              <w:t xml:space="preserve"> </w:t>
            </w:r>
            <w:r w:rsidR="009B1B73" w:rsidRPr="00495D84">
              <w:rPr>
                <w:lang w:eastAsia="zh-CN"/>
              </w:rPr>
              <w:t>test</w:t>
            </w:r>
            <w:r w:rsidR="00B27C84">
              <w:rPr>
                <w:lang w:eastAsia="zh-CN"/>
              </w:rPr>
              <w:t xml:space="preserve"> </w:t>
            </w:r>
            <w:r w:rsidR="009B1B73" w:rsidRPr="00495D84">
              <w:rPr>
                <w:lang w:eastAsia="zh-CN"/>
              </w:rPr>
              <w:t>case</w:t>
            </w:r>
            <w:r w:rsidR="00AF1093">
              <w:rPr>
                <w:lang w:eastAsia="zh-CN"/>
              </w:rPr>
              <w:t>.</w:t>
            </w:r>
          </w:p>
          <w:p w14:paraId="7C9C88CF" w14:textId="35E11F94" w:rsidR="00362AFB" w:rsidRPr="00495D84" w:rsidRDefault="00E94096" w:rsidP="0094339A">
            <w:pPr>
              <w:pStyle w:val="TAN"/>
            </w:pPr>
            <w:r>
              <w:t xml:space="preserve">NOTE </w:t>
            </w:r>
            <w:r w:rsidRPr="00495D84">
              <w:t>3</w:t>
            </w:r>
            <w:r>
              <w:t>:</w:t>
            </w:r>
            <w:r w:rsidR="00362AFB" w:rsidRPr="00495D84">
              <w:tab/>
              <w:t>If</w:t>
            </w:r>
            <w:r w:rsidR="00B27C84">
              <w:t xml:space="preserve"> </w:t>
            </w:r>
            <w:r w:rsidR="00362AFB" w:rsidRPr="00495D84">
              <w:t>unified</w:t>
            </w:r>
            <w:r w:rsidR="00B27C84">
              <w:t xml:space="preserve"> </w:t>
            </w:r>
            <w:r w:rsidR="00362AFB" w:rsidRPr="00495D84">
              <w:t>TCI</w:t>
            </w:r>
            <w:r w:rsidR="00B27C84">
              <w:t xml:space="preserve"> </w:t>
            </w:r>
            <w:r w:rsidR="00362AFB" w:rsidRPr="00495D84">
              <w:t>states</w:t>
            </w:r>
            <w:r w:rsidR="00B27C84">
              <w:t xml:space="preserve"> </w:t>
            </w:r>
            <w:r w:rsidR="00362AFB" w:rsidRPr="00495D84">
              <w:t>are</w:t>
            </w:r>
            <w:r w:rsidR="00B27C84">
              <w:t xml:space="preserve"> </w:t>
            </w:r>
            <w:r w:rsidR="00362AFB" w:rsidRPr="00495D84">
              <w:t>configured,</w:t>
            </w:r>
            <w:r w:rsidR="00B27C84">
              <w:t xml:space="preserve"> </w:t>
            </w:r>
            <w:r w:rsidR="00362AFB" w:rsidRPr="00495D84">
              <w:t>the</w:t>
            </w:r>
            <w:r w:rsidR="00B27C84">
              <w:t xml:space="preserve"> </w:t>
            </w:r>
            <w:r w:rsidR="00362AFB" w:rsidRPr="00495D84">
              <w:t>TCI</w:t>
            </w:r>
            <w:r w:rsidR="00B27C84">
              <w:t xml:space="preserve"> </w:t>
            </w:r>
            <w:r w:rsidR="00362AFB" w:rsidRPr="00495D84">
              <w:t>state</w:t>
            </w:r>
            <w:r w:rsidR="00B27C84">
              <w:t xml:space="preserve"> </w:t>
            </w:r>
            <w:r w:rsidR="00362AFB" w:rsidRPr="00495D84">
              <w:t>ID</w:t>
            </w:r>
            <w:r w:rsidR="00B27C84">
              <w:t xml:space="preserve"> </w:t>
            </w:r>
            <w:r w:rsidR="00362AFB" w:rsidRPr="00495D84">
              <w:t>is</w:t>
            </w:r>
            <w:r w:rsidR="00B27C84">
              <w:t xml:space="preserve"> </w:t>
            </w:r>
            <w:r w:rsidR="00362AFB" w:rsidRPr="00495D84">
              <w:t>defined</w:t>
            </w:r>
            <w:r w:rsidR="00B27C84">
              <w:t xml:space="preserve"> </w:t>
            </w:r>
            <w:r w:rsidR="00362AFB" w:rsidRPr="00495D84">
              <w:t>in</w:t>
            </w:r>
            <w:r w:rsidR="00B27C84">
              <w:t xml:space="preserve"> </w:t>
            </w:r>
            <w:r w:rsidR="00362AFB" w:rsidRPr="00495D84">
              <w:t>each</w:t>
            </w:r>
            <w:r w:rsidR="00B27C84">
              <w:t xml:space="preserve"> </w:t>
            </w:r>
            <w:r w:rsidR="00362AFB" w:rsidRPr="00495D84">
              <w:t>test</w:t>
            </w:r>
            <w:r w:rsidR="00B27C84">
              <w:t xml:space="preserve"> </w:t>
            </w:r>
            <w:r w:rsidR="00362AFB" w:rsidRPr="00495D84">
              <w:t>case</w:t>
            </w:r>
            <w:r w:rsidR="00B27C84">
              <w:t xml:space="preserve"> </w:t>
            </w:r>
            <w:r w:rsidR="00362AFB" w:rsidRPr="00495D84">
              <w:t>and</w:t>
            </w:r>
            <w:r w:rsidR="00B27C84">
              <w:t xml:space="preserve"> </w:t>
            </w:r>
            <w:r w:rsidR="00362AFB" w:rsidRPr="00495D84">
              <w:t>from</w:t>
            </w:r>
            <w:r w:rsidR="00B27C84">
              <w:t xml:space="preserve"> </w:t>
            </w:r>
            <w:r w:rsidR="00362AFB" w:rsidRPr="00495D84">
              <w:t>A.3.16A</w:t>
            </w:r>
            <w:r w:rsidR="00B27C84">
              <w:t xml:space="preserve"> </w:t>
            </w:r>
            <w:r w:rsidR="00362AFB" w:rsidRPr="00495D84">
              <w:t>Unified</w:t>
            </w:r>
            <w:r w:rsidR="00B27C84">
              <w:t xml:space="preserve"> </w:t>
            </w:r>
            <w:r w:rsidR="00362AFB" w:rsidRPr="00495D84">
              <w:t>TCI</w:t>
            </w:r>
            <w:r w:rsidR="00B27C84">
              <w:t xml:space="preserve"> </w:t>
            </w:r>
            <w:r w:rsidR="00362AFB" w:rsidRPr="00495D84">
              <w:t>state</w:t>
            </w:r>
            <w:r w:rsidR="00B27C84">
              <w:t xml:space="preserve"> </w:t>
            </w:r>
            <w:r w:rsidR="00362AFB" w:rsidRPr="00495D84">
              <w:t>Configuration</w:t>
            </w:r>
            <w:r w:rsidR="00AF1093">
              <w:t>.</w:t>
            </w:r>
          </w:p>
        </w:tc>
      </w:tr>
    </w:tbl>
    <w:p w14:paraId="7C9C88D1" w14:textId="14956268" w:rsidR="001268B4" w:rsidRPr="00495D84" w:rsidRDefault="001268B4" w:rsidP="001268B4"/>
    <w:p w14:paraId="0667D188" w14:textId="72B7AB62" w:rsidR="00971ABA" w:rsidRPr="00495D84" w:rsidRDefault="00971ABA" w:rsidP="00971ABA">
      <w:pPr>
        <w:pStyle w:val="TH"/>
      </w:pPr>
      <w:r w:rsidRPr="00495D84">
        <w:t>Table A.3.17.1.2-3: Aperiodic CSI-RS for tracking for SCS=1</w:t>
      </w:r>
      <w:r w:rsidR="00E94096" w:rsidRPr="00495D84">
        <w:t>5</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873AAF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Pr="00495D84" w:rsidRDefault="00971ABA" w:rsidP="00E838EC">
            <w:pPr>
              <w:pStyle w:val="TAH"/>
            </w:pPr>
            <w:r w:rsidRPr="00495D84">
              <w:t>Value</w:t>
            </w:r>
          </w:p>
        </w:tc>
      </w:tr>
      <w:tr w:rsidR="00971ABA" w:rsidRPr="00495D84" w14:paraId="65F8DE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1EF6117"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0558A28" w:rsidR="00971ABA" w:rsidRPr="00495D84" w:rsidRDefault="00971ABA" w:rsidP="00E838EC">
            <w:pPr>
              <w:pStyle w:val="TAL"/>
            </w:pPr>
            <w:r w:rsidRPr="00495D84">
              <w:t>TRS.1.3</w:t>
            </w:r>
            <w:r w:rsidR="00B27C84">
              <w:t xml:space="preserve"> </w:t>
            </w:r>
            <w:r w:rsidRPr="00495D84">
              <w:t>TDD</w:t>
            </w:r>
          </w:p>
        </w:tc>
      </w:tr>
      <w:tr w:rsidR="00971ABA" w:rsidRPr="00495D84" w14:paraId="6D90F31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3AD992AD"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971ABA" w:rsidRPr="00495D84" w14:paraId="221D54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Pr="00495D84" w:rsidRDefault="00971ABA" w:rsidP="00E838EC">
            <w:pPr>
              <w:pStyle w:val="TAL"/>
            </w:pPr>
            <w:r w:rsidRPr="00495D84">
              <w:t>15</w:t>
            </w:r>
          </w:p>
        </w:tc>
      </w:tr>
      <w:tr w:rsidR="00971ABA" w:rsidRPr="00495D84" w14:paraId="51BBBE5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2C86F227"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12B8CC0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B1F561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8CB7C2D"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3E0D240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16AD94E" w14:textId="771C87DE"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765651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6D373A4A"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096F67FB"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6916641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5E407A6"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3302520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4FAFADD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96017A"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12E74554"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1D3415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Pr="00495D84" w:rsidRDefault="00971ABA" w:rsidP="00E838EC">
            <w:pPr>
              <w:pStyle w:val="TAL"/>
            </w:pPr>
            <w:r w:rsidRPr="00495D84">
              <w:t>2</w:t>
            </w:r>
          </w:p>
        </w:tc>
      </w:tr>
      <w:tr w:rsidR="00971ABA" w:rsidRPr="00495D84" w14:paraId="1F53622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5EDBD6FC"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2B3D065E"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E7811E5" w14:textId="7734C44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7F9BF8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3680DC12"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4C703D75"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42AEBB5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5DBE4AC8"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Pr="00495D84" w:rsidRDefault="00971ABA" w:rsidP="00E838EC">
            <w:pPr>
              <w:pStyle w:val="TAL"/>
            </w:pPr>
            <w:r w:rsidRPr="00495D84">
              <w:rPr>
                <w:rFonts w:eastAsia="MS Mincho"/>
              </w:rPr>
              <w:t>TCI.State.0</w:t>
            </w:r>
          </w:p>
        </w:tc>
      </w:tr>
      <w:tr w:rsidR="00971ABA" w:rsidRPr="00495D84" w14:paraId="038C5CD8"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58701DFD" w:rsidR="00971ABA" w:rsidRPr="00495D84" w:rsidRDefault="00E94096" w:rsidP="00E838EC">
            <w:pPr>
              <w:pStyle w:val="TAN"/>
            </w:pPr>
            <w:r>
              <w:t>NOTE:</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tc>
      </w:tr>
    </w:tbl>
    <w:p w14:paraId="3AD27913" w14:textId="77777777" w:rsidR="00971ABA" w:rsidRPr="00495D84" w:rsidRDefault="00971ABA" w:rsidP="00971ABA"/>
    <w:p w14:paraId="377BA6FE" w14:textId="1B5B9837" w:rsidR="00971ABA" w:rsidRPr="00495D84" w:rsidRDefault="00971ABA" w:rsidP="00971ABA">
      <w:pPr>
        <w:pStyle w:val="TH"/>
      </w:pPr>
      <w:r w:rsidRPr="00495D84">
        <w:t>Table A.3.17.1.2-4: Aperiodic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113D492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Pr="00495D84" w:rsidRDefault="00971ABA" w:rsidP="00E838EC">
            <w:pPr>
              <w:pStyle w:val="TAH"/>
            </w:pPr>
            <w:r w:rsidRPr="00495D84">
              <w:t>Value</w:t>
            </w:r>
          </w:p>
        </w:tc>
      </w:tr>
      <w:tr w:rsidR="00971ABA" w:rsidRPr="00495D84" w14:paraId="07C778D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4392209A"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1DF1C77A" w:rsidR="00971ABA" w:rsidRPr="00495D84" w:rsidRDefault="00971ABA" w:rsidP="00E838EC">
            <w:pPr>
              <w:pStyle w:val="TAL"/>
            </w:pPr>
            <w:r w:rsidRPr="00495D84">
              <w:t>TRS.1.4</w:t>
            </w:r>
            <w:r w:rsidR="00B27C84">
              <w:t xml:space="preserve"> </w:t>
            </w:r>
            <w:r w:rsidRPr="00495D84">
              <w:t>TDD</w:t>
            </w:r>
          </w:p>
        </w:tc>
      </w:tr>
      <w:tr w:rsidR="00971ABA" w:rsidRPr="00495D84" w14:paraId="0362A61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0664FC47"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971ABA" w:rsidRPr="00495D84" w14:paraId="354A18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Pr="00495D84" w:rsidRDefault="00971ABA" w:rsidP="00E838EC">
            <w:pPr>
              <w:pStyle w:val="TAL"/>
            </w:pPr>
            <w:r w:rsidRPr="00495D84">
              <w:t>30</w:t>
            </w:r>
          </w:p>
        </w:tc>
      </w:tr>
      <w:tr w:rsidR="00971ABA" w:rsidRPr="00495D84" w14:paraId="3A541B1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CEADE5"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42125CE5"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455BCD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6BE0D8F1"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04A87FE7"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2F822A3" w14:textId="61425685"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687A2B6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53419BC4"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14AB1528"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2C673F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6E14E2FF"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15176AF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3E505D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542D7921"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4173C0B3"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0F7D1A7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Pr="00495D84" w:rsidRDefault="00971ABA" w:rsidP="00E838EC">
            <w:pPr>
              <w:pStyle w:val="TAL"/>
            </w:pPr>
            <w:r w:rsidRPr="00495D84">
              <w:t>2</w:t>
            </w:r>
          </w:p>
        </w:tc>
      </w:tr>
      <w:tr w:rsidR="00971ABA" w:rsidRPr="00495D84" w14:paraId="49A28E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49BF14E5"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0C4AA457"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6A1D62E" w14:textId="4CCA32BB"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6505813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19238DE8"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391171C0"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55D4C37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219C9554" w:rsidR="00971ABA" w:rsidRPr="00495D84" w:rsidRDefault="00971ABA" w:rsidP="00E838EC">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Pr="00495D84" w:rsidRDefault="00971ABA" w:rsidP="00E838EC">
            <w:pPr>
              <w:pStyle w:val="TAL"/>
            </w:pPr>
            <w:r w:rsidRPr="00495D84">
              <w:rPr>
                <w:rFonts w:eastAsia="MS Mincho"/>
              </w:rPr>
              <w:t>TCI.State.0</w:t>
            </w:r>
          </w:p>
        </w:tc>
      </w:tr>
      <w:tr w:rsidR="00971ABA" w:rsidRPr="00495D84" w14:paraId="7B8B9CA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52D892C" w:rsidR="00971ABA" w:rsidRPr="00495D84" w:rsidRDefault="00E94096" w:rsidP="00E838EC">
            <w:pPr>
              <w:pStyle w:val="TAN"/>
            </w:pPr>
            <w:r>
              <w:t xml:space="preserve">NOTE </w:t>
            </w:r>
            <w:r w:rsidRPr="00495D84">
              <w:t>1</w:t>
            </w:r>
            <w:r>
              <w:t>:</w:t>
            </w:r>
            <w:r w:rsidR="00B27C84">
              <w:t xml:space="preserve"> </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AF1093">
              <w:t>.</w:t>
            </w:r>
          </w:p>
          <w:p w14:paraId="166D5612" w14:textId="3152B353" w:rsidR="00971ABA" w:rsidRPr="00495D84" w:rsidRDefault="00E94096" w:rsidP="00E838EC">
            <w:pPr>
              <w:pStyle w:val="TAN"/>
            </w:pPr>
            <w:r>
              <w:t xml:space="preserve">NOTE </w:t>
            </w:r>
            <w:r w:rsidRPr="00495D84">
              <w:rPr>
                <w:lang w:eastAsia="zh-CN"/>
              </w:rPr>
              <w:t>2</w:t>
            </w:r>
            <w:r>
              <w:t>:</w:t>
            </w:r>
            <w:r w:rsidR="00B27C84">
              <w:t xml:space="preserve"> </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AF1093">
              <w:rPr>
                <w:lang w:eastAsia="zh-CN"/>
              </w:rPr>
              <w:t>.</w:t>
            </w:r>
          </w:p>
        </w:tc>
      </w:tr>
    </w:tbl>
    <w:p w14:paraId="36064BCD" w14:textId="77777777" w:rsidR="00971ABA" w:rsidRPr="00495D84" w:rsidRDefault="00971ABA" w:rsidP="00971ABA"/>
    <w:p w14:paraId="3BB85E62" w14:textId="046287BE" w:rsidR="00671922" w:rsidRPr="00495D84" w:rsidRDefault="00671922" w:rsidP="00671922">
      <w:pPr>
        <w:pStyle w:val="TH"/>
      </w:pPr>
      <w:r w:rsidRPr="00495D84">
        <w:lastRenderedPageBreak/>
        <w:t>Table A.3.17.1.2-5: CSI-RS for tracking for SCS=1</w:t>
      </w:r>
      <w:r w:rsidR="00E94096" w:rsidRPr="00495D84">
        <w:t>5</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19E08FA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09BAD5"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F51401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B1398FA" w14:textId="77777777" w:rsidR="00671922" w:rsidRPr="00495D84" w:rsidRDefault="00671922" w:rsidP="00905CAF">
            <w:pPr>
              <w:pStyle w:val="TAH"/>
              <w:spacing w:line="256" w:lineRule="auto"/>
            </w:pPr>
            <w:r w:rsidRPr="00495D84">
              <w:t>Value</w:t>
            </w:r>
          </w:p>
        </w:tc>
      </w:tr>
      <w:tr w:rsidR="00671922" w:rsidRPr="00495D84" w14:paraId="41AE1CF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6F2E10A" w14:textId="110BE3C2"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EB0166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5811C3" w14:textId="31EA156D" w:rsidR="00671922" w:rsidRPr="00495D84" w:rsidRDefault="00671922" w:rsidP="00905CAF">
            <w:pPr>
              <w:pStyle w:val="TAL"/>
              <w:spacing w:line="256" w:lineRule="auto"/>
            </w:pPr>
            <w:r w:rsidRPr="00495D84">
              <w:t>TRS.1.5</w:t>
            </w:r>
            <w:r w:rsidR="00B27C84">
              <w:t xml:space="preserve"> </w:t>
            </w:r>
            <w:r w:rsidRPr="00495D84">
              <w:t>TDD</w:t>
            </w:r>
          </w:p>
        </w:tc>
      </w:tr>
      <w:tr w:rsidR="00671922" w:rsidRPr="00495D84" w14:paraId="7B0FC9E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9AE3C3"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207F1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DB95C1E" w14:textId="34B023F3"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561C6E5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1AF69"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C7318CC"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68B3926" w14:textId="77777777" w:rsidR="00671922" w:rsidRPr="00495D84" w:rsidRDefault="00671922" w:rsidP="00905CAF">
            <w:pPr>
              <w:pStyle w:val="TAL"/>
              <w:spacing w:line="256" w:lineRule="auto"/>
            </w:pPr>
            <w:r w:rsidRPr="00495D84">
              <w:t>15</w:t>
            </w:r>
          </w:p>
        </w:tc>
      </w:tr>
      <w:tr w:rsidR="00671922" w:rsidRPr="00495D84" w14:paraId="7914F7B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BC23CCD" w14:textId="4A19EF30"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5A3509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557EC66" w14:textId="24242CB3"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D894D3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46F3E0F" w14:textId="30DFD980"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AAC8990"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826110F" w14:textId="431F21B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7694BAF" w14:textId="5EDD8D6C"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167F30C7"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765271A" w14:textId="2B65BC86"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2E99F9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40B09AD" w14:textId="15999021"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AC119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F1098" w14:textId="5834965F"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2DAC69F1"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A690A68" w14:textId="68A5CB0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9DF40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EA65A2" w14:textId="2346F07F"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6749B8E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46CFC8" w14:textId="68E687CF"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588DF6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A7E8F1" w14:textId="4907A229"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BA04011"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DC68FD7" w14:textId="66FB6A0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B3267E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EEF6A61" w14:textId="3F2E124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1D0DDA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4D46EBE" w14:textId="77BD17E7"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4A93A68" w14:textId="06BA0F78"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20968B0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7C98ECB" w14:textId="4C95B50E"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77D537"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623B8628" w14:textId="595A8C6B"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99C64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A5FF42A" w14:textId="3391FEB2"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E26D5A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2E08008" w14:textId="1D080ABE"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A14E119"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FBA5328" w14:textId="0B79B95A"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0E0C656F" w14:textId="77777777" w:rsidR="00671922" w:rsidRPr="00495D84" w:rsidRDefault="00671922" w:rsidP="00671922"/>
    <w:p w14:paraId="0C9C15CA" w14:textId="00A9A815" w:rsidR="00671922" w:rsidRPr="00495D84" w:rsidRDefault="00671922" w:rsidP="00671922">
      <w:pPr>
        <w:pStyle w:val="TH"/>
      </w:pPr>
      <w:r w:rsidRPr="00495D84">
        <w:t>Table A.3.17.1.2-6: CSI-RS for tracking for SCS=1</w:t>
      </w:r>
      <w:r w:rsidR="00E94096" w:rsidRPr="00495D84">
        <w:t>5</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83A98D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AFC9E47"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850F6F7"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51F2E28" w14:textId="77777777" w:rsidR="00671922" w:rsidRPr="00495D84" w:rsidRDefault="00671922" w:rsidP="00905CAF">
            <w:pPr>
              <w:pStyle w:val="TAH"/>
              <w:spacing w:line="256" w:lineRule="auto"/>
            </w:pPr>
            <w:r w:rsidRPr="00495D84">
              <w:t>Value</w:t>
            </w:r>
          </w:p>
        </w:tc>
      </w:tr>
      <w:tr w:rsidR="00671922" w:rsidRPr="00495D84" w14:paraId="3AC08AE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B071214" w14:textId="007453F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94D612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89517D7" w14:textId="71DCBB69" w:rsidR="00671922" w:rsidRPr="00495D84" w:rsidRDefault="00671922" w:rsidP="00905CAF">
            <w:pPr>
              <w:pStyle w:val="TAL"/>
              <w:spacing w:line="256" w:lineRule="auto"/>
            </w:pPr>
            <w:r w:rsidRPr="00495D84">
              <w:t>TRS.1.6</w:t>
            </w:r>
            <w:r w:rsidR="00B27C84">
              <w:t xml:space="preserve"> </w:t>
            </w:r>
            <w:r w:rsidRPr="00495D84">
              <w:t>TDD</w:t>
            </w:r>
          </w:p>
        </w:tc>
      </w:tr>
      <w:tr w:rsidR="00671922" w:rsidRPr="00495D84" w14:paraId="25D321D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79E1DDC"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EC3525"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BBFBD70" w14:textId="4D483CEF"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lang w:eastAsia="zh-CN"/>
              </w:rPr>
              <w:t xml:space="preserve"> </w:t>
            </w:r>
            <w:r w:rsidRPr="00495D84">
              <w:rPr>
                <w:vertAlign w:val="superscript"/>
                <w:lang w:eastAsia="zh-CN"/>
              </w:rPr>
              <w:t>1</w:t>
            </w:r>
          </w:p>
        </w:tc>
      </w:tr>
      <w:tr w:rsidR="00671922" w:rsidRPr="00495D84" w14:paraId="7C4487C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FC7139F"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34889AA"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0D5FC80" w14:textId="77777777" w:rsidR="00671922" w:rsidRPr="00495D84" w:rsidRDefault="00671922" w:rsidP="00905CAF">
            <w:pPr>
              <w:pStyle w:val="TAL"/>
              <w:spacing w:line="256" w:lineRule="auto"/>
            </w:pPr>
            <w:r w:rsidRPr="00495D84">
              <w:t>15</w:t>
            </w:r>
          </w:p>
        </w:tc>
      </w:tr>
      <w:tr w:rsidR="00671922" w:rsidRPr="00495D84" w14:paraId="13A08CB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C18CC01" w14:textId="0C7C7D3E"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573AE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37C539D" w14:textId="43E6589E"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8F9536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14445A5" w14:textId="5163212C"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3307EA5"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6774027" w14:textId="5E370C34"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7E50B8F" w14:textId="558E42B5"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471FB59A"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0006F54" w14:textId="0B4944B3"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BBBC11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CEC0F9C" w14:textId="4284BAD7"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5BB877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686BE4C" w14:textId="25AA4E9A"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A3F2BE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484CD10" w14:textId="24FDDD70"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6A631C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64A052E" w14:textId="33362531"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0B57A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378996" w14:textId="38E623F0"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012726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CFB965" w14:textId="6CF09F5C"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0809F8"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B73445D" w14:textId="04E0AA5F"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D6F83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BB0831" w14:textId="7CAD5973"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83643E7"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4D7B162" w14:textId="1707421C" w:rsidR="00671922" w:rsidRPr="00495D84" w:rsidRDefault="00671922" w:rsidP="00905CAF">
            <w:pPr>
              <w:pStyle w:val="TAL"/>
              <w:spacing w:line="256" w:lineRule="auto"/>
            </w:pPr>
            <w:r w:rsidRPr="00495D84">
              <w:t>10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1BCECD9" w14:textId="0558092F" w:rsidR="00671922" w:rsidRPr="00495D84" w:rsidRDefault="00671922" w:rsidP="00905CAF">
            <w:pPr>
              <w:pStyle w:val="TAL"/>
              <w:spacing w:line="256" w:lineRule="auto"/>
            </w:pPr>
            <w:r w:rsidRPr="00495D84">
              <w:t>11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05294B6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CFCC5A6" w14:textId="41704B20"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8373436"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8DB03AF" w14:textId="495976E4"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40FF0FCC"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C3DBD5B" w14:textId="25E90C5E"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95FBD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FEC22C8" w14:textId="38A26237" w:rsidR="00671922" w:rsidRPr="00495D84" w:rsidRDefault="00671922" w:rsidP="00905CAF">
            <w:pPr>
              <w:pStyle w:val="TAL"/>
              <w:spacing w:line="256" w:lineRule="auto"/>
            </w:pPr>
            <w:r w:rsidRPr="00495D84">
              <w:t>DLorJoint</w:t>
            </w:r>
            <w:r w:rsidR="00B27C84">
              <w:t xml:space="preserve"> </w:t>
            </w:r>
            <w:r w:rsidRPr="00495D84">
              <w:t>TCI.State.1.4</w:t>
            </w:r>
          </w:p>
        </w:tc>
      </w:tr>
      <w:tr w:rsidR="00671922" w:rsidRPr="00495D84" w14:paraId="7470D376"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40DE758" w14:textId="0B8C60DE" w:rsidR="00671922" w:rsidRPr="00495D84" w:rsidRDefault="00E94096" w:rsidP="00905CAF">
            <w:pPr>
              <w:pStyle w:val="TAN"/>
              <w:spacing w:line="256" w:lineRule="auto"/>
            </w:pPr>
            <w:r>
              <w:t>NOTE:</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AF1093">
              <w:t>.</w:t>
            </w:r>
          </w:p>
        </w:tc>
      </w:tr>
    </w:tbl>
    <w:p w14:paraId="276D546C" w14:textId="77777777" w:rsidR="00671922" w:rsidRPr="00495D84" w:rsidRDefault="00671922" w:rsidP="00671922"/>
    <w:p w14:paraId="284C8522" w14:textId="39C3EC9D" w:rsidR="00671922" w:rsidRPr="00495D84" w:rsidRDefault="00671922" w:rsidP="00671922">
      <w:pPr>
        <w:pStyle w:val="TH"/>
      </w:pPr>
      <w:r w:rsidRPr="00495D84">
        <w:lastRenderedPageBreak/>
        <w:t>Table A.3.17.1.2-7: CSI-RS for tracking for SCS=3</w:t>
      </w:r>
      <w:r w:rsidR="00E94096" w:rsidRPr="00495D84">
        <w:t>0</w:t>
      </w:r>
      <w:r w:rsidR="00E94096">
        <w:t xml:space="preserve"> kHz</w:t>
      </w:r>
      <w:r w:rsidRPr="00495D84">
        <w:t xml:space="preserve"> Set 1</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08DCF34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A9C3149"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1B7F61"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AF29F7B" w14:textId="77777777" w:rsidR="00671922" w:rsidRPr="00495D84" w:rsidRDefault="00671922" w:rsidP="00905CAF">
            <w:pPr>
              <w:pStyle w:val="TAH"/>
              <w:spacing w:line="256" w:lineRule="auto"/>
            </w:pPr>
            <w:r w:rsidRPr="00495D84">
              <w:t>Value</w:t>
            </w:r>
          </w:p>
        </w:tc>
      </w:tr>
      <w:tr w:rsidR="00671922" w:rsidRPr="00495D84" w14:paraId="2C9D0D8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F6C8F41" w14:textId="251BE35D"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22C08283"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BA385" w14:textId="012FAE76" w:rsidR="00671922" w:rsidRPr="00495D84" w:rsidRDefault="00671922" w:rsidP="00905CAF">
            <w:pPr>
              <w:pStyle w:val="TAL"/>
              <w:spacing w:line="256" w:lineRule="auto"/>
            </w:pPr>
            <w:r w:rsidRPr="00495D84">
              <w:t>TRS.1.7</w:t>
            </w:r>
            <w:r w:rsidR="00B27C84">
              <w:t xml:space="preserve"> </w:t>
            </w:r>
            <w:r w:rsidRPr="00495D84">
              <w:t>TDD</w:t>
            </w:r>
          </w:p>
        </w:tc>
      </w:tr>
      <w:tr w:rsidR="00671922" w:rsidRPr="00495D84" w14:paraId="68CB3D3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1D5A60"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120D64A"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3C99E51" w14:textId="2F3A5D4A"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6A555C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7F7BB1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D090CE"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D5024EC" w14:textId="77777777" w:rsidR="00671922" w:rsidRPr="00495D84" w:rsidRDefault="00671922" w:rsidP="00905CAF">
            <w:pPr>
              <w:pStyle w:val="TAL"/>
              <w:spacing w:line="256" w:lineRule="auto"/>
            </w:pPr>
            <w:r w:rsidRPr="00495D84">
              <w:t>30</w:t>
            </w:r>
          </w:p>
        </w:tc>
      </w:tr>
      <w:tr w:rsidR="00671922" w:rsidRPr="00495D84" w14:paraId="580190E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D8067C" w14:textId="7F344337"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7DAB6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926290C" w14:textId="55325569"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709241D"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F206B5F" w14:textId="6C4E8BD7"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9C3EE9C"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CA59B01" w14:textId="1F79032A"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8386861" w14:textId="5D92328E"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733748B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4BB1BF8" w14:textId="6866685A"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92CABBF"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61C59022" w14:textId="1D1D57C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1A2AAB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AED3839" w14:textId="116ECF14"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992AEE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B4CF012" w14:textId="2A9D4ECC"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85495C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87B456F" w14:textId="3120306E"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1C2373D7"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171FC1A5" w14:textId="45052CAB"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B6A3D2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003E8E3" w14:textId="066ABBFF"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0A1944"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0B782684" w14:textId="1D6B7868"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1EFDB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55B867D7" w14:textId="23A78A8F"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E74942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965397E" w14:textId="4FBA44DE"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B5B8AFD" w14:textId="26AFC501"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2A958C9"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9BB5A87" w14:textId="43681146"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8CC7EF"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1ADEDBF7" w14:textId="57A1B50D"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79436A4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5C010DA" w14:textId="5E70D2D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453628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DF774A9" w14:textId="38D4F279"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5DF9557F"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505147" w14:textId="14E1419D"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664AC876" w14:textId="3ADFE10E"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51C1ED" w14:textId="77777777" w:rsidR="00671922" w:rsidRPr="00495D84" w:rsidRDefault="00671922" w:rsidP="00671922"/>
    <w:p w14:paraId="7889844D" w14:textId="39A2FD96" w:rsidR="00671922" w:rsidRPr="00495D84" w:rsidRDefault="00671922" w:rsidP="00671922">
      <w:pPr>
        <w:pStyle w:val="TH"/>
      </w:pPr>
      <w:r w:rsidRPr="00495D84">
        <w:t>Table A.3.17.1.2-8: CSI-RS for tracking for SCS=3</w:t>
      </w:r>
      <w:r w:rsidR="00E94096" w:rsidRPr="00495D84">
        <w:t>0</w:t>
      </w:r>
      <w:r w:rsidR="00E94096">
        <w:t xml:space="preserve"> kHz</w:t>
      </w:r>
      <w:r w:rsidRPr="00495D84">
        <w:t xml:space="preserve"> Set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6"/>
        <w:gridCol w:w="630"/>
        <w:gridCol w:w="5184"/>
      </w:tblGrid>
      <w:tr w:rsidR="00671922" w:rsidRPr="00495D84" w14:paraId="59D7CFA6"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EA56AB1" w14:textId="77777777" w:rsidR="00671922" w:rsidRPr="00495D84" w:rsidRDefault="00671922" w:rsidP="00905CAF">
            <w:pPr>
              <w:pStyle w:val="TAH"/>
              <w:spacing w:line="256" w:lineRule="auto"/>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AF7B8" w14:textId="77777777" w:rsidR="00671922" w:rsidRPr="00495D84" w:rsidRDefault="00671922" w:rsidP="00905CAF">
            <w:pPr>
              <w:pStyle w:val="TAH"/>
              <w:spacing w:line="256" w:lineRule="auto"/>
            </w:pPr>
            <w:r w:rsidRPr="00495D84">
              <w:t>Unit</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8FE2B81" w14:textId="77777777" w:rsidR="00671922" w:rsidRPr="00495D84" w:rsidRDefault="00671922" w:rsidP="00905CAF">
            <w:pPr>
              <w:pStyle w:val="TAH"/>
              <w:spacing w:line="256" w:lineRule="auto"/>
            </w:pPr>
            <w:r w:rsidRPr="00495D84">
              <w:t>Value</w:t>
            </w:r>
          </w:p>
        </w:tc>
      </w:tr>
      <w:tr w:rsidR="00671922" w:rsidRPr="00495D84" w14:paraId="6A1C8A3E"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74600B3" w14:textId="5A05C7A3" w:rsidR="00671922" w:rsidRPr="00495D84" w:rsidRDefault="00671922" w:rsidP="00905CAF">
            <w:pPr>
              <w:pStyle w:val="TAL"/>
              <w:spacing w:line="256" w:lineRule="auto"/>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6395B45B"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01350564" w14:textId="6D1363AF" w:rsidR="00671922" w:rsidRPr="00495D84" w:rsidRDefault="00671922" w:rsidP="00905CAF">
            <w:pPr>
              <w:pStyle w:val="TAL"/>
              <w:spacing w:line="256" w:lineRule="auto"/>
            </w:pPr>
            <w:r w:rsidRPr="00495D84">
              <w:t>TRS.1.8</w:t>
            </w:r>
            <w:r w:rsidR="00B27C84">
              <w:t xml:space="preserve"> </w:t>
            </w:r>
            <w:r w:rsidRPr="00495D84">
              <w:t>TDD</w:t>
            </w:r>
          </w:p>
        </w:tc>
      </w:tr>
      <w:tr w:rsidR="00671922" w:rsidRPr="00495D84" w14:paraId="356BA2A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3F06036" w14:textId="77777777" w:rsidR="00671922" w:rsidRPr="00495D84" w:rsidRDefault="00671922" w:rsidP="00905CAF">
            <w:pPr>
              <w:pStyle w:val="TAL"/>
              <w:spacing w:line="256" w:lineRule="auto"/>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17A7EE4E" w14:textId="77777777" w:rsidR="00671922" w:rsidRPr="00495D84" w:rsidRDefault="00671922" w:rsidP="008176FB">
            <w:pPr>
              <w:pStyle w:val="TAL"/>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06DF563" w14:textId="104A246C" w:rsidR="00671922" w:rsidRPr="00495D84" w:rsidRDefault="00671922" w:rsidP="00905CAF">
            <w:pPr>
              <w:pStyle w:val="TAL"/>
              <w:spacing w:line="256" w:lineRule="auto"/>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7D63882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D4B58F2" w14:textId="77777777" w:rsidR="00671922" w:rsidRPr="00495D84" w:rsidRDefault="00671922" w:rsidP="00905CAF">
            <w:pPr>
              <w:pStyle w:val="TAL"/>
              <w:spacing w:line="256" w:lineRule="auto"/>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EA04748" w14:textId="77777777" w:rsidR="00671922" w:rsidRPr="00495D84" w:rsidRDefault="00671922" w:rsidP="00905CAF">
            <w:pPr>
              <w:pStyle w:val="TAL"/>
              <w:spacing w:line="256" w:lineRule="auto"/>
            </w:pPr>
            <w:r w:rsidRPr="00495D84">
              <w:t>kHz</w:t>
            </w:r>
          </w:p>
        </w:tc>
        <w:tc>
          <w:tcPr>
            <w:tcW w:w="5184" w:type="dxa"/>
            <w:tcBorders>
              <w:top w:val="single" w:sz="4" w:space="0" w:color="auto"/>
              <w:left w:val="single" w:sz="4" w:space="0" w:color="auto"/>
              <w:bottom w:val="single" w:sz="4" w:space="0" w:color="auto"/>
              <w:right w:val="single" w:sz="4" w:space="0" w:color="auto"/>
            </w:tcBorders>
            <w:vAlign w:val="center"/>
            <w:hideMark/>
          </w:tcPr>
          <w:p w14:paraId="75DB694C" w14:textId="77777777" w:rsidR="00671922" w:rsidRPr="00495D84" w:rsidRDefault="00671922" w:rsidP="00905CAF">
            <w:pPr>
              <w:pStyle w:val="TAL"/>
              <w:spacing w:line="256" w:lineRule="auto"/>
            </w:pPr>
            <w:r w:rsidRPr="00495D84">
              <w:t>30</w:t>
            </w:r>
          </w:p>
        </w:tc>
      </w:tr>
      <w:tr w:rsidR="00671922" w:rsidRPr="00495D84" w14:paraId="45DD085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6E6A868C" w14:textId="22CFC535" w:rsidR="00671922" w:rsidRPr="00495D84" w:rsidRDefault="00671922" w:rsidP="00905CAF">
            <w:pPr>
              <w:pStyle w:val="TAL"/>
              <w:spacing w:line="256" w:lineRule="auto"/>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7B88EFE"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4E524990" w14:textId="5FA4B2F5" w:rsidR="00671922" w:rsidRPr="00495D84" w:rsidRDefault="00671922" w:rsidP="00905CAF">
            <w:pPr>
              <w:pStyle w:val="TAL"/>
              <w:spacing w:line="256" w:lineRule="auto"/>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207AAA3"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4B966C3D" w14:textId="1DAFFDCB" w:rsidR="00671922" w:rsidRPr="00495D84" w:rsidRDefault="00671922" w:rsidP="00905CAF">
            <w:pPr>
              <w:pStyle w:val="TAL"/>
              <w:spacing w:line="256" w:lineRule="auto"/>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64C3508D"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33F61CBF" w14:textId="442422E9"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03B997F8" w14:textId="10AA94F3" w:rsidR="00671922" w:rsidRPr="00495D84" w:rsidRDefault="00671922" w:rsidP="00905CAF">
            <w:pPr>
              <w:pStyle w:val="TAL"/>
              <w:spacing w:line="256" w:lineRule="auto"/>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671922" w:rsidRPr="00495D84" w14:paraId="21BAB98F"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B29E2C3" w14:textId="05D2411C" w:rsidR="00671922" w:rsidRPr="00495D84" w:rsidRDefault="00671922" w:rsidP="00905CAF">
            <w:pPr>
              <w:pStyle w:val="TAL"/>
              <w:spacing w:line="256" w:lineRule="auto"/>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0ED51D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69B7BD" w14:textId="796313F0" w:rsidR="00671922" w:rsidRPr="00495D84" w:rsidRDefault="00671922" w:rsidP="00905CAF">
            <w:pPr>
              <w:pStyle w:val="TAL"/>
              <w:spacing w:line="256" w:lineRule="auto"/>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30864E21"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136D6C02" w14:textId="60B9BB93" w:rsidR="00671922" w:rsidRPr="00495D84" w:rsidRDefault="00671922" w:rsidP="00905CAF">
            <w:pPr>
              <w:pStyle w:val="TAL"/>
              <w:spacing w:line="256" w:lineRule="auto"/>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7D54006"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7B0601F7" w14:textId="224B6431" w:rsidR="00671922" w:rsidRPr="00495D84" w:rsidRDefault="00671922" w:rsidP="00905CAF">
            <w:pPr>
              <w:pStyle w:val="TAL"/>
              <w:spacing w:line="256" w:lineRule="auto"/>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CB67134"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2B7002F5" w14:textId="2045B318" w:rsidR="00671922" w:rsidRPr="00495D84" w:rsidRDefault="00671922" w:rsidP="00905CAF">
            <w:pPr>
              <w:pStyle w:val="TAL"/>
              <w:spacing w:line="256" w:lineRule="auto"/>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32E48F9"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21B23560" w14:textId="09E0D7BE" w:rsidR="00671922" w:rsidRPr="00495D84" w:rsidRDefault="00671922" w:rsidP="00905CAF">
            <w:pPr>
              <w:pStyle w:val="TAL"/>
              <w:spacing w:line="256" w:lineRule="auto"/>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9DD41BB"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E21B3C2" w14:textId="3D907A4E" w:rsidR="00671922" w:rsidRPr="00495D84" w:rsidRDefault="00671922" w:rsidP="00905CAF">
            <w:pPr>
              <w:pStyle w:val="TAL"/>
              <w:spacing w:line="256" w:lineRule="auto"/>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9C11D"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317252BF" w14:textId="6AFDCA8D" w:rsidR="00671922" w:rsidRPr="00495D84" w:rsidRDefault="00671922" w:rsidP="00905CAF">
            <w:pPr>
              <w:pStyle w:val="TAL"/>
              <w:spacing w:line="256" w:lineRule="auto"/>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40008F92"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082F5C55" w14:textId="19FD3EBC" w:rsidR="00671922" w:rsidRPr="00495D84" w:rsidRDefault="00671922" w:rsidP="00905CAF">
            <w:pPr>
              <w:pStyle w:val="TAL"/>
              <w:spacing w:line="256" w:lineRule="auto"/>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F5E19A" w14:textId="77777777" w:rsidR="00671922" w:rsidRPr="00495D84" w:rsidRDefault="00671922" w:rsidP="00905CAF">
            <w:pPr>
              <w:pStyle w:val="TAL"/>
              <w:spacing w:line="256" w:lineRule="auto"/>
            </w:pPr>
            <w:r w:rsidRPr="00495D84">
              <w:t>slots</w:t>
            </w:r>
          </w:p>
        </w:tc>
        <w:tc>
          <w:tcPr>
            <w:tcW w:w="5184" w:type="dxa"/>
            <w:tcBorders>
              <w:top w:val="single" w:sz="4" w:space="0" w:color="auto"/>
              <w:left w:val="single" w:sz="4" w:space="0" w:color="auto"/>
              <w:bottom w:val="single" w:sz="4" w:space="0" w:color="auto"/>
              <w:right w:val="single" w:sz="4" w:space="0" w:color="auto"/>
            </w:tcBorders>
            <w:vAlign w:val="center"/>
            <w:hideMark/>
          </w:tcPr>
          <w:p w14:paraId="42DC97AE" w14:textId="470FAA09" w:rsidR="00671922" w:rsidRPr="00495D84" w:rsidRDefault="00671922" w:rsidP="00905CAF">
            <w:pPr>
              <w:pStyle w:val="TAL"/>
              <w:spacing w:line="256" w:lineRule="auto"/>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23B3B3AC" w14:textId="2578F0F6" w:rsidR="00671922" w:rsidRPr="00495D84" w:rsidRDefault="00671922" w:rsidP="00905CAF">
            <w:pPr>
              <w:pStyle w:val="TAL"/>
              <w:spacing w:line="256" w:lineRule="auto"/>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4AE49E90"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7090B5D1" w14:textId="1B72D923" w:rsidR="00671922" w:rsidRPr="00495D84" w:rsidRDefault="00671922" w:rsidP="00905CAF">
            <w:pPr>
              <w:pStyle w:val="TAL"/>
              <w:spacing w:line="256" w:lineRule="auto"/>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9C14B3" w14:textId="77777777" w:rsidR="00671922" w:rsidRPr="00495D84" w:rsidRDefault="00671922" w:rsidP="00905CAF">
            <w:pPr>
              <w:pStyle w:val="TAL"/>
              <w:spacing w:line="256" w:lineRule="auto"/>
            </w:pPr>
            <w:r w:rsidRPr="00495D84">
              <w:t>dB</w:t>
            </w:r>
          </w:p>
        </w:tc>
        <w:tc>
          <w:tcPr>
            <w:tcW w:w="5184" w:type="dxa"/>
            <w:tcBorders>
              <w:top w:val="single" w:sz="4" w:space="0" w:color="auto"/>
              <w:left w:val="single" w:sz="4" w:space="0" w:color="auto"/>
              <w:bottom w:val="single" w:sz="4" w:space="0" w:color="auto"/>
              <w:right w:val="single" w:sz="4" w:space="0" w:color="auto"/>
            </w:tcBorders>
            <w:vAlign w:val="center"/>
            <w:hideMark/>
          </w:tcPr>
          <w:p w14:paraId="50D307F2" w14:textId="5AC0BF22" w:rsidR="00671922" w:rsidRPr="00495D84" w:rsidRDefault="00671922" w:rsidP="00905CAF">
            <w:pPr>
              <w:pStyle w:val="TAL"/>
              <w:spacing w:line="256" w:lineRule="auto"/>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671922" w:rsidRPr="00495D84" w14:paraId="50155115" w14:textId="77777777" w:rsidTr="00B27C84">
        <w:trPr>
          <w:jc w:val="center"/>
        </w:trPr>
        <w:tc>
          <w:tcPr>
            <w:tcW w:w="3396" w:type="dxa"/>
            <w:tcBorders>
              <w:top w:val="single" w:sz="4" w:space="0" w:color="auto"/>
              <w:left w:val="single" w:sz="4" w:space="0" w:color="auto"/>
              <w:bottom w:val="single" w:sz="4" w:space="0" w:color="auto"/>
              <w:right w:val="single" w:sz="4" w:space="0" w:color="auto"/>
            </w:tcBorders>
            <w:vAlign w:val="center"/>
            <w:hideMark/>
          </w:tcPr>
          <w:p w14:paraId="3FA3D760" w14:textId="2B621904" w:rsidR="00671922" w:rsidRPr="00495D84" w:rsidRDefault="00671922" w:rsidP="00905CAF">
            <w:pPr>
              <w:pStyle w:val="TAL"/>
              <w:spacing w:line="256" w:lineRule="auto"/>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B8A4848" w14:textId="77777777" w:rsidR="00671922" w:rsidRPr="00495D84" w:rsidRDefault="00671922" w:rsidP="00905CAF">
            <w:pPr>
              <w:pStyle w:val="TAL"/>
              <w:spacing w:line="256" w:lineRule="auto"/>
            </w:pPr>
          </w:p>
        </w:tc>
        <w:tc>
          <w:tcPr>
            <w:tcW w:w="5184" w:type="dxa"/>
            <w:tcBorders>
              <w:top w:val="single" w:sz="4" w:space="0" w:color="auto"/>
              <w:left w:val="single" w:sz="4" w:space="0" w:color="auto"/>
              <w:bottom w:val="single" w:sz="4" w:space="0" w:color="auto"/>
              <w:right w:val="single" w:sz="4" w:space="0" w:color="auto"/>
            </w:tcBorders>
            <w:vAlign w:val="center"/>
            <w:hideMark/>
          </w:tcPr>
          <w:p w14:paraId="5303B3CB" w14:textId="0E9378EF" w:rsidR="00671922" w:rsidRPr="00495D84" w:rsidRDefault="00671922" w:rsidP="00905CAF">
            <w:pPr>
              <w:pStyle w:val="TAL"/>
              <w:spacing w:line="256" w:lineRule="auto"/>
            </w:pPr>
            <w:r w:rsidRPr="00495D84">
              <w:t>DLorJoint</w:t>
            </w:r>
            <w:r w:rsidR="00B27C84">
              <w:t xml:space="preserve"> </w:t>
            </w:r>
            <w:r w:rsidRPr="00495D84">
              <w:t>TCI.State.1.3</w:t>
            </w:r>
          </w:p>
        </w:tc>
      </w:tr>
      <w:tr w:rsidR="00671922" w:rsidRPr="00495D84" w14:paraId="77F1B6B1"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CD46067" w14:textId="5169E508" w:rsidR="00671922" w:rsidRPr="00495D84" w:rsidRDefault="00E94096" w:rsidP="00905CAF">
            <w:pPr>
              <w:pStyle w:val="TAN"/>
              <w:spacing w:line="256" w:lineRule="auto"/>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5A833E16" w14:textId="012945E2" w:rsidR="00671922" w:rsidRPr="00495D84" w:rsidRDefault="00E94096" w:rsidP="00905CAF">
            <w:pPr>
              <w:pStyle w:val="TAN"/>
              <w:spacing w:line="256" w:lineRule="auto"/>
            </w:pPr>
            <w:r>
              <w:t xml:space="preserve">NOTE </w:t>
            </w:r>
            <w:r w:rsidRPr="00495D84">
              <w:rPr>
                <w:lang w:eastAsia="zh-CN"/>
              </w:rPr>
              <w:t>2</w:t>
            </w:r>
            <w:r>
              <w:t>:</w:t>
            </w:r>
            <w:r w:rsidR="00B27C84">
              <w:t xml:space="preserve"> </w:t>
            </w:r>
            <w:r w:rsidR="00671922" w:rsidRPr="00495D84">
              <w:tab/>
            </w:r>
            <w:r w:rsidR="00671922" w:rsidRPr="00495D84">
              <w:rPr>
                <w:lang w:eastAsia="zh-CN"/>
              </w:rPr>
              <w:t>Unless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413DB255" w14:textId="77777777" w:rsidR="00671922" w:rsidRPr="00495D84" w:rsidRDefault="00671922" w:rsidP="00671922"/>
    <w:p w14:paraId="76EF4C07" w14:textId="2DB69B16" w:rsidR="00671922" w:rsidRPr="00495D84" w:rsidRDefault="00671922" w:rsidP="00671922">
      <w:pPr>
        <w:pStyle w:val="TH"/>
      </w:pPr>
      <w:r w:rsidRPr="00495D84">
        <w:lastRenderedPageBreak/>
        <w:t>Table A.3.17.1.2-9: CSI-RS for tracking for SCS=3</w:t>
      </w:r>
      <w:r w:rsidR="00E94096" w:rsidRPr="00495D84">
        <w:t>0</w:t>
      </w:r>
      <w:r w:rsidR="00E94096">
        <w:t xml:space="preserve"> kHz</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671922" w:rsidRPr="00495D84" w14:paraId="06D79F8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544B0FD" w14:textId="77777777" w:rsidR="00671922" w:rsidRPr="00495D84" w:rsidRDefault="00671922"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46AAE8" w14:textId="77777777" w:rsidR="00671922" w:rsidRPr="00495D84" w:rsidRDefault="00671922"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D176DAE" w14:textId="77777777" w:rsidR="00671922" w:rsidRPr="00495D84" w:rsidRDefault="00671922" w:rsidP="00905CAF">
            <w:pPr>
              <w:pStyle w:val="TAH"/>
            </w:pPr>
            <w:r w:rsidRPr="00495D84">
              <w:t>Value</w:t>
            </w:r>
          </w:p>
        </w:tc>
      </w:tr>
      <w:tr w:rsidR="00671922" w:rsidRPr="00495D84" w14:paraId="3E4253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0FC680" w14:textId="45F355AC" w:rsidR="00671922" w:rsidRPr="00495D84" w:rsidRDefault="00671922"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D3EE8C8"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74F0AF" w14:textId="3295E8F8" w:rsidR="00671922" w:rsidRPr="00495D84" w:rsidRDefault="00671922" w:rsidP="00905CAF">
            <w:pPr>
              <w:pStyle w:val="TAL"/>
            </w:pPr>
            <w:r w:rsidRPr="00495D84">
              <w:t>TRS.1.9</w:t>
            </w:r>
            <w:r w:rsidR="00B27C84">
              <w:t xml:space="preserve"> </w:t>
            </w:r>
            <w:r w:rsidRPr="00495D84">
              <w:t>TDD</w:t>
            </w:r>
          </w:p>
        </w:tc>
      </w:tr>
      <w:tr w:rsidR="00671922" w:rsidRPr="00495D84" w14:paraId="68A6EAC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19C4E9A" w14:textId="77777777" w:rsidR="00671922" w:rsidRPr="00495D84" w:rsidRDefault="00671922"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48026F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62997C" w14:textId="4DE00EC0" w:rsidR="00671922" w:rsidRPr="00495D84" w:rsidRDefault="00671922"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p>
        </w:tc>
      </w:tr>
      <w:tr w:rsidR="00671922" w:rsidRPr="00495D84" w14:paraId="4CA4FB6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89F875" w14:textId="77777777" w:rsidR="00671922" w:rsidRPr="00495D84" w:rsidRDefault="00671922"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60D9FBB" w14:textId="77777777" w:rsidR="00671922" w:rsidRPr="00495D84" w:rsidRDefault="00671922"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B5B31B" w14:textId="77777777" w:rsidR="00671922" w:rsidRPr="00495D84" w:rsidRDefault="00671922" w:rsidP="00905CAF">
            <w:pPr>
              <w:pStyle w:val="TAL"/>
            </w:pPr>
            <w:r w:rsidRPr="00495D84">
              <w:t>30</w:t>
            </w:r>
          </w:p>
        </w:tc>
      </w:tr>
      <w:tr w:rsidR="00671922" w:rsidRPr="00495D84" w14:paraId="1FBBC7B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4DB47F" w14:textId="27144F4B" w:rsidR="00671922" w:rsidRPr="00495D84" w:rsidRDefault="00671922"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01265AB"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D342F1" w14:textId="291EC76A" w:rsidR="00671922" w:rsidRPr="00495D84" w:rsidRDefault="00671922"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F106E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1EA22E9" w14:textId="11170237" w:rsidR="00671922" w:rsidRPr="00495D84" w:rsidRDefault="00671922"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E49ED2F"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1CE1D1" w14:textId="73D858F9"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r w:rsidR="00B27C84">
              <w:t xml:space="preserve"> </w:t>
            </w:r>
          </w:p>
          <w:p w14:paraId="000FF32F" w14:textId="58DE5DA4" w:rsidR="00671922" w:rsidRPr="00495D84" w:rsidRDefault="00671922" w:rsidP="00905CAF">
            <w:pPr>
              <w:pStyle w:val="TAL"/>
            </w:pPr>
            <w:r w:rsidRPr="00495D84">
              <w:t>l</w:t>
            </w:r>
            <w:r w:rsidRPr="00495D84">
              <w:rPr>
                <w:vertAlign w:val="subscript"/>
              </w:rPr>
              <w:t>0</w:t>
            </w:r>
            <w:r w:rsidR="00B27C84">
              <w:t xml:space="preserve"> </w:t>
            </w:r>
            <w:r w:rsidRPr="00495D84">
              <w:t>=</w:t>
            </w:r>
            <w:r w:rsidR="00B27C84">
              <w:t xml:space="preserve"> </w:t>
            </w:r>
            <w:r w:rsidRPr="00495D84">
              <w:t>9</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r w:rsidR="00B27C84">
              <w:t xml:space="preserve"> </w:t>
            </w:r>
          </w:p>
        </w:tc>
      </w:tr>
      <w:tr w:rsidR="00671922" w:rsidRPr="00495D84" w14:paraId="2663B23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A28191" w14:textId="74D5C1CD" w:rsidR="00671922" w:rsidRPr="00495D84" w:rsidRDefault="00671922"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8518167"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9DE0B49" w14:textId="29C2372B" w:rsidR="00671922" w:rsidRPr="00495D84" w:rsidRDefault="00671922"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172BC1C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9B8680E" w14:textId="005E50F2" w:rsidR="00671922" w:rsidRPr="00495D84" w:rsidRDefault="00671922"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27CC1E5"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273BBE" w14:textId="68107C4D" w:rsidR="00671922" w:rsidRPr="00495D84" w:rsidRDefault="00671922"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018CA7C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B62D17" w14:textId="7A1CC35B" w:rsidR="00671922" w:rsidRPr="00495D84" w:rsidRDefault="00671922"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BEC8280"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B575CB7" w14:textId="76E144F1" w:rsidR="00671922" w:rsidRPr="00495D84" w:rsidRDefault="00671922"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7E537E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C0C77B3" w14:textId="2608E5F7" w:rsidR="00671922" w:rsidRPr="00495D84" w:rsidRDefault="00671922"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558C6AC"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CAA61D" w14:textId="10083427" w:rsidR="00671922" w:rsidRPr="00495D84" w:rsidRDefault="00671922"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671922" w:rsidRPr="00495D84" w14:paraId="571921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4345743" w14:textId="231975F3" w:rsidR="00671922" w:rsidRPr="00495D84" w:rsidRDefault="00671922"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04889F" w14:textId="77777777" w:rsidR="00671922" w:rsidRPr="00495D84" w:rsidRDefault="00671922"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FA0917" w14:textId="1F0CFC51" w:rsidR="00671922" w:rsidRPr="00495D84" w:rsidRDefault="00671922" w:rsidP="00905CAF">
            <w:pPr>
              <w:pStyle w:val="TAL"/>
            </w:pPr>
            <w:r w:rsidRPr="00495D84">
              <w:t>20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A3B7C36" w14:textId="7003B330" w:rsidR="00671922" w:rsidRPr="00495D84" w:rsidRDefault="00671922" w:rsidP="00905CAF">
            <w:pPr>
              <w:pStyle w:val="TAL"/>
            </w:pPr>
            <w:r w:rsidRPr="00495D84">
              <w:t>21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671922" w:rsidRPr="00495D84" w14:paraId="7DE34AA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A15A5E5" w14:textId="230631F9" w:rsidR="00671922" w:rsidRPr="00495D84" w:rsidRDefault="00671922"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8A288C" w14:textId="77777777" w:rsidR="00671922" w:rsidRPr="00495D84" w:rsidRDefault="00671922"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423B21" w14:textId="0E777D38" w:rsidR="00671922" w:rsidRPr="00495D84" w:rsidRDefault="00671922"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671922" w:rsidRPr="00495D84" w14:paraId="63732EE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tcPr>
          <w:p w14:paraId="13B32D8D" w14:textId="67CD1BCE" w:rsidR="00671922" w:rsidRPr="00495D84" w:rsidRDefault="00671922" w:rsidP="00905CAF">
            <w:pPr>
              <w:pStyle w:val="TAL"/>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BE74812" w14:textId="77777777" w:rsidR="00671922" w:rsidRPr="00495D84" w:rsidRDefault="00671922"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2C4D02D" w14:textId="77777777" w:rsidR="00671922" w:rsidRPr="00495D84" w:rsidRDefault="00671922" w:rsidP="00905CAF">
            <w:pPr>
              <w:pStyle w:val="TAL"/>
            </w:pPr>
            <w:r w:rsidRPr="00495D84">
              <w:rPr>
                <w:rFonts w:eastAsia="MS Mincho"/>
              </w:rPr>
              <w:t>TCI.State.0</w:t>
            </w:r>
          </w:p>
        </w:tc>
      </w:tr>
      <w:tr w:rsidR="00671922" w:rsidRPr="00495D84" w14:paraId="4736B6C9"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DC3F78" w14:textId="0B9F1B3A" w:rsidR="00671922" w:rsidRPr="00495D84" w:rsidRDefault="00E94096" w:rsidP="00905CAF">
            <w:pPr>
              <w:pStyle w:val="TAN"/>
            </w:pPr>
            <w:r>
              <w:t xml:space="preserve">NOTE </w:t>
            </w:r>
            <w:r w:rsidRPr="00495D84">
              <w:t>1</w:t>
            </w:r>
            <w:r>
              <w:t>:</w:t>
            </w:r>
            <w:r w:rsidR="00B27C84">
              <w:t xml:space="preserve"> </w:t>
            </w:r>
            <w:r w:rsidR="00671922" w:rsidRPr="00495D84">
              <w:tab/>
              <w:t>BW</w:t>
            </w:r>
            <w:r w:rsidR="00B27C84">
              <w:t xml:space="preserve"> </w:t>
            </w:r>
            <w:r w:rsidR="00671922" w:rsidRPr="00495D84">
              <w:t>of</w:t>
            </w:r>
            <w:r w:rsidR="00B27C84">
              <w:t xml:space="preserve"> </w:t>
            </w:r>
            <w:r w:rsidR="00671922" w:rsidRPr="00495D84">
              <w:t>TRS</w:t>
            </w:r>
            <w:r w:rsidR="00B27C84">
              <w:t xml:space="preserve"> </w:t>
            </w:r>
            <w:r w:rsidR="00671922" w:rsidRPr="00495D84">
              <w:t>is</w:t>
            </w:r>
            <w:r w:rsidR="00B27C84">
              <w:t xml:space="preserve"> </w:t>
            </w:r>
            <w:r w:rsidR="00671922" w:rsidRPr="00495D84">
              <w:t>configured</w:t>
            </w:r>
            <w:r w:rsidR="00B27C84">
              <w:t xml:space="preserve"> </w:t>
            </w:r>
            <w:r w:rsidR="00671922" w:rsidRPr="00495D84">
              <w:t>same</w:t>
            </w:r>
            <w:r w:rsidR="00B27C84">
              <w:t xml:space="preserve"> </w:t>
            </w:r>
            <w:r w:rsidR="00671922" w:rsidRPr="00495D84">
              <w:t>as</w:t>
            </w:r>
            <w:r w:rsidR="00B27C84">
              <w:t xml:space="preserve"> </w:t>
            </w:r>
            <w:r w:rsidR="00671922" w:rsidRPr="00495D84">
              <w:t>the</w:t>
            </w:r>
            <w:r w:rsidR="00B27C84">
              <w:t xml:space="preserve"> </w:t>
            </w:r>
            <w:r w:rsidR="00671922" w:rsidRPr="00495D84">
              <w:t>BW</w:t>
            </w:r>
            <w:r w:rsidR="00B27C84">
              <w:t xml:space="preserve"> </w:t>
            </w:r>
            <w:r w:rsidR="00671922" w:rsidRPr="00495D84">
              <w:t>size</w:t>
            </w:r>
            <w:r w:rsidR="00B27C84">
              <w:t xml:space="preserve"> </w:t>
            </w:r>
            <w:r w:rsidR="00671922" w:rsidRPr="00495D84">
              <w:t>of</w:t>
            </w:r>
            <w:r w:rsidR="00B27C84">
              <w:t xml:space="preserve"> </w:t>
            </w:r>
            <w:r w:rsidR="00671922" w:rsidRPr="00495D84">
              <w:t>UE</w:t>
            </w:r>
            <w:r w:rsidR="00B27C84">
              <w:t xml:space="preserve"> </w:t>
            </w:r>
            <w:r w:rsidR="00671922" w:rsidRPr="00495D84">
              <w:t>active</w:t>
            </w:r>
            <w:r w:rsidR="00B27C84">
              <w:t xml:space="preserve"> </w:t>
            </w:r>
            <w:r w:rsidR="00671922" w:rsidRPr="00495D84">
              <w:t>BWP</w:t>
            </w:r>
            <w:r w:rsidR="00B27C84">
              <w:t xml:space="preserve"> </w:t>
            </w:r>
            <w:r w:rsidR="00671922" w:rsidRPr="00495D84">
              <w:t>in</w:t>
            </w:r>
            <w:r w:rsidR="00B27C84">
              <w:t xml:space="preserve"> </w:t>
            </w:r>
            <w:r w:rsidR="00671922" w:rsidRPr="00495D84">
              <w:t>the</w:t>
            </w:r>
            <w:r w:rsidR="00B27C84">
              <w:t xml:space="preserve"> </w:t>
            </w:r>
            <w:r w:rsidR="00671922" w:rsidRPr="00495D84">
              <w:t>RRM</w:t>
            </w:r>
            <w:r w:rsidR="00B27C84">
              <w:t xml:space="preserve"> </w:t>
            </w:r>
            <w:r w:rsidR="00671922" w:rsidRPr="00495D84">
              <w:t>test</w:t>
            </w:r>
            <w:r w:rsidR="00B27C84">
              <w:t xml:space="preserve"> </w:t>
            </w:r>
            <w:r w:rsidR="00671922" w:rsidRPr="00495D84">
              <w:t>cases</w:t>
            </w:r>
            <w:r w:rsidR="00555E00">
              <w:t>.</w:t>
            </w:r>
          </w:p>
          <w:p w14:paraId="207BC4B9" w14:textId="31B68357" w:rsidR="00671922" w:rsidRPr="00495D84" w:rsidRDefault="00E94096" w:rsidP="00905CAF">
            <w:pPr>
              <w:pStyle w:val="TAN"/>
            </w:pPr>
            <w:r>
              <w:t xml:space="preserve">NOTE </w:t>
            </w:r>
            <w:r w:rsidRPr="00495D84">
              <w:rPr>
                <w:rFonts w:hint="eastAsia"/>
                <w:lang w:eastAsia="zh-CN"/>
              </w:rPr>
              <w:t>2</w:t>
            </w:r>
            <w:r>
              <w:t>:</w:t>
            </w:r>
            <w:r w:rsidR="00B27C84">
              <w:t xml:space="preserve"> </w:t>
            </w:r>
            <w:r w:rsidR="00671922" w:rsidRPr="00495D84">
              <w:tab/>
            </w:r>
            <w:r w:rsidR="00671922" w:rsidRPr="00495D84">
              <w:rPr>
                <w:lang w:eastAsia="zh-CN"/>
              </w:rPr>
              <w:t>U</w:t>
            </w:r>
            <w:r w:rsidR="00671922" w:rsidRPr="00495D84">
              <w:rPr>
                <w:rFonts w:hint="eastAsia"/>
                <w:lang w:eastAsia="zh-CN"/>
              </w:rPr>
              <w:t>nless</w:t>
            </w:r>
            <w:r w:rsidR="00B27C84">
              <w:rPr>
                <w:lang w:eastAsia="zh-CN"/>
              </w:rPr>
              <w:t xml:space="preserve"> </w:t>
            </w:r>
            <w:r w:rsidR="00671922" w:rsidRPr="00495D84">
              <w:rPr>
                <w:lang w:eastAsia="zh-CN"/>
              </w:rPr>
              <w:t>otherwise</w:t>
            </w:r>
            <w:r w:rsidR="00B27C84">
              <w:rPr>
                <w:lang w:eastAsia="zh-CN"/>
              </w:rPr>
              <w:t xml:space="preserve"> </w:t>
            </w:r>
            <w:r w:rsidR="00671922" w:rsidRPr="00495D84">
              <w:rPr>
                <w:lang w:eastAsia="zh-CN"/>
              </w:rPr>
              <w:t>specified</w:t>
            </w:r>
            <w:r w:rsidR="00B27C84">
              <w:rPr>
                <w:lang w:eastAsia="zh-CN"/>
              </w:rPr>
              <w:t xml:space="preserve"> </w:t>
            </w:r>
            <w:r w:rsidR="00671922" w:rsidRPr="00495D84">
              <w:rPr>
                <w:lang w:eastAsia="zh-CN"/>
              </w:rPr>
              <w:t>in</w:t>
            </w:r>
            <w:r w:rsidR="00B27C84">
              <w:rPr>
                <w:lang w:eastAsia="zh-CN"/>
              </w:rPr>
              <w:t xml:space="preserve"> </w:t>
            </w:r>
            <w:r w:rsidR="00671922" w:rsidRPr="00495D84">
              <w:rPr>
                <w:lang w:eastAsia="zh-CN"/>
              </w:rPr>
              <w:t>the</w:t>
            </w:r>
            <w:r w:rsidR="00B27C84">
              <w:rPr>
                <w:lang w:eastAsia="zh-CN"/>
              </w:rPr>
              <w:t xml:space="preserve"> </w:t>
            </w:r>
            <w:r w:rsidR="00671922" w:rsidRPr="00495D84">
              <w:rPr>
                <w:lang w:eastAsia="zh-CN"/>
              </w:rPr>
              <w:t>test</w:t>
            </w:r>
            <w:r w:rsidR="00B27C84">
              <w:rPr>
                <w:lang w:eastAsia="zh-CN"/>
              </w:rPr>
              <w:t xml:space="preserve"> </w:t>
            </w:r>
            <w:r w:rsidR="00671922" w:rsidRPr="00495D84">
              <w:rPr>
                <w:lang w:eastAsia="zh-CN"/>
              </w:rPr>
              <w:t>case</w:t>
            </w:r>
            <w:r w:rsidR="00555E00">
              <w:rPr>
                <w:lang w:eastAsia="zh-CN"/>
              </w:rPr>
              <w:t>.</w:t>
            </w:r>
          </w:p>
        </w:tc>
      </w:tr>
    </w:tbl>
    <w:p w14:paraId="2965605E" w14:textId="77777777" w:rsidR="001B5F01" w:rsidRPr="00495D84" w:rsidRDefault="001B5F01" w:rsidP="00971ABA"/>
    <w:p w14:paraId="7C9C88D2" w14:textId="77777777" w:rsidR="001268B4" w:rsidRPr="00495D84" w:rsidRDefault="001268B4" w:rsidP="001268B4">
      <w:pPr>
        <w:pStyle w:val="Heading3"/>
      </w:pPr>
      <w:r w:rsidRPr="00495D84">
        <w:t>A.3.17.2</w:t>
      </w:r>
      <w:r w:rsidRPr="00495D84">
        <w:tab/>
        <w:t>Configuration of CSI-RS for tracking for FR2</w:t>
      </w:r>
    </w:p>
    <w:p w14:paraId="7C9C88D3" w14:textId="77777777" w:rsidR="001268B4" w:rsidRPr="00495D84" w:rsidRDefault="001268B4" w:rsidP="001268B4">
      <w:pPr>
        <w:pStyle w:val="Heading4"/>
      </w:pPr>
      <w:r w:rsidRPr="00495D84">
        <w:t>A.3.17.2.1</w:t>
      </w:r>
      <w:r w:rsidRPr="00495D84">
        <w:tab/>
      </w:r>
      <w:r w:rsidRPr="00495D84">
        <w:rPr>
          <w:lang w:eastAsia="zh-CN"/>
        </w:rPr>
        <w:t>TDD</w:t>
      </w:r>
    </w:p>
    <w:p w14:paraId="7C9C88D4" w14:textId="2E7BF4AE" w:rsidR="001268B4" w:rsidRPr="00495D84" w:rsidRDefault="001268B4" w:rsidP="00E8727D">
      <w:pPr>
        <w:pStyle w:val="TH"/>
      </w:pPr>
      <w:r w:rsidRPr="00495D84">
        <w:t>Table A.3.17.2.1-1: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8D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495D84" w:rsidRDefault="001268B4" w:rsidP="00E8727D">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495D84" w:rsidRDefault="001268B4" w:rsidP="00E8727D">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495D84" w:rsidRDefault="001268B4" w:rsidP="00E8727D">
            <w:pPr>
              <w:pStyle w:val="TAH"/>
            </w:pPr>
            <w:r w:rsidRPr="00495D84">
              <w:t>Value</w:t>
            </w:r>
          </w:p>
        </w:tc>
      </w:tr>
      <w:tr w:rsidR="003B71BE" w:rsidRPr="00495D84" w14:paraId="7C9C88D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035FFE35" w:rsidR="001268B4" w:rsidRPr="00495D84" w:rsidRDefault="001268B4" w:rsidP="00E8727D">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0871DEC8" w:rsidR="001268B4" w:rsidRPr="00495D84" w:rsidRDefault="001268B4" w:rsidP="00E8727D">
            <w:pPr>
              <w:pStyle w:val="TAL"/>
            </w:pPr>
            <w:r w:rsidRPr="00495D84">
              <w:t>TRS.2.1</w:t>
            </w:r>
            <w:r w:rsidR="00B27C84">
              <w:t xml:space="preserve"> </w:t>
            </w:r>
            <w:r w:rsidRPr="00495D84">
              <w:t>TDD</w:t>
            </w:r>
          </w:p>
        </w:tc>
      </w:tr>
      <w:tr w:rsidR="005E5CCA" w:rsidRPr="00495D84" w14:paraId="7C9C88E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495D84" w:rsidRDefault="005E5CCA" w:rsidP="00E8727D">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495D84"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25DE7F6B" w:rsidR="005E5CCA" w:rsidRPr="00495D84" w:rsidRDefault="00E55780" w:rsidP="00E8727D">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8E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495D84" w:rsidRDefault="001268B4" w:rsidP="00E8727D">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495D84" w:rsidRDefault="001268B4" w:rsidP="00E8727D">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495D84" w:rsidRDefault="001268B4" w:rsidP="00E8727D">
            <w:pPr>
              <w:pStyle w:val="TAL"/>
            </w:pPr>
            <w:r w:rsidRPr="00495D84">
              <w:t>120</w:t>
            </w:r>
          </w:p>
        </w:tc>
      </w:tr>
      <w:tr w:rsidR="003B71BE" w:rsidRPr="00495D84" w14:paraId="7C9C88E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5C0FB0E9" w:rsidR="001268B4" w:rsidRPr="00495D84" w:rsidRDefault="001268B4" w:rsidP="00E8727D">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08E03E3C" w:rsidR="001268B4" w:rsidRPr="00495D84" w:rsidRDefault="001268B4" w:rsidP="00E8727D">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8E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346DD4A" w:rsidR="00B02A06" w:rsidRPr="00495D84" w:rsidRDefault="00B02A06" w:rsidP="00E8727D">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495D84"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331E0749"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8EC" w14:textId="70A612F6" w:rsidR="00B02A06" w:rsidRPr="00495D84" w:rsidRDefault="00B02A06" w:rsidP="00E8727D">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8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64D930AF" w:rsidR="001268B4" w:rsidRPr="00495D84" w:rsidRDefault="001268B4" w:rsidP="00E8727D">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672978F5" w:rsidR="001268B4" w:rsidRPr="00495D84" w:rsidRDefault="001268B4" w:rsidP="00E8727D">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D20135A" w:rsidR="001268B4" w:rsidRPr="00495D84" w:rsidRDefault="001268B4" w:rsidP="00E8727D">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12AE8F5E" w:rsidR="001268B4" w:rsidRPr="00495D84" w:rsidRDefault="001268B4" w:rsidP="00E8727D">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289C4034" w:rsidR="001268B4" w:rsidRPr="00495D84" w:rsidRDefault="001268B4" w:rsidP="00E8727D">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495D84"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09951283" w:rsidR="001268B4" w:rsidRPr="00495D84" w:rsidRDefault="001268B4" w:rsidP="00E8727D">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8F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44B5E15D" w:rsidR="001268B4" w:rsidRPr="00495D84" w:rsidRDefault="001268B4" w:rsidP="00E8727D">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6BB02613" w:rsidR="001268B4" w:rsidRPr="00495D84" w:rsidRDefault="001268B4" w:rsidP="00E8727D">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0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38B8BE5B" w:rsidR="001268B4" w:rsidRPr="00495D84" w:rsidRDefault="001268B4" w:rsidP="00E8727D">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495D84" w:rsidRDefault="001268B4" w:rsidP="00E8727D">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2C3C7C71" w:rsidR="001268B4" w:rsidRPr="00495D84" w:rsidRDefault="001268B4" w:rsidP="00E8727D">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01" w14:textId="16BDBA62" w:rsidR="001268B4" w:rsidRPr="00495D84" w:rsidRDefault="001268B4" w:rsidP="00E8727D">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0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446264F2" w:rsidR="001268B4" w:rsidRPr="00495D84" w:rsidRDefault="001268B4" w:rsidP="00E8727D">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495D84" w:rsidRDefault="001268B4" w:rsidP="00E8727D">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3472ACAB" w:rsidR="001268B4" w:rsidRPr="00495D84" w:rsidRDefault="00434A42" w:rsidP="00E8727D">
            <w:pPr>
              <w:pStyle w:val="TAL"/>
            </w:pPr>
            <w:r w:rsidRPr="00495D84">
              <w:t>0</w:t>
            </w:r>
            <w:r w:rsidR="00B349DF" w:rsidRPr="00495D84">
              <w:rPr>
                <w:vertAlign w:val="superscript"/>
              </w:rPr>
              <w:t>Note</w:t>
            </w:r>
            <w:r w:rsidR="00B27C84">
              <w:rPr>
                <w:rFonts w:hint="eastAsia"/>
                <w:vertAlign w:val="superscript"/>
                <w:lang w:eastAsia="zh-CN"/>
              </w:rPr>
              <w:t xml:space="preserve"> </w:t>
            </w:r>
            <w:r w:rsidR="00B349DF" w:rsidRPr="00495D84">
              <w:rPr>
                <w:rFonts w:hint="eastAsia"/>
                <w:vertAlign w:val="superscript"/>
                <w:lang w:eastAsia="zh-CN"/>
              </w:rPr>
              <w:t>2</w:t>
            </w:r>
          </w:p>
        </w:tc>
      </w:tr>
      <w:tr w:rsidR="00F91F9D" w:rsidRPr="00495D84" w14:paraId="7C9C890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59EA273E" w:rsidR="00F91F9D" w:rsidRPr="00495D84" w:rsidRDefault="00F91F9D" w:rsidP="00F91F9D">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F91F9D" w:rsidRPr="00495D84" w:rsidRDefault="00F91F9D" w:rsidP="00F91F9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EDC1762" w:rsidR="00F91F9D" w:rsidRPr="00495D84" w:rsidRDefault="00F91F9D" w:rsidP="00F91F9D">
            <w:pPr>
              <w:pStyle w:val="TAL"/>
            </w:pPr>
            <w:r w:rsidRPr="00495D84">
              <w:rPr>
                <w:rFonts w:eastAsia="MS Mincho"/>
              </w:rPr>
              <w:t>TCI.State.0</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F91F9D" w:rsidRPr="00495D84" w14:paraId="7C9C890C"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3C6D059F" w:rsidR="00F91F9D" w:rsidRPr="00495D84" w:rsidRDefault="00E94096" w:rsidP="00F91F9D">
            <w:pPr>
              <w:pStyle w:val="TAN"/>
            </w:pPr>
            <w:r>
              <w:t xml:space="preserve">NOTE </w:t>
            </w:r>
            <w:r w:rsidRPr="00495D84">
              <w:t>1</w:t>
            </w:r>
            <w:r>
              <w:t>:</w:t>
            </w:r>
            <w:r w:rsidR="00F91F9D" w:rsidRPr="00495D84">
              <w:tab/>
              <w:t>BW</w:t>
            </w:r>
            <w:r w:rsidR="00B27C84">
              <w:t xml:space="preserve"> </w:t>
            </w:r>
            <w:r w:rsidR="00F91F9D" w:rsidRPr="00495D84">
              <w:t>of</w:t>
            </w:r>
            <w:r w:rsidR="00B27C84">
              <w:t xml:space="preserve"> </w:t>
            </w:r>
            <w:r w:rsidR="00F91F9D" w:rsidRPr="00495D84">
              <w:t>TRS</w:t>
            </w:r>
            <w:r w:rsidR="00B27C84">
              <w:t xml:space="preserve"> </w:t>
            </w:r>
            <w:r w:rsidR="00F91F9D" w:rsidRPr="00495D84">
              <w:t>is</w:t>
            </w:r>
            <w:r w:rsidR="00B27C84">
              <w:t xml:space="preserve"> </w:t>
            </w:r>
            <w:r w:rsidR="00F91F9D" w:rsidRPr="00495D84">
              <w:t>configured</w:t>
            </w:r>
            <w:r w:rsidR="00B27C84">
              <w:t xml:space="preserve"> </w:t>
            </w:r>
            <w:r w:rsidR="00F91F9D" w:rsidRPr="00495D84">
              <w:t>same</w:t>
            </w:r>
            <w:r w:rsidR="00B27C84">
              <w:t xml:space="preserve"> </w:t>
            </w:r>
            <w:r w:rsidR="00F91F9D" w:rsidRPr="00495D84">
              <w:t>as</w:t>
            </w:r>
            <w:r w:rsidR="00B27C84">
              <w:t xml:space="preserve"> </w:t>
            </w:r>
            <w:r w:rsidR="00F91F9D" w:rsidRPr="00495D84">
              <w:t>the</w:t>
            </w:r>
            <w:r w:rsidR="00B27C84">
              <w:t xml:space="preserve"> </w:t>
            </w:r>
            <w:r w:rsidR="00F91F9D" w:rsidRPr="00495D84">
              <w:t>BW</w:t>
            </w:r>
            <w:r w:rsidR="00B27C84">
              <w:t xml:space="preserve"> </w:t>
            </w:r>
            <w:r w:rsidR="00F91F9D" w:rsidRPr="00495D84">
              <w:t>size</w:t>
            </w:r>
            <w:r w:rsidR="00B27C84">
              <w:t xml:space="preserve"> </w:t>
            </w:r>
            <w:r w:rsidR="00F91F9D" w:rsidRPr="00495D84">
              <w:t>of</w:t>
            </w:r>
            <w:r w:rsidR="00B27C84">
              <w:t xml:space="preserve"> </w:t>
            </w:r>
            <w:r w:rsidR="00F91F9D" w:rsidRPr="00495D84">
              <w:t>UE</w:t>
            </w:r>
            <w:r w:rsidR="00B27C84">
              <w:t xml:space="preserve"> </w:t>
            </w:r>
            <w:r w:rsidR="00F91F9D" w:rsidRPr="00495D84">
              <w:t>active</w:t>
            </w:r>
            <w:r w:rsidR="00B27C84">
              <w:t xml:space="preserve"> </w:t>
            </w:r>
            <w:r w:rsidR="00F91F9D" w:rsidRPr="00495D84">
              <w:t>BWP</w:t>
            </w:r>
            <w:r w:rsidR="00B27C84">
              <w:t xml:space="preserve"> </w:t>
            </w:r>
            <w:r w:rsidR="00F91F9D" w:rsidRPr="00495D84">
              <w:t>in</w:t>
            </w:r>
            <w:r w:rsidR="00B27C84">
              <w:t xml:space="preserve"> </w:t>
            </w:r>
            <w:r w:rsidR="00F91F9D" w:rsidRPr="00495D84">
              <w:t>the</w:t>
            </w:r>
            <w:r w:rsidR="00B27C84">
              <w:t xml:space="preserve"> </w:t>
            </w:r>
            <w:r w:rsidR="00F91F9D" w:rsidRPr="00495D84">
              <w:t>RRM</w:t>
            </w:r>
            <w:r w:rsidR="00B27C84">
              <w:t xml:space="preserve"> </w:t>
            </w:r>
            <w:r w:rsidR="00F91F9D" w:rsidRPr="00495D84">
              <w:t>test</w:t>
            </w:r>
            <w:r w:rsidR="00B27C84">
              <w:t xml:space="preserve"> </w:t>
            </w:r>
            <w:r w:rsidR="00F91F9D" w:rsidRPr="00495D84">
              <w:t>cases</w:t>
            </w:r>
            <w:r w:rsidR="00555E00">
              <w:t>.</w:t>
            </w:r>
          </w:p>
          <w:p w14:paraId="22AAC756" w14:textId="38784EE2" w:rsidR="00F91F9D" w:rsidRPr="00495D84" w:rsidRDefault="00E94096" w:rsidP="00F91F9D">
            <w:pPr>
              <w:pStyle w:val="TAN"/>
              <w:rPr>
                <w:lang w:eastAsia="ja-JP"/>
              </w:rPr>
            </w:pPr>
            <w:r>
              <w:t xml:space="preserve">NOTE </w:t>
            </w:r>
            <w:r w:rsidRPr="00495D84">
              <w:rPr>
                <w:rFonts w:hint="eastAsia"/>
                <w:lang w:eastAsia="zh-CN"/>
              </w:rPr>
              <w:t>2</w:t>
            </w:r>
            <w:r>
              <w:t>:</w:t>
            </w:r>
            <w:r w:rsidR="00F91F9D" w:rsidRPr="00495D84">
              <w:tab/>
            </w:r>
            <w:r w:rsidR="00F91F9D" w:rsidRPr="00495D84">
              <w:rPr>
                <w:lang w:eastAsia="zh-CN"/>
              </w:rPr>
              <w:t>U</w:t>
            </w:r>
            <w:r w:rsidR="00F91F9D" w:rsidRPr="00495D84">
              <w:rPr>
                <w:rFonts w:hint="eastAsia"/>
                <w:lang w:eastAsia="zh-CN"/>
              </w:rPr>
              <w:t>nless</w:t>
            </w:r>
            <w:r w:rsidR="00B27C84">
              <w:rPr>
                <w:lang w:eastAsia="zh-CN"/>
              </w:rPr>
              <w:t xml:space="preserve"> </w:t>
            </w:r>
            <w:r w:rsidR="00F91F9D" w:rsidRPr="00495D84">
              <w:rPr>
                <w:lang w:eastAsia="zh-CN"/>
              </w:rPr>
              <w:t>otherwise</w:t>
            </w:r>
            <w:r w:rsidR="00B27C84">
              <w:rPr>
                <w:lang w:eastAsia="zh-CN"/>
              </w:rPr>
              <w:t xml:space="preserve"> </w:t>
            </w:r>
            <w:r w:rsidR="00F91F9D" w:rsidRPr="00495D84">
              <w:rPr>
                <w:lang w:eastAsia="zh-CN"/>
              </w:rPr>
              <w:t>specified</w:t>
            </w:r>
            <w:r w:rsidR="00B27C84">
              <w:rPr>
                <w:lang w:eastAsia="zh-CN"/>
              </w:rPr>
              <w:t xml:space="preserve"> </w:t>
            </w:r>
            <w:r w:rsidR="00F91F9D" w:rsidRPr="00495D84">
              <w:rPr>
                <w:lang w:eastAsia="zh-CN"/>
              </w:rPr>
              <w:t>in</w:t>
            </w:r>
            <w:r w:rsidR="00B27C84">
              <w:rPr>
                <w:lang w:eastAsia="zh-CN"/>
              </w:rPr>
              <w:t xml:space="preserve"> </w:t>
            </w:r>
            <w:r w:rsidR="00F91F9D" w:rsidRPr="00495D84">
              <w:rPr>
                <w:lang w:eastAsia="zh-CN"/>
              </w:rPr>
              <w:t>the</w:t>
            </w:r>
            <w:r w:rsidR="00B27C84">
              <w:rPr>
                <w:lang w:eastAsia="zh-CN"/>
              </w:rPr>
              <w:t xml:space="preserve"> </w:t>
            </w:r>
            <w:r w:rsidR="00F91F9D" w:rsidRPr="00495D84">
              <w:rPr>
                <w:lang w:eastAsia="zh-CN"/>
              </w:rPr>
              <w:t>test</w:t>
            </w:r>
            <w:r w:rsidR="00B27C84">
              <w:rPr>
                <w:lang w:eastAsia="zh-CN"/>
              </w:rPr>
              <w:t xml:space="preserve"> </w:t>
            </w:r>
            <w:r w:rsidR="00F91F9D" w:rsidRPr="00495D84">
              <w:rPr>
                <w:lang w:eastAsia="zh-CN"/>
              </w:rPr>
              <w:t>case</w:t>
            </w:r>
            <w:r w:rsidR="00555E00">
              <w:rPr>
                <w:lang w:eastAsia="zh-CN"/>
              </w:rPr>
              <w:t>.</w:t>
            </w:r>
          </w:p>
          <w:p w14:paraId="71CB5036" w14:textId="0FE1D440" w:rsidR="00F91F9D" w:rsidRPr="00495D84" w:rsidRDefault="00E94096" w:rsidP="00F91F9D">
            <w:pPr>
              <w:pStyle w:val="TAN"/>
              <w:rPr>
                <w:rFonts w:cs="Arial"/>
                <w:lang w:eastAsia="ja-JP"/>
              </w:rPr>
            </w:pPr>
            <w:r>
              <w:rPr>
                <w:rFonts w:cs="Arial"/>
              </w:rPr>
              <w:t xml:space="preserve">NOTE </w:t>
            </w:r>
            <w:r w:rsidRPr="00495D84">
              <w:rPr>
                <w:rFonts w:cs="Arial"/>
                <w:lang w:eastAsia="ja-JP"/>
              </w:rPr>
              <w:t>3</w:t>
            </w:r>
            <w:r>
              <w:rPr>
                <w:rFonts w:cs="Arial"/>
              </w:rPr>
              <w:t>:</w:t>
            </w:r>
            <w:r w:rsidR="00F91F9D" w:rsidRPr="00495D84">
              <w:rPr>
                <w:rFonts w:cs="Arial"/>
              </w:rPr>
              <w:tab/>
            </w:r>
            <w:r w:rsidR="00F91F9D" w:rsidRPr="00495D84">
              <w:rPr>
                <w:rFonts w:cs="Arial" w:hint="eastAsia"/>
                <w:lang w:eastAsia="ja-JP"/>
              </w:rPr>
              <w:t>If</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larger</w:t>
            </w:r>
            <w:r w:rsidR="00B27C84">
              <w:rPr>
                <w:rFonts w:cs="Arial" w:hint="eastAsia"/>
                <w:lang w:eastAsia="ja-JP"/>
              </w:rPr>
              <w:t xml:space="preserve"> </w:t>
            </w:r>
            <w:r w:rsidR="00F91F9D" w:rsidRPr="00495D84">
              <w:rPr>
                <w:rFonts w:cs="Arial" w:hint="eastAsia"/>
                <w:lang w:eastAsia="ja-JP"/>
              </w:rPr>
              <w:t>than</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BW</w:t>
            </w:r>
            <w:r w:rsidR="00B27C84">
              <w:rPr>
                <w:rFonts w:cs="Arial" w:hint="eastAsia"/>
                <w:lang w:eastAsia="ja-JP"/>
              </w:rPr>
              <w:t xml:space="preserve"> </w:t>
            </w:r>
            <w:r w:rsidR="00F91F9D" w:rsidRPr="00495D84">
              <w:rPr>
                <w:rFonts w:cs="Arial" w:hint="eastAsia"/>
                <w:lang w:eastAsia="ja-JP"/>
              </w:rPr>
              <w:t>of</w:t>
            </w:r>
            <w:r w:rsidR="00B27C84">
              <w:rPr>
                <w:rFonts w:cs="Arial" w:hint="eastAsia"/>
                <w:lang w:eastAsia="ja-JP"/>
              </w:rPr>
              <w:t xml:space="preserve"> </w:t>
            </w:r>
            <w:r w:rsidR="00F91F9D" w:rsidRPr="00495D84">
              <w:rPr>
                <w:rFonts w:cs="Arial" w:hint="eastAsia"/>
                <w:lang w:eastAsia="ja-JP"/>
              </w:rPr>
              <w:t>TRS</w:t>
            </w:r>
            <w:r w:rsidR="00B27C84">
              <w:rPr>
                <w:rFonts w:cs="Arial" w:hint="eastAsia"/>
                <w:lang w:eastAsia="ja-JP"/>
              </w:rPr>
              <w:t xml:space="preserve"> </w:t>
            </w:r>
            <w:r w:rsidR="00F91F9D" w:rsidRPr="00495D84">
              <w:rPr>
                <w:rFonts w:cs="Arial" w:hint="eastAsia"/>
                <w:lang w:eastAsia="ja-JP"/>
              </w:rPr>
              <w:t>is</w:t>
            </w:r>
            <w:r w:rsidR="00B27C84">
              <w:rPr>
                <w:rFonts w:cs="Arial" w:hint="eastAsia"/>
                <w:lang w:eastAsia="ja-JP"/>
              </w:rPr>
              <w:t xml:space="preserve"> </w:t>
            </w:r>
            <w:r w:rsidR="00F91F9D" w:rsidRPr="00495D84">
              <w:rPr>
                <w:rFonts w:cs="Arial" w:hint="eastAsia"/>
                <w:lang w:eastAsia="ja-JP"/>
              </w:rPr>
              <w:t>configured</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52RBs.</w:t>
            </w:r>
            <w:r w:rsidR="00B27C84">
              <w:rPr>
                <w:rFonts w:cs="Arial" w:hint="eastAsia"/>
                <w:lang w:eastAsia="ja-JP"/>
              </w:rPr>
              <w:t xml:space="preserve"> </w:t>
            </w:r>
            <w:r w:rsidR="00F91F9D" w:rsidRPr="00495D84">
              <w:rPr>
                <w:rFonts w:cs="Arial" w:hint="eastAsia"/>
                <w:lang w:eastAsia="ja-JP"/>
              </w:rPr>
              <w:t>Otherwise,</w:t>
            </w:r>
            <w:r w:rsidR="00B27C84">
              <w:rPr>
                <w:rFonts w:cs="Arial" w:hint="eastAsia"/>
                <w:lang w:eastAsia="ja-JP"/>
              </w:rPr>
              <w:t xml:space="preserve"> </w:t>
            </w:r>
            <w:r w:rsidR="00F91F9D" w:rsidRPr="00495D84">
              <w:rPr>
                <w:rFonts w:cs="Arial" w:hint="eastAsia"/>
                <w:lang w:eastAsia="ja-JP"/>
              </w:rPr>
              <w:t>same</w:t>
            </w:r>
            <w:r w:rsidR="00B27C84">
              <w:rPr>
                <w:rFonts w:cs="Arial" w:hint="eastAsia"/>
                <w:lang w:eastAsia="ja-JP"/>
              </w:rPr>
              <w:t xml:space="preserve"> </w:t>
            </w:r>
            <w:r w:rsidR="00F91F9D" w:rsidRPr="00495D84">
              <w:rPr>
                <w:rFonts w:cs="Arial" w:hint="eastAsia"/>
                <w:lang w:eastAsia="ja-JP"/>
              </w:rPr>
              <w:t>as</w:t>
            </w:r>
            <w:r w:rsidR="00B27C84">
              <w:rPr>
                <w:rFonts w:cs="Arial" w:hint="eastAsia"/>
                <w:lang w:eastAsia="ja-JP"/>
              </w:rPr>
              <w:t xml:space="preserve"> </w:t>
            </w:r>
            <w:r w:rsidR="00F91F9D" w:rsidRPr="00495D84">
              <w:rPr>
                <w:rFonts w:cs="Arial" w:hint="eastAsia"/>
                <w:lang w:eastAsia="ja-JP"/>
              </w:rPr>
              <w:t>active</w:t>
            </w:r>
            <w:r w:rsidR="00B27C84">
              <w:rPr>
                <w:rFonts w:cs="Arial" w:hint="eastAsia"/>
                <w:lang w:eastAsia="ja-JP"/>
              </w:rPr>
              <w:t xml:space="preserve"> </w:t>
            </w:r>
            <w:r w:rsidR="00F91F9D" w:rsidRPr="00495D84">
              <w:rPr>
                <w:rFonts w:cs="Arial" w:hint="eastAsia"/>
                <w:lang w:eastAsia="ja-JP"/>
              </w:rPr>
              <w:t>BWP</w:t>
            </w:r>
            <w:r w:rsidR="00B27C84">
              <w:rPr>
                <w:rFonts w:cs="Arial" w:hint="eastAsia"/>
                <w:lang w:eastAsia="ja-JP"/>
              </w:rPr>
              <w:t xml:space="preserve"> </w:t>
            </w:r>
            <w:r w:rsidR="00F91F9D" w:rsidRPr="00495D84">
              <w:rPr>
                <w:rFonts w:cs="Arial" w:hint="eastAsia"/>
                <w:lang w:eastAsia="ja-JP"/>
              </w:rPr>
              <w:t>size.</w:t>
            </w:r>
            <w:r w:rsidR="00555E00">
              <w:rPr>
                <w:rFonts w:cs="Arial"/>
                <w:lang w:eastAsia="ja-JP"/>
              </w:rPr>
              <w:t>.</w:t>
            </w:r>
          </w:p>
          <w:p w14:paraId="7C9C890B" w14:textId="12D59247" w:rsidR="00F91F9D" w:rsidRPr="00495D84" w:rsidRDefault="00E94096" w:rsidP="00F91F9D">
            <w:pPr>
              <w:pStyle w:val="TAN"/>
            </w:pPr>
            <w:r>
              <w:t xml:space="preserve">NOTE </w:t>
            </w:r>
            <w:r w:rsidRPr="00495D84">
              <w:t>4</w:t>
            </w:r>
            <w:r>
              <w:t>:</w:t>
            </w:r>
            <w:r w:rsidR="00F91F9D" w:rsidRPr="00495D84">
              <w:tab/>
              <w:t>If</w:t>
            </w:r>
            <w:r w:rsidR="00B27C84">
              <w:t xml:space="preserve"> </w:t>
            </w:r>
            <w:r w:rsidR="00F91F9D" w:rsidRPr="00495D84">
              <w:t>unified</w:t>
            </w:r>
            <w:r w:rsidR="00B27C84">
              <w:t xml:space="preserve"> </w:t>
            </w:r>
            <w:r w:rsidR="00F91F9D" w:rsidRPr="00495D84">
              <w:t>TCI</w:t>
            </w:r>
            <w:r w:rsidR="00B27C84">
              <w:t xml:space="preserve"> </w:t>
            </w:r>
            <w:r w:rsidR="00F91F9D" w:rsidRPr="00495D84">
              <w:t>states</w:t>
            </w:r>
            <w:r w:rsidR="00B27C84">
              <w:t xml:space="preserve"> </w:t>
            </w:r>
            <w:r w:rsidR="00F91F9D" w:rsidRPr="00495D84">
              <w:t>are</w:t>
            </w:r>
            <w:r w:rsidR="00B27C84">
              <w:t xml:space="preserve"> </w:t>
            </w:r>
            <w:r w:rsidR="00F91F9D" w:rsidRPr="00495D84">
              <w:t>configured,</w:t>
            </w:r>
            <w:r w:rsidR="00B27C84">
              <w:t xml:space="preserve"> </w:t>
            </w:r>
            <w:r w:rsidR="00F91F9D" w:rsidRPr="00495D84">
              <w:t>the</w:t>
            </w:r>
            <w:r w:rsidR="00B27C84">
              <w:t xml:space="preserve"> </w:t>
            </w:r>
            <w:r w:rsidR="00F91F9D" w:rsidRPr="00495D84">
              <w:t>TCI</w:t>
            </w:r>
            <w:r w:rsidR="00B27C84">
              <w:t xml:space="preserve"> </w:t>
            </w:r>
            <w:r w:rsidR="00F91F9D" w:rsidRPr="00495D84">
              <w:t>state</w:t>
            </w:r>
            <w:r w:rsidR="00B27C84">
              <w:t xml:space="preserve"> </w:t>
            </w:r>
            <w:r w:rsidR="00F91F9D" w:rsidRPr="00495D84">
              <w:t>ID</w:t>
            </w:r>
            <w:r w:rsidR="00B27C84">
              <w:t xml:space="preserve"> </w:t>
            </w:r>
            <w:r w:rsidR="00F91F9D" w:rsidRPr="00495D84">
              <w:t>is</w:t>
            </w:r>
            <w:r w:rsidR="00B27C84">
              <w:t xml:space="preserve"> </w:t>
            </w:r>
            <w:r w:rsidR="00F91F9D" w:rsidRPr="00495D84">
              <w:t>defined</w:t>
            </w:r>
            <w:r w:rsidR="00B27C84">
              <w:t xml:space="preserve"> </w:t>
            </w:r>
            <w:r w:rsidR="00F91F9D" w:rsidRPr="00495D84">
              <w:t>in</w:t>
            </w:r>
            <w:r w:rsidR="00B27C84">
              <w:t xml:space="preserve"> </w:t>
            </w:r>
            <w:r w:rsidR="00F91F9D" w:rsidRPr="00495D84">
              <w:t>each</w:t>
            </w:r>
            <w:r w:rsidR="00B27C84">
              <w:t xml:space="preserve"> </w:t>
            </w:r>
            <w:r w:rsidR="00F91F9D" w:rsidRPr="00495D84">
              <w:t>test</w:t>
            </w:r>
            <w:r w:rsidR="00B27C84">
              <w:t xml:space="preserve"> </w:t>
            </w:r>
            <w:r w:rsidR="00F91F9D" w:rsidRPr="00495D84">
              <w:t>case</w:t>
            </w:r>
            <w:r w:rsidR="00B27C84">
              <w:t xml:space="preserve"> </w:t>
            </w:r>
            <w:r w:rsidR="00F91F9D" w:rsidRPr="00495D84">
              <w:t>and</w:t>
            </w:r>
            <w:r w:rsidR="00B27C84">
              <w:t xml:space="preserve"> </w:t>
            </w:r>
            <w:r w:rsidR="00F91F9D" w:rsidRPr="00495D84">
              <w:t>from</w:t>
            </w:r>
            <w:r w:rsidR="00B27C84">
              <w:t xml:space="preserve"> </w:t>
            </w:r>
            <w:r w:rsidR="00F91F9D" w:rsidRPr="00495D84">
              <w:t>A.3.16A</w:t>
            </w:r>
            <w:r w:rsidR="00B27C84">
              <w:t xml:space="preserve"> </w:t>
            </w:r>
            <w:r w:rsidR="00F91F9D" w:rsidRPr="00495D84">
              <w:t>Unified</w:t>
            </w:r>
            <w:r w:rsidR="00B27C84">
              <w:t xml:space="preserve"> </w:t>
            </w:r>
            <w:r w:rsidR="00F91F9D" w:rsidRPr="00495D84">
              <w:t>TCI</w:t>
            </w:r>
            <w:r w:rsidR="00B27C84">
              <w:t xml:space="preserve"> </w:t>
            </w:r>
            <w:r w:rsidR="00F91F9D" w:rsidRPr="00495D84">
              <w:t>state</w:t>
            </w:r>
            <w:r w:rsidR="00B27C84">
              <w:t xml:space="preserve"> </w:t>
            </w:r>
            <w:r w:rsidR="00F91F9D" w:rsidRPr="00495D84">
              <w:t>Configuration</w:t>
            </w:r>
            <w:r w:rsidR="00555E00">
              <w:t>.</w:t>
            </w:r>
          </w:p>
        </w:tc>
      </w:tr>
    </w:tbl>
    <w:p w14:paraId="7C9C890D" w14:textId="77777777" w:rsidR="001268B4" w:rsidRPr="00495D84" w:rsidRDefault="001268B4" w:rsidP="001268B4"/>
    <w:p w14:paraId="7C9C890E" w14:textId="28AA6F35" w:rsidR="001268B4" w:rsidRPr="00495D84" w:rsidRDefault="001268B4" w:rsidP="0072699E">
      <w:pPr>
        <w:pStyle w:val="TH"/>
      </w:pPr>
      <w:r w:rsidRPr="00495D84">
        <w:lastRenderedPageBreak/>
        <w:t>Table A.3.17.2.1-2: CSI-RS for tracking for SCS=12</w:t>
      </w:r>
      <w:r w:rsidR="00E94096" w:rsidRPr="00495D84">
        <w:t>0</w:t>
      </w:r>
      <w:r w:rsidR="00E94096">
        <w:t xml:space="preserve"> kHz</w:t>
      </w:r>
      <w:r w:rsidRPr="00495D84">
        <w:t xml:space="preserve"> Set 2</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3B71BE" w:rsidRPr="00495D84" w14:paraId="7C9C891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495D84" w:rsidRDefault="001268B4" w:rsidP="0072699E">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495D84" w:rsidRDefault="001268B4" w:rsidP="0072699E">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495D84" w:rsidRDefault="001268B4" w:rsidP="0072699E">
            <w:pPr>
              <w:pStyle w:val="TAH"/>
            </w:pPr>
            <w:r w:rsidRPr="00495D84">
              <w:t>Value</w:t>
            </w:r>
          </w:p>
        </w:tc>
      </w:tr>
      <w:tr w:rsidR="003B71BE" w:rsidRPr="00495D84" w14:paraId="7C9C891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3CF044E6" w:rsidR="001268B4" w:rsidRPr="00495D84" w:rsidRDefault="001268B4" w:rsidP="0072699E">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86262E7" w:rsidR="001268B4" w:rsidRPr="00495D84" w:rsidRDefault="001268B4" w:rsidP="0072699E">
            <w:pPr>
              <w:pStyle w:val="TAL"/>
            </w:pPr>
            <w:r w:rsidRPr="00495D84">
              <w:t>TRS.2.2</w:t>
            </w:r>
            <w:r w:rsidR="00B27C84">
              <w:t xml:space="preserve"> </w:t>
            </w:r>
            <w:r w:rsidRPr="00495D84">
              <w:t>TDD</w:t>
            </w:r>
          </w:p>
        </w:tc>
      </w:tr>
      <w:tr w:rsidR="00025C23" w:rsidRPr="00495D84" w14:paraId="7C9C891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495D84" w:rsidRDefault="00025C23" w:rsidP="0072699E">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495D84"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75725EEE" w:rsidR="00025C23" w:rsidRPr="00495D84" w:rsidRDefault="00E55780" w:rsidP="0072699E">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3B71BE" w:rsidRPr="00495D84" w14:paraId="7C9C891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495D84" w:rsidRDefault="001268B4" w:rsidP="0072699E">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495D84" w:rsidRDefault="001268B4" w:rsidP="0072699E">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495D84" w:rsidRDefault="001268B4" w:rsidP="0072699E">
            <w:pPr>
              <w:pStyle w:val="TAL"/>
            </w:pPr>
            <w:r w:rsidRPr="00495D84">
              <w:t>120</w:t>
            </w:r>
          </w:p>
        </w:tc>
      </w:tr>
      <w:tr w:rsidR="003B71BE" w:rsidRPr="00495D84" w14:paraId="7C9C892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5FCC39DD" w:rsidR="001268B4" w:rsidRPr="00495D84" w:rsidRDefault="001268B4" w:rsidP="0072699E">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5D80E06A" w:rsidR="001268B4" w:rsidRPr="00495D84" w:rsidRDefault="001268B4" w:rsidP="0072699E">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02A06" w:rsidRPr="00495D84" w14:paraId="7C9C892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223DCD42" w:rsidR="00B02A06" w:rsidRPr="00495D84" w:rsidRDefault="00B02A06" w:rsidP="0072699E">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495D84"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01FCCA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7C9C8926" w14:textId="043DA7C2" w:rsidR="00B02A06" w:rsidRPr="00495D84" w:rsidRDefault="00B02A06" w:rsidP="0072699E">
            <w:pPr>
              <w:pStyle w:val="TAL"/>
            </w:pPr>
            <w:r w:rsidRPr="00495D84">
              <w:t>l</w:t>
            </w:r>
            <w:r w:rsidRPr="00495D84">
              <w:rPr>
                <w:vertAlign w:val="subscript"/>
              </w:rPr>
              <w:t>0</w:t>
            </w:r>
            <w:r w:rsidR="00B27C84">
              <w:t xml:space="preserve"> </w:t>
            </w:r>
            <w:r w:rsidRPr="00495D84">
              <w:t>=</w:t>
            </w:r>
            <w:r w:rsidR="00B27C84">
              <w:t xml:space="preserve"> </w:t>
            </w:r>
            <w:r w:rsidRPr="00495D84">
              <w:t>6</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3B71BE" w:rsidRPr="00495D84" w14:paraId="7C9C892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3FB39E08" w:rsidR="001268B4" w:rsidRPr="00495D84" w:rsidRDefault="001268B4" w:rsidP="0072699E">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6DDF6F0B" w:rsidR="001268B4" w:rsidRPr="00495D84" w:rsidRDefault="001268B4" w:rsidP="0072699E">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2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25F330B5" w:rsidR="001268B4" w:rsidRPr="00495D84" w:rsidRDefault="001268B4" w:rsidP="0072699E">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5E952523" w:rsidR="001268B4" w:rsidRPr="00495D84" w:rsidRDefault="001268B4" w:rsidP="0072699E">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1D843DAC" w:rsidR="001268B4" w:rsidRPr="00495D84" w:rsidRDefault="001268B4" w:rsidP="0072699E">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66B83E63" w:rsidR="001268B4" w:rsidRPr="00495D84" w:rsidRDefault="001268B4" w:rsidP="0072699E">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EF36DE2" w:rsidR="001268B4" w:rsidRPr="00495D84" w:rsidRDefault="001268B4" w:rsidP="0072699E">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5CEA07BA" w:rsidR="001268B4" w:rsidRPr="00495D84" w:rsidRDefault="001268B4" w:rsidP="0072699E">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3B71BE" w:rsidRPr="00495D84" w14:paraId="7C9C893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9EECECD" w:rsidR="001268B4" w:rsidRPr="00495D84" w:rsidRDefault="001268B4" w:rsidP="0072699E">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495D84" w:rsidRDefault="001268B4" w:rsidP="0072699E">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ED6114D" w:rsidR="001268B4" w:rsidRPr="00495D84" w:rsidRDefault="001268B4" w:rsidP="0072699E">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7C9C893B" w14:textId="7FCCDFBD" w:rsidR="001268B4" w:rsidRPr="00495D84" w:rsidRDefault="001268B4" w:rsidP="0072699E">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3B71BE" w:rsidRPr="00495D84" w14:paraId="7C9C894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4C7F123D" w:rsidR="001268B4" w:rsidRPr="00495D84" w:rsidRDefault="001268B4" w:rsidP="0072699E">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495D84" w:rsidRDefault="001268B4" w:rsidP="0072699E">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034EBF5E" w:rsidR="001268B4" w:rsidRPr="00495D84" w:rsidRDefault="00434A42" w:rsidP="0072699E">
            <w:pPr>
              <w:pStyle w:val="TAL"/>
            </w:pPr>
            <w:r w:rsidRPr="00495D84">
              <w:t>0</w:t>
            </w:r>
            <w:r w:rsidR="0088029D" w:rsidRPr="00495D84">
              <w:rPr>
                <w:vertAlign w:val="superscript"/>
              </w:rPr>
              <w:t>Note</w:t>
            </w:r>
            <w:r w:rsidR="00B27C84">
              <w:rPr>
                <w:rFonts w:hint="eastAsia"/>
                <w:vertAlign w:val="superscript"/>
                <w:lang w:eastAsia="zh-CN"/>
              </w:rPr>
              <w:t xml:space="preserve"> </w:t>
            </w:r>
            <w:r w:rsidR="0088029D" w:rsidRPr="00495D84">
              <w:rPr>
                <w:rFonts w:hint="eastAsia"/>
                <w:vertAlign w:val="superscript"/>
                <w:lang w:eastAsia="zh-CN"/>
              </w:rPr>
              <w:t>2</w:t>
            </w:r>
          </w:p>
        </w:tc>
      </w:tr>
      <w:tr w:rsidR="003B71BE" w:rsidRPr="00495D84" w14:paraId="7C9C894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28E91AAF" w:rsidR="001268B4" w:rsidRPr="00495D84" w:rsidRDefault="001268B4" w:rsidP="0072699E">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495D84"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02591B3F" w:rsidR="001268B4" w:rsidRPr="00495D84" w:rsidRDefault="00FF1631" w:rsidP="0072699E">
            <w:pPr>
              <w:pStyle w:val="TAL"/>
            </w:pPr>
            <w:r w:rsidRPr="00495D84">
              <w:rPr>
                <w:rFonts w:eastAsia="MS Mincho"/>
              </w:rPr>
              <w:t>TCI.State.1</w:t>
            </w:r>
            <w:r w:rsidR="00B27C84">
              <w:rPr>
                <w:vertAlign w:val="superscript"/>
              </w:rPr>
              <w:t xml:space="preserve"> </w:t>
            </w:r>
            <w:r w:rsidRPr="00495D84">
              <w:rPr>
                <w:vertAlign w:val="superscript"/>
              </w:rPr>
              <w:t>Note</w:t>
            </w:r>
            <w:r w:rsidR="00B27C84">
              <w:rPr>
                <w:rFonts w:hint="eastAsia"/>
                <w:vertAlign w:val="superscript"/>
                <w:lang w:eastAsia="zh-CN"/>
              </w:rPr>
              <w:t xml:space="preserve"> </w:t>
            </w:r>
            <w:r w:rsidRPr="00495D84">
              <w:rPr>
                <w:vertAlign w:val="superscript"/>
                <w:lang w:eastAsia="zh-CN"/>
              </w:rPr>
              <w:t>4</w:t>
            </w:r>
          </w:p>
        </w:tc>
      </w:tr>
      <w:tr w:rsidR="001268B4" w:rsidRPr="00495D84" w14:paraId="7C9C8946"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21C46720" w:rsidR="003933B0" w:rsidRPr="00495D84" w:rsidRDefault="00E94096" w:rsidP="0072699E">
            <w:pPr>
              <w:pStyle w:val="TAN"/>
            </w:pPr>
            <w:r>
              <w:t xml:space="preserve">NOTE </w:t>
            </w:r>
            <w:r w:rsidRPr="00495D84">
              <w:t>1</w:t>
            </w:r>
            <w:r>
              <w:t>:</w:t>
            </w:r>
            <w:r w:rsidR="003933B0" w:rsidRPr="00495D84">
              <w:tab/>
              <w:t>BW</w:t>
            </w:r>
            <w:r w:rsidR="00B27C84">
              <w:t xml:space="preserve"> </w:t>
            </w:r>
            <w:r w:rsidR="003933B0" w:rsidRPr="00495D84">
              <w:t>of</w:t>
            </w:r>
            <w:r w:rsidR="00B27C84">
              <w:t xml:space="preserve"> </w:t>
            </w:r>
            <w:r w:rsidR="003933B0" w:rsidRPr="00495D84">
              <w:t>TRS</w:t>
            </w:r>
            <w:r w:rsidR="00B27C84">
              <w:t xml:space="preserve"> </w:t>
            </w:r>
            <w:r w:rsidR="003933B0" w:rsidRPr="00495D84">
              <w:t>is</w:t>
            </w:r>
            <w:r w:rsidR="00B27C84">
              <w:t xml:space="preserve"> </w:t>
            </w:r>
            <w:r w:rsidR="003933B0" w:rsidRPr="00495D84">
              <w:t>configured</w:t>
            </w:r>
            <w:r w:rsidR="00B27C84">
              <w:t xml:space="preserve"> </w:t>
            </w:r>
            <w:r w:rsidR="003933B0" w:rsidRPr="00495D84">
              <w:t>same</w:t>
            </w:r>
            <w:r w:rsidR="00B27C84">
              <w:t xml:space="preserve"> </w:t>
            </w:r>
            <w:r w:rsidR="003933B0" w:rsidRPr="00495D84">
              <w:t>as</w:t>
            </w:r>
            <w:r w:rsidR="00B27C84">
              <w:t xml:space="preserve"> </w:t>
            </w:r>
            <w:r w:rsidR="003933B0" w:rsidRPr="00495D84">
              <w:t>the</w:t>
            </w:r>
            <w:r w:rsidR="00B27C84">
              <w:t xml:space="preserve"> </w:t>
            </w:r>
            <w:r w:rsidR="003933B0" w:rsidRPr="00495D84">
              <w:t>BW</w:t>
            </w:r>
            <w:r w:rsidR="00B27C84">
              <w:t xml:space="preserve"> </w:t>
            </w:r>
            <w:r w:rsidR="003933B0" w:rsidRPr="00495D84">
              <w:t>size</w:t>
            </w:r>
            <w:r w:rsidR="00B27C84">
              <w:t xml:space="preserve"> </w:t>
            </w:r>
            <w:r w:rsidR="003933B0" w:rsidRPr="00495D84">
              <w:t>of</w:t>
            </w:r>
            <w:r w:rsidR="00B27C84">
              <w:t xml:space="preserve"> </w:t>
            </w:r>
            <w:r w:rsidR="003933B0" w:rsidRPr="00495D84">
              <w:t>UE</w:t>
            </w:r>
            <w:r w:rsidR="00B27C84">
              <w:t xml:space="preserve"> </w:t>
            </w:r>
            <w:r w:rsidR="003933B0" w:rsidRPr="00495D84">
              <w:t>active</w:t>
            </w:r>
            <w:r w:rsidR="00B27C84">
              <w:t xml:space="preserve"> </w:t>
            </w:r>
            <w:r w:rsidR="003933B0" w:rsidRPr="00495D84">
              <w:t>BWP</w:t>
            </w:r>
            <w:r w:rsidR="00B27C84">
              <w:t xml:space="preserve"> </w:t>
            </w:r>
            <w:r w:rsidR="003933B0" w:rsidRPr="00495D84">
              <w:t>in</w:t>
            </w:r>
            <w:r w:rsidR="00B27C84">
              <w:t xml:space="preserve"> </w:t>
            </w:r>
            <w:r w:rsidR="003933B0" w:rsidRPr="00495D84">
              <w:t>the</w:t>
            </w:r>
            <w:r w:rsidR="00B27C84">
              <w:t xml:space="preserve"> </w:t>
            </w:r>
            <w:r w:rsidR="003933B0" w:rsidRPr="00495D84">
              <w:t>RRM</w:t>
            </w:r>
            <w:r w:rsidR="00B27C84">
              <w:t xml:space="preserve"> </w:t>
            </w:r>
            <w:r w:rsidR="003933B0" w:rsidRPr="00495D84">
              <w:t>test</w:t>
            </w:r>
            <w:r w:rsidR="00B27C84">
              <w:t xml:space="preserve"> </w:t>
            </w:r>
            <w:r w:rsidR="003933B0" w:rsidRPr="00495D84">
              <w:t>cases</w:t>
            </w:r>
            <w:r w:rsidR="00555E00">
              <w:t>.</w:t>
            </w:r>
          </w:p>
          <w:p w14:paraId="1BCBFF7A" w14:textId="7CCDB673" w:rsidR="00E55780" w:rsidRPr="00495D84" w:rsidRDefault="00E94096" w:rsidP="00E55780">
            <w:pPr>
              <w:pStyle w:val="TAN"/>
              <w:rPr>
                <w:lang w:eastAsia="ja-JP"/>
              </w:rPr>
            </w:pPr>
            <w:r>
              <w:t xml:space="preserve">NOTE </w:t>
            </w:r>
            <w:r w:rsidRPr="00495D84">
              <w:rPr>
                <w:rFonts w:hint="eastAsia"/>
                <w:lang w:eastAsia="zh-CN"/>
              </w:rPr>
              <w:t>2</w:t>
            </w:r>
            <w:r>
              <w:t>:</w:t>
            </w:r>
            <w:r w:rsidR="003933B0" w:rsidRPr="00495D84">
              <w:tab/>
            </w:r>
            <w:r w:rsidR="003933B0" w:rsidRPr="00495D84">
              <w:rPr>
                <w:lang w:eastAsia="zh-CN"/>
              </w:rPr>
              <w:t>U</w:t>
            </w:r>
            <w:r w:rsidR="003933B0" w:rsidRPr="00495D84">
              <w:rPr>
                <w:rFonts w:hint="eastAsia"/>
                <w:lang w:eastAsia="zh-CN"/>
              </w:rPr>
              <w:t>nless</w:t>
            </w:r>
            <w:r w:rsidR="00B27C84">
              <w:rPr>
                <w:lang w:eastAsia="zh-CN"/>
              </w:rPr>
              <w:t xml:space="preserve"> </w:t>
            </w:r>
            <w:r w:rsidR="003933B0" w:rsidRPr="00495D84">
              <w:rPr>
                <w:lang w:eastAsia="zh-CN"/>
              </w:rPr>
              <w:t>otherwise</w:t>
            </w:r>
            <w:r w:rsidR="00B27C84">
              <w:rPr>
                <w:lang w:eastAsia="zh-CN"/>
              </w:rPr>
              <w:t xml:space="preserve"> </w:t>
            </w:r>
            <w:r w:rsidR="003933B0" w:rsidRPr="00495D84">
              <w:rPr>
                <w:lang w:eastAsia="zh-CN"/>
              </w:rPr>
              <w:t>specified</w:t>
            </w:r>
            <w:r w:rsidR="00B27C84">
              <w:rPr>
                <w:lang w:eastAsia="zh-CN"/>
              </w:rPr>
              <w:t xml:space="preserve"> </w:t>
            </w:r>
            <w:r w:rsidR="003933B0" w:rsidRPr="00495D84">
              <w:rPr>
                <w:lang w:eastAsia="zh-CN"/>
              </w:rPr>
              <w:t>in</w:t>
            </w:r>
            <w:r w:rsidR="00B27C84">
              <w:rPr>
                <w:lang w:eastAsia="zh-CN"/>
              </w:rPr>
              <w:t xml:space="preserve"> </w:t>
            </w:r>
            <w:r w:rsidR="003933B0" w:rsidRPr="00495D84">
              <w:rPr>
                <w:lang w:eastAsia="zh-CN"/>
              </w:rPr>
              <w:t>the</w:t>
            </w:r>
            <w:r w:rsidR="00B27C84">
              <w:rPr>
                <w:lang w:eastAsia="zh-CN"/>
              </w:rPr>
              <w:t xml:space="preserve"> </w:t>
            </w:r>
            <w:r w:rsidR="003933B0" w:rsidRPr="00495D84">
              <w:rPr>
                <w:lang w:eastAsia="zh-CN"/>
              </w:rPr>
              <w:t>test</w:t>
            </w:r>
            <w:r w:rsidR="00B27C84">
              <w:rPr>
                <w:lang w:eastAsia="zh-CN"/>
              </w:rPr>
              <w:t xml:space="preserve"> </w:t>
            </w:r>
            <w:r w:rsidR="003933B0" w:rsidRPr="00495D84">
              <w:rPr>
                <w:lang w:eastAsia="zh-CN"/>
              </w:rPr>
              <w:t>case</w:t>
            </w:r>
            <w:r w:rsidR="00555E00">
              <w:rPr>
                <w:lang w:eastAsia="zh-CN"/>
              </w:rPr>
              <w:t>.</w:t>
            </w:r>
          </w:p>
          <w:p w14:paraId="47A57B82" w14:textId="40CBCE66" w:rsidR="001268B4" w:rsidRPr="00495D84" w:rsidRDefault="00E94096" w:rsidP="00E55780">
            <w:pPr>
              <w:pStyle w:val="TAN"/>
              <w:rPr>
                <w:rFonts w:cs="Arial"/>
                <w:lang w:eastAsia="ja-JP"/>
              </w:rPr>
            </w:pPr>
            <w:r>
              <w:rPr>
                <w:rFonts w:cs="Arial"/>
              </w:rPr>
              <w:t xml:space="preserve">NOTE </w:t>
            </w:r>
            <w:r w:rsidRPr="00495D84">
              <w:rPr>
                <w:rFonts w:cs="Arial"/>
                <w:lang w:eastAsia="ja-JP"/>
              </w:rPr>
              <w:t>3</w:t>
            </w:r>
            <w:r>
              <w:rPr>
                <w:rFonts w:cs="Arial"/>
              </w:rPr>
              <w:t>:</w:t>
            </w:r>
            <w:r w:rsidR="00E55780" w:rsidRPr="00495D84">
              <w:rPr>
                <w:rFonts w:cs="Arial"/>
              </w:rPr>
              <w:tab/>
            </w:r>
            <w:r w:rsidR="00E55780" w:rsidRPr="00495D84">
              <w:rPr>
                <w:rFonts w:cs="Arial" w:hint="eastAsia"/>
                <w:lang w:eastAsia="ja-JP"/>
              </w:rPr>
              <w:t>If</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larger</w:t>
            </w:r>
            <w:r w:rsidR="00B27C84">
              <w:rPr>
                <w:rFonts w:cs="Arial" w:hint="eastAsia"/>
                <w:lang w:eastAsia="ja-JP"/>
              </w:rPr>
              <w:t xml:space="preserve"> </w:t>
            </w:r>
            <w:r w:rsidR="00E55780" w:rsidRPr="00495D84">
              <w:rPr>
                <w:rFonts w:cs="Arial" w:hint="eastAsia"/>
                <w:lang w:eastAsia="ja-JP"/>
              </w:rPr>
              <w:t>than</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BW</w:t>
            </w:r>
            <w:r w:rsidR="00B27C84">
              <w:rPr>
                <w:rFonts w:cs="Arial" w:hint="eastAsia"/>
                <w:lang w:eastAsia="ja-JP"/>
              </w:rPr>
              <w:t xml:space="preserve"> </w:t>
            </w:r>
            <w:r w:rsidR="00E55780" w:rsidRPr="00495D84">
              <w:rPr>
                <w:rFonts w:cs="Arial" w:hint="eastAsia"/>
                <w:lang w:eastAsia="ja-JP"/>
              </w:rPr>
              <w:t>of</w:t>
            </w:r>
            <w:r w:rsidR="00B27C84">
              <w:rPr>
                <w:rFonts w:cs="Arial" w:hint="eastAsia"/>
                <w:lang w:eastAsia="ja-JP"/>
              </w:rPr>
              <w:t xml:space="preserve"> </w:t>
            </w:r>
            <w:r w:rsidR="00E55780" w:rsidRPr="00495D84">
              <w:rPr>
                <w:rFonts w:cs="Arial" w:hint="eastAsia"/>
                <w:lang w:eastAsia="ja-JP"/>
              </w:rPr>
              <w:t>TRS</w:t>
            </w:r>
            <w:r w:rsidR="00B27C84">
              <w:rPr>
                <w:rFonts w:cs="Arial" w:hint="eastAsia"/>
                <w:lang w:eastAsia="ja-JP"/>
              </w:rPr>
              <w:t xml:space="preserve"> </w:t>
            </w:r>
            <w:r w:rsidR="00E55780" w:rsidRPr="00495D84">
              <w:rPr>
                <w:rFonts w:cs="Arial" w:hint="eastAsia"/>
                <w:lang w:eastAsia="ja-JP"/>
              </w:rPr>
              <w:t>is</w:t>
            </w:r>
            <w:r w:rsidR="00B27C84">
              <w:rPr>
                <w:rFonts w:cs="Arial" w:hint="eastAsia"/>
                <w:lang w:eastAsia="ja-JP"/>
              </w:rPr>
              <w:t xml:space="preserve"> </w:t>
            </w:r>
            <w:r w:rsidR="00E55780" w:rsidRPr="00495D84">
              <w:rPr>
                <w:rFonts w:cs="Arial" w:hint="eastAsia"/>
                <w:lang w:eastAsia="ja-JP"/>
              </w:rPr>
              <w:t>configured</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52RBs.</w:t>
            </w:r>
            <w:r w:rsidR="00B27C84">
              <w:rPr>
                <w:rFonts w:cs="Arial" w:hint="eastAsia"/>
                <w:lang w:eastAsia="ja-JP"/>
              </w:rPr>
              <w:t xml:space="preserve"> </w:t>
            </w:r>
            <w:r w:rsidR="00E55780" w:rsidRPr="00495D84">
              <w:rPr>
                <w:rFonts w:cs="Arial" w:hint="eastAsia"/>
                <w:lang w:eastAsia="ja-JP"/>
              </w:rPr>
              <w:t>Otherwise,</w:t>
            </w:r>
            <w:r w:rsidR="00B27C84">
              <w:rPr>
                <w:rFonts w:cs="Arial" w:hint="eastAsia"/>
                <w:lang w:eastAsia="ja-JP"/>
              </w:rPr>
              <w:t xml:space="preserve"> </w:t>
            </w:r>
            <w:r w:rsidR="00E55780" w:rsidRPr="00495D84">
              <w:rPr>
                <w:rFonts w:cs="Arial" w:hint="eastAsia"/>
                <w:lang w:eastAsia="ja-JP"/>
              </w:rPr>
              <w:t>same</w:t>
            </w:r>
            <w:r w:rsidR="00B27C84">
              <w:rPr>
                <w:rFonts w:cs="Arial" w:hint="eastAsia"/>
                <w:lang w:eastAsia="ja-JP"/>
              </w:rPr>
              <w:t xml:space="preserve"> </w:t>
            </w:r>
            <w:r w:rsidR="00E55780" w:rsidRPr="00495D84">
              <w:rPr>
                <w:rFonts w:cs="Arial" w:hint="eastAsia"/>
                <w:lang w:eastAsia="ja-JP"/>
              </w:rPr>
              <w:t>as</w:t>
            </w:r>
            <w:r w:rsidR="00B27C84">
              <w:rPr>
                <w:rFonts w:cs="Arial" w:hint="eastAsia"/>
                <w:lang w:eastAsia="ja-JP"/>
              </w:rPr>
              <w:t xml:space="preserve"> </w:t>
            </w:r>
            <w:r w:rsidR="00E55780" w:rsidRPr="00495D84">
              <w:rPr>
                <w:rFonts w:cs="Arial" w:hint="eastAsia"/>
                <w:lang w:eastAsia="ja-JP"/>
              </w:rPr>
              <w:t>active</w:t>
            </w:r>
            <w:r w:rsidR="00B27C84">
              <w:rPr>
                <w:rFonts w:cs="Arial" w:hint="eastAsia"/>
                <w:lang w:eastAsia="ja-JP"/>
              </w:rPr>
              <w:t xml:space="preserve"> </w:t>
            </w:r>
            <w:r w:rsidR="00E55780" w:rsidRPr="00495D84">
              <w:rPr>
                <w:rFonts w:cs="Arial" w:hint="eastAsia"/>
                <w:lang w:eastAsia="ja-JP"/>
              </w:rPr>
              <w:t>BWP</w:t>
            </w:r>
            <w:r w:rsidR="00B27C84">
              <w:rPr>
                <w:rFonts w:cs="Arial" w:hint="eastAsia"/>
                <w:lang w:eastAsia="ja-JP"/>
              </w:rPr>
              <w:t xml:space="preserve"> </w:t>
            </w:r>
            <w:r w:rsidR="00E55780" w:rsidRPr="00495D84">
              <w:rPr>
                <w:rFonts w:cs="Arial" w:hint="eastAsia"/>
                <w:lang w:eastAsia="ja-JP"/>
              </w:rPr>
              <w:t>size.</w:t>
            </w:r>
            <w:r w:rsidR="00555E00">
              <w:rPr>
                <w:rFonts w:cs="Arial"/>
                <w:lang w:eastAsia="ja-JP"/>
              </w:rPr>
              <w:t>.</w:t>
            </w:r>
          </w:p>
          <w:p w14:paraId="7C9C8945" w14:textId="7A6C888F" w:rsidR="00FF1631" w:rsidRPr="00495D84" w:rsidRDefault="00E94096" w:rsidP="00E55780">
            <w:pPr>
              <w:pStyle w:val="TAN"/>
            </w:pPr>
            <w:r>
              <w:t xml:space="preserve">NOTE </w:t>
            </w:r>
            <w:r w:rsidRPr="00495D84">
              <w:t>4</w:t>
            </w:r>
            <w:r>
              <w:t>:</w:t>
            </w:r>
            <w:r w:rsidR="00FF1631" w:rsidRPr="00495D84">
              <w:tab/>
              <w:t>If</w:t>
            </w:r>
            <w:r w:rsidR="00B27C84">
              <w:t xml:space="preserve"> </w:t>
            </w:r>
            <w:r w:rsidR="00FF1631" w:rsidRPr="00495D84">
              <w:t>unified</w:t>
            </w:r>
            <w:r w:rsidR="00B27C84">
              <w:t xml:space="preserve"> </w:t>
            </w:r>
            <w:r w:rsidR="00FF1631" w:rsidRPr="00495D84">
              <w:t>TCI</w:t>
            </w:r>
            <w:r w:rsidR="00B27C84">
              <w:t xml:space="preserve"> </w:t>
            </w:r>
            <w:r w:rsidR="00FF1631" w:rsidRPr="00495D84">
              <w:t>states</w:t>
            </w:r>
            <w:r w:rsidR="00B27C84">
              <w:t xml:space="preserve"> </w:t>
            </w:r>
            <w:r w:rsidR="00FF1631" w:rsidRPr="00495D84">
              <w:t>are</w:t>
            </w:r>
            <w:r w:rsidR="00B27C84">
              <w:t xml:space="preserve"> </w:t>
            </w:r>
            <w:r w:rsidR="00FF1631" w:rsidRPr="00495D84">
              <w:t>configured,</w:t>
            </w:r>
            <w:r w:rsidR="00B27C84">
              <w:t xml:space="preserve"> </w:t>
            </w:r>
            <w:r w:rsidR="00FF1631" w:rsidRPr="00495D84">
              <w:t>the</w:t>
            </w:r>
            <w:r w:rsidR="00B27C84">
              <w:t xml:space="preserve"> </w:t>
            </w:r>
            <w:r w:rsidR="00FF1631" w:rsidRPr="00495D84">
              <w:t>TCI</w:t>
            </w:r>
            <w:r w:rsidR="00B27C84">
              <w:t xml:space="preserve"> </w:t>
            </w:r>
            <w:r w:rsidR="00FF1631" w:rsidRPr="00495D84">
              <w:t>state</w:t>
            </w:r>
            <w:r w:rsidR="00B27C84">
              <w:t xml:space="preserve"> </w:t>
            </w:r>
            <w:r w:rsidR="00FF1631" w:rsidRPr="00495D84">
              <w:t>ID</w:t>
            </w:r>
            <w:r w:rsidR="00B27C84">
              <w:t xml:space="preserve"> </w:t>
            </w:r>
            <w:r w:rsidR="00FF1631" w:rsidRPr="00495D84">
              <w:t>is</w:t>
            </w:r>
            <w:r w:rsidR="00B27C84">
              <w:t xml:space="preserve"> </w:t>
            </w:r>
            <w:r w:rsidR="00FF1631" w:rsidRPr="00495D84">
              <w:t>defined</w:t>
            </w:r>
            <w:r w:rsidR="00B27C84">
              <w:t xml:space="preserve"> </w:t>
            </w:r>
            <w:r w:rsidR="00FF1631" w:rsidRPr="00495D84">
              <w:t>in</w:t>
            </w:r>
            <w:r w:rsidR="00B27C84">
              <w:t xml:space="preserve"> </w:t>
            </w:r>
            <w:r w:rsidR="00FF1631" w:rsidRPr="00495D84">
              <w:t>each</w:t>
            </w:r>
            <w:r w:rsidR="00B27C84">
              <w:t xml:space="preserve"> </w:t>
            </w:r>
            <w:r w:rsidR="00FF1631" w:rsidRPr="00495D84">
              <w:t>test</w:t>
            </w:r>
            <w:r w:rsidR="00B27C84">
              <w:t xml:space="preserve"> </w:t>
            </w:r>
            <w:r w:rsidR="00FF1631" w:rsidRPr="00495D84">
              <w:t>case</w:t>
            </w:r>
            <w:r w:rsidR="00B27C84">
              <w:t xml:space="preserve"> </w:t>
            </w:r>
            <w:r w:rsidR="00FF1631" w:rsidRPr="00495D84">
              <w:t>and</w:t>
            </w:r>
            <w:r w:rsidR="00B27C84">
              <w:t xml:space="preserve"> </w:t>
            </w:r>
            <w:r w:rsidR="00FF1631" w:rsidRPr="00495D84">
              <w:t>from</w:t>
            </w:r>
            <w:r w:rsidR="00B27C84">
              <w:t xml:space="preserve"> </w:t>
            </w:r>
            <w:r w:rsidR="00FF1631" w:rsidRPr="00495D84">
              <w:t>A.3.16A</w:t>
            </w:r>
            <w:r w:rsidR="00B27C84">
              <w:t xml:space="preserve"> </w:t>
            </w:r>
            <w:r w:rsidR="00FF1631" w:rsidRPr="00495D84">
              <w:t>Unified</w:t>
            </w:r>
            <w:r w:rsidR="00B27C84">
              <w:t xml:space="preserve"> </w:t>
            </w:r>
            <w:r w:rsidR="00FF1631" w:rsidRPr="00495D84">
              <w:t>TCI</w:t>
            </w:r>
            <w:r w:rsidR="00B27C84">
              <w:t xml:space="preserve"> </w:t>
            </w:r>
            <w:r w:rsidR="00FF1631" w:rsidRPr="00495D84">
              <w:t>state</w:t>
            </w:r>
            <w:r w:rsidR="00B27C84">
              <w:t xml:space="preserve"> </w:t>
            </w:r>
            <w:r w:rsidR="00FF1631" w:rsidRPr="00495D84">
              <w:t>Configuration</w:t>
            </w:r>
            <w:r w:rsidR="00555E00">
              <w:t>.</w:t>
            </w:r>
          </w:p>
        </w:tc>
      </w:tr>
    </w:tbl>
    <w:p w14:paraId="7C9C8947" w14:textId="0C040903" w:rsidR="001268B4" w:rsidRPr="00495D84" w:rsidRDefault="001268B4" w:rsidP="001268B4"/>
    <w:p w14:paraId="50ABF03D" w14:textId="190E7A9A" w:rsidR="00971ABA" w:rsidRPr="00495D84" w:rsidRDefault="00971ABA" w:rsidP="00971ABA">
      <w:pPr>
        <w:pStyle w:val="TH"/>
      </w:pPr>
      <w:r w:rsidRPr="00495D84">
        <w:t>Table A.3.17.2.1-3: Aperiodic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971ABA" w:rsidRPr="00495D84" w14:paraId="039E89E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Pr="00495D84" w:rsidRDefault="00971ABA" w:rsidP="00E838EC">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Pr="00495D84" w:rsidRDefault="00971ABA" w:rsidP="00E838EC">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Pr="00495D84" w:rsidRDefault="00971ABA" w:rsidP="00E838EC">
            <w:pPr>
              <w:pStyle w:val="TAH"/>
            </w:pPr>
            <w:r w:rsidRPr="00495D84">
              <w:t>Value</w:t>
            </w:r>
          </w:p>
        </w:tc>
      </w:tr>
      <w:tr w:rsidR="00971ABA" w:rsidRPr="00495D84" w14:paraId="4FCD91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15704C75" w:rsidR="00971ABA" w:rsidRPr="00495D84" w:rsidRDefault="00971ABA" w:rsidP="00E838EC">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66ACE205" w:rsidR="00971ABA" w:rsidRPr="00495D84" w:rsidRDefault="00971ABA" w:rsidP="00E838EC">
            <w:pPr>
              <w:pStyle w:val="TAL"/>
            </w:pPr>
            <w:r w:rsidRPr="00495D84">
              <w:t>TRS.2.3</w:t>
            </w:r>
            <w:r w:rsidR="00B27C84">
              <w:t xml:space="preserve"> </w:t>
            </w:r>
            <w:r w:rsidRPr="00495D84">
              <w:t>TDD</w:t>
            </w:r>
          </w:p>
        </w:tc>
      </w:tr>
      <w:tr w:rsidR="00971ABA" w:rsidRPr="00495D84" w14:paraId="663899C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Pr="00495D84" w:rsidRDefault="00971ABA" w:rsidP="00E838EC">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Pr="00495D84" w:rsidRDefault="00971ABA" w:rsidP="008176FB">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A2CD4A8" w:rsidR="00971ABA" w:rsidRPr="00495D84" w:rsidRDefault="00971ABA" w:rsidP="00E838EC">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vertAlign w:val="superscript"/>
                <w:lang w:eastAsia="ja-JP"/>
              </w:rPr>
              <w:t>,3</w:t>
            </w:r>
          </w:p>
        </w:tc>
      </w:tr>
      <w:tr w:rsidR="00971ABA" w:rsidRPr="00495D84" w14:paraId="1600A40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Pr="00495D84" w:rsidRDefault="00971ABA" w:rsidP="00E838EC">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Pr="00495D84" w:rsidRDefault="00971ABA" w:rsidP="00E838EC">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Pr="00495D84" w:rsidRDefault="00971ABA" w:rsidP="00E838EC">
            <w:pPr>
              <w:pStyle w:val="TAL"/>
            </w:pPr>
            <w:r w:rsidRPr="00495D84">
              <w:t>120</w:t>
            </w:r>
          </w:p>
        </w:tc>
      </w:tr>
      <w:tr w:rsidR="00971ABA" w:rsidRPr="00495D84" w14:paraId="6E4E10A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6E96663C" w:rsidR="00971ABA" w:rsidRPr="00495D84" w:rsidRDefault="00971ABA" w:rsidP="00E838EC">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57C80830" w:rsidR="00971ABA" w:rsidRPr="00495D84" w:rsidRDefault="00971ABA" w:rsidP="00E838EC">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50BB76E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162C196" w:rsidR="00971ABA" w:rsidRPr="00495D84" w:rsidRDefault="00971ABA" w:rsidP="00E838EC">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236EE7CF"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2D3E792D" w14:textId="6433AA81" w:rsidR="00971ABA" w:rsidRPr="00495D84" w:rsidRDefault="00971ABA" w:rsidP="00E838EC">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971ABA" w:rsidRPr="00495D84" w14:paraId="0CA7064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3FE439" w:rsidR="00971ABA" w:rsidRPr="00495D84" w:rsidRDefault="00971ABA" w:rsidP="00E838EC">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A2D3C6F" w:rsidR="00971ABA" w:rsidRPr="00495D84" w:rsidRDefault="00971ABA" w:rsidP="00E838EC">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50875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27EBA40" w:rsidR="00971ABA" w:rsidRPr="00495D84" w:rsidRDefault="00971ABA" w:rsidP="00E838EC">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2069A48" w:rsidR="00971ABA" w:rsidRPr="00495D84" w:rsidRDefault="00971ABA" w:rsidP="00E838EC">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62A116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463D36F2" w:rsidR="00971ABA" w:rsidRPr="00495D84" w:rsidRDefault="00971ABA" w:rsidP="00E838EC">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1039D0D1"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971ABA" w:rsidRPr="00495D84" w14:paraId="111CE8C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Pr="00495D84" w:rsidRDefault="00971ABA" w:rsidP="00E838EC">
            <w:pPr>
              <w:pStyle w:val="TAL"/>
            </w:pPr>
            <w:r w:rsidRPr="00495D84">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Pr="00495D84" w:rsidRDefault="00971ABA" w:rsidP="00E838EC">
            <w:pPr>
              <w:pStyle w:val="TAL"/>
            </w:pPr>
            <w:r w:rsidRPr="00495D84">
              <w:t>2</w:t>
            </w:r>
          </w:p>
        </w:tc>
      </w:tr>
      <w:tr w:rsidR="00971ABA" w:rsidRPr="00495D84" w14:paraId="2AE75A5B"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28ECFFDE" w:rsidR="00971ABA" w:rsidRPr="00495D84" w:rsidRDefault="00971ABA" w:rsidP="00E838EC">
            <w:pPr>
              <w:pStyle w:val="TAL"/>
            </w:pPr>
            <w:r w:rsidRPr="00495D84">
              <w:t>Aperiodic</w:t>
            </w:r>
            <w:r w:rsidR="00B27C84">
              <w:t xml:space="preserve"> </w:t>
            </w: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Pr="00495D84" w:rsidRDefault="00971ABA" w:rsidP="00E838EC">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0572A4E4" w:rsidR="00971ABA" w:rsidRPr="00495D84" w:rsidRDefault="00971ABA" w:rsidP="00E838EC">
            <w:pPr>
              <w:pStyle w:val="TAL"/>
            </w:pPr>
            <w:r w:rsidRPr="00495D84">
              <w:t>2</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43DA5B24" w14:textId="4FE9244E" w:rsidR="00971ABA" w:rsidRPr="00495D84" w:rsidRDefault="00971ABA" w:rsidP="00E838EC">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971ABA" w:rsidRPr="00495D84" w14:paraId="3EB01FC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18CE59A6" w:rsidR="00971ABA" w:rsidRPr="00495D84" w:rsidRDefault="00971ABA" w:rsidP="00E838EC">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Pr="00495D84" w:rsidRDefault="00971ABA" w:rsidP="00E838EC">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4736317B" w:rsidR="00971ABA" w:rsidRPr="00495D84" w:rsidRDefault="00971ABA" w:rsidP="00E838EC">
            <w:pPr>
              <w:pStyle w:val="TAL"/>
            </w:pPr>
            <w:r w:rsidRPr="00495D84">
              <w:t>0</w:t>
            </w:r>
            <w:r w:rsidRPr="00495D84">
              <w:rPr>
                <w:vertAlign w:val="superscript"/>
              </w:rPr>
              <w:t>Note</w:t>
            </w:r>
            <w:r w:rsidR="00B27C84">
              <w:rPr>
                <w:vertAlign w:val="superscript"/>
                <w:lang w:eastAsia="zh-CN"/>
              </w:rPr>
              <w:t xml:space="preserve"> </w:t>
            </w:r>
            <w:r w:rsidRPr="00495D84">
              <w:rPr>
                <w:vertAlign w:val="superscript"/>
                <w:lang w:eastAsia="zh-CN"/>
              </w:rPr>
              <w:t>2</w:t>
            </w:r>
          </w:p>
        </w:tc>
      </w:tr>
      <w:tr w:rsidR="00971ABA" w:rsidRPr="00495D84" w14:paraId="6B310F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13329B03" w:rsidR="00971ABA" w:rsidRPr="00495D84" w:rsidRDefault="00971ABA" w:rsidP="00E838EC">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Pr="00495D84"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Pr="00495D84" w:rsidRDefault="00971ABA" w:rsidP="00E838EC">
            <w:pPr>
              <w:pStyle w:val="TAL"/>
            </w:pPr>
            <w:r w:rsidRPr="00495D84">
              <w:rPr>
                <w:rFonts w:eastAsia="MS Mincho"/>
              </w:rPr>
              <w:t>TCI.State.0</w:t>
            </w:r>
          </w:p>
        </w:tc>
      </w:tr>
      <w:tr w:rsidR="00971ABA" w:rsidRPr="00495D84" w14:paraId="41EFB3C2"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25A7E3BA" w:rsidR="00971ABA" w:rsidRPr="00495D84" w:rsidRDefault="00E94096" w:rsidP="00E838EC">
            <w:pPr>
              <w:pStyle w:val="TAN"/>
            </w:pPr>
            <w:r>
              <w:t xml:space="preserve">NOTE </w:t>
            </w:r>
            <w:r w:rsidRPr="00495D84">
              <w:t>1</w:t>
            </w:r>
            <w:r>
              <w:t>:</w:t>
            </w:r>
            <w:r w:rsidR="00971ABA" w:rsidRPr="00495D84">
              <w:tab/>
              <w:t>BW</w:t>
            </w:r>
            <w:r w:rsidR="00B27C84">
              <w:t xml:space="preserve"> </w:t>
            </w:r>
            <w:r w:rsidR="00971ABA" w:rsidRPr="00495D84">
              <w:t>of</w:t>
            </w:r>
            <w:r w:rsidR="00B27C84">
              <w:t xml:space="preserve"> </w:t>
            </w:r>
            <w:r w:rsidR="00971ABA" w:rsidRPr="00495D84">
              <w:t>TRS</w:t>
            </w:r>
            <w:r w:rsidR="00B27C84">
              <w:t xml:space="preserve"> </w:t>
            </w:r>
            <w:r w:rsidR="00971ABA" w:rsidRPr="00495D84">
              <w:t>is</w:t>
            </w:r>
            <w:r w:rsidR="00B27C84">
              <w:t xml:space="preserve"> </w:t>
            </w:r>
            <w:r w:rsidR="00971ABA" w:rsidRPr="00495D84">
              <w:t>configured</w:t>
            </w:r>
            <w:r w:rsidR="00B27C84">
              <w:t xml:space="preserve"> </w:t>
            </w:r>
            <w:r w:rsidR="00971ABA" w:rsidRPr="00495D84">
              <w:t>same</w:t>
            </w:r>
            <w:r w:rsidR="00B27C84">
              <w:t xml:space="preserve"> </w:t>
            </w:r>
            <w:r w:rsidR="00971ABA" w:rsidRPr="00495D84">
              <w:t>as</w:t>
            </w:r>
            <w:r w:rsidR="00B27C84">
              <w:t xml:space="preserve"> </w:t>
            </w:r>
            <w:r w:rsidR="00971ABA" w:rsidRPr="00495D84">
              <w:t>the</w:t>
            </w:r>
            <w:r w:rsidR="00B27C84">
              <w:t xml:space="preserve"> </w:t>
            </w:r>
            <w:r w:rsidR="00971ABA" w:rsidRPr="00495D84">
              <w:t>BW</w:t>
            </w:r>
            <w:r w:rsidR="00B27C84">
              <w:t xml:space="preserve"> </w:t>
            </w:r>
            <w:r w:rsidR="00971ABA" w:rsidRPr="00495D84">
              <w:t>size</w:t>
            </w:r>
            <w:r w:rsidR="00B27C84">
              <w:t xml:space="preserve"> </w:t>
            </w:r>
            <w:r w:rsidR="00971ABA" w:rsidRPr="00495D84">
              <w:t>of</w:t>
            </w:r>
            <w:r w:rsidR="00B27C84">
              <w:t xml:space="preserve"> </w:t>
            </w:r>
            <w:r w:rsidR="00971ABA" w:rsidRPr="00495D84">
              <w:t>UE</w:t>
            </w:r>
            <w:r w:rsidR="00B27C84">
              <w:t xml:space="preserve"> </w:t>
            </w:r>
            <w:r w:rsidR="00971ABA" w:rsidRPr="00495D84">
              <w:t>active</w:t>
            </w:r>
            <w:r w:rsidR="00B27C84">
              <w:t xml:space="preserve"> </w:t>
            </w:r>
            <w:r w:rsidR="00971ABA" w:rsidRPr="00495D84">
              <w:t>BWP</w:t>
            </w:r>
            <w:r w:rsidR="00B27C84">
              <w:t xml:space="preserve"> </w:t>
            </w:r>
            <w:r w:rsidR="00971ABA" w:rsidRPr="00495D84">
              <w:t>in</w:t>
            </w:r>
            <w:r w:rsidR="00B27C84">
              <w:t xml:space="preserve"> </w:t>
            </w:r>
            <w:r w:rsidR="00971ABA" w:rsidRPr="00495D84">
              <w:t>the</w:t>
            </w:r>
            <w:r w:rsidR="00B27C84">
              <w:t xml:space="preserve"> </w:t>
            </w:r>
            <w:r w:rsidR="00971ABA" w:rsidRPr="00495D84">
              <w:t>RRM</w:t>
            </w:r>
            <w:r w:rsidR="00B27C84">
              <w:t xml:space="preserve"> </w:t>
            </w:r>
            <w:r w:rsidR="00971ABA" w:rsidRPr="00495D84">
              <w:t>test</w:t>
            </w:r>
            <w:r w:rsidR="00B27C84">
              <w:t xml:space="preserve"> </w:t>
            </w:r>
            <w:r w:rsidR="00971ABA" w:rsidRPr="00495D84">
              <w:t>cases</w:t>
            </w:r>
            <w:r w:rsidR="00555E00">
              <w:t>.</w:t>
            </w:r>
          </w:p>
          <w:p w14:paraId="304C083E" w14:textId="6760051E" w:rsidR="00971ABA" w:rsidRPr="00495D84" w:rsidRDefault="00E94096" w:rsidP="00E838EC">
            <w:pPr>
              <w:pStyle w:val="TAN"/>
              <w:rPr>
                <w:lang w:eastAsia="ja-JP"/>
              </w:rPr>
            </w:pPr>
            <w:r>
              <w:t xml:space="preserve">NOTE </w:t>
            </w:r>
            <w:r w:rsidRPr="00495D84">
              <w:rPr>
                <w:lang w:eastAsia="zh-CN"/>
              </w:rPr>
              <w:t>2</w:t>
            </w:r>
            <w:r>
              <w:t>:</w:t>
            </w:r>
            <w:r w:rsidR="00971ABA" w:rsidRPr="00495D84">
              <w:tab/>
            </w:r>
            <w:r w:rsidR="00971ABA" w:rsidRPr="00495D84">
              <w:rPr>
                <w:lang w:eastAsia="zh-CN"/>
              </w:rPr>
              <w:t>Unless</w:t>
            </w:r>
            <w:r w:rsidR="00B27C84">
              <w:rPr>
                <w:lang w:eastAsia="zh-CN"/>
              </w:rPr>
              <w:t xml:space="preserve"> </w:t>
            </w:r>
            <w:r w:rsidR="00971ABA" w:rsidRPr="00495D84">
              <w:rPr>
                <w:lang w:eastAsia="zh-CN"/>
              </w:rPr>
              <w:t>otherwise</w:t>
            </w:r>
            <w:r w:rsidR="00B27C84">
              <w:rPr>
                <w:lang w:eastAsia="zh-CN"/>
              </w:rPr>
              <w:t xml:space="preserve"> </w:t>
            </w:r>
            <w:r w:rsidR="00971ABA" w:rsidRPr="00495D84">
              <w:rPr>
                <w:lang w:eastAsia="zh-CN"/>
              </w:rPr>
              <w:t>specified</w:t>
            </w:r>
            <w:r w:rsidR="00B27C84">
              <w:rPr>
                <w:lang w:eastAsia="zh-CN"/>
              </w:rPr>
              <w:t xml:space="preserve"> </w:t>
            </w:r>
            <w:r w:rsidR="00971ABA" w:rsidRPr="00495D84">
              <w:rPr>
                <w:lang w:eastAsia="zh-CN"/>
              </w:rPr>
              <w:t>in</w:t>
            </w:r>
            <w:r w:rsidR="00B27C84">
              <w:rPr>
                <w:lang w:eastAsia="zh-CN"/>
              </w:rPr>
              <w:t xml:space="preserve"> </w:t>
            </w:r>
            <w:r w:rsidR="00971ABA" w:rsidRPr="00495D84">
              <w:rPr>
                <w:lang w:eastAsia="zh-CN"/>
              </w:rPr>
              <w:t>the</w:t>
            </w:r>
            <w:r w:rsidR="00B27C84">
              <w:rPr>
                <w:lang w:eastAsia="zh-CN"/>
              </w:rPr>
              <w:t xml:space="preserve"> </w:t>
            </w:r>
            <w:r w:rsidR="00971ABA" w:rsidRPr="00495D84">
              <w:rPr>
                <w:lang w:eastAsia="zh-CN"/>
              </w:rPr>
              <w:t>test</w:t>
            </w:r>
            <w:r w:rsidR="00B27C84">
              <w:rPr>
                <w:lang w:eastAsia="zh-CN"/>
              </w:rPr>
              <w:t xml:space="preserve"> </w:t>
            </w:r>
            <w:r w:rsidR="00971ABA" w:rsidRPr="00495D84">
              <w:rPr>
                <w:lang w:eastAsia="zh-CN"/>
              </w:rPr>
              <w:t>case</w:t>
            </w:r>
            <w:r w:rsidR="00555E00">
              <w:rPr>
                <w:lang w:eastAsia="zh-CN"/>
              </w:rPr>
              <w:t>.</w:t>
            </w:r>
          </w:p>
          <w:p w14:paraId="6FE511FB" w14:textId="00D3DF91" w:rsidR="00971ABA" w:rsidRPr="00495D84" w:rsidRDefault="00E94096" w:rsidP="00E838EC">
            <w:pPr>
              <w:pStyle w:val="TAN"/>
            </w:pPr>
            <w:r>
              <w:rPr>
                <w:rFonts w:cs="Arial"/>
              </w:rPr>
              <w:t xml:space="preserve">NOTE </w:t>
            </w:r>
            <w:r w:rsidRPr="00495D84">
              <w:rPr>
                <w:rFonts w:cs="Arial"/>
                <w:lang w:eastAsia="ja-JP"/>
              </w:rPr>
              <w:t>3</w:t>
            </w:r>
            <w:r>
              <w:rPr>
                <w:rFonts w:cs="Arial"/>
              </w:rPr>
              <w:t>:</w:t>
            </w:r>
            <w:r w:rsidR="00971ABA" w:rsidRPr="00495D84">
              <w:rPr>
                <w:rFonts w:cs="Arial"/>
              </w:rPr>
              <w:tab/>
            </w:r>
            <w:r w:rsidR="00971ABA" w:rsidRPr="00495D84">
              <w:rPr>
                <w:rFonts w:cs="Arial"/>
                <w:lang w:eastAsia="ja-JP"/>
              </w:rPr>
              <w:t>If</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larger</w:t>
            </w:r>
            <w:r w:rsidR="00B27C84">
              <w:rPr>
                <w:rFonts w:cs="Arial"/>
                <w:lang w:eastAsia="ja-JP"/>
              </w:rPr>
              <w:t xml:space="preserve"> </w:t>
            </w:r>
            <w:r w:rsidR="00971ABA" w:rsidRPr="00495D84">
              <w:rPr>
                <w:rFonts w:cs="Arial"/>
                <w:lang w:eastAsia="ja-JP"/>
              </w:rPr>
              <w:t>than</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BW</w:t>
            </w:r>
            <w:r w:rsidR="00B27C84">
              <w:rPr>
                <w:rFonts w:cs="Arial"/>
                <w:lang w:eastAsia="ja-JP"/>
              </w:rPr>
              <w:t xml:space="preserve"> </w:t>
            </w:r>
            <w:r w:rsidR="00971ABA" w:rsidRPr="00495D84">
              <w:rPr>
                <w:rFonts w:cs="Arial"/>
                <w:lang w:eastAsia="ja-JP"/>
              </w:rPr>
              <w:t>of</w:t>
            </w:r>
            <w:r w:rsidR="00B27C84">
              <w:rPr>
                <w:rFonts w:cs="Arial"/>
                <w:lang w:eastAsia="ja-JP"/>
              </w:rPr>
              <w:t xml:space="preserve"> </w:t>
            </w:r>
            <w:r w:rsidR="00971ABA" w:rsidRPr="00495D84">
              <w:rPr>
                <w:rFonts w:cs="Arial"/>
                <w:lang w:eastAsia="ja-JP"/>
              </w:rPr>
              <w:t>TRS</w:t>
            </w:r>
            <w:r w:rsidR="00B27C84">
              <w:rPr>
                <w:rFonts w:cs="Arial"/>
                <w:lang w:eastAsia="ja-JP"/>
              </w:rPr>
              <w:t xml:space="preserve"> </w:t>
            </w:r>
            <w:r w:rsidR="00971ABA" w:rsidRPr="00495D84">
              <w:rPr>
                <w:rFonts w:cs="Arial"/>
                <w:lang w:eastAsia="ja-JP"/>
              </w:rPr>
              <w:t>is</w:t>
            </w:r>
            <w:r w:rsidR="00B27C84">
              <w:rPr>
                <w:rFonts w:cs="Arial"/>
                <w:lang w:eastAsia="ja-JP"/>
              </w:rPr>
              <w:t xml:space="preserve"> </w:t>
            </w:r>
            <w:r w:rsidR="00971ABA" w:rsidRPr="00495D84">
              <w:rPr>
                <w:rFonts w:cs="Arial"/>
                <w:lang w:eastAsia="ja-JP"/>
              </w:rPr>
              <w:t>configured</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52RBs.</w:t>
            </w:r>
            <w:r w:rsidR="00B27C84">
              <w:rPr>
                <w:rFonts w:cs="Arial"/>
                <w:lang w:eastAsia="ja-JP"/>
              </w:rPr>
              <w:t xml:space="preserve"> </w:t>
            </w:r>
            <w:r w:rsidR="00971ABA" w:rsidRPr="00495D84">
              <w:rPr>
                <w:rFonts w:cs="Arial"/>
                <w:lang w:eastAsia="ja-JP"/>
              </w:rPr>
              <w:t>Otherwise,</w:t>
            </w:r>
            <w:r w:rsidR="00B27C84">
              <w:rPr>
                <w:rFonts w:cs="Arial"/>
                <w:lang w:eastAsia="ja-JP"/>
              </w:rPr>
              <w:t xml:space="preserve"> </w:t>
            </w:r>
            <w:r w:rsidR="00971ABA" w:rsidRPr="00495D84">
              <w:rPr>
                <w:rFonts w:cs="Arial"/>
                <w:lang w:eastAsia="ja-JP"/>
              </w:rPr>
              <w:t>same</w:t>
            </w:r>
            <w:r w:rsidR="00B27C84">
              <w:rPr>
                <w:rFonts w:cs="Arial"/>
                <w:lang w:eastAsia="ja-JP"/>
              </w:rPr>
              <w:t xml:space="preserve"> </w:t>
            </w:r>
            <w:r w:rsidR="00971ABA" w:rsidRPr="00495D84">
              <w:rPr>
                <w:rFonts w:cs="Arial"/>
                <w:lang w:eastAsia="ja-JP"/>
              </w:rPr>
              <w:t>as</w:t>
            </w:r>
            <w:r w:rsidR="00B27C84">
              <w:rPr>
                <w:rFonts w:cs="Arial"/>
                <w:lang w:eastAsia="ja-JP"/>
              </w:rPr>
              <w:t xml:space="preserve"> </w:t>
            </w:r>
            <w:r w:rsidR="00971ABA" w:rsidRPr="00495D84">
              <w:rPr>
                <w:rFonts w:cs="Arial"/>
                <w:lang w:eastAsia="ja-JP"/>
              </w:rPr>
              <w:t>active</w:t>
            </w:r>
            <w:r w:rsidR="00B27C84">
              <w:rPr>
                <w:rFonts w:cs="Arial"/>
                <w:lang w:eastAsia="ja-JP"/>
              </w:rPr>
              <w:t xml:space="preserve"> </w:t>
            </w:r>
            <w:r w:rsidR="00971ABA" w:rsidRPr="00495D84">
              <w:rPr>
                <w:rFonts w:cs="Arial"/>
                <w:lang w:eastAsia="ja-JP"/>
              </w:rPr>
              <w:t>BWP</w:t>
            </w:r>
            <w:r w:rsidR="00B27C84">
              <w:rPr>
                <w:rFonts w:cs="Arial"/>
                <w:lang w:eastAsia="ja-JP"/>
              </w:rPr>
              <w:t xml:space="preserve"> </w:t>
            </w:r>
            <w:r w:rsidR="00971ABA" w:rsidRPr="00495D84">
              <w:rPr>
                <w:rFonts w:cs="Arial"/>
                <w:lang w:eastAsia="ja-JP"/>
              </w:rPr>
              <w:t>size.</w:t>
            </w:r>
          </w:p>
        </w:tc>
      </w:tr>
    </w:tbl>
    <w:p w14:paraId="11DA7E3A" w14:textId="77777777" w:rsidR="00971ABA" w:rsidRPr="00495D84" w:rsidRDefault="00971ABA" w:rsidP="001268B4"/>
    <w:p w14:paraId="00CA88FA" w14:textId="37758FD6" w:rsidR="00B63D37" w:rsidRPr="00495D84" w:rsidRDefault="00B63D37" w:rsidP="00B63D37">
      <w:pPr>
        <w:pStyle w:val="TH"/>
      </w:pPr>
      <w:r w:rsidRPr="00495D84">
        <w:lastRenderedPageBreak/>
        <w:t>Table A.3.17.2.1-4: CSI-RS for tracking for SCS=12</w:t>
      </w:r>
      <w:r w:rsidR="00E94096" w:rsidRPr="00495D84">
        <w:t>0</w:t>
      </w:r>
      <w:r w:rsidR="00E94096">
        <w:t xml:space="preserve"> kHz</w:t>
      </w:r>
      <w:r w:rsidRPr="00495D84">
        <w:t xml:space="preserve"> Set 3</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008B88B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4F59A4F"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2DD173"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C8D476" w14:textId="77777777" w:rsidR="00B63D37" w:rsidRPr="00495D84" w:rsidRDefault="00B63D37" w:rsidP="00905CAF">
            <w:pPr>
              <w:pStyle w:val="TAH"/>
            </w:pPr>
            <w:r w:rsidRPr="00495D84">
              <w:t>Value</w:t>
            </w:r>
          </w:p>
        </w:tc>
      </w:tr>
      <w:tr w:rsidR="00B63D37" w:rsidRPr="00495D84" w14:paraId="436B792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4097449" w14:textId="12ABDB12"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79BEBBC8"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36D3E3" w14:textId="2AEB23A6" w:rsidR="00B63D37" w:rsidRPr="00495D84" w:rsidRDefault="00B63D37" w:rsidP="00905CAF">
            <w:pPr>
              <w:pStyle w:val="TAL"/>
            </w:pPr>
            <w:r w:rsidRPr="00495D84">
              <w:t>TRS.2.4</w:t>
            </w:r>
            <w:r w:rsidR="00B27C84">
              <w:t xml:space="preserve"> </w:t>
            </w:r>
            <w:r w:rsidRPr="00495D84">
              <w:t>TDD</w:t>
            </w:r>
          </w:p>
        </w:tc>
      </w:tr>
      <w:tr w:rsidR="00B63D37" w:rsidRPr="00495D84" w14:paraId="5CB63B9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D1427F6"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4DCAD4"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6B0547" w14:textId="7EC8A8A2"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6C77FF3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6194F5F"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406D3D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F9C143" w14:textId="77777777" w:rsidR="00B63D37" w:rsidRPr="00495D84" w:rsidRDefault="00B63D37" w:rsidP="00905CAF">
            <w:pPr>
              <w:pStyle w:val="TAL"/>
            </w:pPr>
            <w:r w:rsidRPr="00495D84">
              <w:t>120</w:t>
            </w:r>
          </w:p>
        </w:tc>
      </w:tr>
      <w:tr w:rsidR="00B63D37" w:rsidRPr="00495D84" w14:paraId="5730E7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28756BF" w14:textId="328DDC0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D17AED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09B0C3B" w14:textId="30EEED99"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72D62C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A340907" w14:textId="21E7D964"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94B0D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45B465" w14:textId="24037878"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502644E2" w14:textId="573128A3"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7</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08D0C27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3341E00" w14:textId="5D1667E8"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16FC37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A96693" w14:textId="7F13037C"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E327BA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FFC88" w14:textId="3413AAEE"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1F47CFF0"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00FE8F" w14:textId="4A9C3E4B"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8DABF78"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1BEAF5A" w14:textId="394248EB"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7B59E8EE"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49FF7A" w14:textId="5B71CDC3"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7A22D42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AF01165" w14:textId="7CCB5880"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D82F5F"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9E4DFD" w14:textId="0AC9C9CD"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3FDBDE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530BB13" w14:textId="547C0E26"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58DA9"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3986A5A" w14:textId="0C6163DC"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3934F65B" w14:textId="044C2221"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2E0AC3D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0E235CB" w14:textId="54317633"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3698DE"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935AB0" w14:textId="2559B224"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539B757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E07E7E5" w14:textId="7D828C12"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40581F6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B9526A" w14:textId="77777777" w:rsidR="00B63D37" w:rsidRPr="00495D84" w:rsidRDefault="00B63D37" w:rsidP="00905CAF">
            <w:pPr>
              <w:pStyle w:val="TAL"/>
            </w:pPr>
            <w:r w:rsidRPr="00495D84">
              <w:rPr>
                <w:rFonts w:eastAsia="MS Mincho"/>
              </w:rPr>
              <w:t>TCI.State.2</w:t>
            </w:r>
          </w:p>
        </w:tc>
      </w:tr>
      <w:tr w:rsidR="00B63D37" w:rsidRPr="00495D84" w14:paraId="719D8255"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DF7131B" w14:textId="6953777E"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5AA4AC5A" w14:textId="2B8D1890"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7A74E5B6" w14:textId="7E1D995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429DE39A" w14:textId="77777777" w:rsidR="00B63D37" w:rsidRPr="00495D84" w:rsidRDefault="00B63D37" w:rsidP="00B63D37"/>
    <w:p w14:paraId="3E315400" w14:textId="54705750" w:rsidR="00B63D37" w:rsidRPr="00495D84" w:rsidRDefault="00B63D37" w:rsidP="00B63D37">
      <w:pPr>
        <w:pStyle w:val="TH"/>
      </w:pPr>
      <w:r w:rsidRPr="00495D84">
        <w:t>Table A.3.17.2.1-5: CSI-RS for tracking for SCS=12</w:t>
      </w:r>
      <w:r w:rsidR="00E94096" w:rsidRPr="00495D84">
        <w:t>0</w:t>
      </w:r>
      <w:r w:rsidR="00E94096">
        <w:t xml:space="preserve"> kHz</w:t>
      </w:r>
      <w:r w:rsidRPr="00495D84">
        <w:t xml:space="preserve"> Set 4</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B63D37" w:rsidRPr="00495D84" w14:paraId="4F18032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7061AA" w14:textId="77777777" w:rsidR="00B63D37" w:rsidRPr="00495D84" w:rsidRDefault="00B63D37" w:rsidP="00905CAF">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5F6C2F" w14:textId="77777777" w:rsidR="00B63D37" w:rsidRPr="00495D84" w:rsidRDefault="00B63D37" w:rsidP="00905CAF">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EC60E1B" w14:textId="77777777" w:rsidR="00B63D37" w:rsidRPr="00495D84" w:rsidRDefault="00B63D37" w:rsidP="00905CAF">
            <w:pPr>
              <w:pStyle w:val="TAH"/>
            </w:pPr>
            <w:r w:rsidRPr="00495D84">
              <w:t>Value</w:t>
            </w:r>
          </w:p>
        </w:tc>
      </w:tr>
      <w:tr w:rsidR="00B63D37" w:rsidRPr="00495D84" w14:paraId="47BCAC1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73D540B" w14:textId="6FF2CDC0" w:rsidR="00B63D37" w:rsidRPr="00495D84" w:rsidRDefault="00B63D37" w:rsidP="00905CAF">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36CE0D47"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E02A1F" w14:textId="45B7B27A" w:rsidR="00B63D37" w:rsidRPr="00495D84" w:rsidRDefault="00B63D37" w:rsidP="00905CAF">
            <w:pPr>
              <w:pStyle w:val="TAL"/>
            </w:pPr>
            <w:r w:rsidRPr="00495D84">
              <w:t>TRS.2.5</w:t>
            </w:r>
            <w:r w:rsidR="00B27C84">
              <w:t xml:space="preserve"> </w:t>
            </w:r>
            <w:r w:rsidRPr="00495D84">
              <w:t>TDD</w:t>
            </w:r>
          </w:p>
        </w:tc>
      </w:tr>
      <w:tr w:rsidR="00B63D37" w:rsidRPr="00495D84" w14:paraId="0373DB9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C23F854" w14:textId="77777777" w:rsidR="00B63D37" w:rsidRPr="00495D84" w:rsidRDefault="00B63D37" w:rsidP="00905CAF">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FA8AE6"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AF9855" w14:textId="5566DABC" w:rsidR="00B63D37" w:rsidRPr="00495D84" w:rsidRDefault="00B63D37" w:rsidP="00905CAF">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B63D37" w:rsidRPr="00495D84" w14:paraId="74691EA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EBCA45A" w14:textId="77777777" w:rsidR="00B63D37" w:rsidRPr="00495D84" w:rsidRDefault="00B63D37" w:rsidP="00905CAF">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5F9B868" w14:textId="77777777" w:rsidR="00B63D37" w:rsidRPr="00495D84" w:rsidRDefault="00B63D37" w:rsidP="00905CAF">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82451F7" w14:textId="77777777" w:rsidR="00B63D37" w:rsidRPr="00495D84" w:rsidRDefault="00B63D37" w:rsidP="00905CAF">
            <w:pPr>
              <w:pStyle w:val="TAL"/>
            </w:pPr>
            <w:r w:rsidRPr="00495D84">
              <w:t>120</w:t>
            </w:r>
          </w:p>
        </w:tc>
      </w:tr>
      <w:tr w:rsidR="00B63D37" w:rsidRPr="00495D84" w14:paraId="2660CF8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FCA207E" w14:textId="018B3CDF" w:rsidR="00B63D37" w:rsidRPr="00495D84" w:rsidRDefault="00B63D37" w:rsidP="00905CAF">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084D7F95"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2429B5" w14:textId="4AB956C1" w:rsidR="00B63D37" w:rsidRPr="00495D84" w:rsidRDefault="00B63D37" w:rsidP="00905CAF">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1389FF67"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678E2" w14:textId="0C750B7D" w:rsidR="00B63D37" w:rsidRPr="00495D84" w:rsidRDefault="00B63D37" w:rsidP="00905CAF">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2586631"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55BD0" w14:textId="4AD09AF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4</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19B017B3" w14:textId="5119B357" w:rsidR="00B63D37" w:rsidRPr="00495D84" w:rsidRDefault="00B63D37" w:rsidP="00905CAF">
            <w:pPr>
              <w:pStyle w:val="TAL"/>
            </w:pPr>
            <w:r w:rsidRPr="00495D84">
              <w:t>l</w:t>
            </w:r>
            <w:r w:rsidRPr="00495D84">
              <w:rPr>
                <w:vertAlign w:val="subscript"/>
              </w:rPr>
              <w:t>0</w:t>
            </w:r>
            <w:r w:rsidR="00B27C84">
              <w:t xml:space="preserve"> </w:t>
            </w:r>
            <w:r w:rsidRPr="00495D84">
              <w:t>=</w:t>
            </w:r>
            <w:r w:rsidR="00B27C84">
              <w:t xml:space="preserve"> </w:t>
            </w:r>
            <w:r w:rsidRPr="00495D84">
              <w:t>8</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B63D37" w:rsidRPr="00495D84" w14:paraId="6AEFFC3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017CFEF" w14:textId="74093FFD" w:rsidR="00B63D37" w:rsidRPr="00495D84" w:rsidRDefault="00B63D37" w:rsidP="00905CAF">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1C90E28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4F6C05" w14:textId="0DFFC845" w:rsidR="00B63D37" w:rsidRPr="00495D84" w:rsidRDefault="00B63D37" w:rsidP="00905CAF">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0088A23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3ACBD41" w14:textId="692ADF2B" w:rsidR="00B63D37" w:rsidRPr="00495D84" w:rsidRDefault="00B63D37" w:rsidP="00905CAF">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64E51B49"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454B3F5" w14:textId="66BB29F1" w:rsidR="00B63D37" w:rsidRPr="00495D84" w:rsidRDefault="00B63D37" w:rsidP="00905CAF">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05D83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4C2B94C" w14:textId="2E37D4F5" w:rsidR="00B63D37" w:rsidRPr="00495D84" w:rsidRDefault="00B63D37" w:rsidP="00905CAF">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0D4B526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DA43A4E" w14:textId="02F43224" w:rsidR="00B63D37" w:rsidRPr="00495D84" w:rsidRDefault="00B63D37" w:rsidP="00905CAF">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4A6A4C90"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7BB747" w14:textId="0B541775" w:rsidR="00B63D37" w:rsidRPr="00495D84" w:rsidRDefault="00B63D37" w:rsidP="00905CAF">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3308BE"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FE334B7" w14:textId="0E263D9F" w:rsidR="00B63D37" w:rsidRPr="00495D84" w:rsidRDefault="00B63D37" w:rsidP="00905CAF">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B63D37" w:rsidRPr="00495D84" w14:paraId="698F9EF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08025B" w14:textId="3E375D0A" w:rsidR="00B63D37" w:rsidRPr="00495D84" w:rsidRDefault="00B63D37" w:rsidP="00905CAF">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D4F594B" w14:textId="77777777" w:rsidR="00B63D37" w:rsidRPr="00495D84" w:rsidRDefault="00B63D37" w:rsidP="00905CAF">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214C04" w14:textId="2B782973" w:rsidR="00B63D37" w:rsidRPr="00495D84" w:rsidRDefault="00B63D37" w:rsidP="00905CAF">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106E1105" w14:textId="26C0BB30" w:rsidR="00B63D37" w:rsidRPr="00495D84" w:rsidRDefault="00B63D37" w:rsidP="00905CAF">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B63D37" w:rsidRPr="00495D84" w14:paraId="57A5344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5D1713F" w14:textId="7F281056" w:rsidR="00B63D37" w:rsidRPr="00495D84" w:rsidRDefault="00B63D37" w:rsidP="00905CAF">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EF254BB" w14:textId="77777777" w:rsidR="00B63D37" w:rsidRPr="00495D84" w:rsidRDefault="00B63D37" w:rsidP="00905CAF">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1A9516B" w14:textId="2772F79B" w:rsidR="00B63D37" w:rsidRPr="00495D84" w:rsidRDefault="00B63D37" w:rsidP="00905CAF">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B63D37" w:rsidRPr="00495D84" w14:paraId="013DFC82"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7D3BA1F" w14:textId="72327417" w:rsidR="00B63D37" w:rsidRPr="00495D84" w:rsidRDefault="00B63D37" w:rsidP="00905CAF">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10982842" w14:textId="77777777" w:rsidR="00B63D37" w:rsidRPr="00495D84" w:rsidRDefault="00B63D37" w:rsidP="00905CAF">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4D1C28" w14:textId="3E2827BF" w:rsidR="00B63D37" w:rsidRPr="00495D84" w:rsidRDefault="00B63D37" w:rsidP="00905CAF">
            <w:pPr>
              <w:pStyle w:val="TAL"/>
            </w:pPr>
            <w:r w:rsidRPr="00495D84">
              <w:rPr>
                <w:rFonts w:eastAsia="MS Mincho"/>
              </w:rPr>
              <w:t>TCI.State.3</w:t>
            </w:r>
          </w:p>
        </w:tc>
      </w:tr>
      <w:tr w:rsidR="00B63D37" w:rsidRPr="00495D84" w14:paraId="04D78FBB"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0CAFC3" w14:textId="6D423847" w:rsidR="00B63D37" w:rsidRPr="00495D84" w:rsidRDefault="00E94096" w:rsidP="00905CAF">
            <w:pPr>
              <w:pStyle w:val="TAN"/>
            </w:pPr>
            <w:r>
              <w:t xml:space="preserve">NOTE </w:t>
            </w:r>
            <w:r w:rsidRPr="00495D84">
              <w:t>1</w:t>
            </w:r>
            <w:r>
              <w:t>:</w:t>
            </w:r>
            <w:r w:rsidR="00B63D37" w:rsidRPr="00495D84">
              <w:tab/>
              <w:t>BW</w:t>
            </w:r>
            <w:r w:rsidR="00B27C84">
              <w:t xml:space="preserve"> </w:t>
            </w:r>
            <w:r w:rsidR="00B63D37" w:rsidRPr="00495D84">
              <w:t>of</w:t>
            </w:r>
            <w:r w:rsidR="00B27C84">
              <w:t xml:space="preserve"> </w:t>
            </w:r>
            <w:r w:rsidR="00B63D37" w:rsidRPr="00495D84">
              <w:t>TRS</w:t>
            </w:r>
            <w:r w:rsidR="00B27C84">
              <w:t xml:space="preserve"> </w:t>
            </w:r>
            <w:r w:rsidR="00B63D37" w:rsidRPr="00495D84">
              <w:t>is</w:t>
            </w:r>
            <w:r w:rsidR="00B27C84">
              <w:t xml:space="preserve"> </w:t>
            </w:r>
            <w:r w:rsidR="00B63D37" w:rsidRPr="00495D84">
              <w:t>configured</w:t>
            </w:r>
            <w:r w:rsidR="00B27C84">
              <w:t xml:space="preserve"> </w:t>
            </w:r>
            <w:r w:rsidR="00B63D37" w:rsidRPr="00495D84">
              <w:t>same</w:t>
            </w:r>
            <w:r w:rsidR="00B27C84">
              <w:t xml:space="preserve"> </w:t>
            </w:r>
            <w:r w:rsidR="00B63D37" w:rsidRPr="00495D84">
              <w:t>as</w:t>
            </w:r>
            <w:r w:rsidR="00B27C84">
              <w:t xml:space="preserve"> </w:t>
            </w:r>
            <w:r w:rsidR="00B63D37" w:rsidRPr="00495D84">
              <w:t>the</w:t>
            </w:r>
            <w:r w:rsidR="00B27C84">
              <w:t xml:space="preserve"> </w:t>
            </w:r>
            <w:r w:rsidR="00B63D37" w:rsidRPr="00495D84">
              <w:t>BW</w:t>
            </w:r>
            <w:r w:rsidR="00B27C84">
              <w:t xml:space="preserve"> </w:t>
            </w:r>
            <w:r w:rsidR="00B63D37" w:rsidRPr="00495D84">
              <w:t>size</w:t>
            </w:r>
            <w:r w:rsidR="00B27C84">
              <w:t xml:space="preserve"> </w:t>
            </w:r>
            <w:r w:rsidR="00B63D37" w:rsidRPr="00495D84">
              <w:t>of</w:t>
            </w:r>
            <w:r w:rsidR="00B27C84">
              <w:t xml:space="preserve"> </w:t>
            </w:r>
            <w:r w:rsidR="00B63D37" w:rsidRPr="00495D84">
              <w:t>UE</w:t>
            </w:r>
            <w:r w:rsidR="00B27C84">
              <w:t xml:space="preserve"> </w:t>
            </w:r>
            <w:r w:rsidR="00B63D37" w:rsidRPr="00495D84">
              <w:t>active</w:t>
            </w:r>
            <w:r w:rsidR="00B27C84">
              <w:t xml:space="preserve"> </w:t>
            </w:r>
            <w:r w:rsidR="00B63D37" w:rsidRPr="00495D84">
              <w:t>BWP</w:t>
            </w:r>
            <w:r w:rsidR="00B27C84">
              <w:t xml:space="preserve"> </w:t>
            </w:r>
            <w:r w:rsidR="00B63D37" w:rsidRPr="00495D84">
              <w:t>in</w:t>
            </w:r>
            <w:r w:rsidR="00B27C84">
              <w:t xml:space="preserve"> </w:t>
            </w:r>
            <w:r w:rsidR="00B63D37" w:rsidRPr="00495D84">
              <w:t>the</w:t>
            </w:r>
            <w:r w:rsidR="00B27C84">
              <w:t xml:space="preserve"> </w:t>
            </w:r>
            <w:r w:rsidR="00B63D37" w:rsidRPr="00495D84">
              <w:t>RRM</w:t>
            </w:r>
            <w:r w:rsidR="00B27C84">
              <w:t xml:space="preserve"> </w:t>
            </w:r>
            <w:r w:rsidR="00B63D37" w:rsidRPr="00495D84">
              <w:t>test</w:t>
            </w:r>
            <w:r w:rsidR="00B27C84">
              <w:t xml:space="preserve"> </w:t>
            </w:r>
            <w:r w:rsidR="00B63D37" w:rsidRPr="00495D84">
              <w:t>cases</w:t>
            </w:r>
            <w:r w:rsidR="00555E00">
              <w:t>.</w:t>
            </w:r>
          </w:p>
          <w:p w14:paraId="7BBFAFF1" w14:textId="795D339B" w:rsidR="00B63D37" w:rsidRPr="00495D84" w:rsidRDefault="00E94096" w:rsidP="00905CAF">
            <w:pPr>
              <w:pStyle w:val="TAN"/>
              <w:rPr>
                <w:lang w:eastAsia="ja-JP"/>
              </w:rPr>
            </w:pPr>
            <w:r>
              <w:t xml:space="preserve">NOTE </w:t>
            </w:r>
            <w:r w:rsidRPr="00495D84">
              <w:rPr>
                <w:rFonts w:hint="eastAsia"/>
                <w:lang w:eastAsia="zh-CN"/>
              </w:rPr>
              <w:t>2</w:t>
            </w:r>
            <w:r>
              <w:t>:</w:t>
            </w:r>
            <w:r w:rsidR="00B63D37" w:rsidRPr="00495D84">
              <w:tab/>
            </w:r>
            <w:r w:rsidR="00B63D37" w:rsidRPr="00495D84">
              <w:rPr>
                <w:lang w:eastAsia="zh-CN"/>
              </w:rPr>
              <w:t>U</w:t>
            </w:r>
            <w:r w:rsidR="00B63D37" w:rsidRPr="00495D84">
              <w:rPr>
                <w:rFonts w:hint="eastAsia"/>
                <w:lang w:eastAsia="zh-CN"/>
              </w:rPr>
              <w:t>nless</w:t>
            </w:r>
            <w:r w:rsidR="00B27C84">
              <w:rPr>
                <w:lang w:eastAsia="zh-CN"/>
              </w:rPr>
              <w:t xml:space="preserve"> </w:t>
            </w:r>
            <w:r w:rsidR="00B63D37" w:rsidRPr="00495D84">
              <w:rPr>
                <w:lang w:eastAsia="zh-CN"/>
              </w:rPr>
              <w:t>otherwise</w:t>
            </w:r>
            <w:r w:rsidR="00B27C84">
              <w:rPr>
                <w:lang w:eastAsia="zh-CN"/>
              </w:rPr>
              <w:t xml:space="preserve"> </w:t>
            </w:r>
            <w:r w:rsidR="00B63D37" w:rsidRPr="00495D84">
              <w:rPr>
                <w:lang w:eastAsia="zh-CN"/>
              </w:rPr>
              <w:t>specified</w:t>
            </w:r>
            <w:r w:rsidR="00B27C84">
              <w:rPr>
                <w:lang w:eastAsia="zh-CN"/>
              </w:rPr>
              <w:t xml:space="preserve"> </w:t>
            </w:r>
            <w:r w:rsidR="00B63D37" w:rsidRPr="00495D84">
              <w:rPr>
                <w:lang w:eastAsia="zh-CN"/>
              </w:rPr>
              <w:t>in</w:t>
            </w:r>
            <w:r w:rsidR="00B27C84">
              <w:rPr>
                <w:lang w:eastAsia="zh-CN"/>
              </w:rPr>
              <w:t xml:space="preserve"> </w:t>
            </w:r>
            <w:r w:rsidR="00B63D37" w:rsidRPr="00495D84">
              <w:rPr>
                <w:lang w:eastAsia="zh-CN"/>
              </w:rPr>
              <w:t>the</w:t>
            </w:r>
            <w:r w:rsidR="00B27C84">
              <w:rPr>
                <w:lang w:eastAsia="zh-CN"/>
              </w:rPr>
              <w:t xml:space="preserve"> </w:t>
            </w:r>
            <w:r w:rsidR="00B63D37" w:rsidRPr="00495D84">
              <w:rPr>
                <w:lang w:eastAsia="zh-CN"/>
              </w:rPr>
              <w:t>test</w:t>
            </w:r>
            <w:r w:rsidR="00B27C84">
              <w:rPr>
                <w:lang w:eastAsia="zh-CN"/>
              </w:rPr>
              <w:t xml:space="preserve"> </w:t>
            </w:r>
            <w:r w:rsidR="00B63D37" w:rsidRPr="00495D84">
              <w:rPr>
                <w:lang w:eastAsia="zh-CN"/>
              </w:rPr>
              <w:t>case</w:t>
            </w:r>
            <w:r w:rsidR="00555E00">
              <w:rPr>
                <w:lang w:eastAsia="zh-CN"/>
              </w:rPr>
              <w:t>.</w:t>
            </w:r>
          </w:p>
          <w:p w14:paraId="03CDAFA2" w14:textId="45065CBB" w:rsidR="00B63D37" w:rsidRPr="00495D84" w:rsidRDefault="00E94096" w:rsidP="00905CAF">
            <w:pPr>
              <w:pStyle w:val="TAN"/>
            </w:pPr>
            <w:r>
              <w:rPr>
                <w:rFonts w:cs="Arial"/>
              </w:rPr>
              <w:t xml:space="preserve">NOTE </w:t>
            </w:r>
            <w:r w:rsidRPr="00495D84">
              <w:rPr>
                <w:rFonts w:cs="Arial"/>
                <w:lang w:eastAsia="ja-JP"/>
              </w:rPr>
              <w:t>3</w:t>
            </w:r>
            <w:r>
              <w:rPr>
                <w:rFonts w:cs="Arial"/>
              </w:rPr>
              <w:t>:</w:t>
            </w:r>
            <w:r w:rsidR="00B63D37" w:rsidRPr="00495D84">
              <w:rPr>
                <w:rFonts w:cs="Arial"/>
              </w:rPr>
              <w:tab/>
            </w:r>
            <w:r w:rsidR="00B63D37" w:rsidRPr="00495D84">
              <w:rPr>
                <w:rFonts w:cs="Arial" w:hint="eastAsia"/>
                <w:lang w:eastAsia="ja-JP"/>
              </w:rPr>
              <w:t>If</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larger</w:t>
            </w:r>
            <w:r w:rsidR="00B27C84">
              <w:rPr>
                <w:rFonts w:cs="Arial" w:hint="eastAsia"/>
                <w:lang w:eastAsia="ja-JP"/>
              </w:rPr>
              <w:t xml:space="preserve"> </w:t>
            </w:r>
            <w:r w:rsidR="00B63D37" w:rsidRPr="00495D84">
              <w:rPr>
                <w:rFonts w:cs="Arial" w:hint="eastAsia"/>
                <w:lang w:eastAsia="ja-JP"/>
              </w:rPr>
              <w:t>than</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BW</w:t>
            </w:r>
            <w:r w:rsidR="00B27C84">
              <w:rPr>
                <w:rFonts w:cs="Arial" w:hint="eastAsia"/>
                <w:lang w:eastAsia="ja-JP"/>
              </w:rPr>
              <w:t xml:space="preserve"> </w:t>
            </w:r>
            <w:r w:rsidR="00B63D37" w:rsidRPr="00495D84">
              <w:rPr>
                <w:rFonts w:cs="Arial" w:hint="eastAsia"/>
                <w:lang w:eastAsia="ja-JP"/>
              </w:rPr>
              <w:t>of</w:t>
            </w:r>
            <w:r w:rsidR="00B27C84">
              <w:rPr>
                <w:rFonts w:cs="Arial" w:hint="eastAsia"/>
                <w:lang w:eastAsia="ja-JP"/>
              </w:rPr>
              <w:t xml:space="preserve"> </w:t>
            </w:r>
            <w:r w:rsidR="00B63D37" w:rsidRPr="00495D84">
              <w:rPr>
                <w:rFonts w:cs="Arial" w:hint="eastAsia"/>
                <w:lang w:eastAsia="ja-JP"/>
              </w:rPr>
              <w:t>TRS</w:t>
            </w:r>
            <w:r w:rsidR="00B27C84">
              <w:rPr>
                <w:rFonts w:cs="Arial" w:hint="eastAsia"/>
                <w:lang w:eastAsia="ja-JP"/>
              </w:rPr>
              <w:t xml:space="preserve"> </w:t>
            </w:r>
            <w:r w:rsidR="00B63D37" w:rsidRPr="00495D84">
              <w:rPr>
                <w:rFonts w:cs="Arial" w:hint="eastAsia"/>
                <w:lang w:eastAsia="ja-JP"/>
              </w:rPr>
              <w:t>is</w:t>
            </w:r>
            <w:r w:rsidR="00B27C84">
              <w:rPr>
                <w:rFonts w:cs="Arial" w:hint="eastAsia"/>
                <w:lang w:eastAsia="ja-JP"/>
              </w:rPr>
              <w:t xml:space="preserve"> </w:t>
            </w:r>
            <w:r w:rsidR="00B63D37" w:rsidRPr="00495D84">
              <w:rPr>
                <w:rFonts w:cs="Arial" w:hint="eastAsia"/>
                <w:lang w:eastAsia="ja-JP"/>
              </w:rPr>
              <w:t>configured</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52RBs.</w:t>
            </w:r>
            <w:r w:rsidR="00B27C84">
              <w:rPr>
                <w:rFonts w:cs="Arial" w:hint="eastAsia"/>
                <w:lang w:eastAsia="ja-JP"/>
              </w:rPr>
              <w:t xml:space="preserve"> </w:t>
            </w:r>
            <w:r w:rsidR="00B63D37" w:rsidRPr="00495D84">
              <w:rPr>
                <w:rFonts w:cs="Arial" w:hint="eastAsia"/>
                <w:lang w:eastAsia="ja-JP"/>
              </w:rPr>
              <w:t>Otherwise,</w:t>
            </w:r>
            <w:r w:rsidR="00B27C84">
              <w:rPr>
                <w:rFonts w:cs="Arial" w:hint="eastAsia"/>
                <w:lang w:eastAsia="ja-JP"/>
              </w:rPr>
              <w:t xml:space="preserve"> </w:t>
            </w:r>
            <w:r w:rsidR="00B63D37" w:rsidRPr="00495D84">
              <w:rPr>
                <w:rFonts w:cs="Arial" w:hint="eastAsia"/>
                <w:lang w:eastAsia="ja-JP"/>
              </w:rPr>
              <w:t>same</w:t>
            </w:r>
            <w:r w:rsidR="00B27C84">
              <w:rPr>
                <w:rFonts w:cs="Arial" w:hint="eastAsia"/>
                <w:lang w:eastAsia="ja-JP"/>
              </w:rPr>
              <w:t xml:space="preserve"> </w:t>
            </w:r>
            <w:r w:rsidR="00B63D37" w:rsidRPr="00495D84">
              <w:rPr>
                <w:rFonts w:cs="Arial" w:hint="eastAsia"/>
                <w:lang w:eastAsia="ja-JP"/>
              </w:rPr>
              <w:t>as</w:t>
            </w:r>
            <w:r w:rsidR="00B27C84">
              <w:rPr>
                <w:rFonts w:cs="Arial" w:hint="eastAsia"/>
                <w:lang w:eastAsia="ja-JP"/>
              </w:rPr>
              <w:t xml:space="preserve"> </w:t>
            </w:r>
            <w:r w:rsidR="00B63D37" w:rsidRPr="00495D84">
              <w:rPr>
                <w:rFonts w:cs="Arial" w:hint="eastAsia"/>
                <w:lang w:eastAsia="ja-JP"/>
              </w:rPr>
              <w:t>active</w:t>
            </w:r>
            <w:r w:rsidR="00B27C84">
              <w:rPr>
                <w:rFonts w:cs="Arial" w:hint="eastAsia"/>
                <w:lang w:eastAsia="ja-JP"/>
              </w:rPr>
              <w:t xml:space="preserve"> </w:t>
            </w:r>
            <w:r w:rsidR="00B63D37" w:rsidRPr="00495D84">
              <w:rPr>
                <w:rFonts w:cs="Arial" w:hint="eastAsia"/>
                <w:lang w:eastAsia="ja-JP"/>
              </w:rPr>
              <w:t>BWP</w:t>
            </w:r>
            <w:r w:rsidR="00B27C84">
              <w:rPr>
                <w:rFonts w:cs="Arial" w:hint="eastAsia"/>
                <w:lang w:eastAsia="ja-JP"/>
              </w:rPr>
              <w:t xml:space="preserve"> </w:t>
            </w:r>
            <w:r w:rsidR="00B63D37" w:rsidRPr="00495D84">
              <w:rPr>
                <w:rFonts w:cs="Arial" w:hint="eastAsia"/>
                <w:lang w:eastAsia="ja-JP"/>
              </w:rPr>
              <w:t>size.</w:t>
            </w:r>
          </w:p>
        </w:tc>
      </w:tr>
    </w:tbl>
    <w:p w14:paraId="5CB19D0C" w14:textId="77777777" w:rsidR="00B63D37" w:rsidRDefault="00B63D37" w:rsidP="00B63D37">
      <w:pPr>
        <w:rPr>
          <w:rFonts w:eastAsiaTheme="minorEastAsia"/>
          <w:highlight w:val="yellow"/>
          <w:lang w:eastAsia="zh-CN"/>
        </w:rPr>
      </w:pPr>
    </w:p>
    <w:p w14:paraId="3CF8484B" w14:textId="77777777" w:rsidR="00FE2A12" w:rsidRPr="00495D84" w:rsidRDefault="00FE2A12" w:rsidP="00FE2A12">
      <w:pPr>
        <w:pStyle w:val="TH"/>
      </w:pPr>
      <w:r w:rsidRPr="00495D84">
        <w:lastRenderedPageBreak/>
        <w:t>Table A.3.17.2.1-</w:t>
      </w:r>
      <w:r>
        <w:t>6</w:t>
      </w:r>
      <w:r w:rsidRPr="00495D84">
        <w:t>: CSI-RS for tracking for SCS=120</w:t>
      </w:r>
      <w:r>
        <w:t xml:space="preserve"> kHz</w:t>
      </w:r>
      <w:r w:rsidRPr="00495D84">
        <w:t xml:space="preserve"> Set </w:t>
      </w:r>
      <w:r>
        <w:t>5</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FE2A12" w:rsidRPr="00495D84" w14:paraId="1ADF22EC"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FA2BD5" w14:textId="77777777" w:rsidR="00FE2A12" w:rsidRPr="00495D84" w:rsidRDefault="00FE2A12" w:rsidP="00594428">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77041E6" w14:textId="77777777" w:rsidR="00FE2A12" w:rsidRPr="00495D84" w:rsidRDefault="00FE2A12" w:rsidP="00594428">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89D053F" w14:textId="77777777" w:rsidR="00FE2A12" w:rsidRPr="00495D84" w:rsidRDefault="00FE2A12" w:rsidP="00594428">
            <w:pPr>
              <w:pStyle w:val="TAH"/>
            </w:pPr>
            <w:r w:rsidRPr="00495D84">
              <w:t>Value</w:t>
            </w:r>
          </w:p>
        </w:tc>
      </w:tr>
      <w:tr w:rsidR="00FE2A12" w:rsidRPr="00495D84" w14:paraId="15356AD9"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4B73D3" w14:textId="77777777" w:rsidR="00FE2A12" w:rsidRPr="00495D84" w:rsidRDefault="00FE2A12" w:rsidP="00594428">
            <w:pPr>
              <w:pStyle w:val="TAL"/>
            </w:pPr>
            <w:r w:rsidRPr="00495D84">
              <w:t>Reference</w:t>
            </w:r>
            <w:r>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52A7596A"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91E29C5" w14:textId="77777777" w:rsidR="00FE2A12" w:rsidRPr="00495D84" w:rsidRDefault="00FE2A12" w:rsidP="00594428">
            <w:pPr>
              <w:pStyle w:val="TAL"/>
            </w:pPr>
            <w:r w:rsidRPr="00495D84">
              <w:t>TRS.2.</w:t>
            </w:r>
            <w:r>
              <w:t xml:space="preserve">6 </w:t>
            </w:r>
            <w:r w:rsidRPr="00495D84">
              <w:t>TDD</w:t>
            </w:r>
          </w:p>
        </w:tc>
      </w:tr>
      <w:tr w:rsidR="00FE2A12" w:rsidRPr="00495D84" w14:paraId="28A693E7"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D50B91C" w14:textId="77777777" w:rsidR="00FE2A12" w:rsidRPr="00495D84" w:rsidRDefault="00FE2A12" w:rsidP="00594428">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DA3C70"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4D89A7" w14:textId="77777777" w:rsidR="00FE2A12" w:rsidRPr="00495D84" w:rsidRDefault="00FE2A12" w:rsidP="00594428">
            <w:pPr>
              <w:pStyle w:val="TAL"/>
              <w:rPr>
                <w:vertAlign w:val="superscript"/>
              </w:rPr>
            </w:pPr>
            <w:r w:rsidRPr="00495D84">
              <w:t>BW</w:t>
            </w:r>
            <w:r>
              <w:t xml:space="preserve"> </w:t>
            </w:r>
            <w:r w:rsidRPr="00495D84">
              <w:t>of</w:t>
            </w:r>
            <w:r>
              <w:t xml:space="preserve"> </w:t>
            </w:r>
            <w:r w:rsidRPr="00495D84">
              <w:t>Active</w:t>
            </w:r>
            <w:r>
              <w:t xml:space="preserve"> </w:t>
            </w:r>
            <w:r w:rsidRPr="00495D84">
              <w:t>BWP</w:t>
            </w:r>
            <w:r w:rsidRPr="00495D84">
              <w:rPr>
                <w:vertAlign w:val="superscript"/>
              </w:rPr>
              <w:t>Note</w:t>
            </w:r>
            <w:r>
              <w:rPr>
                <w:vertAlign w:val="superscript"/>
              </w:rPr>
              <w:t xml:space="preserve"> </w:t>
            </w:r>
            <w:r w:rsidRPr="00495D84">
              <w:rPr>
                <w:vertAlign w:val="superscript"/>
              </w:rPr>
              <w:t>1</w:t>
            </w:r>
            <w:r w:rsidRPr="00495D84">
              <w:rPr>
                <w:rFonts w:hint="eastAsia"/>
                <w:vertAlign w:val="superscript"/>
                <w:lang w:eastAsia="ja-JP"/>
              </w:rPr>
              <w:t>,3</w:t>
            </w:r>
          </w:p>
        </w:tc>
      </w:tr>
      <w:tr w:rsidR="00FE2A12" w:rsidRPr="00495D84" w14:paraId="6893081D"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984BC4B" w14:textId="77777777" w:rsidR="00FE2A12" w:rsidRPr="00495D84" w:rsidRDefault="00FE2A12" w:rsidP="00594428">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43845A4" w14:textId="77777777" w:rsidR="00FE2A12" w:rsidRPr="00495D84" w:rsidRDefault="00FE2A12" w:rsidP="00594428">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DD4677D" w14:textId="77777777" w:rsidR="00FE2A12" w:rsidRPr="00495D84" w:rsidRDefault="00FE2A12" w:rsidP="00594428">
            <w:pPr>
              <w:pStyle w:val="TAL"/>
            </w:pPr>
            <w:r w:rsidRPr="00495D84">
              <w:t>120</w:t>
            </w:r>
          </w:p>
        </w:tc>
      </w:tr>
      <w:tr w:rsidR="00FE2A12" w:rsidRPr="00495D84" w14:paraId="056F5870"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BAB3B57" w14:textId="77777777" w:rsidR="00FE2A12" w:rsidRPr="00495D84" w:rsidRDefault="00FE2A12" w:rsidP="00594428">
            <w:pPr>
              <w:pStyle w:val="TAL"/>
            </w:pPr>
            <w:r w:rsidRPr="00495D84">
              <w:t>First</w:t>
            </w:r>
            <w:r>
              <w:t xml:space="preserve"> </w:t>
            </w:r>
            <w:r w:rsidRPr="00495D84">
              <w:t>subcarrier</w:t>
            </w:r>
            <w:r>
              <w:t xml:space="preserve"> </w:t>
            </w:r>
            <w:r w:rsidRPr="00495D84">
              <w:t>index</w:t>
            </w:r>
            <w:r>
              <w:t xml:space="preserve"> </w:t>
            </w:r>
            <w:r w:rsidRPr="00495D84">
              <w:t>in</w:t>
            </w:r>
            <w:r>
              <w:t xml:space="preserve"> </w:t>
            </w:r>
            <w:r w:rsidRPr="00495D84">
              <w:t>the</w:t>
            </w:r>
            <w:r>
              <w:t xml:space="preserve"> </w:t>
            </w:r>
            <w:r w:rsidRPr="00495D84">
              <w:t>PRB</w:t>
            </w:r>
            <w:r>
              <w:t xml:space="preserve"> </w:t>
            </w:r>
            <w:r w:rsidRPr="00495D84">
              <w:t>used</w:t>
            </w:r>
            <w:r>
              <w:t xml:space="preserve"> </w:t>
            </w:r>
            <w:r w:rsidRPr="00495D84">
              <w:t>for</w:t>
            </w:r>
            <w:r>
              <w:t xml:space="preserve"> </w:t>
            </w:r>
            <w:r w:rsidRPr="00495D84">
              <w:t>CSI-RS</w:t>
            </w:r>
            <w: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23106DA5"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4B224A" w14:textId="77777777" w:rsidR="00FE2A12" w:rsidRPr="00495D84" w:rsidRDefault="00FE2A12" w:rsidP="00594428">
            <w:pPr>
              <w:pStyle w:val="TAL"/>
            </w:pPr>
            <w:r w:rsidRPr="00495D84">
              <w:t>k</w:t>
            </w:r>
            <w:r w:rsidRPr="00495D84">
              <w:rPr>
                <w:vertAlign w:val="subscript"/>
              </w:rPr>
              <w:t>0</w:t>
            </w:r>
            <w:r w:rsidRPr="00495D84">
              <w:t>=0</w:t>
            </w:r>
            <w:r>
              <w:t xml:space="preserve"> </w:t>
            </w:r>
            <w:r w:rsidRPr="00495D84">
              <w:t>for</w:t>
            </w:r>
            <w:r>
              <w:t xml:space="preserve"> </w:t>
            </w:r>
            <w:r w:rsidRPr="00495D84">
              <w:t>CSI-RS</w:t>
            </w:r>
            <w:r>
              <w:t xml:space="preserve"> </w:t>
            </w:r>
            <w:r w:rsidRPr="00495D84">
              <w:t>resource</w:t>
            </w:r>
            <w:r>
              <w:t xml:space="preserve"> </w:t>
            </w:r>
            <w:r w:rsidRPr="00495D84">
              <w:t>1,2,3,4</w:t>
            </w:r>
          </w:p>
        </w:tc>
      </w:tr>
      <w:tr w:rsidR="00FE2A12" w:rsidRPr="00495D84" w14:paraId="241EB207"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BA07537" w14:textId="77777777" w:rsidR="00FE2A12" w:rsidRPr="00495D84" w:rsidRDefault="00FE2A12" w:rsidP="00594428">
            <w:pPr>
              <w:pStyle w:val="TAL"/>
            </w:pPr>
            <w:r w:rsidRPr="00495D84">
              <w:t>First</w:t>
            </w:r>
            <w:r>
              <w:t xml:space="preserve"> </w:t>
            </w:r>
            <w:r w:rsidRPr="00495D84">
              <w:t>OFDM</w:t>
            </w:r>
            <w:r>
              <w:t xml:space="preserve"> </w:t>
            </w:r>
            <w:r w:rsidRPr="00495D84">
              <w:t>symbol</w:t>
            </w:r>
            <w:r>
              <w:t xml:space="preserve"> </w:t>
            </w:r>
            <w:r w:rsidRPr="00495D84">
              <w:t>in</w:t>
            </w:r>
            <w:r>
              <w:t xml:space="preserve"> </w:t>
            </w:r>
            <w:r w:rsidRPr="00495D84">
              <w:t>the</w:t>
            </w:r>
            <w:r>
              <w:t xml:space="preserve"> </w:t>
            </w:r>
            <w:r w:rsidRPr="00495D84">
              <w:t>slot</w:t>
            </w:r>
            <w:r>
              <w:t xml:space="preserve"> </w:t>
            </w:r>
            <w:r w:rsidRPr="00495D84">
              <w:t>used</w:t>
            </w:r>
            <w:r>
              <w:t xml:space="preserve"> </w:t>
            </w:r>
            <w:r w:rsidRPr="00495D84">
              <w:t>for</w:t>
            </w:r>
            <w:r>
              <w:t xml:space="preserve"> </w:t>
            </w:r>
            <w:r w:rsidRPr="00495D84">
              <w:t>CSI-RS</w:t>
            </w:r>
            <w: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5BD7F1E"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C28E53" w14:textId="77777777" w:rsidR="00FE2A12" w:rsidRPr="00495D84" w:rsidRDefault="00FE2A12" w:rsidP="00594428">
            <w:pPr>
              <w:pStyle w:val="TAL"/>
            </w:pPr>
            <w:r w:rsidRPr="00495D84">
              <w:t>l</w:t>
            </w:r>
            <w:r w:rsidRPr="00495D84">
              <w:rPr>
                <w:vertAlign w:val="subscript"/>
              </w:rPr>
              <w:t>0</w:t>
            </w:r>
            <w:r>
              <w:t xml:space="preserve"> </w:t>
            </w:r>
            <w:r w:rsidRPr="00495D84">
              <w:t>=</w:t>
            </w:r>
            <w:r>
              <w:t xml:space="preserve"> </w:t>
            </w:r>
            <w:r w:rsidRPr="00495D84">
              <w:t>4</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3</w:t>
            </w:r>
          </w:p>
          <w:p w14:paraId="1FDAB356" w14:textId="77777777" w:rsidR="00FE2A12" w:rsidRPr="00495D84" w:rsidRDefault="00FE2A12" w:rsidP="00594428">
            <w:pPr>
              <w:pStyle w:val="TAL"/>
            </w:pPr>
            <w:r w:rsidRPr="00495D84">
              <w:t>l</w:t>
            </w:r>
            <w:r w:rsidRPr="00495D84">
              <w:rPr>
                <w:vertAlign w:val="subscript"/>
              </w:rPr>
              <w:t>0</w:t>
            </w:r>
            <w:r>
              <w:t xml:space="preserve"> </w:t>
            </w:r>
            <w:r w:rsidRPr="00495D84">
              <w:t>=</w:t>
            </w:r>
            <w:r>
              <w:t xml:space="preserve"> </w:t>
            </w:r>
            <w:r w:rsidRPr="00495D84">
              <w:t>8</w:t>
            </w:r>
            <w:r>
              <w:t xml:space="preserve"> </w:t>
            </w:r>
            <w:r w:rsidRPr="00495D84">
              <w:t>for</w:t>
            </w:r>
            <w:r>
              <w:t xml:space="preserve"> </w:t>
            </w:r>
            <w:r w:rsidRPr="00495D84">
              <w:t>CSI-RS</w:t>
            </w:r>
            <w:r>
              <w:t xml:space="preserve"> </w:t>
            </w:r>
            <w:r w:rsidRPr="00495D84">
              <w:t>resource</w:t>
            </w:r>
            <w:r>
              <w:t xml:space="preserve"> </w:t>
            </w:r>
            <w:r w:rsidRPr="00495D84">
              <w:t>2</w:t>
            </w:r>
            <w:r>
              <w:t xml:space="preserve"> </w:t>
            </w:r>
            <w:r w:rsidRPr="00495D84">
              <w:t>and</w:t>
            </w:r>
            <w:r>
              <w:t xml:space="preserve"> </w:t>
            </w:r>
            <w:r w:rsidRPr="00495D84">
              <w:t>4</w:t>
            </w:r>
          </w:p>
        </w:tc>
      </w:tr>
      <w:tr w:rsidR="00FE2A12" w:rsidRPr="00495D84" w14:paraId="3A90452A"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8A08179" w14:textId="77777777" w:rsidR="00FE2A12" w:rsidRPr="00495D84" w:rsidRDefault="00FE2A12" w:rsidP="00594428">
            <w:pPr>
              <w:pStyle w:val="TAL"/>
            </w:pPr>
            <w:r w:rsidRPr="00495D84">
              <w:t>Number</w:t>
            </w:r>
            <w:r>
              <w:t xml:space="preserve"> </w:t>
            </w:r>
            <w:r w:rsidRPr="00495D84">
              <w:t>of</w:t>
            </w:r>
            <w:r>
              <w:t xml:space="preserve"> </w:t>
            </w:r>
            <w:r w:rsidRPr="00495D84">
              <w:t>CSI-RS</w:t>
            </w:r>
            <w:r>
              <w:t xml:space="preserve"> </w:t>
            </w:r>
            <w:r w:rsidRPr="00495D84">
              <w:t>ports</w:t>
            </w:r>
            <w:r>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5093CB02"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0DFF394" w14:textId="77777777" w:rsidR="00FE2A12" w:rsidRPr="00495D84" w:rsidRDefault="00FE2A12" w:rsidP="00594428">
            <w:pPr>
              <w:pStyle w:val="TAL"/>
            </w:pPr>
            <w:r w:rsidRPr="00495D84">
              <w:t>1</w:t>
            </w:r>
            <w:r>
              <w:t xml:space="preserve"> </w:t>
            </w:r>
            <w:r w:rsidRPr="00495D84">
              <w:t>for</w:t>
            </w:r>
            <w:r>
              <w:t xml:space="preserve"> </w:t>
            </w:r>
            <w:r w:rsidRPr="00495D84">
              <w:t>CSI-RS</w:t>
            </w:r>
            <w:r>
              <w:t xml:space="preserve"> </w:t>
            </w:r>
            <w:r w:rsidRPr="00495D84">
              <w:t>resource</w:t>
            </w:r>
            <w:r>
              <w:t xml:space="preserve"> </w:t>
            </w:r>
            <w:r w:rsidRPr="00495D84">
              <w:t>1,2,3,4</w:t>
            </w:r>
          </w:p>
        </w:tc>
      </w:tr>
      <w:tr w:rsidR="00FE2A12" w:rsidRPr="00495D84" w14:paraId="657AD7BF"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BBA3246" w14:textId="77777777" w:rsidR="00FE2A12" w:rsidRPr="00495D84" w:rsidRDefault="00FE2A12" w:rsidP="00594428">
            <w:pPr>
              <w:pStyle w:val="TAL"/>
            </w:pPr>
            <w:r w:rsidRPr="00495D84">
              <w:t>CDM</w:t>
            </w:r>
            <w:r>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4127955A"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996315" w14:textId="77777777" w:rsidR="00FE2A12" w:rsidRPr="00495D84" w:rsidRDefault="00FE2A12" w:rsidP="00594428">
            <w:pPr>
              <w:pStyle w:val="TAL"/>
            </w:pPr>
            <w:r w:rsidRPr="00495D84">
              <w:t>‘No</w:t>
            </w:r>
            <w:r>
              <w:t xml:space="preserve"> </w:t>
            </w:r>
            <w:r w:rsidRPr="00495D84">
              <w:t>CDM’</w:t>
            </w:r>
            <w:r>
              <w:t xml:space="preserve"> </w:t>
            </w:r>
            <w:r w:rsidRPr="00495D84">
              <w:t>for</w:t>
            </w:r>
            <w:r>
              <w:t xml:space="preserve"> </w:t>
            </w:r>
            <w:r w:rsidRPr="00495D84">
              <w:t>CSI-RS</w:t>
            </w:r>
            <w:r>
              <w:t xml:space="preserve"> </w:t>
            </w:r>
            <w:r w:rsidRPr="00495D84">
              <w:t>resource</w:t>
            </w:r>
            <w:r>
              <w:t xml:space="preserve"> </w:t>
            </w:r>
            <w:r w:rsidRPr="00495D84">
              <w:t>1,2,3,4</w:t>
            </w:r>
          </w:p>
        </w:tc>
      </w:tr>
      <w:tr w:rsidR="00FE2A12" w:rsidRPr="00495D84" w14:paraId="2048E161"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4B3A04A" w14:textId="77777777" w:rsidR="00FE2A12" w:rsidRPr="00495D84" w:rsidRDefault="00FE2A12" w:rsidP="00594428">
            <w:pPr>
              <w:pStyle w:val="TAL"/>
            </w:pPr>
            <w:r w:rsidRPr="00495D84">
              <w:t>Density</w:t>
            </w:r>
            <w:r>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6A1911EB"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ED158CF" w14:textId="77777777" w:rsidR="00FE2A12" w:rsidRPr="00495D84" w:rsidRDefault="00FE2A12" w:rsidP="00594428">
            <w:pPr>
              <w:pStyle w:val="TAL"/>
            </w:pPr>
            <w:r w:rsidRPr="00495D84">
              <w:t>3</w:t>
            </w:r>
            <w:r>
              <w:t xml:space="preserve"> </w:t>
            </w:r>
            <w:r w:rsidRPr="00495D84">
              <w:t>for</w:t>
            </w:r>
            <w:r>
              <w:t xml:space="preserve"> </w:t>
            </w:r>
            <w:r w:rsidRPr="00495D84">
              <w:t>CSI-RS</w:t>
            </w:r>
            <w:r>
              <w:t xml:space="preserve"> </w:t>
            </w:r>
            <w:r w:rsidRPr="00495D84">
              <w:t>resource</w:t>
            </w:r>
            <w:r>
              <w:t xml:space="preserve"> </w:t>
            </w:r>
            <w:r w:rsidRPr="00495D84">
              <w:t>1,2,3,4</w:t>
            </w:r>
          </w:p>
        </w:tc>
      </w:tr>
      <w:tr w:rsidR="00FE2A12" w:rsidRPr="00495D84" w14:paraId="3344FCC9"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6FB1A76" w14:textId="77777777" w:rsidR="00FE2A12" w:rsidRPr="00495D84" w:rsidRDefault="00FE2A12" w:rsidP="00594428">
            <w:pPr>
              <w:pStyle w:val="TAL"/>
            </w:pPr>
            <w:r w:rsidRPr="00495D84">
              <w:t>CSI-RS</w:t>
            </w:r>
            <w:r>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32DAA4" w14:textId="77777777" w:rsidR="00FE2A12" w:rsidRPr="00495D84" w:rsidRDefault="00FE2A12" w:rsidP="00594428">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BFA7AC7" w14:textId="77777777" w:rsidR="00FE2A12" w:rsidRPr="00495D84" w:rsidRDefault="00FE2A12" w:rsidP="00594428">
            <w:pPr>
              <w:pStyle w:val="TAL"/>
            </w:pPr>
            <w:r w:rsidRPr="00495D84">
              <w:t>80</w:t>
            </w:r>
            <w:r>
              <w:t xml:space="preserve"> </w:t>
            </w:r>
            <w:r w:rsidRPr="00495D84">
              <w:t>for</w:t>
            </w:r>
            <w:r>
              <w:t xml:space="preserve"> </w:t>
            </w:r>
            <w:r w:rsidRPr="00495D84">
              <w:t>CSI-RS</w:t>
            </w:r>
            <w:r>
              <w:t xml:space="preserve"> </w:t>
            </w:r>
            <w:r w:rsidRPr="00495D84">
              <w:t>resource</w:t>
            </w:r>
            <w:r>
              <w:t xml:space="preserve"> </w:t>
            </w:r>
            <w:r w:rsidRPr="00495D84">
              <w:t>1,2,3,4</w:t>
            </w:r>
          </w:p>
        </w:tc>
      </w:tr>
      <w:tr w:rsidR="00FE2A12" w:rsidRPr="00495D84" w14:paraId="330DE80F"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8A27259" w14:textId="77777777" w:rsidR="00FE2A12" w:rsidRPr="00495D84" w:rsidRDefault="00FE2A12" w:rsidP="00594428">
            <w:pPr>
              <w:pStyle w:val="TAL"/>
            </w:pPr>
            <w:r w:rsidRPr="00495D84">
              <w:t>CSI-RS</w:t>
            </w:r>
            <w:r>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09BD8A" w14:textId="77777777" w:rsidR="00FE2A12" w:rsidRPr="00495D84" w:rsidRDefault="00FE2A12" w:rsidP="00594428">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B91EB1" w14:textId="77777777" w:rsidR="00FE2A12" w:rsidRPr="00495D84" w:rsidRDefault="00FE2A12" w:rsidP="00594428">
            <w:pPr>
              <w:pStyle w:val="TAL"/>
            </w:pPr>
            <w:r w:rsidRPr="00495D84">
              <w:t>40</w:t>
            </w:r>
            <w:r>
              <w:t xml:space="preserve"> </w:t>
            </w:r>
            <w:r w:rsidRPr="00495D84">
              <w:t>for</w:t>
            </w:r>
            <w:r>
              <w:t xml:space="preserve"> </w:t>
            </w:r>
            <w:r w:rsidRPr="00495D84">
              <w:t>CSI-RS</w:t>
            </w:r>
            <w:r>
              <w:t xml:space="preserve"> </w:t>
            </w:r>
            <w:r w:rsidRPr="00495D84">
              <w:t>resource</w:t>
            </w:r>
            <w:r>
              <w:t xml:space="preserve"> </w:t>
            </w:r>
            <w:r w:rsidRPr="00495D84">
              <w:t>1</w:t>
            </w:r>
            <w:r>
              <w:t xml:space="preserve"> </w:t>
            </w:r>
            <w:r w:rsidRPr="00495D84">
              <w:t>and</w:t>
            </w:r>
            <w:r>
              <w:t xml:space="preserve"> </w:t>
            </w:r>
            <w:r w:rsidRPr="00495D84">
              <w:t>2</w:t>
            </w:r>
          </w:p>
          <w:p w14:paraId="4BDB31AF" w14:textId="77777777" w:rsidR="00FE2A12" w:rsidRPr="00495D84" w:rsidRDefault="00FE2A12" w:rsidP="00594428">
            <w:pPr>
              <w:pStyle w:val="TAL"/>
            </w:pPr>
            <w:r w:rsidRPr="00495D84">
              <w:t>41</w:t>
            </w:r>
            <w:r>
              <w:t xml:space="preserve"> </w:t>
            </w:r>
            <w:r w:rsidRPr="00495D84">
              <w:t>for</w:t>
            </w:r>
            <w:r>
              <w:t xml:space="preserve"> </w:t>
            </w:r>
            <w:r w:rsidRPr="00495D84">
              <w:t>CSI-RS</w:t>
            </w:r>
            <w:r>
              <w:t xml:space="preserve"> </w:t>
            </w:r>
            <w:r w:rsidRPr="00495D84">
              <w:t>resource</w:t>
            </w:r>
            <w:r>
              <w:t xml:space="preserve"> </w:t>
            </w:r>
            <w:r w:rsidRPr="00495D84">
              <w:t>3</w:t>
            </w:r>
            <w:r>
              <w:t xml:space="preserve"> </w:t>
            </w:r>
            <w:r w:rsidRPr="00495D84">
              <w:t>and</w:t>
            </w:r>
            <w:r>
              <w:t xml:space="preserve"> </w:t>
            </w:r>
            <w:r w:rsidRPr="00495D84">
              <w:t>4</w:t>
            </w:r>
          </w:p>
        </w:tc>
      </w:tr>
      <w:tr w:rsidR="00FE2A12" w:rsidRPr="00495D84" w14:paraId="3A48FAE0"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78C46FD" w14:textId="77777777" w:rsidR="00FE2A12" w:rsidRPr="00495D84" w:rsidRDefault="00FE2A12" w:rsidP="00594428">
            <w:pPr>
              <w:pStyle w:val="TAL"/>
              <w:rPr>
                <w:szCs w:val="22"/>
                <w:lang w:eastAsia="ja-JP"/>
              </w:rPr>
            </w:pPr>
            <w:r w:rsidRPr="00495D84">
              <w:t>EPRE</w:t>
            </w:r>
            <w:r>
              <w:t xml:space="preserve"> </w:t>
            </w:r>
            <w:r w:rsidRPr="00495D84">
              <w:t>ratio</w:t>
            </w:r>
            <w:r>
              <w:t xml:space="preserve"> </w:t>
            </w:r>
            <w:r w:rsidRPr="00495D84">
              <w:t>to</w:t>
            </w:r>
            <w:r>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8C32F3" w14:textId="77777777" w:rsidR="00FE2A12" w:rsidRPr="00495D84" w:rsidRDefault="00FE2A12" w:rsidP="00594428">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8B625A" w14:textId="77777777" w:rsidR="00FE2A12" w:rsidRPr="00495D84" w:rsidRDefault="00FE2A12" w:rsidP="00594428">
            <w:pPr>
              <w:pStyle w:val="TAL"/>
            </w:pPr>
            <w:r w:rsidRPr="00495D84">
              <w:t>0</w:t>
            </w:r>
            <w:r w:rsidRPr="00495D84">
              <w:rPr>
                <w:vertAlign w:val="superscript"/>
              </w:rPr>
              <w:t>Note</w:t>
            </w:r>
            <w:r>
              <w:rPr>
                <w:rFonts w:hint="eastAsia"/>
                <w:vertAlign w:val="superscript"/>
                <w:lang w:eastAsia="zh-CN"/>
              </w:rPr>
              <w:t xml:space="preserve"> </w:t>
            </w:r>
            <w:r w:rsidRPr="00495D84">
              <w:rPr>
                <w:rFonts w:hint="eastAsia"/>
                <w:vertAlign w:val="superscript"/>
                <w:lang w:eastAsia="zh-CN"/>
              </w:rPr>
              <w:t>2</w:t>
            </w:r>
          </w:p>
        </w:tc>
      </w:tr>
      <w:tr w:rsidR="00FE2A12" w:rsidRPr="00495D84" w14:paraId="524836AB" w14:textId="77777777" w:rsidTr="00594428">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CCD37AC" w14:textId="77777777" w:rsidR="00FE2A12" w:rsidRPr="00495D84" w:rsidRDefault="00FE2A12" w:rsidP="00594428">
            <w:pPr>
              <w:pStyle w:val="TAL"/>
              <w:rPr>
                <w:lang w:eastAsia="zh-CN"/>
              </w:rPr>
            </w:pPr>
            <w:r w:rsidRPr="00495D84">
              <w:rPr>
                <w:lang w:eastAsia="zh-CN"/>
              </w:rPr>
              <w:t>TCI</w:t>
            </w:r>
            <w:r>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07DD823A" w14:textId="77777777" w:rsidR="00FE2A12" w:rsidRPr="00495D84" w:rsidRDefault="00FE2A12" w:rsidP="00594428">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7D99C26" w14:textId="77777777" w:rsidR="00FE2A12" w:rsidRPr="00495D84" w:rsidRDefault="00FE2A12" w:rsidP="00594428">
            <w:pPr>
              <w:pStyle w:val="TAL"/>
            </w:pPr>
            <w:r w:rsidRPr="00495D84">
              <w:rPr>
                <w:rFonts w:eastAsia="MS Mincho"/>
              </w:rPr>
              <w:t>TCI.State.3</w:t>
            </w:r>
          </w:p>
        </w:tc>
      </w:tr>
      <w:tr w:rsidR="00FE2A12" w:rsidRPr="00495D84" w14:paraId="1D093EFA" w14:textId="77777777" w:rsidTr="00594428">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766284C" w14:textId="77777777" w:rsidR="00FE2A12" w:rsidRPr="00495D84" w:rsidRDefault="00FE2A12" w:rsidP="00594428">
            <w:pPr>
              <w:pStyle w:val="TAN"/>
            </w:pPr>
            <w:r>
              <w:t xml:space="preserve">NOTE </w:t>
            </w:r>
            <w:r w:rsidRPr="00495D84">
              <w:t>1</w:t>
            </w:r>
            <w:r>
              <w:t>:</w:t>
            </w:r>
            <w:r w:rsidRPr="00495D84">
              <w:tab/>
              <w:t>BW</w:t>
            </w:r>
            <w:r>
              <w:t xml:space="preserve"> </w:t>
            </w:r>
            <w:r w:rsidRPr="00495D84">
              <w:t>of</w:t>
            </w:r>
            <w:r>
              <w:t xml:space="preserve"> </w:t>
            </w:r>
            <w:r w:rsidRPr="00495D84">
              <w:t>TRS</w:t>
            </w:r>
            <w:r>
              <w:t xml:space="preserve"> </w:t>
            </w:r>
            <w:r w:rsidRPr="00495D84">
              <w:t>is</w:t>
            </w:r>
            <w:r>
              <w:t xml:space="preserve"> </w:t>
            </w:r>
            <w:r w:rsidRPr="00495D84">
              <w:t>configured</w:t>
            </w:r>
            <w:r>
              <w:t xml:space="preserve"> </w:t>
            </w:r>
            <w:r w:rsidRPr="00495D84">
              <w:t>same</w:t>
            </w:r>
            <w:r>
              <w:t xml:space="preserve"> </w:t>
            </w:r>
            <w:r w:rsidRPr="00495D84">
              <w:t>as</w:t>
            </w:r>
            <w:r>
              <w:t xml:space="preserve"> </w:t>
            </w:r>
            <w:r w:rsidRPr="00495D84">
              <w:t>the</w:t>
            </w:r>
            <w:r>
              <w:t xml:space="preserve"> </w:t>
            </w:r>
            <w:r w:rsidRPr="00495D84">
              <w:t>BW</w:t>
            </w:r>
            <w:r>
              <w:t xml:space="preserve"> </w:t>
            </w:r>
            <w:r w:rsidRPr="00495D84">
              <w:t>size</w:t>
            </w:r>
            <w:r>
              <w:t xml:space="preserve"> </w:t>
            </w:r>
            <w:r w:rsidRPr="00495D84">
              <w:t>of</w:t>
            </w:r>
            <w:r>
              <w:t xml:space="preserve"> </w:t>
            </w:r>
            <w:r w:rsidRPr="00495D84">
              <w:t>UE</w:t>
            </w:r>
            <w:r>
              <w:t xml:space="preserve"> </w:t>
            </w:r>
            <w:r w:rsidRPr="00495D84">
              <w:t>active</w:t>
            </w:r>
            <w:r>
              <w:t xml:space="preserve"> </w:t>
            </w:r>
            <w:r w:rsidRPr="00495D84">
              <w:t>BWP</w:t>
            </w:r>
            <w:r>
              <w:t xml:space="preserve"> </w:t>
            </w:r>
            <w:r w:rsidRPr="00495D84">
              <w:t>in</w:t>
            </w:r>
            <w:r>
              <w:t xml:space="preserve"> </w:t>
            </w:r>
            <w:r w:rsidRPr="00495D84">
              <w:t>the</w:t>
            </w:r>
            <w:r>
              <w:t xml:space="preserve"> </w:t>
            </w:r>
            <w:r w:rsidRPr="00495D84">
              <w:t>RRM</w:t>
            </w:r>
            <w:r>
              <w:t xml:space="preserve"> </w:t>
            </w:r>
            <w:r w:rsidRPr="00495D84">
              <w:t>test</w:t>
            </w:r>
            <w:r>
              <w:t xml:space="preserve"> </w:t>
            </w:r>
            <w:r w:rsidRPr="00495D84">
              <w:t>cases</w:t>
            </w:r>
            <w:r>
              <w:t>.</w:t>
            </w:r>
          </w:p>
          <w:p w14:paraId="6524ADD8" w14:textId="77777777" w:rsidR="00FE2A12" w:rsidRPr="00495D84" w:rsidRDefault="00FE2A12" w:rsidP="00594428">
            <w:pPr>
              <w:pStyle w:val="TAN"/>
              <w:rPr>
                <w:lang w:eastAsia="ja-JP"/>
              </w:rPr>
            </w:pPr>
            <w:r>
              <w:t xml:space="preserve">NOTE </w:t>
            </w:r>
            <w:r w:rsidRPr="00495D84">
              <w:rPr>
                <w:rFonts w:hint="eastAsia"/>
                <w:lang w:eastAsia="zh-CN"/>
              </w:rPr>
              <w:t>2</w:t>
            </w:r>
            <w:r>
              <w:t>:</w:t>
            </w:r>
            <w:r w:rsidRPr="00495D84">
              <w:tab/>
            </w:r>
            <w:r w:rsidRPr="00495D84">
              <w:rPr>
                <w:lang w:eastAsia="zh-CN"/>
              </w:rPr>
              <w:t>U</w:t>
            </w:r>
            <w:r w:rsidRPr="00495D84">
              <w:rPr>
                <w:rFonts w:hint="eastAsia"/>
                <w:lang w:eastAsia="zh-CN"/>
              </w:rPr>
              <w:t>nless</w:t>
            </w:r>
            <w:r>
              <w:rPr>
                <w:lang w:eastAsia="zh-CN"/>
              </w:rPr>
              <w:t xml:space="preserve"> </w:t>
            </w:r>
            <w:r w:rsidRPr="00495D84">
              <w:rPr>
                <w:lang w:eastAsia="zh-CN"/>
              </w:rPr>
              <w:t>otherwise</w:t>
            </w:r>
            <w:r>
              <w:rPr>
                <w:lang w:eastAsia="zh-CN"/>
              </w:rPr>
              <w:t xml:space="preserve"> </w:t>
            </w:r>
            <w:r w:rsidRPr="00495D84">
              <w:rPr>
                <w:lang w:eastAsia="zh-CN"/>
              </w:rPr>
              <w:t>specified</w:t>
            </w:r>
            <w:r>
              <w:rPr>
                <w:lang w:eastAsia="zh-CN"/>
              </w:rPr>
              <w:t xml:space="preserve"> </w:t>
            </w:r>
            <w:r w:rsidRPr="00495D84">
              <w:rPr>
                <w:lang w:eastAsia="zh-CN"/>
              </w:rPr>
              <w:t>in</w:t>
            </w:r>
            <w:r>
              <w:rPr>
                <w:lang w:eastAsia="zh-CN"/>
              </w:rPr>
              <w:t xml:space="preserve"> </w:t>
            </w:r>
            <w:r w:rsidRPr="00495D84">
              <w:rPr>
                <w:lang w:eastAsia="zh-CN"/>
              </w:rPr>
              <w:t>the</w:t>
            </w:r>
            <w:r>
              <w:rPr>
                <w:lang w:eastAsia="zh-CN"/>
              </w:rPr>
              <w:t xml:space="preserve"> </w:t>
            </w:r>
            <w:r w:rsidRPr="00495D84">
              <w:rPr>
                <w:lang w:eastAsia="zh-CN"/>
              </w:rPr>
              <w:t>test</w:t>
            </w:r>
            <w:r>
              <w:rPr>
                <w:lang w:eastAsia="zh-CN"/>
              </w:rPr>
              <w:t xml:space="preserve"> </w:t>
            </w:r>
            <w:r w:rsidRPr="00495D84">
              <w:rPr>
                <w:lang w:eastAsia="zh-CN"/>
              </w:rPr>
              <w:t>case</w:t>
            </w:r>
            <w:r>
              <w:rPr>
                <w:lang w:eastAsia="zh-CN"/>
              </w:rPr>
              <w:t>.</w:t>
            </w:r>
          </w:p>
          <w:p w14:paraId="4B2E2730" w14:textId="77777777" w:rsidR="00FE2A12" w:rsidRDefault="00FE2A12" w:rsidP="00594428">
            <w:pPr>
              <w:pStyle w:val="TAN"/>
              <w:rPr>
                <w:rFonts w:cs="Arial"/>
                <w:lang w:eastAsia="ja-JP"/>
              </w:rPr>
            </w:pPr>
            <w:r>
              <w:rPr>
                <w:rFonts w:cs="Arial"/>
              </w:rPr>
              <w:t xml:space="preserve">NOTE </w:t>
            </w:r>
            <w:r w:rsidRPr="00495D84">
              <w:rPr>
                <w:rFonts w:cs="Arial"/>
                <w:lang w:eastAsia="ja-JP"/>
              </w:rPr>
              <w:t>3</w:t>
            </w:r>
            <w:r>
              <w:rPr>
                <w:rFonts w:cs="Arial"/>
              </w:rPr>
              <w:t>:</w:t>
            </w:r>
            <w:r w:rsidRPr="00495D84">
              <w:rPr>
                <w:rFonts w:cs="Arial"/>
              </w:rPr>
              <w:tab/>
            </w:r>
            <w:r w:rsidRPr="00495D84">
              <w:rPr>
                <w:rFonts w:cs="Arial" w:hint="eastAsia"/>
                <w:lang w:eastAsia="ja-JP"/>
              </w:rPr>
              <w:t>If</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larger</w:t>
            </w:r>
            <w:r>
              <w:rPr>
                <w:rFonts w:cs="Arial" w:hint="eastAsia"/>
                <w:lang w:eastAsia="ja-JP"/>
              </w:rPr>
              <w:t xml:space="preserve"> </w:t>
            </w:r>
            <w:r w:rsidRPr="00495D84">
              <w:rPr>
                <w:rFonts w:cs="Arial" w:hint="eastAsia"/>
                <w:lang w:eastAsia="ja-JP"/>
              </w:rPr>
              <w:t>than</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BW</w:t>
            </w:r>
            <w:r>
              <w:rPr>
                <w:rFonts w:cs="Arial" w:hint="eastAsia"/>
                <w:lang w:eastAsia="ja-JP"/>
              </w:rPr>
              <w:t xml:space="preserve"> </w:t>
            </w:r>
            <w:r w:rsidRPr="00495D84">
              <w:rPr>
                <w:rFonts w:cs="Arial" w:hint="eastAsia"/>
                <w:lang w:eastAsia="ja-JP"/>
              </w:rPr>
              <w:t>of</w:t>
            </w:r>
            <w:r>
              <w:rPr>
                <w:rFonts w:cs="Arial" w:hint="eastAsia"/>
                <w:lang w:eastAsia="ja-JP"/>
              </w:rPr>
              <w:t xml:space="preserve"> </w:t>
            </w:r>
            <w:r w:rsidRPr="00495D84">
              <w:rPr>
                <w:rFonts w:cs="Arial" w:hint="eastAsia"/>
                <w:lang w:eastAsia="ja-JP"/>
              </w:rPr>
              <w:t>TRS</w:t>
            </w:r>
            <w:r>
              <w:rPr>
                <w:rFonts w:cs="Arial" w:hint="eastAsia"/>
                <w:lang w:eastAsia="ja-JP"/>
              </w:rPr>
              <w:t xml:space="preserve"> </w:t>
            </w:r>
            <w:r w:rsidRPr="00495D84">
              <w:rPr>
                <w:rFonts w:cs="Arial" w:hint="eastAsia"/>
                <w:lang w:eastAsia="ja-JP"/>
              </w:rPr>
              <w:t>is</w:t>
            </w:r>
            <w:r>
              <w:rPr>
                <w:rFonts w:cs="Arial" w:hint="eastAsia"/>
                <w:lang w:eastAsia="ja-JP"/>
              </w:rPr>
              <w:t xml:space="preserve"> </w:t>
            </w:r>
            <w:r w:rsidRPr="00495D84">
              <w:rPr>
                <w:rFonts w:cs="Arial" w:hint="eastAsia"/>
                <w:lang w:eastAsia="ja-JP"/>
              </w:rPr>
              <w:t>configured</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52RBs.</w:t>
            </w:r>
            <w:r>
              <w:rPr>
                <w:rFonts w:cs="Arial" w:hint="eastAsia"/>
                <w:lang w:eastAsia="ja-JP"/>
              </w:rPr>
              <w:t xml:space="preserve"> </w:t>
            </w:r>
            <w:r w:rsidRPr="00495D84">
              <w:rPr>
                <w:rFonts w:cs="Arial" w:hint="eastAsia"/>
                <w:lang w:eastAsia="ja-JP"/>
              </w:rPr>
              <w:t>Otherwise,</w:t>
            </w:r>
            <w:r>
              <w:rPr>
                <w:rFonts w:cs="Arial" w:hint="eastAsia"/>
                <w:lang w:eastAsia="ja-JP"/>
              </w:rPr>
              <w:t xml:space="preserve"> </w:t>
            </w:r>
            <w:r w:rsidRPr="00495D84">
              <w:rPr>
                <w:rFonts w:cs="Arial" w:hint="eastAsia"/>
                <w:lang w:eastAsia="ja-JP"/>
              </w:rPr>
              <w:t>same</w:t>
            </w:r>
            <w:r>
              <w:rPr>
                <w:rFonts w:cs="Arial" w:hint="eastAsia"/>
                <w:lang w:eastAsia="ja-JP"/>
              </w:rPr>
              <w:t xml:space="preserve"> </w:t>
            </w:r>
            <w:r w:rsidRPr="00495D84">
              <w:rPr>
                <w:rFonts w:cs="Arial" w:hint="eastAsia"/>
                <w:lang w:eastAsia="ja-JP"/>
              </w:rPr>
              <w:t>as</w:t>
            </w:r>
            <w:r>
              <w:rPr>
                <w:rFonts w:cs="Arial" w:hint="eastAsia"/>
                <w:lang w:eastAsia="ja-JP"/>
              </w:rPr>
              <w:t xml:space="preserve"> </w:t>
            </w:r>
            <w:r w:rsidRPr="00495D84">
              <w:rPr>
                <w:rFonts w:cs="Arial" w:hint="eastAsia"/>
                <w:lang w:eastAsia="ja-JP"/>
              </w:rPr>
              <w:t>active</w:t>
            </w:r>
            <w:r>
              <w:rPr>
                <w:rFonts w:cs="Arial" w:hint="eastAsia"/>
                <w:lang w:eastAsia="ja-JP"/>
              </w:rPr>
              <w:t xml:space="preserve"> </w:t>
            </w:r>
            <w:r w:rsidRPr="00495D84">
              <w:rPr>
                <w:rFonts w:cs="Arial" w:hint="eastAsia"/>
                <w:lang w:eastAsia="ja-JP"/>
              </w:rPr>
              <w:t>BWP</w:t>
            </w:r>
            <w:r>
              <w:rPr>
                <w:rFonts w:cs="Arial" w:hint="eastAsia"/>
                <w:lang w:eastAsia="ja-JP"/>
              </w:rPr>
              <w:t xml:space="preserve"> </w:t>
            </w:r>
            <w:r w:rsidRPr="00495D84">
              <w:rPr>
                <w:rFonts w:cs="Arial" w:hint="eastAsia"/>
                <w:lang w:eastAsia="ja-JP"/>
              </w:rPr>
              <w:t>size.</w:t>
            </w:r>
          </w:p>
          <w:p w14:paraId="44A22F9C" w14:textId="77777777" w:rsidR="00FE2A12" w:rsidRPr="00495D84" w:rsidRDefault="00FE2A12" w:rsidP="00594428">
            <w:pPr>
              <w:pStyle w:val="TAN"/>
            </w:pPr>
            <w:r>
              <w:t xml:space="preserve">NOTE </w:t>
            </w:r>
            <w:r w:rsidRPr="00495D84">
              <w:t>4</w:t>
            </w:r>
            <w:r>
              <w:t>:</w:t>
            </w:r>
            <w:r w:rsidRPr="00495D84">
              <w:tab/>
              <w:t>If</w:t>
            </w:r>
            <w:r>
              <w:t xml:space="preserve"> </w:t>
            </w:r>
            <w:r w:rsidRPr="00495D84">
              <w:t>unified</w:t>
            </w:r>
            <w:r>
              <w:t xml:space="preserve"> </w:t>
            </w:r>
            <w:r w:rsidRPr="00495D84">
              <w:t>TCI</w:t>
            </w:r>
            <w:r>
              <w:t xml:space="preserve"> </w:t>
            </w:r>
            <w:r w:rsidRPr="00495D84">
              <w:t>states</w:t>
            </w:r>
            <w:r>
              <w:t xml:space="preserve"> </w:t>
            </w:r>
            <w:r w:rsidRPr="00495D84">
              <w:t>are</w:t>
            </w:r>
            <w:r>
              <w:t xml:space="preserve"> </w:t>
            </w:r>
            <w:r w:rsidRPr="00495D84">
              <w:t>configured,</w:t>
            </w:r>
            <w:r>
              <w:t xml:space="preserve"> </w:t>
            </w:r>
            <w:r w:rsidRPr="00495D84">
              <w:t>the</w:t>
            </w:r>
            <w:r>
              <w:t xml:space="preserve"> </w:t>
            </w:r>
            <w:r w:rsidRPr="00495D84">
              <w:t>TCI</w:t>
            </w:r>
            <w:r>
              <w:t xml:space="preserve"> </w:t>
            </w:r>
            <w:r w:rsidRPr="00495D84">
              <w:t>state</w:t>
            </w:r>
            <w:r>
              <w:t xml:space="preserve"> </w:t>
            </w:r>
            <w:r w:rsidRPr="00495D84">
              <w:t>ID</w:t>
            </w:r>
            <w:r>
              <w:t xml:space="preserve"> </w:t>
            </w:r>
            <w:r w:rsidRPr="00495D84">
              <w:t>is</w:t>
            </w:r>
            <w:r>
              <w:t xml:space="preserve"> </w:t>
            </w:r>
            <w:r w:rsidRPr="00495D84">
              <w:t>defined</w:t>
            </w:r>
            <w:r>
              <w:t xml:space="preserve"> </w:t>
            </w:r>
            <w:r w:rsidRPr="00495D84">
              <w:t>in</w:t>
            </w:r>
            <w:r>
              <w:t xml:space="preserve"> </w:t>
            </w:r>
            <w:r w:rsidRPr="00495D84">
              <w:t>each</w:t>
            </w:r>
            <w:r>
              <w:t xml:space="preserve"> </w:t>
            </w:r>
            <w:r w:rsidRPr="00495D84">
              <w:t>test</w:t>
            </w:r>
            <w:r>
              <w:t xml:space="preserve"> </w:t>
            </w:r>
            <w:r w:rsidRPr="00495D84">
              <w:t>case</w:t>
            </w:r>
            <w:r>
              <w:t xml:space="preserve"> </w:t>
            </w:r>
            <w:r w:rsidRPr="00495D84">
              <w:t>and</w:t>
            </w:r>
            <w:r>
              <w:t xml:space="preserve"> </w:t>
            </w:r>
            <w:r w:rsidRPr="00495D84">
              <w:t>from</w:t>
            </w:r>
            <w:r>
              <w:t xml:space="preserve"> </w:t>
            </w:r>
            <w:r w:rsidRPr="00495D84">
              <w:t>A.3.16A</w:t>
            </w:r>
            <w:r>
              <w:t xml:space="preserve"> </w:t>
            </w:r>
            <w:r w:rsidRPr="00495D84">
              <w:t>Unified</w:t>
            </w:r>
            <w:r>
              <w:t xml:space="preserve"> </w:t>
            </w:r>
            <w:r w:rsidRPr="00495D84">
              <w:t>TCI</w:t>
            </w:r>
            <w:r>
              <w:t xml:space="preserve"> </w:t>
            </w:r>
            <w:r w:rsidRPr="00495D84">
              <w:t>state</w:t>
            </w:r>
            <w:r>
              <w:t xml:space="preserve"> </w:t>
            </w:r>
            <w:r w:rsidRPr="00495D84">
              <w:t>Configuration</w:t>
            </w:r>
            <w:r>
              <w:t>.</w:t>
            </w:r>
          </w:p>
        </w:tc>
      </w:tr>
    </w:tbl>
    <w:p w14:paraId="105F8EDC" w14:textId="77777777" w:rsidR="00FE2A12" w:rsidRPr="00FE2A12" w:rsidRDefault="00FE2A12" w:rsidP="00B63D37">
      <w:pPr>
        <w:rPr>
          <w:rFonts w:eastAsiaTheme="minorEastAsia"/>
          <w:highlight w:val="yellow"/>
          <w:lang w:eastAsia="zh-CN"/>
        </w:rPr>
      </w:pPr>
    </w:p>
    <w:p w14:paraId="6ADA0865" w14:textId="77777777" w:rsidR="0082024B" w:rsidRPr="00495D84" w:rsidRDefault="0082024B" w:rsidP="0082024B">
      <w:pPr>
        <w:pStyle w:val="Heading4"/>
      </w:pPr>
      <w:r w:rsidRPr="00495D84">
        <w:t>A.3.17.2.2</w:t>
      </w:r>
      <w:r w:rsidRPr="00495D84">
        <w:tab/>
      </w:r>
      <w:r w:rsidRPr="00495D84">
        <w:rPr>
          <w:lang w:eastAsia="zh-CN"/>
        </w:rPr>
        <w:t>FDD</w:t>
      </w:r>
    </w:p>
    <w:p w14:paraId="49810A85" w14:textId="7CEDBB45" w:rsidR="0082024B" w:rsidRPr="00495D84" w:rsidRDefault="0082024B" w:rsidP="0082024B">
      <w:pPr>
        <w:pStyle w:val="TH"/>
      </w:pPr>
      <w:r w:rsidRPr="00495D84">
        <w:t>Table A.3.17.2.2-1: CSI-RS for tracking for SCS=12</w:t>
      </w:r>
      <w:r w:rsidR="00E94096" w:rsidRPr="00495D84">
        <w:t>0</w:t>
      </w:r>
      <w:r w:rsidR="00E94096">
        <w:t xml:space="preserve"> kHz</w:t>
      </w:r>
      <w:r w:rsidRPr="00495D84">
        <w:t xml:space="preserve"> Set 1</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3"/>
        <w:gridCol w:w="630"/>
        <w:gridCol w:w="5181"/>
      </w:tblGrid>
      <w:tr w:rsidR="0082024B" w:rsidRPr="00495D84" w14:paraId="3AAA81F5"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67D65A8" w14:textId="77777777" w:rsidR="0082024B" w:rsidRPr="00495D84" w:rsidRDefault="0082024B" w:rsidP="002F6A41">
            <w:pPr>
              <w:pStyle w:val="TAH"/>
            </w:pPr>
            <w:r w:rsidRPr="00495D84">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3B1D9F6" w14:textId="77777777" w:rsidR="0082024B" w:rsidRPr="00495D84" w:rsidRDefault="0082024B" w:rsidP="002F6A41">
            <w:pPr>
              <w:pStyle w:val="TAH"/>
            </w:pPr>
            <w:r w:rsidRPr="00495D84">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9039CFE" w14:textId="77777777" w:rsidR="0082024B" w:rsidRPr="00495D84" w:rsidRDefault="0082024B" w:rsidP="002F6A41">
            <w:pPr>
              <w:pStyle w:val="TAH"/>
            </w:pPr>
            <w:r w:rsidRPr="00495D84">
              <w:t>Value</w:t>
            </w:r>
          </w:p>
        </w:tc>
      </w:tr>
      <w:tr w:rsidR="0082024B" w:rsidRPr="00495D84" w14:paraId="3B1C391D"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3A486AFF" w14:textId="5F923671" w:rsidR="0082024B" w:rsidRPr="00495D84" w:rsidRDefault="0082024B" w:rsidP="002F6A41">
            <w:pPr>
              <w:pStyle w:val="TAL"/>
            </w:pPr>
            <w:r w:rsidRPr="00495D84">
              <w:t>Reference</w:t>
            </w:r>
            <w:r w:rsidR="00B27C84">
              <w:t xml:space="preserve"> </w:t>
            </w:r>
            <w:r w:rsidRPr="00495D84">
              <w:t>channel</w:t>
            </w:r>
          </w:p>
        </w:tc>
        <w:tc>
          <w:tcPr>
            <w:tcW w:w="630" w:type="dxa"/>
            <w:tcBorders>
              <w:top w:val="single" w:sz="4" w:space="0" w:color="auto"/>
              <w:left w:val="single" w:sz="4" w:space="0" w:color="auto"/>
              <w:bottom w:val="single" w:sz="4" w:space="0" w:color="auto"/>
              <w:right w:val="single" w:sz="4" w:space="0" w:color="auto"/>
            </w:tcBorders>
            <w:vAlign w:val="center"/>
          </w:tcPr>
          <w:p w14:paraId="073D8E0F"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7F8B9F" w14:textId="296EA711" w:rsidR="0082024B" w:rsidRPr="00495D84" w:rsidRDefault="0082024B" w:rsidP="002F6A41">
            <w:pPr>
              <w:pStyle w:val="TAL"/>
            </w:pPr>
            <w:r w:rsidRPr="00495D84">
              <w:t>TRS.2.1</w:t>
            </w:r>
            <w:r w:rsidR="00B27C84">
              <w:t xml:space="preserve"> </w:t>
            </w:r>
            <w:r w:rsidRPr="00495D84">
              <w:t>FDD</w:t>
            </w:r>
          </w:p>
        </w:tc>
      </w:tr>
      <w:tr w:rsidR="0082024B" w:rsidRPr="00495D84" w14:paraId="5B732D0C"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44C7EC05" w14:textId="77777777" w:rsidR="0082024B" w:rsidRPr="00495D84" w:rsidRDefault="0082024B" w:rsidP="002F6A41">
            <w:pPr>
              <w:pStyle w:val="TAL"/>
            </w:pPr>
            <w:r w:rsidRPr="00495D84">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5787"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48BC79" w14:textId="077E3629" w:rsidR="0082024B" w:rsidRPr="00495D84" w:rsidRDefault="0082024B" w:rsidP="002F6A41">
            <w:pPr>
              <w:pStyle w:val="TAL"/>
              <w:rPr>
                <w:vertAlign w:val="superscript"/>
              </w:rPr>
            </w:pPr>
            <w:r w:rsidRPr="00495D84">
              <w:t>BW</w:t>
            </w:r>
            <w:r w:rsidR="00B27C84">
              <w:t xml:space="preserve"> </w:t>
            </w:r>
            <w:r w:rsidRPr="00495D84">
              <w:t>of</w:t>
            </w:r>
            <w:r w:rsidR="00B27C84">
              <w:t xml:space="preserve"> </w:t>
            </w:r>
            <w:r w:rsidRPr="00495D84">
              <w:t>Active</w:t>
            </w:r>
            <w:r w:rsidR="00B27C84">
              <w:t xml:space="preserve"> </w:t>
            </w:r>
            <w:r w:rsidRPr="00495D84">
              <w:t>BWP</w:t>
            </w:r>
            <w:r w:rsidRPr="00495D84">
              <w:rPr>
                <w:vertAlign w:val="superscript"/>
              </w:rPr>
              <w:t>Note</w:t>
            </w:r>
            <w:r w:rsidR="00B27C84">
              <w:rPr>
                <w:vertAlign w:val="superscript"/>
              </w:rPr>
              <w:t xml:space="preserve"> </w:t>
            </w:r>
            <w:r w:rsidRPr="00495D84">
              <w:rPr>
                <w:vertAlign w:val="superscript"/>
              </w:rPr>
              <w:t>1</w:t>
            </w:r>
            <w:r w:rsidRPr="00495D84">
              <w:rPr>
                <w:rFonts w:hint="eastAsia"/>
                <w:vertAlign w:val="superscript"/>
                <w:lang w:eastAsia="ja-JP"/>
              </w:rPr>
              <w:t>,3</w:t>
            </w:r>
          </w:p>
        </w:tc>
      </w:tr>
      <w:tr w:rsidR="0082024B" w:rsidRPr="00495D84" w14:paraId="6C88A983"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C93FCF3" w14:textId="77777777" w:rsidR="0082024B" w:rsidRPr="00495D84" w:rsidRDefault="0082024B" w:rsidP="002F6A41">
            <w:pPr>
              <w:pStyle w:val="TAL"/>
            </w:pPr>
            <w:r w:rsidRPr="00495D84">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5BDD15" w14:textId="77777777" w:rsidR="0082024B" w:rsidRPr="00495D84" w:rsidRDefault="0082024B" w:rsidP="002F6A41">
            <w:pPr>
              <w:pStyle w:val="TAL"/>
            </w:pPr>
            <w:r w:rsidRPr="00495D84">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D2A32" w14:textId="77777777" w:rsidR="0082024B" w:rsidRPr="00495D84" w:rsidRDefault="0082024B" w:rsidP="002F6A41">
            <w:pPr>
              <w:pStyle w:val="TAL"/>
            </w:pPr>
            <w:r w:rsidRPr="00495D84">
              <w:t>120</w:t>
            </w:r>
          </w:p>
        </w:tc>
      </w:tr>
      <w:tr w:rsidR="0082024B" w:rsidRPr="00495D84" w14:paraId="54C4FFC9"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1DBEF44" w14:textId="0B48B9AB" w:rsidR="0082024B" w:rsidRPr="00495D84" w:rsidRDefault="0082024B" w:rsidP="002F6A41">
            <w:pPr>
              <w:pStyle w:val="TAL"/>
            </w:pPr>
            <w:r w:rsidRPr="00495D84">
              <w:t>First</w:t>
            </w:r>
            <w:r w:rsidR="00B27C84">
              <w:t xml:space="preserve"> </w:t>
            </w:r>
            <w:r w:rsidRPr="00495D84">
              <w:t>subcarrier</w:t>
            </w:r>
            <w:r w:rsidR="00B27C84">
              <w:t xml:space="preserve"> </w:t>
            </w:r>
            <w:r w:rsidRPr="00495D84">
              <w:t>index</w:t>
            </w:r>
            <w:r w:rsidR="00B27C84">
              <w:t xml:space="preserve"> </w:t>
            </w:r>
            <w:r w:rsidRPr="00495D84">
              <w:t>in</w:t>
            </w:r>
            <w:r w:rsidR="00B27C84">
              <w:t xml:space="preserve"> </w:t>
            </w:r>
            <w:r w:rsidRPr="00495D84">
              <w:t>the</w:t>
            </w:r>
            <w:r w:rsidR="00B27C84">
              <w:t xml:space="preserve"> </w:t>
            </w:r>
            <w:r w:rsidRPr="00495D84">
              <w:t>PRB</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7D76D419"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B3BF76" w14:textId="20DD7BA9" w:rsidR="0082024B" w:rsidRPr="00495D84" w:rsidRDefault="0082024B" w:rsidP="002F6A41">
            <w:pPr>
              <w:pStyle w:val="TAL"/>
            </w:pPr>
            <w:r w:rsidRPr="00495D84">
              <w:t>k</w:t>
            </w:r>
            <w:r w:rsidRPr="00495D84">
              <w:rPr>
                <w:vertAlign w:val="subscript"/>
              </w:rPr>
              <w:t>0</w:t>
            </w:r>
            <w:r w:rsidRPr="00495D84">
              <w:t>=0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69D7227F"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2495ADC5" w14:textId="48BF0945" w:rsidR="0082024B" w:rsidRPr="00495D84" w:rsidRDefault="0082024B" w:rsidP="002F6A41">
            <w:pPr>
              <w:pStyle w:val="TAL"/>
            </w:pPr>
            <w:r w:rsidRPr="00495D84">
              <w:t>First</w:t>
            </w:r>
            <w:r w:rsidR="00B27C84">
              <w:t xml:space="preserve"> </w:t>
            </w:r>
            <w:r w:rsidRPr="00495D84">
              <w:t>OFDM</w:t>
            </w:r>
            <w:r w:rsidR="00B27C84">
              <w:t xml:space="preserve"> </w:t>
            </w:r>
            <w:r w:rsidRPr="00495D84">
              <w:t>symbol</w:t>
            </w:r>
            <w:r w:rsidR="00B27C84">
              <w:t xml:space="preserve"> </w:t>
            </w:r>
            <w:r w:rsidRPr="00495D84">
              <w:t>in</w:t>
            </w:r>
            <w:r w:rsidR="00B27C84">
              <w:t xml:space="preserve"> </w:t>
            </w:r>
            <w:r w:rsidRPr="00495D84">
              <w:t>the</w:t>
            </w:r>
            <w:r w:rsidR="00B27C84">
              <w:t xml:space="preserve"> </w:t>
            </w:r>
            <w:r w:rsidRPr="00495D84">
              <w:t>slot</w:t>
            </w:r>
            <w:r w:rsidR="00B27C84">
              <w:t xml:space="preserve"> </w:t>
            </w:r>
            <w:r w:rsidRPr="00495D84">
              <w:t>used</w:t>
            </w:r>
            <w:r w:rsidR="00B27C84">
              <w:t xml:space="preserve"> </w:t>
            </w:r>
            <w:r w:rsidRPr="00495D84">
              <w:t>for</w:t>
            </w:r>
            <w:r w:rsidR="00B27C84">
              <w:t xml:space="preserve"> </w:t>
            </w:r>
            <w:r w:rsidRPr="00495D84">
              <w:t>CSI-RS</w:t>
            </w:r>
            <w:r w:rsidR="00B27C84">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14:paraId="1D3819B0"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3E347B" w14:textId="6EBF4045"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3</w:t>
            </w:r>
          </w:p>
          <w:p w14:paraId="4970075C" w14:textId="71820002" w:rsidR="0082024B" w:rsidRPr="00495D84" w:rsidRDefault="0082024B" w:rsidP="002F6A41">
            <w:pPr>
              <w:pStyle w:val="TAL"/>
            </w:pPr>
            <w:r w:rsidRPr="00495D84">
              <w:t>l</w:t>
            </w:r>
            <w:r w:rsidRPr="00495D84">
              <w:rPr>
                <w:vertAlign w:val="subscript"/>
              </w:rPr>
              <w:t>0</w:t>
            </w:r>
            <w:r w:rsidR="00B27C84">
              <w:t xml:space="preserve"> </w:t>
            </w:r>
            <w:r w:rsidRPr="00495D84">
              <w:t>=</w:t>
            </w:r>
            <w:r w:rsidR="00B27C84">
              <w:t xml:space="preserve"> </w:t>
            </w:r>
            <w:r w:rsidRPr="00495D84">
              <w:t>5</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2</w:t>
            </w:r>
            <w:r w:rsidR="00B27C84">
              <w:t xml:space="preserve"> </w:t>
            </w:r>
            <w:r w:rsidRPr="00495D84">
              <w:t>and</w:t>
            </w:r>
            <w:r w:rsidR="00B27C84">
              <w:t xml:space="preserve"> </w:t>
            </w:r>
            <w:r w:rsidRPr="00495D84">
              <w:t>4</w:t>
            </w:r>
          </w:p>
        </w:tc>
      </w:tr>
      <w:tr w:rsidR="0082024B" w:rsidRPr="00495D84" w14:paraId="3DD9F3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D534650" w14:textId="16DEFC9E" w:rsidR="0082024B" w:rsidRPr="00495D84" w:rsidRDefault="0082024B" w:rsidP="002F6A41">
            <w:pPr>
              <w:pStyle w:val="TAL"/>
            </w:pPr>
            <w:r w:rsidRPr="00495D84">
              <w:t>Number</w:t>
            </w:r>
            <w:r w:rsidR="00B27C84">
              <w:t xml:space="preserve"> </w:t>
            </w:r>
            <w:r w:rsidRPr="00495D84">
              <w:t>of</w:t>
            </w:r>
            <w:r w:rsidR="00B27C84">
              <w:t xml:space="preserve"> </w:t>
            </w:r>
            <w:r w:rsidRPr="00495D84">
              <w:t>CSI-RS</w:t>
            </w:r>
            <w:r w:rsidR="00B27C84">
              <w:t xml:space="preserve"> </w:t>
            </w:r>
            <w:r w:rsidRPr="00495D84">
              <w:t>ports</w:t>
            </w:r>
            <w:r w:rsidR="00B27C84">
              <w:t xml:space="preserve"> </w:t>
            </w:r>
            <w:r w:rsidRPr="00495D84">
              <w:t>(X)</w:t>
            </w:r>
          </w:p>
        </w:tc>
        <w:tc>
          <w:tcPr>
            <w:tcW w:w="630" w:type="dxa"/>
            <w:tcBorders>
              <w:top w:val="single" w:sz="4" w:space="0" w:color="auto"/>
              <w:left w:val="single" w:sz="4" w:space="0" w:color="auto"/>
              <w:bottom w:val="single" w:sz="4" w:space="0" w:color="auto"/>
              <w:right w:val="single" w:sz="4" w:space="0" w:color="auto"/>
            </w:tcBorders>
            <w:vAlign w:val="center"/>
          </w:tcPr>
          <w:p w14:paraId="7EBD65A4"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F14B13" w14:textId="203DE26D" w:rsidR="0082024B" w:rsidRPr="00495D84" w:rsidRDefault="0082024B" w:rsidP="002F6A41">
            <w:pPr>
              <w:pStyle w:val="TAL"/>
            </w:pPr>
            <w:r w:rsidRPr="00495D84">
              <w:t>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55D2D8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6D60D497" w14:textId="64DAC51F" w:rsidR="0082024B" w:rsidRPr="00495D84" w:rsidRDefault="0082024B" w:rsidP="002F6A41">
            <w:pPr>
              <w:pStyle w:val="TAL"/>
            </w:pPr>
            <w:r w:rsidRPr="00495D84">
              <w:t>CDM</w:t>
            </w:r>
            <w:r w:rsidR="00B27C84">
              <w:t xml:space="preserve"> </w:t>
            </w:r>
            <w:r w:rsidRPr="00495D84">
              <w:t>Type</w:t>
            </w:r>
          </w:p>
        </w:tc>
        <w:tc>
          <w:tcPr>
            <w:tcW w:w="630" w:type="dxa"/>
            <w:tcBorders>
              <w:top w:val="single" w:sz="4" w:space="0" w:color="auto"/>
              <w:left w:val="single" w:sz="4" w:space="0" w:color="auto"/>
              <w:bottom w:val="single" w:sz="4" w:space="0" w:color="auto"/>
              <w:right w:val="single" w:sz="4" w:space="0" w:color="auto"/>
            </w:tcBorders>
            <w:vAlign w:val="center"/>
          </w:tcPr>
          <w:p w14:paraId="36C88E6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CE941" w14:textId="5F620E6B" w:rsidR="0082024B" w:rsidRPr="00495D84" w:rsidRDefault="0082024B" w:rsidP="002F6A41">
            <w:pPr>
              <w:pStyle w:val="TAL"/>
            </w:pPr>
            <w:r w:rsidRPr="00495D84">
              <w:t>‘No</w:t>
            </w:r>
            <w:r w:rsidR="00B27C84">
              <w:t xml:space="preserve"> </w:t>
            </w:r>
            <w:r w:rsidRPr="00495D84">
              <w:t>CDM’</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5643AAB6"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2A8F98C" w14:textId="7B6ACE6B" w:rsidR="0082024B" w:rsidRPr="00495D84" w:rsidRDefault="0082024B" w:rsidP="002F6A41">
            <w:pPr>
              <w:pStyle w:val="TAL"/>
            </w:pPr>
            <w:r w:rsidRPr="00495D84">
              <w:t>Density</w:t>
            </w:r>
            <w:r w:rsidR="00B27C84">
              <w:t xml:space="preserve"> </w:t>
            </w:r>
            <w:r w:rsidRPr="00495D84">
              <w:t>(ρ)</w:t>
            </w:r>
          </w:p>
        </w:tc>
        <w:tc>
          <w:tcPr>
            <w:tcW w:w="630" w:type="dxa"/>
            <w:tcBorders>
              <w:top w:val="single" w:sz="4" w:space="0" w:color="auto"/>
              <w:left w:val="single" w:sz="4" w:space="0" w:color="auto"/>
              <w:bottom w:val="single" w:sz="4" w:space="0" w:color="auto"/>
              <w:right w:val="single" w:sz="4" w:space="0" w:color="auto"/>
            </w:tcBorders>
            <w:vAlign w:val="center"/>
          </w:tcPr>
          <w:p w14:paraId="577A57B5"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83B1AB" w14:textId="7F41A85A" w:rsidR="0082024B" w:rsidRPr="00495D84" w:rsidRDefault="0082024B" w:rsidP="002F6A41">
            <w:pPr>
              <w:pStyle w:val="TAL"/>
            </w:pPr>
            <w:r w:rsidRPr="00495D84">
              <w:t>3</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79998D7E"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7CF8EDCB" w14:textId="1AAC2142" w:rsidR="0082024B" w:rsidRPr="00495D84" w:rsidRDefault="0082024B" w:rsidP="002F6A41">
            <w:pPr>
              <w:pStyle w:val="TAL"/>
            </w:pPr>
            <w:r w:rsidRPr="00495D84">
              <w:t>CSI-RS</w:t>
            </w:r>
            <w:r w:rsidR="00B27C84">
              <w:t xml:space="preserve"> </w:t>
            </w:r>
            <w:r w:rsidRPr="00495D84">
              <w:t>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C7713D"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25031F7" w14:textId="5DEC515A" w:rsidR="0082024B" w:rsidRPr="00495D84" w:rsidRDefault="0082024B" w:rsidP="002F6A41">
            <w:pPr>
              <w:pStyle w:val="TAL"/>
            </w:pPr>
            <w:r w:rsidRPr="00495D84">
              <w:t>80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1,2,3,4</w:t>
            </w:r>
          </w:p>
        </w:tc>
      </w:tr>
      <w:tr w:rsidR="0082024B" w:rsidRPr="00495D84" w14:paraId="16B94EE1"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12D626E4" w14:textId="02BDC5B6" w:rsidR="0082024B" w:rsidRPr="00495D84" w:rsidRDefault="0082024B" w:rsidP="002F6A41">
            <w:pPr>
              <w:pStyle w:val="TAL"/>
            </w:pPr>
            <w:r w:rsidRPr="00495D84">
              <w:t>CSI-RS</w:t>
            </w:r>
            <w:r w:rsidR="00B27C84">
              <w:t xml:space="preserve"> </w:t>
            </w:r>
            <w:r w:rsidRPr="00495D84">
              <w:t>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C9EC614" w14:textId="77777777" w:rsidR="0082024B" w:rsidRPr="00495D84" w:rsidRDefault="0082024B" w:rsidP="002F6A41">
            <w:pPr>
              <w:pStyle w:val="TAL"/>
            </w:pPr>
            <w:r w:rsidRPr="00495D84">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221D185" w14:textId="62E8DA02" w:rsidR="0082024B" w:rsidRPr="00495D84" w:rsidRDefault="0082024B" w:rsidP="002F6A41">
            <w:pPr>
              <w:pStyle w:val="TAL"/>
            </w:pPr>
            <w:r w:rsidRPr="00495D84">
              <w:t>40</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1</w:t>
            </w:r>
            <w:r w:rsidR="00B27C84">
              <w:t xml:space="preserve"> </w:t>
            </w:r>
            <w:r w:rsidRPr="00495D84">
              <w:t>and</w:t>
            </w:r>
            <w:r w:rsidR="00B27C84">
              <w:t xml:space="preserve"> </w:t>
            </w:r>
            <w:r w:rsidRPr="00495D84">
              <w:t>2</w:t>
            </w:r>
          </w:p>
          <w:p w14:paraId="566FB681" w14:textId="1DF32008" w:rsidR="0082024B" w:rsidRPr="00495D84" w:rsidRDefault="0082024B" w:rsidP="002F6A41">
            <w:pPr>
              <w:pStyle w:val="TAL"/>
            </w:pPr>
            <w:r w:rsidRPr="00495D84">
              <w:t>41</w:t>
            </w:r>
            <w:r w:rsidR="00B27C84">
              <w:t xml:space="preserve"> </w:t>
            </w:r>
            <w:r w:rsidRPr="00495D84">
              <w:t>for</w:t>
            </w:r>
            <w:r w:rsidR="00B27C84">
              <w:t xml:space="preserve"> </w:t>
            </w:r>
            <w:r w:rsidRPr="00495D84">
              <w:t>CSI-RS</w:t>
            </w:r>
            <w:r w:rsidR="00B27C84">
              <w:t xml:space="preserve"> </w:t>
            </w:r>
            <w:r w:rsidRPr="00495D84">
              <w:t>resource</w:t>
            </w:r>
            <w:r w:rsidR="00B27C84">
              <w:t xml:space="preserve"> </w:t>
            </w:r>
            <w:r w:rsidRPr="00495D84">
              <w:t>3</w:t>
            </w:r>
            <w:r w:rsidR="00B27C84">
              <w:t xml:space="preserve"> </w:t>
            </w:r>
            <w:r w:rsidRPr="00495D84">
              <w:t>and</w:t>
            </w:r>
            <w:r w:rsidR="00B27C84">
              <w:t xml:space="preserve"> </w:t>
            </w:r>
            <w:r w:rsidRPr="00495D84">
              <w:t>4</w:t>
            </w:r>
          </w:p>
        </w:tc>
      </w:tr>
      <w:tr w:rsidR="0082024B" w:rsidRPr="00495D84" w14:paraId="4C30BF5A"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5E13C34F" w14:textId="10BEF790" w:rsidR="0082024B" w:rsidRPr="00495D84" w:rsidRDefault="0082024B" w:rsidP="002F6A41">
            <w:pPr>
              <w:pStyle w:val="TAL"/>
              <w:rPr>
                <w:szCs w:val="22"/>
                <w:lang w:eastAsia="ja-JP"/>
              </w:rPr>
            </w:pPr>
            <w:r w:rsidRPr="00495D84">
              <w:t>EPRE</w:t>
            </w:r>
            <w:r w:rsidR="00B27C84">
              <w:t xml:space="preserve"> </w:t>
            </w:r>
            <w:r w:rsidRPr="00495D84">
              <w:t>ratio</w:t>
            </w:r>
            <w:r w:rsidR="00B27C84">
              <w:t xml:space="preserve"> </w:t>
            </w:r>
            <w:r w:rsidRPr="00495D84">
              <w:t>to</w:t>
            </w:r>
            <w:r w:rsidR="00B27C84">
              <w:t xml:space="preserve"> </w:t>
            </w:r>
            <w:r w:rsidRPr="00495D84">
              <w:t>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38A908" w14:textId="77777777" w:rsidR="0082024B" w:rsidRPr="00495D84" w:rsidRDefault="0082024B" w:rsidP="002F6A41">
            <w:pPr>
              <w:pStyle w:val="TAL"/>
            </w:pPr>
            <w:r w:rsidRPr="00495D84">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B97100" w14:textId="790F0A11" w:rsidR="0082024B" w:rsidRPr="00495D84" w:rsidRDefault="0082024B" w:rsidP="002F6A41">
            <w:pPr>
              <w:pStyle w:val="TAL"/>
            </w:pPr>
            <w:r w:rsidRPr="00495D84">
              <w:t>0</w:t>
            </w:r>
            <w:r w:rsidRPr="00495D84">
              <w:rPr>
                <w:vertAlign w:val="superscript"/>
              </w:rPr>
              <w:t>Note</w:t>
            </w:r>
            <w:r w:rsidR="00B27C84">
              <w:rPr>
                <w:rFonts w:hint="eastAsia"/>
                <w:vertAlign w:val="superscript"/>
                <w:lang w:eastAsia="zh-CN"/>
              </w:rPr>
              <w:t xml:space="preserve"> </w:t>
            </w:r>
            <w:r w:rsidRPr="00495D84">
              <w:rPr>
                <w:rFonts w:hint="eastAsia"/>
                <w:vertAlign w:val="superscript"/>
                <w:lang w:eastAsia="zh-CN"/>
              </w:rPr>
              <w:t>2</w:t>
            </w:r>
          </w:p>
        </w:tc>
      </w:tr>
      <w:tr w:rsidR="0082024B" w:rsidRPr="00495D84" w14:paraId="4A65E9C4" w14:textId="77777777" w:rsidTr="00B27C84">
        <w:trPr>
          <w:jc w:val="center"/>
        </w:trPr>
        <w:tc>
          <w:tcPr>
            <w:tcW w:w="3393" w:type="dxa"/>
            <w:tcBorders>
              <w:top w:val="single" w:sz="4" w:space="0" w:color="auto"/>
              <w:left w:val="single" w:sz="4" w:space="0" w:color="auto"/>
              <w:bottom w:val="single" w:sz="4" w:space="0" w:color="auto"/>
              <w:right w:val="single" w:sz="4" w:space="0" w:color="auto"/>
            </w:tcBorders>
            <w:vAlign w:val="center"/>
            <w:hideMark/>
          </w:tcPr>
          <w:p w14:paraId="0529BBF0" w14:textId="5CCE0491" w:rsidR="0082024B" w:rsidRPr="00495D84" w:rsidRDefault="0082024B" w:rsidP="002F6A41">
            <w:pPr>
              <w:pStyle w:val="TAL"/>
              <w:rPr>
                <w:lang w:eastAsia="zh-CN"/>
              </w:rPr>
            </w:pPr>
            <w:r w:rsidRPr="00495D84">
              <w:rPr>
                <w:lang w:eastAsia="zh-CN"/>
              </w:rPr>
              <w:t>TCI</w:t>
            </w:r>
            <w:r w:rsidR="00B27C84">
              <w:rPr>
                <w:lang w:eastAsia="zh-CN"/>
              </w:rPr>
              <w:t xml:space="preserve"> </w:t>
            </w:r>
            <w:r w:rsidRPr="00495D84">
              <w:rPr>
                <w:lang w:eastAsia="zh-CN"/>
              </w:rPr>
              <w:t>state</w:t>
            </w:r>
          </w:p>
        </w:tc>
        <w:tc>
          <w:tcPr>
            <w:tcW w:w="630" w:type="dxa"/>
            <w:tcBorders>
              <w:top w:val="single" w:sz="4" w:space="0" w:color="auto"/>
              <w:left w:val="single" w:sz="4" w:space="0" w:color="auto"/>
              <w:bottom w:val="single" w:sz="4" w:space="0" w:color="auto"/>
              <w:right w:val="single" w:sz="4" w:space="0" w:color="auto"/>
            </w:tcBorders>
            <w:vAlign w:val="center"/>
          </w:tcPr>
          <w:p w14:paraId="2D1B8A4E" w14:textId="77777777" w:rsidR="0082024B" w:rsidRPr="00495D84" w:rsidRDefault="0082024B" w:rsidP="002F6A4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959AF2" w14:textId="77777777" w:rsidR="0082024B" w:rsidRPr="00495D84" w:rsidRDefault="0082024B" w:rsidP="002F6A41">
            <w:pPr>
              <w:pStyle w:val="TAL"/>
            </w:pPr>
            <w:r w:rsidRPr="00495D84">
              <w:rPr>
                <w:rFonts w:eastAsia="MS Mincho"/>
              </w:rPr>
              <w:t>TCI.State.0</w:t>
            </w:r>
          </w:p>
        </w:tc>
      </w:tr>
      <w:tr w:rsidR="0082024B" w:rsidRPr="00495D84" w14:paraId="3E134A2F" w14:textId="77777777" w:rsidTr="00B27C84">
        <w:trPr>
          <w:jc w:val="center"/>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2C5D25A" w14:textId="44DB7AEA" w:rsidR="0082024B" w:rsidRPr="00495D84" w:rsidRDefault="00E94096" w:rsidP="002F6A41">
            <w:pPr>
              <w:pStyle w:val="TAN"/>
            </w:pPr>
            <w:r>
              <w:t xml:space="preserve">NOTE </w:t>
            </w:r>
            <w:r w:rsidRPr="00495D84">
              <w:t>1</w:t>
            </w:r>
            <w:r>
              <w:t>:</w:t>
            </w:r>
            <w:r w:rsidR="0082024B" w:rsidRPr="00495D84">
              <w:tab/>
              <w:t>BW</w:t>
            </w:r>
            <w:r w:rsidR="00B27C84">
              <w:t xml:space="preserve"> </w:t>
            </w:r>
            <w:r w:rsidR="0082024B" w:rsidRPr="00495D84">
              <w:t>of</w:t>
            </w:r>
            <w:r w:rsidR="00B27C84">
              <w:t xml:space="preserve"> </w:t>
            </w:r>
            <w:r w:rsidR="0082024B" w:rsidRPr="00495D84">
              <w:t>TRS</w:t>
            </w:r>
            <w:r w:rsidR="00B27C84">
              <w:t xml:space="preserve"> </w:t>
            </w:r>
            <w:r w:rsidR="0082024B" w:rsidRPr="00495D84">
              <w:t>is</w:t>
            </w:r>
            <w:r w:rsidR="00B27C84">
              <w:t xml:space="preserve"> </w:t>
            </w:r>
            <w:r w:rsidR="0082024B" w:rsidRPr="00495D84">
              <w:t>configured</w:t>
            </w:r>
            <w:r w:rsidR="00B27C84">
              <w:t xml:space="preserve"> </w:t>
            </w:r>
            <w:r w:rsidR="0082024B" w:rsidRPr="00495D84">
              <w:t>same</w:t>
            </w:r>
            <w:r w:rsidR="00B27C84">
              <w:t xml:space="preserve"> </w:t>
            </w:r>
            <w:r w:rsidR="0082024B" w:rsidRPr="00495D84">
              <w:t>as</w:t>
            </w:r>
            <w:r w:rsidR="00B27C84">
              <w:t xml:space="preserve"> </w:t>
            </w:r>
            <w:r w:rsidR="0082024B" w:rsidRPr="00495D84">
              <w:t>the</w:t>
            </w:r>
            <w:r w:rsidR="00B27C84">
              <w:t xml:space="preserve"> </w:t>
            </w:r>
            <w:r w:rsidR="0082024B" w:rsidRPr="00495D84">
              <w:t>BW</w:t>
            </w:r>
            <w:r w:rsidR="00B27C84">
              <w:t xml:space="preserve"> </w:t>
            </w:r>
            <w:r w:rsidR="0082024B" w:rsidRPr="00495D84">
              <w:t>size</w:t>
            </w:r>
            <w:r w:rsidR="00B27C84">
              <w:t xml:space="preserve"> </w:t>
            </w:r>
            <w:r w:rsidR="0082024B" w:rsidRPr="00495D84">
              <w:t>of</w:t>
            </w:r>
            <w:r w:rsidR="00B27C84">
              <w:t xml:space="preserve"> </w:t>
            </w:r>
            <w:r w:rsidR="0082024B" w:rsidRPr="00495D84">
              <w:t>UE</w:t>
            </w:r>
            <w:r w:rsidR="00B27C84">
              <w:t xml:space="preserve"> </w:t>
            </w:r>
            <w:r w:rsidR="0082024B" w:rsidRPr="00495D84">
              <w:t>active</w:t>
            </w:r>
            <w:r w:rsidR="00B27C84">
              <w:t xml:space="preserve"> </w:t>
            </w:r>
            <w:r w:rsidR="0082024B" w:rsidRPr="00495D84">
              <w:t>BWP</w:t>
            </w:r>
            <w:r w:rsidR="00B27C84">
              <w:t xml:space="preserve"> </w:t>
            </w:r>
            <w:r w:rsidR="0082024B" w:rsidRPr="00495D84">
              <w:t>in</w:t>
            </w:r>
            <w:r w:rsidR="00B27C84">
              <w:t xml:space="preserve"> </w:t>
            </w:r>
            <w:r w:rsidR="0082024B" w:rsidRPr="00495D84">
              <w:t>the</w:t>
            </w:r>
            <w:r w:rsidR="00B27C84">
              <w:t xml:space="preserve"> </w:t>
            </w:r>
            <w:r w:rsidR="0082024B" w:rsidRPr="00495D84">
              <w:t>RRM</w:t>
            </w:r>
            <w:r w:rsidR="00B27C84">
              <w:t xml:space="preserve"> </w:t>
            </w:r>
            <w:r w:rsidR="0082024B" w:rsidRPr="00495D84">
              <w:t>test</w:t>
            </w:r>
            <w:r w:rsidR="00B27C84">
              <w:t xml:space="preserve"> </w:t>
            </w:r>
            <w:r w:rsidR="0082024B" w:rsidRPr="00495D84">
              <w:t>cases</w:t>
            </w:r>
            <w:r w:rsidR="00555E00">
              <w:t>.</w:t>
            </w:r>
          </w:p>
          <w:p w14:paraId="3A23B1D8" w14:textId="0E3B665F" w:rsidR="0082024B" w:rsidRPr="00495D84" w:rsidRDefault="00E94096" w:rsidP="002F6A41">
            <w:pPr>
              <w:pStyle w:val="TAN"/>
              <w:rPr>
                <w:lang w:eastAsia="ja-JP"/>
              </w:rPr>
            </w:pPr>
            <w:r>
              <w:t xml:space="preserve">NOTE </w:t>
            </w:r>
            <w:r w:rsidRPr="00495D84">
              <w:rPr>
                <w:rFonts w:hint="eastAsia"/>
                <w:lang w:eastAsia="zh-CN"/>
              </w:rPr>
              <w:t>2</w:t>
            </w:r>
            <w:r>
              <w:t>:</w:t>
            </w:r>
            <w:r w:rsidR="0082024B" w:rsidRPr="00495D84">
              <w:tab/>
            </w:r>
            <w:r w:rsidR="0082024B" w:rsidRPr="00495D84">
              <w:rPr>
                <w:lang w:eastAsia="zh-CN"/>
              </w:rPr>
              <w:t>U</w:t>
            </w:r>
            <w:r w:rsidR="0082024B" w:rsidRPr="00495D84">
              <w:rPr>
                <w:rFonts w:hint="eastAsia"/>
                <w:lang w:eastAsia="zh-CN"/>
              </w:rPr>
              <w:t>nless</w:t>
            </w:r>
            <w:r w:rsidR="00B27C84">
              <w:rPr>
                <w:lang w:eastAsia="zh-CN"/>
              </w:rPr>
              <w:t xml:space="preserve"> </w:t>
            </w:r>
            <w:r w:rsidR="0082024B" w:rsidRPr="00495D84">
              <w:rPr>
                <w:lang w:eastAsia="zh-CN"/>
              </w:rPr>
              <w:t>otherwise</w:t>
            </w:r>
            <w:r w:rsidR="00B27C84">
              <w:rPr>
                <w:lang w:eastAsia="zh-CN"/>
              </w:rPr>
              <w:t xml:space="preserve"> </w:t>
            </w:r>
            <w:r w:rsidR="0082024B" w:rsidRPr="00495D84">
              <w:rPr>
                <w:lang w:eastAsia="zh-CN"/>
              </w:rPr>
              <w:t>specified</w:t>
            </w:r>
            <w:r w:rsidR="00B27C84">
              <w:rPr>
                <w:lang w:eastAsia="zh-CN"/>
              </w:rPr>
              <w:t xml:space="preserve"> </w:t>
            </w:r>
            <w:r w:rsidR="0082024B" w:rsidRPr="00495D84">
              <w:rPr>
                <w:lang w:eastAsia="zh-CN"/>
              </w:rPr>
              <w:t>in</w:t>
            </w:r>
            <w:r w:rsidR="00B27C84">
              <w:rPr>
                <w:lang w:eastAsia="zh-CN"/>
              </w:rPr>
              <w:t xml:space="preserve"> </w:t>
            </w:r>
            <w:r w:rsidR="0082024B" w:rsidRPr="00495D84">
              <w:rPr>
                <w:lang w:eastAsia="zh-CN"/>
              </w:rPr>
              <w:t>the</w:t>
            </w:r>
            <w:r w:rsidR="00B27C84">
              <w:rPr>
                <w:lang w:eastAsia="zh-CN"/>
              </w:rPr>
              <w:t xml:space="preserve"> </w:t>
            </w:r>
            <w:r w:rsidR="0082024B" w:rsidRPr="00495D84">
              <w:rPr>
                <w:lang w:eastAsia="zh-CN"/>
              </w:rPr>
              <w:t>test</w:t>
            </w:r>
            <w:r w:rsidR="00B27C84">
              <w:rPr>
                <w:lang w:eastAsia="zh-CN"/>
              </w:rPr>
              <w:t xml:space="preserve"> </w:t>
            </w:r>
            <w:r w:rsidR="0082024B" w:rsidRPr="00495D84">
              <w:rPr>
                <w:lang w:eastAsia="zh-CN"/>
              </w:rPr>
              <w:t>case</w:t>
            </w:r>
            <w:r w:rsidR="00555E00">
              <w:rPr>
                <w:lang w:eastAsia="zh-CN"/>
              </w:rPr>
              <w:t>.</w:t>
            </w:r>
          </w:p>
          <w:p w14:paraId="066A7B92" w14:textId="56051CBC" w:rsidR="0082024B" w:rsidRPr="00495D84" w:rsidRDefault="00E94096" w:rsidP="002F6A41">
            <w:pPr>
              <w:pStyle w:val="TAN"/>
            </w:pPr>
            <w:r>
              <w:rPr>
                <w:rFonts w:cs="Arial"/>
              </w:rPr>
              <w:t xml:space="preserve">NOTE </w:t>
            </w:r>
            <w:r w:rsidRPr="00495D84">
              <w:rPr>
                <w:rFonts w:cs="Arial"/>
                <w:lang w:eastAsia="ja-JP"/>
              </w:rPr>
              <w:t>3</w:t>
            </w:r>
            <w:r>
              <w:rPr>
                <w:rFonts w:cs="Arial"/>
              </w:rPr>
              <w:t>:</w:t>
            </w:r>
            <w:r w:rsidR="0082024B" w:rsidRPr="00495D84">
              <w:rPr>
                <w:rFonts w:cs="Arial"/>
              </w:rPr>
              <w:tab/>
            </w:r>
            <w:r w:rsidR="0082024B" w:rsidRPr="00495D84">
              <w:rPr>
                <w:rFonts w:cs="Arial" w:hint="eastAsia"/>
                <w:lang w:eastAsia="ja-JP"/>
              </w:rPr>
              <w:t>If</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larger</w:t>
            </w:r>
            <w:r w:rsidR="00B27C84">
              <w:rPr>
                <w:rFonts w:cs="Arial" w:hint="eastAsia"/>
                <w:lang w:eastAsia="ja-JP"/>
              </w:rPr>
              <w:t xml:space="preserve"> </w:t>
            </w:r>
            <w:r w:rsidR="0082024B" w:rsidRPr="00495D84">
              <w:rPr>
                <w:rFonts w:cs="Arial" w:hint="eastAsia"/>
                <w:lang w:eastAsia="ja-JP"/>
              </w:rPr>
              <w:t>than</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BW</w:t>
            </w:r>
            <w:r w:rsidR="00B27C84">
              <w:rPr>
                <w:rFonts w:cs="Arial" w:hint="eastAsia"/>
                <w:lang w:eastAsia="ja-JP"/>
              </w:rPr>
              <w:t xml:space="preserve"> </w:t>
            </w:r>
            <w:r w:rsidR="0082024B" w:rsidRPr="00495D84">
              <w:rPr>
                <w:rFonts w:cs="Arial" w:hint="eastAsia"/>
                <w:lang w:eastAsia="ja-JP"/>
              </w:rPr>
              <w:t>of</w:t>
            </w:r>
            <w:r w:rsidR="00B27C84">
              <w:rPr>
                <w:rFonts w:cs="Arial" w:hint="eastAsia"/>
                <w:lang w:eastAsia="ja-JP"/>
              </w:rPr>
              <w:t xml:space="preserve"> </w:t>
            </w:r>
            <w:r w:rsidR="0082024B" w:rsidRPr="00495D84">
              <w:rPr>
                <w:rFonts w:cs="Arial" w:hint="eastAsia"/>
                <w:lang w:eastAsia="ja-JP"/>
              </w:rPr>
              <w:t>TRS</w:t>
            </w:r>
            <w:r w:rsidR="00B27C84">
              <w:rPr>
                <w:rFonts w:cs="Arial" w:hint="eastAsia"/>
                <w:lang w:eastAsia="ja-JP"/>
              </w:rPr>
              <w:t xml:space="preserve"> </w:t>
            </w:r>
            <w:r w:rsidR="0082024B" w:rsidRPr="00495D84">
              <w:rPr>
                <w:rFonts w:cs="Arial" w:hint="eastAsia"/>
                <w:lang w:eastAsia="ja-JP"/>
              </w:rPr>
              <w:t>is</w:t>
            </w:r>
            <w:r w:rsidR="00B27C84">
              <w:rPr>
                <w:rFonts w:cs="Arial" w:hint="eastAsia"/>
                <w:lang w:eastAsia="ja-JP"/>
              </w:rPr>
              <w:t xml:space="preserve"> </w:t>
            </w:r>
            <w:r w:rsidR="0082024B" w:rsidRPr="00495D84">
              <w:rPr>
                <w:rFonts w:cs="Arial" w:hint="eastAsia"/>
                <w:lang w:eastAsia="ja-JP"/>
              </w:rPr>
              <w:t>configured</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52RBs.</w:t>
            </w:r>
            <w:r w:rsidR="00B27C84">
              <w:rPr>
                <w:rFonts w:cs="Arial" w:hint="eastAsia"/>
                <w:lang w:eastAsia="ja-JP"/>
              </w:rPr>
              <w:t xml:space="preserve"> </w:t>
            </w:r>
            <w:r w:rsidR="0082024B" w:rsidRPr="00495D84">
              <w:rPr>
                <w:rFonts w:cs="Arial" w:hint="eastAsia"/>
                <w:lang w:eastAsia="ja-JP"/>
              </w:rPr>
              <w:t>Otherwise,</w:t>
            </w:r>
            <w:r w:rsidR="00B27C84">
              <w:rPr>
                <w:rFonts w:cs="Arial" w:hint="eastAsia"/>
                <w:lang w:eastAsia="ja-JP"/>
              </w:rPr>
              <w:t xml:space="preserve"> </w:t>
            </w:r>
            <w:r w:rsidR="0082024B" w:rsidRPr="00495D84">
              <w:rPr>
                <w:rFonts w:cs="Arial" w:hint="eastAsia"/>
                <w:lang w:eastAsia="ja-JP"/>
              </w:rPr>
              <w:t>same</w:t>
            </w:r>
            <w:r w:rsidR="00B27C84">
              <w:rPr>
                <w:rFonts w:cs="Arial" w:hint="eastAsia"/>
                <w:lang w:eastAsia="ja-JP"/>
              </w:rPr>
              <w:t xml:space="preserve"> </w:t>
            </w:r>
            <w:r w:rsidR="0082024B" w:rsidRPr="00495D84">
              <w:rPr>
                <w:rFonts w:cs="Arial" w:hint="eastAsia"/>
                <w:lang w:eastAsia="ja-JP"/>
              </w:rPr>
              <w:t>as</w:t>
            </w:r>
            <w:r w:rsidR="00B27C84">
              <w:rPr>
                <w:rFonts w:cs="Arial" w:hint="eastAsia"/>
                <w:lang w:eastAsia="ja-JP"/>
              </w:rPr>
              <w:t xml:space="preserve"> </w:t>
            </w:r>
            <w:r w:rsidR="0082024B" w:rsidRPr="00495D84">
              <w:rPr>
                <w:rFonts w:cs="Arial" w:hint="eastAsia"/>
                <w:lang w:eastAsia="ja-JP"/>
              </w:rPr>
              <w:t>active</w:t>
            </w:r>
            <w:r w:rsidR="00B27C84">
              <w:rPr>
                <w:rFonts w:cs="Arial" w:hint="eastAsia"/>
                <w:lang w:eastAsia="ja-JP"/>
              </w:rPr>
              <w:t xml:space="preserve"> </w:t>
            </w:r>
            <w:r w:rsidR="0082024B" w:rsidRPr="00495D84">
              <w:rPr>
                <w:rFonts w:cs="Arial" w:hint="eastAsia"/>
                <w:lang w:eastAsia="ja-JP"/>
              </w:rPr>
              <w:t>BWP</w:t>
            </w:r>
            <w:r w:rsidR="00B27C84">
              <w:rPr>
                <w:rFonts w:cs="Arial" w:hint="eastAsia"/>
                <w:lang w:eastAsia="ja-JP"/>
              </w:rPr>
              <w:t xml:space="preserve"> </w:t>
            </w:r>
            <w:r w:rsidR="0082024B" w:rsidRPr="00495D84">
              <w:rPr>
                <w:rFonts w:cs="Arial" w:hint="eastAsia"/>
                <w:lang w:eastAsia="ja-JP"/>
              </w:rPr>
              <w:t>size.</w:t>
            </w:r>
          </w:p>
        </w:tc>
      </w:tr>
    </w:tbl>
    <w:p w14:paraId="0511C51E" w14:textId="77777777" w:rsidR="0082024B" w:rsidRPr="00495D84" w:rsidRDefault="0082024B" w:rsidP="00E36E44">
      <w:pPr>
        <w:rPr>
          <w:rFonts w:eastAsia="Malgun Gothic"/>
          <w:highlight w:val="yellow"/>
        </w:rPr>
      </w:pPr>
    </w:p>
    <w:p w14:paraId="7A421203" w14:textId="77777777" w:rsidR="00EE2628" w:rsidRPr="00495D84" w:rsidRDefault="00EE2628" w:rsidP="00EE2628">
      <w:pPr>
        <w:pStyle w:val="Heading2"/>
      </w:pPr>
      <w:r w:rsidRPr="00495D84">
        <w:t>A.3.18</w:t>
      </w:r>
      <w:r w:rsidRPr="00495D84">
        <w:tab/>
        <w:t>Additional definitions related to OTA testing for FR2 RRM test cases</w:t>
      </w:r>
    </w:p>
    <w:p w14:paraId="53BA0203" w14:textId="77777777" w:rsidR="00EE2628" w:rsidRPr="00495D84" w:rsidRDefault="00EE2628" w:rsidP="00EE2628">
      <w:pPr>
        <w:pStyle w:val="Heading3"/>
      </w:pPr>
      <w:r w:rsidRPr="00495D84">
        <w:t xml:space="preserve"> A.3.18.1</w:t>
      </w:r>
      <w:r w:rsidRPr="00495D84">
        <w:tab/>
        <w:t>Introduction</w:t>
      </w:r>
    </w:p>
    <w:p w14:paraId="21EC0FEC" w14:textId="0E525264" w:rsidR="00EE2628" w:rsidRPr="00495D84" w:rsidRDefault="00EE2628" w:rsidP="00EE2628">
      <w:r w:rsidRPr="00495D84">
        <w:t xml:space="preserve">FR2 RRM test cases are performed over the air (OTA). This </w:t>
      </w:r>
      <w:r w:rsidR="00E833B2" w:rsidRPr="00495D84">
        <w:t>clause</w:t>
      </w:r>
      <w:r w:rsidRPr="00495D84">
        <w:t xml:space="preserve"> provides additional definitions and clarifications on the OTA measurements and metrics defined or refered in the test cases.   </w:t>
      </w:r>
    </w:p>
    <w:p w14:paraId="782B9A9C" w14:textId="77777777" w:rsidR="00EE2628" w:rsidRPr="00495D84" w:rsidRDefault="00EE2628" w:rsidP="007D51FA">
      <w:pPr>
        <w:pStyle w:val="Heading3"/>
      </w:pPr>
      <w:r w:rsidRPr="00495D84">
        <w:lastRenderedPageBreak/>
        <w:t>A.3.18.2</w:t>
      </w:r>
      <w:r w:rsidRPr="00495D84">
        <w:tab/>
        <w:t>PRACH Power Measurement</w:t>
      </w:r>
    </w:p>
    <w:p w14:paraId="3BD7569F" w14:textId="7B2B6C27" w:rsidR="00EE2628" w:rsidRPr="00495D84" w:rsidRDefault="00EE2628" w:rsidP="00EE2628">
      <w:r w:rsidRPr="00495D84">
        <w:t>PRACH power is measured as EIRP(Link=Link angle, Meas=Link angle) as defined in clause 3.1 of TS 38.101-2 [19].</w:t>
      </w:r>
    </w:p>
    <w:p w14:paraId="277AADDB" w14:textId="02785937" w:rsidR="007D51FA" w:rsidRPr="00495D84" w:rsidRDefault="007D51FA" w:rsidP="007D51FA">
      <w:pPr>
        <w:pStyle w:val="Heading2"/>
      </w:pPr>
      <w:r w:rsidRPr="00495D84">
        <w:t>A.3.</w:t>
      </w:r>
      <w:r w:rsidRPr="00495D84">
        <w:rPr>
          <w:lang w:eastAsia="zh-CN"/>
        </w:rPr>
        <w:t>19</w:t>
      </w:r>
      <w:r w:rsidRPr="00495D84">
        <w:rPr>
          <w:rFonts w:hint="eastAsia"/>
          <w:lang w:eastAsia="zh-CN"/>
        </w:rPr>
        <w:tab/>
      </w:r>
      <w:r w:rsidRPr="00495D84">
        <w:t>Test applicability for DAPS handover</w:t>
      </w:r>
    </w:p>
    <w:p w14:paraId="286C6BD3" w14:textId="5E0341F6" w:rsidR="007D51FA" w:rsidRPr="00495D84" w:rsidRDefault="007D51FA" w:rsidP="007D51FA">
      <w:pPr>
        <w:pStyle w:val="Heading3"/>
      </w:pPr>
      <w:r w:rsidRPr="00495D84">
        <w:t>A.3.19.1</w:t>
      </w:r>
      <w:r w:rsidRPr="00495D84">
        <w:tab/>
        <w:t>Introduction</w:t>
      </w:r>
    </w:p>
    <w:p w14:paraId="62713925" w14:textId="305AA700" w:rsidR="007D51FA" w:rsidRPr="00495D84" w:rsidRDefault="007D51FA" w:rsidP="007D51FA">
      <w:r w:rsidRPr="00495D84">
        <w:t xml:space="preserve">In </w:t>
      </w:r>
      <w:r w:rsidR="00E94096">
        <w:t>annex</w:t>
      </w:r>
      <w:r w:rsidRPr="00495D84">
        <w:t xml:space="preserve">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Pr="00495D84" w:rsidRDefault="007D51FA" w:rsidP="007D51FA">
      <w:pPr>
        <w:pStyle w:val="Heading3"/>
      </w:pPr>
      <w:r w:rsidRPr="00495D84">
        <w:t>A.3.19.2</w:t>
      </w:r>
      <w:r w:rsidRPr="00495D84">
        <w:tab/>
        <w:t>Principle of testing</w:t>
      </w:r>
    </w:p>
    <w:p w14:paraId="1606BF16" w14:textId="77777777" w:rsidR="007D51FA" w:rsidRPr="00495D84" w:rsidRDefault="007D51FA" w:rsidP="007D51FA">
      <w:pPr>
        <w:rPr>
          <w:lang w:eastAsia="zh-CN"/>
        </w:rPr>
      </w:pPr>
      <w:r w:rsidRPr="00495D84">
        <w:rPr>
          <w:lang w:eastAsia="zh-CN"/>
        </w:rPr>
        <w:t xml:space="preserve">To verify intra-frequency DAPS handover requirements </w:t>
      </w:r>
    </w:p>
    <w:p w14:paraId="1BDD7EF1"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intra-frequency asynchronous DAPS handover on any band needs to be tested only in asynchronous scenario.</w:t>
      </w:r>
    </w:p>
    <w:p w14:paraId="1B5BB620"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intra-frequency asynchronous DAPS handover on any band but capable of synchronous DAPS handover on some band needs to be tested only in synchronous scenario.</w:t>
      </w:r>
    </w:p>
    <w:p w14:paraId="2866A38C" w14:textId="77777777" w:rsidR="007D51FA" w:rsidRPr="00495D84" w:rsidRDefault="007D51FA" w:rsidP="00E94096">
      <w:pPr>
        <w:keepNext/>
        <w:rPr>
          <w:lang w:eastAsia="zh-CN"/>
        </w:rPr>
      </w:pPr>
      <w:r w:rsidRPr="00495D84">
        <w:rPr>
          <w:lang w:eastAsia="zh-CN"/>
        </w:rPr>
        <w:t xml:space="preserve">To verify intra-band inter-frequency DAPS handover requirements </w:t>
      </w:r>
    </w:p>
    <w:p w14:paraId="049CF500"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intra-band inter-frequency asynchronous DAPS handover on any band needs to be tested only in asynchronous scenario.</w:t>
      </w:r>
    </w:p>
    <w:p w14:paraId="146FAAE3" w14:textId="77777777" w:rsidR="007D51FA" w:rsidRPr="00495D84" w:rsidRDefault="007D51FA" w:rsidP="007D51FA">
      <w:pPr>
        <w:pStyle w:val="B10"/>
        <w:rPr>
          <w:lang w:eastAsia="zh-CN"/>
        </w:rPr>
      </w:pPr>
      <w:r w:rsidRPr="00495D84">
        <w:rPr>
          <w:lang w:eastAsia="zh-CN"/>
        </w:rPr>
        <w:t>-</w:t>
      </w:r>
      <w:r w:rsidRPr="00495D84">
        <w:rPr>
          <w:lang w:eastAsia="zh-CN"/>
        </w:rPr>
        <w:tab/>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495D84" w:rsidRDefault="007D51FA" w:rsidP="007D51FA">
      <w:pPr>
        <w:rPr>
          <w:lang w:eastAsia="zh-CN"/>
        </w:rPr>
      </w:pPr>
      <w:r w:rsidRPr="00495D84">
        <w:rPr>
          <w:lang w:eastAsia="zh-CN"/>
        </w:rPr>
        <w:t xml:space="preserve">To verify inter-band inter-frequency DAPS handover requirements </w:t>
      </w:r>
    </w:p>
    <w:p w14:paraId="3F9860A9" w14:textId="77777777" w:rsidR="007D51FA" w:rsidRPr="00495D84" w:rsidRDefault="007D51FA" w:rsidP="007D51FA">
      <w:pPr>
        <w:pStyle w:val="B10"/>
        <w:rPr>
          <w:lang w:eastAsia="zh-CN"/>
        </w:rPr>
      </w:pPr>
      <w:r w:rsidRPr="00495D84">
        <w:rPr>
          <w:lang w:eastAsia="zh-CN"/>
        </w:rPr>
        <w:t>-</w:t>
      </w:r>
      <w:r w:rsidRPr="00495D84">
        <w:rPr>
          <w:lang w:eastAsia="zh-CN"/>
        </w:rPr>
        <w:tab/>
        <w:t>The UE capable of inter-band inter-frequency asynchronous DAPS handover on any band combination needs to be tested only in asynchronous scenario.</w:t>
      </w:r>
    </w:p>
    <w:p w14:paraId="14DC034E" w14:textId="1FA098DD" w:rsidR="00B40AA9" w:rsidRPr="00495D84" w:rsidRDefault="007D51FA" w:rsidP="007D51FA">
      <w:pPr>
        <w:pStyle w:val="B10"/>
        <w:rPr>
          <w:lang w:eastAsia="zh-CN"/>
        </w:rPr>
      </w:pPr>
      <w:r w:rsidRPr="00495D84">
        <w:rPr>
          <w:lang w:eastAsia="zh-CN"/>
        </w:rPr>
        <w:t>-</w:t>
      </w:r>
      <w:r w:rsidRPr="00495D84">
        <w:rPr>
          <w:lang w:eastAsia="zh-CN"/>
        </w:rPr>
        <w:tab/>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495D84" w:rsidRDefault="00B40AA9" w:rsidP="00B40AA9">
      <w:pPr>
        <w:pStyle w:val="Heading2"/>
      </w:pPr>
      <w:r w:rsidRPr="00495D84">
        <w:t>A.3.20</w:t>
      </w:r>
      <w:r w:rsidRPr="00495D84">
        <w:tab/>
      </w:r>
      <w:r w:rsidRPr="00495D84">
        <w:rPr>
          <w:lang w:eastAsia="zh-CN"/>
        </w:rPr>
        <w:t>MsgA</w:t>
      </w:r>
      <w:r w:rsidRPr="00495D84">
        <w:t xml:space="preserve"> configurations</w:t>
      </w:r>
    </w:p>
    <w:p w14:paraId="57FACD6C" w14:textId="63349B2F" w:rsidR="00B40AA9" w:rsidRPr="00495D84" w:rsidRDefault="00B40AA9" w:rsidP="00B40AA9">
      <w:pPr>
        <w:pStyle w:val="Heading3"/>
      </w:pPr>
      <w:r w:rsidRPr="00495D84">
        <w:rPr>
          <w:snapToGrid w:val="0"/>
        </w:rPr>
        <w:t>A.3.20.1</w:t>
      </w:r>
      <w:r w:rsidRPr="00495D84">
        <w:rPr>
          <w:snapToGrid w:val="0"/>
          <w:lang w:eastAsia="zh-CN"/>
        </w:rPr>
        <w:tab/>
      </w:r>
      <w:r w:rsidRPr="00495D84">
        <w:t>Introduction</w:t>
      </w:r>
    </w:p>
    <w:p w14:paraId="4BA77E40" w14:textId="5571B32C" w:rsidR="00B40AA9" w:rsidRPr="00495D84" w:rsidRDefault="00B40AA9" w:rsidP="00B40AA9">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73A34B2B" w14:textId="743236AF" w:rsidR="00B40AA9" w:rsidRPr="00495D84" w:rsidRDefault="00B40AA9" w:rsidP="00B40AA9">
      <w:pPr>
        <w:pStyle w:val="Heading3"/>
        <w:rPr>
          <w:snapToGrid w:val="0"/>
        </w:rPr>
      </w:pPr>
      <w:r w:rsidRPr="00495D84">
        <w:rPr>
          <w:snapToGrid w:val="0"/>
        </w:rPr>
        <w:t>A.3.20.</w:t>
      </w:r>
      <w:r w:rsidRPr="00495D84">
        <w:rPr>
          <w:snapToGrid w:val="0"/>
          <w:lang w:eastAsia="zh-CN"/>
        </w:rPr>
        <w:t>2</w:t>
      </w:r>
      <w:r w:rsidRPr="00495D84">
        <w:rPr>
          <w:snapToGrid w:val="0"/>
          <w:lang w:eastAsia="zh-CN"/>
        </w:rPr>
        <w:tab/>
      </w:r>
      <w:r w:rsidRPr="00495D84">
        <w:rPr>
          <w:snapToGrid w:val="0"/>
        </w:rPr>
        <w:t>MsgA configurations in FR1</w:t>
      </w:r>
    </w:p>
    <w:p w14:paraId="5A879C5E" w14:textId="5F565FA1" w:rsidR="00B40AA9" w:rsidRPr="00495D84" w:rsidRDefault="00B40AA9" w:rsidP="00B40AA9">
      <w:pPr>
        <w:pStyle w:val="Heading4"/>
        <w:rPr>
          <w:lang w:eastAsia="zh-CN"/>
        </w:rPr>
      </w:pPr>
      <w:r w:rsidRPr="00495D84">
        <w:t>A.3.20.</w:t>
      </w:r>
      <w:r w:rsidRPr="00495D84">
        <w:rPr>
          <w:lang w:eastAsia="zh-CN"/>
        </w:rPr>
        <w:t>2.1</w:t>
      </w:r>
      <w:r w:rsidRPr="00495D84">
        <w:rPr>
          <w:lang w:eastAsia="zh-CN"/>
        </w:rPr>
        <w:tab/>
        <w:t>FR1 MsgA configuration 1</w:t>
      </w:r>
    </w:p>
    <w:p w14:paraId="1F86A3C8" w14:textId="77777777" w:rsidR="00B40AA9" w:rsidRPr="00495D84" w:rsidRDefault="00B40AA9" w:rsidP="00B40AA9">
      <w:pPr>
        <w:rPr>
          <w:lang w:eastAsia="zh-CN"/>
        </w:rPr>
      </w:pPr>
      <w:r w:rsidRPr="00495D84">
        <w:rPr>
          <w:lang w:eastAsia="zh-CN"/>
        </w:rPr>
        <w:t>FR1 MsgA configuration 1 in this clause provides the typical MsgA configuration for SSB-based contention based random access for 2-step RA type in FR1.</w:t>
      </w:r>
    </w:p>
    <w:p w14:paraId="0B45FD23" w14:textId="75F96147" w:rsidR="00B40AA9" w:rsidRPr="00495D84" w:rsidRDefault="00B40AA9" w:rsidP="00B40AA9">
      <w:pPr>
        <w:pStyle w:val="TH"/>
        <w:rPr>
          <w:lang w:eastAsia="zh-CN"/>
        </w:rPr>
      </w:pPr>
      <w:r w:rsidRPr="00495D84">
        <w:lastRenderedPageBreak/>
        <w:t>Table A.3.20.</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4095880"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495D84" w:rsidRDefault="00B40AA9" w:rsidP="00B40AA9">
            <w:pPr>
              <w:pStyle w:val="TAH"/>
            </w:pPr>
            <w:r w:rsidRPr="00495D84">
              <w:t>Comment</w:t>
            </w:r>
          </w:p>
        </w:tc>
      </w:tr>
      <w:tr w:rsidR="00B40AA9" w:rsidRPr="00495D84" w14:paraId="1DF969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495D84" w:rsidRDefault="00B40AA9" w:rsidP="00B40AA9">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A1F60BB" w:rsidR="00B40AA9" w:rsidRPr="00495D84" w:rsidRDefault="00B40AA9" w:rsidP="00B40AA9">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6FAB3A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4B05B276"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495D84" w:rsidRDefault="00B40AA9" w:rsidP="00B40AA9">
            <w:pPr>
              <w:pStyle w:val="TAC"/>
              <w:rPr>
                <w:rFonts w:cs="Arial"/>
                <w:lang w:eastAsia="zh-CN"/>
              </w:rPr>
            </w:pPr>
          </w:p>
        </w:tc>
      </w:tr>
      <w:tr w:rsidR="00B40AA9" w:rsidRPr="00495D84" w14:paraId="1FC872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495D84" w:rsidRDefault="00B40AA9"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5006E53F"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360850B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009C212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2E0397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1E60FA8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567075F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2BA69B31"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15BEE967"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4FE8760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649F04C3"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446FE4D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1F19C2A6"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7DA984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495D84" w:rsidRDefault="00B40AA9" w:rsidP="00B40AA9">
            <w:pPr>
              <w:pStyle w:val="TAC"/>
              <w:rPr>
                <w:rFonts w:cs="Arial"/>
              </w:rPr>
            </w:pPr>
          </w:p>
        </w:tc>
      </w:tr>
      <w:tr w:rsidR="00B40AA9" w:rsidRPr="00495D84" w14:paraId="3B3B3D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495D84" w:rsidRDefault="00B40AA9" w:rsidP="00B40AA9">
            <w:pPr>
              <w:pStyle w:val="TAC"/>
              <w:rPr>
                <w:rFonts w:cs="Arial"/>
              </w:rPr>
            </w:pPr>
          </w:p>
        </w:tc>
      </w:tr>
      <w:tr w:rsidR="00B40AA9" w:rsidRPr="00495D84" w14:paraId="076B4D2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1A1666A"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49111FC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348A7249"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369F46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4077AB30"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73635CD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53FE2777"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8F19CA7"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350B75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6E41F244"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4B996B8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18E6F30A"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4A3EDB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67BC4E77"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7232889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2803FD3B"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19B53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22DB37DB"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495D84" w:rsidRDefault="00B40AA9" w:rsidP="00B40AA9">
            <w:pPr>
              <w:pStyle w:val="TAC"/>
              <w:rPr>
                <w:lang w:eastAsia="zh-CN"/>
              </w:rPr>
            </w:pPr>
          </w:p>
        </w:tc>
      </w:tr>
      <w:tr w:rsidR="00B40AA9" w:rsidRPr="00495D84" w14:paraId="7732483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2D6B6DF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495D84" w:rsidRDefault="00B40AA9" w:rsidP="00B40AA9">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495D84" w:rsidRDefault="00B40AA9" w:rsidP="00B40AA9">
            <w:pPr>
              <w:pStyle w:val="TAC"/>
              <w:rPr>
                <w:lang w:eastAsia="zh-CN"/>
              </w:rPr>
            </w:pPr>
          </w:p>
        </w:tc>
      </w:tr>
      <w:tr w:rsidR="00B40AA9" w:rsidRPr="00495D84" w14:paraId="37B8303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495D84" w:rsidRDefault="00B40AA9" w:rsidP="00B40AA9">
            <w:pPr>
              <w:pStyle w:val="TAC"/>
              <w:rPr>
                <w:lang w:eastAsia="zh-CN"/>
              </w:rPr>
            </w:pPr>
          </w:p>
        </w:tc>
      </w:tr>
      <w:tr w:rsidR="00B40AA9" w:rsidRPr="00495D84" w14:paraId="382CECA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0E3BAB6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607A06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6FC6C440"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7D7D136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11AC6E41"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04719F3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312688" w:rsidRPr="00495D84" w:rsidRDefault="00312688" w:rsidP="00312688">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2EE10E91" w:rsidR="00312688" w:rsidRPr="00495D84" w:rsidRDefault="00312688" w:rsidP="00312688">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21F4E7FD" w:rsidR="00312688" w:rsidRPr="00495D84" w:rsidRDefault="00312688" w:rsidP="00312688">
            <w:pPr>
              <w:pStyle w:val="TAC"/>
              <w:rPr>
                <w:lang w:eastAsia="zh-CN"/>
              </w:rPr>
            </w:pPr>
            <w:r w:rsidRPr="00890474">
              <w:rPr>
                <w:lang w:val="en-US"/>
              </w:rPr>
              <w:t>Configure 1 port per CDM group</w:t>
            </w:r>
          </w:p>
        </w:tc>
      </w:tr>
      <w:tr w:rsidR="00B40AA9" w:rsidRPr="00495D84" w14:paraId="45676D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272841E8"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4753E614"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A9199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0F7C4980"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6CBFDE9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5564FE45"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6C43DE43"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495DC54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02B2AC46" w14:textId="77777777" w:rsidR="00B40AA9" w:rsidRPr="00495D84" w:rsidRDefault="00B40AA9" w:rsidP="00B40AA9">
      <w:pPr>
        <w:rPr>
          <w:rFonts w:eastAsia="MS Mincho"/>
        </w:rPr>
      </w:pPr>
    </w:p>
    <w:p w14:paraId="1B87BDB1" w14:textId="7B15D860" w:rsidR="00B40AA9" w:rsidRPr="00495D84" w:rsidRDefault="00B40AA9" w:rsidP="00B40AA9">
      <w:pPr>
        <w:pStyle w:val="Heading4"/>
      </w:pPr>
      <w:r w:rsidRPr="00495D84">
        <w:t>A.3.20.</w:t>
      </w:r>
      <w:r w:rsidRPr="00495D84">
        <w:rPr>
          <w:lang w:eastAsia="zh-CN"/>
        </w:rPr>
        <w:t>2</w:t>
      </w:r>
      <w:r w:rsidRPr="00495D84">
        <w:t>.2</w:t>
      </w:r>
      <w:r w:rsidRPr="00495D84">
        <w:rPr>
          <w:lang w:eastAsia="zh-CN"/>
        </w:rPr>
        <w:tab/>
      </w:r>
      <w:r w:rsidRPr="00495D84">
        <w:t>FR1 MsgA configuration 2</w:t>
      </w:r>
    </w:p>
    <w:p w14:paraId="4184F4FD" w14:textId="77777777" w:rsidR="00B40AA9" w:rsidRPr="00495D84" w:rsidRDefault="00B40AA9" w:rsidP="00B40AA9">
      <w:pPr>
        <w:rPr>
          <w:lang w:eastAsia="zh-CN"/>
        </w:rPr>
      </w:pPr>
      <w:r w:rsidRPr="00495D84">
        <w:rPr>
          <w:lang w:eastAsia="zh-CN"/>
        </w:rPr>
        <w:t>FR1 PRACH configuration 2 in this clause provides the typical MsgA configuration for SSB based non-contention based random access for 2-step RA type in FR1.</w:t>
      </w:r>
    </w:p>
    <w:p w14:paraId="24B7558B" w14:textId="70BDE6BC" w:rsidR="00B40AA9" w:rsidRPr="00495D84" w:rsidRDefault="00B40AA9" w:rsidP="00B40AA9">
      <w:pPr>
        <w:pStyle w:val="TH"/>
        <w:rPr>
          <w:lang w:eastAsia="zh-CN"/>
        </w:rPr>
      </w:pPr>
      <w:r w:rsidRPr="00495D84">
        <w:t>Table A.3.20</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221D3C7"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495D84" w:rsidRDefault="00B40AA9" w:rsidP="00B40AA9">
            <w:pPr>
              <w:pStyle w:val="TAH"/>
            </w:pPr>
            <w:r w:rsidRPr="00495D84">
              <w:t>Comment</w:t>
            </w:r>
          </w:p>
        </w:tc>
      </w:tr>
      <w:tr w:rsidR="00B40AA9" w:rsidRPr="00495D84" w14:paraId="64C54D3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495D84" w:rsidRDefault="00B40AA9" w:rsidP="00B40AA9">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0461E09A" w:rsidR="00B40AA9" w:rsidRPr="00495D84" w:rsidRDefault="00B40AA9" w:rsidP="00B40AA9">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B40AA9" w:rsidRPr="00495D84" w14:paraId="7E312E3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56BF9F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495D84" w:rsidRDefault="00B40AA9" w:rsidP="00B40AA9">
            <w:pPr>
              <w:pStyle w:val="TAC"/>
              <w:rPr>
                <w:rFonts w:cs="Arial"/>
                <w:lang w:eastAsia="zh-CN"/>
              </w:rPr>
            </w:pPr>
          </w:p>
        </w:tc>
      </w:tr>
      <w:tr w:rsidR="00B40AA9" w:rsidRPr="00495D84" w14:paraId="56F728F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495D84" w:rsidRDefault="00B40AA9"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0C755A57"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57EC1BC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275F79FB"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14ED3EA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495D84" w:rsidRDefault="00B40AA9" w:rsidP="00E94096">
            <w:pPr>
              <w:pStyle w:val="TAL"/>
              <w:keepNext w:val="0"/>
            </w:pPr>
            <w:r w:rsidRPr="00495D84">
              <w:lastRenderedPageBreak/>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1B0A8512"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66EE52D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221361F"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1C0A6C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C5CA771"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59391EF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495D84" w:rsidRDefault="00B40AA9" w:rsidP="00B40AA9">
            <w:pPr>
              <w:pStyle w:val="TAC"/>
              <w:rPr>
                <w:rFonts w:cs="Arial"/>
              </w:rPr>
            </w:pPr>
          </w:p>
        </w:tc>
      </w:tr>
      <w:tr w:rsidR="00B40AA9" w:rsidRPr="00495D84" w14:paraId="75BF4C9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495D84" w:rsidRDefault="00B40AA9"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495D84" w:rsidRDefault="00B40AA9" w:rsidP="00B40AA9">
            <w:pPr>
              <w:pStyle w:val="TAC"/>
              <w:rPr>
                <w:rFonts w:cs="Arial"/>
              </w:rPr>
            </w:pPr>
          </w:p>
        </w:tc>
      </w:tr>
      <w:tr w:rsidR="00B40AA9" w:rsidRPr="00495D84" w14:paraId="4F2493F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92C1572"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581E4F9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46AF58BF"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1F30FD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9805DC8"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3A3BCE1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49AA4BCF"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6A7AA01D" w:rsidR="00B40AA9" w:rsidRPr="00495D84" w:rsidRDefault="00B40AA9" w:rsidP="00B40AA9">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6770D13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09ED0923"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58EA7495"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7C0B2D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6F96E80F" w:rsidR="00B40AA9" w:rsidRPr="00495D84" w:rsidRDefault="00B40AA9" w:rsidP="00B40AA9">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4D8046C5" w:rsidR="00B40AA9" w:rsidRPr="00495D84" w:rsidRDefault="00B40AA9" w:rsidP="00B40AA9">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648FEA8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23942623"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7FC57FB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4EE3FEAB" w:rsidR="00B40AA9" w:rsidRPr="00495D84" w:rsidRDefault="00B40AA9" w:rsidP="00B40AA9">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B40AA9" w:rsidRPr="00495D84" w14:paraId="1EB87FB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68109B60"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B40AA9" w:rsidRPr="00495D84" w14:paraId="2D2F22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0118D103"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B40AA9" w:rsidRPr="00495D84" w14:paraId="2BA6CEC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495D84" w:rsidRDefault="00B40AA9" w:rsidP="00B40AA9">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3152DF7B" w:rsidR="00B40AA9" w:rsidRPr="00495D84" w:rsidRDefault="00B40AA9" w:rsidP="00B40AA9">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B40AA9" w:rsidRPr="00495D84" w14:paraId="17907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53ED34A0"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495D84" w:rsidRDefault="00B40AA9" w:rsidP="00B40AA9">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495D84" w:rsidRDefault="00B40AA9" w:rsidP="00B40AA9">
            <w:pPr>
              <w:pStyle w:val="TAC"/>
              <w:rPr>
                <w:rFonts w:cs="Arial"/>
                <w:lang w:eastAsia="zh-CN"/>
              </w:rPr>
            </w:pPr>
          </w:p>
        </w:tc>
      </w:tr>
      <w:tr w:rsidR="00B40AA9" w:rsidRPr="00495D84" w14:paraId="7764947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34D00F8E"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495D84" w:rsidRDefault="00B40AA9" w:rsidP="00B40AA9">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495D84" w:rsidRDefault="00B40AA9" w:rsidP="00B40AA9">
            <w:pPr>
              <w:pStyle w:val="TAC"/>
              <w:rPr>
                <w:rFonts w:cs="Arial"/>
                <w:lang w:eastAsia="zh-CN"/>
              </w:rPr>
            </w:pPr>
          </w:p>
        </w:tc>
      </w:tr>
      <w:tr w:rsidR="00B40AA9" w:rsidRPr="00495D84" w14:paraId="0C269E0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495D84" w:rsidRDefault="00B40AA9" w:rsidP="00B40AA9">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495D84" w:rsidRDefault="00B40AA9" w:rsidP="00B40AA9">
            <w:pPr>
              <w:pStyle w:val="TAC"/>
              <w:rPr>
                <w:rFonts w:cs="Arial"/>
                <w:lang w:eastAsia="zh-CN"/>
              </w:rPr>
            </w:pPr>
          </w:p>
        </w:tc>
      </w:tr>
      <w:tr w:rsidR="00B40AA9" w:rsidRPr="00495D84" w14:paraId="7D500E2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495D84" w:rsidRDefault="00B40AA9" w:rsidP="00B40AA9">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47399BC8" w:rsidR="00B40AA9" w:rsidRPr="00495D84" w:rsidRDefault="00B40AA9" w:rsidP="00B40AA9">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B40AA9" w:rsidRPr="00495D84" w14:paraId="505B449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495D84" w:rsidRDefault="00B40AA9" w:rsidP="00B40AA9">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5B453DF9" w:rsidR="00B40AA9" w:rsidRPr="00495D84" w:rsidRDefault="00B40AA9" w:rsidP="00B40AA9">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B40AA9" w:rsidRPr="00495D84" w14:paraId="3225F09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495D84" w:rsidRDefault="00B40AA9" w:rsidP="00B40AA9">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9B1102A" w:rsidR="00B40AA9" w:rsidRPr="00495D84" w:rsidRDefault="00B40AA9" w:rsidP="00B40AA9">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312688" w:rsidRPr="00495D84" w14:paraId="472F771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312688" w:rsidRPr="00495D84" w:rsidRDefault="00312688" w:rsidP="00312688">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0AF8A4AD" w:rsidR="00312688" w:rsidRPr="00495D84" w:rsidRDefault="00312688" w:rsidP="00312688">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6AF43602" w:rsidR="00312688" w:rsidRPr="00495D84" w:rsidRDefault="00312688" w:rsidP="00312688">
            <w:pPr>
              <w:pStyle w:val="TAC"/>
              <w:rPr>
                <w:rFonts w:cs="Arial"/>
                <w:lang w:eastAsia="zh-CN"/>
              </w:rPr>
            </w:pPr>
            <w:r w:rsidRPr="00890474">
              <w:rPr>
                <w:rFonts w:cs="Arial"/>
                <w:lang w:val="en-US"/>
              </w:rPr>
              <w:t>Configure 1 port per CDM group</w:t>
            </w:r>
          </w:p>
        </w:tc>
      </w:tr>
      <w:tr w:rsidR="00B40AA9" w:rsidRPr="00495D84" w14:paraId="59A1A9F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4E753221" w:rsidR="00B40AA9" w:rsidRPr="00495D84" w:rsidRDefault="006D3C8F" w:rsidP="00B40AA9">
            <w:pPr>
              <w:pStyle w:val="TAC"/>
              <w:rPr>
                <w:rFonts w:cs="Arial"/>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4AC0B3C5" w:rsidR="00B40AA9" w:rsidRPr="00495D84" w:rsidRDefault="00B40AA9" w:rsidP="00B40AA9">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56EB0D4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495D84" w:rsidRDefault="00B40AA9" w:rsidP="00B40AA9">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3636ED76" w:rsidR="00B40AA9" w:rsidRPr="00495D84" w:rsidRDefault="00B40AA9" w:rsidP="00B40AA9">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0F0C20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495D84" w:rsidRDefault="00B40AA9" w:rsidP="00B40AA9">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1DAB4D4D" w:rsidR="00B40AA9" w:rsidRPr="00495D84" w:rsidRDefault="00B40AA9" w:rsidP="00B40AA9">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A93171A"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40F59B62" w:rsidR="00B40AA9" w:rsidRPr="00495D84" w:rsidRDefault="00E94096" w:rsidP="00E94096">
            <w:pPr>
              <w:pStyle w:val="TAN"/>
              <w:keepNext w:val="0"/>
              <w:spacing w:line="254" w:lineRule="auto"/>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7E9FE09" w14:textId="77777777" w:rsidR="00B40AA9" w:rsidRPr="00495D84" w:rsidRDefault="00B40AA9" w:rsidP="00B40AA9">
      <w:pPr>
        <w:rPr>
          <w:rFonts w:eastAsia="MS Mincho"/>
          <w:lang w:eastAsia="zh-CN"/>
        </w:rPr>
      </w:pPr>
    </w:p>
    <w:p w14:paraId="45D02469" w14:textId="4049B122" w:rsidR="00B40AA9" w:rsidRPr="00495D84" w:rsidRDefault="00B40AA9" w:rsidP="00B40AA9">
      <w:pPr>
        <w:pStyle w:val="Heading3"/>
        <w:rPr>
          <w:snapToGrid w:val="0"/>
          <w:lang w:eastAsia="zh-CN"/>
        </w:rPr>
      </w:pPr>
      <w:r w:rsidRPr="00495D84">
        <w:rPr>
          <w:snapToGrid w:val="0"/>
        </w:rPr>
        <w:t>A.3.20.</w:t>
      </w:r>
      <w:r w:rsidRPr="00495D84">
        <w:rPr>
          <w:snapToGrid w:val="0"/>
          <w:lang w:eastAsia="zh-CN"/>
        </w:rPr>
        <w:t>3</w:t>
      </w:r>
      <w:r w:rsidRPr="00495D84">
        <w:rPr>
          <w:snapToGrid w:val="0"/>
          <w:lang w:eastAsia="zh-CN"/>
        </w:rPr>
        <w:tab/>
      </w:r>
      <w:r w:rsidRPr="00495D84">
        <w:rPr>
          <w:snapToGrid w:val="0"/>
        </w:rPr>
        <w:t>MsgA configurations in FR</w:t>
      </w:r>
      <w:r w:rsidRPr="00495D84">
        <w:rPr>
          <w:snapToGrid w:val="0"/>
          <w:lang w:eastAsia="zh-CN"/>
        </w:rPr>
        <w:t>2</w:t>
      </w:r>
    </w:p>
    <w:p w14:paraId="5D11AA95" w14:textId="0B8C86C9" w:rsidR="00B40AA9" w:rsidRPr="00495D84" w:rsidRDefault="00B40AA9" w:rsidP="00B40AA9">
      <w:pPr>
        <w:pStyle w:val="Heading4"/>
        <w:rPr>
          <w:lang w:eastAsia="zh-CN"/>
        </w:rPr>
      </w:pPr>
      <w:r w:rsidRPr="00495D84">
        <w:t>A.3.20.</w:t>
      </w:r>
      <w:r w:rsidRPr="00495D84">
        <w:rPr>
          <w:lang w:eastAsia="zh-CN"/>
        </w:rPr>
        <w:t>3.1</w:t>
      </w:r>
      <w:r w:rsidRPr="00495D84">
        <w:rPr>
          <w:lang w:eastAsia="zh-CN"/>
        </w:rPr>
        <w:tab/>
        <w:t>FR2 MsgA configuration 1</w:t>
      </w:r>
    </w:p>
    <w:p w14:paraId="09C9F930" w14:textId="77777777" w:rsidR="00B40AA9" w:rsidRPr="00495D84" w:rsidRDefault="00B40AA9" w:rsidP="00B40AA9">
      <w:pPr>
        <w:rPr>
          <w:lang w:eastAsia="zh-CN"/>
        </w:rPr>
      </w:pPr>
      <w:r w:rsidRPr="00495D84">
        <w:rPr>
          <w:lang w:eastAsia="zh-CN"/>
        </w:rPr>
        <w:t>FR2 MsgA configuration 1 in this clause provides the typical MsgA configuration for SSB-based contention based random access for 2-step RA type in FR2.</w:t>
      </w:r>
    </w:p>
    <w:p w14:paraId="24695EDC" w14:textId="209E887B" w:rsidR="00B40AA9" w:rsidRPr="00495D84" w:rsidRDefault="00B40AA9" w:rsidP="00B40AA9">
      <w:pPr>
        <w:pStyle w:val="TH"/>
        <w:rPr>
          <w:lang w:eastAsia="zh-CN"/>
        </w:rPr>
      </w:pPr>
      <w:r w:rsidRPr="00495D84">
        <w:t>Table A.3.20.</w:t>
      </w:r>
      <w:r w:rsidRPr="00495D84">
        <w:rPr>
          <w:lang w:eastAsia="zh-CN"/>
        </w:rPr>
        <w:t>3.</w:t>
      </w:r>
      <w:r w:rsidRPr="00495D84">
        <w:t xml:space="preserve">1-1: </w:t>
      </w:r>
      <w:r w:rsidRPr="00495D84">
        <w:rPr>
          <w:lang w:eastAsia="zh-CN"/>
        </w:rPr>
        <w:t>P</w:t>
      </w:r>
      <w:r w:rsidRPr="00495D84">
        <w:t xml:space="preserve">arameters for </w:t>
      </w:r>
      <w:r w:rsidRPr="00495D84">
        <w:rPr>
          <w:lang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B40AA9" w:rsidRPr="00495D84" w14:paraId="153E42F7"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495D84" w:rsidRDefault="00B40AA9"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495D84" w:rsidRDefault="00B40AA9" w:rsidP="00B40AA9">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495D84" w:rsidRDefault="00B40AA9" w:rsidP="00B40AA9">
            <w:pPr>
              <w:pStyle w:val="TAH"/>
            </w:pPr>
            <w:r w:rsidRPr="00495D84">
              <w:t>Comment</w:t>
            </w:r>
          </w:p>
        </w:tc>
      </w:tr>
      <w:tr w:rsidR="00B40AA9" w:rsidRPr="00495D84" w14:paraId="60DD422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495D84" w:rsidRDefault="00B40AA9"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495D84" w:rsidRDefault="00B40AA9" w:rsidP="00B40AA9">
            <w:pPr>
              <w:pStyle w:val="TAC"/>
              <w:rPr>
                <w:lang w:eastAsia="zh-CN"/>
              </w:rPr>
            </w:pPr>
            <w:r w:rsidRPr="00495D84">
              <w:rPr>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1F371EE4"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2A7770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495D84" w:rsidRDefault="00B40AA9" w:rsidP="00E94096">
            <w:pPr>
              <w:pStyle w:val="TAL"/>
              <w:keepNext w:val="0"/>
            </w:pPr>
            <w:r w:rsidRPr="00495D84">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59072B83"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495D84" w:rsidRDefault="00B40AA9" w:rsidP="00B40AA9">
            <w:pPr>
              <w:pStyle w:val="TAC"/>
              <w:rPr>
                <w:rFonts w:cs="Arial"/>
                <w:lang w:eastAsia="zh-CN"/>
              </w:rPr>
            </w:pPr>
          </w:p>
        </w:tc>
      </w:tr>
      <w:tr w:rsidR="00B40AA9" w:rsidRPr="00495D84" w14:paraId="4A42E6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495D84" w:rsidRDefault="00B40AA9" w:rsidP="00E94096">
            <w:pPr>
              <w:pStyle w:val="TAL"/>
              <w:keepNext w:val="0"/>
            </w:pPr>
            <w:r w:rsidRPr="00495D84">
              <w:lastRenderedPageBreak/>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2368DA95"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6B59270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495D84" w:rsidRDefault="00B40AA9"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495D84" w:rsidRDefault="00B40AA9" w:rsidP="00B40AA9">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3889763"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4650D0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495D84" w:rsidRDefault="00B40AA9"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452C83B0"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932952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495D84" w:rsidRDefault="00B40AA9"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31C433E9"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12B4721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B40AA9" w:rsidRPr="00495D84" w14:paraId="55B0E87A"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495D84" w:rsidRDefault="00B40AA9"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495D84" w:rsidRDefault="00B40AA9" w:rsidP="00B40AA9">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46C2529F"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3EAD0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495D84" w:rsidRDefault="00B40AA9"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495D84" w:rsidRDefault="00B40AA9" w:rsidP="00B40AA9">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1BB726D4" w:rsidR="00B40AA9" w:rsidRPr="00495D84" w:rsidRDefault="00B40AA9" w:rsidP="00B40AA9">
            <w:pPr>
              <w:pStyle w:val="TAC"/>
              <w:rPr>
                <w:rFonts w:cs="Arial"/>
              </w:rPr>
            </w:pPr>
            <w:r w:rsidRPr="00495D84">
              <w:rPr>
                <w:rFonts w:cs="Arial"/>
              </w:rPr>
              <w:t>48</w:t>
            </w:r>
            <w:r w:rsidR="00B27C84">
              <w:rPr>
                <w:rFonts w:cs="Arial"/>
              </w:rPr>
              <w:t xml:space="preserve"> </w:t>
            </w:r>
            <w:r w:rsidRPr="00495D84">
              <w:rPr>
                <w:rFonts w:cs="Arial"/>
              </w:rPr>
              <w:t>sub-frames</w:t>
            </w:r>
          </w:p>
        </w:tc>
      </w:tr>
      <w:tr w:rsidR="00B40AA9" w:rsidRPr="00495D84" w14:paraId="5AB264A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495D84" w:rsidRDefault="00B40AA9"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495D84" w:rsidRDefault="00B40AA9" w:rsidP="00B40AA9">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495D84" w:rsidRDefault="00B40AA9" w:rsidP="00B40AA9">
            <w:pPr>
              <w:pStyle w:val="TAC"/>
              <w:rPr>
                <w:rFonts w:cs="Arial"/>
              </w:rPr>
            </w:pPr>
          </w:p>
        </w:tc>
      </w:tr>
      <w:tr w:rsidR="00B40AA9" w:rsidRPr="00495D84" w14:paraId="78699F1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495D84" w:rsidRDefault="00B40AA9"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495D84" w:rsidRDefault="00B40AA9" w:rsidP="00B40AA9">
            <w:pPr>
              <w:pStyle w:val="TAC"/>
              <w:rPr>
                <w:rFonts w:cs="Arial"/>
              </w:rPr>
            </w:pPr>
            <w:r w:rsidRPr="00495D84">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495D84" w:rsidRDefault="00B40AA9" w:rsidP="00B40AA9">
            <w:pPr>
              <w:pStyle w:val="TAC"/>
              <w:rPr>
                <w:rFonts w:cs="Arial"/>
              </w:rPr>
            </w:pPr>
          </w:p>
        </w:tc>
      </w:tr>
      <w:tr w:rsidR="00B40AA9" w:rsidRPr="00495D84" w14:paraId="60AF84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495D84" w:rsidRDefault="00B40AA9"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495D84" w:rsidRDefault="00B40AA9" w:rsidP="00B40AA9">
            <w:pPr>
              <w:pStyle w:val="TAC"/>
              <w:rPr>
                <w:rFonts w:cs="Arial"/>
              </w:rPr>
            </w:pPr>
            <w:r w:rsidRPr="00495D84">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6E1B8C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277BE22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495D84" w:rsidRDefault="00B40AA9"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495D84" w:rsidRDefault="00B40AA9" w:rsidP="00B40AA9">
            <w:pPr>
              <w:pStyle w:val="TAC"/>
              <w:rPr>
                <w:rFonts w:cs="Arial"/>
              </w:rPr>
            </w:pPr>
            <w:r w:rsidRPr="00495D84">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1E7BD997"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5D53627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495D84" w:rsidRDefault="00B40AA9"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495D84" w:rsidRDefault="00B40AA9" w:rsidP="00B40AA9">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9D0B327"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4998C85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AD9F2DA"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495D84" w:rsidRDefault="00B40AA9" w:rsidP="00B40AA9">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A40440D"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7547CAA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495D84" w:rsidRDefault="00B40AA9"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260CC52C"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37C606E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495D84" w:rsidRDefault="00B40AA9"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20E272CD"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6A76B68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495D84" w:rsidRDefault="00B40AA9"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E52ED35"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3704ED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495D84" w:rsidRDefault="00B40AA9"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495D84" w:rsidRDefault="00B40AA9" w:rsidP="00B40AA9">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11900976"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6B17FA6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6184A328"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495D84" w:rsidRDefault="00B40AA9" w:rsidP="00B40AA9">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495D84" w:rsidRDefault="00B40AA9" w:rsidP="00B40AA9">
            <w:pPr>
              <w:pStyle w:val="TAC"/>
              <w:rPr>
                <w:lang w:eastAsia="zh-CN"/>
              </w:rPr>
            </w:pPr>
          </w:p>
        </w:tc>
      </w:tr>
      <w:tr w:rsidR="00B40AA9" w:rsidRPr="00495D84" w14:paraId="6FD225B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0D6924F5"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495D84" w:rsidRDefault="00B40AA9" w:rsidP="00B40AA9">
            <w:pPr>
              <w:pStyle w:val="TAC"/>
              <w:rPr>
                <w:lang w:eastAsia="zh-CN"/>
              </w:rPr>
            </w:pPr>
            <w:r w:rsidRPr="00495D84">
              <w:rPr>
                <w:lang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495D84" w:rsidRDefault="00B40AA9" w:rsidP="00B40AA9">
            <w:pPr>
              <w:pStyle w:val="TAC"/>
              <w:rPr>
                <w:lang w:eastAsia="zh-CN"/>
              </w:rPr>
            </w:pPr>
          </w:p>
        </w:tc>
      </w:tr>
      <w:tr w:rsidR="00B40AA9" w:rsidRPr="00495D84" w14:paraId="690627E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495D84" w:rsidRDefault="00B40AA9"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495D84" w:rsidRDefault="00B40AA9" w:rsidP="00B40AA9">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495D84" w:rsidRDefault="00B40AA9" w:rsidP="00B40AA9">
            <w:pPr>
              <w:pStyle w:val="TAC"/>
              <w:rPr>
                <w:lang w:eastAsia="zh-CN"/>
              </w:rPr>
            </w:pPr>
          </w:p>
        </w:tc>
      </w:tr>
      <w:tr w:rsidR="00B40AA9" w:rsidRPr="00495D84" w14:paraId="156E293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495D84" w:rsidRDefault="00B40AA9"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495D84" w:rsidRDefault="00B40AA9" w:rsidP="00B40AA9">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6F3E82E4"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07B1ED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495D84" w:rsidRDefault="00B40AA9"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495D84" w:rsidRDefault="00B40AA9" w:rsidP="00B40AA9">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226708E3"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21B23D31"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495D84" w:rsidRDefault="00B40AA9"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495D84" w:rsidRDefault="00B40AA9" w:rsidP="00B40AA9">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561DF795"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067757F6"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312688" w:rsidRPr="00495D84" w:rsidRDefault="00312688" w:rsidP="00312688">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FD225B5" w:rsidR="00312688" w:rsidRPr="00495D84" w:rsidRDefault="00312688" w:rsidP="00312688">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721FC6CC" w:rsidR="00312688" w:rsidRPr="00495D84" w:rsidRDefault="00312688" w:rsidP="00312688">
            <w:pPr>
              <w:pStyle w:val="TAC"/>
              <w:rPr>
                <w:lang w:eastAsia="zh-CN"/>
              </w:rPr>
            </w:pPr>
            <w:r w:rsidRPr="00890474">
              <w:rPr>
                <w:lang w:val="en-US"/>
              </w:rPr>
              <w:t>Configure 1 port per CDM group</w:t>
            </w:r>
          </w:p>
        </w:tc>
      </w:tr>
      <w:tr w:rsidR="00B40AA9" w:rsidRPr="00495D84" w14:paraId="50B5A7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495D84" w:rsidRDefault="00B40AA9"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0110F575" w:rsidR="00B40AA9" w:rsidRPr="00495D84" w:rsidRDefault="006D3C8F" w:rsidP="00B40AA9">
            <w:pPr>
              <w:pStyle w:val="TAC"/>
              <w:rPr>
                <w:lang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4A7ED39C"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3A4249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495D84" w:rsidRDefault="00B40AA9"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495D84" w:rsidRDefault="00B40AA9" w:rsidP="00B40AA9">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4667B763"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769395E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495D84" w:rsidRDefault="00B40AA9"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495D84" w:rsidRDefault="00B40AA9" w:rsidP="00B40AA9">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647035FB"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2DE517C4"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043E72C7"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48CD867B" w14:textId="77777777" w:rsidR="00B40AA9" w:rsidRPr="00495D84" w:rsidRDefault="00B40AA9" w:rsidP="00B40AA9">
      <w:pPr>
        <w:rPr>
          <w:rFonts w:eastAsia="MS Mincho"/>
          <w:lang w:eastAsia="zh-CN"/>
        </w:rPr>
      </w:pPr>
    </w:p>
    <w:p w14:paraId="0FACF314" w14:textId="36B8F141" w:rsidR="00B40AA9" w:rsidRPr="00495D84" w:rsidRDefault="00B40AA9" w:rsidP="00B40AA9">
      <w:pPr>
        <w:pStyle w:val="Heading4"/>
        <w:rPr>
          <w:lang w:eastAsia="zh-CN"/>
        </w:rPr>
      </w:pPr>
      <w:r w:rsidRPr="00495D84">
        <w:t>A.3.20.</w:t>
      </w:r>
      <w:r w:rsidRPr="00495D84">
        <w:rPr>
          <w:lang w:eastAsia="zh-CN"/>
        </w:rPr>
        <w:t>3.2</w:t>
      </w:r>
      <w:r w:rsidRPr="00495D84">
        <w:rPr>
          <w:lang w:eastAsia="zh-CN"/>
        </w:rPr>
        <w:tab/>
        <w:t>FR2 MsgA configuration 2</w:t>
      </w:r>
    </w:p>
    <w:p w14:paraId="78F60A4C" w14:textId="77777777" w:rsidR="00B40AA9" w:rsidRPr="00495D84" w:rsidRDefault="00B40AA9" w:rsidP="00B40AA9">
      <w:pPr>
        <w:rPr>
          <w:lang w:eastAsia="zh-CN"/>
        </w:rPr>
      </w:pPr>
      <w:r w:rsidRPr="00495D84">
        <w:rPr>
          <w:lang w:eastAsia="zh-CN"/>
        </w:rPr>
        <w:t>FR2 MsgA configuration 2 in this clause provides the typical MsgA configuration for SSB based non-contention based random access for 2-step RA type in FR2.</w:t>
      </w:r>
    </w:p>
    <w:p w14:paraId="11F6031E" w14:textId="190DF3C9" w:rsidR="00B40AA9" w:rsidRPr="00495D84" w:rsidRDefault="00B40AA9" w:rsidP="00B40AA9">
      <w:pPr>
        <w:pStyle w:val="TH"/>
        <w:rPr>
          <w:lang w:eastAsia="zh-CN"/>
        </w:rPr>
      </w:pPr>
      <w:r w:rsidRPr="00495D84">
        <w:t>Table A.3.20.</w:t>
      </w:r>
      <w:r w:rsidRPr="00495D84">
        <w:rPr>
          <w:lang w:eastAsia="zh-CN"/>
        </w:rPr>
        <w:t>3.2</w:t>
      </w:r>
      <w:r w:rsidRPr="00495D84">
        <w:t xml:space="preserve">-1: </w:t>
      </w:r>
      <w:r w:rsidRPr="00495D84">
        <w:rPr>
          <w:lang w:eastAsia="zh-CN"/>
        </w:rPr>
        <w:t>P</w:t>
      </w:r>
      <w:r w:rsidRPr="00495D84">
        <w:t xml:space="preserve">arameters for </w:t>
      </w:r>
      <w:r w:rsidRPr="00495D84">
        <w:rPr>
          <w:lang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B40AA9" w:rsidRPr="00495D84" w14:paraId="7D33C480" w14:textId="77777777" w:rsidTr="00E94096">
        <w:trPr>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495D84" w:rsidRDefault="00B40AA9"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495D84" w:rsidRDefault="00B40AA9" w:rsidP="00B40AA9">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495D84" w:rsidRDefault="00B40AA9" w:rsidP="00B40AA9">
            <w:pPr>
              <w:pStyle w:val="TAH"/>
            </w:pPr>
            <w:r w:rsidRPr="00495D84">
              <w:t>Comment</w:t>
            </w:r>
          </w:p>
        </w:tc>
      </w:tr>
      <w:tr w:rsidR="00B40AA9" w:rsidRPr="00495D84" w14:paraId="689C1FF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495D84" w:rsidRDefault="00B40AA9"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495D84" w:rsidRDefault="00B40AA9" w:rsidP="00B40AA9">
            <w:pPr>
              <w:pStyle w:val="TAC"/>
              <w:rPr>
                <w:lang w:eastAsia="zh-CN"/>
              </w:rPr>
            </w:pPr>
            <w:r w:rsidRPr="00495D84">
              <w:rPr>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12E7B88B" w:rsidR="00B40AA9" w:rsidRPr="00495D84" w:rsidRDefault="00B40AA9" w:rsidP="00B40AA9">
            <w:pPr>
              <w:pStyle w:val="TAC"/>
            </w:pPr>
            <w:r w:rsidRPr="00495D84">
              <w:rPr>
                <w:lang w:eastAsia="zh-CN"/>
              </w:rPr>
              <w:t>Preamble</w:t>
            </w:r>
            <w:r w:rsidR="00B27C84">
              <w:rPr>
                <w:lang w:eastAsia="zh-CN"/>
              </w:rPr>
              <w:t xml:space="preserve"> </w:t>
            </w:r>
            <w:r w:rsidRPr="00495D84">
              <w:rPr>
                <w:lang w:eastAsia="zh-CN"/>
              </w:rPr>
              <w:t>Format</w:t>
            </w:r>
            <w:r w:rsidR="00B27C84">
              <w:rPr>
                <w:lang w:eastAsia="zh-CN"/>
              </w:rPr>
              <w:t xml:space="preserve"> </w:t>
            </w:r>
            <w:r w:rsidRPr="00495D84">
              <w:rPr>
                <w:lang w:eastAsia="zh-CN"/>
              </w:rPr>
              <w:t>C2,</w:t>
            </w:r>
            <w:r w:rsidR="00B27C84">
              <w:rPr>
                <w:lang w:eastAsia="zh-CN"/>
              </w:rPr>
              <w:t xml:space="preserve"> </w:t>
            </w:r>
            <w:r w:rsidRPr="00495D84">
              <w:rPr>
                <w:lang w:eastAsia="zh-CN"/>
              </w:rPr>
              <w:t>with</w:t>
            </w:r>
            <w:r w:rsidR="00B27C84">
              <w:rPr>
                <w:lang w:eastAsia="zh-CN"/>
              </w:rPr>
              <w:t xml:space="preserve"> </w:t>
            </w: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lang w:eastAsia="zh-CN"/>
              </w:rPr>
              <w:t>PRACH</w:t>
            </w:r>
            <w:r w:rsidR="00B27C84">
              <w:rPr>
                <w:lang w:eastAsia="zh-CN"/>
              </w:rPr>
              <w:t xml:space="preserve"> </w:t>
            </w:r>
            <w:r w:rsidRPr="00495D84">
              <w:rPr>
                <w:lang w:eastAsia="zh-CN"/>
              </w:rPr>
              <w:t>periodicity,</w:t>
            </w:r>
            <w:r w:rsidR="00B27C84">
              <w:rPr>
                <w:lang w:eastAsia="zh-CN"/>
              </w:rPr>
              <w:t xml:space="preserve"> </w:t>
            </w:r>
            <w:r w:rsidRPr="00495D84">
              <w:rPr>
                <w:lang w:eastAsia="zh-CN"/>
              </w:rPr>
              <w:t>and</w:t>
            </w:r>
            <w:r w:rsidR="00B27C84">
              <w:rPr>
                <w:lang w:eastAsia="zh-CN"/>
              </w:rPr>
              <w:t xml:space="preserve"> </w:t>
            </w:r>
            <w:r w:rsidRPr="00495D84">
              <w:rPr>
                <w:lang w:eastAsia="zh-CN"/>
              </w:rPr>
              <w:t>other</w:t>
            </w:r>
            <w:r w:rsidR="00B27C84">
              <w:rPr>
                <w:lang w:eastAsia="zh-CN"/>
              </w:rPr>
              <w:t xml:space="preserve"> </w:t>
            </w:r>
            <w:r w:rsidRPr="00495D84">
              <w:rPr>
                <w:lang w:eastAsia="zh-CN"/>
              </w:rPr>
              <w:t>detailed</w:t>
            </w:r>
            <w:r w:rsidR="00B27C84">
              <w:rPr>
                <w:lang w:eastAsia="zh-CN"/>
              </w:rPr>
              <w:t xml:space="preserve"> </w:t>
            </w:r>
            <w:r w:rsidRPr="00495D84">
              <w:rPr>
                <w:lang w:eastAsia="zh-CN"/>
              </w:rPr>
              <w:t>configurations</w:t>
            </w:r>
            <w:r w:rsidR="00B27C84">
              <w:t xml:space="preserve"> </w:t>
            </w:r>
            <w:r w:rsidRPr="00495D84">
              <w:t>defined</w:t>
            </w:r>
            <w:r w:rsidR="00B27C84">
              <w:t xml:space="preserve"> </w:t>
            </w:r>
            <w:r w:rsidRPr="00495D84">
              <w:t>in</w:t>
            </w:r>
            <w:r w:rsidR="00B27C84">
              <w:t xml:space="preserve"> </w:t>
            </w:r>
            <w:r w:rsidRPr="00495D84">
              <w:t>table</w:t>
            </w:r>
            <w:r w:rsidR="00B27C84">
              <w:t xml:space="preserve"> </w:t>
            </w:r>
            <w:r w:rsidRPr="00495D84">
              <w:t>6.3.3.2-4</w:t>
            </w:r>
            <w:r w:rsidR="00B27C84">
              <w:t xml:space="preserve"> </w:t>
            </w:r>
            <w:r w:rsidRPr="00495D84">
              <w:t>in</w:t>
            </w:r>
            <w:r w:rsidR="00B27C84">
              <w:t xml:space="preserve"> </w:t>
            </w:r>
            <w:r w:rsidRPr="00495D84">
              <w:t>TS</w:t>
            </w:r>
            <w:r w:rsidR="00B27C84">
              <w:t xml:space="preserve"> </w:t>
            </w:r>
            <w:r w:rsidRPr="00495D84">
              <w:t>38.211</w:t>
            </w:r>
            <w:r w:rsidR="00B27C84">
              <w:t xml:space="preserve"> </w:t>
            </w:r>
            <w:r w:rsidRPr="00495D84">
              <w:t>[6].</w:t>
            </w:r>
          </w:p>
        </w:tc>
      </w:tr>
      <w:tr w:rsidR="00B40AA9" w:rsidRPr="00495D84" w14:paraId="7932CB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495D84" w:rsidRDefault="00B40AA9"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6859294B" w:rsidR="00B40AA9" w:rsidRPr="00495D84" w:rsidRDefault="00B40AA9" w:rsidP="00B40AA9">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495D84" w:rsidRDefault="00B40AA9" w:rsidP="00B40AA9">
            <w:pPr>
              <w:pStyle w:val="TAC"/>
              <w:rPr>
                <w:rFonts w:cs="Arial"/>
                <w:lang w:eastAsia="zh-CN"/>
              </w:rPr>
            </w:pPr>
          </w:p>
        </w:tc>
      </w:tr>
      <w:tr w:rsidR="00B40AA9" w:rsidRPr="00495D84" w14:paraId="108D8E3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495D84" w:rsidRDefault="00B40AA9" w:rsidP="00E94096">
            <w:pPr>
              <w:pStyle w:val="TAL"/>
              <w:keepNext w:val="0"/>
            </w:pPr>
            <w:r w:rsidRPr="00495D84">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EAE3298" w:rsidR="00B40AA9" w:rsidRPr="00495D84" w:rsidRDefault="00B40AA9" w:rsidP="00B40AA9">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B40AA9" w:rsidRPr="00495D84" w14:paraId="2A81D37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495D84" w:rsidRDefault="00B40AA9"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495D84" w:rsidRDefault="00B40AA9" w:rsidP="00B40AA9">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02D80DE0" w:rsidR="00B40AA9" w:rsidRPr="00495D84" w:rsidRDefault="00B40AA9" w:rsidP="00B40AA9">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B40AA9" w:rsidRPr="00495D84" w14:paraId="777FEBF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495D84" w:rsidRDefault="00B40AA9"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33F54ABB" w:rsidR="00B40AA9" w:rsidRPr="00495D84" w:rsidRDefault="00B40AA9" w:rsidP="00B40AA9">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B40AA9" w:rsidRPr="00495D84" w14:paraId="7E1795A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495D84" w:rsidRDefault="00B40AA9"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495D84" w:rsidRDefault="00B40AA9" w:rsidP="00B40AA9">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66A0F6B" w:rsidR="00B40AA9" w:rsidRPr="00495D84" w:rsidRDefault="00B40AA9" w:rsidP="00B40AA9">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B40AA9" w:rsidRPr="00495D84" w14:paraId="2904B28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495D84" w:rsidRDefault="00B40AA9" w:rsidP="00E94096">
            <w:pPr>
              <w:pStyle w:val="TAL"/>
              <w:keepNext w:val="0"/>
            </w:pPr>
            <w:r w:rsidRPr="00495D84">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495D84" w:rsidRDefault="00B40AA9" w:rsidP="00B40AA9">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23FC2F3C" w:rsidR="00B40AA9" w:rsidRPr="00495D84" w:rsidRDefault="00B40AA9" w:rsidP="00B40AA9">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B40AA9" w:rsidRPr="00495D84" w14:paraId="7924580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495D84" w:rsidRDefault="00B40AA9"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495D84" w:rsidRDefault="00B40AA9" w:rsidP="00B40AA9">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495D84" w:rsidRDefault="00B40AA9" w:rsidP="00B40AA9">
            <w:pPr>
              <w:pStyle w:val="TAC"/>
              <w:rPr>
                <w:rFonts w:cs="Arial"/>
              </w:rPr>
            </w:pPr>
          </w:p>
        </w:tc>
      </w:tr>
      <w:tr w:rsidR="00B40AA9" w:rsidRPr="00495D84" w14:paraId="1B68D47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495D84" w:rsidRDefault="00B40AA9" w:rsidP="00E94096">
            <w:pPr>
              <w:pStyle w:val="TAL"/>
              <w:keepNext w:val="0"/>
            </w:pPr>
            <w:r w:rsidRPr="00495D84">
              <w:lastRenderedPageBreak/>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495D84" w:rsidRDefault="00B40AA9" w:rsidP="00B40AA9">
            <w:pPr>
              <w:pStyle w:val="TAC"/>
              <w:rPr>
                <w:rFonts w:cs="Arial"/>
              </w:rPr>
            </w:pPr>
            <w:r w:rsidRPr="00495D84">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495D84" w:rsidRDefault="00B40AA9" w:rsidP="00B40AA9">
            <w:pPr>
              <w:pStyle w:val="TAC"/>
              <w:rPr>
                <w:rFonts w:cs="Arial"/>
              </w:rPr>
            </w:pPr>
          </w:p>
        </w:tc>
      </w:tr>
      <w:tr w:rsidR="00B40AA9" w:rsidRPr="00495D84" w14:paraId="7F43A067"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495D84" w:rsidRDefault="00B40AA9"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495D84" w:rsidRDefault="00B40AA9" w:rsidP="00B40AA9">
            <w:pPr>
              <w:pStyle w:val="TAC"/>
              <w:rPr>
                <w:rFonts w:cs="Arial"/>
              </w:rPr>
            </w:pPr>
            <w:r w:rsidRPr="00495D84">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1ADA932E" w:rsidR="00B40AA9" w:rsidRPr="00495D84" w:rsidRDefault="00B40AA9" w:rsidP="00B40AA9">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6</w:t>
            </w:r>
          </w:p>
        </w:tc>
      </w:tr>
      <w:tr w:rsidR="00B40AA9" w:rsidRPr="00495D84" w14:paraId="0713134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495D84" w:rsidRDefault="00B40AA9"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495D84" w:rsidRDefault="00B40AA9" w:rsidP="00B40AA9">
            <w:pPr>
              <w:pStyle w:val="TAC"/>
              <w:rPr>
                <w:rFonts w:cs="Arial"/>
              </w:rPr>
            </w:pPr>
            <w:r w:rsidRPr="00495D84">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D2B4BFB" w:rsidR="00B40AA9" w:rsidRPr="00495D84" w:rsidRDefault="00B40AA9" w:rsidP="00B40AA9">
            <w:pPr>
              <w:pStyle w:val="TAC"/>
              <w:rPr>
                <w:rFonts w:cs="Arial"/>
                <w:lang w:eastAsia="zh-CN"/>
              </w:rPr>
            </w:pPr>
            <w:r w:rsidRPr="00495D84">
              <w:rPr>
                <w:rFonts w:cs="Arial"/>
                <w:lang w:eastAsia="zh-CN"/>
              </w:rPr>
              <w:t>10</w:t>
            </w:r>
            <w:r w:rsidR="00B27C84">
              <w:rPr>
                <w:rFonts w:cs="Arial"/>
                <w:lang w:eastAsia="zh-CN"/>
              </w:rPr>
              <w:t xml:space="preserve"> </w:t>
            </w:r>
            <w:r w:rsidRPr="00495D84">
              <w:rPr>
                <w:rFonts w:cs="Arial"/>
                <w:lang w:eastAsia="zh-CN"/>
              </w:rPr>
              <w:t>slots</w:t>
            </w:r>
          </w:p>
        </w:tc>
      </w:tr>
      <w:tr w:rsidR="00B40AA9" w:rsidRPr="00495D84" w14:paraId="43B34D0D"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495D84" w:rsidRDefault="00B40AA9"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495D84" w:rsidRDefault="00B40AA9" w:rsidP="00B40AA9">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2DE6D28B" w:rsidR="00B40AA9" w:rsidRPr="00495D84" w:rsidRDefault="00B40AA9" w:rsidP="00B40AA9">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B40AA9" w:rsidRPr="00495D84" w14:paraId="04DB603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5A92D30C" w:rsidR="00B40AA9" w:rsidRPr="00495D84" w:rsidRDefault="00B40AA9"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495D84" w:rsidRDefault="00B40AA9" w:rsidP="00B40AA9">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512E2E49" w:rsidR="00B40AA9" w:rsidRPr="00495D84" w:rsidRDefault="00B40AA9" w:rsidP="00B40AA9">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ms,</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B40AA9" w:rsidRPr="00495D84" w14:paraId="1E6A3985"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495D84" w:rsidRDefault="00B40AA9"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40568DCD" w:rsidR="00B40AA9" w:rsidRPr="00495D84" w:rsidRDefault="00B40AA9" w:rsidP="00B40AA9">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36CA5817" w:rsidR="00B40AA9" w:rsidRPr="00495D84" w:rsidRDefault="00B40AA9" w:rsidP="00B40AA9">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ssb-ResourceList</w:t>
            </w:r>
            <w:r w:rsidR="00B27C84">
              <w:t xml:space="preserve"> </w:t>
            </w:r>
            <w:r w:rsidRPr="00495D84">
              <w:t>and</w:t>
            </w:r>
            <w:r w:rsidR="00B27C84">
              <w:t xml:space="preserve"> </w:t>
            </w:r>
            <w:r w:rsidRPr="00495D84">
              <w:t>BFR-SSB-Resource</w:t>
            </w:r>
            <w:r w:rsidR="00B27C84">
              <w:t xml:space="preserve"> </w:t>
            </w:r>
            <w:r w:rsidRPr="00495D84">
              <w:t>IEs</w:t>
            </w:r>
            <w:r w:rsidR="00B27C84">
              <w:t xml:space="preserve"> </w:t>
            </w:r>
            <w:r w:rsidRPr="00495D84">
              <w:t>at</w:t>
            </w:r>
            <w:r w:rsidR="00B27C84">
              <w:t xml:space="preserve"> </w:t>
            </w:r>
            <w:r w:rsidRPr="00495D84">
              <w:t>the</w:t>
            </w:r>
            <w:r w:rsidR="00B27C84">
              <w:t xml:space="preserve"> </w:t>
            </w:r>
            <w:r w:rsidRPr="00495D84">
              <w:t>same</w:t>
            </w:r>
            <w:r w:rsidR="00B27C84">
              <w:t xml:space="preserve"> </w:t>
            </w:r>
            <w:r w:rsidRPr="00495D84">
              <w:t>time.</w:t>
            </w:r>
            <w:r w:rsidR="00B27C84">
              <w:t xml:space="preserve"> </w:t>
            </w:r>
            <w:r w:rsidRPr="00495D84">
              <w:t>UE</w:t>
            </w:r>
            <w:r w:rsidR="00B27C84">
              <w:t xml:space="preserve"> </w:t>
            </w:r>
            <w:r w:rsidRPr="00495D84">
              <w:t>doesn’t</w:t>
            </w:r>
            <w:r w:rsidR="00B27C84">
              <w:t xml:space="preserve"> </w:t>
            </w:r>
            <w:r w:rsidRPr="00495D84">
              <w:t>use</w:t>
            </w:r>
            <w:r w:rsidR="00B27C84">
              <w:t xml:space="preserve"> </w:t>
            </w:r>
            <w:r w:rsidRPr="00495D84">
              <w:t>this</w:t>
            </w:r>
            <w:r w:rsidR="00B27C84">
              <w:t xml:space="preserve"> </w:t>
            </w:r>
            <w:r w:rsidRPr="00495D84">
              <w:t>field</w:t>
            </w:r>
            <w:r w:rsidR="00B27C84">
              <w:t xml:space="preserve"> </w:t>
            </w:r>
            <w:r w:rsidRPr="00495D84">
              <w:t>if</w:t>
            </w:r>
            <w:r w:rsidR="00B27C84">
              <w:t xml:space="preserve"> </w:t>
            </w:r>
            <w:r w:rsidRPr="00495D84">
              <w:t>is</w:t>
            </w:r>
            <w:r w:rsidR="00B27C84">
              <w:t xml:space="preserve"> </w:t>
            </w:r>
            <w:r w:rsidRPr="00495D84">
              <w:t>transmitting</w:t>
            </w:r>
            <w:r w:rsidR="00B27C84">
              <w:t xml:space="preserve"> </w:t>
            </w:r>
            <w:r w:rsidRPr="00495D84">
              <w:t>CFRA</w:t>
            </w:r>
            <w:r w:rsidR="00B27C84">
              <w:t xml:space="preserve"> </w:t>
            </w:r>
            <w:r w:rsidRPr="00495D84">
              <w:t>to</w:t>
            </w:r>
            <w:r w:rsidR="00B27C84">
              <w:t xml:space="preserve"> </w:t>
            </w:r>
            <w:r w:rsidRPr="00495D84">
              <w:t>convey</w:t>
            </w:r>
            <w:r w:rsidR="00B27C84">
              <w:t xml:space="preserve"> </w:t>
            </w:r>
            <w:r w:rsidRPr="00495D84">
              <w:t>BFR.</w:t>
            </w:r>
            <w:r w:rsidR="00B27C84">
              <w:t xml:space="preserve">  </w:t>
            </w:r>
          </w:p>
        </w:tc>
      </w:tr>
      <w:tr w:rsidR="00B40AA9" w:rsidRPr="00495D84" w14:paraId="4ECA7A52"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495D84" w:rsidRDefault="00B40AA9"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E0392C4" w:rsidR="00B40AA9" w:rsidRPr="00495D84" w:rsidRDefault="00B40AA9" w:rsidP="00B40AA9">
            <w:pPr>
              <w:pStyle w:val="TAC"/>
              <w:rPr>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3BEC38B1" w:rsidR="00B40AA9" w:rsidRPr="00495D84" w:rsidRDefault="00B40AA9" w:rsidP="00B40AA9">
            <w:pPr>
              <w:pStyle w:val="TAC"/>
              <w:rPr>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B40AA9" w:rsidRPr="00495D84" w14:paraId="2F894AEB"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495D84" w:rsidRDefault="00B40AA9"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495D84" w:rsidRDefault="00B40AA9" w:rsidP="00B40AA9">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6B59F4C4" w:rsidR="00B40AA9" w:rsidRPr="00495D84" w:rsidRDefault="00B40AA9" w:rsidP="00B40AA9">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B40AA9" w:rsidRPr="00495D84" w14:paraId="06FA0663"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495D84" w:rsidRDefault="00B40AA9"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30C0474D" w:rsidR="00B40AA9" w:rsidRPr="00495D84" w:rsidRDefault="00B40AA9" w:rsidP="00B40AA9">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B40AA9" w:rsidRPr="00495D84" w14:paraId="63F4E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495D84" w:rsidRDefault="00B40AA9"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57F8A2F0"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B40AA9" w:rsidRPr="00495D84" w14:paraId="7D070C5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495D84" w:rsidRDefault="00B40AA9"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6D968D4E"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B40AA9" w:rsidRPr="00495D84" w14:paraId="078C61D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495D84" w:rsidRDefault="00B40AA9"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495D84" w:rsidRDefault="00B40AA9" w:rsidP="00B40AA9">
            <w:pPr>
              <w:pStyle w:val="TAC"/>
              <w:rPr>
                <w:lang w:eastAsia="zh-CN"/>
              </w:rPr>
            </w:pPr>
            <w:r w:rsidRPr="00495D84">
              <w:rPr>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48A0D611" w:rsidR="00B40AA9" w:rsidRPr="00495D84" w:rsidRDefault="00B40AA9" w:rsidP="00B40AA9">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B40AA9" w:rsidRPr="00495D84" w14:paraId="780ABE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01B7D149" w:rsidR="00B40AA9" w:rsidRPr="00495D84" w:rsidRDefault="00B40AA9"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495D84" w:rsidRDefault="00B40AA9" w:rsidP="00B40AA9">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495D84" w:rsidRDefault="00B40AA9" w:rsidP="00B40AA9">
            <w:pPr>
              <w:pStyle w:val="TAC"/>
              <w:rPr>
                <w:lang w:eastAsia="zh-CN"/>
              </w:rPr>
            </w:pPr>
          </w:p>
        </w:tc>
      </w:tr>
      <w:tr w:rsidR="00B40AA9" w:rsidRPr="00495D84" w14:paraId="755C9D40"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2698FE21" w:rsidR="00B40AA9" w:rsidRPr="00495D84" w:rsidRDefault="00B40AA9"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495D84" w:rsidRDefault="00B40AA9" w:rsidP="00B40AA9">
            <w:pPr>
              <w:pStyle w:val="TAC"/>
              <w:rPr>
                <w:lang w:eastAsia="zh-CN"/>
              </w:rPr>
            </w:pPr>
            <w:r w:rsidRPr="00495D84">
              <w:rPr>
                <w:lang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495D84" w:rsidRDefault="00B40AA9" w:rsidP="00B40AA9">
            <w:pPr>
              <w:pStyle w:val="TAC"/>
              <w:rPr>
                <w:lang w:eastAsia="zh-CN"/>
              </w:rPr>
            </w:pPr>
          </w:p>
        </w:tc>
      </w:tr>
      <w:tr w:rsidR="00B40AA9" w:rsidRPr="00495D84" w14:paraId="2A0E416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495D84" w:rsidRDefault="00B40AA9"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495D84" w:rsidRDefault="00B40AA9" w:rsidP="00B40AA9">
            <w:pPr>
              <w:pStyle w:val="TAC"/>
              <w:rPr>
                <w:lang w:eastAsia="zh-CN"/>
              </w:rPr>
            </w:pPr>
            <w:r w:rsidRPr="00495D84">
              <w:rPr>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495D84" w:rsidRDefault="00B40AA9" w:rsidP="00B40AA9">
            <w:pPr>
              <w:pStyle w:val="TAC"/>
              <w:rPr>
                <w:lang w:eastAsia="zh-CN"/>
              </w:rPr>
            </w:pPr>
          </w:p>
        </w:tc>
      </w:tr>
      <w:tr w:rsidR="00B40AA9" w:rsidRPr="00495D84" w14:paraId="7ADF2EE8"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495D84" w:rsidRDefault="00B40AA9"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495D84" w:rsidRDefault="00B40AA9" w:rsidP="00B40AA9">
            <w:pPr>
              <w:pStyle w:val="TAC"/>
              <w:rPr>
                <w:lang w:eastAsia="zh-CN"/>
              </w:rPr>
            </w:pPr>
            <w:r w:rsidRPr="00495D84">
              <w:rPr>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4705A61" w:rsidR="00B40AA9" w:rsidRPr="00495D84" w:rsidRDefault="00B40AA9" w:rsidP="00B40AA9">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B40AA9" w:rsidRPr="00495D84" w14:paraId="78C26EB4"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495D84" w:rsidRDefault="00B40AA9"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495D84" w:rsidRDefault="00B40AA9" w:rsidP="00B40AA9">
            <w:pPr>
              <w:pStyle w:val="TAC"/>
              <w:rPr>
                <w:lang w:eastAsia="zh-CN"/>
              </w:rPr>
            </w:pPr>
            <w:r w:rsidRPr="00495D84">
              <w:rPr>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22B4D086" w:rsidR="00B40AA9" w:rsidRPr="00495D84" w:rsidRDefault="00B40AA9" w:rsidP="00B40AA9">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B40AA9" w:rsidRPr="00495D84" w14:paraId="5CDD002F"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495D84" w:rsidRDefault="00B40AA9"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495D84" w:rsidRDefault="00B40AA9" w:rsidP="00B40AA9">
            <w:pPr>
              <w:pStyle w:val="TAC"/>
              <w:rPr>
                <w:lang w:eastAsia="zh-CN"/>
              </w:rPr>
            </w:pPr>
            <w:r w:rsidRPr="00495D84">
              <w:rPr>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56159F7" w:rsidR="00B40AA9" w:rsidRPr="00495D84" w:rsidRDefault="00B40AA9" w:rsidP="00B40AA9">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510093C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312688" w:rsidRPr="00495D84" w:rsidRDefault="00312688" w:rsidP="00312688">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3BFD9F0B" w:rsidR="00312688" w:rsidRPr="00495D84" w:rsidRDefault="00312688" w:rsidP="00312688">
            <w:pPr>
              <w:pStyle w:val="TAC"/>
              <w:rPr>
                <w:lang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5E5D4CA6" w:rsidR="00312688" w:rsidRPr="00495D84" w:rsidRDefault="00312688" w:rsidP="00312688">
            <w:pPr>
              <w:pStyle w:val="TAC"/>
              <w:rPr>
                <w:lang w:eastAsia="zh-CN"/>
              </w:rPr>
            </w:pPr>
            <w:r w:rsidRPr="00890474">
              <w:rPr>
                <w:lang w:val="en-US"/>
              </w:rPr>
              <w:t>Configure 1 port per CDM group</w:t>
            </w:r>
          </w:p>
        </w:tc>
      </w:tr>
      <w:tr w:rsidR="00B40AA9" w:rsidRPr="00495D84" w14:paraId="5AEB9679"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495D84" w:rsidRDefault="00B40AA9"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02A53857" w:rsidR="00B40AA9" w:rsidRPr="00495D84" w:rsidRDefault="006D3C8F" w:rsidP="00B40AA9">
            <w:pPr>
              <w:pStyle w:val="TAC"/>
              <w:rPr>
                <w:lang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47D6CEFD" w:rsidR="00B40AA9" w:rsidRPr="00495D84" w:rsidRDefault="00B40AA9" w:rsidP="00B40AA9">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B40AA9" w:rsidRPr="00495D84" w14:paraId="69FACBFE"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495D84" w:rsidRDefault="00B40AA9"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495D84" w:rsidRDefault="00B40AA9" w:rsidP="00B40AA9">
            <w:pPr>
              <w:pStyle w:val="TAC"/>
              <w:rPr>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1915065" w:rsidR="00B40AA9" w:rsidRPr="00495D84" w:rsidRDefault="00B40AA9" w:rsidP="00B40AA9">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B40AA9" w:rsidRPr="00495D84" w14:paraId="188F754C" w14:textId="77777777" w:rsidTr="00B27C84">
        <w:trPr>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495D84" w:rsidRDefault="00B40AA9"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495D84" w:rsidRDefault="00B40AA9" w:rsidP="00B40AA9">
            <w:pPr>
              <w:pStyle w:val="TAC"/>
              <w:rPr>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32AD848F" w:rsidR="00B40AA9" w:rsidRPr="00495D84" w:rsidRDefault="00B40AA9" w:rsidP="00B40AA9">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B40AA9" w:rsidRPr="00495D84" w14:paraId="07C7A16C"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46D12722" w:rsidR="00B40AA9" w:rsidRPr="00495D84" w:rsidRDefault="00E94096" w:rsidP="00E94096">
            <w:pPr>
              <w:pStyle w:val="TAN"/>
              <w:keepNext w:val="0"/>
            </w:pPr>
            <w:r>
              <w:t>NOTE:</w:t>
            </w:r>
            <w:r w:rsidR="00B40AA9" w:rsidRPr="00495D84">
              <w:rPr>
                <w:lang w:eastAsia="zh-CN"/>
              </w:rPr>
              <w:tab/>
            </w:r>
            <w:r w:rsidR="00B40AA9" w:rsidRPr="00495D84">
              <w:t>For</w:t>
            </w:r>
            <w:r w:rsidR="00B27C84">
              <w:t xml:space="preserve"> </w:t>
            </w:r>
            <w:r w:rsidR="00B40AA9" w:rsidRPr="00495D84">
              <w:t>further</w:t>
            </w:r>
            <w:r w:rsidR="00B27C84">
              <w:t xml:space="preserve"> </w:t>
            </w:r>
            <w:r w:rsidR="00B40AA9" w:rsidRPr="00495D84">
              <w:t>information</w:t>
            </w:r>
            <w:r w:rsidR="00B27C84">
              <w:t xml:space="preserve"> </w:t>
            </w:r>
            <w:r w:rsidR="00B40AA9" w:rsidRPr="00495D84">
              <w:t>see</w:t>
            </w:r>
            <w:r w:rsidR="00B27C84">
              <w:t xml:space="preserve"> </w:t>
            </w:r>
            <w:r w:rsidR="00B40AA9" w:rsidRPr="00495D84">
              <w:t>clause</w:t>
            </w:r>
            <w:r w:rsidR="00B27C84">
              <w:t xml:space="preserve"> </w:t>
            </w:r>
            <w:r w:rsidR="00B40AA9" w:rsidRPr="00495D84">
              <w:t>6.3.2</w:t>
            </w:r>
            <w:r w:rsidR="00B27C84">
              <w:t xml:space="preserve"> </w:t>
            </w:r>
            <w:r w:rsidR="00B40AA9" w:rsidRPr="00495D84">
              <w:t>in</w:t>
            </w:r>
            <w:r w:rsidR="00B27C84">
              <w:t xml:space="preserve"> </w:t>
            </w:r>
            <w:r w:rsidR="00B40AA9" w:rsidRPr="00495D84">
              <w:t>TS</w:t>
            </w:r>
            <w:r w:rsidR="00B27C84">
              <w:t xml:space="preserve"> </w:t>
            </w:r>
            <w:r w:rsidR="00B40AA9" w:rsidRPr="00495D84">
              <w:t>38.331</w:t>
            </w:r>
            <w:r w:rsidR="00B27C84">
              <w:t xml:space="preserve"> </w:t>
            </w:r>
            <w:r w:rsidR="00B40AA9" w:rsidRPr="00495D84">
              <w:t>[2].</w:t>
            </w:r>
          </w:p>
        </w:tc>
      </w:tr>
    </w:tbl>
    <w:p w14:paraId="6F151945" w14:textId="77777777" w:rsidR="00B40AA9" w:rsidRPr="00495D84" w:rsidRDefault="00B40AA9" w:rsidP="00B40AA9">
      <w:pPr>
        <w:rPr>
          <w:lang w:eastAsia="zh-CN"/>
        </w:rPr>
      </w:pPr>
    </w:p>
    <w:p w14:paraId="07E1B358" w14:textId="77777777" w:rsidR="00C33A2B" w:rsidRPr="00495D84" w:rsidRDefault="00C33A2B" w:rsidP="00C33A2B">
      <w:pPr>
        <w:pStyle w:val="Heading2"/>
      </w:pPr>
      <w:r w:rsidRPr="00495D84">
        <w:t>A.3.20A</w:t>
      </w:r>
      <w:r w:rsidRPr="00495D84">
        <w:tab/>
      </w:r>
      <w:r w:rsidRPr="00495D84">
        <w:rPr>
          <w:lang w:eastAsia="zh-CN"/>
        </w:rPr>
        <w:t>MsgA</w:t>
      </w:r>
      <w:r w:rsidRPr="00495D84">
        <w:t xml:space="preserve"> configurations under CCA</w:t>
      </w:r>
    </w:p>
    <w:p w14:paraId="78A9F408" w14:textId="77777777" w:rsidR="00C33A2B" w:rsidRPr="00495D84" w:rsidRDefault="00C33A2B" w:rsidP="00C33A2B">
      <w:pPr>
        <w:pStyle w:val="Heading3"/>
      </w:pPr>
      <w:r w:rsidRPr="00495D84">
        <w:rPr>
          <w:snapToGrid w:val="0"/>
        </w:rPr>
        <w:t>A.3.20A.1</w:t>
      </w:r>
      <w:r w:rsidRPr="00495D84">
        <w:rPr>
          <w:snapToGrid w:val="0"/>
          <w:lang w:eastAsia="zh-CN"/>
        </w:rPr>
        <w:tab/>
      </w:r>
      <w:r w:rsidRPr="00495D84">
        <w:t>Introduction</w:t>
      </w:r>
    </w:p>
    <w:p w14:paraId="2B03D889" w14:textId="69777C6D" w:rsidR="00C33A2B" w:rsidRPr="00495D84" w:rsidRDefault="00C33A2B" w:rsidP="00C33A2B">
      <w:pPr>
        <w:rPr>
          <w:lang w:eastAsia="zh-CN"/>
        </w:rPr>
      </w:pPr>
      <w:r w:rsidRPr="00495D84">
        <w:rPr>
          <w:lang w:eastAsia="zh-CN"/>
        </w:rPr>
        <w:t xml:space="preserve">This clause provides the typical PRACH and PUSCH configurations for MsgA used for RRM test cases defined in </w:t>
      </w:r>
      <w:r w:rsidR="00E94096">
        <w:rPr>
          <w:lang w:eastAsia="zh-CN"/>
        </w:rPr>
        <w:t>annex</w:t>
      </w:r>
      <w:r w:rsidRPr="00495D84">
        <w:rPr>
          <w:lang w:eastAsia="zh-CN"/>
        </w:rPr>
        <w:t xml:space="preserve"> A. To note that for other parameters not listed in this clause, either it can be derived from the set up of each test or it is subjected to RAN5 specifications.</w:t>
      </w:r>
    </w:p>
    <w:p w14:paraId="4D96BC89" w14:textId="77777777" w:rsidR="00C33A2B" w:rsidRPr="00495D84" w:rsidRDefault="00C33A2B" w:rsidP="00C33A2B">
      <w:pPr>
        <w:pStyle w:val="Heading3"/>
        <w:rPr>
          <w:snapToGrid w:val="0"/>
        </w:rPr>
      </w:pPr>
      <w:r w:rsidRPr="00495D84">
        <w:rPr>
          <w:snapToGrid w:val="0"/>
        </w:rPr>
        <w:t>A.3.20A.</w:t>
      </w:r>
      <w:r w:rsidRPr="00495D84">
        <w:rPr>
          <w:snapToGrid w:val="0"/>
          <w:lang w:eastAsia="zh-CN"/>
        </w:rPr>
        <w:t>2</w:t>
      </w:r>
      <w:r w:rsidRPr="00495D84">
        <w:rPr>
          <w:snapToGrid w:val="0"/>
          <w:lang w:eastAsia="zh-CN"/>
        </w:rPr>
        <w:tab/>
      </w:r>
      <w:r w:rsidRPr="00495D84">
        <w:rPr>
          <w:snapToGrid w:val="0"/>
        </w:rPr>
        <w:t>MsgA configurations in FR1</w:t>
      </w:r>
    </w:p>
    <w:p w14:paraId="2ACBB986" w14:textId="77777777" w:rsidR="00C33A2B" w:rsidRPr="00495D84" w:rsidRDefault="00C33A2B" w:rsidP="00C33A2B">
      <w:pPr>
        <w:pStyle w:val="Heading4"/>
        <w:rPr>
          <w:lang w:eastAsia="zh-CN"/>
        </w:rPr>
      </w:pPr>
      <w:r w:rsidRPr="00495D84">
        <w:t>A.3.20A.</w:t>
      </w:r>
      <w:r w:rsidRPr="00495D84">
        <w:rPr>
          <w:lang w:eastAsia="zh-CN"/>
        </w:rPr>
        <w:t>2.1</w:t>
      </w:r>
      <w:r w:rsidRPr="00495D84">
        <w:rPr>
          <w:lang w:eastAsia="zh-CN"/>
        </w:rPr>
        <w:tab/>
        <w:t>FR1 MsgA configuration 1 under CCA</w:t>
      </w:r>
    </w:p>
    <w:p w14:paraId="649916C7" w14:textId="77777777" w:rsidR="00C33A2B" w:rsidRPr="00495D84" w:rsidRDefault="00C33A2B" w:rsidP="00C33A2B">
      <w:pPr>
        <w:rPr>
          <w:lang w:eastAsia="zh-CN"/>
        </w:rPr>
      </w:pPr>
      <w:r w:rsidRPr="00495D84">
        <w:rPr>
          <w:lang w:eastAsia="zh-CN"/>
        </w:rPr>
        <w:t>FR1 MsgA configuration 1 under CCA in this clause provides the typical MsgA configuration for SSB-based contention based random access for 2-step RA type in FR1.</w:t>
      </w:r>
    </w:p>
    <w:p w14:paraId="600BCCF9" w14:textId="77777777" w:rsidR="00C33A2B" w:rsidRPr="00495D84" w:rsidRDefault="00C33A2B" w:rsidP="00C33A2B">
      <w:pPr>
        <w:pStyle w:val="TH"/>
        <w:rPr>
          <w:lang w:eastAsia="zh-CN"/>
        </w:rPr>
      </w:pPr>
      <w:r w:rsidRPr="00495D84">
        <w:t>Table A.3.20A.</w:t>
      </w:r>
      <w:r w:rsidRPr="00495D84">
        <w:rPr>
          <w:lang w:eastAsia="zh-CN"/>
        </w:rPr>
        <w:t>2.</w:t>
      </w:r>
      <w:r w:rsidRPr="00495D84">
        <w:t xml:space="preserve">1-1: </w:t>
      </w:r>
      <w:r w:rsidRPr="00495D84">
        <w:rPr>
          <w:lang w:eastAsia="zh-CN"/>
        </w:rPr>
        <w:t>P</w:t>
      </w:r>
      <w:r w:rsidRPr="00495D84">
        <w:t xml:space="preserve">arameters for </w:t>
      </w:r>
      <w:r w:rsidRPr="00495D84">
        <w:rPr>
          <w:lang w:eastAsia="zh-CN"/>
        </w:rPr>
        <w:t>FR1 MsgA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1559"/>
        <w:gridCol w:w="4746"/>
      </w:tblGrid>
      <w:tr w:rsidR="00C33A2B" w:rsidRPr="00495D84" w14:paraId="4AB5150A"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495D84" w:rsidRDefault="00C33A2B" w:rsidP="00E94096">
            <w:pPr>
              <w:pStyle w:val="TAH"/>
              <w:keepNext w:val="0"/>
            </w:pPr>
            <w:r w:rsidRPr="00495D84">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495D84" w:rsidRDefault="00C33A2B" w:rsidP="00190815">
            <w:pPr>
              <w:pStyle w:val="TAH"/>
            </w:pPr>
            <w:r w:rsidRPr="00495D84">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495D84" w:rsidRDefault="00C33A2B" w:rsidP="00190815">
            <w:pPr>
              <w:pStyle w:val="TAH"/>
            </w:pPr>
            <w:r w:rsidRPr="00495D84">
              <w:t>Comment</w:t>
            </w:r>
          </w:p>
        </w:tc>
      </w:tr>
      <w:tr w:rsidR="00C33A2B" w:rsidRPr="00495D84" w14:paraId="317CDBC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495D84" w:rsidRDefault="00C33A2B" w:rsidP="00E94096">
            <w:pPr>
              <w:pStyle w:val="TAL"/>
              <w:keepNext w:val="0"/>
            </w:pPr>
            <w:r w:rsidRPr="00495D84">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495D84" w:rsidRDefault="00C33A2B" w:rsidP="00190815">
            <w:pPr>
              <w:pStyle w:val="TAC"/>
              <w:rPr>
                <w:lang w:eastAsia="zh-CN"/>
              </w:rPr>
            </w:pPr>
            <w:r w:rsidRPr="00495D84">
              <w:rPr>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48A12241" w:rsidR="00C33A2B" w:rsidRPr="00495D84" w:rsidRDefault="00C33A2B" w:rsidP="00190815">
            <w:pPr>
              <w:pStyle w:val="TAC"/>
              <w:rPr>
                <w:lang w:eastAsia="zh-CN"/>
              </w:rPr>
            </w:pPr>
            <w:r w:rsidRPr="00495D84">
              <w:rPr>
                <w:rFonts w:cs="Arial"/>
                <w:lang w:eastAsia="zh-CN"/>
              </w:rPr>
              <w:t>1</w:t>
            </w:r>
            <w:r w:rsidR="00E94096" w:rsidRPr="00495D84">
              <w:rPr>
                <w:rFonts w:cs="Arial"/>
                <w:lang w:eastAsia="zh-CN"/>
              </w:rPr>
              <w:t>0</w:t>
            </w:r>
            <w:r w:rsidR="00E94096">
              <w:rPr>
                <w:rFonts w:cs="Arial"/>
                <w:lang w:eastAsia="zh-CN"/>
              </w:rPr>
              <w:t xml:space="preserve"> ms</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182788F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495D84" w:rsidRDefault="00C33A2B" w:rsidP="00E94096">
            <w:pPr>
              <w:pStyle w:val="TAL"/>
              <w:keepNext w:val="0"/>
            </w:pPr>
            <w:r w:rsidRPr="00495D84">
              <w:lastRenderedPageBreak/>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0548E77A"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495D84" w:rsidRDefault="00C33A2B" w:rsidP="00190815">
            <w:pPr>
              <w:pStyle w:val="TAC"/>
              <w:rPr>
                <w:rFonts w:cs="Arial"/>
                <w:lang w:eastAsia="zh-CN"/>
              </w:rPr>
            </w:pPr>
          </w:p>
        </w:tc>
      </w:tr>
      <w:tr w:rsidR="00C33A2B" w:rsidRPr="00495D84" w14:paraId="170662C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495D84" w:rsidRDefault="00C33A2B" w:rsidP="00E94096">
            <w:pPr>
              <w:pStyle w:val="TAL"/>
              <w:keepNext w:val="0"/>
            </w:pPr>
            <w:r w:rsidRPr="00495D84">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2E4CFF3F"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5F0490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495D84" w:rsidRDefault="00C33A2B" w:rsidP="00E94096">
            <w:pPr>
              <w:pStyle w:val="TAL"/>
              <w:keepNext w:val="0"/>
            </w:pPr>
            <w:r w:rsidRPr="00495D84">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495D84" w:rsidRDefault="00C33A2B" w:rsidP="00190815">
            <w:pPr>
              <w:pStyle w:val="TAC"/>
              <w:rPr>
                <w:lang w:eastAsia="zh-CN"/>
              </w:rPr>
            </w:pPr>
            <w:r w:rsidRPr="00495D84">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4ADD39E4"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66A614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495D84" w:rsidRDefault="00C33A2B" w:rsidP="00E94096">
            <w:pPr>
              <w:pStyle w:val="TAL"/>
              <w:keepNext w:val="0"/>
            </w:pPr>
            <w:r w:rsidRPr="00495D84">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2EC208F4"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4C3A43C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495D84" w:rsidRDefault="00C33A2B" w:rsidP="00E94096">
            <w:pPr>
              <w:pStyle w:val="TAL"/>
              <w:keepNext w:val="0"/>
            </w:pPr>
            <w:r w:rsidRPr="00495D84">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3CF5AE0D"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r w:rsidR="00B27C84">
              <w:rPr>
                <w:lang w:eastAsia="zh-CN"/>
              </w:rPr>
              <w:t xml:space="preserve"> </w:t>
            </w:r>
            <w:r w:rsidRPr="00495D84">
              <w:rPr>
                <w:lang w:eastAsia="zh-CN"/>
              </w:rPr>
              <w:t>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0FBF534"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r w:rsidRPr="00495D84">
              <w:rPr>
                <w:rFonts w:cs="Arial"/>
                <w:lang w:eastAsia="zh-CN"/>
              </w:rPr>
              <w:br/>
              <w:t>n48:</w:t>
            </w:r>
            <w:r w:rsidR="00B27C84">
              <w:rPr>
                <w:rFonts w:cs="Arial"/>
                <w:lang w:eastAsia="zh-CN"/>
              </w:rPr>
              <w:t xml:space="preserve"> </w:t>
            </w:r>
            <w:r w:rsidRPr="00495D84">
              <w:rPr>
                <w:rFonts w:cs="Arial"/>
                <w:lang w:eastAsia="zh-CN"/>
              </w:rPr>
              <w:t>48</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SSB</w:t>
            </w:r>
          </w:p>
        </w:tc>
      </w:tr>
      <w:tr w:rsidR="00C33A2B" w:rsidRPr="00495D84" w14:paraId="1A027E1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495D84" w:rsidRDefault="00C33A2B" w:rsidP="00E94096">
            <w:pPr>
              <w:pStyle w:val="TAL"/>
              <w:keepNext w:val="0"/>
            </w:pPr>
            <w:r w:rsidRPr="00495D84">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495D84" w:rsidRDefault="00C33A2B" w:rsidP="00190815">
            <w:pPr>
              <w:pStyle w:val="TAC"/>
              <w:rPr>
                <w:rFonts w:cs="Arial"/>
                <w:lang w:eastAsia="zh-CN"/>
              </w:rPr>
            </w:pPr>
            <w:r w:rsidRPr="00495D84">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6D10B5AB"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1C4760A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495D84" w:rsidRDefault="00C33A2B" w:rsidP="00E94096">
            <w:pPr>
              <w:pStyle w:val="TAL"/>
              <w:keepNext w:val="0"/>
            </w:pPr>
            <w:r w:rsidRPr="00495D84">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495D84" w:rsidRDefault="00C33A2B" w:rsidP="00190815">
            <w:pPr>
              <w:pStyle w:val="TAC"/>
              <w:rPr>
                <w:rFonts w:cs="Arial"/>
              </w:rPr>
            </w:pPr>
            <w:r w:rsidRPr="00495D84">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36A63EA4" w:rsidR="00C33A2B" w:rsidRPr="00495D84" w:rsidRDefault="00C33A2B" w:rsidP="00190815">
            <w:pPr>
              <w:pStyle w:val="TAC"/>
              <w:rPr>
                <w:rFonts w:cs="Arial"/>
              </w:rPr>
            </w:pPr>
            <w:r w:rsidRPr="00495D84">
              <w:rPr>
                <w:rFonts w:cs="Arial"/>
              </w:rPr>
              <w:t>48</w:t>
            </w:r>
            <w:r w:rsidR="00B27C84">
              <w:rPr>
                <w:rFonts w:cs="Arial"/>
              </w:rPr>
              <w:t xml:space="preserve"> </w:t>
            </w:r>
            <w:r w:rsidRPr="00495D84">
              <w:rPr>
                <w:rFonts w:cs="Arial"/>
              </w:rPr>
              <w:t>sub-frames</w:t>
            </w:r>
          </w:p>
        </w:tc>
      </w:tr>
      <w:tr w:rsidR="00C33A2B" w:rsidRPr="00495D84" w14:paraId="68D04A5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495D84" w:rsidRDefault="00C33A2B" w:rsidP="00E94096">
            <w:pPr>
              <w:pStyle w:val="TAL"/>
              <w:keepNext w:val="0"/>
            </w:pPr>
            <w:r w:rsidRPr="00495D84">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495D84" w:rsidRDefault="00C33A2B" w:rsidP="00190815">
            <w:pPr>
              <w:pStyle w:val="TAC"/>
              <w:rPr>
                <w:rFonts w:cs="Arial"/>
              </w:rPr>
            </w:pPr>
            <w:r w:rsidRPr="00495D84">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495D84" w:rsidRDefault="00C33A2B" w:rsidP="00190815">
            <w:pPr>
              <w:pStyle w:val="TAC"/>
              <w:rPr>
                <w:rFonts w:cs="Arial"/>
              </w:rPr>
            </w:pPr>
          </w:p>
        </w:tc>
      </w:tr>
      <w:tr w:rsidR="00C33A2B" w:rsidRPr="00495D84" w14:paraId="7BA2FE4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495D84" w:rsidRDefault="00C33A2B" w:rsidP="00E94096">
            <w:pPr>
              <w:pStyle w:val="TAL"/>
              <w:keepNext w:val="0"/>
            </w:pPr>
            <w:r w:rsidRPr="00495D84">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495D84" w:rsidRDefault="00C33A2B" w:rsidP="00190815">
            <w:pPr>
              <w:pStyle w:val="TAC"/>
              <w:rPr>
                <w:rFonts w:cs="Arial"/>
              </w:rPr>
            </w:pPr>
            <w:r w:rsidRPr="00495D84">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0E9BA9E6"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1</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0C6298E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495D84" w:rsidRDefault="00C33A2B" w:rsidP="00E94096">
            <w:pPr>
              <w:pStyle w:val="TAL"/>
              <w:keepNext w:val="0"/>
            </w:pPr>
            <w:r w:rsidRPr="00495D84">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495D84" w:rsidRDefault="00C33A2B" w:rsidP="00190815">
            <w:pPr>
              <w:pStyle w:val="TAC"/>
              <w:rPr>
                <w:rFonts w:cs="Arial"/>
              </w:rPr>
            </w:pPr>
            <w:r w:rsidRPr="00495D84">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99B6835"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6EA69BA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495D84" w:rsidRDefault="00C33A2B" w:rsidP="00E94096">
            <w:pPr>
              <w:pStyle w:val="TAL"/>
              <w:keepNext w:val="0"/>
            </w:pPr>
            <w:r w:rsidRPr="00495D84">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495D84" w:rsidRDefault="00C33A2B" w:rsidP="00190815">
            <w:pPr>
              <w:pStyle w:val="TAC"/>
              <w:rPr>
                <w:rFonts w:cs="Arial"/>
              </w:rPr>
            </w:pPr>
            <w:r w:rsidRPr="00495D84">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5C88EC75"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2CE60FB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495D84" w:rsidRDefault="00C33A2B" w:rsidP="00E94096">
            <w:pPr>
              <w:pStyle w:val="TAL"/>
              <w:keepNext w:val="0"/>
            </w:pPr>
            <w:r w:rsidRPr="00495D84">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495D84" w:rsidRDefault="00C33A2B" w:rsidP="00190815">
            <w:pPr>
              <w:pStyle w:val="TAC"/>
              <w:rPr>
                <w:rFonts w:cs="Arial"/>
                <w:lang w:eastAsia="zh-CN"/>
              </w:rPr>
            </w:pPr>
            <w:r w:rsidRPr="00495D84">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4467110"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07CA000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673EA05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495D84" w:rsidRDefault="00C33A2B" w:rsidP="00190815">
            <w:pPr>
              <w:pStyle w:val="TAC"/>
              <w:rPr>
                <w:rFonts w:cs="Arial"/>
                <w:lang w:eastAsia="zh-CN"/>
              </w:rPr>
            </w:pPr>
            <w:r w:rsidRPr="00495D84">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65A5122D"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36B8B21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495D84" w:rsidRDefault="00C33A2B" w:rsidP="00E94096">
            <w:pPr>
              <w:pStyle w:val="TAL"/>
              <w:keepNext w:val="0"/>
            </w:pPr>
            <w:r w:rsidRPr="00495D84">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5D18C1DB" w:rsidR="00C33A2B" w:rsidRPr="00495D84" w:rsidRDefault="00C33A2B" w:rsidP="00190815">
            <w:pPr>
              <w:pStyle w:val="TAC"/>
              <w:rPr>
                <w:lang w:eastAsia="zh-CN"/>
              </w:rPr>
            </w:pPr>
            <w:r w:rsidRPr="00495D84">
              <w:rPr>
                <w:lang w:eastAsia="zh-CN"/>
              </w:rPr>
              <w:t>MCS</w:t>
            </w:r>
            <w:r w:rsidR="00B27C84">
              <w:rPr>
                <w:lang w:eastAsia="zh-CN"/>
              </w:rPr>
              <w:t xml:space="preserve"> </w:t>
            </w:r>
            <w:r w:rsidRPr="00495D84">
              <w:rPr>
                <w:lang w:eastAsia="zh-CN"/>
              </w:rPr>
              <w:t>index</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p>
        </w:tc>
      </w:tr>
      <w:tr w:rsidR="00C33A2B" w:rsidRPr="00495D84" w14:paraId="072EEB0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495D84" w:rsidRDefault="00C33A2B" w:rsidP="00E94096">
            <w:pPr>
              <w:pStyle w:val="TAL"/>
              <w:keepNext w:val="0"/>
            </w:pPr>
            <w:r w:rsidRPr="00495D84">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2980C63"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r w:rsidR="00B27C84">
              <w:rPr>
                <w:lang w:eastAsia="zh-CN"/>
              </w:rPr>
              <w:t xml:space="preserve"> </w:t>
            </w:r>
            <w:r w:rsidRPr="00495D84">
              <w:rPr>
                <w:lang w:eastAsia="zh-CN"/>
              </w:rPr>
              <w:t>containing</w:t>
            </w:r>
            <w:r w:rsidR="00B27C84">
              <w:rPr>
                <w:lang w:eastAsia="zh-CN"/>
              </w:rPr>
              <w:t xml:space="preserve"> </w:t>
            </w:r>
            <w:r w:rsidRPr="00495D84">
              <w:rPr>
                <w:lang w:eastAsia="zh-CN"/>
              </w:rPr>
              <w:t>one</w:t>
            </w:r>
            <w:r w:rsidR="00B27C84">
              <w:rPr>
                <w:lang w:eastAsia="zh-CN"/>
              </w:rPr>
              <w:t xml:space="preserve"> </w:t>
            </w:r>
            <w:r w:rsidRPr="00495D84">
              <w:rPr>
                <w:lang w:eastAsia="zh-CN"/>
              </w:rPr>
              <w:t>or</w:t>
            </w:r>
            <w:r w:rsidR="00B27C84">
              <w:rPr>
                <w:lang w:eastAsia="zh-CN"/>
              </w:rPr>
              <w:t xml:space="preserve"> </w:t>
            </w:r>
            <w:r w:rsidRPr="00495D84">
              <w:rPr>
                <w:lang w:eastAsia="zh-CN"/>
              </w:rPr>
              <w:t>multiple</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p>
        </w:tc>
      </w:tr>
      <w:tr w:rsidR="00C33A2B" w:rsidRPr="00495D84" w14:paraId="1127A74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495D84" w:rsidRDefault="00C33A2B" w:rsidP="00E94096">
            <w:pPr>
              <w:pStyle w:val="TAL"/>
              <w:keepNext w:val="0"/>
            </w:pPr>
            <w:r w:rsidRPr="00495D84">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1B1FDD16"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time</w:t>
            </w:r>
            <w:r w:rsidR="00B27C84">
              <w:rPr>
                <w:lang w:eastAsia="zh-CN"/>
              </w:rPr>
              <w:t xml:space="preserve"> </w:t>
            </w:r>
            <w:r w:rsidRPr="00495D84">
              <w:rPr>
                <w:lang w:eastAsia="zh-CN"/>
              </w:rPr>
              <w:t>domain</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slot</w:t>
            </w:r>
          </w:p>
        </w:tc>
      </w:tr>
      <w:tr w:rsidR="00C33A2B" w:rsidRPr="00495D84" w14:paraId="6A215B4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495D84" w:rsidRDefault="00C33A2B" w:rsidP="00E94096">
            <w:pPr>
              <w:pStyle w:val="TAL"/>
              <w:keepNext w:val="0"/>
            </w:pPr>
            <w:r w:rsidRPr="00495D84">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495D84" w:rsidRDefault="00C33A2B" w:rsidP="00190815">
            <w:pPr>
              <w:pStyle w:val="TAC"/>
              <w:rPr>
                <w:lang w:eastAsia="zh-CN"/>
              </w:rPr>
            </w:pPr>
            <w:r w:rsidRPr="00495D84">
              <w:rPr>
                <w:lang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694EF7B5" w:rsidR="00C33A2B" w:rsidRPr="00495D84" w:rsidRDefault="00C33A2B" w:rsidP="00190815">
            <w:pPr>
              <w:pStyle w:val="TAC"/>
              <w:rPr>
                <w:lang w:eastAsia="zh-CN"/>
              </w:rPr>
            </w:pPr>
            <w:r w:rsidRPr="00495D84">
              <w:rPr>
                <w:lang w:eastAsia="zh-CN"/>
              </w:rPr>
              <w:t>A</w:t>
            </w:r>
            <w:r w:rsidR="00B27C84">
              <w:rPr>
                <w:lang w:eastAsia="zh-CN"/>
              </w:rPr>
              <w:t xml:space="preserve"> </w:t>
            </w:r>
            <w:r w:rsidRPr="00495D84">
              <w:rPr>
                <w:lang w:eastAsia="zh-CN"/>
              </w:rPr>
              <w:t>single</w:t>
            </w:r>
            <w:r w:rsidR="00B27C84">
              <w:rPr>
                <w:lang w:eastAsia="zh-CN"/>
              </w:rPr>
              <w:t xml:space="preserve"> </w:t>
            </w:r>
            <w:r w:rsidRPr="00495D84">
              <w:rPr>
                <w:lang w:eastAsia="zh-CN"/>
              </w:rPr>
              <w:t>time</w:t>
            </w:r>
            <w:r w:rsidR="00B27C84">
              <w:rPr>
                <w:lang w:eastAsia="zh-CN"/>
              </w:rPr>
              <w:t xml:space="preserve"> </w:t>
            </w:r>
            <w:r w:rsidRPr="00495D84">
              <w:rPr>
                <w:lang w:eastAsia="zh-CN"/>
              </w:rPr>
              <w:t>offset</w:t>
            </w:r>
            <w:r w:rsidR="00B27C84">
              <w:rPr>
                <w:lang w:eastAsia="zh-CN"/>
              </w:rPr>
              <w:t xml:space="preserve"> </w:t>
            </w:r>
            <w:r w:rsidRPr="00495D84">
              <w:rPr>
                <w:lang w:eastAsia="zh-CN"/>
              </w:rPr>
              <w:t>with</w:t>
            </w:r>
            <w:r w:rsidR="00B27C84">
              <w:rPr>
                <w:lang w:eastAsia="zh-CN"/>
              </w:rPr>
              <w:t xml:space="preserve"> </w:t>
            </w:r>
            <w:r w:rsidRPr="00495D84">
              <w:rPr>
                <w:lang w:eastAsia="zh-CN"/>
              </w:rPr>
              <w:t>respect</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start</w:t>
            </w:r>
            <w:r w:rsidR="00B27C84">
              <w:rPr>
                <w:lang w:eastAsia="zh-CN"/>
              </w:rPr>
              <w:t xml:space="preserve"> </w:t>
            </w:r>
            <w:r w:rsidRPr="00495D84">
              <w:rPr>
                <w:lang w:eastAsia="zh-CN"/>
              </w:rPr>
              <w:t>of</w:t>
            </w:r>
            <w:r w:rsidR="00B27C84">
              <w:rPr>
                <w:lang w:eastAsia="zh-CN"/>
              </w:rPr>
              <w:t xml:space="preserve"> </w:t>
            </w:r>
            <w:r w:rsidRPr="00495D84">
              <w:rPr>
                <w:lang w:eastAsia="zh-CN"/>
              </w:rPr>
              <w:t>each</w:t>
            </w:r>
            <w:r w:rsidR="00B27C84">
              <w:rPr>
                <w:lang w:eastAsia="zh-CN"/>
              </w:rPr>
              <w:t xml:space="preserve"> </w:t>
            </w:r>
            <w:r w:rsidRPr="00495D84">
              <w:rPr>
                <w:lang w:eastAsia="zh-CN"/>
              </w:rPr>
              <w:t>PRACH</w:t>
            </w:r>
            <w:r w:rsidR="00B27C84">
              <w:rPr>
                <w:lang w:eastAsia="zh-CN"/>
              </w:rPr>
              <w:t xml:space="preserve"> </w:t>
            </w:r>
            <w:r w:rsidRPr="00495D84">
              <w:rPr>
                <w:lang w:eastAsia="zh-CN"/>
              </w:rPr>
              <w:t>slot,</w:t>
            </w:r>
            <w:r w:rsidR="00B27C84">
              <w:rPr>
                <w:lang w:eastAsia="zh-CN"/>
              </w:rPr>
              <w:t xml:space="preserve"> </w:t>
            </w:r>
            <w:r w:rsidRPr="00495D84">
              <w:rPr>
                <w:lang w:eastAsia="zh-CN"/>
              </w:rPr>
              <w:t>counted</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slots</w:t>
            </w:r>
          </w:p>
        </w:tc>
      </w:tr>
      <w:tr w:rsidR="00C33A2B" w:rsidRPr="00495D84" w14:paraId="0079734A"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59186646"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495D84" w:rsidRDefault="00C33A2B" w:rsidP="00190815">
            <w:pPr>
              <w:pStyle w:val="TAC"/>
              <w:rPr>
                <w:lang w:eastAsia="zh-CN"/>
              </w:rPr>
            </w:pPr>
            <w:r w:rsidRPr="00495D84">
              <w:rPr>
                <w:lang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495D84" w:rsidRDefault="00C33A2B" w:rsidP="00190815">
            <w:pPr>
              <w:pStyle w:val="TAC"/>
              <w:rPr>
                <w:lang w:eastAsia="zh-CN"/>
              </w:rPr>
            </w:pPr>
          </w:p>
        </w:tc>
      </w:tr>
      <w:tr w:rsidR="00C33A2B" w:rsidRPr="00495D84" w14:paraId="528F885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0CEC2545"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495D84" w:rsidRDefault="00C33A2B" w:rsidP="00190815">
            <w:pPr>
              <w:pStyle w:val="TAC"/>
              <w:rPr>
                <w:lang w:eastAsia="zh-CN"/>
              </w:rPr>
            </w:pPr>
            <w:r w:rsidRPr="00495D84">
              <w:rPr>
                <w:lang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495D84" w:rsidRDefault="00C33A2B" w:rsidP="00190815">
            <w:pPr>
              <w:pStyle w:val="TAC"/>
              <w:rPr>
                <w:lang w:eastAsia="zh-CN"/>
              </w:rPr>
            </w:pPr>
          </w:p>
        </w:tc>
      </w:tr>
      <w:tr w:rsidR="00C33A2B" w:rsidRPr="00495D84" w14:paraId="16A443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495D84" w:rsidRDefault="00C33A2B" w:rsidP="00E94096">
            <w:pPr>
              <w:pStyle w:val="TAL"/>
              <w:keepNext w:val="0"/>
            </w:pPr>
            <w:r w:rsidRPr="00495D84">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495D84" w:rsidRDefault="00C33A2B" w:rsidP="00190815">
            <w:pPr>
              <w:pStyle w:val="TAC"/>
              <w:rPr>
                <w:lang w:eastAsia="zh-CN"/>
              </w:rPr>
            </w:pPr>
            <w:r w:rsidRPr="00495D84">
              <w:rPr>
                <w:lang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495D84" w:rsidRDefault="00C33A2B" w:rsidP="00190815">
            <w:pPr>
              <w:pStyle w:val="TAC"/>
              <w:rPr>
                <w:lang w:eastAsia="zh-CN"/>
              </w:rPr>
            </w:pPr>
          </w:p>
        </w:tc>
      </w:tr>
      <w:tr w:rsidR="00C33A2B" w:rsidRPr="00495D84" w14:paraId="63EC35A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495D84" w:rsidRDefault="00C33A2B" w:rsidP="00E94096">
            <w:pPr>
              <w:pStyle w:val="TAL"/>
              <w:keepNext w:val="0"/>
            </w:pPr>
            <w:r w:rsidRPr="00495D84">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495D84" w:rsidRDefault="00C33A2B" w:rsidP="00190815">
            <w:pPr>
              <w:pStyle w:val="TAC"/>
              <w:rPr>
                <w:lang w:eastAsia="zh-CN"/>
              </w:rPr>
            </w:pPr>
            <w:r w:rsidRPr="00495D84">
              <w:rPr>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0D42E537" w:rsidR="00C33A2B" w:rsidRPr="00495D84" w:rsidRDefault="00C33A2B" w:rsidP="00190815">
            <w:pPr>
              <w:pStyle w:val="TAC"/>
              <w:rPr>
                <w:lang w:eastAsia="zh-CN"/>
              </w:rPr>
            </w:pPr>
            <w:r w:rsidRPr="00495D84">
              <w:rPr>
                <w:lang w:eastAsia="zh-CN"/>
              </w:rPr>
              <w:t>Number</w:t>
            </w:r>
            <w:r w:rsidR="00B27C84">
              <w:rPr>
                <w:lang w:eastAsia="zh-CN"/>
              </w:rPr>
              <w:t xml:space="preserve"> </w:t>
            </w:r>
            <w:r w:rsidRPr="00495D84">
              <w:rPr>
                <w:lang w:eastAsia="zh-CN"/>
              </w:rPr>
              <w:t>of</w:t>
            </w:r>
            <w:r w:rsidR="00E94096">
              <w:rPr>
                <w:lang w:eastAsia="zh-CN"/>
              </w:rPr>
              <w:t xml:space="preserve"> PRB</w:t>
            </w:r>
            <w:r w:rsidRPr="00495D84">
              <w:rPr>
                <w:lang w:eastAsia="zh-CN"/>
              </w:rPr>
              <w:t>s</w:t>
            </w:r>
            <w:r w:rsidR="00B27C84">
              <w:rPr>
                <w:lang w:eastAsia="zh-CN"/>
              </w:rPr>
              <w:t xml:space="preserve"> </w:t>
            </w:r>
            <w:r w:rsidRPr="00495D84">
              <w:rPr>
                <w:lang w:eastAsia="zh-CN"/>
              </w:rPr>
              <w:t>per</w:t>
            </w:r>
            <w:r w:rsidR="00B27C84">
              <w:rPr>
                <w:lang w:eastAsia="zh-CN"/>
              </w:rPr>
              <w:t xml:space="preserve"> </w:t>
            </w:r>
            <w:r w:rsidRPr="00495D84">
              <w:rPr>
                <w:lang w:eastAsia="zh-CN"/>
              </w:rPr>
              <w:t>PUSCH</w:t>
            </w:r>
            <w:r w:rsidR="00B27C84">
              <w:rPr>
                <w:lang w:eastAsia="zh-CN"/>
              </w:rPr>
              <w:t xml:space="preserve"> </w:t>
            </w:r>
            <w:r w:rsidRPr="00495D84">
              <w:rPr>
                <w:lang w:eastAsia="zh-CN"/>
              </w:rPr>
              <w:t>occasion</w:t>
            </w:r>
          </w:p>
        </w:tc>
      </w:tr>
      <w:tr w:rsidR="00C33A2B" w:rsidRPr="00495D84" w14:paraId="6525A85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495D84" w:rsidRDefault="00C33A2B" w:rsidP="00E94096">
            <w:pPr>
              <w:pStyle w:val="TAL"/>
              <w:keepNext w:val="0"/>
            </w:pPr>
            <w:r w:rsidRPr="00495D84">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495D84" w:rsidRDefault="00C33A2B" w:rsidP="00190815">
            <w:pPr>
              <w:pStyle w:val="TAC"/>
              <w:rPr>
                <w:lang w:eastAsia="zh-CN"/>
              </w:rPr>
            </w:pPr>
            <w:r w:rsidRPr="00495D84">
              <w:rPr>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61D49835" w:rsidR="00C33A2B" w:rsidRPr="00495D84" w:rsidRDefault="00C33A2B" w:rsidP="00190815">
            <w:pPr>
              <w:pStyle w:val="TAC"/>
              <w:rPr>
                <w:lang w:eastAsia="zh-CN"/>
              </w:rPr>
            </w:pPr>
            <w:r w:rsidRPr="00495D84">
              <w:rPr>
                <w:lang w:eastAsia="zh-CN"/>
              </w:rPr>
              <w:t>The</w:t>
            </w:r>
            <w:r w:rsidR="00B27C84">
              <w:rPr>
                <w:lang w:eastAsia="zh-CN"/>
              </w:rPr>
              <w:t xml:space="preserve"> </w:t>
            </w:r>
            <w:r w:rsidRPr="00495D84">
              <w:rPr>
                <w:lang w:eastAsia="zh-CN"/>
              </w:rPr>
              <w:t>number</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occasions</w:t>
            </w:r>
            <w:r w:rsidR="00B27C84">
              <w:rPr>
                <w:lang w:eastAsia="zh-CN"/>
              </w:rPr>
              <w:t xml:space="preserve"> </w:t>
            </w:r>
            <w:r w:rsidRPr="00495D84">
              <w:rPr>
                <w:lang w:eastAsia="zh-CN"/>
              </w:rPr>
              <w:t>FDMed</w:t>
            </w:r>
            <w:r w:rsidR="00B27C84">
              <w:rPr>
                <w:lang w:eastAsia="zh-CN"/>
              </w:rPr>
              <w:t xml:space="preserve"> </w:t>
            </w:r>
            <w:r w:rsidRPr="00495D84">
              <w:rPr>
                <w:lang w:eastAsia="zh-CN"/>
              </w:rPr>
              <w:t>in</w:t>
            </w:r>
            <w:r w:rsidR="00B27C84">
              <w:rPr>
                <w:lang w:eastAsia="zh-CN"/>
              </w:rPr>
              <w:t xml:space="preserve"> </w:t>
            </w:r>
            <w:r w:rsidRPr="00495D84">
              <w:rPr>
                <w:lang w:eastAsia="zh-CN"/>
              </w:rPr>
              <w:t>one</w:t>
            </w:r>
            <w:r w:rsidR="00B27C84">
              <w:rPr>
                <w:lang w:eastAsia="zh-CN"/>
              </w:rPr>
              <w:t xml:space="preserve"> </w:t>
            </w:r>
            <w:r w:rsidRPr="00495D84">
              <w:rPr>
                <w:lang w:eastAsia="zh-CN"/>
              </w:rPr>
              <w:t>time</w:t>
            </w:r>
            <w:r w:rsidR="00B27C84">
              <w:rPr>
                <w:lang w:eastAsia="zh-CN"/>
              </w:rPr>
              <w:t xml:space="preserve"> </w:t>
            </w:r>
            <w:r w:rsidRPr="00495D84">
              <w:rPr>
                <w:lang w:eastAsia="zh-CN"/>
              </w:rPr>
              <w:t>instance</w:t>
            </w:r>
          </w:p>
        </w:tc>
      </w:tr>
      <w:tr w:rsidR="00C33A2B" w:rsidRPr="00495D84" w14:paraId="3ECFB5E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495D84" w:rsidRDefault="00C33A2B" w:rsidP="00E94096">
            <w:pPr>
              <w:pStyle w:val="TAL"/>
              <w:keepNext w:val="0"/>
            </w:pPr>
            <w:r w:rsidRPr="00495D84">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495D84" w:rsidRDefault="00C33A2B" w:rsidP="00190815">
            <w:pPr>
              <w:pStyle w:val="TAC"/>
              <w:rPr>
                <w:lang w:eastAsia="zh-CN"/>
              </w:rPr>
            </w:pPr>
            <w:r w:rsidRPr="00495D84">
              <w:rPr>
                <w:lang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3EAD893E" w:rsidR="00C33A2B" w:rsidRPr="00495D84" w:rsidRDefault="00C33A2B" w:rsidP="00190815">
            <w:pPr>
              <w:pStyle w:val="TAC"/>
              <w:rPr>
                <w:lang w:eastAsia="zh-CN"/>
              </w:rPr>
            </w:pPr>
            <w:r w:rsidRPr="00495D84">
              <w:rPr>
                <w:lang w:eastAsia="zh-CN"/>
              </w:rPr>
              <w:t>Position</w:t>
            </w:r>
            <w:r w:rsidR="00B27C84">
              <w:rPr>
                <w:lang w:eastAsia="zh-CN"/>
              </w:rPr>
              <w:t xml:space="preserve"> </w:t>
            </w:r>
            <w:r w:rsidRPr="00495D84">
              <w:rPr>
                <w:lang w:eastAsia="zh-CN"/>
              </w:rPr>
              <w:t>for</w:t>
            </w:r>
            <w:r w:rsidR="00B27C84">
              <w:rPr>
                <w:lang w:eastAsia="zh-CN"/>
              </w:rPr>
              <w:t xml:space="preserve"> </w:t>
            </w:r>
            <w:r w:rsidRPr="00495D84">
              <w:rPr>
                <w:lang w:eastAsia="zh-CN"/>
              </w:rPr>
              <w:t>additional</w:t>
            </w:r>
            <w:r w:rsidR="00B27C84">
              <w:rPr>
                <w:lang w:eastAsia="zh-CN"/>
              </w:rPr>
              <w:t xml:space="preserve"> </w:t>
            </w:r>
            <w:r w:rsidRPr="00495D84">
              <w:rPr>
                <w:lang w:eastAsia="zh-CN"/>
              </w:rPr>
              <w:t>DM-RS</w:t>
            </w:r>
          </w:p>
        </w:tc>
      </w:tr>
      <w:tr w:rsidR="00312688" w:rsidRPr="00495D84" w14:paraId="4A80232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312688" w:rsidRPr="00495D84" w:rsidRDefault="00312688" w:rsidP="00312688">
            <w:pPr>
              <w:pStyle w:val="TAL"/>
              <w:keepNext w:val="0"/>
            </w:pPr>
            <w:r w:rsidRPr="00495D84">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0BCB4071" w:rsidR="00312688" w:rsidRPr="00495D84" w:rsidRDefault="00312688" w:rsidP="00312688">
            <w:pPr>
              <w:pStyle w:val="TAC"/>
              <w:rPr>
                <w:lang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439CDAC1" w:rsidR="00312688" w:rsidRPr="00495D84" w:rsidRDefault="00312688" w:rsidP="00312688">
            <w:pPr>
              <w:pStyle w:val="TAC"/>
              <w:rPr>
                <w:lang w:eastAsia="zh-CN"/>
              </w:rPr>
            </w:pPr>
            <w:r w:rsidRPr="007275DF">
              <w:rPr>
                <w:lang w:val="en-US"/>
              </w:rPr>
              <w:t>Configure 1 port per CDM group</w:t>
            </w:r>
          </w:p>
        </w:tc>
      </w:tr>
      <w:tr w:rsidR="00C33A2B" w:rsidRPr="00495D84" w14:paraId="5C898F9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495D84" w:rsidRDefault="00C33A2B" w:rsidP="00E94096">
            <w:pPr>
              <w:pStyle w:val="TAL"/>
              <w:keepNext w:val="0"/>
            </w:pPr>
            <w:r w:rsidRPr="00495D84">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495D84" w:rsidRDefault="00C33A2B" w:rsidP="00190815">
            <w:pPr>
              <w:pStyle w:val="TAC"/>
              <w:rPr>
                <w:lang w:eastAsia="zh-CN"/>
              </w:rPr>
            </w:pPr>
            <w:r w:rsidRPr="00495D84">
              <w:rPr>
                <w:lang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4F643AC9" w:rsidR="00C33A2B" w:rsidRPr="00495D84" w:rsidRDefault="00C33A2B" w:rsidP="00190815">
            <w:pPr>
              <w:pStyle w:val="TAC"/>
              <w:rPr>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6BCD826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495D84" w:rsidRDefault="00C33A2B" w:rsidP="00E94096">
            <w:pPr>
              <w:pStyle w:val="TAL"/>
              <w:keepNext w:val="0"/>
            </w:pPr>
            <w:r w:rsidRPr="00495D84">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495D84" w:rsidRDefault="00C33A2B" w:rsidP="00190815">
            <w:pPr>
              <w:pStyle w:val="TAC"/>
              <w:rPr>
                <w:lang w:eastAsia="zh-CN"/>
              </w:rPr>
            </w:pPr>
            <w:r w:rsidRPr="00495D84">
              <w:rPr>
                <w:lang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6AEB8DD4" w:rsidR="00C33A2B" w:rsidRPr="00495D84" w:rsidRDefault="00C33A2B" w:rsidP="00190815">
            <w:pPr>
              <w:pStyle w:val="TAC"/>
              <w:rPr>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7506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495D84" w:rsidRDefault="00C33A2B" w:rsidP="00E94096">
            <w:pPr>
              <w:pStyle w:val="TAL"/>
              <w:keepNext w:val="0"/>
            </w:pPr>
            <w:r w:rsidRPr="00495D84">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495D84" w:rsidRDefault="00C33A2B" w:rsidP="00190815">
            <w:pPr>
              <w:pStyle w:val="TAC"/>
              <w:rPr>
                <w:lang w:eastAsia="zh-CN"/>
              </w:rPr>
            </w:pPr>
            <w:r w:rsidRPr="00495D84">
              <w:rPr>
                <w:lang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3E83CFB0" w:rsidR="00C33A2B" w:rsidRPr="00495D84" w:rsidRDefault="00C33A2B" w:rsidP="00190815">
            <w:pPr>
              <w:pStyle w:val="TAC"/>
              <w:rPr>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6EC5C695"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39E9170E" w:rsidR="00C33A2B" w:rsidRPr="00495D84" w:rsidRDefault="00E94096" w:rsidP="00E94096">
            <w:pPr>
              <w:pStyle w:val="TAN"/>
              <w:keepNext w:val="0"/>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34603957" w14:textId="77777777" w:rsidR="00C33A2B" w:rsidRPr="00495D84" w:rsidRDefault="00C33A2B" w:rsidP="00C33A2B">
      <w:pPr>
        <w:rPr>
          <w:rFonts w:eastAsia="MS Mincho"/>
        </w:rPr>
      </w:pPr>
    </w:p>
    <w:p w14:paraId="6A849824" w14:textId="77777777" w:rsidR="00C33A2B" w:rsidRPr="00495D84" w:rsidRDefault="00C33A2B" w:rsidP="00C33A2B">
      <w:pPr>
        <w:pStyle w:val="Heading4"/>
      </w:pPr>
      <w:r w:rsidRPr="00495D84">
        <w:t>A.3.20A.</w:t>
      </w:r>
      <w:r w:rsidRPr="00495D84">
        <w:rPr>
          <w:lang w:eastAsia="zh-CN"/>
        </w:rPr>
        <w:t>2</w:t>
      </w:r>
      <w:r w:rsidRPr="00495D84">
        <w:t>.2</w:t>
      </w:r>
      <w:r w:rsidRPr="00495D84">
        <w:rPr>
          <w:lang w:eastAsia="zh-CN"/>
        </w:rPr>
        <w:tab/>
      </w:r>
      <w:r w:rsidRPr="00495D84">
        <w:t>FR1 MsgA configuration 2</w:t>
      </w:r>
      <w:r w:rsidRPr="00495D84">
        <w:rPr>
          <w:lang w:eastAsia="zh-CN"/>
        </w:rPr>
        <w:t xml:space="preserve"> under CCA</w:t>
      </w:r>
    </w:p>
    <w:p w14:paraId="7BCD9F9A" w14:textId="77777777" w:rsidR="00C33A2B" w:rsidRPr="00495D84" w:rsidRDefault="00C33A2B" w:rsidP="00C33A2B">
      <w:pPr>
        <w:rPr>
          <w:lang w:eastAsia="zh-CN"/>
        </w:rPr>
      </w:pPr>
      <w:r w:rsidRPr="00495D84">
        <w:rPr>
          <w:lang w:eastAsia="zh-CN"/>
        </w:rPr>
        <w:t>FR1 PRACH configuration 2 under CCA in this clause provides the typical MsgA configuration for SSB based non-contention based random access for 2-step RA type in FR1.</w:t>
      </w:r>
    </w:p>
    <w:p w14:paraId="1A70C0D2" w14:textId="77777777" w:rsidR="00C33A2B" w:rsidRPr="00495D84" w:rsidRDefault="00C33A2B" w:rsidP="00C33A2B">
      <w:pPr>
        <w:pStyle w:val="TH"/>
        <w:rPr>
          <w:lang w:eastAsia="zh-CN"/>
        </w:rPr>
      </w:pPr>
      <w:r w:rsidRPr="00495D84">
        <w:t>Table A.3.20A</w:t>
      </w:r>
      <w:r w:rsidRPr="00495D84">
        <w:rPr>
          <w:lang w:eastAsia="zh-CN"/>
        </w:rPr>
        <w:t>.2.2</w:t>
      </w:r>
      <w:r w:rsidRPr="00495D84">
        <w:t xml:space="preserve">-1: </w:t>
      </w:r>
      <w:r w:rsidRPr="00495D84">
        <w:rPr>
          <w:lang w:eastAsia="zh-CN"/>
        </w:rPr>
        <w:t>P</w:t>
      </w:r>
      <w:r w:rsidRPr="00495D84">
        <w:t xml:space="preserve">arameters for </w:t>
      </w:r>
      <w:r w:rsidRPr="00495D84">
        <w:rPr>
          <w:lang w:eastAsia="zh-CN"/>
        </w:rPr>
        <w:t>FR1 MsgA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5"/>
        <w:gridCol w:w="2551"/>
        <w:gridCol w:w="3754"/>
      </w:tblGrid>
      <w:tr w:rsidR="00C33A2B" w:rsidRPr="00495D84" w14:paraId="70D5DAF6" w14:textId="77777777" w:rsidTr="00E94096">
        <w:trPr>
          <w:cantSplit/>
          <w:tblHeader/>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495D84" w:rsidRDefault="00C33A2B" w:rsidP="00E94096">
            <w:pPr>
              <w:pStyle w:val="TAH"/>
              <w:keepNext w:val="0"/>
            </w:pPr>
            <w:r w:rsidRPr="00495D84">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495D84" w:rsidRDefault="00C33A2B" w:rsidP="00190815">
            <w:pPr>
              <w:pStyle w:val="TAH"/>
            </w:pPr>
            <w:r w:rsidRPr="00495D84">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495D84" w:rsidRDefault="00C33A2B" w:rsidP="00190815">
            <w:pPr>
              <w:pStyle w:val="TAH"/>
            </w:pPr>
            <w:r w:rsidRPr="00495D84">
              <w:t>Comment</w:t>
            </w:r>
          </w:p>
        </w:tc>
      </w:tr>
      <w:tr w:rsidR="00C33A2B" w:rsidRPr="00495D84" w14:paraId="07F2BA6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495D84" w:rsidRDefault="00C33A2B" w:rsidP="00E94096">
            <w:pPr>
              <w:pStyle w:val="TAL"/>
              <w:keepNext w:val="0"/>
            </w:pPr>
            <w:r w:rsidRPr="00495D84">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495D84" w:rsidRDefault="00C33A2B" w:rsidP="00190815">
            <w:pPr>
              <w:pStyle w:val="TAC"/>
              <w:rPr>
                <w:lang w:eastAsia="zh-CN"/>
              </w:rPr>
            </w:pPr>
            <w:r w:rsidRPr="00495D84">
              <w:rPr>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2BF80261" w:rsidR="00C33A2B" w:rsidRPr="00495D84" w:rsidRDefault="00C33A2B" w:rsidP="00190815">
            <w:pPr>
              <w:pStyle w:val="TAC"/>
              <w:rPr>
                <w:lang w:eastAsia="zh-CN"/>
              </w:rPr>
            </w:pPr>
            <w:r w:rsidRPr="00495D84">
              <w:rPr>
                <w:lang w:eastAsia="zh-CN"/>
              </w:rPr>
              <w:t>1</w:t>
            </w:r>
            <w:r w:rsidR="00E94096" w:rsidRPr="00495D84">
              <w:rPr>
                <w:lang w:eastAsia="zh-CN"/>
              </w:rPr>
              <w:t>0</w:t>
            </w:r>
            <w:r w:rsidR="00E94096">
              <w:rPr>
                <w:lang w:eastAsia="zh-CN"/>
              </w:rPr>
              <w:t xml:space="preserve"> ms</w:t>
            </w:r>
            <w:r w:rsidR="00B27C84">
              <w:rPr>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periodicity,</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other</w:t>
            </w:r>
            <w:r w:rsidR="00B27C84">
              <w:rPr>
                <w:rFonts w:cs="Arial"/>
                <w:lang w:eastAsia="zh-CN"/>
              </w:rPr>
              <w:t xml:space="preserve"> </w:t>
            </w:r>
            <w:r w:rsidRPr="00495D84">
              <w:rPr>
                <w:rFonts w:cs="Arial"/>
                <w:lang w:eastAsia="zh-CN"/>
              </w:rPr>
              <w:t>detailed</w:t>
            </w:r>
            <w:r w:rsidR="00B27C84">
              <w:rPr>
                <w:rFonts w:cs="Arial"/>
                <w:lang w:eastAsia="zh-CN"/>
              </w:rPr>
              <w:t xml:space="preserve"> </w:t>
            </w:r>
            <w:r w:rsidRPr="00495D84">
              <w:rPr>
                <w:rFonts w:cs="Arial"/>
                <w:lang w:eastAsia="zh-CN"/>
              </w:rPr>
              <w:t>configuration</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6.3.3.2-2</w:t>
            </w:r>
            <w:r w:rsidR="00B27C84">
              <w:rPr>
                <w:rFonts w:cs="Arial"/>
              </w:rPr>
              <w:t xml:space="preserve"> </w:t>
            </w:r>
            <w:r w:rsidRPr="00495D84">
              <w:rPr>
                <w:rFonts w:cs="Arial"/>
              </w:rPr>
              <w:t>and</w:t>
            </w:r>
            <w:r w:rsidR="00B27C84">
              <w:rPr>
                <w:rFonts w:cs="Arial"/>
              </w:rPr>
              <w:t xml:space="preserve"> </w:t>
            </w:r>
            <w:r w:rsidRPr="00495D84">
              <w:rPr>
                <w:rFonts w:cs="Arial"/>
              </w:rPr>
              <w:t>table</w:t>
            </w:r>
            <w:r w:rsidR="00B27C84">
              <w:rPr>
                <w:rFonts w:cs="Arial"/>
              </w:rPr>
              <w:t xml:space="preserve"> </w:t>
            </w:r>
            <w:r w:rsidRPr="00495D84">
              <w:rPr>
                <w:rFonts w:cs="Arial"/>
              </w:rPr>
              <w:t>6.3.3.2-3</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38.211</w:t>
            </w:r>
            <w:r w:rsidR="00B27C84">
              <w:rPr>
                <w:rFonts w:cs="Arial"/>
              </w:rPr>
              <w:t xml:space="preserve"> </w:t>
            </w:r>
            <w:r w:rsidRPr="00495D84">
              <w:rPr>
                <w:rFonts w:cs="Arial"/>
              </w:rPr>
              <w:t>[6].</w:t>
            </w:r>
          </w:p>
        </w:tc>
      </w:tr>
      <w:tr w:rsidR="00C33A2B" w:rsidRPr="00495D84" w14:paraId="4ECDE72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495D84" w:rsidRDefault="00C33A2B" w:rsidP="00E94096">
            <w:pPr>
              <w:pStyle w:val="TAL"/>
              <w:keepNext w:val="0"/>
            </w:pPr>
            <w:r w:rsidRPr="00495D84">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21C9CBEE" w:rsidR="00C33A2B" w:rsidRPr="00495D84" w:rsidRDefault="00C33A2B" w:rsidP="00190815">
            <w:pPr>
              <w:pStyle w:val="TAC"/>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UL</w:t>
            </w:r>
            <w:r w:rsidR="00B27C84">
              <w:rPr>
                <w:lang w:eastAsia="zh-CN"/>
              </w:rPr>
              <w:t xml:space="preserve"> </w:t>
            </w:r>
            <w:r w:rsidRPr="00495D84">
              <w:rPr>
                <w:lang w:eastAsia="zh-CN"/>
              </w:rPr>
              <w:t>carrier</w:t>
            </w:r>
            <w:r w:rsidR="00B27C84">
              <w:rPr>
                <w:lang w:eastAsia="zh-CN"/>
              </w:rPr>
              <w:t xml:space="preserve"> </w:t>
            </w:r>
            <w:r w:rsidRPr="00495D84">
              <w:rPr>
                <w:lang w:eastAsia="zh-CN"/>
              </w:rPr>
              <w:t>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495D84" w:rsidRDefault="00C33A2B" w:rsidP="00190815">
            <w:pPr>
              <w:pStyle w:val="TAC"/>
              <w:rPr>
                <w:rFonts w:cs="Arial"/>
                <w:lang w:eastAsia="zh-CN"/>
              </w:rPr>
            </w:pPr>
          </w:p>
        </w:tc>
      </w:tr>
      <w:tr w:rsidR="00C33A2B" w:rsidRPr="00495D84" w14:paraId="741A3C7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495D84" w:rsidRDefault="00C33A2B" w:rsidP="00E94096">
            <w:pPr>
              <w:pStyle w:val="TAL"/>
              <w:keepNext w:val="0"/>
            </w:pPr>
            <w:r w:rsidRPr="00495D84">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4CCB60AA" w:rsidR="00C33A2B" w:rsidRPr="00495D84" w:rsidRDefault="00C33A2B" w:rsidP="00190815">
            <w:pPr>
              <w:pStyle w:val="TAC"/>
              <w:rPr>
                <w:rFonts w:cs="Arial"/>
                <w:lang w:eastAsia="zh-CN"/>
              </w:rPr>
            </w:pPr>
            <w:r w:rsidRPr="00495D84">
              <w:rPr>
                <w:rFonts w:cs="Arial"/>
                <w:lang w:eastAsia="zh-CN"/>
              </w:rPr>
              <w:t>Total</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preambles</w:t>
            </w:r>
            <w:r w:rsidR="00B27C84">
              <w:rPr>
                <w:rFonts w:cs="Arial"/>
                <w:lang w:eastAsia="zh-CN"/>
              </w:rPr>
              <w:t xml:space="preserve"> </w:t>
            </w:r>
            <w:r w:rsidRPr="00495D84">
              <w:rPr>
                <w:rFonts w:cs="Arial"/>
                <w:lang w:eastAsia="zh-CN"/>
              </w:rPr>
              <w:t>used</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based</w:t>
            </w:r>
            <w:r w:rsidR="00B27C84">
              <w:rPr>
                <w:rFonts w:cs="Arial"/>
                <w:lang w:eastAsia="zh-CN"/>
              </w:rPr>
              <w:t xml:space="preserve"> </w:t>
            </w:r>
            <w:r w:rsidRPr="00495D84">
              <w:rPr>
                <w:rFonts w:cs="Arial"/>
                <w:lang w:eastAsia="zh-CN"/>
              </w:rPr>
              <w:t>and</w:t>
            </w:r>
            <w:r w:rsidR="00B27C84">
              <w:rPr>
                <w:rFonts w:cs="Arial"/>
                <w:lang w:eastAsia="zh-CN"/>
              </w:rPr>
              <w:t xml:space="preserve"> </w:t>
            </w:r>
            <w:r w:rsidRPr="00495D84">
              <w:rPr>
                <w:rFonts w:cs="Arial"/>
                <w:lang w:eastAsia="zh-CN"/>
              </w:rPr>
              <w:t>contention</w:t>
            </w:r>
            <w:r w:rsidR="00B27C84">
              <w:rPr>
                <w:rFonts w:cs="Arial"/>
                <w:lang w:eastAsia="zh-CN"/>
              </w:rPr>
              <w:t xml:space="preserve"> </w:t>
            </w:r>
            <w:r w:rsidRPr="00495D84">
              <w:rPr>
                <w:rFonts w:cs="Arial"/>
                <w:lang w:eastAsia="zh-CN"/>
              </w:rPr>
              <w:t>free</w:t>
            </w:r>
            <w:r w:rsidR="00B27C84">
              <w:rPr>
                <w:rFonts w:cs="Arial"/>
                <w:lang w:eastAsia="zh-CN"/>
              </w:rPr>
              <w:t xml:space="preserve"> </w:t>
            </w:r>
            <w:r w:rsidRPr="00495D84">
              <w:rPr>
                <w:rFonts w:cs="Arial"/>
                <w:lang w:eastAsia="zh-CN"/>
              </w:rPr>
              <w:t>random</w:t>
            </w:r>
            <w:r w:rsidR="00B27C84">
              <w:rPr>
                <w:rFonts w:cs="Arial"/>
                <w:lang w:eastAsia="zh-CN"/>
              </w:rPr>
              <w:t xml:space="preserve"> </w:t>
            </w:r>
            <w:r w:rsidRPr="00495D84">
              <w:rPr>
                <w:rFonts w:cs="Arial"/>
                <w:lang w:eastAsia="zh-CN"/>
              </w:rPr>
              <w:t>access</w:t>
            </w:r>
          </w:p>
        </w:tc>
      </w:tr>
      <w:tr w:rsidR="00C33A2B" w:rsidRPr="00495D84" w14:paraId="7494CB96"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495D84" w:rsidRDefault="00C33A2B" w:rsidP="00E94096">
            <w:pPr>
              <w:pStyle w:val="TAL"/>
              <w:keepNext w:val="0"/>
            </w:pPr>
            <w:r w:rsidRPr="00495D84">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495D84" w:rsidRDefault="00C33A2B" w:rsidP="00190815">
            <w:pPr>
              <w:pStyle w:val="TAC"/>
              <w:rPr>
                <w:lang w:eastAsia="zh-CN"/>
              </w:rPr>
            </w:pPr>
            <w:r w:rsidRPr="00495D84">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0F694F5D" w:rsidR="00C33A2B" w:rsidRPr="00495D84" w:rsidRDefault="00C33A2B" w:rsidP="00190815">
            <w:pPr>
              <w:pStyle w:val="TAC"/>
              <w:rPr>
                <w:rFonts w:cs="Arial"/>
                <w:lang w:eastAsia="zh-CN"/>
              </w:rPr>
            </w:pPr>
            <w:r w:rsidRPr="00495D84">
              <w:rPr>
                <w:rFonts w:cs="v3.7.0"/>
              </w:rPr>
              <w:t>No</w:t>
            </w:r>
            <w:r w:rsidR="00B27C84">
              <w:rPr>
                <w:rFonts w:cs="v3.7.0"/>
              </w:rPr>
              <w:t xml:space="preserve"> </w:t>
            </w:r>
            <w:r w:rsidRPr="00495D84">
              <w:rPr>
                <w:rFonts w:cs="v3.7.0"/>
              </w:rPr>
              <w:t>group</w:t>
            </w:r>
            <w:r w:rsidR="00B27C84">
              <w:rPr>
                <w:rFonts w:cs="v3.7.0"/>
              </w:rPr>
              <w:t xml:space="preserve"> </w:t>
            </w:r>
            <w:r w:rsidRPr="00495D84">
              <w:rPr>
                <w:rFonts w:cs="v3.7.0"/>
              </w:rPr>
              <w:t>B.</w:t>
            </w:r>
          </w:p>
        </w:tc>
      </w:tr>
      <w:tr w:rsidR="00C33A2B" w:rsidRPr="00495D84" w14:paraId="4F11357D"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495D84" w:rsidRDefault="00C33A2B" w:rsidP="00E94096">
            <w:pPr>
              <w:pStyle w:val="TAL"/>
              <w:keepNext w:val="0"/>
            </w:pPr>
            <w:r w:rsidRPr="00495D84">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495D84" w:rsidRDefault="00C33A2B" w:rsidP="00190815">
            <w:pPr>
              <w:pStyle w:val="TAC"/>
              <w:rPr>
                <w:lang w:eastAsia="zh-CN"/>
              </w:rPr>
            </w:pPr>
            <w:r w:rsidRPr="00495D84">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4A3D34FC" w:rsidR="00C33A2B" w:rsidRPr="00495D84" w:rsidRDefault="00C33A2B" w:rsidP="00190815">
            <w:pPr>
              <w:pStyle w:val="TAC"/>
              <w:rPr>
                <w:rFonts w:cs="Arial"/>
                <w:lang w:eastAsia="zh-CN"/>
              </w:rPr>
            </w:pPr>
            <w:r w:rsidRPr="00495D84">
              <w:rPr>
                <w:rFonts w:cs="Arial"/>
                <w:lang w:eastAsia="zh-CN"/>
              </w:rPr>
              <w:t>Logic</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0,</w:t>
            </w:r>
            <w:r w:rsidR="00B27C84">
              <w:rPr>
                <w:rFonts w:cs="Arial"/>
                <w:lang w:eastAsia="zh-CN"/>
              </w:rPr>
              <w:t xml:space="preserve"> </w:t>
            </w:r>
            <w:r w:rsidRPr="00495D84">
              <w:rPr>
                <w:rFonts w:cs="Arial"/>
                <w:lang w:eastAsia="zh-CN"/>
              </w:rPr>
              <w:t>resulting</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root</w:t>
            </w:r>
            <w:r w:rsidR="00B27C84">
              <w:rPr>
                <w:rFonts w:cs="Arial"/>
                <w:lang w:eastAsia="zh-CN"/>
              </w:rPr>
              <w:t xml:space="preserve"> </w:t>
            </w:r>
            <w:r w:rsidRPr="00495D84">
              <w:rPr>
                <w:rFonts w:cs="Arial"/>
                <w:lang w:eastAsia="zh-CN"/>
              </w:rPr>
              <w:t>sequence</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1.</w:t>
            </w:r>
          </w:p>
        </w:tc>
      </w:tr>
      <w:tr w:rsidR="00C33A2B" w:rsidRPr="00495D84" w14:paraId="0F2DC99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495D84" w:rsidRDefault="00C33A2B" w:rsidP="00E94096">
            <w:pPr>
              <w:pStyle w:val="TAL"/>
              <w:keepNext w:val="0"/>
            </w:pPr>
            <w:r w:rsidRPr="00495D84">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495D84" w:rsidRDefault="00C33A2B" w:rsidP="00190815">
            <w:pPr>
              <w:pStyle w:val="TAC"/>
              <w:rPr>
                <w:rFonts w:cs="Arial"/>
                <w:lang w:eastAsia="zh-CN"/>
              </w:rPr>
            </w:pPr>
            <w:r w:rsidRPr="00495D84">
              <w:rPr>
                <w:lang w:eastAsia="zh-CN"/>
              </w:rPr>
              <w:t>o</w:t>
            </w:r>
            <w:r w:rsidRPr="00495D84">
              <w:t>ne</w:t>
            </w:r>
            <w:r w:rsidRPr="00495D84">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5B97B01D" w:rsidR="00C33A2B" w:rsidRPr="00495D84" w:rsidRDefault="00C33A2B" w:rsidP="00190815">
            <w:pPr>
              <w:pStyle w:val="TAC"/>
              <w:rPr>
                <w:rFonts w:cs="Arial"/>
                <w:lang w:eastAsia="zh-CN"/>
              </w:rPr>
            </w:pPr>
            <w:r w:rsidRPr="00495D84">
              <w:rPr>
                <w:rFonts w:cs="Arial"/>
                <w:lang w:eastAsia="zh-CN"/>
              </w:rPr>
              <w:t>OneFourth:</w:t>
            </w:r>
            <w:r w:rsidR="00B27C84">
              <w:rPr>
                <w:rFonts w:cs="Arial"/>
                <w:lang w:eastAsia="zh-CN"/>
              </w:rPr>
              <w:t xml:space="preserve"> </w:t>
            </w:r>
            <w:r w:rsidRPr="00495D84">
              <w:rPr>
                <w:rFonts w:cs="Arial"/>
                <w:lang w:eastAsia="zh-CN"/>
              </w:rPr>
              <w:t>1</w:t>
            </w:r>
            <w:r w:rsidR="00B27C84">
              <w:rPr>
                <w:rFonts w:cs="Arial"/>
              </w:rPr>
              <w:t xml:space="preserve"> </w:t>
            </w:r>
            <w:r w:rsidRPr="00495D84">
              <w:rPr>
                <w:rFonts w:cs="Arial"/>
              </w:rPr>
              <w:t>SSB</w:t>
            </w:r>
            <w:r w:rsidR="00B27C84">
              <w:rPr>
                <w:rFonts w:cs="Arial"/>
              </w:rPr>
              <w:t xml:space="preserve"> </w:t>
            </w: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4</w:t>
            </w:r>
            <w:r w:rsidR="00B27C84">
              <w:rPr>
                <w:rFonts w:cs="Arial"/>
              </w:rPr>
              <w:t xml:space="preserve"> </w:t>
            </w:r>
            <w:r w:rsidRPr="00495D84">
              <w:rPr>
                <w:rFonts w:cs="Arial"/>
              </w:rPr>
              <w:t>RACH</w:t>
            </w:r>
            <w:r w:rsidR="00B27C84">
              <w:rPr>
                <w:rFonts w:cs="Arial"/>
              </w:rPr>
              <w:t xml:space="preserve"> </w:t>
            </w:r>
            <w:r w:rsidRPr="00495D84">
              <w:rPr>
                <w:rFonts w:cs="Arial"/>
              </w:rPr>
              <w:t>occasion</w:t>
            </w:r>
            <w:r w:rsidRPr="00495D84">
              <w:rPr>
                <w:rFonts w:cs="Arial"/>
                <w:lang w:eastAsia="zh-CN"/>
              </w:rPr>
              <w:t>s</w:t>
            </w:r>
          </w:p>
        </w:tc>
      </w:tr>
      <w:tr w:rsidR="00C33A2B" w:rsidRPr="00495D84" w14:paraId="71EC163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495D84" w:rsidRDefault="00C33A2B" w:rsidP="00E94096">
            <w:pPr>
              <w:pStyle w:val="TAL"/>
              <w:keepNext w:val="0"/>
            </w:pPr>
            <w:r w:rsidRPr="00495D84">
              <w:lastRenderedPageBreak/>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495D84" w:rsidRDefault="00C33A2B" w:rsidP="00190815">
            <w:pPr>
              <w:pStyle w:val="TAC"/>
              <w:rPr>
                <w:rFonts w:cs="Arial"/>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6D28AA26" w:rsidR="00C33A2B" w:rsidRPr="00495D84" w:rsidRDefault="00C33A2B" w:rsidP="00190815">
            <w:pPr>
              <w:pStyle w:val="TAC"/>
              <w:rPr>
                <w:rFonts w:cs="Arial"/>
              </w:rPr>
            </w:pPr>
            <w:r w:rsidRPr="00495D84">
              <w:rPr>
                <w:rFonts w:cs="Arial"/>
                <w:lang w:eastAsia="zh-CN"/>
              </w:rPr>
              <w:t>One</w:t>
            </w:r>
            <w:r w:rsidR="00B27C84">
              <w:rPr>
                <w:rFonts w:cs="Arial"/>
                <w:lang w:eastAsia="zh-CN"/>
              </w:rPr>
              <w:t xml:space="preserve"> </w:t>
            </w:r>
            <w:r w:rsidRPr="00495D84">
              <w:rPr>
                <w:rFonts w:cs="Arial"/>
              </w:rPr>
              <w:t>PRACH</w:t>
            </w:r>
            <w:r w:rsidR="00B27C84">
              <w:rPr>
                <w:rFonts w:cs="Arial"/>
              </w:rPr>
              <w:t xml:space="preserve"> </w:t>
            </w:r>
            <w:r w:rsidRPr="00495D84">
              <w:rPr>
                <w:rFonts w:cs="Arial"/>
              </w:rPr>
              <w:t>transmission</w:t>
            </w:r>
            <w:r w:rsidR="00B27C84">
              <w:rPr>
                <w:rFonts w:cs="Arial"/>
              </w:rPr>
              <w:t xml:space="preserve"> </w:t>
            </w:r>
            <w:r w:rsidRPr="00495D84">
              <w:rPr>
                <w:rFonts w:cs="Arial"/>
              </w:rPr>
              <w:t>occasions</w:t>
            </w:r>
            <w:r w:rsidR="00B27C84">
              <w:rPr>
                <w:rFonts w:cs="Arial"/>
              </w:rPr>
              <w:t xml:space="preserve"> </w:t>
            </w:r>
            <w:r w:rsidRPr="00495D84">
              <w:rPr>
                <w:rFonts w:cs="Arial"/>
              </w:rPr>
              <w:t>FDMed</w:t>
            </w:r>
            <w:r w:rsidR="00B27C84">
              <w:rPr>
                <w:rFonts w:cs="Arial"/>
              </w:rPr>
              <w:t xml:space="preserve"> </w:t>
            </w:r>
            <w:r w:rsidRPr="00495D84">
              <w:rPr>
                <w:rFonts w:cs="Arial"/>
              </w:rPr>
              <w:t>in</w:t>
            </w:r>
            <w:r w:rsidR="00B27C84">
              <w:rPr>
                <w:rFonts w:cs="Arial"/>
              </w:rPr>
              <w:t xml:space="preserve"> </w:t>
            </w:r>
            <w:r w:rsidRPr="00495D84">
              <w:rPr>
                <w:rFonts w:cs="Arial"/>
              </w:rPr>
              <w:t>one</w:t>
            </w:r>
            <w:r w:rsidR="00B27C84">
              <w:rPr>
                <w:rFonts w:cs="Arial"/>
              </w:rPr>
              <w:t xml:space="preserve"> </w:t>
            </w:r>
            <w:r w:rsidRPr="00495D84">
              <w:rPr>
                <w:rFonts w:cs="Arial"/>
              </w:rPr>
              <w:t>time</w:t>
            </w:r>
            <w:r w:rsidR="00B27C84">
              <w:rPr>
                <w:rFonts w:cs="Arial"/>
              </w:rPr>
              <w:t xml:space="preserve"> </w:t>
            </w:r>
            <w:r w:rsidRPr="00495D84">
              <w:rPr>
                <w:rFonts w:cs="Arial"/>
              </w:rPr>
              <w:t>instance.</w:t>
            </w:r>
          </w:p>
        </w:tc>
      </w:tr>
      <w:tr w:rsidR="00C33A2B" w:rsidRPr="00495D84" w14:paraId="006F04B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495D84" w:rsidRDefault="00C33A2B" w:rsidP="00E94096">
            <w:pPr>
              <w:pStyle w:val="TAL"/>
              <w:keepNext w:val="0"/>
            </w:pPr>
            <w:r w:rsidRPr="00495D84">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495D84" w:rsidRDefault="00C33A2B" w:rsidP="00190815">
            <w:pPr>
              <w:pStyle w:val="TAC"/>
              <w:rPr>
                <w:rFonts w:cs="Arial"/>
              </w:rPr>
            </w:pPr>
            <w:r w:rsidRPr="00495D84">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495D84" w:rsidRDefault="00C33A2B" w:rsidP="00190815">
            <w:pPr>
              <w:pStyle w:val="TAC"/>
              <w:rPr>
                <w:rFonts w:cs="Arial"/>
              </w:rPr>
            </w:pPr>
          </w:p>
        </w:tc>
      </w:tr>
      <w:tr w:rsidR="00C33A2B" w:rsidRPr="00495D84" w14:paraId="7FE4FBC3"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495D84" w:rsidRDefault="00C33A2B" w:rsidP="00E94096">
            <w:pPr>
              <w:pStyle w:val="TAL"/>
              <w:keepNext w:val="0"/>
            </w:pPr>
            <w:r w:rsidRPr="00495D84">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495D84" w:rsidRDefault="00C33A2B" w:rsidP="00190815">
            <w:pPr>
              <w:pStyle w:val="TAC"/>
              <w:rPr>
                <w:rFonts w:cs="Arial"/>
              </w:rPr>
            </w:pPr>
            <w:r w:rsidRPr="00495D84">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693F68EE" w:rsidR="00C33A2B" w:rsidRPr="00495D84" w:rsidRDefault="00C33A2B" w:rsidP="00190815">
            <w:pPr>
              <w:pStyle w:val="TAC"/>
              <w:rPr>
                <w:rFonts w:cs="Arial"/>
              </w:rPr>
            </w:pPr>
            <w:r w:rsidRPr="00495D84">
              <w:t>Increased</w:t>
            </w:r>
            <w:r w:rsidR="00B27C84">
              <w:t xml:space="preserve"> </w:t>
            </w:r>
            <w:r w:rsidRPr="00495D84">
              <w:t>by</w:t>
            </w:r>
            <w:r w:rsidR="00B27C84">
              <w:t xml:space="preserve"> </w:t>
            </w:r>
            <w:r w:rsidRPr="00495D84">
              <w:t>6</w:t>
            </w:r>
            <w:r w:rsidR="00B27C84">
              <w:t xml:space="preserve"> </w:t>
            </w:r>
            <w:r w:rsidRPr="00495D84">
              <w:t>dB</w:t>
            </w:r>
            <w:r w:rsidR="00B27C84">
              <w:t xml:space="preserve"> </w:t>
            </w:r>
            <w:r w:rsidRPr="00495D84">
              <w:t>compared</w:t>
            </w:r>
            <w:r w:rsidR="00B27C84">
              <w:t xml:space="preserve"> </w:t>
            </w:r>
            <w:r w:rsidRPr="00495D84">
              <w:t>with</w:t>
            </w:r>
            <w:r w:rsidR="00B27C84">
              <w:t xml:space="preserve"> </w:t>
            </w:r>
            <w:r w:rsidRPr="00495D84">
              <w:t>FR1</w:t>
            </w:r>
            <w:r w:rsidR="00B27C84">
              <w:t xml:space="preserve"> </w:t>
            </w:r>
            <w:r w:rsidRPr="00495D84">
              <w:t>MsgA</w:t>
            </w:r>
            <w:r w:rsidR="00B27C84">
              <w:t xml:space="preserve"> </w:t>
            </w:r>
            <w:r w:rsidRPr="00495D84">
              <w:t>configuration</w:t>
            </w:r>
            <w:r w:rsidR="00B27C84">
              <w:t xml:space="preserve"> </w:t>
            </w:r>
            <w:r w:rsidRPr="00495D84">
              <w:t>2</w:t>
            </w:r>
            <w:r w:rsidR="00B27C84">
              <w:t xml:space="preserve"> </w:t>
            </w:r>
            <w:r w:rsidRPr="00495D84">
              <w:t>for</w:t>
            </w:r>
            <w:r w:rsidR="00B27C84">
              <w:t xml:space="preserve"> </w:t>
            </w:r>
            <w:r w:rsidRPr="00495D84">
              <w:t>random</w:t>
            </w:r>
            <w:r w:rsidR="00B27C84">
              <w:t xml:space="preserve"> </w:t>
            </w:r>
            <w:r w:rsidRPr="00495D84">
              <w:t>access</w:t>
            </w:r>
            <w:r w:rsidR="00B27C84">
              <w:t xml:space="preserve"> </w:t>
            </w:r>
            <w:r w:rsidRPr="00495D84">
              <w:t>test</w:t>
            </w:r>
            <w:r w:rsidR="00B27C84">
              <w:t xml:space="preserve"> </w:t>
            </w:r>
            <w:r w:rsidRPr="00495D84">
              <w:t>with</w:t>
            </w:r>
            <w:r w:rsidR="00B27C84">
              <w:t xml:space="preserve"> </w:t>
            </w:r>
            <w:r w:rsidRPr="00495D84">
              <w:t>UL</w:t>
            </w:r>
            <w:r w:rsidR="00B27C84">
              <w:t xml:space="preserve"> </w:t>
            </w:r>
            <w:r w:rsidRPr="00495D84">
              <w:t>CCA</w:t>
            </w:r>
            <w:r w:rsidR="00B27C84">
              <w:t xml:space="preserve"> </w:t>
            </w:r>
            <w:r w:rsidRPr="00495D84">
              <w:t>failures.</w:t>
            </w:r>
          </w:p>
        </w:tc>
      </w:tr>
      <w:tr w:rsidR="00C33A2B" w:rsidRPr="00495D84" w14:paraId="7070104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495D84" w:rsidRDefault="00C33A2B" w:rsidP="00E94096">
            <w:pPr>
              <w:pStyle w:val="TAL"/>
              <w:keepNext w:val="0"/>
            </w:pPr>
            <w:r w:rsidRPr="00495D84">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495D84" w:rsidRDefault="00C33A2B" w:rsidP="00190815">
            <w:pPr>
              <w:pStyle w:val="TAC"/>
              <w:rPr>
                <w:rFonts w:cs="Arial"/>
              </w:rPr>
            </w:pPr>
            <w:r w:rsidRPr="00495D84">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0FB35F68" w:rsidR="00C33A2B" w:rsidRPr="00495D84" w:rsidRDefault="00C33A2B" w:rsidP="00190815">
            <w:pPr>
              <w:pStyle w:val="TAC"/>
              <w:rPr>
                <w:rFonts w:cs="Arial"/>
                <w:lang w:eastAsia="zh-CN"/>
              </w:rPr>
            </w:pPr>
            <w:r w:rsidRPr="00495D84">
              <w:rPr>
                <w:rFonts w:cs="Arial"/>
              </w:rPr>
              <w:t>Max</w:t>
            </w:r>
            <w:r w:rsidR="00B27C84">
              <w:rPr>
                <w:rFonts w:cs="Arial"/>
              </w:rPr>
              <w:t xml:space="preserve"> </w:t>
            </w:r>
            <w:r w:rsidRPr="00495D84">
              <w:rPr>
                <w:rFonts w:cs="Arial"/>
              </w:rPr>
              <w:t>number</w:t>
            </w:r>
            <w:r w:rsidR="00B27C84">
              <w:rPr>
                <w:rFonts w:cs="Arial"/>
              </w:rPr>
              <w:t xml:space="preserve"> </w:t>
            </w:r>
            <w:r w:rsidRPr="00495D84">
              <w:rPr>
                <w:rFonts w:cs="Arial"/>
              </w:rPr>
              <w:t>of</w:t>
            </w:r>
            <w:r w:rsidR="00B27C84">
              <w:rPr>
                <w:rFonts w:cs="Arial"/>
              </w:rPr>
              <w:t xml:space="preserve"> </w:t>
            </w:r>
            <w:r w:rsidRPr="00495D84">
              <w:rPr>
                <w:rFonts w:cs="Arial"/>
              </w:rPr>
              <w:t>RA</w:t>
            </w:r>
            <w:r w:rsidR="00B27C84">
              <w:rPr>
                <w:rFonts w:cs="Arial"/>
              </w:rPr>
              <w:t xml:space="preserve"> </w:t>
            </w:r>
            <w:r w:rsidRPr="00495D84">
              <w:rPr>
                <w:rFonts w:cs="Arial"/>
              </w:rPr>
              <w:t>preamble</w:t>
            </w:r>
            <w:r w:rsidR="00B27C84">
              <w:rPr>
                <w:rFonts w:cs="Arial"/>
              </w:rPr>
              <w:t xml:space="preserve"> </w:t>
            </w:r>
            <w:r w:rsidRPr="00495D84">
              <w:rPr>
                <w:rFonts w:cs="Arial"/>
              </w:rPr>
              <w:t>transmission</w:t>
            </w:r>
            <w:r w:rsidR="00B27C84">
              <w:rPr>
                <w:rFonts w:cs="Arial"/>
              </w:rPr>
              <w:t xml:space="preserve"> </w:t>
            </w:r>
            <w:r w:rsidRPr="00495D84">
              <w:rPr>
                <w:rFonts w:cs="Arial"/>
              </w:rPr>
              <w:t>performed</w:t>
            </w:r>
            <w:r w:rsidR="00B27C84">
              <w:rPr>
                <w:rFonts w:cs="Arial"/>
              </w:rPr>
              <w:t xml:space="preserve"> </w:t>
            </w:r>
            <w:r w:rsidRPr="00495D84">
              <w:rPr>
                <w:rFonts w:cs="Arial"/>
              </w:rPr>
              <w:t>before</w:t>
            </w:r>
            <w:r w:rsidR="00B27C84">
              <w:rPr>
                <w:rFonts w:cs="Arial"/>
              </w:rPr>
              <w:t xml:space="preserve"> </w:t>
            </w:r>
            <w:r w:rsidRPr="00495D84">
              <w:rPr>
                <w:rFonts w:cs="Arial"/>
              </w:rPr>
              <w:t>declaring</w:t>
            </w:r>
            <w:r w:rsidR="00B27C84">
              <w:rPr>
                <w:rFonts w:cs="Arial"/>
              </w:rPr>
              <w:t xml:space="preserve"> </w:t>
            </w:r>
            <w:r w:rsidRPr="00495D84">
              <w:rPr>
                <w:rFonts w:cs="Arial"/>
              </w:rPr>
              <w:t>a</w:t>
            </w:r>
            <w:r w:rsidR="00B27C84">
              <w:rPr>
                <w:rFonts w:cs="Arial"/>
              </w:rPr>
              <w:t xml:space="preserve"> </w:t>
            </w:r>
            <w:r w:rsidRPr="00495D84">
              <w:rPr>
                <w:rFonts w:cs="Arial"/>
              </w:rPr>
              <w:t>failure</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20</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account</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CCA</w:t>
            </w:r>
            <w:r w:rsidR="00B27C84">
              <w:rPr>
                <w:rFonts w:cs="Arial"/>
                <w:lang w:eastAsia="zh-CN"/>
              </w:rPr>
              <w:t xml:space="preserve"> </w:t>
            </w:r>
            <w:r w:rsidRPr="00495D84">
              <w:rPr>
                <w:rFonts w:cs="Arial"/>
                <w:lang w:eastAsia="zh-CN"/>
              </w:rPr>
              <w:t>failures</w:t>
            </w:r>
          </w:p>
        </w:tc>
      </w:tr>
      <w:tr w:rsidR="00C33A2B" w:rsidRPr="00495D84" w14:paraId="34C8893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495D84" w:rsidRDefault="00C33A2B" w:rsidP="00E94096">
            <w:pPr>
              <w:pStyle w:val="TAL"/>
              <w:keepNext w:val="0"/>
            </w:pPr>
            <w:r w:rsidRPr="00495D84">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495D84" w:rsidRDefault="00C33A2B" w:rsidP="00190815">
            <w:pPr>
              <w:pStyle w:val="TAC"/>
              <w:rPr>
                <w:rFonts w:cs="Arial"/>
              </w:rPr>
            </w:pPr>
            <w:r w:rsidRPr="00495D84">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47B62276" w:rsidR="00C33A2B" w:rsidRPr="00495D84" w:rsidRDefault="00C33A2B" w:rsidP="00190815">
            <w:pPr>
              <w:pStyle w:val="TAC"/>
              <w:rPr>
                <w:rFonts w:cs="Arial"/>
                <w:lang w:eastAsia="zh-CN"/>
              </w:rPr>
            </w:pPr>
            <w:r w:rsidRPr="00495D84">
              <w:rPr>
                <w:rFonts w:cs="Arial"/>
                <w:lang w:eastAsia="zh-CN"/>
              </w:rPr>
              <w:t>20</w:t>
            </w:r>
            <w:r w:rsidR="00B27C84">
              <w:rPr>
                <w:rFonts w:cs="Arial"/>
                <w:lang w:eastAsia="zh-CN"/>
              </w:rPr>
              <w:t xml:space="preserve"> </w:t>
            </w:r>
            <w:r w:rsidRPr="00495D84">
              <w:rPr>
                <w:rFonts w:cs="Arial"/>
                <w:lang w:eastAsia="zh-CN"/>
              </w:rPr>
              <w:t>slots</w:t>
            </w:r>
          </w:p>
        </w:tc>
      </w:tr>
      <w:tr w:rsidR="00C33A2B" w:rsidRPr="00495D84" w14:paraId="037B0AE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495D84" w:rsidRDefault="00C33A2B" w:rsidP="00E94096">
            <w:pPr>
              <w:pStyle w:val="TAL"/>
              <w:keepNext w:val="0"/>
            </w:pPr>
            <w:r w:rsidRPr="00495D84">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495D84" w:rsidRDefault="00C33A2B" w:rsidP="00190815">
            <w:pPr>
              <w:pStyle w:val="TAC"/>
              <w:rPr>
                <w:rFonts w:cs="Arial"/>
                <w:lang w:eastAsia="zh-CN"/>
              </w:rPr>
            </w:pPr>
            <w:r w:rsidRPr="00495D84">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65E46B19" w:rsidR="00C33A2B" w:rsidRPr="00495D84" w:rsidRDefault="00C33A2B" w:rsidP="00190815">
            <w:pPr>
              <w:pStyle w:val="TAC"/>
              <w:rPr>
                <w:rFonts w:cs="Arial"/>
                <w:lang w:eastAsia="zh-CN"/>
              </w:rPr>
            </w:pPr>
            <w:r w:rsidRPr="00495D84">
              <w:rPr>
                <w:rFonts w:cs="Arial"/>
                <w:lang w:eastAsia="zh-CN"/>
              </w:rPr>
              <w:t>N-CS</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N</w:t>
            </w:r>
            <w:r w:rsidRPr="00495D84">
              <w:rPr>
                <w:rFonts w:cs="Arial"/>
                <w:vertAlign w:val="subscript"/>
                <w:lang w:eastAsia="zh-CN"/>
              </w:rPr>
              <w:t>CS</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eastAsia="Batang"/>
              </w:rPr>
              <w:t>23</w:t>
            </w:r>
          </w:p>
        </w:tc>
      </w:tr>
      <w:tr w:rsidR="00C33A2B" w:rsidRPr="00495D84" w14:paraId="5F835EE0"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2A7C16E6" w:rsidR="00C33A2B" w:rsidRPr="00495D84" w:rsidRDefault="00C33A2B" w:rsidP="00E94096">
            <w:pPr>
              <w:pStyle w:val="TAL"/>
              <w:keepNext w:val="0"/>
            </w:pPr>
            <w:r w:rsidRPr="00495D84">
              <w:t>Backoff</w:t>
            </w:r>
            <w:r w:rsidR="00B27C84">
              <w:t xml:space="preserve"> </w:t>
            </w:r>
            <w:r w:rsidRPr="00495D84">
              <w:t>Parameter</w:t>
            </w:r>
            <w:r w:rsidR="00B27C84">
              <w:t xml:space="preserve"> </w:t>
            </w:r>
            <w:r w:rsidRPr="00495D84">
              <w:t>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495D84" w:rsidRDefault="00C33A2B" w:rsidP="00190815">
            <w:pPr>
              <w:pStyle w:val="TAC"/>
              <w:rPr>
                <w:rFonts w:cs="Arial"/>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053388B6" w:rsidR="00C33A2B" w:rsidRPr="00495D84" w:rsidRDefault="00C33A2B" w:rsidP="00190815">
            <w:pPr>
              <w:pStyle w:val="TAC"/>
              <w:rPr>
                <w:rFonts w:cs="Arial"/>
                <w:lang w:eastAsia="zh-CN"/>
              </w:rPr>
            </w:pPr>
            <w:r w:rsidRPr="00495D84">
              <w:rPr>
                <w:rFonts w:cs="Arial"/>
                <w:lang w:eastAsia="zh-CN"/>
              </w:rPr>
              <w:t>2</w:t>
            </w:r>
            <w:r w:rsidR="00E94096" w:rsidRPr="00495D84">
              <w:rPr>
                <w:rFonts w:cs="Arial"/>
                <w:lang w:eastAsia="zh-CN"/>
              </w:rPr>
              <w:t>0</w:t>
            </w:r>
            <w:r w:rsidR="00E94096">
              <w:rPr>
                <w:rFonts w:cs="Arial"/>
                <w:lang w:eastAsia="zh-CN"/>
              </w:rPr>
              <w:t xml:space="preserve"> ms</w:t>
            </w:r>
            <w:r w:rsidRPr="00495D84">
              <w:rPr>
                <w:rFonts w:cs="Arial"/>
                <w:lang w:eastAsia="zh-CN"/>
              </w:rPr>
              <w:t>,</w:t>
            </w:r>
            <w:r w:rsidR="00B27C84">
              <w:rPr>
                <w:rFonts w:cs="Arial"/>
                <w:lang w:eastAsia="zh-CN"/>
              </w:rPr>
              <w:t xml:space="preserve"> </w:t>
            </w:r>
            <w:r w:rsidRPr="00495D84">
              <w:rPr>
                <w:rFonts w:cs="Arial"/>
                <w:lang w:eastAsia="zh-CN"/>
              </w:rPr>
              <w:t>a</w:t>
            </w:r>
            <w:r w:rsidRPr="00495D84">
              <w:rPr>
                <w:rFonts w:cs="Arial"/>
              </w:rPr>
              <w:t>s</w:t>
            </w:r>
            <w:r w:rsidR="00B27C84">
              <w:rPr>
                <w:rFonts w:cs="Arial"/>
              </w:rPr>
              <w:t xml:space="preserve"> </w:t>
            </w:r>
            <w:r w:rsidRPr="00495D84">
              <w:rPr>
                <w:rFonts w:cs="Arial"/>
              </w:rPr>
              <w:t>defined</w:t>
            </w:r>
            <w:r w:rsidR="00B27C84">
              <w:rPr>
                <w:rFonts w:cs="Arial"/>
              </w:rPr>
              <w:t xml:space="preserve"> </w:t>
            </w:r>
            <w:r w:rsidRPr="00495D84">
              <w:rPr>
                <w:rFonts w:cs="Arial"/>
              </w:rPr>
              <w:t>in</w:t>
            </w:r>
            <w:r w:rsidR="00B27C84">
              <w:rPr>
                <w:rFonts w:cs="Arial"/>
              </w:rPr>
              <w:t xml:space="preserve"> </w:t>
            </w:r>
            <w:r w:rsidRPr="00495D84">
              <w:rPr>
                <w:rFonts w:cs="Arial"/>
              </w:rPr>
              <w:t>table</w:t>
            </w:r>
            <w:r w:rsidR="00B27C84">
              <w:rPr>
                <w:rFonts w:cs="Arial"/>
              </w:rPr>
              <w:t xml:space="preserve"> </w:t>
            </w:r>
            <w:r w:rsidRPr="00495D84">
              <w:rPr>
                <w:rFonts w:cs="Arial"/>
              </w:rPr>
              <w:t>7.2-1</w:t>
            </w:r>
            <w:r w:rsidR="00B27C84">
              <w:rPr>
                <w:rFonts w:cs="Arial"/>
              </w:rPr>
              <w:t xml:space="preserve"> </w:t>
            </w:r>
            <w:r w:rsidRPr="00495D84">
              <w:rPr>
                <w:rFonts w:cs="Arial"/>
              </w:rPr>
              <w:t>in</w:t>
            </w:r>
            <w:r w:rsidR="00B27C84">
              <w:rPr>
                <w:rFonts w:cs="Arial"/>
              </w:rPr>
              <w:t xml:space="preserve"> </w:t>
            </w:r>
            <w:r w:rsidRPr="00495D84">
              <w:rPr>
                <w:rFonts w:cs="Arial"/>
              </w:rPr>
              <w:t>TS</w:t>
            </w:r>
            <w:r w:rsidR="00B27C84">
              <w:rPr>
                <w:rFonts w:cs="Arial"/>
              </w:rPr>
              <w:t xml:space="preserve"> </w:t>
            </w:r>
            <w:r w:rsidRPr="00495D84">
              <w:rPr>
                <w:rFonts w:cs="Arial"/>
              </w:rPr>
              <w:t>38.321</w:t>
            </w:r>
            <w:r w:rsidR="00B27C84">
              <w:rPr>
                <w:rFonts w:cs="Arial"/>
              </w:rPr>
              <w:t xml:space="preserve"> </w:t>
            </w:r>
            <w:r w:rsidRPr="00495D84">
              <w:rPr>
                <w:rFonts w:cs="Arial"/>
              </w:rPr>
              <w:t>[7].</w:t>
            </w:r>
          </w:p>
        </w:tc>
      </w:tr>
      <w:tr w:rsidR="00C33A2B" w:rsidRPr="00495D84" w14:paraId="29B40912"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495D84" w:rsidRDefault="00C33A2B" w:rsidP="00E94096">
            <w:pPr>
              <w:pStyle w:val="TAL"/>
              <w:keepNext w:val="0"/>
            </w:pPr>
            <w:r w:rsidRPr="00495D84">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60AF2F33" w:rsidR="00C33A2B" w:rsidRPr="00495D84" w:rsidRDefault="00C33A2B" w:rsidP="00190815">
            <w:pPr>
              <w:pStyle w:val="TAC"/>
              <w:rPr>
                <w:rFonts w:cs="Arial"/>
                <w:lang w:eastAsia="zh-CN"/>
              </w:rPr>
            </w:pPr>
            <w:r w:rsidRPr="00495D84">
              <w:rPr>
                <w:rFonts w:cs="Arial"/>
                <w:lang w:eastAsia="zh-CN"/>
              </w:rPr>
              <w:t>ra-PreambleIndex</w:t>
            </w:r>
            <w:r w:rsidR="00B27C84">
              <w:rPr>
                <w:rFonts w:cs="Arial"/>
                <w:lang w:eastAsia="zh-CN"/>
              </w:rPr>
              <w:t xml:space="preserve"> </w:t>
            </w:r>
            <w:r w:rsidRPr="00495D84">
              <w:rPr>
                <w:rFonts w:cs="Arial"/>
                <w:lang w:eastAsia="zh-CN"/>
              </w:rPr>
              <w:t>=</w:t>
            </w:r>
            <w:r w:rsidR="00B27C84">
              <w:rPr>
                <w:rFonts w:cs="Arial"/>
                <w:lang w:eastAsia="zh-CN"/>
              </w:rPr>
              <w:t xml:space="preserve"> </w:t>
            </w:r>
            <w:r w:rsidRPr="00495D84">
              <w:rPr>
                <w:rFonts w:cs="Arial"/>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3C901F3C" w:rsidR="00C33A2B" w:rsidRPr="00495D84" w:rsidRDefault="00C33A2B" w:rsidP="00190815">
            <w:pPr>
              <w:pStyle w:val="TAC"/>
              <w:rPr>
                <w:rFonts w:cs="Arial"/>
                <w:lang w:eastAsia="zh-CN"/>
              </w:rPr>
            </w:pPr>
            <w:r w:rsidRPr="00495D84">
              <w:rPr>
                <w:rFonts w:cs="Arial"/>
                <w:lang w:eastAsia="zh-CN"/>
              </w:rPr>
              <w:t>Associated</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SSB</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47CC019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495D84" w:rsidRDefault="00C33A2B" w:rsidP="00E94096">
            <w:pPr>
              <w:pStyle w:val="TAL"/>
              <w:keepNext w:val="0"/>
            </w:pPr>
            <w:r w:rsidRPr="00495D84">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602F82C5" w:rsidR="00C33A2B" w:rsidRPr="00495D84" w:rsidRDefault="00C33A2B" w:rsidP="00190815">
            <w:pPr>
              <w:pStyle w:val="TAC"/>
              <w:rPr>
                <w:rFonts w:cs="Arial"/>
                <w:lang w:eastAsia="zh-CN"/>
              </w:rPr>
            </w:pPr>
            <w:r w:rsidRPr="00495D84">
              <w:rPr>
                <w:lang w:eastAsia="zh-CN"/>
              </w:rPr>
              <w:t>ra-PreambleIndex</w:t>
            </w:r>
            <w:r w:rsidR="00B27C84">
              <w:rPr>
                <w:lang w:eastAsia="zh-CN"/>
              </w:rPr>
              <w:t xml:space="preserve"> </w:t>
            </w:r>
            <w:r w:rsidRPr="00495D84">
              <w:rPr>
                <w:lang w:eastAsia="zh-CN"/>
              </w:rPr>
              <w:t>=</w:t>
            </w:r>
            <w:r w:rsidR="00B27C84">
              <w:rPr>
                <w:lang w:eastAsia="zh-CN"/>
              </w:rPr>
              <w:t xml:space="preserve"> </w:t>
            </w:r>
            <w:r w:rsidRPr="00495D84">
              <w:rPr>
                <w:lang w:eastAsia="zh-CN"/>
              </w:rPr>
              <w:t>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1AB24EB8" w:rsidR="00C33A2B" w:rsidRPr="00495D84" w:rsidRDefault="00C33A2B" w:rsidP="00190815">
            <w:pPr>
              <w:pStyle w:val="TAC"/>
              <w:rPr>
                <w:rFonts w:cs="Arial"/>
                <w:lang w:eastAsia="zh-CN"/>
              </w:rPr>
            </w:pPr>
            <w:r w:rsidRPr="00495D84">
              <w:rPr>
                <w:lang w:eastAsia="zh-CN"/>
              </w:rPr>
              <w:t>Associated</w:t>
            </w:r>
            <w:r w:rsidR="00B27C84">
              <w:rPr>
                <w:lang w:eastAsia="zh-CN"/>
              </w:rPr>
              <w:t xml:space="preserve"> </w:t>
            </w:r>
            <w:r w:rsidRPr="00495D84">
              <w:rPr>
                <w:lang w:eastAsia="zh-CN"/>
              </w:rPr>
              <w:t>with</w:t>
            </w:r>
            <w:r w:rsidR="00B27C84">
              <w:rPr>
                <w:lang w:eastAsia="zh-CN"/>
              </w:rPr>
              <w:t xml:space="preserve"> </w:t>
            </w:r>
            <w:r w:rsidRPr="00495D84">
              <w:rPr>
                <w:lang w:eastAsia="zh-CN"/>
              </w:rPr>
              <w:t>SSB</w:t>
            </w:r>
            <w:r w:rsidR="00B27C84">
              <w:rPr>
                <w:lang w:eastAsia="zh-CN"/>
              </w:rPr>
              <w:t xml:space="preserve"> </w:t>
            </w:r>
            <w:r w:rsidRPr="00495D84">
              <w:rPr>
                <w:lang w:eastAsia="zh-CN"/>
              </w:rPr>
              <w:t>index</w:t>
            </w:r>
            <w:r w:rsidR="00B27C84">
              <w:rPr>
                <w:lang w:eastAsia="zh-CN"/>
              </w:rPr>
              <w:t xml:space="preserve"> </w:t>
            </w:r>
            <w:r w:rsidRPr="00495D84">
              <w:rPr>
                <w:lang w:eastAsia="zh-CN"/>
              </w:rPr>
              <w:t>0.</w:t>
            </w:r>
            <w:r w:rsidR="00B27C84">
              <w:rPr>
                <w:lang w:eastAsia="zh-CN"/>
              </w:rPr>
              <w:t xml:space="preserve"> </w:t>
            </w:r>
            <w:r w:rsidRPr="00495D84">
              <w:rPr>
                <w:lang w:eastAsia="zh-CN"/>
              </w:rPr>
              <w:t>UE</w:t>
            </w:r>
            <w:r w:rsidR="00B27C84">
              <w:rPr>
                <w:lang w:eastAsia="zh-CN"/>
              </w:rPr>
              <w:t xml:space="preserve"> </w:t>
            </w:r>
            <w:r w:rsidRPr="00495D84">
              <w:rPr>
                <w:lang w:eastAsia="zh-CN"/>
              </w:rPr>
              <w:t>doesn’t</w:t>
            </w:r>
            <w:r w:rsidR="00B27C84">
              <w:rPr>
                <w:lang w:eastAsia="zh-CN"/>
              </w:rPr>
              <w:t xml:space="preserve"> </w:t>
            </w:r>
            <w:r w:rsidRPr="00495D84">
              <w:rPr>
                <w:lang w:eastAsia="zh-CN"/>
              </w:rPr>
              <w:t>use</w:t>
            </w:r>
            <w:r w:rsidR="00B27C84">
              <w:rPr>
                <w:lang w:eastAsia="zh-CN"/>
              </w:rPr>
              <w:t xml:space="preserve"> </w:t>
            </w:r>
            <w:r w:rsidRPr="00495D84">
              <w:rPr>
                <w:lang w:eastAsia="zh-CN"/>
              </w:rPr>
              <w:t>ssb-ResourceList</w:t>
            </w:r>
            <w:r w:rsidR="00B27C84">
              <w:rPr>
                <w:lang w:eastAsia="zh-CN"/>
              </w:rPr>
              <w:t xml:space="preserve"> </w:t>
            </w:r>
            <w:r w:rsidRPr="00495D84">
              <w:rPr>
                <w:lang w:eastAsia="zh-CN"/>
              </w:rPr>
              <w:t>and</w:t>
            </w:r>
            <w:r w:rsidR="00B27C84">
              <w:rPr>
                <w:lang w:eastAsia="zh-CN"/>
              </w:rPr>
              <w:t xml:space="preserve"> </w:t>
            </w:r>
            <w:r w:rsidRPr="00495D84">
              <w:rPr>
                <w:lang w:eastAsia="zh-CN"/>
              </w:rPr>
              <w:t>BFR-SSB-Resource</w:t>
            </w:r>
            <w:r w:rsidR="00B27C84">
              <w:rPr>
                <w:lang w:eastAsia="zh-CN"/>
              </w:rPr>
              <w:t xml:space="preserve"> </w:t>
            </w:r>
            <w:r w:rsidRPr="00495D84">
              <w:rPr>
                <w:lang w:eastAsia="zh-CN"/>
              </w:rPr>
              <w:t>IEs</w:t>
            </w:r>
            <w:r w:rsidR="00B27C84">
              <w:rPr>
                <w:lang w:eastAsia="zh-CN"/>
              </w:rPr>
              <w:t xml:space="preserve"> </w:t>
            </w:r>
            <w:r w:rsidRPr="00495D84">
              <w:rPr>
                <w:lang w:eastAsia="zh-CN"/>
              </w:rPr>
              <w:t>at</w:t>
            </w:r>
            <w:r w:rsidR="00B27C84">
              <w:rPr>
                <w:lang w:eastAsia="zh-CN"/>
              </w:rPr>
              <w:t xml:space="preserve"> </w:t>
            </w:r>
            <w:r w:rsidRPr="00495D84">
              <w:rPr>
                <w:lang w:eastAsia="zh-CN"/>
              </w:rPr>
              <w:t>the</w:t>
            </w:r>
            <w:r w:rsidR="00B27C84">
              <w:rPr>
                <w:lang w:eastAsia="zh-CN"/>
              </w:rPr>
              <w:t xml:space="preserve"> </w:t>
            </w:r>
            <w:r w:rsidRPr="00495D84">
              <w:rPr>
                <w:lang w:eastAsia="zh-CN"/>
              </w:rPr>
              <w:t>same</w:t>
            </w:r>
            <w:r w:rsidR="00B27C84">
              <w:rPr>
                <w:lang w:eastAsia="zh-CN"/>
              </w:rPr>
              <w:t xml:space="preserve"> </w:t>
            </w:r>
            <w:r w:rsidRPr="00495D84">
              <w:rPr>
                <w:lang w:eastAsia="zh-CN"/>
              </w:rPr>
              <w:t>time.</w:t>
            </w:r>
            <w:r w:rsidR="00B27C84">
              <w:rPr>
                <w:lang w:eastAsia="zh-CN"/>
              </w:rPr>
              <w:t xml:space="preserve"> </w:t>
            </w:r>
            <w:r w:rsidRPr="00495D84">
              <w:rPr>
                <w:lang w:eastAsia="zh-CN"/>
              </w:rPr>
              <w:t>UE</w:t>
            </w:r>
            <w:r w:rsidR="00B27C84">
              <w:rPr>
                <w:lang w:eastAsia="zh-CN"/>
              </w:rPr>
              <w:t xml:space="preserve"> </w:t>
            </w:r>
            <w:r w:rsidRPr="00495D84">
              <w:rPr>
                <w:lang w:eastAsia="zh-CN"/>
              </w:rPr>
              <w:t>uses</w:t>
            </w:r>
            <w:r w:rsidR="00B27C84">
              <w:rPr>
                <w:lang w:eastAsia="zh-CN"/>
              </w:rPr>
              <w:t xml:space="preserve"> </w:t>
            </w:r>
            <w:r w:rsidRPr="00495D84">
              <w:rPr>
                <w:lang w:eastAsia="zh-CN"/>
              </w:rPr>
              <w:t>this</w:t>
            </w:r>
            <w:r w:rsidR="00B27C84">
              <w:rPr>
                <w:lang w:eastAsia="zh-CN"/>
              </w:rPr>
              <w:t xml:space="preserve"> </w:t>
            </w:r>
            <w:r w:rsidRPr="00495D84">
              <w:rPr>
                <w:lang w:eastAsia="zh-CN"/>
              </w:rPr>
              <w:t>field</w:t>
            </w:r>
            <w:r w:rsidR="00B27C84">
              <w:rPr>
                <w:lang w:eastAsia="zh-CN"/>
              </w:rPr>
              <w:t xml:space="preserve"> </w:t>
            </w:r>
            <w:r w:rsidRPr="00495D84">
              <w:rPr>
                <w:lang w:eastAsia="zh-CN"/>
              </w:rPr>
              <w:t>only</w:t>
            </w:r>
            <w:r w:rsidR="00B27C84">
              <w:rPr>
                <w:lang w:eastAsia="zh-CN"/>
              </w:rPr>
              <w:t xml:space="preserve"> </w:t>
            </w:r>
            <w:r w:rsidRPr="00495D84">
              <w:rPr>
                <w:lang w:eastAsia="zh-CN"/>
              </w:rPr>
              <w:t>if</w:t>
            </w:r>
            <w:r w:rsidR="00B27C84">
              <w:rPr>
                <w:lang w:eastAsia="zh-CN"/>
              </w:rPr>
              <w:t xml:space="preserve"> </w:t>
            </w:r>
            <w:r w:rsidRPr="00495D84">
              <w:rPr>
                <w:lang w:eastAsia="zh-CN"/>
              </w:rPr>
              <w:t>is</w:t>
            </w:r>
            <w:r w:rsidR="00B27C84">
              <w:rPr>
                <w:lang w:eastAsia="zh-CN"/>
              </w:rPr>
              <w:t xml:space="preserve"> </w:t>
            </w:r>
            <w:r w:rsidRPr="00495D84">
              <w:rPr>
                <w:lang w:eastAsia="zh-CN"/>
              </w:rPr>
              <w:t>transmitting</w:t>
            </w:r>
            <w:r w:rsidR="00B27C84">
              <w:rPr>
                <w:lang w:eastAsia="zh-CN"/>
              </w:rPr>
              <w:t xml:space="preserve"> </w:t>
            </w:r>
            <w:r w:rsidRPr="00495D84">
              <w:rPr>
                <w:lang w:eastAsia="zh-CN"/>
              </w:rPr>
              <w:t>CFRA</w:t>
            </w:r>
            <w:r w:rsidR="00B27C84">
              <w:rPr>
                <w:lang w:eastAsia="zh-CN"/>
              </w:rPr>
              <w:t xml:space="preserve"> </w:t>
            </w:r>
            <w:r w:rsidRPr="00495D84">
              <w:rPr>
                <w:lang w:eastAsia="zh-CN"/>
              </w:rPr>
              <w:t>to</w:t>
            </w:r>
            <w:r w:rsidR="00B27C84">
              <w:rPr>
                <w:lang w:eastAsia="zh-CN"/>
              </w:rPr>
              <w:t xml:space="preserve"> </w:t>
            </w:r>
            <w:r w:rsidRPr="00495D84">
              <w:rPr>
                <w:lang w:eastAsia="zh-CN"/>
              </w:rPr>
              <w:t>convey</w:t>
            </w:r>
            <w:r w:rsidR="00B27C84">
              <w:rPr>
                <w:lang w:eastAsia="zh-CN"/>
              </w:rPr>
              <w:t xml:space="preserve"> </w:t>
            </w:r>
            <w:r w:rsidRPr="00495D84">
              <w:rPr>
                <w:lang w:eastAsia="zh-CN"/>
              </w:rPr>
              <w:t>BFR</w:t>
            </w:r>
          </w:p>
        </w:tc>
      </w:tr>
      <w:tr w:rsidR="00C33A2B" w:rsidRPr="00495D84" w14:paraId="33F786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495D84" w:rsidRDefault="00C33A2B" w:rsidP="00E94096">
            <w:pPr>
              <w:pStyle w:val="TAL"/>
              <w:keepNext w:val="0"/>
            </w:pPr>
            <w:r w:rsidRPr="00495D84">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495D84" w:rsidRDefault="00C33A2B" w:rsidP="00190815">
            <w:pPr>
              <w:pStyle w:val="TAC"/>
              <w:rPr>
                <w:rFonts w:cs="Arial"/>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3E68945B" w:rsidR="00C33A2B" w:rsidRPr="00495D84" w:rsidRDefault="00C33A2B" w:rsidP="00190815">
            <w:pPr>
              <w:pStyle w:val="TAC"/>
              <w:rPr>
                <w:rFonts w:cs="Arial"/>
                <w:lang w:eastAsia="zh-CN"/>
              </w:rPr>
            </w:pPr>
            <w:r w:rsidRPr="00495D84">
              <w:rPr>
                <w:rFonts w:cs="Arial"/>
                <w:lang w:eastAsia="zh-CN"/>
              </w:rPr>
              <w:t>PRACH</w:t>
            </w:r>
            <w:r w:rsidR="00B27C84">
              <w:rPr>
                <w:rFonts w:cs="Arial"/>
                <w:lang w:eastAsia="zh-CN"/>
              </w:rPr>
              <w:t xml:space="preserve"> </w:t>
            </w:r>
            <w:r w:rsidRPr="00495D84">
              <w:rPr>
                <w:rFonts w:cs="Arial"/>
                <w:lang w:eastAsia="zh-CN"/>
              </w:rPr>
              <w:t>occasion</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1</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allowed</w:t>
            </w:r>
          </w:p>
        </w:tc>
      </w:tr>
      <w:tr w:rsidR="00C33A2B" w:rsidRPr="00495D84" w14:paraId="2BAC72E4"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495D84" w:rsidRDefault="00C33A2B" w:rsidP="00E94096">
            <w:pPr>
              <w:pStyle w:val="TAL"/>
              <w:keepNext w:val="0"/>
            </w:pPr>
            <w:r w:rsidRPr="00495D84">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6C5CA163" w:rsidR="00C33A2B" w:rsidRPr="00495D84" w:rsidRDefault="00C33A2B" w:rsidP="00190815">
            <w:pPr>
              <w:pStyle w:val="TAC"/>
              <w:rPr>
                <w:rFonts w:cs="Arial"/>
                <w:lang w:eastAsia="zh-CN"/>
              </w:rPr>
            </w:pPr>
            <w:r w:rsidRPr="00495D84">
              <w:rPr>
                <w:rFonts w:cs="Arial"/>
                <w:lang w:eastAsia="zh-CN"/>
              </w:rPr>
              <w:t>MCS</w:t>
            </w:r>
            <w:r w:rsidR="00B27C84">
              <w:rPr>
                <w:rFonts w:cs="Arial"/>
                <w:lang w:eastAsia="zh-CN"/>
              </w:rPr>
              <w:t xml:space="preserve"> </w:t>
            </w:r>
            <w:r w:rsidRPr="00495D84">
              <w:rPr>
                <w:rFonts w:cs="Arial"/>
                <w:lang w:eastAsia="zh-CN"/>
              </w:rPr>
              <w:t>index</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p>
        </w:tc>
      </w:tr>
      <w:tr w:rsidR="00C33A2B" w:rsidRPr="00495D84" w14:paraId="12800B6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495D84" w:rsidRDefault="00C33A2B" w:rsidP="00E94096">
            <w:pPr>
              <w:pStyle w:val="TAL"/>
              <w:keepNext w:val="0"/>
            </w:pPr>
            <w:r w:rsidRPr="00495D84">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60EE2E"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r w:rsidR="00B27C84">
              <w:rPr>
                <w:rFonts w:cs="Arial"/>
                <w:lang w:eastAsia="zh-CN"/>
              </w:rPr>
              <w:t xml:space="preserve"> </w:t>
            </w:r>
            <w:r w:rsidRPr="00495D84">
              <w:rPr>
                <w:rFonts w:cs="Arial"/>
                <w:lang w:eastAsia="zh-CN"/>
              </w:rPr>
              <w:t>containing</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or</w:t>
            </w:r>
            <w:r w:rsidR="00B27C84">
              <w:rPr>
                <w:rFonts w:cs="Arial"/>
                <w:lang w:eastAsia="zh-CN"/>
              </w:rPr>
              <w:t xml:space="preserve"> </w:t>
            </w:r>
            <w:r w:rsidRPr="00495D84">
              <w:rPr>
                <w:rFonts w:cs="Arial"/>
                <w:lang w:eastAsia="zh-CN"/>
              </w:rPr>
              <w:t>multiple</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p>
        </w:tc>
      </w:tr>
      <w:tr w:rsidR="00C33A2B" w:rsidRPr="00495D84" w14:paraId="0AC27B59"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495D84" w:rsidRDefault="00C33A2B" w:rsidP="00E94096">
            <w:pPr>
              <w:pStyle w:val="TAL"/>
              <w:keepNext w:val="0"/>
            </w:pPr>
            <w:r w:rsidRPr="00495D84">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379DCBA0"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domain</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slot</w:t>
            </w:r>
          </w:p>
        </w:tc>
      </w:tr>
      <w:tr w:rsidR="00C33A2B" w:rsidRPr="00495D84" w14:paraId="128EA18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495D84" w:rsidRDefault="00C33A2B" w:rsidP="00E94096">
            <w:pPr>
              <w:pStyle w:val="TAL"/>
              <w:keepNext w:val="0"/>
            </w:pPr>
            <w:r w:rsidRPr="00495D84">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495D84" w:rsidRDefault="00C33A2B" w:rsidP="00190815">
            <w:pPr>
              <w:pStyle w:val="TAC"/>
              <w:rPr>
                <w:lang w:eastAsia="zh-CN"/>
              </w:rPr>
            </w:pPr>
            <w:r w:rsidRPr="00495D84">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3FEC94DC" w:rsidR="00C33A2B" w:rsidRPr="00495D84" w:rsidRDefault="00C33A2B" w:rsidP="00190815">
            <w:pPr>
              <w:pStyle w:val="TAC"/>
              <w:rPr>
                <w:rFonts w:cs="Arial"/>
                <w:lang w:eastAsia="zh-CN"/>
              </w:rPr>
            </w:pPr>
            <w:r w:rsidRPr="00495D84">
              <w:rPr>
                <w:rFonts w:cs="Arial"/>
                <w:lang w:eastAsia="zh-CN"/>
              </w:rPr>
              <w:t>A</w:t>
            </w:r>
            <w:r w:rsidR="00B27C84">
              <w:rPr>
                <w:rFonts w:cs="Arial"/>
                <w:lang w:eastAsia="zh-CN"/>
              </w:rPr>
              <w:t xml:space="preserve"> </w:t>
            </w:r>
            <w:r w:rsidRPr="00495D84">
              <w:rPr>
                <w:rFonts w:cs="Arial"/>
                <w:lang w:eastAsia="zh-CN"/>
              </w:rPr>
              <w:t>single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offset</w:t>
            </w:r>
            <w:r w:rsidR="00B27C84">
              <w:rPr>
                <w:rFonts w:cs="Arial"/>
                <w:lang w:eastAsia="zh-CN"/>
              </w:rPr>
              <w:t xml:space="preserve"> </w:t>
            </w:r>
            <w:r w:rsidRPr="00495D84">
              <w:rPr>
                <w:rFonts w:cs="Arial"/>
                <w:lang w:eastAsia="zh-CN"/>
              </w:rPr>
              <w:t>with</w:t>
            </w:r>
            <w:r w:rsidR="00B27C84">
              <w:rPr>
                <w:rFonts w:cs="Arial"/>
                <w:lang w:eastAsia="zh-CN"/>
              </w:rPr>
              <w:t xml:space="preserve"> </w:t>
            </w:r>
            <w:r w:rsidRPr="00495D84">
              <w:rPr>
                <w:rFonts w:cs="Arial"/>
                <w:lang w:eastAsia="zh-CN"/>
              </w:rPr>
              <w:t>respect</w:t>
            </w:r>
            <w:r w:rsidR="00B27C84">
              <w:rPr>
                <w:rFonts w:cs="Arial"/>
                <w:lang w:eastAsia="zh-CN"/>
              </w:rPr>
              <w:t xml:space="preserve"> </w:t>
            </w:r>
            <w:r w:rsidRPr="00495D84">
              <w:rPr>
                <w:rFonts w:cs="Arial"/>
                <w:lang w:eastAsia="zh-CN"/>
              </w:rPr>
              <w:t>to</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start</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each</w:t>
            </w:r>
            <w:r w:rsidR="00B27C84">
              <w:rPr>
                <w:rFonts w:cs="Arial"/>
                <w:lang w:eastAsia="zh-CN"/>
              </w:rPr>
              <w:t xml:space="preserve"> </w:t>
            </w:r>
            <w:r w:rsidRPr="00495D84">
              <w:rPr>
                <w:rFonts w:cs="Arial"/>
                <w:lang w:eastAsia="zh-CN"/>
              </w:rPr>
              <w:t>PRACH</w:t>
            </w:r>
            <w:r w:rsidR="00B27C84">
              <w:rPr>
                <w:rFonts w:cs="Arial"/>
                <w:lang w:eastAsia="zh-CN"/>
              </w:rPr>
              <w:t xml:space="preserve"> </w:t>
            </w:r>
            <w:r w:rsidRPr="00495D84">
              <w:rPr>
                <w:rFonts w:cs="Arial"/>
                <w:lang w:eastAsia="zh-CN"/>
              </w:rPr>
              <w:t>slot,</w:t>
            </w:r>
            <w:r w:rsidR="00B27C84">
              <w:rPr>
                <w:rFonts w:cs="Arial"/>
                <w:lang w:eastAsia="zh-CN"/>
              </w:rPr>
              <w:t xml:space="preserve"> </w:t>
            </w:r>
            <w:r w:rsidRPr="00495D84">
              <w:rPr>
                <w:rFonts w:cs="Arial"/>
                <w:lang w:eastAsia="zh-CN"/>
              </w:rPr>
              <w:t>counted</w:t>
            </w:r>
            <w:r w:rsidR="00B27C84">
              <w:rPr>
                <w:rFonts w:cs="Arial"/>
                <w:lang w:eastAsia="zh-CN"/>
              </w:rPr>
              <w:t xml:space="preserve"> </w:t>
            </w:r>
            <w:r w:rsidRPr="00495D84">
              <w:rPr>
                <w:rFonts w:cs="Arial"/>
                <w:lang w:eastAsia="zh-CN"/>
              </w:rPr>
              <w:t>as</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slots</w:t>
            </w:r>
          </w:p>
        </w:tc>
      </w:tr>
      <w:tr w:rsidR="00C33A2B" w:rsidRPr="00495D84" w14:paraId="6AC16278"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16897857" w:rsidR="00C33A2B" w:rsidRPr="00495D84" w:rsidRDefault="00C33A2B" w:rsidP="00E94096">
            <w:pPr>
              <w:pStyle w:val="TAL"/>
              <w:keepNext w:val="0"/>
            </w:pPr>
            <w:r w:rsidRPr="00495D84">
              <w:t>PUSCH</w:t>
            </w:r>
            <w:r w:rsidR="00B27C84">
              <w:t xml:space="preserve"> </w:t>
            </w:r>
            <w:r w:rsidRPr="00495D84">
              <w:t>start</w:t>
            </w:r>
            <w:r w:rsidR="00B27C84">
              <w:t xml:space="preserve"> </w:t>
            </w:r>
            <w:r w:rsidRPr="00495D84">
              <w:t>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495D84" w:rsidRDefault="00C33A2B" w:rsidP="00190815">
            <w:pPr>
              <w:pStyle w:val="TAC"/>
              <w:rPr>
                <w:lang w:eastAsia="zh-CN"/>
              </w:rPr>
            </w:pPr>
            <w:r w:rsidRPr="00495D84">
              <w:rPr>
                <w:rFonts w:cs="Arial"/>
                <w:lang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495D84" w:rsidRDefault="00C33A2B" w:rsidP="00190815">
            <w:pPr>
              <w:pStyle w:val="TAC"/>
              <w:rPr>
                <w:rFonts w:cs="Arial"/>
                <w:lang w:eastAsia="zh-CN"/>
              </w:rPr>
            </w:pPr>
          </w:p>
        </w:tc>
      </w:tr>
      <w:tr w:rsidR="00C33A2B" w:rsidRPr="00495D84" w14:paraId="68E19A5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32D05867" w:rsidR="00C33A2B" w:rsidRPr="00495D84" w:rsidRDefault="00C33A2B" w:rsidP="00E94096">
            <w:pPr>
              <w:pStyle w:val="TAL"/>
              <w:keepNext w:val="0"/>
            </w:pPr>
            <w:r w:rsidRPr="00495D84">
              <w:t>PUSCH</w:t>
            </w:r>
            <w:r w:rsidR="00B27C84">
              <w:t xml:space="preserve"> </w:t>
            </w:r>
            <w:r w:rsidRPr="00495D84">
              <w:t>allocation</w:t>
            </w:r>
            <w:r w:rsidR="00B27C84">
              <w:t xml:space="preserve"> </w:t>
            </w:r>
            <w:r w:rsidRPr="00495D84">
              <w:t>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495D84" w:rsidRDefault="00C33A2B" w:rsidP="00190815">
            <w:pPr>
              <w:pStyle w:val="TAC"/>
              <w:rPr>
                <w:lang w:eastAsia="zh-CN"/>
              </w:rPr>
            </w:pPr>
            <w:r w:rsidRPr="00495D84">
              <w:rPr>
                <w:rFonts w:cs="Arial"/>
                <w:lang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495D84" w:rsidRDefault="00C33A2B" w:rsidP="00190815">
            <w:pPr>
              <w:pStyle w:val="TAC"/>
              <w:rPr>
                <w:rFonts w:cs="Arial"/>
                <w:lang w:eastAsia="zh-CN"/>
              </w:rPr>
            </w:pPr>
          </w:p>
        </w:tc>
      </w:tr>
      <w:tr w:rsidR="00C33A2B" w:rsidRPr="00495D84" w14:paraId="67DAAEE5"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495D84" w:rsidRDefault="00C33A2B" w:rsidP="00E94096">
            <w:pPr>
              <w:pStyle w:val="TAL"/>
              <w:keepNext w:val="0"/>
            </w:pPr>
            <w:r w:rsidRPr="00495D84">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495D84" w:rsidRDefault="00C33A2B" w:rsidP="00190815">
            <w:pPr>
              <w:pStyle w:val="TAC"/>
              <w:rPr>
                <w:lang w:eastAsia="zh-CN"/>
              </w:rPr>
            </w:pPr>
            <w:r w:rsidRPr="00495D84">
              <w:rPr>
                <w:rFonts w:cs="Arial"/>
                <w:lang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495D84" w:rsidRDefault="00C33A2B" w:rsidP="00190815">
            <w:pPr>
              <w:pStyle w:val="TAC"/>
              <w:rPr>
                <w:rFonts w:cs="Arial"/>
                <w:lang w:eastAsia="zh-CN"/>
              </w:rPr>
            </w:pPr>
          </w:p>
        </w:tc>
      </w:tr>
      <w:tr w:rsidR="00C33A2B" w:rsidRPr="00495D84" w14:paraId="27AC98B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495D84" w:rsidRDefault="00C33A2B" w:rsidP="00E94096">
            <w:pPr>
              <w:pStyle w:val="TAL"/>
              <w:keepNext w:val="0"/>
            </w:pPr>
            <w:r w:rsidRPr="00495D84">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495D84" w:rsidRDefault="00C33A2B" w:rsidP="00190815">
            <w:pPr>
              <w:pStyle w:val="TAC"/>
              <w:rPr>
                <w:lang w:eastAsia="zh-CN"/>
              </w:rPr>
            </w:pPr>
            <w:r w:rsidRPr="00495D84">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3586CF22" w:rsidR="00C33A2B" w:rsidRPr="00495D84" w:rsidRDefault="00C33A2B" w:rsidP="00190815">
            <w:pPr>
              <w:pStyle w:val="TAC"/>
              <w:rPr>
                <w:rFonts w:cs="Arial"/>
                <w:lang w:eastAsia="zh-CN"/>
              </w:rPr>
            </w:pPr>
            <w:r w:rsidRPr="00495D84">
              <w:rPr>
                <w:rFonts w:cs="Arial"/>
                <w:lang w:eastAsia="zh-CN"/>
              </w:rPr>
              <w:t>Number</w:t>
            </w:r>
            <w:r w:rsidR="00B27C84">
              <w:rPr>
                <w:rFonts w:cs="Arial"/>
                <w:lang w:eastAsia="zh-CN"/>
              </w:rPr>
              <w:t xml:space="preserve"> </w:t>
            </w:r>
            <w:r w:rsidRPr="00495D84">
              <w:rPr>
                <w:rFonts w:cs="Arial"/>
                <w:lang w:eastAsia="zh-CN"/>
              </w:rPr>
              <w:t>of</w:t>
            </w:r>
            <w:r w:rsidR="00E94096">
              <w:rPr>
                <w:rFonts w:cs="Arial"/>
                <w:lang w:eastAsia="zh-CN"/>
              </w:rPr>
              <w:t xml:space="preserve"> PRB</w:t>
            </w:r>
            <w:r w:rsidRPr="00495D84">
              <w:rPr>
                <w:rFonts w:cs="Arial"/>
                <w:lang w:eastAsia="zh-CN"/>
              </w:rPr>
              <w:t>s</w:t>
            </w:r>
            <w:r w:rsidR="00B27C84">
              <w:rPr>
                <w:rFonts w:cs="Arial"/>
                <w:lang w:eastAsia="zh-CN"/>
              </w:rPr>
              <w:t xml:space="preserve"> </w:t>
            </w:r>
            <w:r w:rsidRPr="00495D84">
              <w:rPr>
                <w:rFonts w:cs="Arial"/>
                <w:lang w:eastAsia="zh-CN"/>
              </w:rPr>
              <w:t>per</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w:t>
            </w:r>
          </w:p>
        </w:tc>
      </w:tr>
      <w:tr w:rsidR="00C33A2B" w:rsidRPr="00495D84" w14:paraId="5A76B6F7"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495D84" w:rsidRDefault="00C33A2B" w:rsidP="00E94096">
            <w:pPr>
              <w:pStyle w:val="TAL"/>
              <w:keepNext w:val="0"/>
            </w:pPr>
            <w:r w:rsidRPr="00495D84">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495D84" w:rsidRDefault="00C33A2B" w:rsidP="00190815">
            <w:pPr>
              <w:pStyle w:val="TAC"/>
              <w:rPr>
                <w:lang w:eastAsia="zh-CN"/>
              </w:rPr>
            </w:pPr>
            <w:r w:rsidRPr="00495D84">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B86158B" w:rsidR="00C33A2B" w:rsidRPr="00495D84" w:rsidRDefault="00C33A2B" w:rsidP="00190815">
            <w:pPr>
              <w:pStyle w:val="TAC"/>
              <w:rPr>
                <w:rFonts w:cs="Arial"/>
                <w:lang w:eastAsia="zh-CN"/>
              </w:rPr>
            </w:pPr>
            <w:r w:rsidRPr="00495D84">
              <w:rPr>
                <w:rFonts w:cs="Arial"/>
                <w:lang w:eastAsia="zh-CN"/>
              </w:rPr>
              <w:t>The</w:t>
            </w:r>
            <w:r w:rsidR="00B27C84">
              <w:rPr>
                <w:rFonts w:cs="Arial"/>
                <w:lang w:eastAsia="zh-CN"/>
              </w:rPr>
              <w:t xml:space="preserve"> </w:t>
            </w:r>
            <w:r w:rsidRPr="00495D84">
              <w:rPr>
                <w:rFonts w:cs="Arial"/>
                <w:lang w:eastAsia="zh-CN"/>
              </w:rPr>
              <w:t>number</w:t>
            </w:r>
            <w:r w:rsidR="00B27C84">
              <w:rPr>
                <w:rFonts w:cs="Arial"/>
                <w:lang w:eastAsia="zh-CN"/>
              </w:rPr>
              <w:t xml:space="preserve"> </w:t>
            </w:r>
            <w:r w:rsidRPr="00495D84">
              <w:rPr>
                <w:rFonts w:cs="Arial"/>
                <w:lang w:eastAsia="zh-CN"/>
              </w:rPr>
              <w:t>of</w:t>
            </w:r>
            <w:r w:rsidR="00B27C84">
              <w:rPr>
                <w:rFonts w:cs="Arial"/>
                <w:lang w:eastAsia="zh-CN"/>
              </w:rPr>
              <w:t xml:space="preserve"> </w:t>
            </w:r>
            <w:r w:rsidRPr="00495D84">
              <w:rPr>
                <w:rFonts w:cs="Arial"/>
                <w:lang w:eastAsia="zh-CN"/>
              </w:rPr>
              <w:t>MsgA</w:t>
            </w:r>
            <w:r w:rsidR="00B27C84">
              <w:rPr>
                <w:rFonts w:cs="Arial"/>
                <w:lang w:eastAsia="zh-CN"/>
              </w:rPr>
              <w:t xml:space="preserve"> </w:t>
            </w:r>
            <w:r w:rsidRPr="00495D84">
              <w:rPr>
                <w:rFonts w:cs="Arial"/>
                <w:lang w:eastAsia="zh-CN"/>
              </w:rPr>
              <w:t>PUSCH</w:t>
            </w:r>
            <w:r w:rsidR="00B27C84">
              <w:rPr>
                <w:rFonts w:cs="Arial"/>
                <w:lang w:eastAsia="zh-CN"/>
              </w:rPr>
              <w:t xml:space="preserve"> </w:t>
            </w:r>
            <w:r w:rsidRPr="00495D84">
              <w:rPr>
                <w:rFonts w:cs="Arial"/>
                <w:lang w:eastAsia="zh-CN"/>
              </w:rPr>
              <w:t>occasions</w:t>
            </w:r>
            <w:r w:rsidR="00B27C84">
              <w:rPr>
                <w:rFonts w:cs="Arial"/>
                <w:lang w:eastAsia="zh-CN"/>
              </w:rPr>
              <w:t xml:space="preserve"> </w:t>
            </w:r>
            <w:r w:rsidRPr="00495D84">
              <w:rPr>
                <w:rFonts w:cs="Arial"/>
                <w:lang w:eastAsia="zh-CN"/>
              </w:rPr>
              <w:t>FDMed</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rPr>
                <w:rFonts w:cs="Arial"/>
                <w:lang w:eastAsia="zh-CN"/>
              </w:rPr>
              <w:t>one</w:t>
            </w:r>
            <w:r w:rsidR="00B27C84">
              <w:rPr>
                <w:rFonts w:cs="Arial"/>
                <w:lang w:eastAsia="zh-CN"/>
              </w:rPr>
              <w:t xml:space="preserve"> </w:t>
            </w:r>
            <w:r w:rsidRPr="00495D84">
              <w:rPr>
                <w:rFonts w:cs="Arial"/>
                <w:lang w:eastAsia="zh-CN"/>
              </w:rPr>
              <w:t>time</w:t>
            </w:r>
            <w:r w:rsidR="00B27C84">
              <w:rPr>
                <w:rFonts w:cs="Arial"/>
                <w:lang w:eastAsia="zh-CN"/>
              </w:rPr>
              <w:t xml:space="preserve"> </w:t>
            </w:r>
            <w:r w:rsidRPr="00495D84">
              <w:rPr>
                <w:rFonts w:cs="Arial"/>
                <w:lang w:eastAsia="zh-CN"/>
              </w:rPr>
              <w:t>instance</w:t>
            </w:r>
          </w:p>
        </w:tc>
      </w:tr>
      <w:tr w:rsidR="00C33A2B" w:rsidRPr="00495D84" w14:paraId="7E50220F"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495D84" w:rsidRDefault="00C33A2B" w:rsidP="00E94096">
            <w:pPr>
              <w:pStyle w:val="TAL"/>
              <w:keepNext w:val="0"/>
            </w:pPr>
            <w:r w:rsidRPr="00495D84">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495D84" w:rsidRDefault="00C33A2B" w:rsidP="00190815">
            <w:pPr>
              <w:pStyle w:val="TAC"/>
              <w:rPr>
                <w:lang w:eastAsia="zh-CN"/>
              </w:rPr>
            </w:pPr>
            <w:r w:rsidRPr="00495D84">
              <w:rPr>
                <w:rFonts w:cs="Arial"/>
                <w:lang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1C96F192" w:rsidR="00C33A2B" w:rsidRPr="00495D84" w:rsidRDefault="00C33A2B" w:rsidP="00190815">
            <w:pPr>
              <w:pStyle w:val="TAC"/>
              <w:rPr>
                <w:rFonts w:cs="Arial"/>
                <w:lang w:eastAsia="zh-CN"/>
              </w:rPr>
            </w:pPr>
            <w:r w:rsidRPr="00495D84">
              <w:rPr>
                <w:rFonts w:cs="Arial"/>
                <w:lang w:eastAsia="zh-CN"/>
              </w:rPr>
              <w:t>Position</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additional</w:t>
            </w:r>
            <w:r w:rsidR="00B27C84">
              <w:rPr>
                <w:rFonts w:cs="Arial"/>
                <w:lang w:eastAsia="zh-CN"/>
              </w:rPr>
              <w:t xml:space="preserve"> </w:t>
            </w:r>
            <w:r w:rsidRPr="00495D84">
              <w:rPr>
                <w:rFonts w:cs="Arial"/>
                <w:lang w:eastAsia="zh-CN"/>
              </w:rPr>
              <w:t>DM-RS</w:t>
            </w:r>
          </w:p>
        </w:tc>
      </w:tr>
      <w:tr w:rsidR="00312688" w:rsidRPr="00495D84" w14:paraId="675EE35B"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312688" w:rsidRPr="00495D84" w:rsidRDefault="00312688" w:rsidP="00312688">
            <w:pPr>
              <w:pStyle w:val="TAL"/>
              <w:keepNext w:val="0"/>
            </w:pPr>
            <w:r w:rsidRPr="00495D84">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0F73E18E" w:rsidR="00312688" w:rsidRPr="00495D84" w:rsidRDefault="00312688" w:rsidP="00312688">
            <w:pPr>
              <w:pStyle w:val="TAC"/>
              <w:rPr>
                <w:lang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147B21AC" w:rsidR="00312688" w:rsidRPr="00495D84" w:rsidRDefault="00312688" w:rsidP="00312688">
            <w:pPr>
              <w:pStyle w:val="TAC"/>
              <w:rPr>
                <w:rFonts w:cs="Arial"/>
                <w:lang w:eastAsia="zh-CN"/>
              </w:rPr>
            </w:pPr>
            <w:r w:rsidRPr="007275DF">
              <w:rPr>
                <w:rFonts w:cs="Arial"/>
                <w:lang w:val="en-US"/>
              </w:rPr>
              <w:t>Configure 1 port per CDM group</w:t>
            </w:r>
          </w:p>
        </w:tc>
      </w:tr>
      <w:tr w:rsidR="00C33A2B" w:rsidRPr="00495D84" w14:paraId="41DC878E"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495D84" w:rsidRDefault="00C33A2B" w:rsidP="00E94096">
            <w:pPr>
              <w:pStyle w:val="TAL"/>
              <w:keepNext w:val="0"/>
            </w:pPr>
            <w:r w:rsidRPr="00495D84">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495D84" w:rsidRDefault="00C33A2B" w:rsidP="00190815">
            <w:pPr>
              <w:pStyle w:val="TAC"/>
              <w:rPr>
                <w:rFonts w:cs="Arial"/>
                <w:lang w:eastAsia="zh-CN"/>
              </w:rPr>
            </w:pPr>
            <w:r w:rsidRPr="00495D84">
              <w:rPr>
                <w:lang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247859A5" w:rsidR="00C33A2B" w:rsidRPr="00495D84" w:rsidRDefault="00C33A2B" w:rsidP="00190815">
            <w:pPr>
              <w:pStyle w:val="TAC"/>
              <w:rPr>
                <w:rFonts w:cs="Arial"/>
                <w:lang w:eastAsia="zh-CN"/>
              </w:rPr>
            </w:pPr>
            <w:r w:rsidRPr="00495D84">
              <w:rPr>
                <w:lang w:eastAsia="zh-CN"/>
              </w:rPr>
              <w:t>Power</w:t>
            </w:r>
            <w:r w:rsidR="00B27C84">
              <w:rPr>
                <w:lang w:eastAsia="zh-CN"/>
              </w:rPr>
              <w:t xml:space="preserve"> </w:t>
            </w:r>
            <w:r w:rsidRPr="00495D84">
              <w:rPr>
                <w:lang w:eastAsia="zh-CN"/>
              </w:rPr>
              <w:t>offset</w:t>
            </w:r>
            <w:r w:rsidR="00B27C84">
              <w:rPr>
                <w:lang w:eastAsia="zh-CN"/>
              </w:rPr>
              <w:t xml:space="preserve"> </w:t>
            </w:r>
            <w:r w:rsidRPr="00495D84">
              <w:rPr>
                <w:lang w:eastAsia="zh-CN"/>
              </w:rPr>
              <w:t>of</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relative</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preamble</w:t>
            </w:r>
            <w:r w:rsidR="00B27C84">
              <w:rPr>
                <w:lang w:eastAsia="zh-CN"/>
              </w:rPr>
              <w:t xml:space="preserve"> </w:t>
            </w:r>
            <w:r w:rsidRPr="00495D84">
              <w:rPr>
                <w:lang w:eastAsia="zh-CN"/>
              </w:rPr>
              <w:t>received</w:t>
            </w:r>
            <w:r w:rsidR="00B27C84">
              <w:rPr>
                <w:lang w:eastAsia="zh-CN"/>
              </w:rPr>
              <w:t xml:space="preserve"> </w:t>
            </w:r>
            <w:r w:rsidRPr="00495D84">
              <w:rPr>
                <w:lang w:eastAsia="zh-CN"/>
              </w:rPr>
              <w:t>target</w:t>
            </w:r>
            <w:r w:rsidR="00B27C84">
              <w:rPr>
                <w:lang w:eastAsia="zh-CN"/>
              </w:rPr>
              <w:t xml:space="preserve"> </w:t>
            </w:r>
            <w:r w:rsidRPr="00495D84">
              <w:rPr>
                <w:lang w:eastAsia="zh-CN"/>
              </w:rPr>
              <w:t>power</w:t>
            </w:r>
          </w:p>
        </w:tc>
      </w:tr>
      <w:tr w:rsidR="00C33A2B" w:rsidRPr="00495D84" w14:paraId="18A089DC"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495D84" w:rsidRDefault="00C33A2B" w:rsidP="00E94096">
            <w:pPr>
              <w:pStyle w:val="TAL"/>
              <w:keepNext w:val="0"/>
            </w:pPr>
            <w:r w:rsidRPr="00495D84">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495D84" w:rsidRDefault="00C33A2B" w:rsidP="00190815">
            <w:pPr>
              <w:pStyle w:val="TAC"/>
              <w:rPr>
                <w:rFonts w:cs="Arial"/>
                <w:lang w:eastAsia="zh-CN"/>
              </w:rPr>
            </w:pPr>
            <w:r w:rsidRPr="00495D84">
              <w:rPr>
                <w:lang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20DBC4E7" w:rsidR="00C33A2B" w:rsidRPr="00495D84" w:rsidRDefault="00C33A2B" w:rsidP="00190815">
            <w:pPr>
              <w:pStyle w:val="TAC"/>
              <w:rPr>
                <w:rFonts w:cs="Arial"/>
                <w:lang w:eastAsia="zh-CN"/>
              </w:rPr>
            </w:pPr>
            <w:r w:rsidRPr="00495D84">
              <w:rPr>
                <w:lang w:eastAsia="zh-CN"/>
              </w:rPr>
              <w:t>Alpha</w:t>
            </w:r>
            <w:r w:rsidR="00B27C84">
              <w:rPr>
                <w:lang w:eastAsia="zh-CN"/>
              </w:rPr>
              <w:t xml:space="preserve"> </w:t>
            </w:r>
            <w:r w:rsidRPr="00495D84">
              <w:rPr>
                <w:lang w:eastAsia="zh-CN"/>
              </w:rPr>
              <w:t>value</w:t>
            </w:r>
            <w:r w:rsidR="00B27C84">
              <w:rPr>
                <w:lang w:eastAsia="zh-CN"/>
              </w:rPr>
              <w:t xml:space="preserve"> </w:t>
            </w:r>
            <w:r w:rsidRPr="00495D84">
              <w:rPr>
                <w:lang w:eastAsia="zh-CN"/>
              </w:rPr>
              <w:t>for</w:t>
            </w:r>
            <w:r w:rsidR="00B27C84">
              <w:rPr>
                <w:lang w:eastAsia="zh-CN"/>
              </w:rPr>
              <w:t xml:space="preserve"> </w:t>
            </w:r>
            <w:r w:rsidRPr="00495D84">
              <w:rPr>
                <w:lang w:eastAsia="zh-CN"/>
              </w:rPr>
              <w:t>MsgA</w:t>
            </w:r>
            <w:r w:rsidR="00B27C84">
              <w:rPr>
                <w:lang w:eastAsia="zh-CN"/>
              </w:rPr>
              <w:t xml:space="preserve"> </w:t>
            </w:r>
            <w:r w:rsidRPr="00495D84">
              <w:rPr>
                <w:lang w:eastAsia="zh-CN"/>
              </w:rPr>
              <w:t>PUSCH.</w:t>
            </w:r>
            <w:r w:rsidR="00B27C84">
              <w:rPr>
                <w:lang w:eastAsia="zh-CN"/>
              </w:rPr>
              <w:t xml:space="preserve"> </w:t>
            </w:r>
            <w:r w:rsidRPr="00495D84">
              <w:rPr>
                <w:lang w:eastAsia="zh-CN"/>
              </w:rPr>
              <w:t>Set</w:t>
            </w:r>
            <w:r w:rsidR="00B27C84">
              <w:rPr>
                <w:lang w:eastAsia="zh-CN"/>
              </w:rPr>
              <w:t xml:space="preserve"> </w:t>
            </w:r>
            <w:r w:rsidRPr="00495D84">
              <w:rPr>
                <w:lang w:eastAsia="zh-CN"/>
              </w:rPr>
              <w:t>1</w:t>
            </w:r>
          </w:p>
        </w:tc>
      </w:tr>
      <w:tr w:rsidR="00C33A2B" w:rsidRPr="00495D84" w14:paraId="56E0D3A1" w14:textId="77777777" w:rsidTr="00B27C84">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495D84" w:rsidRDefault="00C33A2B" w:rsidP="00E94096">
            <w:pPr>
              <w:pStyle w:val="TAL"/>
              <w:keepNext w:val="0"/>
            </w:pPr>
            <w:r w:rsidRPr="00495D84">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495D84" w:rsidRDefault="00C33A2B" w:rsidP="00190815">
            <w:pPr>
              <w:pStyle w:val="TAC"/>
              <w:rPr>
                <w:rFonts w:cs="Arial"/>
                <w:lang w:eastAsia="zh-CN"/>
              </w:rPr>
            </w:pPr>
            <w:r w:rsidRPr="00495D84">
              <w:rPr>
                <w:lang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272B39B3" w:rsidR="00C33A2B" w:rsidRPr="00495D84" w:rsidRDefault="00C33A2B" w:rsidP="00190815">
            <w:pPr>
              <w:pStyle w:val="TAC"/>
              <w:rPr>
                <w:rFonts w:cs="Arial"/>
                <w:lang w:eastAsia="zh-CN"/>
              </w:rPr>
            </w:pPr>
            <w:r w:rsidRPr="00495D84">
              <w:rPr>
                <w:lang w:eastAsia="zh-CN"/>
              </w:rPr>
              <w:t>Whether</w:t>
            </w:r>
            <w:r w:rsidR="00B27C84">
              <w:rPr>
                <w:lang w:eastAsia="zh-CN"/>
              </w:rPr>
              <w:t xml:space="preserve"> </w:t>
            </w:r>
            <w:r w:rsidRPr="00495D84">
              <w:rPr>
                <w:lang w:eastAsia="zh-CN"/>
              </w:rPr>
              <w:t>to</w:t>
            </w:r>
            <w:r w:rsidR="00B27C84">
              <w:rPr>
                <w:lang w:eastAsia="zh-CN"/>
              </w:rPr>
              <w:t xml:space="preserve"> </w:t>
            </w:r>
            <w:r w:rsidRPr="00495D84">
              <w:rPr>
                <w:lang w:eastAsia="zh-CN"/>
              </w:rPr>
              <w:t>apply</w:t>
            </w:r>
            <w:r w:rsidR="00B27C84">
              <w:rPr>
                <w:lang w:eastAsia="zh-CN"/>
              </w:rPr>
              <w:t xml:space="preserve"> </w:t>
            </w:r>
            <w:r w:rsidRPr="00495D84">
              <w:rPr>
                <w:lang w:eastAsia="zh-CN"/>
              </w:rPr>
              <w:t>delta</w:t>
            </w:r>
            <w:r w:rsidR="00B27C84">
              <w:rPr>
                <w:lang w:eastAsia="zh-CN"/>
              </w:rPr>
              <w:t xml:space="preserve"> </w:t>
            </w:r>
            <w:r w:rsidRPr="00495D84">
              <w:rPr>
                <w:lang w:eastAsia="zh-CN"/>
              </w:rPr>
              <w:t>MCS</w:t>
            </w:r>
          </w:p>
        </w:tc>
      </w:tr>
      <w:tr w:rsidR="00C33A2B" w:rsidRPr="00495D84" w14:paraId="15BCD080" w14:textId="77777777" w:rsidTr="00B27C8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5FC4808B" w:rsidR="00C33A2B" w:rsidRPr="00495D84" w:rsidRDefault="00E94096" w:rsidP="00E94096">
            <w:pPr>
              <w:pStyle w:val="TAN"/>
              <w:keepNext w:val="0"/>
              <w:spacing w:line="254" w:lineRule="auto"/>
            </w:pPr>
            <w:r>
              <w:t>NOTE:</w:t>
            </w:r>
            <w:r w:rsidR="00C33A2B" w:rsidRPr="00495D84">
              <w:rPr>
                <w:lang w:eastAsia="zh-CN"/>
              </w:rPr>
              <w:tab/>
            </w:r>
            <w:r w:rsidR="00C33A2B" w:rsidRPr="00495D84">
              <w:t>For</w:t>
            </w:r>
            <w:r w:rsidR="00B27C84">
              <w:t xml:space="preserve"> </w:t>
            </w:r>
            <w:r w:rsidR="00C33A2B" w:rsidRPr="00495D84">
              <w:t>further</w:t>
            </w:r>
            <w:r w:rsidR="00B27C84">
              <w:t xml:space="preserve"> </w:t>
            </w:r>
            <w:r w:rsidR="00C33A2B" w:rsidRPr="00495D84">
              <w:t>information</w:t>
            </w:r>
            <w:r w:rsidR="00B27C84">
              <w:t xml:space="preserve"> </w:t>
            </w:r>
            <w:r w:rsidR="00C33A2B" w:rsidRPr="00495D84">
              <w:t>see</w:t>
            </w:r>
            <w:r w:rsidR="00B27C84">
              <w:t xml:space="preserve"> </w:t>
            </w:r>
            <w:r w:rsidR="00C33A2B" w:rsidRPr="00495D84">
              <w:t>clause</w:t>
            </w:r>
            <w:r w:rsidR="00B27C84">
              <w:t xml:space="preserve"> </w:t>
            </w:r>
            <w:r w:rsidR="00C33A2B" w:rsidRPr="00495D84">
              <w:t>6.3.2</w:t>
            </w:r>
            <w:r w:rsidR="00B27C84">
              <w:t xml:space="preserve"> </w:t>
            </w:r>
            <w:r w:rsidR="00C33A2B" w:rsidRPr="00495D84">
              <w:t>in</w:t>
            </w:r>
            <w:r w:rsidR="00B27C84">
              <w:t xml:space="preserve"> </w:t>
            </w:r>
            <w:r w:rsidR="00C33A2B" w:rsidRPr="00495D84">
              <w:t>TS</w:t>
            </w:r>
            <w:r w:rsidR="00B27C84">
              <w:t xml:space="preserve"> </w:t>
            </w:r>
            <w:r w:rsidR="00C33A2B" w:rsidRPr="00495D84">
              <w:t>38.331</w:t>
            </w:r>
            <w:r w:rsidR="00B27C84">
              <w:t xml:space="preserve"> </w:t>
            </w:r>
            <w:r w:rsidR="00C33A2B" w:rsidRPr="00495D84">
              <w:t>[2].</w:t>
            </w:r>
          </w:p>
        </w:tc>
      </w:tr>
    </w:tbl>
    <w:p w14:paraId="07976A56" w14:textId="77777777" w:rsidR="00C33A2B" w:rsidRPr="00495D84" w:rsidRDefault="00C33A2B" w:rsidP="00C33A2B"/>
    <w:p w14:paraId="43184C09" w14:textId="77777777" w:rsidR="00E93AE3" w:rsidRPr="00495D84" w:rsidRDefault="00E93AE3" w:rsidP="00E93AE3">
      <w:pPr>
        <w:pStyle w:val="Heading2"/>
        <w:rPr>
          <w:rFonts w:eastAsia="Malgun Gothic"/>
          <w:bCs/>
          <w:lang w:eastAsia="zh-CN"/>
        </w:rPr>
      </w:pPr>
      <w:r w:rsidRPr="00495D84">
        <w:t>A.</w:t>
      </w:r>
      <w:r w:rsidRPr="00495D84">
        <w:rPr>
          <w:bCs/>
        </w:rPr>
        <w:t>3.21</w:t>
      </w:r>
      <w:r w:rsidRPr="00495D84">
        <w:tab/>
      </w:r>
      <w:r w:rsidRPr="00495D84">
        <w:rPr>
          <w:rFonts w:eastAsia="Malgun Gothic" w:hint="eastAsia"/>
          <w:lang w:eastAsia="zh-CN"/>
        </w:rPr>
        <w:t>V2X sidelink communication</w:t>
      </w:r>
    </w:p>
    <w:p w14:paraId="1629DD0C" w14:textId="77777777" w:rsidR="00E93AE3" w:rsidRPr="00495D84" w:rsidRDefault="00E93AE3" w:rsidP="00E93AE3">
      <w:pPr>
        <w:pStyle w:val="Heading3"/>
      </w:pPr>
      <w:r w:rsidRPr="00495D84">
        <w:t>A.3.21.1</w:t>
      </w:r>
      <w:r w:rsidRPr="00495D84">
        <w:tab/>
        <w:t>Introduction</w:t>
      </w:r>
    </w:p>
    <w:p w14:paraId="5F11DECA" w14:textId="77777777" w:rsidR="00E93AE3" w:rsidRPr="00495D84" w:rsidRDefault="00E93AE3" w:rsidP="00E93AE3">
      <w:pPr>
        <w:rPr>
          <w:lang w:eastAsia="zh-CN"/>
        </w:rPr>
      </w:pPr>
      <w:r w:rsidRPr="00495D84">
        <w:t xml:space="preserve">This clause also defines the principle and the reference configurations that are applicable to test cases verifying RRM core requirements for </w:t>
      </w:r>
      <w:r w:rsidRPr="00495D84">
        <w:rPr>
          <w:rFonts w:hint="eastAsia"/>
        </w:rPr>
        <w:t>V2</w:t>
      </w:r>
      <w:r w:rsidRPr="00495D84">
        <w:rPr>
          <w:rFonts w:hint="eastAsia"/>
          <w:lang w:eastAsia="zh-CN"/>
        </w:rPr>
        <w:t>X</w:t>
      </w:r>
      <w:r w:rsidRPr="00495D84">
        <w:rPr>
          <w:rFonts w:hint="eastAsia"/>
        </w:rPr>
        <w:t xml:space="preserve"> sidelink communication</w:t>
      </w:r>
      <w:r w:rsidRPr="00495D84">
        <w:t>.</w:t>
      </w:r>
    </w:p>
    <w:p w14:paraId="58526CDC" w14:textId="751CD410" w:rsidR="00E93AE3" w:rsidRPr="00495D84" w:rsidRDefault="00E93AE3" w:rsidP="00E94096">
      <w:pPr>
        <w:pStyle w:val="Heading3"/>
      </w:pPr>
      <w:r w:rsidRPr="00495D84">
        <w:lastRenderedPageBreak/>
        <w:t>A.3.21.</w:t>
      </w:r>
      <w:r w:rsidRPr="00495D84">
        <w:rPr>
          <w:rFonts w:hint="eastAsia"/>
          <w:lang w:eastAsia="zh-CN"/>
        </w:rPr>
        <w:t>2</w:t>
      </w:r>
      <w:r w:rsidRPr="00495D84">
        <w:tab/>
        <w:t xml:space="preserve">Reference resource pool configurations for </w:t>
      </w:r>
      <w:r w:rsidRPr="00495D84">
        <w:rPr>
          <w:rFonts w:hint="eastAsia"/>
        </w:rPr>
        <w:t>V2</w:t>
      </w:r>
      <w:r w:rsidRPr="00495D84">
        <w:rPr>
          <w:rFonts w:hint="eastAsia"/>
          <w:lang w:eastAsia="zh-CN"/>
        </w:rPr>
        <w:t>X</w:t>
      </w:r>
      <w:r w:rsidRPr="00495D84">
        <w:rPr>
          <w:rFonts w:hint="eastAsia"/>
        </w:rPr>
        <w:t xml:space="preserve"> Sidelink Communication</w:t>
      </w:r>
    </w:p>
    <w:p w14:paraId="6D272330" w14:textId="4D38C9A6" w:rsidR="00E93AE3" w:rsidRPr="00495D84" w:rsidRDefault="00E93AE3" w:rsidP="00E93AE3">
      <w:pPr>
        <w:pStyle w:val="TH"/>
        <w:ind w:right="-149"/>
        <w:rPr>
          <w:rFonts w:eastAsia="Malgun Gothic"/>
          <w:lang w:eastAsia="zh-CN"/>
        </w:rPr>
      </w:pPr>
      <w:r w:rsidRPr="00495D84">
        <w:t>Table A.3.21.</w:t>
      </w:r>
      <w:r w:rsidRPr="00495D84">
        <w:rPr>
          <w:rFonts w:eastAsia="Malgun Gothic" w:hint="eastAsia"/>
          <w:lang w:eastAsia="zh-CN"/>
        </w:rPr>
        <w:t>2</w:t>
      </w:r>
      <w:r w:rsidRPr="00495D84">
        <w:t>-</w:t>
      </w:r>
      <w:r w:rsidRPr="00495D84">
        <w:rPr>
          <w:rFonts w:eastAsia="Malgun Gothic"/>
          <w:lang w:eastAsia="zh-CN"/>
        </w:rPr>
        <w:t>1</w:t>
      </w:r>
      <w:r w:rsidRPr="00495D84">
        <w:t xml:space="preserve">: </w:t>
      </w:r>
      <w:r w:rsidRPr="00495D84">
        <w:rPr>
          <w:rFonts w:eastAsia="Malgun Gothic" w:hint="eastAsia"/>
          <w:lang w:eastAsia="zh-CN"/>
        </w:rPr>
        <w:t>V2X sidelink</w:t>
      </w:r>
      <w:r w:rsidRPr="00495D84">
        <w:t xml:space="preserve"> SL-BWP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F63C99" w:rsidRPr="00495D84" w14:paraId="1B165E5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495D84" w:rsidRDefault="00F63C99" w:rsidP="00F33CAD">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495D84" w:rsidRDefault="00F63C99" w:rsidP="00F33CAD">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495D84" w:rsidRDefault="00F63C99" w:rsidP="00F33CAD">
            <w:pPr>
              <w:pStyle w:val="TAH"/>
            </w:pPr>
            <w:r w:rsidRPr="00495D84">
              <w:t>Comment</w:t>
            </w:r>
          </w:p>
        </w:tc>
      </w:tr>
      <w:tr w:rsidR="00F63C99" w:rsidRPr="00495D84" w14:paraId="1F09B31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495D84" w:rsidRDefault="00F63C99" w:rsidP="00F33CAD">
            <w:pPr>
              <w:pStyle w:val="TAC"/>
              <w:jc w:val="both"/>
              <w:rPr>
                <w:lang w:eastAsia="zh-CN"/>
              </w:rPr>
            </w:pPr>
            <w:r w:rsidRPr="00495D84">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495D84" w:rsidRDefault="00F63C99" w:rsidP="00F33CAD">
            <w:pPr>
              <w:pStyle w:val="TAC"/>
              <w:jc w:val="left"/>
              <w:rPr>
                <w:lang w:eastAsia="zh-CN"/>
              </w:rPr>
            </w:pPr>
          </w:p>
        </w:tc>
      </w:tr>
      <w:tr w:rsidR="00F63C99" w:rsidRPr="00495D84" w14:paraId="55C3BC4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495D84" w:rsidRDefault="00F63C99" w:rsidP="00F33CAD">
            <w:pPr>
              <w:pStyle w:val="TAC"/>
              <w:ind w:firstLineChars="100" w:firstLine="180"/>
              <w:jc w:val="both"/>
              <w:rPr>
                <w:rFonts w:cs="Arial"/>
                <w:lang w:eastAsia="zh-CN"/>
              </w:rPr>
            </w:pPr>
            <w:r w:rsidRPr="00495D84">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495D84" w:rsidRDefault="00F63C99" w:rsidP="00F33CAD">
            <w:pPr>
              <w:pStyle w:val="TAC"/>
              <w:jc w:val="left"/>
              <w:rPr>
                <w:rFonts w:cs="Arial"/>
                <w:lang w:eastAsia="zh-CN"/>
              </w:rPr>
            </w:pPr>
          </w:p>
        </w:tc>
      </w:tr>
      <w:tr w:rsidR="00F63C99" w:rsidRPr="00495D84" w14:paraId="2EC08B7C"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495D84" w:rsidRDefault="00F63C99" w:rsidP="00F33CAD">
            <w:pPr>
              <w:pStyle w:val="TAL"/>
              <w:ind w:firstLineChars="200" w:firstLine="360"/>
            </w:pPr>
            <w:r w:rsidRPr="00495D84">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495D84" w:rsidRDefault="00F63C99" w:rsidP="00F33CAD">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018F1A1" w:rsidR="00F63C99" w:rsidRPr="00495D84" w:rsidRDefault="00F63C99" w:rsidP="00F33CAD">
            <w:pPr>
              <w:pStyle w:val="TAC"/>
              <w:jc w:val="left"/>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F63C99" w:rsidRPr="00495D84" w14:paraId="13A5F29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495D84" w:rsidRDefault="00F63C99" w:rsidP="00F33CAD">
            <w:pPr>
              <w:pStyle w:val="TAL"/>
              <w:ind w:firstLineChars="200" w:firstLine="360"/>
            </w:pPr>
            <w:r w:rsidRPr="00495D84">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495D84" w:rsidRDefault="00F63C99" w:rsidP="00F33CAD">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69B67DF2" w:rsidR="00F63C99" w:rsidRPr="00495D84" w:rsidRDefault="00F63C99" w:rsidP="00F33CAD">
            <w:pPr>
              <w:pStyle w:val="TAC"/>
              <w:jc w:val="left"/>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F63C99" w:rsidRPr="00495D84" w14:paraId="0A7C7D6B"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495D84" w:rsidRDefault="00F63C99" w:rsidP="00F33CAD">
            <w:pPr>
              <w:pStyle w:val="TAC"/>
              <w:ind w:firstLineChars="100" w:firstLine="180"/>
              <w:jc w:val="both"/>
              <w:rPr>
                <w:rFonts w:cs="Arial"/>
                <w:lang w:eastAsia="zh-CN"/>
              </w:rPr>
            </w:pPr>
            <w:r w:rsidRPr="00495D84">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495D84" w:rsidRDefault="00F63C99" w:rsidP="00F33CAD">
            <w:pPr>
              <w:pStyle w:val="TAC"/>
              <w:jc w:val="left"/>
              <w:rPr>
                <w:lang w:eastAsia="zh-CN"/>
              </w:rPr>
            </w:pPr>
          </w:p>
        </w:tc>
      </w:tr>
      <w:tr w:rsidR="00F63C99" w:rsidRPr="00495D84" w14:paraId="190F6E0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495D84" w:rsidRDefault="00F63C99" w:rsidP="00F33CAD">
            <w:pPr>
              <w:pStyle w:val="TAC"/>
              <w:ind w:firstLineChars="200" w:firstLine="360"/>
              <w:jc w:val="both"/>
              <w:rPr>
                <w:rFonts w:cs="Arial"/>
                <w:lang w:eastAsia="zh-CN"/>
              </w:rPr>
            </w:pPr>
            <w:r w:rsidRPr="00495D84">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495D84" w:rsidRDefault="00F63C99" w:rsidP="00F33CAD">
            <w:pPr>
              <w:pStyle w:val="TAC"/>
              <w:jc w:val="both"/>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469EB199" w:rsidR="00F63C99" w:rsidRPr="00495D84" w:rsidRDefault="00F63C99" w:rsidP="00F33CAD">
            <w:pPr>
              <w:pStyle w:val="TAC"/>
              <w:jc w:val="left"/>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52C98C12" w14:textId="738CE6A4" w:rsidR="00F63C99" w:rsidRPr="00495D84" w:rsidRDefault="00F63C99" w:rsidP="00F33CAD">
            <w:pPr>
              <w:pStyle w:val="TAC"/>
              <w:jc w:val="left"/>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F63C99" w:rsidRPr="00495D84" w14:paraId="0EA6A5A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495D84" w:rsidRDefault="00F63C99" w:rsidP="00F33CAD">
            <w:pPr>
              <w:pStyle w:val="TAL"/>
              <w:ind w:firstLineChars="300" w:firstLine="540"/>
              <w:rPr>
                <w:lang w:eastAsia="zh-CN"/>
              </w:rPr>
            </w:pPr>
            <w:r w:rsidRPr="00495D84">
              <w:t>SL-ResourcePool-r16[1]</w:t>
            </w:r>
          </w:p>
        </w:tc>
        <w:tc>
          <w:tcPr>
            <w:tcW w:w="809" w:type="pct"/>
            <w:tcBorders>
              <w:top w:val="single" w:sz="4" w:space="0" w:color="auto"/>
              <w:left w:val="single" w:sz="4" w:space="0" w:color="auto"/>
              <w:bottom w:val="single" w:sz="4" w:space="0" w:color="auto"/>
              <w:right w:val="single" w:sz="4" w:space="0" w:color="auto"/>
            </w:tcBorders>
          </w:tcPr>
          <w:p w14:paraId="76FD23D5" w14:textId="172057B8" w:rsidR="00F63C99" w:rsidRPr="00495D84" w:rsidRDefault="00F63C99"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681671EB" w:rsidR="00F63C99" w:rsidRPr="00495D84" w:rsidRDefault="00F63C99" w:rsidP="00F33CAD">
            <w:pPr>
              <w:pStyle w:val="TAC"/>
              <w:jc w:val="left"/>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F63C99" w:rsidRPr="00495D84" w14:paraId="38540E9A"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495D84" w:rsidRDefault="00F63C99" w:rsidP="00F33CAD">
            <w:pPr>
              <w:pStyle w:val="TAC"/>
              <w:ind w:firstLineChars="200" w:firstLine="360"/>
              <w:jc w:val="both"/>
              <w:rPr>
                <w:lang w:eastAsia="zh-CN"/>
              </w:rPr>
            </w:pPr>
            <w:r w:rsidRPr="00495D84">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495D84" w:rsidRDefault="00F63C99" w:rsidP="00F33CAD">
            <w:pPr>
              <w:pStyle w:val="TAC"/>
              <w:jc w:val="both"/>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027B32D" w:rsidR="00F63C99" w:rsidRPr="00495D84" w:rsidRDefault="00F63C99" w:rsidP="00F33CAD">
            <w:pPr>
              <w:pStyle w:val="TAC"/>
              <w:jc w:val="left"/>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635E6BA2" w14:textId="4B250059" w:rsidR="00F63C99" w:rsidRPr="00495D84" w:rsidRDefault="00F63C99" w:rsidP="00F33CAD">
            <w:pPr>
              <w:pStyle w:val="TAC"/>
              <w:jc w:val="left"/>
              <w:rPr>
                <w:bCs/>
                <w:kern w:val="2"/>
              </w:rPr>
            </w:pPr>
            <w:r w:rsidRPr="00495D84">
              <w:rPr>
                <w:bCs/>
                <w:kern w:val="2"/>
              </w:rPr>
              <w:t>1</w:t>
            </w:r>
            <w:r w:rsidR="00B27C84">
              <w:rPr>
                <w:bCs/>
                <w:kern w:val="2"/>
              </w:rPr>
              <w:t xml:space="preserve"> </w:t>
            </w:r>
            <w:r w:rsidRPr="00495D84">
              <w:rPr>
                <w:bCs/>
                <w:kern w:val="2"/>
              </w:rPr>
              <w:t>entry</w:t>
            </w:r>
          </w:p>
        </w:tc>
      </w:tr>
      <w:tr w:rsidR="00F63C99" w:rsidRPr="00495D84" w14:paraId="766FAFA1"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495D84" w:rsidRDefault="00F63C99" w:rsidP="00F33CAD">
            <w:pPr>
              <w:pStyle w:val="TAL"/>
              <w:ind w:firstLineChars="300" w:firstLine="540"/>
            </w:pPr>
            <w:r w:rsidRPr="00495D84">
              <w:t>SL-ResourcePoolConfig-r16[1]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495D84" w:rsidRDefault="00F63C99" w:rsidP="00F33CAD">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28B26EED" w:rsidR="00F63C99" w:rsidRPr="00495D84" w:rsidRDefault="00F63C99"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63C99" w:rsidRPr="00495D84" w14:paraId="4467E7D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495D84" w:rsidRDefault="00F63C99" w:rsidP="00F33CAD">
            <w:pPr>
              <w:pStyle w:val="TAL"/>
              <w:ind w:firstLineChars="200" w:firstLine="360"/>
            </w:pPr>
            <w:r w:rsidRPr="00495D84">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0976B0A" w:rsidR="00F63C99" w:rsidRPr="00495D84" w:rsidRDefault="00F63C99" w:rsidP="00F33CAD">
            <w:pPr>
              <w:pStyle w:val="TAC"/>
              <w:rPr>
                <w:rFonts w:cs="Arial"/>
                <w:lang w:eastAsia="zh-CN"/>
              </w:rPr>
            </w:pPr>
            <w:r w:rsidRPr="00495D84">
              <w:rPr>
                <w:rFonts w:cs="Arial"/>
                <w:lang w:eastAsia="zh-CN"/>
              </w:rPr>
              <w:t>Not</w:t>
            </w:r>
            <w:r w:rsidR="00B27C84">
              <w:rPr>
                <w:rFonts w:cs="Arial"/>
                <w:lang w:eastAsia="zh-CN"/>
              </w:rPr>
              <w:t xml:space="preserve"> </w:t>
            </w:r>
            <w:r w:rsidRPr="00495D84">
              <w:rPr>
                <w:rFonts w:cs="Arial"/>
                <w:lang w:eastAsia="zh-CN"/>
              </w:rPr>
              <w:t>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495D84" w:rsidRDefault="00F63C99" w:rsidP="00F33CAD">
            <w:pPr>
              <w:pStyle w:val="TAC"/>
              <w:jc w:val="left"/>
              <w:rPr>
                <w:rFonts w:cs="Arial"/>
                <w:lang w:eastAsia="zh-CN"/>
              </w:rPr>
            </w:pPr>
          </w:p>
        </w:tc>
      </w:tr>
    </w:tbl>
    <w:p w14:paraId="044C5B85" w14:textId="77777777" w:rsidR="00E93AE3" w:rsidRPr="00495D84" w:rsidRDefault="00E93AE3" w:rsidP="00F63C99">
      <w:pPr>
        <w:rPr>
          <w:rFonts w:eastAsia="Malgun Gothic"/>
          <w:lang w:eastAsia="zh-CN"/>
        </w:rPr>
      </w:pPr>
    </w:p>
    <w:p w14:paraId="005FBCEF" w14:textId="223A02E6" w:rsidR="00E93AE3" w:rsidRPr="00495D84" w:rsidRDefault="00E93AE3" w:rsidP="00E93AE3">
      <w:pPr>
        <w:pStyle w:val="TH"/>
        <w:ind w:right="-149"/>
      </w:pPr>
      <w:r w:rsidRPr="00495D84">
        <w:lastRenderedPageBreak/>
        <w:t>Table A.3.21.</w:t>
      </w:r>
      <w:r w:rsidRPr="00495D84">
        <w:rPr>
          <w:rFonts w:eastAsia="Malgun Gothic" w:hint="eastAsia"/>
          <w:lang w:eastAsia="zh-CN"/>
        </w:rPr>
        <w:t>2</w:t>
      </w:r>
      <w:r w:rsidRPr="00495D84">
        <w:t>-</w:t>
      </w:r>
      <w:r w:rsidRPr="00495D84">
        <w:rPr>
          <w:rFonts w:eastAsia="Malgun Gothic"/>
          <w:lang w:eastAsia="zh-CN"/>
        </w:rPr>
        <w:t>2</w:t>
      </w:r>
      <w:r w:rsidRPr="00495D84">
        <w:t xml:space="preserve">: </w:t>
      </w:r>
      <w:r w:rsidRPr="00495D84">
        <w:rPr>
          <w:rFonts w:eastAsia="Malgun Gothic" w:hint="eastAsia"/>
          <w:lang w:eastAsia="zh-CN"/>
        </w:rPr>
        <w:t>V2X sidelink</w:t>
      </w:r>
      <w:r w:rsidRPr="00495D84">
        <w:t xml:space="preserve"> resource pool configuration for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6"/>
        <w:gridCol w:w="1560"/>
        <w:gridCol w:w="3963"/>
      </w:tblGrid>
      <w:tr w:rsidR="00FA26B5" w:rsidRPr="00495D84" w14:paraId="2E1147D8" w14:textId="77777777" w:rsidTr="00C93D34">
        <w:trPr>
          <w:cantSplit/>
          <w:tblHeader/>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495D84" w:rsidRDefault="00FA26B5" w:rsidP="00F33CAD">
            <w:pPr>
              <w:pStyle w:val="TAH"/>
            </w:pPr>
            <w:r w:rsidRPr="00495D84">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495D84" w:rsidRDefault="00FA26B5" w:rsidP="00F33CAD">
            <w:pPr>
              <w:pStyle w:val="TAH"/>
            </w:pPr>
            <w:r w:rsidRPr="00495D84">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495D84" w:rsidRDefault="00FA26B5" w:rsidP="00F33CAD">
            <w:pPr>
              <w:pStyle w:val="TAH"/>
            </w:pPr>
            <w:r w:rsidRPr="00495D84">
              <w:t>Comment</w:t>
            </w:r>
          </w:p>
        </w:tc>
      </w:tr>
      <w:tr w:rsidR="00FA26B5" w:rsidRPr="00495D84" w14:paraId="77B2C829"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495D84" w:rsidRDefault="00FA26B5" w:rsidP="00F33CAD">
            <w:pPr>
              <w:pStyle w:val="TAC"/>
              <w:jc w:val="both"/>
              <w:rPr>
                <w:lang w:eastAsia="zh-CN"/>
              </w:rPr>
            </w:pPr>
            <w:r w:rsidRPr="00495D84">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495D84" w:rsidRDefault="00FA26B5" w:rsidP="00F33CAD">
            <w:pPr>
              <w:pStyle w:val="TAC"/>
              <w:jc w:val="both"/>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495D84" w:rsidRDefault="00FA26B5" w:rsidP="00F33CAD">
            <w:pPr>
              <w:pStyle w:val="TAC"/>
              <w:jc w:val="left"/>
              <w:rPr>
                <w:lang w:eastAsia="zh-CN"/>
              </w:rPr>
            </w:pPr>
          </w:p>
        </w:tc>
      </w:tr>
      <w:tr w:rsidR="00FA26B5" w:rsidRPr="00495D84" w14:paraId="0B1F066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495D84" w:rsidRDefault="00FA26B5" w:rsidP="00F33CAD">
            <w:pPr>
              <w:pStyle w:val="TAC"/>
              <w:ind w:firstLineChars="100" w:firstLine="180"/>
              <w:jc w:val="both"/>
            </w:pPr>
            <w:r w:rsidRPr="00495D84">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07868191"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495D84" w:rsidRDefault="00FA26B5" w:rsidP="00F33CAD">
            <w:pPr>
              <w:pStyle w:val="TAC"/>
              <w:jc w:val="left"/>
              <w:rPr>
                <w:lang w:eastAsia="zh-CN"/>
              </w:rPr>
            </w:pPr>
          </w:p>
        </w:tc>
      </w:tr>
      <w:tr w:rsidR="00FA26B5" w:rsidRPr="00495D84" w14:paraId="33CDA52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495D84" w:rsidRDefault="00FA26B5" w:rsidP="00F33CAD">
            <w:pPr>
              <w:pStyle w:val="TAC"/>
              <w:ind w:firstLineChars="100" w:firstLine="180"/>
              <w:jc w:val="both"/>
            </w:pPr>
            <w:r w:rsidRPr="00495D84">
              <w:t>sl-PSSCH-Config-r16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1DB7E457" w:rsidR="00FA26B5" w:rsidRPr="00495D84" w:rsidRDefault="00FA26B5" w:rsidP="00F33CAD">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Table</w:t>
            </w:r>
            <w:r w:rsidR="00B27C84">
              <w:rPr>
                <w:lang w:eastAsia="zh-CN"/>
              </w:rPr>
              <w:t xml:space="preserve"> </w:t>
            </w:r>
            <w:r w:rsidRPr="00495D84">
              <w:rPr>
                <w:lang w:eastAsia="zh-CN"/>
              </w:rPr>
              <w:t>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495D84" w:rsidRDefault="00FA26B5" w:rsidP="00F33CAD">
            <w:pPr>
              <w:pStyle w:val="TAC"/>
              <w:jc w:val="left"/>
              <w:rPr>
                <w:lang w:eastAsia="zh-CN"/>
              </w:rPr>
            </w:pPr>
          </w:p>
        </w:tc>
      </w:tr>
      <w:tr w:rsidR="00FA26B5" w:rsidRPr="00495D84" w14:paraId="35E7C442"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495D84" w:rsidRDefault="00FA26B5" w:rsidP="00F33CAD">
            <w:pPr>
              <w:pStyle w:val="TAC"/>
              <w:ind w:firstLineChars="100" w:firstLine="180"/>
              <w:jc w:val="both"/>
            </w:pPr>
            <w:r w:rsidRPr="00495D84">
              <w:t>sl-PSFCH</w:t>
            </w:r>
            <w:r w:rsidRPr="00495D84">
              <w:rPr>
                <w:rFonts w:eastAsia="DengXian"/>
              </w:rPr>
              <w:t>-Config</w:t>
            </w:r>
            <w:r w:rsidRPr="00495D84">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EED8D98"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495D84" w:rsidRDefault="00FA26B5" w:rsidP="00F33CAD">
            <w:pPr>
              <w:pStyle w:val="TAC"/>
              <w:jc w:val="left"/>
              <w:rPr>
                <w:lang w:eastAsia="zh-CN"/>
              </w:rPr>
            </w:pPr>
          </w:p>
        </w:tc>
      </w:tr>
      <w:tr w:rsidR="00FA26B5" w:rsidRPr="00495D84" w14:paraId="21D4944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495D84" w:rsidRDefault="00FA26B5" w:rsidP="00F33CAD">
            <w:pPr>
              <w:pStyle w:val="TAC"/>
              <w:ind w:firstLineChars="100" w:firstLine="180"/>
              <w:jc w:val="both"/>
            </w:pPr>
            <w:r w:rsidRPr="00495D84">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2100BB01" w:rsidR="00FA26B5" w:rsidRPr="00495D84" w:rsidRDefault="00FA26B5" w:rsidP="00F33CAD">
            <w:pPr>
              <w:pStyle w:val="TAC"/>
              <w:jc w:val="left"/>
              <w:rPr>
                <w:lang w:eastAsia="zh-CN"/>
              </w:rPr>
            </w:pPr>
            <w:r w:rsidRPr="00495D84">
              <w:rPr>
                <w:bCs/>
                <w:kern w:val="2"/>
                <w:lang w:eastAsia="en-GB"/>
              </w:rPr>
              <w:t>Indicates</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synchronization</w:t>
            </w:r>
            <w:r w:rsidR="00B27C84">
              <w:rPr>
                <w:bCs/>
                <w:kern w:val="2"/>
                <w:lang w:eastAsia="en-GB"/>
              </w:rPr>
              <w:t xml:space="preserve"> </w:t>
            </w:r>
            <w:r w:rsidRPr="00495D84">
              <w:rPr>
                <w:bCs/>
                <w:kern w:val="2"/>
                <w:lang w:eastAsia="en-GB"/>
              </w:rPr>
              <w:t>reference(s)</w:t>
            </w:r>
            <w:r w:rsidR="00B27C84">
              <w:rPr>
                <w:bCs/>
                <w:kern w:val="2"/>
                <w:lang w:eastAsia="en-GB"/>
              </w:rPr>
              <w:t xml:space="preserve"> </w:t>
            </w:r>
            <w:r w:rsidRPr="00495D84">
              <w:rPr>
                <w:bCs/>
                <w:kern w:val="2"/>
                <w:lang w:eastAsia="en-GB"/>
              </w:rPr>
              <w:t>which</w:t>
            </w:r>
            <w:r w:rsidR="00B27C84">
              <w:rPr>
                <w:bCs/>
                <w:kern w:val="2"/>
                <w:lang w:eastAsia="en-GB"/>
              </w:rPr>
              <w:t xml:space="preserve"> </w:t>
            </w:r>
            <w:r w:rsidRPr="00495D84">
              <w:rPr>
                <w:bCs/>
                <w:kern w:val="2"/>
                <w:lang w:eastAsia="en-GB"/>
              </w:rPr>
              <w:t>is</w:t>
            </w:r>
            <w:r w:rsidR="00B27C84">
              <w:rPr>
                <w:bCs/>
                <w:kern w:val="2"/>
                <w:lang w:eastAsia="en-GB"/>
              </w:rPr>
              <w:t xml:space="preserve"> </w:t>
            </w:r>
            <w:r w:rsidRPr="00495D84">
              <w:rPr>
                <w:bCs/>
                <w:kern w:val="2"/>
                <w:lang w:eastAsia="en-GB"/>
              </w:rPr>
              <w:t>(are)</w:t>
            </w:r>
            <w:r w:rsidR="00B27C84">
              <w:rPr>
                <w:bCs/>
                <w:kern w:val="2"/>
                <w:lang w:eastAsia="en-GB"/>
              </w:rPr>
              <w:t xml:space="preserve"> </w:t>
            </w:r>
            <w:r w:rsidRPr="00495D84">
              <w:rPr>
                <w:bCs/>
                <w:kern w:val="2"/>
                <w:lang w:eastAsia="en-GB"/>
              </w:rPr>
              <w:t>allowed</w:t>
            </w:r>
            <w:r w:rsidR="00B27C84">
              <w:rPr>
                <w:bCs/>
                <w:kern w:val="2"/>
                <w:lang w:eastAsia="en-GB"/>
              </w:rPr>
              <w:t xml:space="preserve"> </w:t>
            </w:r>
            <w:r w:rsidRPr="00495D84">
              <w:rPr>
                <w:bCs/>
                <w:kern w:val="2"/>
                <w:lang w:eastAsia="en-GB"/>
              </w:rPr>
              <w:t>to</w:t>
            </w:r>
            <w:r w:rsidR="00B27C84">
              <w:rPr>
                <w:bCs/>
                <w:kern w:val="2"/>
                <w:lang w:eastAsia="en-GB"/>
              </w:rPr>
              <w:t xml:space="preserve"> </w:t>
            </w:r>
            <w:r w:rsidRPr="00495D84">
              <w:rPr>
                <w:bCs/>
                <w:kern w:val="2"/>
                <w:lang w:eastAsia="en-GB"/>
              </w:rPr>
              <w:t>use</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configured</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1AC194D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495D84" w:rsidRDefault="00FA26B5" w:rsidP="00F33CAD">
            <w:pPr>
              <w:pStyle w:val="TAC"/>
              <w:ind w:firstLineChars="200" w:firstLine="360"/>
              <w:jc w:val="both"/>
              <w:rPr>
                <w:lang w:eastAsia="zh-CN"/>
              </w:rPr>
            </w:pPr>
            <w:r w:rsidRPr="00495D84">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495D84" w:rsidRDefault="00FA26B5" w:rsidP="00F33CAD">
            <w:pPr>
              <w:pStyle w:val="TAC"/>
              <w:jc w:val="left"/>
              <w:rPr>
                <w:lang w:eastAsia="zh-CN"/>
              </w:rPr>
            </w:pPr>
          </w:p>
        </w:tc>
      </w:tr>
      <w:tr w:rsidR="00FA26B5" w:rsidRPr="00495D84" w14:paraId="61CE3B1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495D84" w:rsidRDefault="00FA26B5" w:rsidP="00F33CAD">
            <w:pPr>
              <w:pStyle w:val="TAC"/>
              <w:ind w:firstLineChars="200" w:firstLine="360"/>
              <w:jc w:val="both"/>
            </w:pPr>
            <w:r w:rsidRPr="00495D84">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495D84" w:rsidRDefault="00FA26B5" w:rsidP="00F33CAD">
            <w:pPr>
              <w:pStyle w:val="TAC"/>
              <w:jc w:val="left"/>
              <w:rPr>
                <w:lang w:eastAsia="zh-CN"/>
              </w:rPr>
            </w:pPr>
          </w:p>
        </w:tc>
      </w:tr>
      <w:tr w:rsidR="00FA26B5" w:rsidRPr="00495D84" w14:paraId="2CE7423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495D84" w:rsidRDefault="00FA26B5" w:rsidP="00F33CAD">
            <w:pPr>
              <w:pStyle w:val="TAC"/>
              <w:ind w:firstLineChars="200" w:firstLine="360"/>
              <w:jc w:val="both"/>
            </w:pPr>
            <w:r w:rsidRPr="00495D84">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Pr="00495D84" w:rsidRDefault="00FA26B5" w:rsidP="00F33CAD">
            <w:pPr>
              <w:pStyle w:val="TAC"/>
              <w:rPr>
                <w:lang w:eastAsia="zh-CN"/>
              </w:rPr>
            </w:pPr>
            <w:r w:rsidRPr="00495D84">
              <w:rPr>
                <w:rFonts w:hint="eastAsia"/>
                <w:lang w:eastAsia="zh-CN"/>
              </w:rPr>
              <w:t>t</w:t>
            </w:r>
            <w:r w:rsidRPr="00495D84">
              <w:rPr>
                <w:lang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495D84" w:rsidRDefault="00FA26B5" w:rsidP="00F33CAD">
            <w:pPr>
              <w:pStyle w:val="TAC"/>
              <w:jc w:val="left"/>
              <w:rPr>
                <w:lang w:eastAsia="zh-CN"/>
              </w:rPr>
            </w:pPr>
          </w:p>
        </w:tc>
      </w:tr>
      <w:tr w:rsidR="00FA26B5" w:rsidRPr="00495D84" w14:paraId="27C10DC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495D84" w:rsidRDefault="00FA26B5" w:rsidP="00F33CAD">
            <w:pPr>
              <w:pStyle w:val="TAC"/>
              <w:ind w:firstLineChars="100" w:firstLine="180"/>
              <w:jc w:val="both"/>
            </w:pPr>
            <w:r w:rsidRPr="00495D84">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Pr="00495D84" w:rsidRDefault="00FA26B5" w:rsidP="00F33CAD">
            <w:pPr>
              <w:pStyle w:val="TAC"/>
              <w:rPr>
                <w:lang w:eastAsia="zh-CN"/>
              </w:rPr>
            </w:pPr>
            <w:r w:rsidRPr="00495D84">
              <w:rPr>
                <w:rFonts w:hint="eastAsia"/>
                <w:lang w:eastAsia="zh-CN"/>
              </w:rPr>
              <w:t>n</w:t>
            </w:r>
            <w:r w:rsidRPr="00495D84">
              <w:rPr>
                <w:lang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180887CC" w:rsidR="00FA26B5" w:rsidRPr="00495D84" w:rsidRDefault="00FA26B5" w:rsidP="00F33CAD">
            <w:pPr>
              <w:pStyle w:val="TAC"/>
              <w:jc w:val="left"/>
              <w:rPr>
                <w:lang w:eastAsia="zh-CN"/>
              </w:rPr>
            </w:pPr>
            <w:r w:rsidRPr="00495D84">
              <w:rPr>
                <w:rFonts w:cs="Arial"/>
                <w:lang w:eastAsia="zh-CN"/>
              </w:rPr>
              <w:t>Subchannel</w:t>
            </w:r>
            <w:r w:rsidR="00B27C84">
              <w:rPr>
                <w:rFonts w:cs="Arial" w:hint="eastAsia"/>
                <w:lang w:eastAsia="zh-CN"/>
              </w:rPr>
              <w:t xml:space="preserve"> </w:t>
            </w:r>
            <w:r w:rsidRPr="00495D84">
              <w:rPr>
                <w:rFonts w:cs="Arial"/>
                <w:lang w:eastAsia="zh-CN"/>
              </w:rPr>
              <w:t>bandwidth</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10</w:t>
            </w:r>
            <w:r w:rsidR="00E94096">
              <w:rPr>
                <w:rFonts w:cs="Arial"/>
                <w:lang w:eastAsia="zh-CN"/>
              </w:rPr>
              <w:t xml:space="preserve"> PRB</w:t>
            </w:r>
          </w:p>
        </w:tc>
      </w:tr>
      <w:tr w:rsidR="00FA26B5" w:rsidRPr="00495D84" w14:paraId="7C82C9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495D84" w:rsidRDefault="00FA26B5" w:rsidP="00F33CAD">
            <w:pPr>
              <w:pStyle w:val="TAC"/>
              <w:ind w:firstLineChars="100" w:firstLine="180"/>
              <w:jc w:val="both"/>
            </w:pPr>
            <w:r w:rsidRPr="00495D84">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Pr="00495D84" w:rsidRDefault="00FA26B5" w:rsidP="00F33CAD">
            <w:pPr>
              <w:pStyle w:val="TAC"/>
              <w:rPr>
                <w:lang w:eastAsia="zh-CN"/>
              </w:rPr>
            </w:pPr>
            <w:r w:rsidRPr="00495D84">
              <w:rPr>
                <w:rFonts w:hint="eastAsia"/>
                <w:lang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55587401" w:rsidR="00FA26B5" w:rsidRPr="00495D84" w:rsidRDefault="00FA26B5" w:rsidP="00F33CAD">
            <w:pPr>
              <w:pStyle w:val="TAC"/>
              <w:jc w:val="left"/>
              <w:rPr>
                <w:rFonts w:cs="Arial"/>
                <w:lang w:eastAsia="zh-CN"/>
              </w:rPr>
            </w:pPr>
            <w:r w:rsidRPr="00495D84">
              <w:rPr>
                <w:bCs/>
                <w:kern w:val="2"/>
                <w:lang w:eastAsia="en-GB"/>
              </w:rPr>
              <w:t>The</w:t>
            </w:r>
            <w:r w:rsidR="00B27C84">
              <w:rPr>
                <w:bCs/>
                <w:kern w:val="2"/>
                <w:lang w:eastAsia="en-GB"/>
              </w:rPr>
              <w:t xml:space="preserve"> </w:t>
            </w:r>
            <w:r w:rsidRPr="00495D84">
              <w:rPr>
                <w:bCs/>
                <w:kern w:val="2"/>
                <w:lang w:eastAsia="en-GB"/>
              </w:rPr>
              <w:t>offset</w:t>
            </w:r>
            <w:r w:rsidR="00B27C84">
              <w:rPr>
                <w:bCs/>
                <w:kern w:val="2"/>
                <w:lang w:eastAsia="en-GB"/>
              </w:rPr>
              <w:t xml:space="preserve"> </w:t>
            </w:r>
            <w:r w:rsidRPr="00495D84">
              <w:rPr>
                <w:rFonts w:hint="eastAsia"/>
                <w:bCs/>
                <w:kern w:val="2"/>
                <w:lang w:eastAsia="zh-CN"/>
              </w:rPr>
              <w:t>o</w:t>
            </w:r>
            <w:r w:rsidRPr="00495D84">
              <w:rPr>
                <w:bCs/>
                <w:kern w:val="2"/>
                <w:lang w:eastAsia="zh-CN"/>
              </w:rPr>
              <w:t>f</w:t>
            </w:r>
            <w:r w:rsidR="00B27C84">
              <w:rPr>
                <w:bCs/>
                <w:kern w:val="2"/>
                <w:lang w:eastAsia="zh-CN"/>
              </w:rPr>
              <w:t xml:space="preserve"> </w:t>
            </w:r>
            <w:r w:rsidRPr="00495D84">
              <w:rPr>
                <w:bCs/>
                <w:kern w:val="2"/>
                <w:lang w:eastAsia="en-GB"/>
              </w:rPr>
              <w:t>lowest</w:t>
            </w:r>
            <w:r w:rsidR="00E94096">
              <w:rPr>
                <w:bCs/>
                <w:kern w:val="2"/>
                <w:lang w:eastAsia="en-GB"/>
              </w:rPr>
              <w:t xml:space="preserve"> PRB</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subchannel</w:t>
            </w:r>
            <w:r w:rsidR="00B27C84">
              <w:rPr>
                <w:bCs/>
                <w:kern w:val="2"/>
                <w:lang w:eastAsia="en-GB"/>
              </w:rPr>
              <w:t xml:space="preserve"> </w:t>
            </w:r>
            <w:r w:rsidRPr="00495D84">
              <w:rPr>
                <w:bCs/>
                <w:kern w:val="2"/>
                <w:lang w:eastAsia="en-GB"/>
              </w:rPr>
              <w:t>with</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lowest</w:t>
            </w:r>
            <w:r w:rsidR="00B27C84">
              <w:rPr>
                <w:bCs/>
                <w:kern w:val="2"/>
                <w:lang w:eastAsia="en-GB"/>
              </w:rPr>
              <w:t xml:space="preserve"> </w:t>
            </w:r>
            <w:r w:rsidRPr="00495D84">
              <w:rPr>
                <w:bCs/>
                <w:kern w:val="2"/>
                <w:lang w:eastAsia="en-GB"/>
              </w:rPr>
              <w:t>index</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the</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r w:rsidR="00B27C84">
              <w:rPr>
                <w:bCs/>
                <w:kern w:val="2"/>
                <w:lang w:eastAsia="en-GB"/>
              </w:rPr>
              <w:t xml:space="preserve"> </w:t>
            </w:r>
            <w:r w:rsidRPr="00495D84">
              <w:rPr>
                <w:rFonts w:cs="Arial"/>
                <w:bCs/>
                <w:kern w:val="2"/>
                <w:lang w:eastAsia="en-GB"/>
              </w:rPr>
              <w:t>with</w:t>
            </w:r>
            <w:r w:rsidR="00B27C84">
              <w:rPr>
                <w:rFonts w:cs="Arial"/>
                <w:bCs/>
                <w:kern w:val="2"/>
                <w:lang w:eastAsia="en-GB"/>
              </w:rPr>
              <w:t xml:space="preserve"> </w:t>
            </w:r>
            <w:r w:rsidRPr="00495D84">
              <w:rPr>
                <w:rFonts w:cs="Arial"/>
                <w:bCs/>
                <w:kern w:val="2"/>
                <w:lang w:eastAsia="en-GB"/>
              </w:rPr>
              <w:t>respect</w:t>
            </w:r>
            <w:r w:rsidR="00B27C84">
              <w:rPr>
                <w:rFonts w:cs="Arial"/>
                <w:bCs/>
                <w:kern w:val="2"/>
                <w:lang w:eastAsia="en-GB"/>
              </w:rPr>
              <w:t xml:space="preserve"> </w:t>
            </w:r>
            <w:r w:rsidRPr="00495D84">
              <w:rPr>
                <w:rFonts w:cs="Arial"/>
                <w:bCs/>
                <w:kern w:val="2"/>
                <w:lang w:eastAsia="en-GB"/>
              </w:rPr>
              <w:t>to</w:t>
            </w:r>
            <w:r w:rsidR="00B27C84">
              <w:rPr>
                <w:rFonts w:cs="Arial"/>
                <w:bCs/>
                <w:kern w:val="2"/>
                <w:lang w:eastAsia="en-GB"/>
              </w:rPr>
              <w:t xml:space="preserve"> </w:t>
            </w:r>
            <w:r w:rsidRPr="00495D84">
              <w:rPr>
                <w:rFonts w:cs="Arial"/>
                <w:bCs/>
                <w:kern w:val="2"/>
                <w:lang w:eastAsia="en-GB"/>
              </w:rPr>
              <w:t>the</w:t>
            </w:r>
            <w:r w:rsidR="00B27C84">
              <w:rPr>
                <w:rFonts w:cs="Arial"/>
                <w:bCs/>
                <w:kern w:val="2"/>
                <w:lang w:eastAsia="en-GB"/>
              </w:rPr>
              <w:t xml:space="preserve"> </w:t>
            </w:r>
            <w:r w:rsidRPr="00495D84">
              <w:rPr>
                <w:rFonts w:cs="Arial"/>
                <w:bCs/>
                <w:kern w:val="2"/>
                <w:lang w:eastAsia="en-GB"/>
              </w:rPr>
              <w:t>lowest</w:t>
            </w:r>
            <w:r w:rsidR="00E94096">
              <w:rPr>
                <w:rFonts w:cs="Arial"/>
                <w:bCs/>
                <w:kern w:val="2"/>
                <w:lang w:eastAsia="en-GB"/>
              </w:rPr>
              <w:t xml:space="preserve"> PRB</w:t>
            </w:r>
            <w:r w:rsidR="00B27C84">
              <w:rPr>
                <w:rFonts w:cs="Arial"/>
                <w:bCs/>
                <w:kern w:val="2"/>
                <w:lang w:eastAsia="en-GB"/>
              </w:rPr>
              <w:t xml:space="preserve"> </w:t>
            </w:r>
            <w:r w:rsidRPr="00495D84">
              <w:rPr>
                <w:rFonts w:cs="Arial"/>
                <w:bCs/>
                <w:kern w:val="2"/>
                <w:lang w:eastAsia="en-GB"/>
              </w:rPr>
              <w:t>index</w:t>
            </w:r>
            <w:r w:rsidR="00B27C84">
              <w:rPr>
                <w:rFonts w:cs="Arial"/>
                <w:bCs/>
                <w:kern w:val="2"/>
                <w:lang w:eastAsia="en-GB"/>
              </w:rPr>
              <w:t xml:space="preserve"> </w:t>
            </w:r>
            <w:r w:rsidRPr="00495D84">
              <w:rPr>
                <w:rFonts w:cs="Arial"/>
                <w:bCs/>
                <w:kern w:val="2"/>
                <w:lang w:eastAsia="en-GB"/>
              </w:rPr>
              <w:t>of</w:t>
            </w:r>
            <w:r w:rsidR="00B27C84">
              <w:rPr>
                <w:rFonts w:cs="Arial"/>
                <w:bCs/>
                <w:kern w:val="2"/>
                <w:lang w:eastAsia="en-GB"/>
              </w:rPr>
              <w:t xml:space="preserve"> </w:t>
            </w:r>
            <w:r w:rsidRPr="00495D84">
              <w:rPr>
                <w:rFonts w:cs="Arial"/>
                <w:bCs/>
                <w:kern w:val="2"/>
                <w:lang w:eastAsia="en-GB"/>
              </w:rPr>
              <w:t>a</w:t>
            </w:r>
            <w:r w:rsidR="00B27C84">
              <w:rPr>
                <w:rFonts w:cs="Arial"/>
                <w:bCs/>
                <w:kern w:val="2"/>
                <w:lang w:eastAsia="en-GB"/>
              </w:rPr>
              <w:t xml:space="preserve"> </w:t>
            </w:r>
            <w:r w:rsidRPr="00495D84">
              <w:rPr>
                <w:rFonts w:cs="Arial"/>
                <w:bCs/>
                <w:kern w:val="2"/>
                <w:lang w:eastAsia="en-GB"/>
              </w:rPr>
              <w:t>SL</w:t>
            </w:r>
            <w:r w:rsidR="00B27C84">
              <w:rPr>
                <w:rFonts w:cs="Arial"/>
                <w:bCs/>
                <w:kern w:val="2"/>
                <w:lang w:eastAsia="en-GB"/>
              </w:rPr>
              <w:t xml:space="preserve"> </w:t>
            </w:r>
            <w:r w:rsidRPr="00495D84">
              <w:rPr>
                <w:rFonts w:cs="Arial"/>
                <w:bCs/>
                <w:kern w:val="2"/>
                <w:lang w:eastAsia="en-GB"/>
              </w:rPr>
              <w:t>BWP</w:t>
            </w:r>
          </w:p>
        </w:tc>
      </w:tr>
      <w:tr w:rsidR="00FA26B5" w:rsidRPr="00495D84" w14:paraId="22629C44"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495D84" w:rsidRDefault="00FA26B5" w:rsidP="00F33CAD">
            <w:pPr>
              <w:pStyle w:val="TAC"/>
              <w:ind w:firstLineChars="100" w:firstLine="180"/>
              <w:jc w:val="both"/>
            </w:pPr>
            <w:r w:rsidRPr="00495D84">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Pr="00495D84" w:rsidRDefault="00FA26B5" w:rsidP="00F33CAD">
            <w:pPr>
              <w:pStyle w:val="TAC"/>
              <w:rPr>
                <w:lang w:eastAsia="zh-CN"/>
              </w:rPr>
            </w:pPr>
            <w:r w:rsidRPr="00495D84">
              <w:rPr>
                <w:rFonts w:hint="eastAsia"/>
                <w:lang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193DFE43" w:rsidR="00FA26B5" w:rsidRPr="00495D84" w:rsidRDefault="00FA26B5" w:rsidP="00F33CAD">
            <w:pPr>
              <w:pStyle w:val="TAC"/>
              <w:jc w:val="left"/>
              <w:rPr>
                <w:bCs/>
                <w:lang w:eastAsia="zh-CN"/>
              </w:rPr>
            </w:pPr>
            <w:r w:rsidRPr="00495D84">
              <w:rPr>
                <w:bCs/>
                <w:kern w:val="2"/>
                <w:lang w:eastAsia="en-GB"/>
              </w:rPr>
              <w:t>Number</w:t>
            </w:r>
            <w:r w:rsidR="00B27C84">
              <w:rPr>
                <w:bCs/>
                <w:kern w:val="2"/>
                <w:lang w:eastAsia="en-GB"/>
              </w:rPr>
              <w:t xml:space="preserve"> </w:t>
            </w:r>
            <w:r w:rsidRPr="00495D84">
              <w:rPr>
                <w:bCs/>
                <w:kern w:val="2"/>
                <w:lang w:eastAsia="en-GB"/>
              </w:rPr>
              <w:t>of</w:t>
            </w:r>
            <w:r w:rsidR="00B27C84">
              <w:rPr>
                <w:bCs/>
                <w:kern w:val="2"/>
                <w:lang w:eastAsia="en-GB"/>
              </w:rPr>
              <w:t xml:space="preserve"> </w:t>
            </w:r>
            <w:r w:rsidRPr="00495D84">
              <w:rPr>
                <w:bCs/>
                <w:kern w:val="2"/>
                <w:lang w:eastAsia="en-GB"/>
              </w:rPr>
              <w:t>subchannels</w:t>
            </w:r>
            <w:r w:rsidR="00B27C84">
              <w:rPr>
                <w:bCs/>
                <w:kern w:val="2"/>
                <w:lang w:eastAsia="en-GB"/>
              </w:rPr>
              <w:t xml:space="preserve"> </w:t>
            </w:r>
            <w:r w:rsidRPr="00495D84">
              <w:rPr>
                <w:bCs/>
                <w:kern w:val="2"/>
                <w:lang w:eastAsia="en-GB"/>
              </w:rPr>
              <w:t>in</w:t>
            </w:r>
            <w:r w:rsidR="00B27C84">
              <w:rPr>
                <w:bCs/>
                <w:kern w:val="2"/>
                <w:lang w:eastAsia="en-GB"/>
              </w:rPr>
              <w:t xml:space="preserve"> </w:t>
            </w:r>
            <w:r w:rsidRPr="00495D84">
              <w:rPr>
                <w:bCs/>
                <w:kern w:val="2"/>
                <w:lang w:eastAsia="en-GB"/>
              </w:rPr>
              <w:t>resource</w:t>
            </w:r>
            <w:r w:rsidR="00B27C84">
              <w:rPr>
                <w:bCs/>
                <w:kern w:val="2"/>
                <w:lang w:eastAsia="en-GB"/>
              </w:rPr>
              <w:t xml:space="preserve"> </w:t>
            </w:r>
            <w:r w:rsidRPr="00495D84">
              <w:rPr>
                <w:bCs/>
                <w:kern w:val="2"/>
                <w:lang w:eastAsia="en-GB"/>
              </w:rPr>
              <w:t>pool</w:t>
            </w:r>
          </w:p>
        </w:tc>
      </w:tr>
      <w:tr w:rsidR="00FA26B5" w:rsidRPr="00495D84" w14:paraId="73A52F9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495D84" w:rsidRDefault="00FA26B5" w:rsidP="00F33CAD">
            <w:pPr>
              <w:pStyle w:val="TAC"/>
              <w:ind w:firstLineChars="100" w:firstLine="180"/>
              <w:jc w:val="both"/>
            </w:pPr>
            <w:r w:rsidRPr="00495D84">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495D84" w:rsidRDefault="00FA26B5" w:rsidP="00F33CAD">
            <w:pPr>
              <w:pStyle w:val="TAC"/>
              <w:jc w:val="left"/>
              <w:rPr>
                <w:rFonts w:eastAsia="Malgun Gothic" w:cs="Arial"/>
                <w:lang w:eastAsia="zh-CN"/>
              </w:rPr>
            </w:pPr>
          </w:p>
        </w:tc>
      </w:tr>
      <w:tr w:rsidR="00FA26B5" w:rsidRPr="00495D84" w14:paraId="5309C8F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495D84" w:rsidRDefault="00FA26B5" w:rsidP="00F33CAD">
            <w:pPr>
              <w:pStyle w:val="TAC"/>
              <w:ind w:firstLineChars="200" w:firstLine="360"/>
              <w:jc w:val="both"/>
              <w:rPr>
                <w:rFonts w:eastAsia="DengXian"/>
                <w:lang w:eastAsia="zh-CN"/>
              </w:rPr>
            </w:pPr>
            <w:r w:rsidRPr="00495D84">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5BBB1E89" w:rsidR="00FA26B5" w:rsidRPr="00495D84" w:rsidRDefault="00FA26B5" w:rsidP="00F33CAD">
            <w:pPr>
              <w:pStyle w:val="TAC"/>
              <w:rPr>
                <w:lang w:eastAsia="zh-CN"/>
              </w:rPr>
            </w:pPr>
            <w:r w:rsidRPr="00495D84">
              <w:rPr>
                <w:lang w:eastAsia="zh-CN"/>
              </w:rPr>
              <w:t>Set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lang w:eastAsia="zh-CN"/>
              </w:rPr>
              <w:t>the</w:t>
            </w:r>
            <w:r w:rsidR="00B27C84">
              <w:rPr>
                <w:lang w:eastAsia="zh-CN"/>
              </w:rPr>
              <w:t xml:space="preserve"> </w:t>
            </w:r>
            <w:r w:rsidRPr="00495D84">
              <w:rPr>
                <w:lang w:eastAsia="zh-CN"/>
              </w:rPr>
              <w:t>specific</w:t>
            </w:r>
            <w:r w:rsidR="00B27C84">
              <w:rPr>
                <w:lang w:eastAsia="zh-CN"/>
              </w:rPr>
              <w:t xml:space="preserve"> </w:t>
            </w:r>
            <w:r w:rsidRPr="00495D84">
              <w:rPr>
                <w:lang w:eastAsia="zh-CN"/>
              </w:rPr>
              <w:t>test</w:t>
            </w:r>
            <w:r w:rsidR="00B27C84">
              <w:rPr>
                <w:lang w:eastAsia="zh-CN"/>
              </w:rPr>
              <w:t xml:space="preserve"> </w:t>
            </w:r>
            <w:r w:rsidRPr="00495D84">
              <w:rPr>
                <w:lang w:eastAsia="zh-CN"/>
              </w:rPr>
              <w:t>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5E0593F6" w:rsidR="00FA26B5" w:rsidRPr="00495D84" w:rsidRDefault="00FA26B5" w:rsidP="00F33CAD">
            <w:pPr>
              <w:pStyle w:val="TAC"/>
              <w:jc w:val="left"/>
              <w:rPr>
                <w:rFonts w:eastAsia="Malgun Gothic" w:cs="Arial"/>
                <w:lang w:eastAsia="zh-CN"/>
              </w:rPr>
            </w:pPr>
            <w:r w:rsidRPr="00495D84">
              <w:rPr>
                <w:rFonts w:eastAsia="Malgun Gothic" w:cs="Arial"/>
                <w:lang w:eastAsia="zh-CN"/>
              </w:rPr>
              <w:t>Indicates</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list</w:t>
            </w:r>
            <w:r w:rsidR="00B27C84">
              <w:rPr>
                <w:rFonts w:eastAsia="Malgun Gothic" w:cs="Arial"/>
                <w:lang w:eastAsia="zh-CN"/>
              </w:rPr>
              <w:t xml:space="preserve"> </w:t>
            </w:r>
            <w:r w:rsidRPr="00495D84">
              <w:rPr>
                <w:rFonts w:eastAsia="Malgun Gothic" w:cs="Arial"/>
                <w:lang w:eastAsia="zh-CN"/>
              </w:rPr>
              <w:t>of</w:t>
            </w:r>
            <w:r w:rsidR="00B27C84">
              <w:rPr>
                <w:rFonts w:eastAsia="Malgun Gothic" w:cs="Arial"/>
                <w:lang w:eastAsia="zh-CN"/>
              </w:rPr>
              <w:t xml:space="preserve"> </w:t>
            </w:r>
            <w:r w:rsidRPr="00495D84">
              <w:rPr>
                <w:rFonts w:eastAsia="Malgun Gothic" w:cs="Arial"/>
                <w:lang w:eastAsia="zh-CN"/>
              </w:rPr>
              <w:t>64</w:t>
            </w:r>
            <w:r w:rsidR="00B27C84">
              <w:rPr>
                <w:rFonts w:eastAsia="Malgun Gothic" w:cs="Arial"/>
                <w:lang w:eastAsia="zh-CN"/>
              </w:rPr>
              <w:t xml:space="preserve"> </w:t>
            </w:r>
            <w:r w:rsidRPr="00495D84">
              <w:rPr>
                <w:rFonts w:eastAsia="Malgun Gothic" w:cs="Arial"/>
                <w:lang w:eastAsia="zh-CN"/>
              </w:rPr>
              <w:t>thresholds,</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threshold</w:t>
            </w:r>
            <w:r w:rsidR="00B27C84">
              <w:rPr>
                <w:rFonts w:eastAsia="Malgun Gothic" w:cs="Arial"/>
                <w:lang w:eastAsia="zh-CN"/>
              </w:rPr>
              <w:t xml:space="preserve"> </w:t>
            </w:r>
            <w:r w:rsidRPr="00495D84">
              <w:rPr>
                <w:rFonts w:eastAsia="Malgun Gothic" w:cs="Arial"/>
                <w:lang w:eastAsia="zh-CN"/>
              </w:rPr>
              <w:t>should</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selected</w:t>
            </w:r>
            <w:r w:rsidR="00B27C84">
              <w:rPr>
                <w:rFonts w:eastAsia="Malgun Gothic" w:cs="Arial"/>
                <w:lang w:eastAsia="zh-CN"/>
              </w:rPr>
              <w:t xml:space="preserve"> </w:t>
            </w:r>
            <w:r w:rsidRPr="00495D84">
              <w:rPr>
                <w:rFonts w:eastAsia="Malgun Gothic" w:cs="Arial"/>
                <w:lang w:eastAsia="zh-CN"/>
              </w:rPr>
              <w:t>based</w:t>
            </w:r>
            <w:r w:rsidR="00B27C84">
              <w:rPr>
                <w:rFonts w:eastAsia="Malgun Gothic" w:cs="Arial"/>
                <w:lang w:eastAsia="zh-CN"/>
              </w:rPr>
              <w:t xml:space="preserve"> </w:t>
            </w:r>
            <w:r w:rsidRPr="00495D84">
              <w:rPr>
                <w:rFonts w:eastAsia="Malgun Gothic" w:cs="Arial"/>
                <w:lang w:eastAsia="zh-CN"/>
              </w:rPr>
              <w:t>on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priority</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to</w:t>
            </w:r>
            <w:r w:rsidR="00B27C84">
              <w:rPr>
                <w:rFonts w:eastAsia="Malgun Gothic" w:cs="Arial"/>
                <w:lang w:eastAsia="zh-CN"/>
              </w:rPr>
              <w:t xml:space="preserve"> </w:t>
            </w:r>
            <w:r w:rsidRPr="00495D84">
              <w:rPr>
                <w:rFonts w:eastAsia="Malgun Gothic" w:cs="Arial"/>
                <w:lang w:eastAsia="zh-CN"/>
              </w:rPr>
              <w:t>be</w:t>
            </w:r>
            <w:r w:rsidR="00B27C84">
              <w:rPr>
                <w:rFonts w:eastAsia="Malgun Gothic" w:cs="Arial"/>
                <w:lang w:eastAsia="zh-CN"/>
              </w:rPr>
              <w:t xml:space="preserve"> </w:t>
            </w:r>
            <w:r w:rsidRPr="00495D84">
              <w:rPr>
                <w:rFonts w:eastAsia="Malgun Gothic" w:cs="Arial"/>
                <w:lang w:eastAsia="zh-CN"/>
              </w:rPr>
              <w:t>transmitted.</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excluded</w:t>
            </w:r>
            <w:r w:rsidR="00B27C84">
              <w:rPr>
                <w:rFonts w:eastAsia="Malgun Gothic" w:cs="Arial"/>
                <w:lang w:eastAsia="zh-CN"/>
              </w:rPr>
              <w:t xml:space="preserve"> </w:t>
            </w:r>
            <w:r w:rsidRPr="00495D84">
              <w:rPr>
                <w:rFonts w:eastAsia="Malgun Gothic" w:cs="Arial"/>
                <w:lang w:eastAsia="zh-CN"/>
              </w:rPr>
              <w:t>if</w:t>
            </w:r>
            <w:r w:rsidR="00B27C84">
              <w:rPr>
                <w:rFonts w:eastAsia="Malgun Gothic" w:cs="Arial"/>
                <w:lang w:eastAsia="zh-CN"/>
              </w:rPr>
              <w:t xml:space="preserve"> </w:t>
            </w:r>
            <w:r w:rsidRPr="00495D84">
              <w:rPr>
                <w:rFonts w:eastAsia="Malgun Gothic" w:cs="Arial"/>
                <w:lang w:eastAsia="zh-CN"/>
              </w:rPr>
              <w:t>it</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indicated</w:t>
            </w:r>
            <w:r w:rsidR="00B27C84">
              <w:rPr>
                <w:rFonts w:eastAsia="Malgun Gothic" w:cs="Arial"/>
                <w:lang w:eastAsia="zh-CN"/>
              </w:rPr>
              <w:t xml:space="preserve"> </w:t>
            </w:r>
            <w:r w:rsidRPr="00495D84">
              <w:rPr>
                <w:rFonts w:eastAsia="Malgun Gothic" w:cs="Arial"/>
                <w:lang w:eastAsia="zh-CN"/>
              </w:rPr>
              <w:t>or</w:t>
            </w:r>
            <w:r w:rsidR="00B27C84">
              <w:rPr>
                <w:rFonts w:eastAsia="Malgun Gothic" w:cs="Arial"/>
                <w:lang w:eastAsia="zh-CN"/>
              </w:rPr>
              <w:t xml:space="preserve"> </w:t>
            </w:r>
            <w:r w:rsidRPr="00495D84">
              <w:rPr>
                <w:rFonts w:eastAsia="Malgun Gothic" w:cs="Arial"/>
                <w:lang w:eastAsia="zh-CN"/>
              </w:rPr>
              <w:t>reserved</w:t>
            </w:r>
            <w:r w:rsidR="00B27C84">
              <w:rPr>
                <w:rFonts w:eastAsia="Malgun Gothic" w:cs="Arial"/>
                <w:lang w:eastAsia="zh-CN"/>
              </w:rPr>
              <w:t xml:space="preserve"> </w:t>
            </w:r>
            <w:r w:rsidRPr="00495D84">
              <w:rPr>
                <w:rFonts w:eastAsia="Malgun Gothic" w:cs="Arial"/>
                <w:lang w:eastAsia="zh-CN"/>
              </w:rPr>
              <w:t>by</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decoded</w:t>
            </w:r>
            <w:r w:rsidR="00B27C84">
              <w:rPr>
                <w:rFonts w:eastAsia="Malgun Gothic" w:cs="Arial"/>
                <w:lang w:eastAsia="zh-CN"/>
              </w:rPr>
              <w:t xml:space="preserve"> </w:t>
            </w:r>
            <w:r w:rsidRPr="00495D84">
              <w:rPr>
                <w:rFonts w:eastAsia="Malgun Gothic" w:cs="Arial"/>
                <w:lang w:eastAsia="zh-CN"/>
              </w:rPr>
              <w:t>SCI</w:t>
            </w:r>
            <w:r w:rsidR="00B27C84">
              <w:rPr>
                <w:rFonts w:eastAsia="Malgun Gothic" w:cs="Arial"/>
                <w:lang w:eastAsia="zh-CN"/>
              </w:rPr>
              <w:t xml:space="preserve"> </w:t>
            </w:r>
            <w:r w:rsidRPr="00495D84">
              <w:rPr>
                <w:rFonts w:eastAsia="Malgun Gothic" w:cs="Arial"/>
                <w:lang w:eastAsia="zh-CN"/>
              </w:rPr>
              <w:t>and</w:t>
            </w:r>
            <w:r w:rsidR="00B27C84">
              <w:rPr>
                <w:rFonts w:eastAsia="Malgun Gothic" w:cs="Arial"/>
                <w:lang w:eastAsia="zh-CN"/>
              </w:rPr>
              <w:t xml:space="preserve"> </w:t>
            </w:r>
            <w:r w:rsidRPr="00495D84">
              <w:rPr>
                <w:rFonts w:eastAsia="Malgun Gothic" w:cs="Arial"/>
                <w:lang w:eastAsia="zh-CN"/>
              </w:rPr>
              <w:t>PSSCH</w:t>
            </w:r>
            <w:r w:rsidR="00B27C84">
              <w:rPr>
                <w:rFonts w:eastAsia="Malgun Gothic" w:cs="Arial"/>
                <w:lang w:eastAsia="zh-CN"/>
              </w:rPr>
              <w:t xml:space="preserve"> </w:t>
            </w:r>
            <w:r w:rsidRPr="00495D84">
              <w:rPr>
                <w:rFonts w:eastAsia="Malgun Gothic" w:cs="Arial"/>
                <w:lang w:eastAsia="zh-CN"/>
              </w:rPr>
              <w:t>RSRP</w:t>
            </w:r>
            <w:r w:rsidR="00B27C84">
              <w:rPr>
                <w:rFonts w:eastAsia="Malgun Gothic" w:cs="Arial"/>
                <w:lang w:eastAsia="zh-CN"/>
              </w:rPr>
              <w:t xml:space="preserve"> </w:t>
            </w:r>
            <w:r w:rsidRPr="00495D84">
              <w:rPr>
                <w:rFonts w:eastAsia="Malgun Gothic" w:cs="Arial"/>
                <w:lang w:eastAsia="zh-CN"/>
              </w:rPr>
              <w:t>in</w:t>
            </w:r>
            <w:r w:rsidR="00B27C84">
              <w:rPr>
                <w:rFonts w:eastAsia="Malgun Gothic" w:cs="Arial"/>
                <w:lang w:eastAsia="zh-CN"/>
              </w:rPr>
              <w:t xml:space="preserve"> </w:t>
            </w:r>
            <w:r w:rsidRPr="00495D84">
              <w:rPr>
                <w:rFonts w:eastAsia="Malgun Gothic" w:cs="Arial"/>
                <w:lang w:eastAsia="zh-CN"/>
              </w:rPr>
              <w:t>the</w:t>
            </w:r>
            <w:r w:rsidR="00B27C84">
              <w:rPr>
                <w:rFonts w:eastAsia="Malgun Gothic" w:cs="Arial"/>
                <w:lang w:eastAsia="zh-CN"/>
              </w:rPr>
              <w:t xml:space="preserve"> </w:t>
            </w:r>
            <w:r w:rsidRPr="00495D84">
              <w:rPr>
                <w:rFonts w:eastAsia="Malgun Gothic" w:cs="Arial"/>
                <w:lang w:eastAsia="zh-CN"/>
              </w:rPr>
              <w:t>associated</w:t>
            </w:r>
            <w:r w:rsidR="00B27C84">
              <w:rPr>
                <w:rFonts w:eastAsia="Malgun Gothic" w:cs="Arial"/>
                <w:lang w:eastAsia="zh-CN"/>
              </w:rPr>
              <w:t xml:space="preserve"> </w:t>
            </w:r>
            <w:r w:rsidRPr="00495D84">
              <w:rPr>
                <w:rFonts w:eastAsia="Malgun Gothic" w:cs="Arial"/>
                <w:lang w:eastAsia="zh-CN"/>
              </w:rPr>
              <w:t>data</w:t>
            </w:r>
            <w:r w:rsidR="00B27C84">
              <w:rPr>
                <w:rFonts w:eastAsia="Malgun Gothic" w:cs="Arial"/>
                <w:lang w:eastAsia="zh-CN"/>
              </w:rPr>
              <w:t xml:space="preserve"> </w:t>
            </w:r>
            <w:r w:rsidRPr="00495D84">
              <w:rPr>
                <w:rFonts w:eastAsia="Malgun Gothic" w:cs="Arial"/>
                <w:lang w:eastAsia="zh-CN"/>
              </w:rPr>
              <w:t>resource</w:t>
            </w:r>
            <w:r w:rsidR="00B27C84">
              <w:rPr>
                <w:rFonts w:eastAsia="Malgun Gothic" w:cs="Arial"/>
                <w:lang w:eastAsia="zh-CN"/>
              </w:rPr>
              <w:t xml:space="preserve"> </w:t>
            </w:r>
            <w:r w:rsidRPr="00495D84">
              <w:rPr>
                <w:rFonts w:eastAsia="Malgun Gothic" w:cs="Arial"/>
                <w:lang w:eastAsia="zh-CN"/>
              </w:rPr>
              <w:t>is</w:t>
            </w:r>
            <w:r w:rsidR="00B27C84">
              <w:rPr>
                <w:rFonts w:eastAsia="Malgun Gothic" w:cs="Arial"/>
                <w:lang w:eastAsia="zh-CN"/>
              </w:rPr>
              <w:t xml:space="preserve"> </w:t>
            </w:r>
            <w:r w:rsidRPr="00495D84">
              <w:rPr>
                <w:rFonts w:eastAsia="Malgun Gothic" w:cs="Arial"/>
                <w:lang w:eastAsia="zh-CN"/>
              </w:rPr>
              <w:t>above</w:t>
            </w:r>
            <w:r w:rsidR="00B27C84">
              <w:rPr>
                <w:rFonts w:eastAsia="Malgun Gothic" w:cs="Arial"/>
                <w:lang w:eastAsia="zh-CN"/>
              </w:rPr>
              <w:t xml:space="preserve"> </w:t>
            </w:r>
            <w:r w:rsidRPr="00495D84">
              <w:rPr>
                <w:rFonts w:eastAsia="Malgun Gothic" w:cs="Arial"/>
                <w:lang w:eastAsia="zh-CN"/>
              </w:rPr>
              <w:t>a</w:t>
            </w:r>
            <w:r w:rsidR="00B27C84">
              <w:rPr>
                <w:rFonts w:eastAsia="Malgun Gothic" w:cs="Arial"/>
                <w:lang w:eastAsia="zh-CN"/>
              </w:rPr>
              <w:t xml:space="preserve"> </w:t>
            </w:r>
            <w:r w:rsidRPr="00495D84">
              <w:rPr>
                <w:rFonts w:eastAsia="Malgun Gothic" w:cs="Arial"/>
                <w:lang w:eastAsia="zh-CN"/>
              </w:rPr>
              <w:t>threshold.</w:t>
            </w:r>
          </w:p>
        </w:tc>
      </w:tr>
      <w:tr w:rsidR="00FA26B5" w:rsidRPr="00495D84" w14:paraId="01DD252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495D84" w:rsidRDefault="00FA26B5" w:rsidP="00F33CAD">
            <w:pPr>
              <w:pStyle w:val="TAC"/>
              <w:ind w:firstLineChars="200" w:firstLine="360"/>
              <w:jc w:val="both"/>
            </w:pPr>
            <w:r w:rsidRPr="00495D84">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AAB839F"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495D84" w:rsidRDefault="00FA26B5" w:rsidP="00F33CAD">
            <w:pPr>
              <w:pStyle w:val="TAC"/>
              <w:jc w:val="left"/>
              <w:rPr>
                <w:rFonts w:eastAsia="Malgun Gothic" w:cs="Arial"/>
                <w:lang w:eastAsia="zh-CN"/>
              </w:rPr>
            </w:pPr>
          </w:p>
        </w:tc>
      </w:tr>
      <w:tr w:rsidR="00FA26B5" w:rsidRPr="00495D84" w14:paraId="72B7750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495D84" w:rsidRDefault="00FA26B5" w:rsidP="00F33CAD">
            <w:pPr>
              <w:pStyle w:val="TAC"/>
              <w:ind w:firstLineChars="200" w:firstLine="360"/>
              <w:jc w:val="both"/>
            </w:pPr>
            <w:r w:rsidRPr="00495D84">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495D84" w:rsidRDefault="00FA26B5" w:rsidP="00F33CAD">
            <w:pPr>
              <w:pStyle w:val="TAC"/>
              <w:rPr>
                <w:lang w:eastAsia="zh-CN"/>
              </w:rPr>
            </w:pPr>
            <w:r w:rsidRPr="00495D84">
              <w:rPr>
                <w:rFonts w:hint="eastAsia"/>
                <w:lang w:eastAsia="zh-CN"/>
              </w:rPr>
              <w:t>n</w:t>
            </w:r>
            <w:r w:rsidRPr="00495D84">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2315AC57" w:rsidR="00FA26B5" w:rsidRPr="00495D84" w:rsidRDefault="00FA26B5" w:rsidP="00F33CAD">
            <w:pPr>
              <w:pStyle w:val="TAC"/>
              <w:jc w:val="left"/>
              <w:rPr>
                <w:rFonts w:eastAsia="Malgun Gothic" w:cs="Arial"/>
                <w:lang w:eastAsia="zh-CN"/>
              </w:rPr>
            </w:pPr>
            <w:r w:rsidRPr="00495D84">
              <w:rPr>
                <w:iCs/>
                <w:szCs w:val="22"/>
              </w:rPr>
              <w:t>At</w:t>
            </w:r>
            <w:r w:rsidR="00B27C84">
              <w:rPr>
                <w:iCs/>
                <w:szCs w:val="22"/>
              </w:rPr>
              <w:t xml:space="preserve"> </w:t>
            </w:r>
            <w:r w:rsidRPr="00495D84">
              <w:rPr>
                <w:iCs/>
                <w:szCs w:val="22"/>
              </w:rPr>
              <w:t>most</w:t>
            </w:r>
            <w:r w:rsidR="00B27C84">
              <w:rPr>
                <w:iCs/>
                <w:szCs w:val="22"/>
              </w:rPr>
              <w:t xml:space="preserve"> </w:t>
            </w:r>
            <w:r w:rsidRPr="00495D84">
              <w:rPr>
                <w:iCs/>
                <w:szCs w:val="22"/>
              </w:rPr>
              <w:t>2</w:t>
            </w:r>
            <w:r w:rsidR="00B27C84">
              <w:rPr>
                <w:iCs/>
                <w:szCs w:val="22"/>
              </w:rPr>
              <w:t xml:space="preserve"> </w:t>
            </w:r>
            <w:r w:rsidRPr="00495D84">
              <w:rPr>
                <w:iCs/>
                <w:szCs w:val="22"/>
              </w:rPr>
              <w:t>PSCCH/PSSCH</w:t>
            </w:r>
            <w:r w:rsidR="00B27C84">
              <w:rPr>
                <w:iCs/>
                <w:szCs w:val="22"/>
              </w:rPr>
              <w:t xml:space="preserve"> </w:t>
            </w:r>
            <w:r w:rsidRPr="00495D84">
              <w:rPr>
                <w:iCs/>
                <w:szCs w:val="22"/>
              </w:rPr>
              <w:t>resources</w:t>
            </w:r>
            <w:r w:rsidR="00B27C84">
              <w:rPr>
                <w:iCs/>
                <w:szCs w:val="22"/>
              </w:rPr>
              <w:t xml:space="preserve"> </w:t>
            </w:r>
            <w:r w:rsidRPr="00495D84">
              <w:rPr>
                <w:iCs/>
                <w:szCs w:val="22"/>
              </w:rPr>
              <w:t>can</w:t>
            </w:r>
            <w:r w:rsidR="00B27C84">
              <w:rPr>
                <w:iCs/>
                <w:szCs w:val="22"/>
              </w:rPr>
              <w:t xml:space="preserve"> </w:t>
            </w:r>
            <w:r w:rsidRPr="00495D84">
              <w:rPr>
                <w:iCs/>
                <w:szCs w:val="22"/>
              </w:rPr>
              <w:t>be</w:t>
            </w:r>
            <w:r w:rsidR="00B27C84">
              <w:rPr>
                <w:iCs/>
                <w:szCs w:val="22"/>
              </w:rPr>
              <w:t xml:space="preserve"> </w:t>
            </w:r>
            <w:r w:rsidRPr="00495D84">
              <w:rPr>
                <w:iCs/>
                <w:szCs w:val="22"/>
              </w:rPr>
              <w:t>reserved</w:t>
            </w:r>
            <w:r w:rsidR="00B27C84">
              <w:rPr>
                <w:iCs/>
                <w:szCs w:val="22"/>
              </w:rPr>
              <w:t xml:space="preserve"> </w:t>
            </w:r>
            <w:r w:rsidRPr="00495D84">
              <w:rPr>
                <w:iCs/>
                <w:szCs w:val="22"/>
              </w:rPr>
              <w:t>by</w:t>
            </w:r>
            <w:r w:rsidR="00B27C84">
              <w:rPr>
                <w:iCs/>
                <w:szCs w:val="22"/>
              </w:rPr>
              <w:t xml:space="preserve"> </w:t>
            </w:r>
            <w:r w:rsidRPr="00495D84">
              <w:rPr>
                <w:iCs/>
                <w:szCs w:val="22"/>
              </w:rPr>
              <w:t>a</w:t>
            </w:r>
            <w:r w:rsidR="00B27C84">
              <w:rPr>
                <w:iCs/>
                <w:szCs w:val="22"/>
              </w:rPr>
              <w:t xml:space="preserve"> </w:t>
            </w:r>
            <w:r w:rsidRPr="00495D84">
              <w:rPr>
                <w:iCs/>
                <w:szCs w:val="22"/>
              </w:rPr>
              <w:t>single</w:t>
            </w:r>
            <w:r w:rsidR="00B27C84">
              <w:rPr>
                <w:iCs/>
                <w:szCs w:val="22"/>
              </w:rPr>
              <w:t xml:space="preserve"> </w:t>
            </w:r>
            <w:r w:rsidRPr="00495D84">
              <w:rPr>
                <w:iCs/>
                <w:szCs w:val="22"/>
              </w:rPr>
              <w:t>SCI.</w:t>
            </w:r>
          </w:p>
        </w:tc>
      </w:tr>
      <w:tr w:rsidR="00FA26B5" w:rsidRPr="00495D84" w14:paraId="3E78EF3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495D84" w:rsidRDefault="00FA26B5" w:rsidP="00F33CAD">
            <w:pPr>
              <w:pStyle w:val="TAC"/>
              <w:ind w:firstLineChars="200" w:firstLine="360"/>
              <w:jc w:val="both"/>
            </w:pPr>
            <w:r w:rsidRPr="00495D84">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Pr="00495D84" w:rsidRDefault="00FA26B5" w:rsidP="00F33CAD">
            <w:pPr>
              <w:pStyle w:val="TAC"/>
              <w:rPr>
                <w:lang w:eastAsia="zh-CN"/>
              </w:rPr>
            </w:pPr>
            <w:r w:rsidRPr="00495D84">
              <w:rPr>
                <w:rFonts w:hint="eastAsia"/>
                <w:lang w:eastAsia="zh-CN"/>
              </w:rPr>
              <w:t>m</w:t>
            </w:r>
            <w:r w:rsidRPr="00495D84">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1C64CDCB" w:rsidR="00FA26B5" w:rsidRPr="00495D84" w:rsidRDefault="00FA26B5" w:rsidP="00F33CAD">
            <w:pPr>
              <w:pStyle w:val="TAC"/>
              <w:jc w:val="left"/>
              <w:rPr>
                <w:iCs/>
                <w:szCs w:val="22"/>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sensing</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10</w:t>
            </w:r>
            <w:r w:rsidR="00E94096" w:rsidRPr="00495D84">
              <w:rPr>
                <w:iCs/>
                <w:szCs w:val="22"/>
              </w:rPr>
              <w:t>0</w:t>
            </w:r>
            <w:r w:rsidR="00E94096">
              <w:rPr>
                <w:iCs/>
                <w:szCs w:val="22"/>
              </w:rPr>
              <w:t xml:space="preserve"> ms</w:t>
            </w:r>
            <w:r w:rsidRPr="00495D84">
              <w:rPr>
                <w:iCs/>
                <w:szCs w:val="22"/>
              </w:rPr>
              <w:t>.</w:t>
            </w:r>
            <w:r w:rsidR="00B27C84">
              <w:rPr>
                <w:iCs/>
                <w:szCs w:val="22"/>
              </w:rPr>
              <w:t xml:space="preserve"> </w:t>
            </w:r>
          </w:p>
        </w:tc>
      </w:tr>
      <w:tr w:rsidR="00FA26B5" w:rsidRPr="00495D84" w14:paraId="38AF2365"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495D84" w:rsidRDefault="00FA26B5" w:rsidP="00F33CAD">
            <w:pPr>
              <w:pStyle w:val="TAC"/>
              <w:ind w:firstLineChars="200" w:firstLine="360"/>
              <w:jc w:val="both"/>
            </w:pPr>
            <w:r w:rsidRPr="00495D84">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291BFC7D" w:rsidR="00FA26B5" w:rsidRPr="00495D84" w:rsidRDefault="00FA26B5" w:rsidP="00F33CAD">
            <w:pPr>
              <w:pStyle w:val="TAC"/>
              <w:jc w:val="left"/>
              <w:rPr>
                <w:iCs/>
                <w:szCs w:val="22"/>
              </w:rPr>
            </w:pPr>
            <w:r w:rsidRPr="00495D84">
              <w:rPr>
                <w:iCs/>
                <w:szCs w:val="22"/>
              </w:rPr>
              <w:t>Parameter</w:t>
            </w:r>
            <w:r w:rsidR="00B27C84">
              <w:rPr>
                <w:iCs/>
                <w:szCs w:val="22"/>
              </w:rPr>
              <w:t xml:space="preserve"> </w:t>
            </w:r>
            <w:r w:rsidRPr="00495D84">
              <w:rPr>
                <w:iCs/>
                <w:szCs w:val="22"/>
              </w:rPr>
              <w:t>that</w:t>
            </w:r>
            <w:r w:rsidR="00B27C84">
              <w:rPr>
                <w:iCs/>
                <w:szCs w:val="22"/>
              </w:rPr>
              <w:t xml:space="preserve"> </w:t>
            </w:r>
            <w:r w:rsidRPr="00495D84">
              <w:rPr>
                <w:iCs/>
                <w:szCs w:val="22"/>
              </w:rPr>
              <w:t>determines</w:t>
            </w:r>
            <w:r w:rsidR="00B27C84">
              <w:rPr>
                <w:iCs/>
                <w:szCs w:val="22"/>
              </w:rPr>
              <w:t xml:space="preserve"> </w:t>
            </w:r>
            <w:r w:rsidRPr="00495D84">
              <w:rPr>
                <w:iCs/>
                <w:szCs w:val="22"/>
              </w:rPr>
              <w:t>the</w:t>
            </w:r>
            <w:r w:rsidR="00B27C84">
              <w:rPr>
                <w:iCs/>
                <w:szCs w:val="22"/>
              </w:rPr>
              <w:t xml:space="preserve"> </w:t>
            </w:r>
            <w:r w:rsidRPr="00495D84">
              <w:rPr>
                <w:iCs/>
                <w:szCs w:val="22"/>
              </w:rPr>
              <w:t>end</w:t>
            </w:r>
            <w:r w:rsidR="00B27C84">
              <w:rPr>
                <w:iCs/>
                <w:szCs w:val="22"/>
              </w:rPr>
              <w:t xml:space="preserve"> </w:t>
            </w:r>
            <w:r w:rsidRPr="00495D84">
              <w:rPr>
                <w:iCs/>
                <w:szCs w:val="22"/>
              </w:rPr>
              <w:t>of</w:t>
            </w:r>
            <w:r w:rsidR="00B27C84">
              <w:rPr>
                <w:iCs/>
                <w:szCs w:val="22"/>
              </w:rPr>
              <w:t xml:space="preserve"> </w:t>
            </w:r>
            <w:r w:rsidRPr="00495D84">
              <w:rPr>
                <w:iCs/>
                <w:szCs w:val="22"/>
              </w:rPr>
              <w:t>the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for</w:t>
            </w:r>
            <w:r w:rsidR="00B27C84">
              <w:rPr>
                <w:iCs/>
                <w:szCs w:val="22"/>
              </w:rPr>
              <w:t xml:space="preserve"> </w:t>
            </w:r>
            <w:r w:rsidRPr="00495D84">
              <w:rPr>
                <w:iCs/>
                <w:szCs w:val="22"/>
              </w:rPr>
              <w:t>each</w:t>
            </w:r>
            <w:r w:rsidR="00B27C84">
              <w:rPr>
                <w:iCs/>
                <w:szCs w:val="22"/>
              </w:rPr>
              <w:t xml:space="preserve"> </w:t>
            </w:r>
            <w:r w:rsidRPr="00495D84">
              <w:rPr>
                <w:iCs/>
                <w:szCs w:val="22"/>
              </w:rPr>
              <w:t>priority</w:t>
            </w:r>
            <w:r w:rsidR="00B27C84">
              <w:rPr>
                <w:iCs/>
                <w:szCs w:val="22"/>
              </w:rPr>
              <w:t xml:space="preserve"> </w:t>
            </w:r>
            <w:r w:rsidRPr="00495D84">
              <w:rPr>
                <w:iCs/>
                <w:szCs w:val="22"/>
              </w:rPr>
              <w:t>level</w:t>
            </w:r>
          </w:p>
          <w:p w14:paraId="7A3AB142" w14:textId="175C80D3" w:rsidR="00FA26B5" w:rsidRPr="00495D84" w:rsidRDefault="00FA26B5" w:rsidP="00F33CAD">
            <w:pPr>
              <w:pStyle w:val="TAC"/>
              <w:jc w:val="left"/>
              <w:rPr>
                <w:iCs/>
                <w:szCs w:val="22"/>
              </w:rPr>
            </w:pPr>
            <w:r w:rsidRPr="00495D84">
              <w:rPr>
                <w:iCs/>
                <w:szCs w:val="22"/>
              </w:rPr>
              <w:t>8</w:t>
            </w:r>
            <w:r w:rsidR="00B27C84">
              <w:rPr>
                <w:iCs/>
                <w:szCs w:val="22"/>
              </w:rPr>
              <w:t xml:space="preserve"> </w:t>
            </w:r>
            <w:r w:rsidRPr="00495D84">
              <w:rPr>
                <w:iCs/>
                <w:szCs w:val="22"/>
              </w:rPr>
              <w:t>entries</w:t>
            </w:r>
          </w:p>
        </w:tc>
      </w:tr>
      <w:tr w:rsidR="00FA26B5" w:rsidRPr="00495D84" w14:paraId="30967B9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495D84" w:rsidRDefault="00FA26B5" w:rsidP="00F33CAD">
            <w:pPr>
              <w:pStyle w:val="TAC"/>
              <w:ind w:firstLineChars="300" w:firstLine="540"/>
              <w:jc w:val="both"/>
              <w:rPr>
                <w:lang w:eastAsia="zh-CN"/>
              </w:rPr>
            </w:pPr>
            <w:r w:rsidRPr="00495D84">
              <w:t>SL-SelectionWindowConfig-r16[k,k=1..8]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3260B7AD" w:rsidR="00FA26B5" w:rsidRPr="00495D84" w:rsidRDefault="00FA26B5" w:rsidP="00F33CAD">
            <w:pPr>
              <w:pStyle w:val="TAC"/>
              <w:jc w:val="left"/>
              <w:rPr>
                <w:iCs/>
                <w:szCs w:val="22"/>
                <w:lang w:eastAsia="zh-CN"/>
              </w:rPr>
            </w:pPr>
            <w:r w:rsidRPr="00495D84">
              <w:rPr>
                <w:rFonts w:hint="eastAsia"/>
                <w:iCs/>
                <w:szCs w:val="22"/>
                <w:lang w:eastAsia="zh-CN"/>
              </w:rPr>
              <w:t>e</w:t>
            </w:r>
            <w:r w:rsidRPr="00495D84">
              <w:rPr>
                <w:iCs/>
                <w:szCs w:val="22"/>
                <w:lang w:eastAsia="zh-CN"/>
              </w:rPr>
              <w:t>ntry</w:t>
            </w:r>
            <w:r w:rsidR="00B27C84">
              <w:rPr>
                <w:iCs/>
                <w:szCs w:val="22"/>
                <w:lang w:eastAsia="zh-CN"/>
              </w:rPr>
              <w:t xml:space="preserve"> </w:t>
            </w:r>
            <w:r w:rsidRPr="00495D84">
              <w:rPr>
                <w:iCs/>
                <w:szCs w:val="22"/>
                <w:lang w:eastAsia="zh-CN"/>
              </w:rPr>
              <w:t>k</w:t>
            </w:r>
          </w:p>
        </w:tc>
      </w:tr>
      <w:tr w:rsidR="00FA26B5" w:rsidRPr="00495D84" w14:paraId="5900047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495D84" w:rsidRDefault="00FA26B5" w:rsidP="00F33CAD">
            <w:pPr>
              <w:pStyle w:val="TAC"/>
              <w:ind w:firstLineChars="400" w:firstLine="720"/>
              <w:jc w:val="both"/>
            </w:pPr>
            <w:r w:rsidRPr="00495D84">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Pr="00495D84" w:rsidRDefault="00FA26B5" w:rsidP="00F33CAD">
            <w:pPr>
              <w:pStyle w:val="TAC"/>
              <w:rPr>
                <w:lang w:eastAsia="zh-CN"/>
              </w:rPr>
            </w:pPr>
            <w:r w:rsidRPr="00495D84">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6F1D0F59" w:rsidR="00FA26B5" w:rsidRPr="00495D84" w:rsidRDefault="00FA26B5" w:rsidP="00F33CAD">
            <w:pPr>
              <w:pStyle w:val="TAC"/>
              <w:jc w:val="left"/>
              <w:rPr>
                <w:iCs/>
                <w:szCs w:val="22"/>
                <w:lang w:eastAsia="zh-CN"/>
              </w:rPr>
            </w:pPr>
            <w:r w:rsidRPr="00495D84">
              <w:rPr>
                <w:iCs/>
                <w:szCs w:val="22"/>
                <w:lang w:eastAsia="zh-CN"/>
              </w:rPr>
              <w:t>for</w:t>
            </w:r>
            <w:r w:rsidR="00B27C84">
              <w:rPr>
                <w:iCs/>
                <w:szCs w:val="22"/>
                <w:lang w:eastAsia="zh-CN"/>
              </w:rPr>
              <w:t xml:space="preserve"> </w:t>
            </w:r>
            <w:r w:rsidRPr="00495D84">
              <w:rPr>
                <w:rFonts w:hint="eastAsia"/>
                <w:iCs/>
                <w:szCs w:val="22"/>
                <w:lang w:eastAsia="zh-CN"/>
              </w:rPr>
              <w:t>p</w:t>
            </w:r>
            <w:r w:rsidRPr="00495D84">
              <w:rPr>
                <w:iCs/>
                <w:szCs w:val="22"/>
                <w:lang w:eastAsia="zh-CN"/>
              </w:rPr>
              <w:t>riority</w:t>
            </w:r>
            <w:r w:rsidR="00B27C84">
              <w:rPr>
                <w:iCs/>
                <w:szCs w:val="22"/>
                <w:lang w:eastAsia="zh-CN"/>
              </w:rPr>
              <w:t xml:space="preserve"> </w:t>
            </w:r>
            <w:r w:rsidRPr="00495D84">
              <w:rPr>
                <w:iCs/>
                <w:szCs w:val="22"/>
                <w:lang w:eastAsia="zh-CN"/>
              </w:rPr>
              <w:t>level</w:t>
            </w:r>
            <w:r w:rsidR="00B27C84">
              <w:rPr>
                <w:iCs/>
                <w:szCs w:val="22"/>
                <w:lang w:eastAsia="zh-CN"/>
              </w:rPr>
              <w:t xml:space="preserve"> </w:t>
            </w:r>
            <w:r w:rsidRPr="00495D84">
              <w:rPr>
                <w:iCs/>
                <w:szCs w:val="22"/>
                <w:lang w:eastAsia="zh-CN"/>
              </w:rPr>
              <w:t>=</w:t>
            </w:r>
            <w:r w:rsidR="00B27C84">
              <w:rPr>
                <w:iCs/>
                <w:szCs w:val="22"/>
                <w:lang w:eastAsia="zh-CN"/>
              </w:rPr>
              <w:t xml:space="preserve"> </w:t>
            </w:r>
            <w:r w:rsidRPr="00495D84">
              <w:rPr>
                <w:iCs/>
                <w:szCs w:val="22"/>
                <w:lang w:eastAsia="zh-CN"/>
              </w:rPr>
              <w:t>k</w:t>
            </w:r>
          </w:p>
        </w:tc>
      </w:tr>
      <w:tr w:rsidR="00FA26B5" w:rsidRPr="00495D84" w14:paraId="7C1A3306"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495D84" w:rsidRDefault="00FA26B5" w:rsidP="00F33CAD">
            <w:pPr>
              <w:pStyle w:val="TAC"/>
              <w:ind w:firstLineChars="400" w:firstLine="720"/>
              <w:jc w:val="both"/>
            </w:pPr>
            <w:r w:rsidRPr="00495D84">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Pr="00495D84" w:rsidRDefault="00FA26B5" w:rsidP="00F33CAD">
            <w:pPr>
              <w:pStyle w:val="TAC"/>
              <w:rPr>
                <w:lang w:eastAsia="zh-CN"/>
              </w:rPr>
            </w:pPr>
            <w:r w:rsidRPr="00495D84">
              <w:rPr>
                <w:rFonts w:hint="eastAsia"/>
                <w:lang w:eastAsia="zh-CN"/>
              </w:rPr>
              <w:t>n</w:t>
            </w:r>
            <w:r w:rsidRPr="00495D84">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31421D91" w:rsidR="00FA26B5" w:rsidRPr="00495D84" w:rsidRDefault="00FA26B5" w:rsidP="00F33CAD">
            <w:pPr>
              <w:pStyle w:val="TAC"/>
              <w:jc w:val="left"/>
              <w:rPr>
                <w:iCs/>
                <w:szCs w:val="22"/>
                <w:lang w:eastAsia="zh-CN"/>
              </w:rPr>
            </w:pPr>
            <w:r w:rsidRPr="00495D84">
              <w:rPr>
                <w:iCs/>
                <w:szCs w:val="22"/>
              </w:rPr>
              <w:t>Length</w:t>
            </w:r>
            <w:r w:rsidR="00B27C84">
              <w:rPr>
                <w:iCs/>
                <w:szCs w:val="22"/>
              </w:rPr>
              <w:t xml:space="preserve"> </w:t>
            </w:r>
            <w:r w:rsidRPr="00495D84">
              <w:rPr>
                <w:iCs/>
                <w:szCs w:val="22"/>
              </w:rPr>
              <w:t>of</w:t>
            </w:r>
            <w:r w:rsidR="00B27C84">
              <w:rPr>
                <w:iCs/>
                <w:szCs w:val="22"/>
              </w:rPr>
              <w:t xml:space="preserve"> </w:t>
            </w:r>
            <w:r w:rsidRPr="00495D84">
              <w:rPr>
                <w:iCs/>
                <w:szCs w:val="22"/>
              </w:rPr>
              <w:t>resource</w:t>
            </w:r>
            <w:r w:rsidR="00B27C84">
              <w:rPr>
                <w:iCs/>
                <w:szCs w:val="22"/>
              </w:rPr>
              <w:t xml:space="preserve"> </w:t>
            </w:r>
            <w:r w:rsidRPr="00495D84">
              <w:rPr>
                <w:iCs/>
                <w:szCs w:val="22"/>
              </w:rPr>
              <w:t>selection</w:t>
            </w:r>
            <w:r w:rsidR="00B27C84">
              <w:rPr>
                <w:iCs/>
                <w:szCs w:val="22"/>
              </w:rPr>
              <w:t xml:space="preserve"> </w:t>
            </w:r>
            <w:r w:rsidRPr="00495D84">
              <w:rPr>
                <w:iCs/>
                <w:szCs w:val="22"/>
              </w:rPr>
              <w:t>window</w:t>
            </w:r>
            <w:r w:rsidR="00B27C84">
              <w:rPr>
                <w:iCs/>
                <w:szCs w:val="22"/>
              </w:rPr>
              <w:t xml:space="preserve"> </w:t>
            </w:r>
            <w:r w:rsidRPr="00495D84">
              <w:rPr>
                <w:iCs/>
                <w:szCs w:val="22"/>
              </w:rPr>
              <w:t>specified</w:t>
            </w:r>
            <w:r w:rsidR="00B27C84">
              <w:rPr>
                <w:iCs/>
                <w:szCs w:val="22"/>
              </w:rPr>
              <w:t xml:space="preserve"> </w:t>
            </w:r>
            <w:r w:rsidRPr="00495D84">
              <w:rPr>
                <w:iCs/>
                <w:szCs w:val="22"/>
              </w:rPr>
              <w:t>in</w:t>
            </w:r>
            <w:r w:rsidR="00B27C84">
              <w:rPr>
                <w:iCs/>
                <w:szCs w:val="22"/>
              </w:rPr>
              <w:t xml:space="preserve"> </w:t>
            </w: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rPr>
                <w:iCs/>
                <w:szCs w:val="22"/>
              </w:rPr>
              <w:t>subclause</w:t>
            </w:r>
            <w:r w:rsidR="00B27C84">
              <w:rPr>
                <w:iCs/>
                <w:szCs w:val="22"/>
              </w:rPr>
              <w:t xml:space="preserve"> </w:t>
            </w:r>
            <w:r w:rsidRPr="00495D84">
              <w:rPr>
                <w:iCs/>
                <w:szCs w:val="22"/>
              </w:rPr>
              <w:t>8.1.4.</w:t>
            </w:r>
            <w:r w:rsidR="00B27C84">
              <w:rPr>
                <w:iCs/>
                <w:szCs w:val="22"/>
              </w:rPr>
              <w:t xml:space="preserve"> </w:t>
            </w:r>
            <w:r w:rsidRPr="00495D84">
              <w:rPr>
                <w:iCs/>
                <w:szCs w:val="22"/>
              </w:rPr>
              <w:t>which</w:t>
            </w:r>
            <w:r w:rsidR="00B27C84">
              <w:rPr>
                <w:iCs/>
                <w:szCs w:val="22"/>
              </w:rPr>
              <w:t xml:space="preserve"> </w:t>
            </w:r>
            <w:r w:rsidRPr="00495D84">
              <w:rPr>
                <w:iCs/>
                <w:szCs w:val="22"/>
              </w:rPr>
              <w:t>is</w:t>
            </w:r>
            <w:r w:rsidR="00B27C84">
              <w:rPr>
                <w:iCs/>
                <w:szCs w:val="22"/>
              </w:rPr>
              <w:t xml:space="preserve"> </w:t>
            </w:r>
            <w:r w:rsidRPr="00495D84">
              <w:rPr>
                <w:iCs/>
                <w:szCs w:val="22"/>
              </w:rPr>
              <w:t>20</w:t>
            </w:r>
            <w:r w:rsidRPr="00495D84">
              <w:rPr>
                <w:rFonts w:ascii="Times New Roman" w:hAnsi="Times New Roman"/>
                <w:iCs/>
                <w:szCs w:val="22"/>
              </w:rPr>
              <w:t>∙</w:t>
            </w:r>
            <w:r w:rsidRPr="00495D84">
              <w:rPr>
                <w:iCs/>
                <w:szCs w:val="22"/>
              </w:rPr>
              <w:t>2</w:t>
            </w:r>
            <w:r w:rsidRPr="00495D84">
              <w:rPr>
                <w:rFonts w:ascii="Arial Unicode MS" w:eastAsia="Arial Unicode MS" w:hAnsi="Arial Unicode MS" w:cs="Arial Unicode MS" w:hint="eastAsia"/>
                <w:iCs/>
                <w:szCs w:val="22"/>
                <w:vertAlign w:val="superscript"/>
              </w:rPr>
              <w:t>μ</w:t>
            </w:r>
            <w:r w:rsidRPr="00495D84">
              <w:rPr>
                <w:rFonts w:ascii="Arial Unicode MS" w:eastAsia="Arial Unicode MS" w:hAnsi="Arial Unicode MS" w:cs="Arial Unicode MS"/>
                <w:iCs/>
                <w:szCs w:val="22"/>
                <w:lang w:eastAsia="zh-CN"/>
              </w:rPr>
              <w:t>slots</w:t>
            </w:r>
            <w:r w:rsidRPr="00495D84">
              <w:rPr>
                <w:iCs/>
                <w:szCs w:val="22"/>
              </w:rPr>
              <w:t>,</w:t>
            </w:r>
            <w:r w:rsidR="00B27C84">
              <w:rPr>
                <w:iCs/>
                <w:szCs w:val="22"/>
              </w:rPr>
              <w:t xml:space="preserve"> </w:t>
            </w:r>
            <w:r w:rsidRPr="00495D84">
              <w:rPr>
                <w:iCs/>
                <w:szCs w:val="22"/>
              </w:rPr>
              <w:t>where</w:t>
            </w:r>
            <w:r w:rsidR="00B27C84">
              <w:rPr>
                <w:iCs/>
                <w:szCs w:val="22"/>
              </w:rPr>
              <w:t xml:space="preserve"> </w:t>
            </w:r>
            <w:r w:rsidRPr="00495D84">
              <w:rPr>
                <w:iCs/>
                <w:szCs w:val="22"/>
              </w:rPr>
              <w:t>µ=0,1,2,3</w:t>
            </w:r>
            <w:r w:rsidR="00B27C84">
              <w:rPr>
                <w:iCs/>
                <w:szCs w:val="22"/>
              </w:rPr>
              <w:t xml:space="preserve"> </w:t>
            </w:r>
            <w:r w:rsidRPr="00495D84">
              <w:rPr>
                <w:iCs/>
                <w:szCs w:val="22"/>
              </w:rPr>
              <w:t>refers</w:t>
            </w:r>
            <w:r w:rsidR="00B27C84">
              <w:rPr>
                <w:iCs/>
                <w:szCs w:val="22"/>
              </w:rPr>
              <w:t xml:space="preserve"> </w:t>
            </w:r>
            <w:r w:rsidRPr="00495D84">
              <w:rPr>
                <w:iCs/>
                <w:szCs w:val="22"/>
              </w:rPr>
              <w:t>to</w:t>
            </w:r>
            <w:r w:rsidR="00B27C84">
              <w:rPr>
                <w:iCs/>
                <w:szCs w:val="22"/>
              </w:rPr>
              <w:t xml:space="preserve"> </w:t>
            </w:r>
            <w:r w:rsidRPr="00495D84">
              <w:rPr>
                <w:iCs/>
                <w:szCs w:val="22"/>
              </w:rPr>
              <w:t>SCS</w:t>
            </w:r>
            <w:r w:rsidR="00B27C84">
              <w:rPr>
                <w:iCs/>
                <w:szCs w:val="22"/>
              </w:rPr>
              <w:t xml:space="preserve"> </w:t>
            </w:r>
            <w:r w:rsidRPr="00495D84">
              <w:rPr>
                <w:iCs/>
                <w:szCs w:val="22"/>
              </w:rPr>
              <w:t>15,30,60,120</w:t>
            </w:r>
            <w:r w:rsidR="00B27C84">
              <w:rPr>
                <w:iCs/>
                <w:szCs w:val="22"/>
              </w:rPr>
              <w:t xml:space="preserve"> </w:t>
            </w:r>
            <w:r w:rsidRPr="00495D84">
              <w:rPr>
                <w:iCs/>
                <w:szCs w:val="22"/>
              </w:rPr>
              <w:t>kHz</w:t>
            </w:r>
            <w:r w:rsidR="00B27C84">
              <w:rPr>
                <w:iCs/>
                <w:szCs w:val="22"/>
              </w:rPr>
              <w:t xml:space="preserve"> </w:t>
            </w:r>
            <w:r w:rsidRPr="00495D84">
              <w:rPr>
                <w:iCs/>
                <w:szCs w:val="22"/>
              </w:rPr>
              <w:t>respectively</w:t>
            </w:r>
          </w:p>
        </w:tc>
      </w:tr>
      <w:tr w:rsidR="00FA26B5" w:rsidRPr="00495D84" w14:paraId="55240A6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495D84" w:rsidRDefault="00FA26B5" w:rsidP="00F33CAD">
            <w:pPr>
              <w:pStyle w:val="TAC"/>
              <w:ind w:firstLineChars="200" w:firstLine="360"/>
              <w:jc w:val="both"/>
            </w:pPr>
            <w:r w:rsidRPr="00495D84">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338AB5B6"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495D84" w:rsidRDefault="00FA26B5" w:rsidP="00F33CAD">
            <w:pPr>
              <w:pStyle w:val="TAC"/>
              <w:jc w:val="left"/>
              <w:rPr>
                <w:iCs/>
                <w:szCs w:val="22"/>
              </w:rPr>
            </w:pPr>
          </w:p>
        </w:tc>
      </w:tr>
      <w:tr w:rsidR="00FA26B5" w:rsidRPr="00495D84" w14:paraId="7C21469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495D84" w:rsidRDefault="00FA26B5" w:rsidP="00F33CAD">
            <w:pPr>
              <w:pStyle w:val="TAC"/>
              <w:ind w:firstLineChars="200" w:firstLine="360"/>
              <w:jc w:val="both"/>
            </w:pPr>
            <w:r w:rsidRPr="00495D84">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Pr="00495D84" w:rsidRDefault="00FA26B5" w:rsidP="00F33CAD">
            <w:pPr>
              <w:pStyle w:val="TAC"/>
              <w:rPr>
                <w:lang w:eastAsia="zh-CN"/>
              </w:rPr>
            </w:pPr>
            <w:r w:rsidRPr="00495D84">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42E3E201" w:rsidR="00FA26B5" w:rsidRPr="00495D84" w:rsidRDefault="00FA26B5" w:rsidP="00F33CAD">
            <w:pPr>
              <w:pStyle w:val="TAC"/>
              <w:jc w:val="left"/>
              <w:rPr>
                <w:iCs/>
                <w:szCs w:val="22"/>
              </w:rPr>
            </w:pPr>
            <w:r w:rsidRPr="00495D84">
              <w:rPr>
                <w:iCs/>
                <w:szCs w:val="22"/>
              </w:rPr>
              <w:t>PSSCH-RSRP</w:t>
            </w:r>
            <w:r w:rsidR="00B27C84">
              <w:rPr>
                <w:iCs/>
                <w:szCs w:val="22"/>
              </w:rPr>
              <w:t xml:space="preserve"> </w:t>
            </w:r>
            <w:r w:rsidRPr="00495D84">
              <w:rPr>
                <w:iCs/>
                <w:szCs w:val="22"/>
              </w:rPr>
              <w:t>measurement</w:t>
            </w:r>
            <w:r w:rsidR="00B27C84">
              <w:rPr>
                <w:iCs/>
                <w:szCs w:val="22"/>
              </w:rPr>
              <w:t xml:space="preserve"> </w:t>
            </w:r>
            <w:r w:rsidRPr="00495D84">
              <w:rPr>
                <w:iCs/>
                <w:szCs w:val="22"/>
              </w:rPr>
              <w:t>is</w:t>
            </w:r>
            <w:r w:rsidR="00B27C84">
              <w:rPr>
                <w:iCs/>
                <w:szCs w:val="22"/>
              </w:rPr>
              <w:t xml:space="preserve"> </w:t>
            </w:r>
            <w:r w:rsidRPr="00495D84">
              <w:rPr>
                <w:iCs/>
                <w:szCs w:val="22"/>
              </w:rPr>
              <w:t>used</w:t>
            </w:r>
            <w:r w:rsidR="00B27C84">
              <w:rPr>
                <w:iCs/>
                <w:szCs w:val="22"/>
              </w:rPr>
              <w:t xml:space="preserve"> </w:t>
            </w:r>
            <w:r w:rsidRPr="00495D84">
              <w:rPr>
                <w:iCs/>
                <w:szCs w:val="22"/>
              </w:rPr>
              <w:t>in</w:t>
            </w:r>
            <w:r w:rsidR="00B27C84">
              <w:rPr>
                <w:iCs/>
                <w:szCs w:val="22"/>
              </w:rPr>
              <w:t xml:space="preserve"> </w:t>
            </w:r>
            <w:r w:rsidRPr="00495D84">
              <w:rPr>
                <w:iCs/>
                <w:szCs w:val="22"/>
              </w:rPr>
              <w:t>the</w:t>
            </w:r>
            <w:r w:rsidR="00B27C84">
              <w:rPr>
                <w:iCs/>
                <w:szCs w:val="22"/>
              </w:rPr>
              <w:t xml:space="preserve"> </w:t>
            </w:r>
            <w:r w:rsidRPr="00495D84">
              <w:rPr>
                <w:iCs/>
                <w:szCs w:val="22"/>
              </w:rPr>
              <w:t>sensing</w:t>
            </w:r>
            <w:r w:rsidR="00B27C84">
              <w:rPr>
                <w:iCs/>
                <w:szCs w:val="22"/>
              </w:rPr>
              <w:t xml:space="preserve"> </w:t>
            </w:r>
            <w:r w:rsidRPr="00495D84">
              <w:rPr>
                <w:iCs/>
                <w:szCs w:val="22"/>
              </w:rPr>
              <w:t>operation.</w:t>
            </w:r>
          </w:p>
        </w:tc>
      </w:tr>
      <w:tr w:rsidR="00FA26B5" w:rsidRPr="00495D84" w14:paraId="5B22C160"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495D84" w:rsidRDefault="00FA26B5" w:rsidP="00F33CAD">
            <w:pPr>
              <w:pStyle w:val="TAC"/>
              <w:ind w:firstLineChars="100" w:firstLine="180"/>
              <w:jc w:val="both"/>
              <w:rPr>
                <w:rFonts w:eastAsia="DengXian"/>
                <w:lang w:eastAsia="zh-CN"/>
              </w:rPr>
            </w:pPr>
            <w:r w:rsidRPr="00495D84">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3CBF5822"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495D84" w:rsidRDefault="00FA26B5" w:rsidP="00F33CAD">
            <w:pPr>
              <w:pStyle w:val="TAC"/>
              <w:jc w:val="left"/>
              <w:rPr>
                <w:rFonts w:eastAsia="Malgun Gothic" w:cs="Arial"/>
                <w:lang w:eastAsia="zh-CN"/>
              </w:rPr>
            </w:pPr>
          </w:p>
        </w:tc>
      </w:tr>
      <w:tr w:rsidR="00FA26B5" w:rsidRPr="00495D84" w14:paraId="6F33EE8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495D84" w:rsidRDefault="00FA26B5" w:rsidP="00F33CAD">
            <w:pPr>
              <w:pStyle w:val="TAC"/>
              <w:ind w:firstLineChars="100" w:firstLine="180"/>
              <w:jc w:val="both"/>
              <w:rPr>
                <w:rFonts w:eastAsia="DengXian"/>
              </w:rPr>
            </w:pPr>
            <w:r w:rsidRPr="00495D84">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385D2F9D"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495D84" w:rsidRDefault="00FA26B5" w:rsidP="00F33CAD">
            <w:pPr>
              <w:pStyle w:val="TAC"/>
              <w:jc w:val="left"/>
              <w:rPr>
                <w:rFonts w:eastAsia="Malgun Gothic" w:cs="Arial"/>
                <w:lang w:eastAsia="zh-CN"/>
              </w:rPr>
            </w:pPr>
          </w:p>
        </w:tc>
      </w:tr>
      <w:tr w:rsidR="00FA26B5" w:rsidRPr="00495D84" w14:paraId="32C84947"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495D84" w:rsidRDefault="00FA26B5" w:rsidP="00F33CAD">
            <w:pPr>
              <w:pStyle w:val="TAC"/>
              <w:ind w:firstLineChars="100" w:firstLine="180"/>
              <w:jc w:val="both"/>
            </w:pPr>
            <w:r w:rsidRPr="00495D84">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Pr="00495D84" w:rsidRDefault="00FA26B5" w:rsidP="00F33CAD">
            <w:pPr>
              <w:pStyle w:val="TAC"/>
              <w:rPr>
                <w:lang w:eastAsia="zh-CN"/>
              </w:rPr>
            </w:pPr>
            <w:r w:rsidRPr="00495D84">
              <w:rPr>
                <w:rFonts w:hint="eastAsia"/>
                <w:lang w:eastAsia="zh-CN"/>
              </w:rPr>
              <w:t>e</w:t>
            </w:r>
            <w:r w:rsidRPr="00495D84">
              <w:rPr>
                <w:lang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495D84" w:rsidRDefault="00FA26B5" w:rsidP="00F33CAD">
            <w:pPr>
              <w:pStyle w:val="TAC"/>
              <w:jc w:val="left"/>
              <w:rPr>
                <w:rFonts w:eastAsia="Malgun Gothic" w:cs="Arial"/>
                <w:lang w:eastAsia="zh-CN"/>
              </w:rPr>
            </w:pPr>
          </w:p>
        </w:tc>
      </w:tr>
      <w:tr w:rsidR="00FA26B5" w:rsidRPr="00495D84" w14:paraId="2E25634A"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495D84" w:rsidRDefault="00FA26B5" w:rsidP="00F33CAD">
            <w:pPr>
              <w:pStyle w:val="TAC"/>
              <w:ind w:firstLineChars="100" w:firstLine="180"/>
              <w:jc w:val="both"/>
            </w:pPr>
            <w:r w:rsidRPr="00495D84">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8351011" w:rsidR="00FA26B5" w:rsidRPr="00495D84" w:rsidRDefault="00FA26B5" w:rsidP="00F33CAD">
            <w:pPr>
              <w:pStyle w:val="TAC"/>
              <w:jc w:val="left"/>
              <w:rPr>
                <w:rFonts w:eastAsiaTheme="minorEastAsia" w:cs="Arial"/>
                <w:lang w:eastAsia="zh-CN"/>
              </w:rPr>
            </w:pPr>
            <w:r w:rsidRPr="00495D84">
              <w:rPr>
                <w:rFonts w:cs="Arial" w:hint="eastAsia"/>
                <w:lang w:eastAsia="zh-CN"/>
              </w:rPr>
              <w:t>1</w:t>
            </w:r>
            <w:r w:rsidR="00B27C84">
              <w:rPr>
                <w:rFonts w:cs="Arial"/>
                <w:lang w:eastAsia="zh-CN"/>
              </w:rPr>
              <w:t xml:space="preserve"> </w:t>
            </w:r>
            <w:r w:rsidRPr="00495D84">
              <w:rPr>
                <w:rFonts w:cs="Arial"/>
                <w:lang w:eastAsia="zh-CN"/>
              </w:rPr>
              <w:t>entry</w:t>
            </w:r>
          </w:p>
        </w:tc>
      </w:tr>
      <w:tr w:rsidR="00FA26B5" w:rsidRPr="00495D84" w14:paraId="798C05A3"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495D84" w:rsidRDefault="00FA26B5" w:rsidP="00F33CAD">
            <w:pPr>
              <w:pStyle w:val="TAC"/>
              <w:ind w:firstLineChars="200" w:firstLine="360"/>
              <w:jc w:val="both"/>
              <w:rPr>
                <w:lang w:eastAsia="zh-CN"/>
              </w:rPr>
            </w:pPr>
            <w:r w:rsidRPr="00495D84">
              <w:t>SL-MinMaxMCS-Config-r16[1]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Pr="00495D84"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3A8A6370" w:rsidR="00FA26B5" w:rsidRPr="00495D84" w:rsidRDefault="00FA26B5" w:rsidP="00F33CAD">
            <w:pPr>
              <w:pStyle w:val="TAC"/>
              <w:jc w:val="left"/>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r w:rsidR="00FA26B5" w:rsidRPr="00495D84" w14:paraId="5CE573FF"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495D84" w:rsidRDefault="00FA26B5" w:rsidP="00F33CAD">
            <w:pPr>
              <w:pStyle w:val="TAC"/>
              <w:ind w:firstLineChars="300" w:firstLine="540"/>
              <w:jc w:val="both"/>
            </w:pPr>
            <w:r w:rsidRPr="00495D84">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Pr="00495D84" w:rsidRDefault="00FA26B5" w:rsidP="00F33CAD">
            <w:pPr>
              <w:pStyle w:val="TAC"/>
              <w:rPr>
                <w:lang w:eastAsia="zh-CN"/>
              </w:rPr>
            </w:pPr>
            <w:r w:rsidRPr="00495D84">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37051AF7" w:rsidR="00FA26B5" w:rsidRPr="00495D84" w:rsidRDefault="00FA26B5" w:rsidP="00F33CAD">
            <w:pPr>
              <w:pStyle w:val="TAC"/>
              <w:jc w:val="left"/>
              <w:rPr>
                <w:rFonts w:cs="Arial"/>
                <w:lang w:eastAsia="zh-CN"/>
              </w:rPr>
            </w:pPr>
            <w:r w:rsidRPr="00495D84">
              <w:rPr>
                <w:iCs/>
                <w:szCs w:val="22"/>
              </w:rPr>
              <w:t>TS</w:t>
            </w:r>
            <w:r w:rsidR="00B27C84">
              <w:rPr>
                <w:iCs/>
                <w:szCs w:val="22"/>
              </w:rPr>
              <w:t xml:space="preserve"> </w:t>
            </w:r>
            <w:r w:rsidRPr="00495D84">
              <w:rPr>
                <w:iCs/>
                <w:szCs w:val="22"/>
              </w:rPr>
              <w:t>38.214</w:t>
            </w:r>
            <w:r w:rsidR="00B27C84">
              <w:rPr>
                <w:iCs/>
                <w:szCs w:val="22"/>
              </w:rPr>
              <w:t xml:space="preserve"> </w:t>
            </w:r>
            <w:r w:rsidRPr="00495D84">
              <w:rPr>
                <w:iCs/>
                <w:szCs w:val="22"/>
              </w:rPr>
              <w:t>[26]</w:t>
            </w:r>
            <w:r w:rsidR="00B27C84">
              <w:rPr>
                <w:iCs/>
                <w:szCs w:val="22"/>
              </w:rPr>
              <w:t xml:space="preserve"> </w:t>
            </w:r>
            <w:r w:rsidRPr="00495D84">
              <w:t>Table</w:t>
            </w:r>
            <w:r w:rsidR="00B27C84">
              <w:t xml:space="preserve"> </w:t>
            </w:r>
            <w:r w:rsidRPr="00495D84">
              <w:t>5.1.3.1-1</w:t>
            </w:r>
            <w:r w:rsidR="00B27C84">
              <w:t xml:space="preserve"> </w:t>
            </w:r>
            <w:r w:rsidRPr="00495D84">
              <w:t>is</w:t>
            </w:r>
            <w:r w:rsidR="00B27C84">
              <w:t xml:space="preserve"> </w:t>
            </w:r>
            <w:r w:rsidRPr="00495D84">
              <w:t>the</w:t>
            </w:r>
            <w:r w:rsidR="00B27C84">
              <w:t xml:space="preserve"> </w:t>
            </w:r>
            <w:r w:rsidRPr="00495D84">
              <w:t>MCS</w:t>
            </w:r>
            <w:r w:rsidR="00B27C84">
              <w:t xml:space="preserve"> </w:t>
            </w:r>
            <w:r w:rsidRPr="00495D84">
              <w:t>table</w:t>
            </w:r>
            <w:r w:rsidR="00B27C84">
              <w:t xml:space="preserve"> </w:t>
            </w:r>
            <w:r w:rsidRPr="00495D84">
              <w:rPr>
                <w:bCs/>
                <w:kern w:val="2"/>
              </w:rPr>
              <w:t>used</w:t>
            </w:r>
            <w:r w:rsidR="00B27C84">
              <w:rPr>
                <w:bCs/>
                <w:kern w:val="2"/>
              </w:rPr>
              <w:t xml:space="preserve"> </w:t>
            </w:r>
            <w:r w:rsidRPr="00495D84">
              <w:rPr>
                <w:bCs/>
                <w:kern w:val="2"/>
              </w:rPr>
              <w:t>in</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p>
        </w:tc>
      </w:tr>
      <w:tr w:rsidR="00FA26B5" w:rsidRPr="00495D84" w14:paraId="0D72CEB8"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495D84" w:rsidRDefault="00FA26B5" w:rsidP="00F33CAD">
            <w:pPr>
              <w:pStyle w:val="TAC"/>
              <w:ind w:firstLineChars="100" w:firstLine="180"/>
              <w:jc w:val="both"/>
            </w:pPr>
            <w:r w:rsidRPr="00495D84">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Pr="00495D84" w:rsidRDefault="00FA26B5" w:rsidP="00F33CAD">
            <w:pPr>
              <w:pStyle w:val="TAC"/>
              <w:rPr>
                <w:lang w:eastAsia="zh-CN"/>
              </w:rPr>
            </w:pPr>
            <w:r w:rsidRPr="00495D84">
              <w:rPr>
                <w:rFonts w:hint="eastAsia"/>
                <w:lang w:eastAsia="zh-CN"/>
              </w:rPr>
              <w:t>1</w:t>
            </w:r>
            <w:r w:rsidRPr="00495D84">
              <w:rPr>
                <w:lang w:eastAsia="zh-CN"/>
              </w:rPr>
              <w:t>111111111</w:t>
            </w:r>
          </w:p>
          <w:p w14:paraId="70016310" w14:textId="77777777" w:rsidR="00FA26B5" w:rsidRPr="00495D84" w:rsidRDefault="00FA26B5" w:rsidP="00F33CAD">
            <w:pPr>
              <w:pStyle w:val="TAC"/>
              <w:rPr>
                <w:lang w:eastAsia="zh-CN"/>
              </w:rPr>
            </w:pPr>
            <w:r w:rsidRPr="00495D84">
              <w:rPr>
                <w:lang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5D46E9D5" w:rsidR="00FA26B5" w:rsidRPr="00495D84" w:rsidRDefault="00FA26B5" w:rsidP="00F33CAD">
            <w:pPr>
              <w:pStyle w:val="TAC"/>
              <w:jc w:val="left"/>
              <w:rPr>
                <w:rFonts w:eastAsia="Malgun Gothic" w:cs="Arial"/>
                <w:lang w:eastAsia="zh-CN"/>
              </w:rPr>
            </w:pPr>
            <w:r w:rsidRPr="00495D84">
              <w:t>Every</w:t>
            </w:r>
            <w:r w:rsidR="00B27C84">
              <w:t xml:space="preserve"> </w:t>
            </w:r>
            <w:r w:rsidRPr="00495D84">
              <w:t>slot</w:t>
            </w:r>
            <w:r w:rsidR="00B27C84">
              <w:t xml:space="preserve"> </w:t>
            </w:r>
            <w:r w:rsidRPr="00495D84">
              <w:t>in</w:t>
            </w:r>
            <w:r w:rsidR="00B27C84">
              <w:t xml:space="preserve"> </w:t>
            </w:r>
            <w:r w:rsidRPr="00495D84">
              <w:t>a</w:t>
            </w:r>
            <w:r w:rsidR="00B27C84">
              <w:t xml:space="preserve"> </w:t>
            </w:r>
            <w:r w:rsidRPr="00495D84">
              <w:t>period</w:t>
            </w:r>
            <w:r w:rsidR="00B27C84">
              <w:t xml:space="preserve"> </w:t>
            </w:r>
            <w:r w:rsidRPr="00495D84">
              <w:t>of</w:t>
            </w:r>
            <w:r w:rsidR="00B27C84">
              <w:t xml:space="preserve"> </w:t>
            </w:r>
            <w:r w:rsidRPr="00495D84">
              <w:t>20</w:t>
            </w:r>
            <w:r w:rsidR="00B27C84">
              <w:t xml:space="preserve"> </w:t>
            </w:r>
            <w:r w:rsidRPr="00495D84">
              <w:t>slots</w:t>
            </w:r>
            <w:r w:rsidR="00B27C84">
              <w:t xml:space="preserve"> </w:t>
            </w:r>
            <w:r w:rsidRPr="00495D84">
              <w:t>during</w:t>
            </w:r>
            <w:r w:rsidR="00B27C84">
              <w:t xml:space="preserve"> </w:t>
            </w:r>
            <w:r w:rsidRPr="00495D84">
              <w:t>a</w:t>
            </w:r>
            <w:r w:rsidR="00B27C84">
              <w:t xml:space="preserve"> </w:t>
            </w:r>
            <w:r w:rsidRPr="00495D84">
              <w:t>SFN</w:t>
            </w:r>
            <w:r w:rsidR="00B27C84">
              <w:t xml:space="preserve"> </w:t>
            </w:r>
            <w:r w:rsidRPr="00495D84">
              <w:t>or</w:t>
            </w:r>
            <w:r w:rsidR="00B27C84">
              <w:t xml:space="preserve"> </w:t>
            </w:r>
            <w:r w:rsidRPr="00495D84">
              <w:t>DFN</w:t>
            </w:r>
            <w:r w:rsidR="00B27C84">
              <w:t xml:space="preserve"> </w:t>
            </w:r>
            <w:r w:rsidRPr="00495D84">
              <w:t>cycle</w:t>
            </w:r>
            <w:r w:rsidR="00B27C84">
              <w:t xml:space="preserve"> </w:t>
            </w:r>
            <w:r w:rsidRPr="00495D84">
              <w:t>can</w:t>
            </w:r>
            <w:r w:rsidR="00B27C84">
              <w:t xml:space="preserve"> </w:t>
            </w:r>
            <w:r w:rsidRPr="00495D84">
              <w:t>be</w:t>
            </w:r>
            <w:r w:rsidR="00B27C84">
              <w:t xml:space="preserve"> </w:t>
            </w:r>
            <w:r w:rsidRPr="00495D84">
              <w:t>used</w:t>
            </w:r>
            <w:r w:rsidR="00B27C84">
              <w:t xml:space="preserve"> </w:t>
            </w:r>
            <w:r w:rsidRPr="00495D84">
              <w:t>for</w:t>
            </w:r>
            <w:r w:rsidR="00B27C84">
              <w:t xml:space="preserve"> </w:t>
            </w:r>
            <w:r w:rsidRPr="00495D84">
              <w:t>sidelink</w:t>
            </w:r>
          </w:p>
        </w:tc>
      </w:tr>
      <w:tr w:rsidR="00B76861" w:rsidRPr="00495D84" w14:paraId="6467AC0E"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495D84" w:rsidRDefault="00B76861" w:rsidP="00B76861">
            <w:pPr>
              <w:pStyle w:val="TAC"/>
              <w:ind w:firstLineChars="100" w:firstLine="160"/>
              <w:jc w:val="both"/>
            </w:pPr>
            <w:r w:rsidRPr="00495D84">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Pr="00495D84" w:rsidRDefault="00B76861" w:rsidP="00B76861">
            <w:pPr>
              <w:pStyle w:val="TAC"/>
              <w:jc w:val="left"/>
            </w:pPr>
          </w:p>
        </w:tc>
      </w:tr>
      <w:tr w:rsidR="00B76861" w:rsidRPr="00495D84" w14:paraId="382E05CC"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016C5822" w:rsidR="00B76861" w:rsidRPr="00495D84" w:rsidRDefault="00B27C84" w:rsidP="00B76861">
            <w:pPr>
              <w:pStyle w:val="TAC"/>
              <w:ind w:firstLineChars="100" w:firstLine="160"/>
              <w:jc w:val="both"/>
            </w:pPr>
            <w:r>
              <w:rPr>
                <w:sz w:val="16"/>
                <w:szCs w:val="16"/>
              </w:rPr>
              <w:t xml:space="preserve">     </w:t>
            </w:r>
            <w:r w:rsidR="00B76861" w:rsidRPr="00495D84">
              <w:rPr>
                <w:sz w:val="16"/>
                <w:szCs w:val="16"/>
              </w:rPr>
              <w:t>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Pr="00495D84" w:rsidRDefault="00B76861" w:rsidP="00B76861">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Pr="00495D84" w:rsidRDefault="00B76861" w:rsidP="00B76861">
            <w:pPr>
              <w:pStyle w:val="TAC"/>
              <w:jc w:val="left"/>
            </w:pPr>
          </w:p>
        </w:tc>
      </w:tr>
      <w:tr w:rsidR="00B76861" w:rsidRPr="00495D84" w14:paraId="1D0577ED" w14:textId="77777777" w:rsidTr="00E94096">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0D3148A4" w:rsidR="00B76861" w:rsidRPr="00495D84" w:rsidRDefault="00B27C84" w:rsidP="00B76861">
            <w:pPr>
              <w:pStyle w:val="TAC"/>
              <w:ind w:firstLineChars="100" w:firstLine="160"/>
              <w:jc w:val="both"/>
            </w:pPr>
            <w:r>
              <w:rPr>
                <w:sz w:val="16"/>
                <w:szCs w:val="16"/>
              </w:rPr>
              <w:t xml:space="preserve">         </w:t>
            </w:r>
            <w:r w:rsidR="00B76861" w:rsidRPr="00495D84">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Pr="00495D84" w:rsidRDefault="00B76861" w:rsidP="00B76861">
            <w:pPr>
              <w:pStyle w:val="TAC"/>
              <w:rPr>
                <w:lang w:eastAsia="zh-CN"/>
              </w:rPr>
            </w:pPr>
            <w:r w:rsidRPr="00495D84">
              <w:rPr>
                <w:lang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42E8FF0C" w:rsidR="00B76861" w:rsidRPr="00495D84" w:rsidRDefault="00B76861" w:rsidP="00B76861">
            <w:pPr>
              <w:pStyle w:val="TAC"/>
              <w:jc w:val="left"/>
            </w:pPr>
            <w:r w:rsidRPr="00495D84">
              <w:t>Indicates</w:t>
            </w:r>
            <w:r w:rsidR="00B27C84">
              <w:t xml:space="preserve"> </w:t>
            </w:r>
            <w:r w:rsidRPr="00495D84">
              <w:t>the</w:t>
            </w:r>
            <w:r w:rsidR="00B27C84">
              <w:t xml:space="preserve"> </w:t>
            </w:r>
            <w:r w:rsidRPr="00495D84">
              <w:t>portion</w:t>
            </w:r>
            <w:r w:rsidR="00B27C84">
              <w:t xml:space="preserve"> </w:t>
            </w:r>
            <w:r w:rsidRPr="00495D84">
              <w:t>of</w:t>
            </w:r>
            <w:r w:rsidR="00B27C84">
              <w:t xml:space="preserve"> </w:t>
            </w:r>
            <w:r w:rsidRPr="00495D84">
              <w:t>candidate</w:t>
            </w:r>
            <w:r w:rsidR="00B27C84">
              <w:t xml:space="preserve"> </w:t>
            </w:r>
            <w:r w:rsidRPr="00495D84">
              <w:t>single-slot</w:t>
            </w:r>
            <w:r w:rsidR="00B27C84">
              <w:t xml:space="preserve"> </w:t>
            </w:r>
            <w:r w:rsidRPr="00495D84">
              <w:t>PSSCH</w:t>
            </w:r>
            <w:r w:rsidR="00B27C84">
              <w:t xml:space="preserve"> </w:t>
            </w:r>
            <w:r w:rsidRPr="00495D84">
              <w:t>resources</w:t>
            </w:r>
            <w:r w:rsidR="00B27C84">
              <w:t xml:space="preserve"> </w:t>
            </w:r>
            <w:r w:rsidRPr="00495D84">
              <w:t>over</w:t>
            </w:r>
            <w:r w:rsidR="00B27C84">
              <w:t xml:space="preserve"> </w:t>
            </w:r>
            <w:r w:rsidRPr="00495D84">
              <w:t>the</w:t>
            </w:r>
            <w:r w:rsidR="00B27C84">
              <w:t xml:space="preserve"> </w:t>
            </w:r>
            <w:r w:rsidRPr="00495D84">
              <w:t>toal</w:t>
            </w:r>
            <w:r w:rsidR="00B27C84">
              <w:t xml:space="preserve"> </w:t>
            </w:r>
            <w:r w:rsidRPr="00495D84">
              <w:t>resources.</w:t>
            </w:r>
            <w:r w:rsidR="00B27C84">
              <w:t xml:space="preserve"> </w:t>
            </w:r>
            <w:r w:rsidRPr="00495D84">
              <w:t>Value</w:t>
            </w:r>
            <w:r w:rsidR="00B27C84">
              <w:t xml:space="preserve"> </w:t>
            </w:r>
            <w:r w:rsidRPr="00495D84">
              <w:t>p20</w:t>
            </w:r>
            <w:r w:rsidR="00B27C84">
              <w:t xml:space="preserve"> </w:t>
            </w:r>
            <w:r w:rsidRPr="00495D84">
              <w:t>corresponds</w:t>
            </w:r>
            <w:r w:rsidR="00B27C84">
              <w:t xml:space="preserve"> </w:t>
            </w:r>
            <w:r w:rsidRPr="00495D84">
              <w:t>to</w:t>
            </w:r>
            <w:r w:rsidR="00B27C84">
              <w:t xml:space="preserve"> </w:t>
            </w:r>
            <w:r w:rsidRPr="00495D84">
              <w:t>20%,</w:t>
            </w:r>
            <w:r w:rsidR="00B27C84">
              <w:t xml:space="preserve"> </w:t>
            </w:r>
            <w:r w:rsidRPr="00495D84">
              <w:t>and</w:t>
            </w:r>
            <w:r w:rsidR="00B27C84">
              <w:t xml:space="preserve"> </w:t>
            </w:r>
            <w:r w:rsidRPr="00495D84">
              <w:t>so</w:t>
            </w:r>
            <w:r w:rsidR="00B27C84">
              <w:t xml:space="preserve"> </w:t>
            </w:r>
            <w:r w:rsidRPr="00495D84">
              <w:t>on.</w:t>
            </w:r>
          </w:p>
        </w:tc>
      </w:tr>
    </w:tbl>
    <w:p w14:paraId="3438DCA1" w14:textId="77777777" w:rsidR="00E93AE3" w:rsidRPr="00495D84" w:rsidRDefault="00E93AE3" w:rsidP="00FA26B5"/>
    <w:p w14:paraId="0474D207" w14:textId="6A1389F3" w:rsidR="00E93AE3" w:rsidRPr="00495D84" w:rsidRDefault="00E93AE3" w:rsidP="00E93AE3">
      <w:pPr>
        <w:pStyle w:val="TH"/>
        <w:ind w:right="-149"/>
        <w:rPr>
          <w:rFonts w:eastAsia="Malgun Gothic"/>
          <w:lang w:eastAsia="zh-CN"/>
        </w:rPr>
      </w:pPr>
      <w:r w:rsidRPr="00495D84">
        <w:lastRenderedPageBreak/>
        <w:t>Table A.3.21.</w:t>
      </w:r>
      <w:r w:rsidRPr="00495D84">
        <w:rPr>
          <w:rFonts w:eastAsia="Malgun Gothic" w:hint="eastAsia"/>
          <w:lang w:eastAsia="zh-CN"/>
        </w:rPr>
        <w:t>2</w:t>
      </w:r>
      <w:r w:rsidRPr="00495D84">
        <w:t>-</w:t>
      </w:r>
      <w:r w:rsidRPr="00495D84">
        <w:rPr>
          <w:rFonts w:eastAsia="Malgun Gothic"/>
          <w:lang w:eastAsia="zh-CN"/>
        </w:rPr>
        <w:t>3</w:t>
      </w:r>
      <w:r w:rsidRPr="00495D84">
        <w:t xml:space="preserve">: </w:t>
      </w:r>
      <w:r w:rsidRPr="00495D84">
        <w:rPr>
          <w:rFonts w:eastAsia="Malgun Gothic" w:hint="eastAsia"/>
          <w:lang w:eastAsia="zh-CN"/>
        </w:rPr>
        <w:t>V2X sidelink</w:t>
      </w:r>
      <w:r w:rsidRPr="00495D84">
        <w:t xml:space="preserve"> UE </w:t>
      </w:r>
      <w:r w:rsidRPr="00495D84">
        <w:rPr>
          <w:rFonts w:eastAsia="PMingLiU" w:hint="eastAsia"/>
          <w:lang w:eastAsia="zh-TW"/>
        </w:rPr>
        <w:t>a</w:t>
      </w:r>
      <w:r w:rsidRPr="00495D84">
        <w:rPr>
          <w:rFonts w:eastAsia="PMingLiU"/>
          <w:lang w:eastAsia="zh-TW"/>
        </w:rPr>
        <w:t>utonomous resource selection</w:t>
      </w:r>
      <w:r w:rsidRPr="00495D84">
        <w:t xml:space="preserve"> configuration for NR</w:t>
      </w:r>
      <w:r w:rsidRPr="00495D84">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3"/>
        <w:gridCol w:w="1277"/>
        <w:gridCol w:w="4529"/>
      </w:tblGrid>
      <w:tr w:rsidR="00FA26B5" w:rsidRPr="00495D84" w14:paraId="5A4013D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495D84" w:rsidRDefault="00FA26B5" w:rsidP="00F33CAD">
            <w:pPr>
              <w:pStyle w:val="TAH"/>
            </w:pPr>
            <w:r w:rsidRPr="00495D84">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495D84" w:rsidRDefault="00FA26B5" w:rsidP="00F33CAD">
            <w:pPr>
              <w:pStyle w:val="TAH"/>
            </w:pPr>
            <w:r w:rsidRPr="00495D84">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495D84" w:rsidRDefault="00FA26B5" w:rsidP="00F33CAD">
            <w:pPr>
              <w:pStyle w:val="TAH"/>
            </w:pPr>
            <w:r w:rsidRPr="00495D84">
              <w:t>Comment</w:t>
            </w:r>
          </w:p>
        </w:tc>
      </w:tr>
      <w:tr w:rsidR="00FA26B5" w:rsidRPr="00495D84" w14:paraId="2F669CE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495D84" w:rsidRDefault="00FA26B5" w:rsidP="00F33CAD">
            <w:pPr>
              <w:pStyle w:val="TAC"/>
              <w:jc w:val="both"/>
              <w:rPr>
                <w:lang w:eastAsia="zh-CN"/>
              </w:rPr>
            </w:pPr>
            <w:r w:rsidRPr="00495D84">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495D84" w:rsidRDefault="00FA26B5" w:rsidP="00F33CAD">
            <w:pPr>
              <w:pStyle w:val="TAC"/>
              <w:jc w:val="left"/>
              <w:rPr>
                <w:lang w:eastAsia="zh-CN"/>
              </w:rPr>
            </w:pPr>
          </w:p>
        </w:tc>
      </w:tr>
      <w:tr w:rsidR="00FA26B5" w:rsidRPr="00495D84" w14:paraId="7200638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495D84" w:rsidRDefault="00FA26B5" w:rsidP="00F33CAD">
            <w:pPr>
              <w:pStyle w:val="TAC"/>
              <w:ind w:firstLineChars="100" w:firstLine="180"/>
              <w:jc w:val="both"/>
            </w:pPr>
            <w:r w:rsidRPr="00495D84">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67F39594" w:rsidR="00FA26B5" w:rsidRPr="00495D84" w:rsidRDefault="00FA26B5" w:rsidP="00F33CAD">
            <w:pPr>
              <w:pStyle w:val="TAC"/>
              <w:jc w:val="left"/>
              <w:rPr>
                <w:lang w:eastAsia="zh-CN"/>
              </w:rPr>
            </w:pPr>
            <w:r w:rsidRPr="00495D84">
              <w:rPr>
                <w:rFonts w:hint="eastAsia"/>
                <w:lang w:eastAsia="zh-CN"/>
              </w:rPr>
              <w:t>1</w:t>
            </w:r>
            <w:r w:rsidR="00B27C84">
              <w:rPr>
                <w:lang w:eastAsia="zh-CN"/>
              </w:rPr>
              <w:t xml:space="preserve"> </w:t>
            </w:r>
            <w:r w:rsidRPr="00495D84">
              <w:rPr>
                <w:lang w:eastAsia="zh-CN"/>
              </w:rPr>
              <w:t>entry</w:t>
            </w:r>
          </w:p>
        </w:tc>
      </w:tr>
      <w:tr w:rsidR="00FA26B5" w:rsidRPr="00495D84" w14:paraId="47ACFFD8"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495D84" w:rsidRDefault="00FA26B5" w:rsidP="00F33CAD">
            <w:pPr>
              <w:pStyle w:val="TAC"/>
              <w:ind w:firstLineChars="200" w:firstLine="360"/>
              <w:jc w:val="both"/>
            </w:pPr>
            <w:r w:rsidRPr="00495D84">
              <w:t>SL-PSSCH-TxConfig-r16[1]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495D84" w:rsidRDefault="00FA26B5" w:rsidP="00F33CAD">
            <w:pPr>
              <w:pStyle w:val="TAC"/>
              <w:rPr>
                <w:lang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4D5E57F9" w:rsidR="00FA26B5" w:rsidRPr="00495D84" w:rsidRDefault="00FA26B5" w:rsidP="00F33CAD">
            <w:pPr>
              <w:pStyle w:val="TAC"/>
              <w:jc w:val="left"/>
              <w:rPr>
                <w:lang w:eastAsia="zh-CN"/>
              </w:rPr>
            </w:pPr>
            <w:r w:rsidRPr="00495D84">
              <w:rPr>
                <w:rFonts w:hint="eastAsia"/>
                <w:lang w:eastAsia="zh-CN"/>
              </w:rPr>
              <w:t>E</w:t>
            </w:r>
            <w:r w:rsidRPr="00495D84">
              <w:rPr>
                <w:lang w:eastAsia="zh-CN"/>
              </w:rPr>
              <w:t>ntry</w:t>
            </w:r>
            <w:r w:rsidR="00B27C84">
              <w:rPr>
                <w:lang w:eastAsia="zh-CN"/>
              </w:rPr>
              <w:t xml:space="preserve"> </w:t>
            </w:r>
            <w:r w:rsidRPr="00495D84">
              <w:rPr>
                <w:lang w:eastAsia="zh-CN"/>
              </w:rPr>
              <w:t>1</w:t>
            </w:r>
          </w:p>
        </w:tc>
      </w:tr>
      <w:tr w:rsidR="00FA26B5" w:rsidRPr="00495D84" w14:paraId="73871E5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495D84" w:rsidRDefault="00FA26B5" w:rsidP="00F33CAD">
            <w:pPr>
              <w:pStyle w:val="TAC"/>
              <w:ind w:firstLineChars="300" w:firstLine="540"/>
              <w:jc w:val="both"/>
              <w:rPr>
                <w:lang w:eastAsia="zh-CN"/>
              </w:rPr>
            </w:pPr>
            <w:r w:rsidRPr="00495D84">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3DAF7CB6" w:rsidR="00FA26B5" w:rsidRPr="00495D84" w:rsidRDefault="00FA26B5" w:rsidP="00F33CAD">
            <w:pPr>
              <w:pStyle w:val="TAC"/>
              <w:rPr>
                <w:lang w:eastAsia="zh-CN"/>
              </w:rPr>
            </w:pPr>
            <w:r w:rsidRPr="00495D84">
              <w:rPr>
                <w:lang w:eastAsia="zh-CN"/>
              </w:rPr>
              <w:t>Not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5F63303C" w:rsidR="00FA26B5" w:rsidRPr="00495D84" w:rsidRDefault="00FA26B5" w:rsidP="00F33CAD">
            <w:pPr>
              <w:pStyle w:val="TAC"/>
              <w:jc w:val="left"/>
              <w:rPr>
                <w:lang w:eastAsia="zh-CN"/>
              </w:rPr>
            </w:pPr>
            <w:r w:rsidRPr="00495D84">
              <w:rPr>
                <w:rFonts w:cs="Arial"/>
                <w:lang w:eastAsia="zh-CN"/>
              </w:rPr>
              <w:t>When</w:t>
            </w:r>
            <w:r w:rsidR="00B27C84">
              <w:rPr>
                <w:rFonts w:cs="Arial"/>
                <w:lang w:eastAsia="zh-CN"/>
              </w:rPr>
              <w:t xml:space="preserve"> </w:t>
            </w:r>
            <w:r w:rsidRPr="00495D84">
              <w:rPr>
                <w:rFonts w:cs="Arial"/>
                <w:lang w:eastAsia="zh-CN"/>
              </w:rPr>
              <w:t>this</w:t>
            </w:r>
            <w:r w:rsidR="00B27C84">
              <w:rPr>
                <w:rFonts w:cs="Arial"/>
                <w:lang w:eastAsia="zh-CN"/>
              </w:rPr>
              <w:t xml:space="preserve"> </w:t>
            </w:r>
            <w:r w:rsidRPr="00495D84">
              <w:rPr>
                <w:rFonts w:cs="Arial"/>
                <w:lang w:eastAsia="zh-CN"/>
              </w:rPr>
              <w:t>filed</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absent,</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configuration</w:t>
            </w:r>
            <w:r w:rsidR="00B27C84">
              <w:rPr>
                <w:rFonts w:cs="Arial"/>
                <w:lang w:eastAsia="zh-CN"/>
              </w:rPr>
              <w:t xml:space="preserve"> </w:t>
            </w:r>
            <w:r w:rsidRPr="00495D84">
              <w:rPr>
                <w:rFonts w:cs="Arial"/>
                <w:lang w:eastAsia="zh-CN"/>
              </w:rPr>
              <w:t>is</w:t>
            </w:r>
            <w:r w:rsidR="00B27C84">
              <w:rPr>
                <w:rFonts w:cs="Arial"/>
                <w:lang w:eastAsia="zh-CN"/>
              </w:rPr>
              <w:t xml:space="preserve"> </w:t>
            </w:r>
            <w:r w:rsidRPr="00495D84">
              <w:rPr>
                <w:rFonts w:cs="Arial"/>
                <w:lang w:eastAsia="zh-CN"/>
              </w:rPr>
              <w:t>applicable</w:t>
            </w:r>
            <w:r w:rsidR="00B27C84">
              <w:rPr>
                <w:rFonts w:cs="Arial"/>
                <w:lang w:eastAsia="zh-CN"/>
              </w:rPr>
              <w:t xml:space="preserve"> </w:t>
            </w:r>
            <w:r w:rsidRPr="00495D84">
              <w:rPr>
                <w:rFonts w:cs="Arial"/>
                <w:lang w:eastAsia="zh-CN"/>
              </w:rPr>
              <w:t>for</w:t>
            </w:r>
            <w:r w:rsidR="00B27C84">
              <w:rPr>
                <w:rFonts w:cs="Arial"/>
                <w:lang w:eastAsia="zh-CN"/>
              </w:rPr>
              <w:t xml:space="preserve"> </w:t>
            </w:r>
            <w:r w:rsidRPr="00495D84">
              <w:rPr>
                <w:rFonts w:cs="Arial"/>
                <w:lang w:eastAsia="zh-CN"/>
              </w:rPr>
              <w:t>all</w:t>
            </w:r>
            <w:r w:rsidR="00B27C84">
              <w:rPr>
                <w:rFonts w:cs="Arial"/>
                <w:lang w:eastAsia="zh-CN"/>
              </w:rPr>
              <w:t xml:space="preserve"> </w:t>
            </w:r>
            <w:r w:rsidRPr="00495D84">
              <w:rPr>
                <w:rFonts w:cs="Arial"/>
                <w:lang w:eastAsia="zh-CN"/>
              </w:rPr>
              <w:t>synchronization</w:t>
            </w:r>
            <w:r w:rsidR="00B27C84">
              <w:rPr>
                <w:rFonts w:cs="Arial"/>
                <w:lang w:eastAsia="zh-CN"/>
              </w:rPr>
              <w:t xml:space="preserve"> </w:t>
            </w:r>
            <w:r w:rsidRPr="00495D84">
              <w:rPr>
                <w:rFonts w:cs="Arial"/>
                <w:lang w:eastAsia="zh-CN"/>
              </w:rPr>
              <w:t>reference</w:t>
            </w:r>
            <w:r w:rsidR="00B27C84">
              <w:rPr>
                <w:rFonts w:cs="Arial"/>
                <w:lang w:eastAsia="zh-CN"/>
              </w:rPr>
              <w:t xml:space="preserve"> </w:t>
            </w:r>
            <w:r w:rsidRPr="00495D84">
              <w:rPr>
                <w:rFonts w:cs="Arial"/>
                <w:lang w:eastAsia="zh-CN"/>
              </w:rPr>
              <w:t>types.</w:t>
            </w:r>
          </w:p>
        </w:tc>
      </w:tr>
      <w:tr w:rsidR="00FA26B5" w:rsidRPr="00495D84" w14:paraId="0BBC2C9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495D84" w:rsidRDefault="00FA26B5" w:rsidP="00F33CAD">
            <w:pPr>
              <w:pStyle w:val="TAC"/>
              <w:ind w:firstLineChars="300" w:firstLine="540"/>
              <w:jc w:val="both"/>
            </w:pPr>
            <w:r w:rsidRPr="00495D84">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495D84" w:rsidRDefault="00FA26B5" w:rsidP="00F33CAD">
            <w:pPr>
              <w:pStyle w:val="TAC"/>
              <w:rPr>
                <w:lang w:eastAsia="zh-CN"/>
              </w:rPr>
            </w:pPr>
            <w:r w:rsidRPr="00495D84">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0E96CA0A" w:rsidR="00FA26B5" w:rsidRPr="00495D84" w:rsidRDefault="00FA26B5" w:rsidP="00F33CAD">
            <w:pPr>
              <w:pStyle w:val="TAC"/>
              <w:jc w:val="left"/>
              <w:rPr>
                <w:lang w:eastAsia="zh-CN"/>
              </w:rPr>
            </w:pPr>
            <w:r w:rsidRPr="00495D84">
              <w:rPr>
                <w:rFonts w:cs="Arial"/>
                <w:lang w:eastAsia="zh-CN"/>
              </w:rPr>
              <w:t>UE</w:t>
            </w:r>
            <w:r w:rsidR="00B27C84">
              <w:rPr>
                <w:rFonts w:cs="Arial"/>
                <w:lang w:eastAsia="zh-CN"/>
              </w:rPr>
              <w:t xml:space="preserve"> </w:t>
            </w:r>
            <w:r w:rsidRPr="00495D84">
              <w:rPr>
                <w:rFonts w:cs="Arial"/>
                <w:lang w:eastAsia="zh-CN"/>
              </w:rPr>
              <w:t>shall</w:t>
            </w:r>
            <w:r w:rsidR="00B27C84">
              <w:rPr>
                <w:rFonts w:cs="Arial"/>
                <w:lang w:eastAsia="zh-CN"/>
              </w:rPr>
              <w:t xml:space="preserve"> </w:t>
            </w:r>
            <w:r w:rsidRPr="00495D84">
              <w:rPr>
                <w:rFonts w:cs="Arial"/>
                <w:lang w:eastAsia="zh-CN"/>
              </w:rPr>
              <w:t>apply</w:t>
            </w:r>
            <w:r w:rsidR="00B27C84">
              <w:rPr>
                <w:rFonts w:cs="Arial"/>
                <w:lang w:eastAsia="zh-CN"/>
              </w:rPr>
              <w:t xml:space="preserve"> </w:t>
            </w:r>
            <w:r w:rsidRPr="00495D84">
              <w:rPr>
                <w:rFonts w:cs="Arial"/>
                <w:lang w:eastAsia="zh-CN"/>
              </w:rPr>
              <w:t>the</w:t>
            </w:r>
            <w:r w:rsidR="00B27C84">
              <w:rPr>
                <w:rFonts w:cs="Arial"/>
                <w:lang w:eastAsia="zh-CN"/>
              </w:rPr>
              <w:t xml:space="preserve"> </w:t>
            </w:r>
            <w:r w:rsidRPr="00495D84">
              <w:rPr>
                <w:rFonts w:cs="Arial"/>
                <w:lang w:eastAsia="zh-CN"/>
              </w:rPr>
              <w:t>parameters</w:t>
            </w:r>
            <w:r w:rsidR="00B27C84">
              <w:rPr>
                <w:rFonts w:cs="Arial"/>
                <w:lang w:eastAsia="zh-CN"/>
              </w:rPr>
              <w:t xml:space="preserve"> </w:t>
            </w:r>
            <w:r w:rsidRPr="00495D84">
              <w:rPr>
                <w:rFonts w:cs="Arial"/>
                <w:lang w:eastAsia="zh-CN"/>
              </w:rPr>
              <w:t>in</w:t>
            </w:r>
            <w:r w:rsidR="00B27C84">
              <w:rPr>
                <w:rFonts w:cs="Arial"/>
                <w:lang w:eastAsia="zh-CN"/>
              </w:rPr>
              <w:t xml:space="preserve"> </w:t>
            </w:r>
            <w:r w:rsidRPr="00495D84">
              <w:t>sl-ParametersAboveThres-r16</w:t>
            </w:r>
            <w:r w:rsidR="00B27C84">
              <w:t xml:space="preserve"> </w:t>
            </w:r>
            <w:r w:rsidRPr="00495D84">
              <w:t>if</w:t>
            </w:r>
            <w:r w:rsidR="00B27C84">
              <w:t xml:space="preserve"> </w:t>
            </w:r>
            <w:r w:rsidRPr="00495D84">
              <w:t>UE</w:t>
            </w:r>
            <w:r w:rsidR="00B27C84">
              <w:t xml:space="preserve"> </w:t>
            </w:r>
            <w:r w:rsidRPr="00495D84">
              <w:t>absolute</w:t>
            </w:r>
            <w:r w:rsidR="00B27C84">
              <w:t xml:space="preserve"> </w:t>
            </w:r>
            <w:r w:rsidRPr="00495D84">
              <w:t>speed</w:t>
            </w:r>
            <w:r w:rsidR="00B27C84">
              <w:t xml:space="preserve"> </w:t>
            </w:r>
            <w:r w:rsidRPr="00495D84">
              <w:t>is</w:t>
            </w:r>
            <w:r w:rsidR="00B27C84">
              <w:t xml:space="preserve"> </w:t>
            </w:r>
            <w:r w:rsidRPr="00495D84">
              <w:t>higher</w:t>
            </w:r>
            <w:r w:rsidR="00B27C84">
              <w:t xml:space="preserve"> </w:t>
            </w:r>
            <w:r w:rsidRPr="00495D84">
              <w:t>than</w:t>
            </w:r>
            <w:r w:rsidR="00B27C84">
              <w:t xml:space="preserve"> </w:t>
            </w:r>
            <w:r w:rsidRPr="00495D84">
              <w:t>200</w:t>
            </w:r>
            <w:r w:rsidR="00B27C84">
              <w:t xml:space="preserve"> </w:t>
            </w:r>
            <w:r w:rsidRPr="00495D84">
              <w:t>km/h,</w:t>
            </w:r>
            <w:r w:rsidR="00B27C84">
              <w:t xml:space="preserve"> </w:t>
            </w:r>
            <w:r w:rsidRPr="00495D84">
              <w:t>otherwise</w:t>
            </w:r>
            <w:r w:rsidR="00B27C84">
              <w:t xml:space="preserve"> </w:t>
            </w:r>
            <w:r w:rsidRPr="00495D84">
              <w:t>UE</w:t>
            </w:r>
            <w:r w:rsidR="00B27C84">
              <w:t xml:space="preserve"> </w:t>
            </w:r>
            <w:r w:rsidRPr="00495D84">
              <w:t>shall</w:t>
            </w:r>
            <w:r w:rsidR="00B27C84">
              <w:t xml:space="preserve"> </w:t>
            </w:r>
            <w:r w:rsidRPr="00495D84">
              <w:t>apply</w:t>
            </w:r>
            <w:r w:rsidR="00B27C84">
              <w:t xml:space="preserve"> </w:t>
            </w:r>
            <w:r w:rsidRPr="00495D84">
              <w:t>the</w:t>
            </w:r>
            <w:r w:rsidR="00B27C84">
              <w:t xml:space="preserve"> </w:t>
            </w:r>
            <w:r w:rsidRPr="00495D84">
              <w:t>parameters</w:t>
            </w:r>
            <w:r w:rsidR="00B27C84">
              <w:t xml:space="preserve"> </w:t>
            </w:r>
            <w:r w:rsidRPr="00495D84">
              <w:t>in</w:t>
            </w:r>
            <w:r w:rsidR="00B27C84">
              <w:t xml:space="preserve"> </w:t>
            </w:r>
            <w:r w:rsidRPr="00495D84">
              <w:t>sl-ParametersBelowThres-r16</w:t>
            </w:r>
          </w:p>
        </w:tc>
      </w:tr>
      <w:tr w:rsidR="00FA26B5" w:rsidRPr="00495D84" w14:paraId="004043EA"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495D84" w:rsidRDefault="00FA26B5" w:rsidP="00F33CAD">
            <w:pPr>
              <w:pStyle w:val="TAC"/>
              <w:ind w:firstLineChars="300" w:firstLine="540"/>
              <w:jc w:val="both"/>
            </w:pPr>
            <w:r w:rsidRPr="00495D84">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495D84" w:rsidRDefault="00FA26B5" w:rsidP="00F33CAD">
            <w:pPr>
              <w:pStyle w:val="TAC"/>
              <w:jc w:val="left"/>
              <w:rPr>
                <w:rFonts w:eastAsia="DengXian"/>
                <w:lang w:eastAsia="zh-CN"/>
              </w:rPr>
            </w:pPr>
          </w:p>
        </w:tc>
      </w:tr>
      <w:tr w:rsidR="00FA26B5" w:rsidRPr="00495D84" w14:paraId="4C4E5AC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495D84" w:rsidRDefault="00FA26B5" w:rsidP="00F33CAD">
            <w:pPr>
              <w:pStyle w:val="TAC"/>
              <w:rPr>
                <w:lang w:eastAsia="zh-CN"/>
              </w:rPr>
            </w:pPr>
            <w:r w:rsidRPr="00495D84">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1A06D76D"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7B70606"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Pr="00495D84" w:rsidRDefault="00FA26B5" w:rsidP="00F33CAD">
            <w:pPr>
              <w:pStyle w:val="TAC"/>
              <w:rPr>
                <w:lang w:eastAsia="zh-CN"/>
              </w:rPr>
            </w:pPr>
            <w:r w:rsidRPr="00495D84">
              <w:rPr>
                <w:rFonts w:hint="eastAsia"/>
                <w:lang w:eastAsia="zh-CN"/>
              </w:rPr>
              <w:t>1</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6126821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MCS</w:t>
            </w:r>
            <w:r w:rsidR="00B27C84">
              <w:rPr>
                <w:rFonts w:eastAsia="DengXian" w:cs="Arial"/>
                <w:lang w:eastAsia="zh-CN"/>
              </w:rPr>
              <w:t xml:space="preserve"> </w:t>
            </w:r>
            <w:r w:rsidRPr="00495D84">
              <w:rPr>
                <w:rFonts w:eastAsia="DengXian" w:cs="Arial"/>
                <w:lang w:eastAsia="zh-CN"/>
              </w:rPr>
              <w:t>index</w:t>
            </w:r>
            <w:r w:rsidR="00B27C84">
              <w:rPr>
                <w:rFonts w:eastAsia="DengXian" w:cs="Arial"/>
                <w:lang w:eastAsia="zh-CN"/>
              </w:rPr>
              <w:t xml:space="preserve"> </w:t>
            </w:r>
            <w:r w:rsidRPr="00495D84">
              <w:rPr>
                <w:rFonts w:eastAsia="DengXian" w:cs="Arial"/>
                <w:lang w:eastAsia="zh-CN"/>
              </w:rPr>
              <w:t>value</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hint="eastAsia"/>
                <w:lang w:eastAsia="zh-CN"/>
              </w:rPr>
              <w:t>b</w:t>
            </w:r>
            <w:r w:rsidRPr="00495D84">
              <w:rPr>
                <w:rFonts w:eastAsia="DengXian" w:cs="Arial"/>
                <w:lang w:eastAsia="zh-CN"/>
              </w:rPr>
              <w:t>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597485B7"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279A1D0C"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minimum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766493DF"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5F0D0A58" w:rsidR="00FA26B5" w:rsidRPr="00495D84" w:rsidRDefault="00FA26B5" w:rsidP="00F33CAD">
            <w:pPr>
              <w:pStyle w:val="TAC"/>
              <w:jc w:val="left"/>
              <w:rPr>
                <w:rFonts w:eastAsia="DengXian"/>
                <w:lang w:eastAsia="zh-CN"/>
              </w:rPr>
            </w:pPr>
            <w:r w:rsidRPr="00495D84">
              <w:rPr>
                <w:rFonts w:eastAsia="DengXian" w:cs="Arial"/>
                <w:lang w:eastAsia="zh-CN"/>
              </w:rPr>
              <w:t>The</w:t>
            </w:r>
            <w:r w:rsidR="00B27C84">
              <w:rPr>
                <w:rFonts w:eastAsia="DengXian" w:cs="Arial"/>
                <w:lang w:eastAsia="zh-CN"/>
              </w:rPr>
              <w:t xml:space="preserve"> </w:t>
            </w:r>
            <w:r w:rsidRPr="00495D84">
              <w:rPr>
                <w:rFonts w:eastAsia="DengXian" w:cs="Arial"/>
                <w:lang w:eastAsia="zh-CN"/>
              </w:rPr>
              <w:t>maximum</w:t>
            </w:r>
            <w:r w:rsidR="00B27C84">
              <w:rPr>
                <w:rFonts w:eastAsia="DengXian" w:cs="Arial"/>
                <w:lang w:eastAsia="zh-CN"/>
              </w:rPr>
              <w:t xml:space="preserve"> </w:t>
            </w:r>
            <w:r w:rsidRPr="00495D84">
              <w:rPr>
                <w:rFonts w:eastAsia="DengXian" w:cs="Arial"/>
                <w:lang w:eastAsia="zh-CN"/>
              </w:rPr>
              <w:t>number</w:t>
            </w:r>
            <w:r w:rsidR="00B27C84">
              <w:rPr>
                <w:rFonts w:eastAsia="DengXian" w:cs="Arial"/>
                <w:lang w:eastAsia="zh-CN"/>
              </w:rPr>
              <w:t xml:space="preserve"> </w:t>
            </w:r>
            <w:r w:rsidRPr="00495D84">
              <w:rPr>
                <w:rFonts w:eastAsia="DengXian" w:cs="Arial"/>
                <w:lang w:eastAsia="zh-CN"/>
              </w:rPr>
              <w:t>of</w:t>
            </w:r>
            <w:r w:rsidR="00B27C84">
              <w:rPr>
                <w:rFonts w:eastAsia="DengXian" w:cs="Arial"/>
                <w:lang w:eastAsia="zh-CN"/>
              </w:rPr>
              <w:t xml:space="preserve"> </w:t>
            </w:r>
            <w:r w:rsidRPr="00495D84">
              <w:rPr>
                <w:rFonts w:eastAsia="DengXian" w:cs="Arial"/>
                <w:lang w:eastAsia="zh-CN"/>
              </w:rPr>
              <w:t>subchannels</w:t>
            </w:r>
            <w:r w:rsidR="00B27C84">
              <w:rPr>
                <w:rFonts w:eastAsia="DengXian" w:cs="Arial"/>
                <w:lang w:eastAsia="zh-CN"/>
              </w:rPr>
              <w:t xml:space="preserve"> </w:t>
            </w:r>
            <w:r w:rsidRPr="00495D84">
              <w:rPr>
                <w:rFonts w:eastAsia="DengXian" w:cs="Arial"/>
                <w:lang w:eastAsia="zh-CN"/>
              </w:rPr>
              <w:t>can</w:t>
            </w:r>
            <w:r w:rsidR="00B27C84">
              <w:rPr>
                <w:rFonts w:eastAsia="DengXian" w:cs="Arial"/>
                <w:lang w:eastAsia="zh-CN"/>
              </w:rPr>
              <w:t xml:space="preserve"> </w:t>
            </w:r>
            <w:r w:rsidRPr="00495D84">
              <w:rPr>
                <w:rFonts w:eastAsia="DengXian" w:cs="Arial"/>
                <w:lang w:eastAsia="zh-CN"/>
              </w:rPr>
              <w:t>be</w:t>
            </w:r>
            <w:r w:rsidR="00B27C84">
              <w:rPr>
                <w:rFonts w:eastAsia="DengXian" w:cs="Arial"/>
                <w:lang w:eastAsia="zh-CN"/>
              </w:rPr>
              <w:t xml:space="preserve"> </w:t>
            </w:r>
            <w:r w:rsidRPr="00495D84">
              <w:rPr>
                <w:rFonts w:eastAsia="DengXian" w:cs="Arial"/>
                <w:lang w:eastAsia="zh-CN"/>
              </w:rPr>
              <w:t>used</w:t>
            </w:r>
            <w:r w:rsidR="00B27C84">
              <w:rPr>
                <w:rFonts w:eastAsia="DengXian" w:cs="Arial"/>
                <w:lang w:eastAsia="zh-CN"/>
              </w:rPr>
              <w:t xml:space="preserve"> </w:t>
            </w:r>
            <w:r w:rsidRPr="00495D84">
              <w:rPr>
                <w:rFonts w:eastAsia="DengXian" w:cs="Arial"/>
                <w:lang w:eastAsia="zh-CN"/>
              </w:rPr>
              <w:t>for</w:t>
            </w:r>
            <w:r w:rsidR="00B27C84">
              <w:rPr>
                <w:rFonts w:eastAsia="DengXian" w:cs="Arial"/>
                <w:lang w:eastAsia="zh-CN"/>
              </w:rPr>
              <w:t xml:space="preserve"> </w:t>
            </w:r>
            <w:r w:rsidRPr="00495D84">
              <w:rPr>
                <w:rFonts w:eastAsia="DengXian" w:cs="Arial"/>
                <w:lang w:eastAsia="zh-CN"/>
              </w:rPr>
              <w:t>PSSCH</w:t>
            </w:r>
            <w:r w:rsidR="00B27C84">
              <w:rPr>
                <w:rFonts w:eastAsia="DengXian" w:cs="Arial"/>
                <w:lang w:eastAsia="zh-CN"/>
              </w:rPr>
              <w:t xml:space="preserve"> </w:t>
            </w:r>
            <w:r w:rsidRPr="00495D84">
              <w:rPr>
                <w:rFonts w:eastAsia="DengXian" w:cs="Arial"/>
                <w:lang w:eastAsia="zh-CN"/>
              </w:rPr>
              <w:t>transmission.</w:t>
            </w:r>
          </w:p>
        </w:tc>
      </w:tr>
      <w:tr w:rsidR="00FA26B5" w:rsidRPr="00495D84" w14:paraId="29A3570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01B83FA7" w:rsidR="00FA26B5" w:rsidRPr="00495D84" w:rsidRDefault="00FA26B5" w:rsidP="00F33CAD">
            <w:pPr>
              <w:pStyle w:val="TAC"/>
              <w:jc w:val="left"/>
              <w:rPr>
                <w:rFonts w:eastAsia="DengXian" w:cs="Arial"/>
                <w:lang w:eastAsia="zh-CN"/>
              </w:rPr>
            </w:pPr>
            <w:r w:rsidRPr="00495D84">
              <w:rPr>
                <w:rFonts w:eastAsia="DengXian"/>
                <w:lang w:eastAsia="zh-CN"/>
              </w:rPr>
              <w:t>The</w:t>
            </w:r>
            <w:r w:rsidR="00B27C84">
              <w:rPr>
                <w:rFonts w:eastAsia="DengXian"/>
                <w:lang w:eastAsia="zh-CN"/>
              </w:rPr>
              <w:t xml:space="preserve"> </w:t>
            </w:r>
            <w:r w:rsidRPr="00495D84">
              <w:rPr>
                <w:rFonts w:eastAsia="DengXian"/>
                <w:lang w:eastAsia="zh-CN"/>
              </w:rPr>
              <w:t>maximum</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number</w:t>
            </w:r>
            <w:r w:rsidR="00B27C84">
              <w:rPr>
                <w:rFonts w:eastAsia="DengXian"/>
                <w:lang w:eastAsia="zh-CN"/>
              </w:rPr>
              <w:t xml:space="preserve"> </w:t>
            </w:r>
            <w:r w:rsidRPr="00495D84">
              <w:rPr>
                <w:rFonts w:eastAsia="DengXian"/>
                <w:lang w:eastAsia="zh-CN"/>
              </w:rPr>
              <w:t>for</w:t>
            </w:r>
            <w:r w:rsidR="00B27C84">
              <w:rPr>
                <w:rFonts w:eastAsia="DengXian"/>
                <w:lang w:eastAsia="zh-CN"/>
              </w:rPr>
              <w:t xml:space="preserve"> </w:t>
            </w:r>
            <w:r w:rsidRPr="00495D84">
              <w:rPr>
                <w:rFonts w:eastAsia="DengXian"/>
                <w:lang w:eastAsia="zh-CN"/>
              </w:rPr>
              <w:t>PSSCH</w:t>
            </w:r>
            <w:r w:rsidR="00B27C84">
              <w:rPr>
                <w:rFonts w:eastAsia="DengXian"/>
                <w:lang w:eastAsia="zh-CN"/>
              </w:rPr>
              <w:t xml:space="preserve"> </w:t>
            </w:r>
            <w:r w:rsidRPr="00495D84">
              <w:rPr>
                <w:rFonts w:eastAsia="DengXian"/>
                <w:lang w:eastAsia="zh-CN"/>
              </w:rPr>
              <w:t>(including</w:t>
            </w:r>
            <w:r w:rsidR="00B27C84">
              <w:rPr>
                <w:rFonts w:eastAsia="DengXian"/>
                <w:lang w:eastAsia="zh-CN"/>
              </w:rPr>
              <w:t xml:space="preserve"> </w:t>
            </w:r>
            <w:r w:rsidRPr="00495D84">
              <w:rPr>
                <w:rFonts w:eastAsia="DengXian"/>
                <w:lang w:eastAsia="zh-CN"/>
              </w:rPr>
              <w:t>new</w:t>
            </w:r>
            <w:r w:rsidR="00B27C84">
              <w:rPr>
                <w:rFonts w:eastAsia="DengXian"/>
                <w:lang w:eastAsia="zh-CN"/>
              </w:rPr>
              <w:t xml:space="preserve"> </w:t>
            </w:r>
            <w:r w:rsidRPr="00495D84">
              <w:rPr>
                <w:rFonts w:eastAsia="DengXian"/>
                <w:lang w:eastAsia="zh-CN"/>
              </w:rPr>
              <w:t>transmission</w:t>
            </w:r>
            <w:r w:rsidR="00B27C84">
              <w:rPr>
                <w:rFonts w:eastAsia="DengXian"/>
                <w:lang w:eastAsia="zh-CN"/>
              </w:rPr>
              <w:t xml:space="preserve"> </w:t>
            </w:r>
            <w:r w:rsidRPr="00495D84">
              <w:rPr>
                <w:rFonts w:eastAsia="DengXian"/>
                <w:lang w:eastAsia="zh-CN"/>
              </w:rPr>
              <w:t>and</w:t>
            </w:r>
            <w:r w:rsidR="00B27C84">
              <w:rPr>
                <w:rFonts w:eastAsia="DengXian"/>
                <w:lang w:eastAsia="zh-CN"/>
              </w:rPr>
              <w:t xml:space="preserve"> </w:t>
            </w:r>
            <w:r w:rsidRPr="00495D84">
              <w:rPr>
                <w:rFonts w:eastAsia="DengXian"/>
                <w:lang w:eastAsia="zh-CN"/>
              </w:rPr>
              <w:t>retransmission).</w:t>
            </w:r>
          </w:p>
        </w:tc>
      </w:tr>
      <w:tr w:rsidR="00FA26B5" w:rsidRPr="00495D84" w14:paraId="4BD8DAA1"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0398103" w:rsidR="00FA26B5" w:rsidRPr="00495D84" w:rsidRDefault="00FA26B5" w:rsidP="00F33CAD">
            <w:pPr>
              <w:pStyle w:val="TAC"/>
              <w:rPr>
                <w:lang w:eastAsia="zh-CN"/>
              </w:rPr>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58BE6DF8" w:rsidR="00FA26B5" w:rsidRPr="00495D84" w:rsidRDefault="00FA26B5" w:rsidP="00F33CAD">
            <w:pPr>
              <w:pStyle w:val="TAC"/>
              <w:jc w:val="left"/>
              <w:rPr>
                <w:rFonts w:eastAsia="DengXian"/>
                <w:lang w:eastAsia="zh-CN"/>
              </w:rPr>
            </w:pPr>
            <w:r w:rsidRPr="00495D84">
              <w:rPr>
                <w:rFonts w:eastAsia="DengXian"/>
                <w:lang w:eastAsia="zh-CN"/>
              </w:rPr>
              <w:t>Not</w:t>
            </w:r>
            <w:r w:rsidR="00B27C84">
              <w:rPr>
                <w:rFonts w:eastAsia="DengXian"/>
                <w:lang w:eastAsia="zh-CN"/>
              </w:rPr>
              <w:t xml:space="preserve"> </w:t>
            </w:r>
            <w:r w:rsidRPr="00495D84">
              <w:rPr>
                <w:rFonts w:eastAsia="DengXian"/>
                <w:lang w:eastAsia="zh-CN"/>
              </w:rPr>
              <w:t>applicable</w:t>
            </w:r>
            <w:r w:rsidR="00B27C84">
              <w:rPr>
                <w:rFonts w:eastAsia="DengXian"/>
                <w:lang w:eastAsia="zh-CN"/>
              </w:rPr>
              <w:t xml:space="preserve"> </w:t>
            </w:r>
          </w:p>
        </w:tc>
      </w:tr>
      <w:tr w:rsidR="00FA26B5" w:rsidRPr="00495D84" w14:paraId="29507D43"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495D84" w:rsidRDefault="00FA26B5" w:rsidP="00F33CAD">
            <w:pPr>
              <w:pStyle w:val="TAC"/>
              <w:ind w:firstLineChars="300" w:firstLine="540"/>
              <w:jc w:val="both"/>
            </w:pPr>
            <w:r w:rsidRPr="00495D84">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495D84"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495D84" w:rsidRDefault="00FA26B5" w:rsidP="00F33CAD">
            <w:pPr>
              <w:pStyle w:val="TAC"/>
              <w:jc w:val="left"/>
              <w:rPr>
                <w:rFonts w:eastAsia="DengXian"/>
                <w:lang w:eastAsia="zh-CN"/>
              </w:rPr>
            </w:pPr>
          </w:p>
        </w:tc>
      </w:tr>
      <w:tr w:rsidR="00FA26B5" w:rsidRPr="00495D84" w14:paraId="20AF2564"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495D84" w:rsidRDefault="00FA26B5" w:rsidP="00F33CAD">
            <w:pPr>
              <w:pStyle w:val="TAC"/>
              <w:ind w:firstLineChars="400" w:firstLine="720"/>
              <w:jc w:val="both"/>
            </w:pPr>
            <w:r w:rsidRPr="00495D84">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495D84" w:rsidRDefault="00FA26B5" w:rsidP="00F33CAD">
            <w:pPr>
              <w:pStyle w:val="TAC"/>
              <w:rPr>
                <w:lang w:eastAsia="zh-CN"/>
              </w:rPr>
            </w:pPr>
            <w:r w:rsidRPr="00495D84">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0FFC4467"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559CCF19"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495D84" w:rsidRDefault="00FA26B5" w:rsidP="00F33CAD">
            <w:pPr>
              <w:pStyle w:val="TAC"/>
              <w:ind w:firstLineChars="400" w:firstLine="720"/>
              <w:jc w:val="both"/>
            </w:pPr>
            <w:r w:rsidRPr="00495D84">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495D84" w:rsidRDefault="00FA26B5" w:rsidP="00F33CAD">
            <w:pPr>
              <w:pStyle w:val="TAC"/>
              <w:rPr>
                <w:lang w:eastAsia="zh-CN"/>
              </w:rPr>
            </w:pPr>
            <w:r w:rsidRPr="00495D84">
              <w:rPr>
                <w:rFonts w:hint="eastAsia"/>
                <w:lang w:eastAsia="zh-CN"/>
              </w:rPr>
              <w:t>2</w:t>
            </w:r>
            <w:r w:rsidRPr="00495D84">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06E71FD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F014B15"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495D84" w:rsidRDefault="00FA26B5" w:rsidP="00F33CAD">
            <w:pPr>
              <w:pStyle w:val="TAC"/>
              <w:ind w:firstLineChars="400" w:firstLine="720"/>
              <w:jc w:val="both"/>
            </w:pPr>
            <w:r w:rsidRPr="00495D84">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2954224C"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CC3EE4E"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495D84" w:rsidRDefault="00FA26B5" w:rsidP="00F33CAD">
            <w:pPr>
              <w:pStyle w:val="TAC"/>
              <w:ind w:firstLineChars="400" w:firstLine="720"/>
              <w:jc w:val="both"/>
            </w:pPr>
            <w:r w:rsidRPr="00495D84">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1252E816"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0D6B88E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495D84" w:rsidRDefault="00FA26B5" w:rsidP="00F33CAD">
            <w:pPr>
              <w:pStyle w:val="TAC"/>
              <w:ind w:firstLineChars="400" w:firstLine="720"/>
              <w:jc w:val="both"/>
            </w:pPr>
            <w:r w:rsidRPr="00495D84">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495D84" w:rsidRDefault="00FA26B5" w:rsidP="00F33CAD">
            <w:pPr>
              <w:pStyle w:val="TAC"/>
              <w:rPr>
                <w:lang w:eastAsia="zh-CN"/>
              </w:rPr>
            </w:pPr>
            <w:r w:rsidRPr="00495D84">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600E4154"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10A5735B"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495D84" w:rsidRDefault="00FA26B5" w:rsidP="00F33CAD">
            <w:pPr>
              <w:pStyle w:val="TAC"/>
              <w:ind w:firstLineChars="400" w:firstLine="720"/>
              <w:jc w:val="both"/>
            </w:pPr>
            <w:r w:rsidRPr="00495D84">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2E2E1F4E" w:rsidR="00FA26B5" w:rsidRPr="00495D84" w:rsidRDefault="00FA26B5" w:rsidP="00F33CAD">
            <w:pPr>
              <w:pStyle w:val="TAC"/>
            </w:pPr>
            <w:r w:rsidRPr="00495D84">
              <w:rPr>
                <w:rFonts w:hint="eastAsia"/>
                <w:lang w:eastAsia="zh-CN"/>
              </w:rPr>
              <w:t>N</w:t>
            </w:r>
            <w:r w:rsidRPr="00495D84">
              <w:rPr>
                <w:lang w:eastAsia="zh-CN"/>
              </w:rPr>
              <w:t>ot</w:t>
            </w:r>
            <w:r w:rsidR="00B27C84">
              <w:rPr>
                <w:lang w:eastAsia="zh-CN"/>
              </w:rPr>
              <w:t xml:space="preserve"> </w:t>
            </w:r>
            <w:r w:rsidRPr="00495D84">
              <w:rPr>
                <w:lang w:eastAsia="zh-CN"/>
              </w:rPr>
              <w:t>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5DE1F9A9" w:rsidR="00FA26B5" w:rsidRPr="00495D84" w:rsidRDefault="00FA26B5" w:rsidP="00F33CAD">
            <w:pPr>
              <w:pStyle w:val="TAC"/>
              <w:jc w:val="left"/>
              <w:rPr>
                <w:rFonts w:eastAsia="DengXian"/>
                <w:lang w:eastAsia="zh-CN"/>
              </w:rPr>
            </w:pPr>
            <w:r w:rsidRPr="00495D84">
              <w:rPr>
                <w:rFonts w:eastAsia="DengXian" w:hint="eastAsia"/>
                <w:lang w:eastAsia="zh-CN"/>
              </w:rPr>
              <w:t>S</w:t>
            </w:r>
            <w:r w:rsidRPr="00495D84">
              <w:rPr>
                <w:rFonts w:eastAsia="DengXian"/>
                <w:lang w:eastAsia="zh-CN"/>
              </w:rPr>
              <w:t>ame</w:t>
            </w:r>
            <w:r w:rsidR="00B27C84">
              <w:rPr>
                <w:rFonts w:eastAsia="DengXian"/>
                <w:lang w:eastAsia="zh-CN"/>
              </w:rPr>
              <w:t xml:space="preserve"> </w:t>
            </w:r>
            <w:r w:rsidRPr="00495D84">
              <w:rPr>
                <w:rFonts w:eastAsia="DengXian"/>
                <w:lang w:eastAsia="zh-CN"/>
              </w:rPr>
              <w:t>as</w:t>
            </w:r>
            <w:r w:rsidR="00B27C84">
              <w:rPr>
                <w:rFonts w:eastAsia="DengXian"/>
                <w:lang w:eastAsia="zh-CN"/>
              </w:rPr>
              <w:t xml:space="preserve"> </w:t>
            </w:r>
            <w:r w:rsidRPr="00495D84">
              <w:rPr>
                <w:rFonts w:eastAsia="DengXian"/>
                <w:lang w:eastAsia="zh-CN"/>
              </w:rPr>
              <w:t>above</w:t>
            </w:r>
          </w:p>
        </w:tc>
      </w:tr>
      <w:tr w:rsidR="00FA26B5" w:rsidRPr="00495D84" w14:paraId="4B1848AD"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495D84" w:rsidRDefault="00FA26B5" w:rsidP="00F33CAD">
            <w:pPr>
              <w:pStyle w:val="TAC"/>
              <w:ind w:firstLineChars="100" w:firstLine="180"/>
              <w:jc w:val="both"/>
            </w:pPr>
            <w:r w:rsidRPr="00495D84">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495D84" w:rsidRDefault="00FA26B5" w:rsidP="00F33CAD">
            <w:pPr>
              <w:pStyle w:val="TAC"/>
              <w:rPr>
                <w:lang w:eastAsia="zh-CN"/>
              </w:rPr>
            </w:pPr>
            <w:r w:rsidRPr="00495D84">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4F4C60CD" w:rsidR="00FA26B5" w:rsidRPr="00495D84" w:rsidRDefault="00FA26B5" w:rsidP="00F33CAD">
            <w:pPr>
              <w:pStyle w:val="TAC"/>
              <w:jc w:val="left"/>
              <w:rPr>
                <w:lang w:eastAsia="zh-CN"/>
              </w:rPr>
            </w:pPr>
            <w:r w:rsidRPr="00495D84">
              <w:rPr>
                <w:iCs/>
                <w:szCs w:val="22"/>
                <w:lang w:eastAsia="en-GB"/>
              </w:rPr>
              <w:t>The</w:t>
            </w:r>
            <w:r w:rsidR="00B27C84">
              <w:rPr>
                <w:iCs/>
                <w:szCs w:val="22"/>
                <w:lang w:eastAsia="en-GB"/>
              </w:rPr>
              <w:t xml:space="preserve"> </w:t>
            </w:r>
            <w:r w:rsidRPr="00495D84">
              <w:rPr>
                <w:iCs/>
                <w:szCs w:val="22"/>
                <w:lang w:eastAsia="en-GB"/>
              </w:rPr>
              <w:t>probability</w:t>
            </w:r>
            <w:r w:rsidR="00B27C84">
              <w:rPr>
                <w:iCs/>
                <w:szCs w:val="22"/>
                <w:lang w:eastAsia="en-GB"/>
              </w:rPr>
              <w:t xml:space="preserve"> </w:t>
            </w:r>
            <w:r w:rsidRPr="00495D84">
              <w:rPr>
                <w:iCs/>
                <w:szCs w:val="22"/>
                <w:lang w:eastAsia="en-GB"/>
              </w:rPr>
              <w:t>of</w:t>
            </w:r>
            <w:r w:rsidR="00B27C84">
              <w:rPr>
                <w:iCs/>
                <w:szCs w:val="22"/>
                <w:lang w:eastAsia="en-GB"/>
              </w:rPr>
              <w:t xml:space="preserve"> </w:t>
            </w:r>
            <w:r w:rsidRPr="00495D84">
              <w:rPr>
                <w:iCs/>
                <w:szCs w:val="22"/>
                <w:lang w:eastAsia="en-GB"/>
              </w:rPr>
              <w:t>UE</w:t>
            </w:r>
            <w:r w:rsidR="00B27C84">
              <w:rPr>
                <w:iCs/>
                <w:szCs w:val="22"/>
                <w:lang w:eastAsia="en-GB"/>
              </w:rPr>
              <w:t xml:space="preserve"> </w:t>
            </w:r>
            <w:r w:rsidRPr="00495D84">
              <w:rPr>
                <w:iCs/>
                <w:szCs w:val="22"/>
                <w:lang w:eastAsia="en-GB"/>
              </w:rPr>
              <w:t>keeping</w:t>
            </w:r>
            <w:r w:rsidR="00B27C84">
              <w:rPr>
                <w:iCs/>
                <w:szCs w:val="22"/>
                <w:lang w:eastAsia="en-GB"/>
              </w:rPr>
              <w:t xml:space="preserve"> </w:t>
            </w:r>
            <w:r w:rsidRPr="00495D84">
              <w:rPr>
                <w:iCs/>
                <w:szCs w:val="22"/>
                <w:lang w:eastAsia="en-GB"/>
              </w:rPr>
              <w:t>current</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is</w:t>
            </w:r>
            <w:r w:rsidR="00B27C84">
              <w:rPr>
                <w:iCs/>
                <w:szCs w:val="22"/>
                <w:lang w:eastAsia="en-GB"/>
              </w:rPr>
              <w:t xml:space="preserve"> </w:t>
            </w:r>
            <w:r w:rsidRPr="00495D84">
              <w:rPr>
                <w:iCs/>
                <w:szCs w:val="22"/>
                <w:lang w:eastAsia="en-GB"/>
              </w:rPr>
              <w:t>80%</w:t>
            </w:r>
            <w:r w:rsidR="00B27C84">
              <w:rPr>
                <w:iCs/>
                <w:szCs w:val="22"/>
                <w:lang w:eastAsia="en-GB"/>
              </w:rPr>
              <w:t xml:space="preserve"> </w:t>
            </w:r>
            <w:r w:rsidRPr="00495D84">
              <w:rPr>
                <w:iCs/>
                <w:szCs w:val="22"/>
                <w:lang w:eastAsia="en-GB"/>
              </w:rPr>
              <w:t>when</w:t>
            </w:r>
            <w:r w:rsidR="00B27C84">
              <w:rPr>
                <w:iCs/>
                <w:szCs w:val="22"/>
                <w:lang w:eastAsia="en-GB"/>
              </w:rPr>
              <w:t xml:space="preserve"> </w:t>
            </w:r>
            <w:r w:rsidRPr="00495D84">
              <w:rPr>
                <w:iCs/>
                <w:szCs w:val="22"/>
                <w:lang w:eastAsia="en-GB"/>
              </w:rPr>
              <w:t>the</w:t>
            </w:r>
            <w:r w:rsidR="00B27C84">
              <w:rPr>
                <w:iCs/>
                <w:szCs w:val="22"/>
                <w:lang w:eastAsia="en-GB"/>
              </w:rPr>
              <w:t xml:space="preserve"> </w:t>
            </w:r>
            <w:r w:rsidRPr="00495D84">
              <w:rPr>
                <w:iCs/>
                <w:szCs w:val="22"/>
                <w:lang w:eastAsia="en-GB"/>
              </w:rPr>
              <w:t>resource</w:t>
            </w:r>
            <w:r w:rsidR="00B27C84">
              <w:rPr>
                <w:iCs/>
                <w:szCs w:val="22"/>
                <w:lang w:eastAsia="en-GB"/>
              </w:rPr>
              <w:t xml:space="preserve"> </w:t>
            </w:r>
            <w:r w:rsidRPr="00495D84">
              <w:rPr>
                <w:iCs/>
                <w:szCs w:val="22"/>
                <w:lang w:eastAsia="en-GB"/>
              </w:rPr>
              <w:t>reselection</w:t>
            </w:r>
            <w:r w:rsidR="00B27C84">
              <w:rPr>
                <w:iCs/>
                <w:szCs w:val="22"/>
                <w:lang w:eastAsia="en-GB"/>
              </w:rPr>
              <w:t xml:space="preserve"> </w:t>
            </w:r>
            <w:r w:rsidRPr="00495D84">
              <w:rPr>
                <w:iCs/>
                <w:szCs w:val="22"/>
                <w:lang w:eastAsia="en-GB"/>
              </w:rPr>
              <w:t>counter</w:t>
            </w:r>
            <w:r w:rsidR="00B27C84">
              <w:rPr>
                <w:iCs/>
                <w:szCs w:val="22"/>
                <w:lang w:eastAsia="en-GB"/>
              </w:rPr>
              <w:t xml:space="preserve"> </w:t>
            </w:r>
            <w:r w:rsidRPr="00495D84">
              <w:rPr>
                <w:iCs/>
                <w:szCs w:val="22"/>
                <w:lang w:eastAsia="en-GB"/>
              </w:rPr>
              <w:t>reaches</w:t>
            </w:r>
            <w:r w:rsidR="00B27C84">
              <w:rPr>
                <w:iCs/>
                <w:szCs w:val="22"/>
                <w:lang w:eastAsia="en-GB"/>
              </w:rPr>
              <w:t xml:space="preserve"> </w:t>
            </w:r>
            <w:r w:rsidRPr="00495D84">
              <w:rPr>
                <w:iCs/>
                <w:szCs w:val="22"/>
                <w:lang w:eastAsia="en-GB"/>
              </w:rPr>
              <w:t>0</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r w:rsidR="00FA26B5" w:rsidRPr="00495D84" w14:paraId="58FFFDEC" w14:textId="77777777" w:rsidTr="00B27C84">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495D84" w:rsidRDefault="00FA26B5" w:rsidP="00F33CAD">
            <w:pPr>
              <w:pStyle w:val="TAC"/>
              <w:ind w:firstLineChars="100" w:firstLine="180"/>
              <w:jc w:val="both"/>
            </w:pPr>
            <w:r w:rsidRPr="00495D84">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495D84" w:rsidRDefault="00FA26B5" w:rsidP="00F33CAD">
            <w:pPr>
              <w:pStyle w:val="TAC"/>
              <w:rPr>
                <w:lang w:eastAsia="zh-CN"/>
              </w:rPr>
            </w:pPr>
            <w:r w:rsidRPr="00495D84">
              <w:rPr>
                <w:rFonts w:hint="eastAsia"/>
                <w:lang w:eastAsia="zh-CN"/>
              </w:rPr>
              <w:t>n</w:t>
            </w:r>
            <w:r w:rsidRPr="00495D84">
              <w:rPr>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1469F2BE" w:rsidR="00FA26B5" w:rsidRPr="00495D84" w:rsidRDefault="00FA26B5" w:rsidP="00F33CAD">
            <w:pPr>
              <w:pStyle w:val="TAC"/>
              <w:jc w:val="left"/>
              <w:rPr>
                <w:lang w:eastAsia="zh-CN"/>
              </w:rPr>
            </w:pPr>
            <w:r w:rsidRPr="00495D84">
              <w:rPr>
                <w:bCs/>
                <w:lang w:eastAsia="en-GB"/>
              </w:rPr>
              <w:t>Resource</w:t>
            </w:r>
            <w:r w:rsidR="00B27C84">
              <w:rPr>
                <w:bCs/>
                <w:lang w:eastAsia="en-GB"/>
              </w:rPr>
              <w:t xml:space="preserve"> </w:t>
            </w:r>
            <w:r w:rsidRPr="00495D84">
              <w:rPr>
                <w:bCs/>
                <w:lang w:eastAsia="en-GB"/>
              </w:rPr>
              <w:t>reselection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triggered</w:t>
            </w:r>
            <w:r w:rsidR="00B27C84">
              <w:rPr>
                <w:bCs/>
                <w:lang w:eastAsia="en-GB"/>
              </w:rPr>
              <w:t xml:space="preserve"> </w:t>
            </w:r>
            <w:r w:rsidRPr="00495D84">
              <w:rPr>
                <w:bCs/>
                <w:lang w:eastAsia="en-GB"/>
              </w:rPr>
              <w:t>after</w:t>
            </w:r>
            <w:r w:rsidR="00B27C84">
              <w:rPr>
                <w:bCs/>
                <w:lang w:eastAsia="en-GB"/>
              </w:rPr>
              <w:t xml:space="preserve"> </w:t>
            </w:r>
            <w:r w:rsidRPr="00495D84">
              <w:rPr>
                <w:bCs/>
                <w:lang w:eastAsia="en-GB"/>
              </w:rPr>
              <w:t>1</w:t>
            </w:r>
            <w:r w:rsidR="00B27C84">
              <w:rPr>
                <w:bCs/>
                <w:lang w:eastAsia="en-GB"/>
              </w:rPr>
              <w:t xml:space="preserve"> </w:t>
            </w:r>
            <w:r w:rsidRPr="00495D84">
              <w:rPr>
                <w:bCs/>
                <w:lang w:eastAsia="en-GB"/>
              </w:rPr>
              <w:t>sidelink</w:t>
            </w:r>
            <w:r w:rsidR="00B27C84">
              <w:rPr>
                <w:bCs/>
                <w:lang w:eastAsia="en-GB"/>
              </w:rPr>
              <w:t xml:space="preserve"> </w:t>
            </w:r>
            <w:r w:rsidRPr="00495D84">
              <w:rPr>
                <w:bCs/>
                <w:lang w:eastAsia="en-GB"/>
              </w:rPr>
              <w:t>transmission</w:t>
            </w:r>
            <w:r w:rsidR="00B27C84">
              <w:rPr>
                <w:bCs/>
                <w:lang w:eastAsia="en-GB"/>
              </w:rPr>
              <w:t xml:space="preserve"> </w:t>
            </w:r>
            <w:r w:rsidRPr="00495D84">
              <w:rPr>
                <w:bCs/>
                <w:lang w:eastAsia="en-GB"/>
              </w:rPr>
              <w:t>is</w:t>
            </w:r>
            <w:r w:rsidR="00B27C84">
              <w:rPr>
                <w:bCs/>
                <w:lang w:eastAsia="en-GB"/>
              </w:rPr>
              <w:t xml:space="preserve"> </w:t>
            </w:r>
            <w:r w:rsidRPr="00495D84">
              <w:rPr>
                <w:bCs/>
                <w:lang w:eastAsia="en-GB"/>
              </w:rPr>
              <w:t>skipped</w:t>
            </w:r>
            <w:r w:rsidR="00B27C84">
              <w:rPr>
                <w:iCs/>
                <w:szCs w:val="22"/>
              </w:rPr>
              <w:t xml:space="preserve"> </w:t>
            </w:r>
            <w:r w:rsidRPr="00495D84">
              <w:rPr>
                <w:iCs/>
                <w:szCs w:val="22"/>
              </w:rPr>
              <w:t>(see</w:t>
            </w:r>
            <w:r w:rsidR="00B27C84">
              <w:rPr>
                <w:iCs/>
                <w:szCs w:val="22"/>
              </w:rPr>
              <w:t xml:space="preserve"> </w:t>
            </w:r>
            <w:r w:rsidRPr="00495D84">
              <w:rPr>
                <w:iCs/>
                <w:szCs w:val="22"/>
              </w:rPr>
              <w:t>TS</w:t>
            </w:r>
            <w:r w:rsidR="00B27C84">
              <w:rPr>
                <w:iCs/>
                <w:szCs w:val="22"/>
              </w:rPr>
              <w:t xml:space="preserve"> </w:t>
            </w:r>
            <w:r w:rsidRPr="00495D84">
              <w:rPr>
                <w:iCs/>
                <w:szCs w:val="22"/>
              </w:rPr>
              <w:t>38.321</w:t>
            </w:r>
            <w:r w:rsidR="00B27C84">
              <w:rPr>
                <w:iCs/>
                <w:szCs w:val="22"/>
              </w:rPr>
              <w:t xml:space="preserve"> </w:t>
            </w:r>
            <w:r w:rsidRPr="00495D84">
              <w:rPr>
                <w:iCs/>
                <w:szCs w:val="22"/>
              </w:rPr>
              <w:t>[7]).</w:t>
            </w:r>
          </w:p>
        </w:tc>
      </w:tr>
    </w:tbl>
    <w:p w14:paraId="0AA00E97" w14:textId="395C6C21" w:rsidR="00FA26B5" w:rsidRPr="00495D84" w:rsidRDefault="00FA26B5" w:rsidP="00FA26B5"/>
    <w:p w14:paraId="0D98D26A" w14:textId="77777777" w:rsidR="00E93AE3" w:rsidRPr="00495D84" w:rsidRDefault="00E93AE3" w:rsidP="00E93AE3">
      <w:pPr>
        <w:pStyle w:val="Heading3"/>
      </w:pPr>
      <w:r w:rsidRPr="00495D84">
        <w:lastRenderedPageBreak/>
        <w:t>A.3.21.</w:t>
      </w:r>
      <w:r w:rsidRPr="00495D84">
        <w:rPr>
          <w:rFonts w:hint="eastAsia"/>
          <w:lang w:eastAsia="zh-CN"/>
        </w:rPr>
        <w:t>3</w:t>
      </w:r>
      <w:r w:rsidRPr="00495D84">
        <w:tab/>
        <w:t xml:space="preserve">Reference measurement channels for </w:t>
      </w:r>
      <w:r w:rsidRPr="00495D84">
        <w:rPr>
          <w:rFonts w:hint="eastAsia"/>
        </w:rPr>
        <w:t>V2</w:t>
      </w:r>
      <w:r w:rsidRPr="00495D84">
        <w:rPr>
          <w:rFonts w:hint="eastAsia"/>
          <w:lang w:eastAsia="zh-CN"/>
        </w:rPr>
        <w:t>X</w:t>
      </w:r>
      <w:r w:rsidRPr="00495D84">
        <w:rPr>
          <w:rFonts w:hint="eastAsia"/>
        </w:rPr>
        <w:t xml:space="preserve"> Sidelink Communication</w:t>
      </w:r>
    </w:p>
    <w:p w14:paraId="3ACCE0E2"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495D84" w14:paraId="7CBFA7DB"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963DB4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6245205E" w:rsidR="00E93AE3" w:rsidRPr="00495D84" w:rsidRDefault="00E93AE3" w:rsidP="008F295B">
            <w:pPr>
              <w:pStyle w:val="TAL"/>
            </w:pPr>
            <w:r w:rsidRPr="00495D84">
              <w:t>Reference</w:t>
            </w:r>
            <w:r w:rsidR="00B27C84">
              <w:t xml:space="preserve"> </w:t>
            </w:r>
            <w:r w:rsidRPr="00495D84">
              <w:t>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090A58A8" w:rsidR="00E93AE3" w:rsidRPr="00495D84" w:rsidRDefault="00E93AE3" w:rsidP="008F295B">
            <w:pPr>
              <w:pStyle w:val="TAC"/>
              <w:rPr>
                <w:lang w:eastAsia="zh-CN"/>
              </w:rPr>
            </w:pPr>
            <w:r w:rsidRPr="00495D84">
              <w:rPr>
                <w:rFonts w:hint="eastAsia"/>
                <w:lang w:eastAsia="zh-CN"/>
              </w:rPr>
              <w:t>C</w:t>
            </w:r>
            <w:r w:rsidRPr="00495D84">
              <w:rPr>
                <w:lang w:eastAsia="zh-CN"/>
              </w:rPr>
              <w:t>C.1A</w:t>
            </w:r>
            <w:r w:rsidR="00B27C84">
              <w:rPr>
                <w:lang w:eastAsia="zh-CN"/>
              </w:rPr>
              <w:t xml:space="preserve"> </w:t>
            </w:r>
            <w:r w:rsidRPr="00495D84">
              <w:rPr>
                <w:lang w:eastAsia="zh-CN"/>
              </w:rPr>
              <w:t>HD</w:t>
            </w:r>
          </w:p>
        </w:tc>
      </w:tr>
      <w:tr w:rsidR="00E93AE3" w:rsidRPr="00495D84" w14:paraId="0A99D60C"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C565817"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495D84" w:rsidRDefault="00E93AE3" w:rsidP="008F295B">
            <w:pPr>
              <w:pStyle w:val="TAC"/>
              <w:rPr>
                <w:lang w:eastAsia="zh-CN"/>
              </w:rPr>
            </w:pPr>
            <w:r w:rsidRPr="00495D84">
              <w:rPr>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495D84" w:rsidRDefault="00E93AE3" w:rsidP="008F295B">
            <w:pPr>
              <w:pStyle w:val="TAC"/>
              <w:rPr>
                <w:lang w:eastAsia="zh-CN"/>
              </w:rPr>
            </w:pPr>
            <w:r w:rsidRPr="00495D84">
              <w:rPr>
                <w:lang w:eastAsia="zh-CN"/>
              </w:rPr>
              <w:t>Note2</w:t>
            </w:r>
          </w:p>
        </w:tc>
      </w:tr>
      <w:tr w:rsidR="00E93AE3" w:rsidRPr="00495D84" w14:paraId="12D5737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232288D3"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B27C84">
              <w:t xml:space="preserve"> </w:t>
            </w:r>
            <w:r w:rsidRPr="00495D84">
              <w:t>symbols</w:t>
            </w:r>
            <w:r w:rsidR="00B27C84">
              <w:t xml:space="preserve"> </w:t>
            </w:r>
            <w:r w:rsidRPr="00495D84">
              <w:t>per</w:t>
            </w:r>
            <w:r w:rsidR="00B27C84">
              <w:t xml:space="preserve"> </w:t>
            </w:r>
            <w:r w:rsidRPr="00495D84">
              <w:t>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495D84" w:rsidRDefault="00E93AE3" w:rsidP="008F295B">
            <w:pPr>
              <w:pStyle w:val="TAC"/>
              <w:rPr>
                <w:lang w:eastAsia="zh-CN"/>
              </w:rPr>
            </w:pPr>
            <w:r w:rsidRPr="00495D84">
              <w:rPr>
                <w:rFonts w:hint="eastAsia"/>
                <w:lang w:eastAsia="zh-CN"/>
              </w:rPr>
              <w:t>2</w:t>
            </w:r>
          </w:p>
        </w:tc>
      </w:tr>
      <w:tr w:rsidR="00E93AE3" w:rsidRPr="00495D84" w14:paraId="13856EE4"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39CAA638" w:rsidR="00E93AE3" w:rsidRPr="00495D84" w:rsidRDefault="00E93AE3" w:rsidP="008F295B">
            <w:pPr>
              <w:pStyle w:val="TAL"/>
            </w:pPr>
            <w:r w:rsidRPr="00495D84">
              <w:t>Number</w:t>
            </w:r>
            <w:r w:rsidR="00B27C84">
              <w:t xml:space="preserve"> </w:t>
            </w:r>
            <w:r w:rsidRPr="00495D84">
              <w:t>of</w:t>
            </w:r>
            <w:r w:rsidR="00B27C84">
              <w:t xml:space="preserve"> </w:t>
            </w:r>
            <w:r w:rsidRPr="00495D84">
              <w:t>PSCCH</w:t>
            </w:r>
            <w:r w:rsidR="00E94096">
              <w:t xml:space="preserve"> PRB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495D84" w:rsidRDefault="00E93AE3" w:rsidP="008F295B">
            <w:pPr>
              <w:pStyle w:val="TAC"/>
              <w:rPr>
                <w:lang w:eastAsia="zh-CN"/>
              </w:rPr>
            </w:pPr>
            <w:r w:rsidRPr="00495D84">
              <w:rPr>
                <w:lang w:eastAsia="zh-CN"/>
              </w:rPr>
              <w:t>10</w:t>
            </w:r>
          </w:p>
        </w:tc>
      </w:tr>
      <w:tr w:rsidR="00E93AE3" w:rsidRPr="00495D84" w14:paraId="0256B830"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495D84" w:rsidRDefault="00E93AE3" w:rsidP="008F295B">
            <w:pPr>
              <w:pStyle w:val="TAC"/>
              <w:rPr>
                <w:lang w:eastAsia="zh-CN"/>
              </w:rPr>
            </w:pPr>
            <w:r w:rsidRPr="00495D84">
              <w:rPr>
                <w:lang w:eastAsia="zh-CN"/>
              </w:rPr>
              <w:t>QPSK</w:t>
            </w:r>
          </w:p>
        </w:tc>
      </w:tr>
      <w:tr w:rsidR="00E93AE3" w:rsidRPr="00495D84" w14:paraId="4DDA1406"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25C85DD"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(without</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495D84" w:rsidRDefault="00E93AE3" w:rsidP="008F295B">
            <w:pPr>
              <w:pStyle w:val="TAC"/>
              <w:rPr>
                <w:lang w:eastAsia="zh-CN"/>
              </w:rPr>
            </w:pPr>
            <w:r w:rsidRPr="00495D84">
              <w:rPr>
                <w:lang w:eastAsia="zh-CN"/>
              </w:rPr>
              <w:t>26</w:t>
            </w:r>
          </w:p>
        </w:tc>
      </w:tr>
      <w:tr w:rsidR="00E93AE3" w:rsidRPr="00495D84" w14:paraId="1377D35B" w14:textId="77777777" w:rsidTr="00B27C84">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26E4E343" w:rsidR="00E93AE3" w:rsidRPr="00495D84" w:rsidRDefault="00E93AE3" w:rsidP="008F295B">
            <w:pPr>
              <w:pStyle w:val="TAL"/>
            </w:pPr>
            <w:r w:rsidRPr="00495D84">
              <w:t>Information</w:t>
            </w:r>
            <w:r w:rsidR="00B27C84">
              <w:t xml:space="preserve"> </w:t>
            </w:r>
            <w:r w:rsidRPr="00495D84">
              <w:t>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3EA56FA9" w:rsidR="00E93AE3" w:rsidRPr="00495D84" w:rsidRDefault="00E93AE3" w:rsidP="008F295B">
            <w:pPr>
              <w:pStyle w:val="TAL"/>
            </w:pPr>
            <w:r w:rsidRPr="00495D84">
              <w:t>Number</w:t>
            </w:r>
            <w:r w:rsidR="00B27C84">
              <w:t xml:space="preserve"> </w:t>
            </w:r>
            <w:r w:rsidRPr="00495D84">
              <w:t>of</w:t>
            </w:r>
            <w:r w:rsidR="00B27C84">
              <w:t xml:space="preserve"> </w:t>
            </w:r>
            <w:r w:rsidRPr="00495D84">
              <w:t>DMRS</w:t>
            </w:r>
            <w:r w:rsidR="00B27C84">
              <w:t xml:space="preserve"> </w:t>
            </w:r>
            <w:r w:rsidRPr="00495D84">
              <w:t>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1F257104"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(1</w:t>
            </w:r>
            <w:r w:rsidR="00B27C84">
              <w:rPr>
                <w:lang w:eastAsia="zh-CN"/>
              </w:rPr>
              <w:t xml:space="preserve"> </w:t>
            </w:r>
            <w:r w:rsidRPr="00495D84">
              <w:rPr>
                <w:lang w:eastAsia="zh-CN"/>
              </w:rPr>
              <w:t>port)</w:t>
            </w:r>
          </w:p>
        </w:tc>
      </w:tr>
      <w:tr w:rsidR="00E93AE3" w:rsidRPr="00495D84" w14:paraId="417E0A50"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495D84" w:rsidRDefault="00E93AE3" w:rsidP="008F295B">
            <w:pPr>
              <w:pStyle w:val="TAL"/>
            </w:pPr>
            <w:r w:rsidRPr="00495D84">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4BE8C407" w:rsidR="00E93AE3" w:rsidRPr="00495D84" w:rsidRDefault="00E93AE3" w:rsidP="008F295B">
            <w:pPr>
              <w:pStyle w:val="TAC"/>
              <w:rPr>
                <w:lang w:eastAsia="zh-CN"/>
              </w:rPr>
            </w:pPr>
            <w:r w:rsidRPr="00495D84">
              <w:rPr>
                <w:lang w:eastAsia="zh-CN"/>
              </w:rPr>
              <w:t>As</w:t>
            </w:r>
            <w:r w:rsidR="00B27C84">
              <w:rPr>
                <w:lang w:eastAsia="zh-CN"/>
              </w:rPr>
              <w:t xml:space="preserve"> </w:t>
            </w:r>
            <w:r w:rsidRPr="00495D84">
              <w:rPr>
                <w:lang w:eastAsia="zh-CN"/>
              </w:rPr>
              <w:t>set</w:t>
            </w:r>
            <w:r w:rsidR="00B27C84">
              <w:rPr>
                <w:lang w:eastAsia="zh-CN"/>
              </w:rPr>
              <w:t xml:space="preserve"> </w:t>
            </w:r>
            <w:r w:rsidRPr="00495D84">
              <w:rPr>
                <w:lang w:eastAsia="zh-CN"/>
              </w:rPr>
              <w:t>by</w:t>
            </w:r>
            <w:r w:rsidR="00B27C84">
              <w:rPr>
                <w:lang w:eastAsia="zh-CN"/>
              </w:rPr>
              <w:t xml:space="preserve"> </w:t>
            </w:r>
            <w:r w:rsidRPr="00495D84">
              <w:rPr>
                <w:lang w:eastAsia="zh-CN"/>
              </w:rPr>
              <w:t>higher</w:t>
            </w:r>
            <w:r w:rsidR="00B27C84">
              <w:rPr>
                <w:lang w:eastAsia="zh-CN"/>
              </w:rPr>
              <w:t xml:space="preserve"> </w:t>
            </w:r>
            <w:r w:rsidRPr="00495D84">
              <w:rPr>
                <w:lang w:eastAsia="zh-CN"/>
              </w:rPr>
              <w:t>layers</w:t>
            </w:r>
          </w:p>
        </w:tc>
      </w:tr>
      <w:tr w:rsidR="00E93AE3" w:rsidRPr="00495D84" w14:paraId="6E63E4D3"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6FE7799D" w:rsidR="00E93AE3" w:rsidRPr="00495D84" w:rsidRDefault="00E93AE3" w:rsidP="008F295B">
            <w:pPr>
              <w:pStyle w:val="TAL"/>
            </w:pPr>
            <w:r w:rsidRPr="00495D84">
              <w:t>Resource</w:t>
            </w:r>
            <w:r w:rsidR="00B27C84">
              <w:t xml:space="preserve"> </w:t>
            </w:r>
            <w:r w:rsidRPr="00495D84">
              <w:t>reservation</w:t>
            </w:r>
            <w:r w:rsidR="00B27C84">
              <w:t xml:space="preserve"> </w:t>
            </w:r>
            <w:r w:rsidRPr="00495D84">
              <w:t>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495D84" w:rsidRDefault="00E93AE3" w:rsidP="008F295B">
            <w:pPr>
              <w:pStyle w:val="TAC"/>
              <w:rPr>
                <w:lang w:eastAsia="zh-CN"/>
              </w:rPr>
            </w:pPr>
            <w:r w:rsidRPr="00495D84">
              <w:rPr>
                <w:lang w:eastAsia="zh-CN"/>
              </w:rPr>
              <w:t>N/A</w:t>
            </w:r>
          </w:p>
        </w:tc>
      </w:tr>
      <w:tr w:rsidR="00E93AE3" w:rsidRPr="00495D84" w14:paraId="3CA4DD94"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00D2FA8E" w:rsidR="00E93AE3" w:rsidRPr="00495D84" w:rsidRDefault="00E93AE3" w:rsidP="008F295B">
            <w:pPr>
              <w:pStyle w:val="TAL"/>
            </w:pPr>
            <w:r w:rsidRPr="00495D84">
              <w:t>Modulation</w:t>
            </w:r>
            <w:r w:rsidR="00B27C84">
              <w:t xml:space="preserve"> </w:t>
            </w:r>
            <w:r w:rsidRPr="00495D84">
              <w:t>and</w:t>
            </w:r>
            <w:r w:rsidR="00B27C84">
              <w:t xml:space="preserve"> </w:t>
            </w:r>
            <w:r w:rsidRPr="00495D84">
              <w:t>coding</w:t>
            </w:r>
            <w:r w:rsidR="00B27C84">
              <w:t xml:space="preserve"> </w:t>
            </w:r>
            <w:r w:rsidRPr="00495D84">
              <w:t>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19645D6E"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the</w:t>
            </w:r>
            <w:r w:rsidR="00B27C84">
              <w:rPr>
                <w:lang w:eastAsia="zh-CN"/>
              </w:rPr>
              <w:t xml:space="preserve"> </w:t>
            </w:r>
            <w:r w:rsidRPr="00495D84">
              <w:rPr>
                <w:lang w:eastAsia="zh-CN"/>
              </w:rPr>
              <w:t>PSSCH</w:t>
            </w:r>
            <w:r w:rsidR="00B27C84">
              <w:rPr>
                <w:lang w:eastAsia="zh-CN"/>
              </w:rPr>
              <w:t xml:space="preserve"> </w:t>
            </w:r>
            <w:r w:rsidRPr="00495D84">
              <w:rPr>
                <w:lang w:eastAsia="zh-CN"/>
              </w:rPr>
              <w:t>MCS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6EC20FC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3818D07A" w:rsidR="00E93AE3" w:rsidRPr="00495D84" w:rsidRDefault="00E93AE3" w:rsidP="008F295B">
            <w:pPr>
              <w:pStyle w:val="TAL"/>
            </w:pPr>
            <w:r w:rsidRPr="00495D84">
              <w:t>DMRS</w:t>
            </w:r>
            <w:r w:rsidR="00B27C84">
              <w:t xml:space="preserve"> </w:t>
            </w:r>
            <w:r w:rsidRPr="00495D84">
              <w:t>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045CAE2F" w:rsidR="00E93AE3" w:rsidRPr="00495D84" w:rsidRDefault="00E93AE3" w:rsidP="008F295B">
            <w:pPr>
              <w:pStyle w:val="TAC"/>
              <w:rPr>
                <w:lang w:eastAsia="zh-CN"/>
              </w:rPr>
            </w:pPr>
            <w:r w:rsidRPr="00495D84">
              <w:rPr>
                <w:lang w:eastAsia="zh-CN"/>
              </w:rPr>
              <w:t>0</w:t>
            </w:r>
            <w:r w:rsidR="00B27C84">
              <w:rPr>
                <w:lang w:eastAsia="zh-CN"/>
              </w:rPr>
              <w:t xml:space="preserve"> </w:t>
            </w:r>
            <w:r w:rsidRPr="00495D84">
              <w:rPr>
                <w:lang w:eastAsia="zh-CN"/>
              </w:rPr>
              <w:t>(2</w:t>
            </w:r>
            <w:r w:rsidR="00B27C84">
              <w:rPr>
                <w:lang w:eastAsia="zh-CN"/>
              </w:rPr>
              <w:t xml:space="preserve"> </w:t>
            </w:r>
            <w:r w:rsidRPr="00495D84">
              <w:rPr>
                <w:lang w:eastAsia="zh-CN"/>
              </w:rPr>
              <w:t>DMRS)</w:t>
            </w:r>
          </w:p>
        </w:tc>
      </w:tr>
      <w:tr w:rsidR="00FA26B5" w:rsidRPr="00495D84" w14:paraId="7E81D5B1"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495D84"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01A36512" w:rsidR="00FA26B5" w:rsidRPr="00495D84" w:rsidRDefault="00FA26B5" w:rsidP="00FA26B5">
            <w:pPr>
              <w:pStyle w:val="TAL"/>
            </w:pPr>
            <w:r w:rsidRPr="00495D84">
              <w:t>2</w:t>
            </w:r>
            <w:r w:rsidRPr="00495D84">
              <w:rPr>
                <w:vertAlign w:val="superscript"/>
              </w:rPr>
              <w:t>nd</w:t>
            </w:r>
            <w:r w:rsidR="00B27C84">
              <w:t xml:space="preserve"> </w:t>
            </w:r>
            <w:r w:rsidRPr="00495D84">
              <w:t>stage</w:t>
            </w:r>
            <w:r w:rsidR="00B27C84">
              <w:t xml:space="preserve"> </w:t>
            </w:r>
            <w:r w:rsidRPr="00495D84">
              <w:t>SCI</w:t>
            </w:r>
            <w:r w:rsidR="00B27C84">
              <w:t xml:space="preserve"> </w:t>
            </w:r>
            <w:r w:rsidRPr="00495D84">
              <w:t>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495D84" w:rsidRDefault="00FA26B5" w:rsidP="00FA26B5">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6A94A74F" w:rsidR="00FA26B5" w:rsidRPr="00495D84" w:rsidRDefault="00FA26B5" w:rsidP="00FA26B5">
            <w:pPr>
              <w:pStyle w:val="TAC"/>
              <w:rPr>
                <w:lang w:eastAsia="zh-CN"/>
              </w:rPr>
            </w:pPr>
            <w:r w:rsidRPr="00495D84">
              <w:rPr>
                <w:lang w:eastAsia="zh-CN"/>
              </w:rPr>
              <w:t>00</w:t>
            </w:r>
            <w:r w:rsidR="00B27C84">
              <w:rPr>
                <w:lang w:eastAsia="zh-CN"/>
              </w:rPr>
              <w:t xml:space="preserve"> </w:t>
            </w:r>
            <w:r w:rsidRPr="00495D84">
              <w:rPr>
                <w:lang w:eastAsia="zh-CN"/>
              </w:rPr>
              <w:t>(SCI</w:t>
            </w:r>
            <w:r w:rsidR="00B27C84">
              <w:rPr>
                <w:lang w:eastAsia="zh-CN"/>
              </w:rPr>
              <w:t xml:space="preserve"> </w:t>
            </w:r>
            <w:r w:rsidRPr="00495D84">
              <w:rPr>
                <w:lang w:eastAsia="zh-CN"/>
              </w:rPr>
              <w:t>format</w:t>
            </w:r>
            <w:r w:rsidR="00B27C84">
              <w:rPr>
                <w:lang w:eastAsia="zh-CN"/>
              </w:rPr>
              <w:t xml:space="preserve"> </w:t>
            </w:r>
            <w:r w:rsidRPr="00495D84">
              <w:rPr>
                <w:lang w:eastAsia="zh-CN"/>
              </w:rPr>
              <w:t>2-A)</w:t>
            </w:r>
          </w:p>
        </w:tc>
      </w:tr>
      <w:tr w:rsidR="00E93AE3" w:rsidRPr="00495D84" w14:paraId="3BA8195B"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2DD64943" w:rsidR="00E93AE3" w:rsidRPr="00495D84" w:rsidRDefault="00E93AE3" w:rsidP="008F295B">
            <w:pPr>
              <w:pStyle w:val="TAL"/>
            </w:pPr>
            <w:r w:rsidRPr="00495D84">
              <w:t>Beta</w:t>
            </w:r>
            <w:r w:rsidR="00B27C84">
              <w:t xml:space="preserve"> </w:t>
            </w:r>
            <w:r w:rsidRPr="00495D84">
              <w:t>offset</w:t>
            </w:r>
            <w:r w:rsidR="00B27C84">
              <w:t xml:space="preserve"> </w:t>
            </w:r>
            <w:r w:rsidRPr="00495D84">
              <w:t>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2A7CC11D"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specified</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7EC5457F"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683F5313" w:rsidR="00E93AE3" w:rsidRPr="00495D84" w:rsidRDefault="00E93AE3" w:rsidP="008F295B">
            <w:pPr>
              <w:pStyle w:val="TAL"/>
            </w:pPr>
            <w:r w:rsidRPr="00495D84">
              <w:t>Frequency</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6C2EA0D6"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E94096">
              <w:rPr>
                <w:lang w:eastAsia="zh-CN"/>
              </w:rPr>
              <w:t xml:space="preserve"> PRB</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4EABA95E"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1390CA0F" w:rsidR="00E93AE3" w:rsidRPr="00495D84" w:rsidRDefault="00E93AE3" w:rsidP="008F295B">
            <w:pPr>
              <w:pStyle w:val="TAL"/>
            </w:pPr>
            <w:r w:rsidRPr="00495D84">
              <w:t>Time</w:t>
            </w:r>
            <w:r w:rsidR="00B27C84">
              <w:t xml:space="preserve"> </w:t>
            </w:r>
            <w:r w:rsidRPr="00495D84">
              <w:t>resource</w:t>
            </w:r>
            <w:r w:rsidR="00B27C84">
              <w:t xml:space="preserve"> </w:t>
            </w:r>
            <w:r w:rsidRPr="00495D84">
              <w:t>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2CBB8ECA" w:rsidR="00E93AE3" w:rsidRPr="00495D84" w:rsidRDefault="00E93AE3" w:rsidP="008F295B">
            <w:pPr>
              <w:pStyle w:val="TAC"/>
              <w:rPr>
                <w:lang w:eastAsia="zh-CN"/>
              </w:rPr>
            </w:pPr>
            <w:r w:rsidRPr="00495D84">
              <w:rPr>
                <w:lang w:eastAsia="zh-CN"/>
              </w:rPr>
              <w:t>Set</w:t>
            </w:r>
            <w:r w:rsidR="00B27C84">
              <w:rPr>
                <w:lang w:eastAsia="zh-CN"/>
              </w:rPr>
              <w:t xml:space="preserve"> </w:t>
            </w:r>
            <w:r w:rsidRPr="00495D84">
              <w:rPr>
                <w:lang w:eastAsia="zh-CN"/>
              </w:rPr>
              <w:t>as</w:t>
            </w:r>
            <w:r w:rsidR="00B27C84">
              <w:rPr>
                <w:lang w:eastAsia="zh-CN"/>
              </w:rPr>
              <w:t xml:space="preserve"> </w:t>
            </w:r>
            <w:r w:rsidRPr="00495D84">
              <w:rPr>
                <w:lang w:eastAsia="zh-CN"/>
              </w:rPr>
              <w:t>per</w:t>
            </w:r>
            <w:r w:rsidR="00B27C84">
              <w:rPr>
                <w:lang w:eastAsia="zh-CN"/>
              </w:rPr>
              <w:t xml:space="preserve"> </w:t>
            </w:r>
            <w:r w:rsidRPr="00495D84">
              <w:rPr>
                <w:lang w:eastAsia="zh-CN"/>
              </w:rPr>
              <w:t>PSSCH</w:t>
            </w:r>
            <w:r w:rsidR="00B27C84">
              <w:rPr>
                <w:lang w:eastAsia="zh-CN"/>
              </w:rPr>
              <w:t xml:space="preserve"> </w:t>
            </w:r>
            <w:r w:rsidRPr="00495D84">
              <w:rPr>
                <w:lang w:eastAsia="zh-CN"/>
              </w:rPr>
              <w:t>slot</w:t>
            </w:r>
            <w:r w:rsidR="00B27C84">
              <w:rPr>
                <w:lang w:eastAsia="zh-CN"/>
              </w:rPr>
              <w:t xml:space="preserve"> </w:t>
            </w:r>
            <w:r w:rsidRPr="00495D84">
              <w:rPr>
                <w:lang w:eastAsia="zh-CN"/>
              </w:rPr>
              <w:t>allocation</w:t>
            </w:r>
            <w:r w:rsidR="00B27C84">
              <w:rPr>
                <w:lang w:eastAsia="zh-CN"/>
              </w:rPr>
              <w:t xml:space="preserve"> </w:t>
            </w:r>
            <w:r w:rsidRPr="00495D84">
              <w:rPr>
                <w:lang w:eastAsia="zh-CN"/>
              </w:rPr>
              <w:t>specific</w:t>
            </w:r>
            <w:r w:rsidR="00B27C84">
              <w:rPr>
                <w:lang w:eastAsia="zh-CN"/>
              </w:rPr>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p>
        </w:tc>
      </w:tr>
      <w:tr w:rsidR="00E93AE3" w:rsidRPr="00495D84" w14:paraId="0799FF1C" w14:textId="77777777" w:rsidTr="00B27C84">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495D84"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67BD3109" w:rsidR="00E93AE3" w:rsidRPr="00495D84" w:rsidRDefault="00E93AE3" w:rsidP="008F295B">
            <w:pPr>
              <w:pStyle w:val="TAL"/>
            </w:pPr>
            <w:r w:rsidRPr="00495D84">
              <w:t>Reserved</w:t>
            </w:r>
            <w:r w:rsidR="00B27C84">
              <w:t xml:space="preserve"> </w:t>
            </w:r>
            <w:r w:rsidRPr="00495D84">
              <w:t>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495D84" w:rsidRDefault="00E93AE3" w:rsidP="008F295B">
            <w:pPr>
              <w:pStyle w:val="TAC"/>
              <w:rPr>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0ABA8EF1" w:rsidR="00E93AE3" w:rsidRPr="00495D84" w:rsidRDefault="00E93AE3" w:rsidP="008F295B">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all</w:t>
            </w:r>
            <w:r w:rsidR="00B27C84">
              <w:rPr>
                <w:lang w:eastAsia="zh-CN"/>
              </w:rPr>
              <w:t xml:space="preserve"> </w:t>
            </w:r>
            <w:r w:rsidRPr="00495D84">
              <w:rPr>
                <w:lang w:eastAsia="zh-CN"/>
              </w:rPr>
              <w:t>these</w:t>
            </w:r>
            <w:r w:rsidR="00B27C84">
              <w:rPr>
                <w:lang w:eastAsia="zh-CN"/>
              </w:rPr>
              <w:t xml:space="preserve"> </w:t>
            </w:r>
            <w:r w:rsidRPr="00495D84">
              <w:rPr>
                <w:lang w:eastAsia="zh-CN"/>
              </w:rPr>
              <w:t>bits</w:t>
            </w:r>
            <w:r w:rsidR="00B27C84">
              <w:rPr>
                <w:lang w:eastAsia="zh-CN"/>
              </w:rPr>
              <w:t xml:space="preserve"> </w:t>
            </w:r>
            <w:r w:rsidRPr="00495D84">
              <w:rPr>
                <w:lang w:eastAsia="zh-CN"/>
              </w:rPr>
              <w:t>to</w:t>
            </w:r>
            <w:r w:rsidR="00B27C84">
              <w:rPr>
                <w:lang w:eastAsia="zh-CN"/>
              </w:rPr>
              <w:t xml:space="preserve"> </w:t>
            </w:r>
            <w:r w:rsidRPr="00495D84">
              <w:rPr>
                <w:lang w:eastAsia="zh-CN"/>
              </w:rPr>
              <w:t>0</w:t>
            </w:r>
          </w:p>
        </w:tc>
      </w:tr>
      <w:tr w:rsidR="00E93AE3" w:rsidRPr="00495D84" w14:paraId="342916E1"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083B2CF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495D84" w:rsidRDefault="00E93AE3" w:rsidP="008F295B">
            <w:pPr>
              <w:pStyle w:val="TAC"/>
              <w:rPr>
                <w:lang w:eastAsia="zh-CN"/>
              </w:rPr>
            </w:pPr>
            <w:r w:rsidRPr="00495D84">
              <w:rPr>
                <w:lang w:eastAsia="zh-CN"/>
              </w:rPr>
              <w:t>24</w:t>
            </w:r>
          </w:p>
        </w:tc>
      </w:tr>
      <w:tr w:rsidR="00E93AE3" w:rsidRPr="00495D84" w14:paraId="63DF56DF" w14:textId="77777777" w:rsidTr="00B27C84">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61854D21"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r w:rsidRPr="00495D84">
              <w:t>(see</w:t>
            </w:r>
            <w:r w:rsidR="00B27C84">
              <w:t xml:space="preserve"> </w:t>
            </w:r>
            <w:r w:rsidRPr="00495D84">
              <w:t>Note</w:t>
            </w:r>
            <w:r w:rsidR="00B27C84">
              <w:t xml:space="preserve"> </w:t>
            </w:r>
            <w:r w:rsidRPr="00495D84">
              <w:t>1)</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495D84" w:rsidRDefault="00E93AE3" w:rsidP="008F295B">
            <w:pPr>
              <w:pStyle w:val="TAC"/>
              <w:rPr>
                <w:lang w:eastAsia="zh-CN"/>
              </w:rPr>
            </w:pPr>
            <w:r w:rsidRPr="00495D84">
              <w:rPr>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035EC9A8" w:rsidR="00E93AE3" w:rsidRPr="00495D84" w:rsidRDefault="00E93AE3" w:rsidP="008F295B">
            <w:pPr>
              <w:pStyle w:val="TAC"/>
              <w:rPr>
                <w:lang w:eastAsia="zh-CN"/>
              </w:rPr>
            </w:pPr>
            <w:r w:rsidRPr="00495D84">
              <w:rPr>
                <w:lang w:eastAsia="zh-CN"/>
              </w:rPr>
              <w:t>360</w:t>
            </w:r>
            <w:r w:rsidR="00B27C84">
              <w:rPr>
                <w:lang w:eastAsia="zh-CN"/>
              </w:rPr>
              <w:t xml:space="preserve"> </w:t>
            </w:r>
          </w:p>
        </w:tc>
      </w:tr>
      <w:tr w:rsidR="00E93AE3" w:rsidRPr="00495D84" w14:paraId="6C0DD7E4" w14:textId="77777777" w:rsidTr="00B27C84">
        <w:trPr>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6BEC98CC"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E93AE3" w:rsidRPr="00495D84">
              <w:rPr>
                <w:rFonts w:cs="Arial"/>
                <w:lang w:eastAsia="zh-TW"/>
              </w:rPr>
              <w:tab/>
              <w:t>Binary</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bits</w:t>
            </w:r>
            <w:r w:rsidR="00B27C84">
              <w:rPr>
                <w:rFonts w:cs="Arial"/>
                <w:lang w:eastAsia="zh-TW"/>
              </w:rPr>
              <w:t xml:space="preserve"> </w:t>
            </w:r>
            <w:r w:rsidR="00E93AE3" w:rsidRPr="00495D84">
              <w:rPr>
                <w:rFonts w:cs="Arial"/>
                <w:lang w:eastAsia="zh-TW"/>
              </w:rPr>
              <w:t>calculated</w:t>
            </w:r>
            <w:r w:rsidR="00B27C84">
              <w:rPr>
                <w:rFonts w:cs="Arial"/>
                <w:lang w:eastAsia="zh-TW"/>
              </w:rPr>
              <w:t xml:space="preserve"> </w:t>
            </w:r>
            <w:r w:rsidR="00E93AE3" w:rsidRPr="00495D84">
              <w:rPr>
                <w:rFonts w:cs="Arial"/>
                <w:lang w:eastAsia="zh-TW"/>
              </w:rPr>
              <w:t>under</w:t>
            </w:r>
            <w:r w:rsidR="00B27C84">
              <w:rPr>
                <w:rFonts w:cs="Arial"/>
                <w:lang w:eastAsia="zh-TW"/>
              </w:rPr>
              <w:t xml:space="preserve"> </w:t>
            </w:r>
            <w:r w:rsidR="00E93AE3" w:rsidRPr="00495D84">
              <w:rPr>
                <w:rFonts w:cs="Arial"/>
                <w:lang w:eastAsia="zh-TW"/>
              </w:rPr>
              <w:t>assumption</w:t>
            </w:r>
            <w:r w:rsidR="00B27C84">
              <w:rPr>
                <w:rFonts w:cs="Arial"/>
                <w:lang w:eastAsia="zh-TW"/>
              </w:rPr>
              <w:t xml:space="preserve"> </w:t>
            </w:r>
            <w:r w:rsidR="00E93AE3" w:rsidRPr="00495D84">
              <w:rPr>
                <w:rFonts w:cs="Arial"/>
                <w:lang w:eastAsia="zh-TW"/>
              </w:rPr>
              <w:t>of</w:t>
            </w:r>
            <w:r w:rsidR="00B27C84">
              <w:rPr>
                <w:rFonts w:cs="Arial"/>
                <w:lang w:eastAsia="zh-TW"/>
              </w:rPr>
              <w:t xml:space="preserve"> </w:t>
            </w:r>
            <w:r w:rsidR="00E93AE3" w:rsidRPr="00495D84">
              <w:rPr>
                <w:rFonts w:cs="Arial"/>
                <w:lang w:eastAsia="zh-TW"/>
              </w:rPr>
              <w:t>2</w:t>
            </w:r>
            <w:r w:rsidR="00B27C84">
              <w:rPr>
                <w:rFonts w:cs="Arial"/>
                <w:lang w:eastAsia="zh-TW"/>
              </w:rPr>
              <w:t xml:space="preserve"> </w:t>
            </w:r>
            <w:r w:rsidR="00E93AE3" w:rsidRPr="00495D84">
              <w:rPr>
                <w:rFonts w:cs="Arial"/>
                <w:lang w:eastAsia="zh-TW"/>
              </w:rPr>
              <w:t>CP-OFDM</w:t>
            </w:r>
            <w:r w:rsidR="00B27C84">
              <w:rPr>
                <w:rFonts w:cs="Arial"/>
                <w:lang w:eastAsia="zh-TW"/>
              </w:rPr>
              <w:t xml:space="preserve"> </w:t>
            </w:r>
            <w:r w:rsidR="00E93AE3" w:rsidRPr="00495D84">
              <w:rPr>
                <w:rFonts w:cs="Arial"/>
                <w:lang w:eastAsia="zh-TW"/>
              </w:rPr>
              <w:t>symbols</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subframe.</w:t>
            </w:r>
          </w:p>
          <w:p w14:paraId="5339D0D8" w14:textId="792C898E" w:rsidR="00E93AE3" w:rsidRPr="00495D84" w:rsidRDefault="00E94096" w:rsidP="008F295B">
            <w:pPr>
              <w:pStyle w:val="TAN"/>
              <w:rPr>
                <w:rFonts w:eastAsia="PMingLiU"/>
                <w:kern w:val="2"/>
                <w:sz w:val="20"/>
                <w:lang w:eastAsia="zh-TW"/>
              </w:rPr>
            </w:pPr>
            <w:r>
              <w:rPr>
                <w:rFonts w:cs="Arial" w:hint="eastAsia"/>
                <w:lang w:eastAsia="zh-TW"/>
              </w:rPr>
              <w:t xml:space="preserve">NOTE </w:t>
            </w:r>
            <w:r w:rsidRPr="00495D84">
              <w:rPr>
                <w:rFonts w:cs="Arial"/>
                <w:lang w:eastAsia="zh-TW"/>
              </w:rPr>
              <w:t>2</w:t>
            </w:r>
            <w:r>
              <w:rPr>
                <w:rFonts w:cs="Arial" w:hint="eastAsia"/>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tc>
      </w:tr>
    </w:tbl>
    <w:p w14:paraId="6A203578" w14:textId="77777777" w:rsidR="00E93AE3" w:rsidRPr="00495D84" w:rsidRDefault="00E93AE3" w:rsidP="00E93AE3"/>
    <w:p w14:paraId="70B02F4E" w14:textId="77777777" w:rsidR="00E93AE3" w:rsidRPr="00495D84" w:rsidRDefault="00E93AE3" w:rsidP="00E93AE3">
      <w:pPr>
        <w:pStyle w:val="TH"/>
        <w:rPr>
          <w:kern w:val="2"/>
          <w:szCs w:val="22"/>
          <w:lang w:eastAsia="zh-CN"/>
        </w:rPr>
      </w:pPr>
      <w:r w:rsidRPr="00495D84">
        <w:t>Table A.</w:t>
      </w:r>
      <w:r w:rsidRPr="00495D84">
        <w:rPr>
          <w:rFonts w:hint="eastAsia"/>
          <w:lang w:eastAsia="zh-CN"/>
        </w:rPr>
        <w:t>3.</w:t>
      </w:r>
      <w:r w:rsidRPr="00495D84">
        <w:rPr>
          <w:lang w:eastAsia="zh-CN"/>
        </w:rPr>
        <w:t>21</w:t>
      </w:r>
      <w:r w:rsidRPr="00495D84">
        <w:rPr>
          <w:rFonts w:hint="eastAsia"/>
          <w:lang w:eastAsia="zh-CN"/>
        </w:rPr>
        <w:t>.3</w:t>
      </w:r>
      <w:r w:rsidRPr="00495D84">
        <w:t>-</w:t>
      </w:r>
      <w:r w:rsidRPr="00495D84">
        <w:rPr>
          <w:rFonts w:hint="eastAsia"/>
          <w:lang w:eastAsia="zh-CN"/>
        </w:rPr>
        <w:t>2</w:t>
      </w:r>
      <w:r w:rsidRPr="00495D84">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495D84" w14:paraId="5BA16A9B"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495D84" w:rsidRDefault="00E93AE3" w:rsidP="008F295B">
            <w:pPr>
              <w:pStyle w:val="TAH"/>
              <w:rPr>
                <w:kern w:val="2"/>
                <w:lang w:eastAsia="zh-CN"/>
              </w:rPr>
            </w:pPr>
            <w:r w:rsidRPr="00495D84">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495D84" w:rsidRDefault="00E93AE3" w:rsidP="008F295B">
            <w:pPr>
              <w:pStyle w:val="TAH"/>
              <w:rPr>
                <w:kern w:val="2"/>
                <w:lang w:eastAsia="zh-CN"/>
              </w:rPr>
            </w:pPr>
            <w:r w:rsidRPr="00495D84">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495D84" w:rsidRDefault="00E93AE3" w:rsidP="008F295B">
            <w:pPr>
              <w:pStyle w:val="TAH"/>
              <w:rPr>
                <w:kern w:val="2"/>
                <w:lang w:eastAsia="zh-CN"/>
              </w:rPr>
            </w:pPr>
            <w:r w:rsidRPr="00495D84">
              <w:rPr>
                <w:kern w:val="2"/>
                <w:lang w:eastAsia="zh-CN"/>
              </w:rPr>
              <w:t>Value</w:t>
            </w:r>
          </w:p>
        </w:tc>
      </w:tr>
      <w:tr w:rsidR="00E93AE3" w:rsidRPr="00495D84" w14:paraId="2BF10D6C"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89070F7" w:rsidR="00E93AE3" w:rsidRPr="00495D84" w:rsidRDefault="00E93AE3" w:rsidP="008F295B">
            <w:pPr>
              <w:pStyle w:val="TAL"/>
            </w:pPr>
            <w:r w:rsidRPr="00495D84">
              <w:t>Reference</w:t>
            </w:r>
            <w:r w:rsidR="00B27C84">
              <w:t xml:space="preserve"> </w:t>
            </w:r>
            <w:r w:rsidRPr="00495D84">
              <w:t>channel</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43AF378A" w:rsidR="00E93AE3" w:rsidRPr="00495D84" w:rsidRDefault="00E93AE3" w:rsidP="008F295B">
            <w:pPr>
              <w:pStyle w:val="TAC"/>
            </w:pPr>
            <w:r w:rsidRPr="00495D84">
              <w:rPr>
                <w:rFonts w:hint="eastAsia"/>
              </w:rPr>
              <w:t>CD</w:t>
            </w:r>
            <w:r w:rsidRPr="00495D84">
              <w:t>.1A</w:t>
            </w:r>
            <w:r w:rsidR="00B27C84">
              <w:t xml:space="preserve"> </w:t>
            </w:r>
            <w:r w:rsidRPr="00495D84">
              <w:t>HD</w:t>
            </w:r>
          </w:p>
        </w:tc>
      </w:tr>
      <w:tr w:rsidR="00E93AE3" w:rsidRPr="00495D84" w14:paraId="44A9145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6D96AABD" w:rsidR="00E93AE3" w:rsidRPr="00495D84" w:rsidRDefault="00E93AE3" w:rsidP="008F295B">
            <w:pPr>
              <w:pStyle w:val="TAL"/>
              <w:rPr>
                <w:rFonts w:cs="Arial"/>
                <w:lang w:eastAsia="ja-JP"/>
              </w:rPr>
            </w:pPr>
            <w:r w:rsidRPr="00495D84">
              <w:rPr>
                <w:rFonts w:cs="Arial"/>
                <w:lang w:eastAsia="ja-JP"/>
              </w:rPr>
              <w:t>Sidelink</w:t>
            </w:r>
            <w:r w:rsidR="00B27C84">
              <w:rPr>
                <w:rFonts w:cs="Arial"/>
                <w:lang w:eastAsia="ja-JP"/>
              </w:rPr>
              <w:t xml:space="preserve"> </w:t>
            </w:r>
            <w:r w:rsidRPr="00495D84">
              <w:rPr>
                <w:rFonts w:cs="Arial"/>
                <w:lang w:eastAsia="ja-JP"/>
              </w:rPr>
              <w:t>transmission</w:t>
            </w:r>
            <w:r w:rsidR="00B27C84">
              <w:rPr>
                <w:rFonts w:cs="Arial"/>
                <w:lang w:eastAsia="ja-JP"/>
              </w:rPr>
              <w:t xml:space="preserve"> </w:t>
            </w:r>
            <w:r w:rsidRPr="00495D84">
              <w:rPr>
                <w:rFonts w:cs="Arial"/>
                <w:lang w:eastAsia="ja-JP"/>
              </w:rPr>
              <w:t>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495D84" w:rsidRDefault="00E93AE3" w:rsidP="008F295B">
            <w:pPr>
              <w:pStyle w:val="TAC"/>
            </w:pPr>
            <w:r w:rsidRPr="00495D84">
              <w:t>2</w:t>
            </w:r>
          </w:p>
        </w:tc>
      </w:tr>
      <w:tr w:rsidR="00E93AE3" w:rsidRPr="00495D84" w14:paraId="78AADB77"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348F7D9F" w:rsidR="00E93AE3" w:rsidRPr="00495D84" w:rsidRDefault="00E93AE3" w:rsidP="008F295B">
            <w:pPr>
              <w:pStyle w:val="TAL"/>
            </w:pPr>
            <w:r w:rsidRPr="00495D84">
              <w:t>Channel</w:t>
            </w:r>
            <w:r w:rsidR="00B27C84">
              <w:t xml:space="preserve"> </w:t>
            </w:r>
            <w:r w:rsidRPr="00495D84">
              <w:t>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495D84" w:rsidRDefault="00E93AE3" w:rsidP="008F295B">
            <w:pPr>
              <w:pStyle w:val="TAC"/>
            </w:pPr>
            <w:r w:rsidRPr="00495D84">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495D84" w:rsidRDefault="00E93AE3" w:rsidP="008F295B">
            <w:pPr>
              <w:pStyle w:val="TAC"/>
            </w:pPr>
            <w:r w:rsidRPr="00495D84">
              <w:t>Note1</w:t>
            </w:r>
          </w:p>
        </w:tc>
      </w:tr>
      <w:tr w:rsidR="00E93AE3" w:rsidRPr="00495D84" w14:paraId="47FAA12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286512CF" w:rsidR="00E93AE3" w:rsidRPr="00495D84" w:rsidRDefault="00E93AE3" w:rsidP="008F295B">
            <w:pPr>
              <w:pStyle w:val="TAL"/>
            </w:pPr>
            <w:r w:rsidRPr="00495D84">
              <w:t>Allocated</w:t>
            </w:r>
            <w:r w:rsidR="00B27C84">
              <w:t xml:space="preserve"> </w:t>
            </w:r>
            <w:r w:rsidRPr="00495D84">
              <w:t>PSSCH</w:t>
            </w:r>
            <w:r w:rsidR="00B27C84">
              <w:t xml:space="preserve"> </w:t>
            </w:r>
            <w:r w:rsidRPr="00495D84">
              <w:t>resource</w:t>
            </w:r>
            <w:r w:rsidR="00B27C84">
              <w:t xml:space="preserve"> </w:t>
            </w:r>
            <w:r w:rsidRPr="00495D84">
              <w:t>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495D84" w:rsidRDefault="00E93AE3" w:rsidP="008F295B">
            <w:pPr>
              <w:pStyle w:val="TAC"/>
              <w:rPr>
                <w:lang w:eastAsia="zh-CN"/>
              </w:rPr>
            </w:pPr>
            <w:r w:rsidRPr="00495D84">
              <w:t>10</w:t>
            </w:r>
          </w:p>
        </w:tc>
      </w:tr>
      <w:tr w:rsidR="00E93AE3" w:rsidRPr="00495D84" w14:paraId="5880D76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5214908B" w:rsidR="00E93AE3" w:rsidRPr="00495D84" w:rsidRDefault="00E93AE3" w:rsidP="008F295B">
            <w:pPr>
              <w:pStyle w:val="TAL"/>
            </w:pPr>
            <w:r w:rsidRPr="00495D84">
              <w:t>Number</w:t>
            </w:r>
            <w:r w:rsidR="00B27C84">
              <w:t xml:space="preserve"> </w:t>
            </w:r>
            <w:r w:rsidRPr="00495D84">
              <w:t>of</w:t>
            </w:r>
            <w:r w:rsidR="00B27C84">
              <w:t xml:space="preserve"> </w:t>
            </w:r>
            <w:r w:rsidRPr="00495D84">
              <w:t>PSSCH</w:t>
            </w:r>
            <w:r w:rsidR="00B27C84">
              <w:t xml:space="preserve"> </w:t>
            </w:r>
            <w:r w:rsidRPr="00495D84">
              <w:t>symbols</w:t>
            </w:r>
            <w:r w:rsidR="00B27C84">
              <w:t xml:space="preserve"> </w:t>
            </w:r>
            <w:r w:rsidRPr="00495D84">
              <w:t>per</w:t>
            </w:r>
            <w:r w:rsidR="00B27C84">
              <w:t xml:space="preserve"> </w:t>
            </w:r>
            <w:r w:rsidRPr="00495D84">
              <w:t>slot</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495D84" w:rsidRDefault="00E93AE3" w:rsidP="008F295B">
            <w:pPr>
              <w:pStyle w:val="TAC"/>
              <w:rPr>
                <w:lang w:eastAsia="zh-CN"/>
              </w:rPr>
            </w:pPr>
            <w:r w:rsidRPr="00495D84">
              <w:t>10</w:t>
            </w:r>
          </w:p>
        </w:tc>
      </w:tr>
      <w:tr w:rsidR="00E93AE3" w:rsidRPr="00495D84" w14:paraId="569FF8F5"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495D84" w:rsidRDefault="00E93AE3" w:rsidP="008F295B">
            <w:pPr>
              <w:pStyle w:val="TAL"/>
            </w:pPr>
            <w:r w:rsidRPr="00495D84">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495D84" w:rsidRDefault="00E93AE3" w:rsidP="008F295B">
            <w:pPr>
              <w:pStyle w:val="TAC"/>
            </w:pPr>
            <w:r w:rsidRPr="00495D84">
              <w:t>QPSK</w:t>
            </w:r>
          </w:p>
        </w:tc>
      </w:tr>
      <w:tr w:rsidR="00E93AE3" w:rsidRPr="00495D84" w14:paraId="40111891"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0D181FDB" w:rsidR="00E93AE3" w:rsidRPr="00495D84" w:rsidRDefault="00E93AE3" w:rsidP="008F295B">
            <w:pPr>
              <w:pStyle w:val="TAL"/>
            </w:pPr>
            <w:r w:rsidRPr="00495D84">
              <w:t>Target</w:t>
            </w:r>
            <w:r w:rsidR="00B27C84">
              <w:t xml:space="preserve"> </w:t>
            </w:r>
            <w:r w:rsidRPr="00495D84">
              <w:t>Code</w:t>
            </w:r>
            <w:r w:rsidR="00B27C84">
              <w:t xml:space="preserve"> </w:t>
            </w:r>
            <w:r w:rsidRPr="00495D84">
              <w:t>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495D84" w:rsidRDefault="00E93AE3" w:rsidP="008F295B">
            <w:pPr>
              <w:pStyle w:val="TAC"/>
              <w:rPr>
                <w:lang w:eastAsia="zh-CN"/>
              </w:rPr>
            </w:pPr>
            <w:r w:rsidRPr="00495D84">
              <w:t>1/3</w:t>
            </w:r>
          </w:p>
        </w:tc>
      </w:tr>
      <w:tr w:rsidR="00E93AE3" w:rsidRPr="00495D84" w14:paraId="497C6B94"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023192B2" w:rsidR="00E93AE3" w:rsidRPr="00495D84" w:rsidRDefault="00E93AE3" w:rsidP="008F295B">
            <w:pPr>
              <w:pStyle w:val="TAL"/>
            </w:pPr>
            <w:r w:rsidRPr="00495D84">
              <w:t>Information</w:t>
            </w:r>
            <w:r w:rsidR="00B27C84">
              <w:t xml:space="preserve"> </w:t>
            </w:r>
            <w:r w:rsidRPr="00495D84">
              <w:t>Bit</w:t>
            </w:r>
            <w:r w:rsidR="00B27C84">
              <w:t xml:space="preserve"> </w:t>
            </w:r>
            <w:r w:rsidRPr="00495D84">
              <w:t>Payload</w:t>
            </w:r>
            <w:r w:rsidR="00B27C84">
              <w:t xml:space="preserve"> </w:t>
            </w:r>
            <w:r w:rsidRPr="00495D84">
              <w:t>(Transport</w:t>
            </w:r>
            <w:r w:rsidR="00B27C84">
              <w:t xml:space="preserve"> </w:t>
            </w:r>
            <w:r w:rsidRPr="00495D84">
              <w:t>block</w:t>
            </w:r>
            <w:r w:rsidR="00B27C84">
              <w:t xml:space="preserve"> </w:t>
            </w:r>
            <w:r w:rsidRPr="00495D84">
              <w:t>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495D84" w:rsidRDefault="00E93AE3" w:rsidP="008F295B">
            <w:pPr>
              <w:pStyle w:val="TAC"/>
            </w:pPr>
            <w:r w:rsidRPr="00495D84">
              <w:t>672</w:t>
            </w:r>
          </w:p>
        </w:tc>
      </w:tr>
      <w:tr w:rsidR="00E93AE3" w:rsidRPr="00495D84" w14:paraId="64BCBED2"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571D03B9" w:rsidR="00E93AE3" w:rsidRPr="00495D84" w:rsidRDefault="00E93AE3" w:rsidP="008F295B">
            <w:pPr>
              <w:pStyle w:val="TAL"/>
            </w:pPr>
            <w:r w:rsidRPr="00495D84">
              <w:t>Transport</w:t>
            </w:r>
            <w:r w:rsidR="00B27C84">
              <w:t xml:space="preserve"> </w:t>
            </w:r>
            <w:r w:rsidRPr="00495D84">
              <w:t>block</w:t>
            </w:r>
            <w:r w:rsidR="00B27C84">
              <w:t xml:space="preserve"> </w:t>
            </w:r>
            <w:r w:rsidRPr="00495D84">
              <w:t>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495D84" w:rsidRDefault="00E93AE3" w:rsidP="008F295B">
            <w:pPr>
              <w:pStyle w:val="TAC"/>
              <w:rPr>
                <w:lang w:eastAsia="zh-CN"/>
              </w:rPr>
            </w:pPr>
            <w:r w:rsidRPr="00495D84">
              <w:t>24</w:t>
            </w:r>
          </w:p>
        </w:tc>
      </w:tr>
      <w:tr w:rsidR="00E93AE3" w:rsidRPr="00495D84" w14:paraId="0EC2CA0E"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45DEFDB7" w:rsidR="00E93AE3" w:rsidRPr="00495D84" w:rsidRDefault="00E93AE3" w:rsidP="008F295B">
            <w:pPr>
              <w:pStyle w:val="TAL"/>
            </w:pPr>
            <w:r w:rsidRPr="00495D84">
              <w:rPr>
                <w:rFonts w:cs="Arial"/>
                <w:lang w:eastAsia="ja-JP"/>
              </w:rPr>
              <w:t>Number</w:t>
            </w:r>
            <w:r w:rsidR="00B27C84">
              <w:rPr>
                <w:rFonts w:cs="Arial"/>
                <w:lang w:eastAsia="ja-JP"/>
              </w:rPr>
              <w:t xml:space="preserve"> </w:t>
            </w:r>
            <w:r w:rsidRPr="00495D84">
              <w:rPr>
                <w:rFonts w:cs="Arial"/>
                <w:lang w:eastAsia="ja-JP"/>
              </w:rPr>
              <w:t>of</w:t>
            </w:r>
            <w:r w:rsidR="00B27C84">
              <w:rPr>
                <w:rFonts w:cs="Arial"/>
                <w:lang w:eastAsia="ja-JP"/>
              </w:rPr>
              <w:t xml:space="preserve"> </w:t>
            </w:r>
            <w:r w:rsidRPr="00495D84">
              <w:rPr>
                <w:rFonts w:cs="Arial"/>
                <w:lang w:eastAsia="ja-JP"/>
              </w:rPr>
              <w:t>PSSCH</w:t>
            </w:r>
            <w:r w:rsidR="00B27C84">
              <w:rPr>
                <w:rFonts w:cs="Arial"/>
                <w:lang w:eastAsia="ja-JP"/>
              </w:rPr>
              <w:t xml:space="preserve"> </w:t>
            </w:r>
            <w:r w:rsidRPr="00495D84">
              <w:rPr>
                <w:rFonts w:cs="Arial"/>
                <w:lang w:eastAsia="ja-JP"/>
              </w:rPr>
              <w:t>HARQ</w:t>
            </w:r>
            <w:r w:rsidR="00B27C84">
              <w:rPr>
                <w:rFonts w:cs="Arial"/>
                <w:lang w:eastAsia="ja-JP"/>
              </w:rPr>
              <w:t xml:space="preserve"> </w:t>
            </w:r>
            <w:r w:rsidRPr="00495D84">
              <w:rPr>
                <w:rFonts w:cs="Arial"/>
                <w:lang w:eastAsia="ja-JP"/>
              </w:rPr>
              <w:t>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495D84"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495D84" w:rsidRDefault="00E93AE3" w:rsidP="008F295B">
            <w:pPr>
              <w:pStyle w:val="TAC"/>
            </w:pPr>
            <w:r w:rsidRPr="00495D84">
              <w:rPr>
                <w:rFonts w:cs="Arial"/>
                <w:lang w:eastAsia="ja-JP"/>
              </w:rPr>
              <w:t>0</w:t>
            </w:r>
          </w:p>
        </w:tc>
      </w:tr>
      <w:tr w:rsidR="00E93AE3" w:rsidRPr="00495D84" w14:paraId="5E6EE2CF" w14:textId="77777777" w:rsidTr="00B27C84">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10472FF7" w:rsidR="00E93AE3" w:rsidRPr="00495D84" w:rsidRDefault="00E93AE3" w:rsidP="008F295B">
            <w:pPr>
              <w:pStyle w:val="TAL"/>
            </w:pPr>
            <w:r w:rsidRPr="00495D84">
              <w:t>Binary</w:t>
            </w:r>
            <w:r w:rsidR="00B27C84">
              <w:t xml:space="preserve"> </w:t>
            </w:r>
            <w:r w:rsidRPr="00495D84">
              <w:t>Channel</w:t>
            </w:r>
            <w:r w:rsidR="00B27C84">
              <w:t xml:space="preserve"> </w:t>
            </w:r>
            <w:r w:rsidRPr="00495D84">
              <w:t>Bits</w:t>
            </w:r>
            <w:r w:rsidR="00B27C84">
              <w:t xml:space="preserve">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495D84" w:rsidRDefault="00E93AE3" w:rsidP="008F295B">
            <w:pPr>
              <w:pStyle w:val="TAC"/>
            </w:pPr>
            <w:r w:rsidRPr="00495D84">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495D84" w:rsidRDefault="00E93AE3" w:rsidP="008F295B">
            <w:pPr>
              <w:pStyle w:val="TAC"/>
              <w:rPr>
                <w:lang w:eastAsia="zh-CN"/>
              </w:rPr>
            </w:pPr>
            <w:r w:rsidRPr="00495D84">
              <w:rPr>
                <w:lang w:eastAsia="zh-CN"/>
              </w:rPr>
              <w:t>2160</w:t>
            </w:r>
          </w:p>
        </w:tc>
      </w:tr>
      <w:tr w:rsidR="00E93AE3" w:rsidRPr="00495D84" w14:paraId="40A2492A" w14:textId="77777777" w:rsidTr="00B27C84">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EA8E7E3" w:rsidR="00E93AE3" w:rsidRPr="00495D84" w:rsidRDefault="00E94096" w:rsidP="008F295B">
            <w:pPr>
              <w:pStyle w:val="TAN"/>
              <w:rPr>
                <w:rFonts w:cs="Arial"/>
                <w:lang w:eastAsia="zh-TW"/>
              </w:rPr>
            </w:pPr>
            <w:r>
              <w:rPr>
                <w:rFonts w:cs="Arial"/>
                <w:lang w:eastAsia="zh-TW"/>
              </w:rPr>
              <w:t xml:space="preserve">NOTE </w:t>
            </w:r>
            <w:r w:rsidRPr="00495D84">
              <w:rPr>
                <w:rFonts w:cs="Arial"/>
                <w:lang w:eastAsia="zh-TW"/>
              </w:rPr>
              <w:t>1</w:t>
            </w:r>
            <w:r>
              <w:rPr>
                <w:rFonts w:cs="Arial"/>
                <w:lang w:eastAsia="zh-TW"/>
              </w:rPr>
              <w:t>:</w:t>
            </w:r>
            <w:r w:rsidR="00B27C84">
              <w:rPr>
                <w:rFonts w:cs="Arial"/>
                <w:lang w:eastAsia="zh-TW"/>
              </w:rPr>
              <w:t xml:space="preserve">    </w:t>
            </w:r>
            <w:r w:rsidR="00E93AE3" w:rsidRPr="00495D84">
              <w:rPr>
                <w:rFonts w:cs="Arial"/>
                <w:lang w:eastAsia="zh-TW"/>
              </w:rPr>
              <w:t>Channel</w:t>
            </w:r>
            <w:r w:rsidR="00B27C84">
              <w:rPr>
                <w:rFonts w:cs="Arial"/>
                <w:lang w:eastAsia="zh-TW"/>
              </w:rPr>
              <w:t xml:space="preserve"> </w:t>
            </w:r>
            <w:r w:rsidR="00E93AE3" w:rsidRPr="00495D84">
              <w:rPr>
                <w:rFonts w:cs="Arial"/>
                <w:lang w:eastAsia="zh-TW"/>
              </w:rPr>
              <w:t>bandwidth</w:t>
            </w:r>
            <w:r w:rsidR="00B27C84">
              <w:rPr>
                <w:rFonts w:cs="Arial"/>
                <w:lang w:eastAsia="zh-TW"/>
              </w:rPr>
              <w:t xml:space="preserve"> </w:t>
            </w:r>
            <w:r w:rsidR="00E93AE3" w:rsidRPr="00495D84">
              <w:rPr>
                <w:rFonts w:cs="Arial"/>
                <w:lang w:eastAsia="zh-TW"/>
              </w:rPr>
              <w:t>depends</w:t>
            </w:r>
            <w:r w:rsidR="00B27C84">
              <w:rPr>
                <w:rFonts w:cs="Arial"/>
                <w:lang w:eastAsia="zh-TW"/>
              </w:rPr>
              <w:t xml:space="preserve"> </w:t>
            </w:r>
            <w:r w:rsidR="00E93AE3" w:rsidRPr="00495D84">
              <w:rPr>
                <w:rFonts w:cs="Arial"/>
                <w:lang w:eastAsia="zh-TW"/>
              </w:rPr>
              <w:t>on</w:t>
            </w:r>
            <w:r w:rsidR="00B27C84">
              <w:rPr>
                <w:rFonts w:cs="Arial"/>
                <w:lang w:eastAsia="zh-TW"/>
              </w:rPr>
              <w:t xml:space="preserve"> </w:t>
            </w:r>
            <w:r w:rsidR="00E93AE3" w:rsidRPr="00495D84">
              <w:rPr>
                <w:rFonts w:cs="Arial"/>
                <w:lang w:eastAsia="zh-TW"/>
              </w:rPr>
              <w:t>test</w:t>
            </w:r>
            <w:r w:rsidR="00B27C84">
              <w:rPr>
                <w:rFonts w:cs="Arial"/>
                <w:lang w:eastAsia="zh-TW"/>
              </w:rPr>
              <w:t xml:space="preserve"> </w:t>
            </w:r>
            <w:r w:rsidR="00E93AE3" w:rsidRPr="00495D84">
              <w:rPr>
                <w:rFonts w:cs="Arial"/>
                <w:lang w:eastAsia="zh-TW"/>
              </w:rPr>
              <w:t>configuration.</w:t>
            </w:r>
          </w:p>
          <w:p w14:paraId="1DAE3E8C" w14:textId="198C061E" w:rsidR="00E93AE3" w:rsidRPr="00495D84" w:rsidRDefault="00E94096" w:rsidP="008F295B">
            <w:pPr>
              <w:pStyle w:val="TAN"/>
            </w:pPr>
            <w:r>
              <w:rPr>
                <w:rFonts w:cs="Arial"/>
                <w:lang w:eastAsia="zh-TW"/>
              </w:rPr>
              <w:t xml:space="preserve">NOTE </w:t>
            </w:r>
            <w:r w:rsidRPr="00495D84">
              <w:rPr>
                <w:rFonts w:cs="Arial"/>
                <w:lang w:eastAsia="zh-TW"/>
              </w:rPr>
              <w:t>2</w:t>
            </w:r>
            <w:r>
              <w:rPr>
                <w:rFonts w:cs="Arial"/>
                <w:lang w:eastAsia="zh-TW"/>
              </w:rPr>
              <w:t>:</w:t>
            </w:r>
            <w:r w:rsidR="00B27C84">
              <w:rPr>
                <w:rFonts w:cs="Arial"/>
                <w:lang w:eastAsia="zh-TW"/>
              </w:rPr>
              <w:t xml:space="preserve">    </w:t>
            </w:r>
            <w:r w:rsidR="00E93AE3" w:rsidRPr="00495D84">
              <w:rPr>
                <w:rFonts w:cs="Arial"/>
                <w:lang w:eastAsia="zh-TW"/>
              </w:rPr>
              <w:t>2nd</w:t>
            </w:r>
            <w:r w:rsidR="00B27C84">
              <w:rPr>
                <w:rFonts w:cs="Arial"/>
                <w:lang w:eastAsia="zh-TW"/>
              </w:rPr>
              <w:t xml:space="preserve"> </w:t>
            </w:r>
            <w:r w:rsidR="00E93AE3" w:rsidRPr="00495D84">
              <w:rPr>
                <w:rFonts w:cs="Arial"/>
                <w:lang w:eastAsia="zh-TW"/>
              </w:rPr>
              <w:t>state</w:t>
            </w:r>
            <w:r w:rsidR="00B27C84">
              <w:rPr>
                <w:rFonts w:cs="Arial"/>
                <w:lang w:eastAsia="zh-TW"/>
              </w:rPr>
              <w:t xml:space="preserve"> </w:t>
            </w:r>
            <w:r w:rsidR="00E93AE3" w:rsidRPr="00495D84">
              <w:rPr>
                <w:rFonts w:cs="Arial"/>
                <w:lang w:eastAsia="zh-TW"/>
              </w:rPr>
              <w:t>SCI</w:t>
            </w:r>
            <w:r w:rsidR="00B27C84">
              <w:rPr>
                <w:rFonts w:cs="Arial"/>
                <w:lang w:eastAsia="zh-TW"/>
              </w:rPr>
              <w:t xml:space="preserve"> </w:t>
            </w:r>
            <w:r w:rsidR="00E93AE3" w:rsidRPr="00495D84">
              <w:rPr>
                <w:rFonts w:cs="Arial"/>
                <w:lang w:eastAsia="zh-TW"/>
              </w:rPr>
              <w:t>and</w:t>
            </w:r>
            <w:r w:rsidR="00B27C84">
              <w:rPr>
                <w:rFonts w:cs="Arial"/>
                <w:lang w:eastAsia="zh-TW"/>
              </w:rPr>
              <w:t xml:space="preserve"> </w:t>
            </w:r>
            <w:r w:rsidR="00E93AE3" w:rsidRPr="00495D84">
              <w:rPr>
                <w:rFonts w:cs="Arial"/>
                <w:lang w:eastAsia="zh-TW"/>
              </w:rPr>
              <w:t>PSFCH</w:t>
            </w:r>
            <w:r w:rsidR="00B27C84">
              <w:rPr>
                <w:rFonts w:cs="Arial"/>
                <w:lang w:eastAsia="zh-TW"/>
              </w:rPr>
              <w:t xml:space="preserve"> </w:t>
            </w:r>
            <w:r w:rsidR="00E93AE3" w:rsidRPr="00495D84">
              <w:rPr>
                <w:rFonts w:cs="Arial"/>
                <w:lang w:eastAsia="zh-TW"/>
              </w:rPr>
              <w:t>are</w:t>
            </w:r>
            <w:r w:rsidR="00B27C84">
              <w:rPr>
                <w:rFonts w:cs="Arial"/>
                <w:lang w:eastAsia="zh-TW"/>
              </w:rPr>
              <w:t xml:space="preserve"> </w:t>
            </w:r>
            <w:r w:rsidR="00E93AE3" w:rsidRPr="00495D84">
              <w:rPr>
                <w:rFonts w:cs="Arial"/>
                <w:lang w:eastAsia="zh-TW"/>
              </w:rPr>
              <w:t>not</w:t>
            </w:r>
            <w:r w:rsidR="00B27C84">
              <w:rPr>
                <w:rFonts w:cs="Arial"/>
                <w:lang w:eastAsia="zh-TW"/>
              </w:rPr>
              <w:t xml:space="preserve"> </w:t>
            </w:r>
            <w:r w:rsidR="00E93AE3" w:rsidRPr="00495D84">
              <w:rPr>
                <w:rFonts w:cs="Arial"/>
                <w:lang w:eastAsia="zh-TW"/>
              </w:rPr>
              <w:t>allocated</w:t>
            </w:r>
            <w:r w:rsidR="00B27C84">
              <w:rPr>
                <w:rFonts w:cs="Arial"/>
                <w:lang w:eastAsia="zh-TW"/>
              </w:rPr>
              <w:t xml:space="preserve"> </w:t>
            </w:r>
            <w:r w:rsidR="00E93AE3" w:rsidRPr="00495D84">
              <w:rPr>
                <w:rFonts w:cs="Arial"/>
                <w:lang w:eastAsia="zh-TW"/>
              </w:rPr>
              <w:t>per</w:t>
            </w:r>
            <w:r w:rsidR="00B27C84">
              <w:rPr>
                <w:rFonts w:cs="Arial"/>
                <w:lang w:eastAsia="zh-TW"/>
              </w:rPr>
              <w:t xml:space="preserve"> </w:t>
            </w:r>
            <w:r w:rsidR="00E93AE3" w:rsidRPr="00495D84">
              <w:rPr>
                <w:rFonts w:cs="Arial"/>
                <w:lang w:eastAsia="zh-TW"/>
              </w:rPr>
              <w:t>slot.</w:t>
            </w:r>
          </w:p>
        </w:tc>
      </w:tr>
    </w:tbl>
    <w:p w14:paraId="50E608B5" w14:textId="34FEACDD" w:rsidR="007B262A" w:rsidRPr="00495D84" w:rsidRDefault="007B262A" w:rsidP="007B262A"/>
    <w:p w14:paraId="434EF83F" w14:textId="77777777" w:rsidR="007B262A" w:rsidRPr="00495D84" w:rsidRDefault="007B262A" w:rsidP="007B262A">
      <w:pPr>
        <w:pStyle w:val="Heading3"/>
      </w:pPr>
      <w:r w:rsidRPr="00495D84">
        <w:lastRenderedPageBreak/>
        <w:t>A.3.21.4</w:t>
      </w:r>
      <w:r w:rsidRPr="00495D84">
        <w:tab/>
        <w:t>Reference SL-DRX configurations</w:t>
      </w:r>
    </w:p>
    <w:p w14:paraId="47964E58" w14:textId="77777777" w:rsidR="007B262A" w:rsidRPr="00495D84" w:rsidRDefault="007B262A" w:rsidP="007B262A">
      <w:pPr>
        <w:pStyle w:val="Heading4"/>
      </w:pPr>
      <w:r w:rsidRPr="00495D84">
        <w:t>A.3.21.4.1</w:t>
      </w:r>
      <w:r w:rsidRPr="00495D84">
        <w:tab/>
        <w:t xml:space="preserve">SL-DRX Configuration 1: SL-DRX cycle = 40 ms </w:t>
      </w:r>
    </w:p>
    <w:p w14:paraId="6C486E6B" w14:textId="77777777" w:rsidR="007B262A" w:rsidRPr="00495D84" w:rsidRDefault="007B262A" w:rsidP="007B262A">
      <w:pPr>
        <w:pStyle w:val="TH"/>
      </w:pPr>
      <w:r w:rsidRPr="00495D84">
        <w:rPr>
          <w:rFonts w:cs="v4.2.0"/>
        </w:rPr>
        <w:t xml:space="preserve">Table A.3.21.4.1-1: SL-DRX.1: SL-DRX cycle = 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2D31CA0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495D84" w:rsidRDefault="007B262A" w:rsidP="00E838EC">
            <w:pPr>
              <w:pStyle w:val="TAH"/>
              <w:spacing w:line="256" w:lineRule="auto"/>
            </w:pPr>
            <w:r w:rsidRPr="00495D84">
              <w:t>Value</w:t>
            </w:r>
          </w:p>
        </w:tc>
      </w:tr>
      <w:tr w:rsidR="007B262A" w:rsidRPr="00495D84" w14:paraId="0EB6C8F4"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495D84" w:rsidRDefault="007B262A" w:rsidP="00E838EC">
            <w:pPr>
              <w:pStyle w:val="TAC"/>
              <w:spacing w:line="256" w:lineRule="auto"/>
              <w:jc w:val="left"/>
              <w:rPr>
                <w:rFonts w:cs="Arial"/>
              </w:rPr>
            </w:pPr>
            <w:r w:rsidRPr="00495D84">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0C70FD5C"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31F9726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57EC153D"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43D4449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36228316"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E56F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DAB43DA" w14:textId="0AC5F22E" w:rsidR="007B262A" w:rsidRPr="00495D84" w:rsidRDefault="007B262A" w:rsidP="00E838EC">
            <w:pPr>
              <w:pStyle w:val="TAC"/>
              <w:spacing w:line="256" w:lineRule="auto"/>
              <w:rPr>
                <w:rFonts w:cs="Arial"/>
              </w:rPr>
            </w:pPr>
            <w:r w:rsidRPr="00495D84">
              <w:rPr>
                <w:rFonts w:cs="Arial"/>
              </w:rPr>
              <w:t>4</w:t>
            </w:r>
            <w:r w:rsidRPr="00495D84">
              <w:rPr>
                <w:rFonts w:cs="Arial" w:hint="eastAsia"/>
              </w:rPr>
              <w:t>0</w:t>
            </w:r>
            <w:r w:rsidR="00B27C84">
              <w:rPr>
                <w:rFonts w:cs="Arial" w:hint="eastAsia"/>
              </w:rPr>
              <w:t xml:space="preserve"> </w:t>
            </w:r>
            <w:r w:rsidRPr="00495D84">
              <w:rPr>
                <w:rFonts w:cs="Arial" w:hint="eastAsia"/>
              </w:rPr>
              <w:t>ms</w:t>
            </w:r>
          </w:p>
        </w:tc>
      </w:tr>
      <w:tr w:rsidR="007B262A" w:rsidRPr="00495D84" w14:paraId="37F9F79C"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3AEF5F89"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p>
        </w:tc>
      </w:tr>
    </w:tbl>
    <w:p w14:paraId="0B9CF4EA" w14:textId="77777777" w:rsidR="007B262A" w:rsidRPr="00495D84" w:rsidRDefault="007B262A" w:rsidP="007B262A"/>
    <w:p w14:paraId="1F6C754C" w14:textId="77777777" w:rsidR="007B262A" w:rsidRPr="00495D84" w:rsidRDefault="007B262A" w:rsidP="007B262A">
      <w:pPr>
        <w:pStyle w:val="Heading4"/>
      </w:pPr>
      <w:r w:rsidRPr="00495D84">
        <w:t>A.3.21.4.2</w:t>
      </w:r>
      <w:r w:rsidRPr="00495D84">
        <w:tab/>
        <w:t xml:space="preserve">SL-DRX Configuration 2: SL-DRX cycle = 320 ms </w:t>
      </w:r>
    </w:p>
    <w:p w14:paraId="1EDCB89B" w14:textId="77777777" w:rsidR="007B262A" w:rsidRPr="00495D84" w:rsidRDefault="007B262A" w:rsidP="007B262A">
      <w:pPr>
        <w:pStyle w:val="TH"/>
      </w:pPr>
      <w:r w:rsidRPr="00495D84">
        <w:rPr>
          <w:rFonts w:cs="v4.2.0"/>
        </w:rPr>
        <w:t xml:space="preserve">Table A.3.21.4.2-1: SL-DRX.2: SL-DRX cycle = 320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40CF5C0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495D84" w:rsidRDefault="007B262A" w:rsidP="00E838EC">
            <w:pPr>
              <w:pStyle w:val="TAH"/>
              <w:spacing w:line="256" w:lineRule="auto"/>
            </w:pPr>
            <w:r w:rsidRPr="00495D84">
              <w:t>Value</w:t>
            </w:r>
          </w:p>
        </w:tc>
      </w:tr>
      <w:tr w:rsidR="007B262A" w:rsidRPr="00495D84" w14:paraId="1F8B856E"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495D84" w:rsidRDefault="007B262A" w:rsidP="00E838EC">
            <w:pPr>
              <w:pStyle w:val="TAC"/>
              <w:spacing w:line="256" w:lineRule="auto"/>
              <w:jc w:val="left"/>
              <w:rPr>
                <w:rFonts w:cs="Arial"/>
              </w:rPr>
            </w:pPr>
            <w:r w:rsidRPr="00495D84">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1C619D20"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04344DC0"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0984D493"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7D71B5F9"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522E46D1"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0FC1A21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6EB42378" w14:textId="7516094B" w:rsidR="007B262A" w:rsidRPr="00495D84" w:rsidRDefault="007B262A" w:rsidP="00E838EC">
            <w:pPr>
              <w:pStyle w:val="TAC"/>
              <w:spacing w:line="256" w:lineRule="auto"/>
              <w:rPr>
                <w:rFonts w:cs="Arial"/>
              </w:rPr>
            </w:pPr>
            <w:r w:rsidRPr="00495D84">
              <w:rPr>
                <w:rFonts w:cs="Arial" w:hint="eastAsia"/>
              </w:rPr>
              <w:t>320</w:t>
            </w:r>
            <w:r w:rsidR="00B27C84">
              <w:rPr>
                <w:rFonts w:cs="Arial" w:hint="eastAsia"/>
              </w:rPr>
              <w:t xml:space="preserve"> </w:t>
            </w:r>
            <w:r w:rsidRPr="00495D84">
              <w:rPr>
                <w:rFonts w:cs="Arial" w:hint="eastAsia"/>
              </w:rPr>
              <w:t>ms</w:t>
            </w:r>
          </w:p>
        </w:tc>
      </w:tr>
      <w:tr w:rsidR="007B262A" w:rsidRPr="00495D84" w14:paraId="08C84D6E"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503E0C5"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074F3C5F" w14:textId="77777777" w:rsidR="007B262A" w:rsidRPr="00495D84" w:rsidRDefault="007B262A" w:rsidP="007B262A"/>
    <w:p w14:paraId="05CBBFF6" w14:textId="77777777" w:rsidR="007B262A" w:rsidRPr="00495D84" w:rsidRDefault="007B262A" w:rsidP="007B262A">
      <w:pPr>
        <w:pStyle w:val="Heading4"/>
      </w:pPr>
      <w:r w:rsidRPr="00495D84">
        <w:t>A.3.21.4.3</w:t>
      </w:r>
      <w:r w:rsidRPr="00495D84">
        <w:tab/>
        <w:t xml:space="preserve">SL-DRX Configuration 3: SL-DRX cycle = 640 ms </w:t>
      </w:r>
    </w:p>
    <w:p w14:paraId="749003BA" w14:textId="77777777" w:rsidR="007B262A" w:rsidRPr="00495D84" w:rsidRDefault="007B262A" w:rsidP="007B262A">
      <w:pPr>
        <w:pStyle w:val="TH"/>
      </w:pPr>
      <w:r w:rsidRPr="00495D84">
        <w:rPr>
          <w:rFonts w:cs="v4.2.0"/>
        </w:rPr>
        <w:t xml:space="preserve">Table A.3.21.4.3-1: SL-DRX.3: SL-DRX cycle = 640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B262A" w:rsidRPr="00495D84" w14:paraId="69BDE98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495D84" w:rsidRDefault="007B262A" w:rsidP="00E838EC">
            <w:pPr>
              <w:pStyle w:val="TAH"/>
              <w:spacing w:line="256" w:lineRule="auto"/>
            </w:pPr>
            <w:r w:rsidRPr="00495D84">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495D84" w:rsidRDefault="007B262A" w:rsidP="00E838EC">
            <w:pPr>
              <w:pStyle w:val="TAH"/>
              <w:spacing w:line="256" w:lineRule="auto"/>
            </w:pPr>
            <w:r w:rsidRPr="00495D84">
              <w:t>Value</w:t>
            </w:r>
          </w:p>
        </w:tc>
      </w:tr>
      <w:tr w:rsidR="007B262A" w:rsidRPr="00495D84" w14:paraId="4DAA27D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495D84" w:rsidRDefault="007B262A" w:rsidP="00E838EC">
            <w:pPr>
              <w:pStyle w:val="TAC"/>
              <w:spacing w:line="256" w:lineRule="auto"/>
              <w:jc w:val="left"/>
              <w:rPr>
                <w:rFonts w:cs="Arial"/>
              </w:rPr>
            </w:pPr>
            <w:r w:rsidRPr="00495D84">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039B6125" w:rsidR="007B262A" w:rsidRPr="00495D84" w:rsidRDefault="007B262A" w:rsidP="00E838EC">
            <w:pPr>
              <w:pStyle w:val="TAC"/>
              <w:spacing w:line="256" w:lineRule="auto"/>
              <w:rPr>
                <w:rFonts w:cs="Arial"/>
              </w:rPr>
            </w:pPr>
            <w:r w:rsidRPr="00495D84">
              <w:t>2</w:t>
            </w:r>
            <w:r w:rsidR="00B27C84">
              <w:t xml:space="preserve"> </w:t>
            </w:r>
            <w:r w:rsidRPr="00495D84">
              <w:t>ms</w:t>
            </w:r>
          </w:p>
        </w:tc>
      </w:tr>
      <w:tr w:rsidR="007B262A" w:rsidRPr="00495D84" w14:paraId="4D9D53C7"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495D84" w:rsidRDefault="007B262A" w:rsidP="00E838EC">
            <w:pPr>
              <w:pStyle w:val="TAC"/>
              <w:spacing w:line="256" w:lineRule="auto"/>
              <w:jc w:val="left"/>
              <w:rPr>
                <w:rFonts w:cs="Arial"/>
              </w:rPr>
            </w:pPr>
            <w:r w:rsidRPr="00495D84">
              <w:rPr>
                <w:rFonts w:cs="Arial"/>
              </w:rPr>
              <w:t>sl-DRX-GC-InactivityTimer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0F4D874F" w:rsidR="007B262A" w:rsidRPr="00495D84" w:rsidRDefault="007B262A" w:rsidP="00E838EC">
            <w:pPr>
              <w:pStyle w:val="TAC"/>
              <w:spacing w:line="256" w:lineRule="auto"/>
              <w:rPr>
                <w:rFonts w:cs="Arial"/>
              </w:rPr>
            </w:pPr>
            <w:r w:rsidRPr="00495D84">
              <w:rPr>
                <w:rFonts w:cs="Arial"/>
              </w:rPr>
              <w:t>2</w:t>
            </w:r>
            <w:r w:rsidR="00B27C84">
              <w:rPr>
                <w:rFonts w:cs="Arial"/>
              </w:rPr>
              <w:t xml:space="preserve"> </w:t>
            </w:r>
            <w:r w:rsidRPr="00495D84">
              <w:rPr>
                <w:rFonts w:cs="Arial"/>
              </w:rPr>
              <w:t>ms</w:t>
            </w:r>
          </w:p>
        </w:tc>
      </w:tr>
      <w:tr w:rsidR="007B262A" w:rsidRPr="00495D84" w14:paraId="381A9672"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495D84" w:rsidRDefault="007B262A" w:rsidP="00E838EC">
            <w:pPr>
              <w:pStyle w:val="TAC"/>
              <w:spacing w:line="256" w:lineRule="auto"/>
              <w:jc w:val="left"/>
            </w:pPr>
            <w:r w:rsidRPr="00495D84">
              <w:rPr>
                <w:rFonts w:cs="Arial"/>
              </w:rPr>
              <w:t>sl-DRX-GC</w:t>
            </w:r>
            <w:r w:rsidRPr="00495D84">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0F154744" w:rsidR="007B262A" w:rsidRPr="00495D84" w:rsidRDefault="007B262A" w:rsidP="00E838EC">
            <w:pPr>
              <w:pStyle w:val="TAC"/>
              <w:spacing w:line="256" w:lineRule="auto"/>
              <w:rPr>
                <w:rFonts w:cs="Arial"/>
              </w:rPr>
            </w:pPr>
            <w:r w:rsidRPr="00495D84">
              <w:rPr>
                <w:rFonts w:cs="Arial"/>
                <w:lang w:eastAsia="zh-CN"/>
              </w:rPr>
              <w:t>16</w:t>
            </w:r>
            <w:r w:rsidR="00B27C84">
              <w:rPr>
                <w:rFonts w:cs="Arial"/>
                <w:lang w:eastAsia="zh-CN"/>
              </w:rPr>
              <w:t xml:space="preserve"> </w:t>
            </w:r>
            <w:r w:rsidRPr="00495D84">
              <w:rPr>
                <w:rFonts w:cs="Arial"/>
                <w:lang w:eastAsia="zh-CN"/>
              </w:rPr>
              <w:t>slot</w:t>
            </w:r>
          </w:p>
        </w:tc>
      </w:tr>
      <w:tr w:rsidR="007B262A" w:rsidRPr="00495D84" w14:paraId="588E0651"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Pr="00495D84" w:rsidRDefault="007B262A" w:rsidP="00E838EC">
            <w:pPr>
              <w:pStyle w:val="TAC"/>
              <w:spacing w:line="256" w:lineRule="auto"/>
              <w:jc w:val="left"/>
              <w:rPr>
                <w:rFonts w:cs="Arial"/>
              </w:rPr>
            </w:pPr>
            <w:r w:rsidRPr="00495D84">
              <w:t>sl-DRX-GC-BC-CyclelongDRX</w:t>
            </w:r>
          </w:p>
        </w:tc>
        <w:tc>
          <w:tcPr>
            <w:tcW w:w="4110" w:type="dxa"/>
            <w:tcBorders>
              <w:top w:val="single" w:sz="4" w:space="0" w:color="auto"/>
              <w:left w:val="single" w:sz="4" w:space="0" w:color="auto"/>
              <w:bottom w:val="single" w:sz="4" w:space="0" w:color="auto"/>
              <w:right w:val="single" w:sz="4" w:space="0" w:color="auto"/>
            </w:tcBorders>
          </w:tcPr>
          <w:p w14:paraId="7F75781E" w14:textId="61086A9A" w:rsidR="007B262A" w:rsidRPr="00495D84" w:rsidRDefault="007B262A" w:rsidP="00E838EC">
            <w:pPr>
              <w:pStyle w:val="TAC"/>
              <w:spacing w:line="256" w:lineRule="auto"/>
              <w:rPr>
                <w:rFonts w:cs="Arial"/>
              </w:rPr>
            </w:pPr>
            <w:r w:rsidRPr="00495D84">
              <w:rPr>
                <w:rFonts w:cs="Arial" w:hint="eastAsia"/>
              </w:rPr>
              <w:t>640</w:t>
            </w:r>
            <w:r w:rsidR="00B27C84">
              <w:rPr>
                <w:rFonts w:cs="Arial" w:hint="eastAsia"/>
              </w:rPr>
              <w:t xml:space="preserve"> </w:t>
            </w:r>
            <w:r w:rsidRPr="00495D84">
              <w:rPr>
                <w:rFonts w:cs="Arial" w:hint="eastAsia"/>
              </w:rPr>
              <w:t>ms</w:t>
            </w:r>
          </w:p>
        </w:tc>
      </w:tr>
      <w:tr w:rsidR="007B262A" w:rsidRPr="00495D84" w14:paraId="053F1AA7"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5B6DB91D" w:rsidR="007B262A" w:rsidRPr="00495D84" w:rsidRDefault="00E94096" w:rsidP="00E838EC">
            <w:pPr>
              <w:pStyle w:val="TAN"/>
              <w:spacing w:line="256" w:lineRule="auto"/>
            </w:pPr>
            <w:r>
              <w:t>NOTE:</w:t>
            </w:r>
            <w:r w:rsidR="007B262A" w:rsidRPr="00495D84">
              <w:tab/>
              <w:t>This</w:t>
            </w:r>
            <w:r w:rsidR="00B27C84">
              <w:t xml:space="preserve"> </w:t>
            </w:r>
            <w:r w:rsidR="007B262A" w:rsidRPr="00495D84">
              <w:t>SL-DRX</w:t>
            </w:r>
            <w:r w:rsidR="00B27C84">
              <w:t xml:space="preserve"> </w:t>
            </w:r>
            <w:r w:rsidR="007B262A" w:rsidRPr="00495D84">
              <w:t>configuration</w:t>
            </w:r>
            <w:r w:rsidR="00B27C84">
              <w:t xml:space="preserve"> </w:t>
            </w:r>
            <w:r w:rsidR="007B262A" w:rsidRPr="00495D84">
              <w:t>is</w:t>
            </w:r>
            <w:r w:rsidR="00B27C84">
              <w:t xml:space="preserve"> </w:t>
            </w:r>
            <w:r w:rsidR="007B262A" w:rsidRPr="00495D84">
              <w:t>applicable</w:t>
            </w:r>
            <w:r w:rsidR="00B27C84">
              <w:t xml:space="preserve"> </w:t>
            </w:r>
            <w:r w:rsidR="007B262A" w:rsidRPr="00495D84">
              <w:t>for</w:t>
            </w:r>
            <w:r w:rsidR="00B27C84">
              <w:t xml:space="preserve"> </w:t>
            </w:r>
            <w:r w:rsidR="007B262A" w:rsidRPr="00495D84">
              <w:t>V2X</w:t>
            </w:r>
            <w:r w:rsidR="00B27C84">
              <w:t xml:space="preserve"> </w:t>
            </w:r>
            <w:r w:rsidR="007B262A" w:rsidRPr="00495D84">
              <w:t>sidelink</w:t>
            </w:r>
            <w:r w:rsidR="00B27C84">
              <w:t xml:space="preserve"> </w:t>
            </w:r>
            <w:r w:rsidR="007B262A" w:rsidRPr="00495D84">
              <w:t>communication.</w:t>
            </w:r>
            <w:r w:rsidR="00B27C84">
              <w:t xml:space="preserve"> </w:t>
            </w:r>
            <w:r w:rsidR="007B262A" w:rsidRPr="00495D84">
              <w:t>For</w:t>
            </w:r>
            <w:r w:rsidR="00B27C84">
              <w:t xml:space="preserve"> </w:t>
            </w:r>
            <w:r w:rsidR="007B262A" w:rsidRPr="00495D84">
              <w:t>further</w:t>
            </w:r>
            <w:r w:rsidR="00B27C84">
              <w:t xml:space="preserve"> </w:t>
            </w:r>
            <w:r w:rsidR="007B262A" w:rsidRPr="00495D84">
              <w:t>information</w:t>
            </w:r>
            <w:r w:rsidR="00B27C84">
              <w:t xml:space="preserve"> </w:t>
            </w:r>
            <w:r w:rsidR="007B262A" w:rsidRPr="00495D84">
              <w:t>see</w:t>
            </w:r>
            <w:r w:rsidR="00B27C84">
              <w:t xml:space="preserve"> </w:t>
            </w:r>
            <w:r w:rsidR="007B262A" w:rsidRPr="00495D84">
              <w:t>clause</w:t>
            </w:r>
            <w:r w:rsidR="00B27C84">
              <w:t xml:space="preserve"> </w:t>
            </w:r>
            <w:r w:rsidR="007B262A" w:rsidRPr="00495D84">
              <w:t>6.3.5</w:t>
            </w:r>
            <w:r w:rsidR="00B27C84">
              <w:t xml:space="preserve"> </w:t>
            </w:r>
            <w:r w:rsidR="007B262A" w:rsidRPr="00495D84">
              <w:t>in</w:t>
            </w:r>
            <w:r w:rsidR="00B27C84">
              <w:t xml:space="preserve"> </w:t>
            </w:r>
            <w:r w:rsidR="007B262A" w:rsidRPr="00495D84">
              <w:t>TS</w:t>
            </w:r>
            <w:r w:rsidR="00B27C84">
              <w:t xml:space="preserve"> </w:t>
            </w:r>
            <w:r w:rsidR="007B262A" w:rsidRPr="00495D84">
              <w:t>38.331</w:t>
            </w:r>
            <w:r w:rsidR="0023013D">
              <w:t xml:space="preserve"> [2]</w:t>
            </w:r>
            <w:r w:rsidR="007B262A" w:rsidRPr="00495D84">
              <w:t>.</w:t>
            </w:r>
          </w:p>
        </w:tc>
      </w:tr>
    </w:tbl>
    <w:p w14:paraId="293A795F" w14:textId="77777777" w:rsidR="007B262A" w:rsidRDefault="007B262A" w:rsidP="007B262A"/>
    <w:p w14:paraId="558BE2FA" w14:textId="77777777" w:rsidR="005C76F3" w:rsidRDefault="005C76F3" w:rsidP="005C76F3">
      <w:pPr>
        <w:pStyle w:val="Heading2"/>
        <w:rPr>
          <w:rFonts w:eastAsia="Malgun Gothic"/>
          <w:bCs/>
          <w:lang w:eastAsia="zh-CN"/>
        </w:rPr>
      </w:pPr>
      <w:r>
        <w:t>A.</w:t>
      </w:r>
      <w:r>
        <w:rPr>
          <w:bCs/>
        </w:rPr>
        <w:t>3.21A</w:t>
      </w:r>
      <w:r>
        <w:tab/>
        <w:t>NR Sidelink Measurements for Positioning</w:t>
      </w:r>
    </w:p>
    <w:p w14:paraId="728F845B" w14:textId="77777777" w:rsidR="005C76F3" w:rsidRDefault="005C76F3" w:rsidP="005C76F3">
      <w:pPr>
        <w:pStyle w:val="Heading3"/>
      </w:pPr>
      <w:r>
        <w:t>A.3.21A.1</w:t>
      </w:r>
      <w:r>
        <w:tab/>
        <w:t>Introduction</w:t>
      </w:r>
    </w:p>
    <w:p w14:paraId="06D59AB6" w14:textId="77777777" w:rsidR="005C76F3" w:rsidRDefault="005C76F3" w:rsidP="005C76F3">
      <w:r>
        <w:t xml:space="preserve">This clause defines the principles and the reference configurations that are applicable to test cases verifying RRM requirements for NR </w:t>
      </w:r>
      <w:r>
        <w:rPr>
          <w:rFonts w:hint="eastAsia"/>
        </w:rPr>
        <w:t xml:space="preserve">sidelink </w:t>
      </w:r>
      <w:r>
        <w:t>measurements for positioning.</w:t>
      </w:r>
    </w:p>
    <w:p w14:paraId="4B9CF123" w14:textId="77777777" w:rsidR="005C76F3" w:rsidRDefault="005C76F3" w:rsidP="005C76F3">
      <w:pPr>
        <w:pStyle w:val="Heading3"/>
        <w:rPr>
          <w:lang w:val="en-US"/>
        </w:rPr>
      </w:pPr>
      <w:r>
        <w:rPr>
          <w:lang w:val="en-US"/>
        </w:rPr>
        <w:lastRenderedPageBreak/>
        <w:t>A.3.21A.2</w:t>
      </w:r>
      <w:r>
        <w:rPr>
          <w:lang w:val="en-US"/>
        </w:rPr>
        <w:tab/>
        <w:t>NR SL-PRS configurations</w:t>
      </w:r>
    </w:p>
    <w:p w14:paraId="5EDBAE52" w14:textId="77777777" w:rsidR="005C76F3" w:rsidRDefault="005C76F3" w:rsidP="005C76F3">
      <w:pPr>
        <w:pStyle w:val="Heading4"/>
        <w:rPr>
          <w:lang w:val="en-US"/>
        </w:rPr>
      </w:pPr>
      <w:r>
        <w:rPr>
          <w:lang w:val="en-US"/>
        </w:rPr>
        <w:t>A.3.21A.2.1</w:t>
      </w:r>
      <w:r>
        <w:rPr>
          <w:lang w:val="en-US"/>
        </w:rPr>
        <w:tab/>
        <w:t>NR SL-PRS configurations for FR1</w:t>
      </w:r>
    </w:p>
    <w:p w14:paraId="2CBB5B21" w14:textId="77777777" w:rsidR="005C76F3" w:rsidRDefault="005C76F3" w:rsidP="005C76F3">
      <w:pPr>
        <w:pStyle w:val="TH"/>
        <w:rPr>
          <w:lang w:eastAsia="zh-CN"/>
        </w:rPr>
      </w:pPr>
      <w:r>
        <w:t>Table A.3.21A.2.1-1: SL</w:t>
      </w:r>
      <w:r>
        <w:rPr>
          <w:rFonts w:hint="eastAsia"/>
          <w:lang w:eastAsia="zh-CN"/>
        </w:rPr>
        <w:t xml:space="preserve"> </w:t>
      </w:r>
      <w:r>
        <w:t xml:space="preserve">PRS.1 FR1: </w:t>
      </w:r>
      <w:r>
        <w:rPr>
          <w:rFonts w:hint="eastAsia"/>
          <w:lang w:eastAsia="zh-CN"/>
        </w:rPr>
        <w:t>SL</w:t>
      </w:r>
      <w:r>
        <w:rPr>
          <w:lang w:eastAsia="zh-CN"/>
        </w:rPr>
        <w:t>-</w:t>
      </w:r>
      <w:r>
        <w:rPr>
          <w:rFonts w:hint="eastAsia"/>
          <w:lang w:eastAsia="zh-CN"/>
        </w:rPr>
        <w:t>PRS configuration</w:t>
      </w:r>
    </w:p>
    <w:tbl>
      <w:tblPr>
        <w:tblStyle w:val="TableGrid"/>
        <w:tblW w:w="0" w:type="auto"/>
        <w:tblInd w:w="-113" w:type="dxa"/>
        <w:tblLook w:val="04A0" w:firstRow="1" w:lastRow="0" w:firstColumn="1" w:lastColumn="0" w:noHBand="0" w:noVBand="1"/>
      </w:tblPr>
      <w:tblGrid>
        <w:gridCol w:w="3782"/>
        <w:gridCol w:w="1490"/>
        <w:gridCol w:w="1490"/>
        <w:gridCol w:w="1490"/>
        <w:gridCol w:w="1490"/>
      </w:tblGrid>
      <w:tr w:rsidR="005C76F3" w14:paraId="418507CD" w14:textId="77777777" w:rsidTr="00CE5D3E">
        <w:tc>
          <w:tcPr>
            <w:tcW w:w="0" w:type="auto"/>
            <w:tcBorders>
              <w:top w:val="single" w:sz="4" w:space="0" w:color="auto"/>
              <w:left w:val="single" w:sz="4" w:space="0" w:color="auto"/>
              <w:bottom w:val="single" w:sz="4" w:space="0" w:color="auto"/>
              <w:right w:val="single" w:sz="4" w:space="0" w:color="auto"/>
            </w:tcBorders>
          </w:tcPr>
          <w:p w14:paraId="2AA3C493" w14:textId="77777777" w:rsidR="005C76F3" w:rsidRDefault="005C76F3" w:rsidP="00CE5D3E">
            <w:pPr>
              <w:pStyle w:val="TAH"/>
              <w:rPr>
                <w:lang w:eastAsia="zh-CN"/>
              </w:rPr>
            </w:pPr>
            <w:r>
              <w:rPr>
                <w:rFonts w:eastAsia="SimSun" w:hint="eastAsia"/>
                <w:lang w:eastAsia="zh-CN"/>
              </w:rPr>
              <w:t xml:space="preserve">SL </w:t>
            </w:r>
            <w:r>
              <w:t>PRS Parameters</w:t>
            </w:r>
          </w:p>
        </w:tc>
        <w:tc>
          <w:tcPr>
            <w:tcW w:w="0" w:type="auto"/>
            <w:gridSpan w:val="4"/>
            <w:tcBorders>
              <w:top w:val="single" w:sz="4" w:space="0" w:color="auto"/>
              <w:left w:val="single" w:sz="4" w:space="0" w:color="auto"/>
              <w:bottom w:val="single" w:sz="4" w:space="0" w:color="auto"/>
              <w:right w:val="single" w:sz="4" w:space="0" w:color="auto"/>
            </w:tcBorders>
          </w:tcPr>
          <w:p w14:paraId="67B90F18" w14:textId="77777777" w:rsidR="005C76F3" w:rsidRDefault="005C76F3" w:rsidP="00CE5D3E">
            <w:pPr>
              <w:pStyle w:val="TAH"/>
            </w:pPr>
            <w:r>
              <w:t>Values</w:t>
            </w:r>
          </w:p>
        </w:tc>
      </w:tr>
      <w:tr w:rsidR="005C76F3" w14:paraId="7BA7A9CB" w14:textId="77777777" w:rsidTr="00CE5D3E">
        <w:tc>
          <w:tcPr>
            <w:tcW w:w="0" w:type="auto"/>
            <w:tcBorders>
              <w:top w:val="single" w:sz="4" w:space="0" w:color="auto"/>
              <w:left w:val="single" w:sz="4" w:space="0" w:color="auto"/>
              <w:bottom w:val="single" w:sz="4" w:space="0" w:color="auto"/>
              <w:right w:val="single" w:sz="4" w:space="0" w:color="auto"/>
            </w:tcBorders>
          </w:tcPr>
          <w:p w14:paraId="27891585" w14:textId="77777777" w:rsidR="005C76F3" w:rsidRDefault="005C76F3" w:rsidP="00CE5D3E">
            <w:pPr>
              <w:pStyle w:val="TAL"/>
              <w:rPr>
                <w:lang w:eastAsia="zh-CN"/>
              </w:rPr>
            </w:pPr>
            <w:r>
              <w:t>Reference channel</w:t>
            </w:r>
          </w:p>
        </w:tc>
        <w:tc>
          <w:tcPr>
            <w:tcW w:w="0" w:type="auto"/>
            <w:tcBorders>
              <w:top w:val="single" w:sz="4" w:space="0" w:color="auto"/>
              <w:left w:val="single" w:sz="4" w:space="0" w:color="auto"/>
              <w:bottom w:val="single" w:sz="4" w:space="0" w:color="auto"/>
              <w:right w:val="single" w:sz="4" w:space="0" w:color="auto"/>
            </w:tcBorders>
          </w:tcPr>
          <w:p w14:paraId="510B652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D359C0F"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2</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B0B91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3</w:t>
            </w:r>
            <w:r>
              <w:rPr>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2B8EEA3" w14:textId="77777777" w:rsidR="005C76F3" w:rsidRDefault="005C76F3" w:rsidP="00CE5D3E">
            <w:pPr>
              <w:pStyle w:val="TAL"/>
              <w:jc w:val="center"/>
            </w:pPr>
            <w:r>
              <w:t>S</w:t>
            </w:r>
            <w:r>
              <w:rPr>
                <w:lang w:eastAsia="zh-CN"/>
              </w:rPr>
              <w:t>L</w:t>
            </w:r>
            <w:r>
              <w:rPr>
                <w:rFonts w:hint="eastAsia"/>
                <w:lang w:eastAsia="zh-CN"/>
              </w:rPr>
              <w:t xml:space="preserve"> </w:t>
            </w:r>
            <w:r>
              <w:rPr>
                <w:lang w:eastAsia="zh-CN"/>
              </w:rPr>
              <w:t>PRS.1</w:t>
            </w:r>
            <w:r>
              <w:rPr>
                <w:rFonts w:hint="eastAsia"/>
                <w:lang w:eastAsia="zh-CN"/>
              </w:rPr>
              <w:t>.</w:t>
            </w:r>
            <w:r>
              <w:rPr>
                <w:rFonts w:eastAsia="SimSun" w:hint="eastAsia"/>
                <w:lang w:eastAsia="zh-CN"/>
              </w:rPr>
              <w:t>4</w:t>
            </w:r>
            <w:r>
              <w:rPr>
                <w:lang w:eastAsia="zh-CN"/>
              </w:rPr>
              <w:t xml:space="preserve"> FR1</w:t>
            </w:r>
          </w:p>
        </w:tc>
      </w:tr>
      <w:tr w:rsidR="005C76F3" w14:paraId="771738A1" w14:textId="77777777" w:rsidTr="00CE5D3E">
        <w:tc>
          <w:tcPr>
            <w:tcW w:w="0" w:type="auto"/>
            <w:tcBorders>
              <w:top w:val="single" w:sz="4" w:space="0" w:color="auto"/>
              <w:left w:val="single" w:sz="4" w:space="0" w:color="auto"/>
              <w:bottom w:val="single" w:sz="4" w:space="0" w:color="auto"/>
              <w:right w:val="single" w:sz="4" w:space="0" w:color="auto"/>
            </w:tcBorders>
          </w:tcPr>
          <w:p w14:paraId="6A29D4FE" w14:textId="77777777" w:rsidR="005C76F3" w:rsidRDefault="005C76F3" w:rsidP="00CE5D3E">
            <w:pPr>
              <w:pStyle w:val="TAL"/>
              <w:rPr>
                <w:lang w:eastAsia="zh-CN"/>
              </w:rPr>
            </w:pPr>
            <w:r>
              <w:t>SCS</w:t>
            </w:r>
          </w:p>
        </w:tc>
        <w:tc>
          <w:tcPr>
            <w:tcW w:w="0" w:type="auto"/>
            <w:gridSpan w:val="4"/>
            <w:tcBorders>
              <w:top w:val="single" w:sz="4" w:space="0" w:color="auto"/>
              <w:left w:val="single" w:sz="4" w:space="0" w:color="auto"/>
              <w:bottom w:val="single" w:sz="4" w:space="0" w:color="auto"/>
              <w:right w:val="single" w:sz="4" w:space="0" w:color="auto"/>
            </w:tcBorders>
          </w:tcPr>
          <w:p w14:paraId="61DD050A" w14:textId="77777777" w:rsidR="005C76F3" w:rsidRDefault="005C76F3" w:rsidP="00CE5D3E">
            <w:pPr>
              <w:pStyle w:val="TAL"/>
              <w:jc w:val="center"/>
            </w:pPr>
            <w:r>
              <w:rPr>
                <w:rFonts w:eastAsia="SimSun" w:hint="eastAsia"/>
                <w:lang w:eastAsia="zh-CN"/>
              </w:rPr>
              <w:t>15</w:t>
            </w:r>
            <w:r>
              <w:rPr>
                <w:rFonts w:eastAsia="SimSun"/>
                <w:lang w:eastAsia="zh-CN"/>
              </w:rPr>
              <w:t xml:space="preserve"> </w:t>
            </w:r>
            <w:r>
              <w:rPr>
                <w:rFonts w:eastAsia="SimSun" w:hint="eastAsia"/>
                <w:lang w:eastAsia="zh-CN"/>
              </w:rPr>
              <w:t>kHz, 30</w:t>
            </w:r>
            <w:r>
              <w:rPr>
                <w:rFonts w:eastAsia="SimSun"/>
                <w:lang w:eastAsia="zh-CN"/>
              </w:rPr>
              <w:t xml:space="preserve"> </w:t>
            </w:r>
            <w:r>
              <w:rPr>
                <w:rFonts w:eastAsia="SimSun" w:hint="eastAsia"/>
                <w:lang w:eastAsia="zh-CN"/>
              </w:rPr>
              <w:t>kHz</w:t>
            </w:r>
          </w:p>
        </w:tc>
      </w:tr>
      <w:tr w:rsidR="005C76F3" w14:paraId="62FA151D" w14:textId="77777777" w:rsidTr="00CE5D3E">
        <w:tc>
          <w:tcPr>
            <w:tcW w:w="0" w:type="auto"/>
            <w:tcBorders>
              <w:top w:val="single" w:sz="4" w:space="0" w:color="auto"/>
              <w:left w:val="single" w:sz="4" w:space="0" w:color="auto"/>
              <w:bottom w:val="single" w:sz="4" w:space="0" w:color="auto"/>
              <w:right w:val="single" w:sz="4" w:space="0" w:color="auto"/>
            </w:tcBorders>
          </w:tcPr>
          <w:p w14:paraId="50E47D30"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comb size</w:t>
            </w:r>
          </w:p>
        </w:tc>
        <w:tc>
          <w:tcPr>
            <w:tcW w:w="0" w:type="auto"/>
            <w:gridSpan w:val="2"/>
            <w:tcBorders>
              <w:top w:val="single" w:sz="4" w:space="0" w:color="auto"/>
              <w:left w:val="single" w:sz="4" w:space="0" w:color="auto"/>
              <w:bottom w:val="single" w:sz="4" w:space="0" w:color="auto"/>
              <w:right w:val="single" w:sz="4" w:space="0" w:color="auto"/>
            </w:tcBorders>
          </w:tcPr>
          <w:p w14:paraId="68A36849" w14:textId="77777777" w:rsidR="005C76F3" w:rsidRDefault="005C76F3" w:rsidP="00CE5D3E">
            <w:pPr>
              <w:pStyle w:val="TAL"/>
              <w:jc w:val="center"/>
              <w:rPr>
                <w:rFonts w:eastAsia="SimSun"/>
                <w:lang w:eastAsia="zh-CN"/>
              </w:rPr>
            </w:pPr>
            <w:r>
              <w:rPr>
                <w:rFonts w:eastAsia="SimSun"/>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5FE4AE28" w14:textId="77777777" w:rsidR="005C76F3" w:rsidRDefault="005C76F3" w:rsidP="00CE5D3E">
            <w:pPr>
              <w:pStyle w:val="TAL"/>
              <w:jc w:val="center"/>
              <w:rPr>
                <w:lang w:eastAsia="zh-CN"/>
              </w:rPr>
            </w:pPr>
            <w:r>
              <w:rPr>
                <w:rFonts w:eastAsia="SimSun" w:hint="eastAsia"/>
                <w:lang w:eastAsia="zh-CN"/>
              </w:rPr>
              <w:t>4</w:t>
            </w:r>
          </w:p>
        </w:tc>
      </w:tr>
      <w:tr w:rsidR="005C76F3" w14:paraId="422DFA78" w14:textId="77777777" w:rsidTr="00CE5D3E">
        <w:tc>
          <w:tcPr>
            <w:tcW w:w="0" w:type="auto"/>
            <w:tcBorders>
              <w:top w:val="single" w:sz="4" w:space="0" w:color="auto"/>
              <w:left w:val="single" w:sz="4" w:space="0" w:color="auto"/>
              <w:bottom w:val="single" w:sz="4" w:space="0" w:color="auto"/>
              <w:right w:val="single" w:sz="4" w:space="0" w:color="auto"/>
            </w:tcBorders>
          </w:tcPr>
          <w:p w14:paraId="2F08D88C" w14:textId="77777777" w:rsidR="005C76F3" w:rsidRDefault="005C76F3" w:rsidP="00CE5D3E">
            <w:pPr>
              <w:pStyle w:val="TAL"/>
              <w:rPr>
                <w:lang w:eastAsia="zh-CN"/>
              </w:rPr>
            </w:pPr>
            <w:r>
              <w:t>Number of SL</w:t>
            </w:r>
            <w:r>
              <w:rPr>
                <w:rFonts w:eastAsia="SimSun"/>
                <w:lang w:eastAsia="zh-CN"/>
              </w:rPr>
              <w:t>-</w:t>
            </w:r>
            <w:r>
              <w:t>PRS symbols</w:t>
            </w:r>
          </w:p>
        </w:tc>
        <w:tc>
          <w:tcPr>
            <w:tcW w:w="0" w:type="auto"/>
            <w:gridSpan w:val="2"/>
            <w:tcBorders>
              <w:top w:val="single" w:sz="4" w:space="0" w:color="auto"/>
              <w:left w:val="single" w:sz="4" w:space="0" w:color="auto"/>
              <w:bottom w:val="single" w:sz="4" w:space="0" w:color="auto"/>
              <w:right w:val="single" w:sz="4" w:space="0" w:color="auto"/>
            </w:tcBorders>
          </w:tcPr>
          <w:p w14:paraId="016832A1" w14:textId="77777777" w:rsidR="005C76F3" w:rsidRPr="002F6611" w:rsidRDefault="005C76F3" w:rsidP="00CE5D3E">
            <w:pPr>
              <w:pStyle w:val="TAL"/>
              <w:jc w:val="center"/>
              <w:rPr>
                <w:rFonts w:eastAsia="SimSun"/>
                <w:lang w:eastAsia="zh-CN"/>
              </w:rPr>
            </w:pPr>
            <w:r w:rsidRPr="002F6611">
              <w:rPr>
                <w:rFonts w:eastAsia="SimSun"/>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156AEDB5" w14:textId="77777777" w:rsidR="005C76F3" w:rsidRPr="002F6611" w:rsidRDefault="005C76F3" w:rsidP="00CE5D3E">
            <w:pPr>
              <w:pStyle w:val="TAL"/>
              <w:jc w:val="center"/>
              <w:rPr>
                <w:lang w:eastAsia="zh-CN"/>
              </w:rPr>
            </w:pPr>
            <w:r w:rsidRPr="002F6611">
              <w:rPr>
                <w:rFonts w:eastAsia="SimSun" w:hint="eastAsia"/>
                <w:lang w:eastAsia="zh-CN"/>
              </w:rPr>
              <w:t>4</w:t>
            </w:r>
          </w:p>
        </w:tc>
      </w:tr>
      <w:tr w:rsidR="005C76F3" w14:paraId="3D4261F9" w14:textId="77777777" w:rsidTr="00CE5D3E">
        <w:tc>
          <w:tcPr>
            <w:tcW w:w="0" w:type="auto"/>
            <w:tcBorders>
              <w:top w:val="single" w:sz="4" w:space="0" w:color="auto"/>
              <w:left w:val="single" w:sz="4" w:space="0" w:color="auto"/>
              <w:bottom w:val="single" w:sz="4" w:space="0" w:color="auto"/>
              <w:right w:val="single" w:sz="4" w:space="0" w:color="auto"/>
            </w:tcBorders>
          </w:tcPr>
          <w:p w14:paraId="78EE9808" w14:textId="77777777" w:rsidR="005C76F3" w:rsidRDefault="005C76F3" w:rsidP="00CE5D3E">
            <w:pPr>
              <w:pStyle w:val="TAL"/>
            </w:pPr>
            <w:r>
              <w:rPr>
                <w:rFonts w:eastAsia="SimSun" w:hint="eastAsia"/>
                <w:lang w:eastAsia="zh-CN"/>
              </w:rPr>
              <w:t>SL</w:t>
            </w:r>
            <w:r>
              <w:rPr>
                <w:rFonts w:eastAsia="SimSun"/>
                <w:lang w:eastAsia="zh-CN"/>
              </w:rPr>
              <w:t>-</w:t>
            </w:r>
            <w:r>
              <w:t xml:space="preserve">PRS </w:t>
            </w:r>
            <w:r>
              <w:rPr>
                <w:rFonts w:eastAsia="SimSun" w:hint="eastAsia"/>
                <w:lang w:eastAsia="zh-CN"/>
              </w:rPr>
              <w:t>comb</w:t>
            </w:r>
            <w:r>
              <w:t xml:space="preserve"> offset</w:t>
            </w:r>
            <w:r>
              <w:rPr>
                <w:vertAlign w:val="superscript"/>
              </w:rPr>
              <w:t xml:space="preserve"> Note</w:t>
            </w:r>
            <w:r>
              <w:rPr>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744B6988" w14:textId="77777777" w:rsidR="005C76F3" w:rsidRPr="002F6611" w:rsidRDefault="005C76F3" w:rsidP="00CE5D3E">
            <w:pPr>
              <w:pStyle w:val="TAL"/>
              <w:jc w:val="center"/>
              <w:rPr>
                <w:lang w:eastAsia="zh-CN"/>
              </w:rPr>
            </w:pPr>
            <w:r w:rsidRPr="002F6611">
              <w:rPr>
                <w:rFonts w:eastAsia="SimSun" w:hint="eastAsia"/>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0C1C85B7" w14:textId="77777777" w:rsidR="005C76F3" w:rsidRPr="002F6611" w:rsidRDefault="005C76F3" w:rsidP="00CE5D3E">
            <w:pPr>
              <w:pStyle w:val="TAL"/>
              <w:jc w:val="center"/>
              <w:rPr>
                <w:lang w:eastAsia="zh-CN"/>
              </w:rPr>
            </w:pPr>
            <w:r w:rsidRPr="002F6611">
              <w:rPr>
                <w:rFonts w:eastAsia="SimSun" w:hint="eastAsia"/>
                <w:lang w:eastAsia="zh-CN"/>
              </w:rPr>
              <w:t>1</w:t>
            </w:r>
          </w:p>
        </w:tc>
      </w:tr>
      <w:tr w:rsidR="005C76F3" w14:paraId="662CE126" w14:textId="77777777" w:rsidTr="00CE5D3E">
        <w:tc>
          <w:tcPr>
            <w:tcW w:w="0" w:type="auto"/>
            <w:tcBorders>
              <w:top w:val="single" w:sz="4" w:space="0" w:color="auto"/>
              <w:left w:val="single" w:sz="4" w:space="0" w:color="auto"/>
              <w:bottom w:val="single" w:sz="4" w:space="0" w:color="auto"/>
              <w:right w:val="single" w:sz="4" w:space="0" w:color="auto"/>
            </w:tcBorders>
          </w:tcPr>
          <w:p w14:paraId="36B5528B" w14:textId="77777777" w:rsidR="005C76F3" w:rsidRDefault="005C76F3" w:rsidP="00CE5D3E">
            <w:pPr>
              <w:pStyle w:val="TAL"/>
              <w:rPr>
                <w:lang w:eastAsia="zh-CN"/>
              </w:rPr>
            </w:pPr>
            <w:r>
              <w:rPr>
                <w:rFonts w:eastAsia="SimSun" w:hint="eastAsia"/>
                <w:lang w:eastAsia="zh-CN"/>
              </w:rPr>
              <w:t>SL</w:t>
            </w:r>
            <w:r>
              <w:rPr>
                <w:rFonts w:eastAsia="SimSun"/>
                <w:lang w:eastAsia="zh-CN"/>
              </w:rPr>
              <w:t>-</w:t>
            </w:r>
            <w:r>
              <w:t>PRS resource slot offset (slot)</w:t>
            </w:r>
            <w:r>
              <w:rPr>
                <w:vertAlign w:val="superscript"/>
              </w:rPr>
              <w:t xml:space="preserve"> Note</w:t>
            </w:r>
            <w:r>
              <w:rPr>
                <w:vertAlign w:val="superscript"/>
                <w:lang w:eastAsia="zh-CN"/>
              </w:rPr>
              <w:t xml:space="preserve"> 1</w:t>
            </w:r>
          </w:p>
        </w:tc>
        <w:tc>
          <w:tcPr>
            <w:tcW w:w="0" w:type="auto"/>
            <w:tcBorders>
              <w:top w:val="single" w:sz="4" w:space="0" w:color="auto"/>
              <w:left w:val="single" w:sz="4" w:space="0" w:color="auto"/>
              <w:bottom w:val="single" w:sz="4" w:space="0" w:color="auto"/>
              <w:right w:val="single" w:sz="4" w:space="0" w:color="auto"/>
            </w:tcBorders>
          </w:tcPr>
          <w:p w14:paraId="652C641A" w14:textId="77777777" w:rsidR="005C76F3" w:rsidRPr="002F6611" w:rsidRDefault="005C76F3" w:rsidP="00CE5D3E">
            <w:pPr>
              <w:pStyle w:val="TAL"/>
              <w:jc w:val="center"/>
              <w:rPr>
                <w:rFonts w:eastAsia="SimSun"/>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73092FD4" w14:textId="77777777" w:rsidR="005C76F3" w:rsidRPr="002F6611" w:rsidRDefault="005C76F3" w:rsidP="00CE5D3E">
            <w:pPr>
              <w:pStyle w:val="TAL"/>
              <w:jc w:val="center"/>
              <w:rPr>
                <w:rFonts w:eastAsia="SimSun"/>
                <w:lang w:eastAsia="zh-CN"/>
              </w:rPr>
            </w:pPr>
            <w:r>
              <w:rPr>
                <w:rFonts w:eastAsia="SimSun" w:hint="eastAsia"/>
                <w:lang w:eastAsia="zh-CN"/>
              </w:rPr>
              <w:t xml:space="preserve">1 </w:t>
            </w:r>
            <w:r>
              <w:rPr>
                <w:rFonts w:eastAsia="SimSun" w:hint="eastAsia"/>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tcPr>
          <w:p w14:paraId="427CD7EB" w14:textId="77777777" w:rsidR="005C76F3" w:rsidRPr="002F6611" w:rsidRDefault="005C76F3" w:rsidP="00CE5D3E">
            <w:pPr>
              <w:pStyle w:val="TAL"/>
              <w:jc w:val="center"/>
              <w:rPr>
                <w:lang w:eastAsia="zh-CN"/>
              </w:rPr>
            </w:pPr>
            <w:r w:rsidRPr="002F6611">
              <w:rPr>
                <w:rFonts w:eastAsia="SimSun" w:hint="eastAsia"/>
                <w:lang w:eastAsia="zh-CN"/>
              </w:rPr>
              <w:t>0</w:t>
            </w:r>
          </w:p>
        </w:tc>
        <w:tc>
          <w:tcPr>
            <w:tcW w:w="0" w:type="auto"/>
            <w:tcBorders>
              <w:top w:val="single" w:sz="4" w:space="0" w:color="auto"/>
              <w:left w:val="single" w:sz="4" w:space="0" w:color="auto"/>
              <w:bottom w:val="single" w:sz="4" w:space="0" w:color="auto"/>
              <w:right w:val="single" w:sz="4" w:space="0" w:color="auto"/>
            </w:tcBorders>
          </w:tcPr>
          <w:p w14:paraId="4A742E9C" w14:textId="77777777" w:rsidR="005C76F3" w:rsidRPr="002F6611" w:rsidRDefault="005C76F3" w:rsidP="00CE5D3E">
            <w:pPr>
              <w:pStyle w:val="TAL"/>
              <w:jc w:val="center"/>
              <w:rPr>
                <w:lang w:eastAsia="zh-CN"/>
              </w:rPr>
            </w:pPr>
            <w:r>
              <w:rPr>
                <w:rFonts w:eastAsia="SimSun" w:hint="eastAsia"/>
                <w:lang w:eastAsia="zh-CN"/>
              </w:rPr>
              <w:t xml:space="preserve">1 </w:t>
            </w:r>
            <w:r>
              <w:rPr>
                <w:rFonts w:eastAsia="SimSun" w:hint="eastAsia"/>
                <w:vertAlign w:val="superscript"/>
                <w:lang w:eastAsia="zh-CN"/>
              </w:rPr>
              <w:t>Note 2</w:t>
            </w:r>
          </w:p>
        </w:tc>
      </w:tr>
      <w:tr w:rsidR="005C76F3" w14:paraId="6ADCE813" w14:textId="77777777" w:rsidTr="00CE5D3E">
        <w:tc>
          <w:tcPr>
            <w:tcW w:w="0" w:type="auto"/>
            <w:tcBorders>
              <w:top w:val="single" w:sz="4" w:space="0" w:color="auto"/>
              <w:left w:val="single" w:sz="4" w:space="0" w:color="auto"/>
              <w:bottom w:val="single" w:sz="4" w:space="0" w:color="auto"/>
              <w:right w:val="single" w:sz="4" w:space="0" w:color="auto"/>
            </w:tcBorders>
          </w:tcPr>
          <w:p w14:paraId="62C65DC6" w14:textId="77777777" w:rsidR="005C76F3" w:rsidRDefault="005C76F3" w:rsidP="00CE5D3E">
            <w:pPr>
              <w:pStyle w:val="TAL"/>
              <w:rPr>
                <w:lang w:eastAsia="zh-CN"/>
              </w:rPr>
            </w:pPr>
            <w:r>
              <w:rPr>
                <w:rFonts w:cs="Arial"/>
              </w:rPr>
              <w:t>PRB numbers containing SL</w:t>
            </w:r>
            <w:r>
              <w:rPr>
                <w:rFonts w:eastAsia="SimSun" w:cs="Arial" w:hint="eastAsia"/>
                <w:lang w:eastAsia="zh-CN"/>
              </w:rPr>
              <w:t xml:space="preserve"> </w:t>
            </w:r>
            <w:r>
              <w:rPr>
                <w:rFonts w:cs="Arial"/>
              </w:rPr>
              <w:t>PRS within channel Bandwidth</w:t>
            </w:r>
            <w:r>
              <w:rPr>
                <w:rFonts w:cs="Arial"/>
                <w:vertAlign w:val="superscript"/>
              </w:rPr>
              <w:t xml:space="preserve"> Note</w:t>
            </w:r>
            <w:r>
              <w:rPr>
                <w:rFonts w:cs="Arial"/>
                <w:vertAlign w:val="superscript"/>
                <w:lang w:eastAsia="zh-CN"/>
              </w:rPr>
              <w:t xml:space="preserve"> 1</w:t>
            </w:r>
          </w:p>
        </w:tc>
        <w:tc>
          <w:tcPr>
            <w:tcW w:w="0" w:type="auto"/>
            <w:gridSpan w:val="2"/>
            <w:tcBorders>
              <w:top w:val="single" w:sz="4" w:space="0" w:color="auto"/>
              <w:left w:val="single" w:sz="4" w:space="0" w:color="auto"/>
              <w:bottom w:val="single" w:sz="4" w:space="0" w:color="auto"/>
              <w:right w:val="single" w:sz="4" w:space="0" w:color="auto"/>
            </w:tcBorders>
          </w:tcPr>
          <w:p w14:paraId="6F084F24" w14:textId="77777777" w:rsidR="005C76F3" w:rsidRPr="002F6611" w:rsidRDefault="005C76F3" w:rsidP="00CE5D3E">
            <w:pPr>
              <w:pStyle w:val="TAL"/>
              <w:jc w:val="center"/>
              <w:rPr>
                <w:rFonts w:eastAsia="SimSun" w:cs="Arial"/>
                <w:lang w:eastAsia="zh-CN"/>
              </w:rPr>
            </w:pPr>
            <w:r w:rsidRPr="002F6611">
              <w:rPr>
                <w:rFonts w:eastAsia="SimSun" w:cs="Arial"/>
                <w:lang w:eastAsia="zh-CN"/>
              </w:rPr>
              <w:t>24</w:t>
            </w:r>
          </w:p>
        </w:tc>
        <w:tc>
          <w:tcPr>
            <w:tcW w:w="0" w:type="auto"/>
            <w:gridSpan w:val="2"/>
            <w:tcBorders>
              <w:top w:val="single" w:sz="4" w:space="0" w:color="auto"/>
              <w:left w:val="single" w:sz="4" w:space="0" w:color="auto"/>
              <w:bottom w:val="single" w:sz="4" w:space="0" w:color="auto"/>
              <w:right w:val="single" w:sz="4" w:space="0" w:color="auto"/>
            </w:tcBorders>
          </w:tcPr>
          <w:p w14:paraId="2CD10C98" w14:textId="77777777" w:rsidR="005C76F3" w:rsidRPr="002F6611" w:rsidRDefault="005C76F3" w:rsidP="00CE5D3E">
            <w:pPr>
              <w:pStyle w:val="TAL"/>
              <w:jc w:val="center"/>
              <w:rPr>
                <w:rFonts w:cs="Arial"/>
                <w:lang w:eastAsia="zh-CN"/>
              </w:rPr>
            </w:pPr>
            <w:r w:rsidRPr="002F6611">
              <w:rPr>
                <w:rFonts w:eastAsia="SimSun" w:cs="Arial"/>
                <w:lang w:eastAsia="zh-CN"/>
              </w:rPr>
              <w:t>48</w:t>
            </w:r>
          </w:p>
        </w:tc>
      </w:tr>
      <w:tr w:rsidR="005C76F3" w14:paraId="76913567" w14:textId="77777777" w:rsidTr="00CE5D3E">
        <w:tc>
          <w:tcPr>
            <w:tcW w:w="0" w:type="auto"/>
            <w:tcBorders>
              <w:top w:val="single" w:sz="4" w:space="0" w:color="auto"/>
              <w:left w:val="single" w:sz="4" w:space="0" w:color="auto"/>
              <w:bottom w:val="single" w:sz="4" w:space="0" w:color="auto"/>
              <w:right w:val="single" w:sz="4" w:space="0" w:color="auto"/>
            </w:tcBorders>
          </w:tcPr>
          <w:p w14:paraId="37C01E55" w14:textId="77777777" w:rsidR="005C76F3" w:rsidRDefault="005C76F3" w:rsidP="00CE5D3E">
            <w:pPr>
              <w:pStyle w:val="TAL"/>
              <w:rPr>
                <w:lang w:eastAsia="zh-CN"/>
              </w:rPr>
            </w:pPr>
            <w:r>
              <w:rPr>
                <w:rFonts w:eastAsia="SimSun" w:cs="Arial" w:hint="eastAsia"/>
                <w:lang w:eastAsia="zh-CN"/>
              </w:rPr>
              <w:t>SL</w:t>
            </w:r>
            <w:r>
              <w:rPr>
                <w:rFonts w:eastAsia="SimSun" w:cs="Arial"/>
                <w:lang w:eastAsia="zh-CN"/>
              </w:rPr>
              <w:t>-</w:t>
            </w:r>
            <w:r>
              <w:rPr>
                <w:rFonts w:cs="Arial"/>
              </w:rPr>
              <w:t>PRS start</w:t>
            </w:r>
            <w:r>
              <w:rPr>
                <w:rFonts w:eastAsia="SimSun" w:cs="Arial" w:hint="eastAsia"/>
                <w:lang w:eastAsia="zh-CN"/>
              </w:rPr>
              <w:t>ing</w:t>
            </w:r>
            <w:r>
              <w:rPr>
                <w:rFonts w:cs="Arial"/>
              </w:rPr>
              <w:t xml:space="preserve"> PRB</w:t>
            </w:r>
          </w:p>
        </w:tc>
        <w:tc>
          <w:tcPr>
            <w:tcW w:w="0" w:type="auto"/>
            <w:gridSpan w:val="2"/>
            <w:tcBorders>
              <w:top w:val="single" w:sz="4" w:space="0" w:color="auto"/>
              <w:left w:val="single" w:sz="4" w:space="0" w:color="auto"/>
              <w:bottom w:val="single" w:sz="4" w:space="0" w:color="auto"/>
              <w:right w:val="single" w:sz="4" w:space="0" w:color="auto"/>
            </w:tcBorders>
          </w:tcPr>
          <w:p w14:paraId="60587F6A" w14:textId="77777777" w:rsidR="005C76F3" w:rsidRPr="002F6611" w:rsidRDefault="005C76F3" w:rsidP="00CE5D3E">
            <w:pPr>
              <w:pStyle w:val="TAL"/>
              <w:jc w:val="center"/>
              <w:rPr>
                <w:rFonts w:cs="Arial"/>
              </w:rPr>
            </w:pPr>
            <w:r w:rsidRPr="002F6611">
              <w:rPr>
                <w:rFonts w:eastAsia="SimSun" w:cs="Arial" w:hint="eastAsia"/>
                <w:lang w:eastAsia="zh-CN"/>
              </w:rPr>
              <w:t>4</w:t>
            </w:r>
          </w:p>
        </w:tc>
        <w:tc>
          <w:tcPr>
            <w:tcW w:w="0" w:type="auto"/>
            <w:gridSpan w:val="2"/>
            <w:tcBorders>
              <w:top w:val="single" w:sz="4" w:space="0" w:color="auto"/>
              <w:left w:val="single" w:sz="4" w:space="0" w:color="auto"/>
              <w:bottom w:val="single" w:sz="4" w:space="0" w:color="auto"/>
              <w:right w:val="single" w:sz="4" w:space="0" w:color="auto"/>
            </w:tcBorders>
          </w:tcPr>
          <w:p w14:paraId="3E1CEBDC" w14:textId="77777777" w:rsidR="005C76F3" w:rsidRPr="002F6611" w:rsidRDefault="005C76F3" w:rsidP="00CE5D3E">
            <w:pPr>
              <w:pStyle w:val="TAL"/>
              <w:jc w:val="center"/>
              <w:rPr>
                <w:rFonts w:cs="Arial"/>
              </w:rPr>
            </w:pPr>
            <w:r w:rsidRPr="002F6611">
              <w:rPr>
                <w:rFonts w:eastAsia="SimSun" w:cs="Arial" w:hint="eastAsia"/>
                <w:lang w:eastAsia="zh-CN"/>
              </w:rPr>
              <w:t>4</w:t>
            </w:r>
          </w:p>
        </w:tc>
      </w:tr>
      <w:tr w:rsidR="005C76F3" w14:paraId="364FF3FB" w14:textId="77777777" w:rsidTr="00CE5D3E">
        <w:tc>
          <w:tcPr>
            <w:tcW w:w="0" w:type="auto"/>
            <w:gridSpan w:val="5"/>
            <w:tcBorders>
              <w:top w:val="single" w:sz="4" w:space="0" w:color="auto"/>
              <w:left w:val="single" w:sz="4" w:space="0" w:color="auto"/>
              <w:bottom w:val="single" w:sz="4" w:space="0" w:color="auto"/>
              <w:right w:val="single" w:sz="4" w:space="0" w:color="auto"/>
            </w:tcBorders>
          </w:tcPr>
          <w:p w14:paraId="3BBAB27E" w14:textId="77777777" w:rsidR="005C76F3" w:rsidRDefault="005C76F3" w:rsidP="005C76F3">
            <w:pPr>
              <w:pStyle w:val="TAN"/>
            </w:pPr>
            <w:r>
              <w:t>NOTE 1:</w:t>
            </w:r>
            <w:r>
              <w:tab/>
              <w:t>Unless otherwise specified in the test case.</w:t>
            </w:r>
          </w:p>
          <w:p w14:paraId="045E7234" w14:textId="3E215F06" w:rsidR="005C76F3" w:rsidRDefault="005C76F3" w:rsidP="005C76F3">
            <w:pPr>
              <w:pStyle w:val="TAN"/>
              <w:rPr>
                <w:rFonts w:cs="Arial"/>
              </w:rPr>
            </w:pPr>
            <w:r>
              <w:rPr>
                <w:rFonts w:eastAsia="SimSun" w:hint="eastAsia"/>
                <w:lang w:eastAsia="zh-CN"/>
              </w:rPr>
              <w:t>NOTE 2:</w:t>
            </w:r>
            <w:r>
              <w:t xml:space="preserve"> </w:t>
            </w:r>
            <w:r>
              <w:tab/>
            </w:r>
            <w:r>
              <w:rPr>
                <w:szCs w:val="18"/>
              </w:rPr>
              <w:t>Unless otherwise specified in the test case</w:t>
            </w:r>
            <w:r>
              <w:rPr>
                <w:rFonts w:eastAsiaTheme="minorEastAsia" w:hint="eastAsia"/>
                <w:szCs w:val="18"/>
                <w:lang w:eastAsia="zh-CN"/>
              </w:rPr>
              <w:t xml:space="preserve">. If reported value for </w:t>
            </w:r>
            <w:r>
              <w:rPr>
                <w:rFonts w:eastAsiaTheme="minorEastAsia"/>
                <w:i/>
                <w:szCs w:val="18"/>
                <w:lang w:eastAsia="zh-CN"/>
              </w:rPr>
              <w:t>maxNumOfSlotsWithActiveSL-PRS-Resources</w:t>
            </w:r>
            <w:r>
              <w:rPr>
                <w:rFonts w:eastAsiaTheme="minorEastAsia" w:hint="eastAsia"/>
                <w:szCs w:val="18"/>
                <w:lang w:eastAsia="zh-CN"/>
              </w:rPr>
              <w:t xml:space="preserve"> is </w:t>
            </w:r>
            <w:r>
              <w:rPr>
                <w:rFonts w:eastAsiaTheme="minorEastAsia"/>
                <w:szCs w:val="18"/>
                <w:lang w:eastAsia="zh-CN"/>
              </w:rPr>
              <w:t>‘</w:t>
            </w:r>
            <w:r>
              <w:rPr>
                <w:rFonts w:eastAsiaTheme="minorEastAsia" w:hint="eastAsia"/>
                <w:szCs w:val="18"/>
                <w:lang w:eastAsia="zh-CN"/>
              </w:rPr>
              <w:t>n1</w:t>
            </w:r>
            <w:r>
              <w:rPr>
                <w:rFonts w:eastAsiaTheme="minorEastAsia"/>
                <w:szCs w:val="18"/>
                <w:lang w:eastAsia="zh-CN"/>
              </w:rPr>
              <w:t>’</w:t>
            </w:r>
            <w:r>
              <w:rPr>
                <w:rFonts w:eastAsiaTheme="minorEastAsia" w:hint="eastAsia"/>
                <w:szCs w:val="18"/>
                <w:lang w:eastAsia="zh-CN"/>
              </w:rPr>
              <w:t xml:space="preserve">, then slot offset is </w:t>
            </w:r>
            <w:r>
              <w:rPr>
                <w:i/>
                <w:szCs w:val="18"/>
                <w:lang w:eastAsia="en-GB"/>
              </w:rPr>
              <w:t>minTimeAfterEndofSlotCarryActiveSL-PRS-Resources</w:t>
            </w:r>
            <w:r>
              <w:rPr>
                <w:rFonts w:eastAsiaTheme="minorEastAsia" w:hint="eastAsia"/>
                <w:szCs w:val="18"/>
                <w:lang w:eastAsia="zh-CN"/>
              </w:rPr>
              <w:t xml:space="preserve"> for SCS 15</w:t>
            </w:r>
            <w:r>
              <w:rPr>
                <w:rFonts w:eastAsiaTheme="minorEastAsia" w:hint="eastAsia"/>
                <w:szCs w:val="18"/>
                <w:lang w:val="en-US" w:eastAsia="zh-CN"/>
              </w:rPr>
              <w:t xml:space="preserve"> </w:t>
            </w:r>
            <w:r>
              <w:rPr>
                <w:rFonts w:eastAsiaTheme="minorEastAsia" w:hint="eastAsia"/>
                <w:szCs w:val="18"/>
                <w:lang w:eastAsia="zh-CN"/>
              </w:rPr>
              <w:t>kHz and 2*</w:t>
            </w:r>
            <w:r>
              <w:rPr>
                <w:i/>
                <w:szCs w:val="18"/>
                <w:lang w:eastAsia="en-GB"/>
              </w:rPr>
              <w:t>minTimeAfterEndofSlotCarryActiveSL-PRS-Resources</w:t>
            </w:r>
            <w:r>
              <w:rPr>
                <w:rFonts w:eastAsiaTheme="minorEastAsia" w:hint="eastAsia"/>
                <w:szCs w:val="18"/>
                <w:lang w:eastAsia="zh-CN"/>
              </w:rPr>
              <w:t xml:space="preserve"> for SCS 30</w:t>
            </w:r>
            <w:r>
              <w:rPr>
                <w:rFonts w:eastAsiaTheme="minorEastAsia" w:hint="eastAsia"/>
                <w:szCs w:val="18"/>
                <w:lang w:val="en-US" w:eastAsia="zh-CN"/>
              </w:rPr>
              <w:t xml:space="preserve"> </w:t>
            </w:r>
            <w:r>
              <w:rPr>
                <w:rFonts w:eastAsiaTheme="minorEastAsia" w:hint="eastAsia"/>
                <w:szCs w:val="18"/>
                <w:lang w:eastAsia="zh-CN"/>
              </w:rPr>
              <w:t>kHz.</w:t>
            </w:r>
          </w:p>
        </w:tc>
      </w:tr>
    </w:tbl>
    <w:p w14:paraId="36D4C677" w14:textId="77777777" w:rsidR="005C76F3" w:rsidRPr="00495D84" w:rsidRDefault="005C76F3" w:rsidP="007B262A"/>
    <w:p w14:paraId="7AA564F8" w14:textId="47C0F78F" w:rsidR="00901046" w:rsidRPr="00495D84" w:rsidRDefault="00901046" w:rsidP="00E94096">
      <w:pPr>
        <w:pStyle w:val="Heading2"/>
      </w:pPr>
      <w:r w:rsidRPr="00495D84">
        <w:t>A.3.22</w:t>
      </w:r>
      <w:r w:rsidRPr="00495D84">
        <w:tab/>
        <w:t>CSI-IM configurations</w:t>
      </w:r>
    </w:p>
    <w:p w14:paraId="361F7DCF" w14:textId="77777777" w:rsidR="00901046" w:rsidRPr="00495D84" w:rsidRDefault="00901046" w:rsidP="00E94096">
      <w:pPr>
        <w:pStyle w:val="Heading3"/>
      </w:pPr>
      <w:r w:rsidRPr="00495D84">
        <w:t>A.3.22.1</w:t>
      </w:r>
      <w:r w:rsidRPr="00495D84">
        <w:tab/>
        <w:t>FDD</w:t>
      </w:r>
    </w:p>
    <w:p w14:paraId="712A4C3B" w14:textId="01920C73" w:rsidR="00901046" w:rsidRPr="00495D84" w:rsidRDefault="00901046" w:rsidP="00E94096">
      <w:pPr>
        <w:pStyle w:val="TH"/>
      </w:pPr>
      <w:r w:rsidRPr="00495D84">
        <w:t>Table A.3.22.1-1: CSI-IM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7A748B30"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044F9FB6" w:rsidR="00901046" w:rsidRPr="00495D84" w:rsidRDefault="00901046" w:rsidP="00E94096">
            <w:pPr>
              <w:pStyle w:val="TAH"/>
              <w:rPr>
                <w:lang w:eastAsia="ja-JP"/>
              </w:rPr>
            </w:pPr>
            <w:r w:rsidRPr="00495D84">
              <w:rPr>
                <w:lang w:eastAsia="ja-JP"/>
              </w:rPr>
              <w:t>CSI-IM.1.1</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335DA6B4" w:rsidR="00901046" w:rsidRPr="00495D84" w:rsidRDefault="00901046" w:rsidP="00E94096">
            <w:pPr>
              <w:pStyle w:val="TAH"/>
              <w:rPr>
                <w:lang w:eastAsia="ja-JP"/>
              </w:rPr>
            </w:pPr>
            <w:r w:rsidRPr="00495D84">
              <w:rPr>
                <w:lang w:eastAsia="ja-JP"/>
              </w:rPr>
              <w:t>CSI-IM.1.2</w:t>
            </w:r>
            <w:r w:rsidR="00B27C84">
              <w:rPr>
                <w:lang w:eastAsia="ja-JP"/>
              </w:rPr>
              <w:t xml:space="preserve"> </w:t>
            </w:r>
            <w:r w:rsidRPr="00495D84">
              <w:rPr>
                <w:lang w:eastAsia="ja-JP"/>
              </w:rPr>
              <w:t>FDD</w:t>
            </w:r>
          </w:p>
        </w:tc>
        <w:tc>
          <w:tcPr>
            <w:tcW w:w="1738" w:type="dxa"/>
            <w:tcBorders>
              <w:top w:val="single" w:sz="4" w:space="0" w:color="auto"/>
              <w:left w:val="single" w:sz="4" w:space="0" w:color="auto"/>
              <w:bottom w:val="single" w:sz="4" w:space="0" w:color="auto"/>
              <w:right w:val="single" w:sz="4" w:space="0" w:color="auto"/>
            </w:tcBorders>
          </w:tcPr>
          <w:p w14:paraId="4CD3F541" w14:textId="310947BB" w:rsidR="00901046" w:rsidRPr="00495D84" w:rsidRDefault="00901046" w:rsidP="00E94096">
            <w:pPr>
              <w:pStyle w:val="TAH"/>
              <w:rPr>
                <w:lang w:eastAsia="ja-JP"/>
              </w:rPr>
            </w:pPr>
            <w:r w:rsidRPr="00495D84">
              <w:rPr>
                <w:lang w:eastAsia="ja-JP"/>
              </w:rPr>
              <w:t>CSI-IM.1.3</w:t>
            </w:r>
            <w:r w:rsidR="00B27C84">
              <w:rPr>
                <w:lang w:eastAsia="ja-JP"/>
              </w:rPr>
              <w:t xml:space="preserve"> </w:t>
            </w:r>
            <w:r w:rsidRPr="00495D84">
              <w:rPr>
                <w:lang w:eastAsia="ja-JP"/>
              </w:rPr>
              <w:t>FDD</w:t>
            </w:r>
          </w:p>
        </w:tc>
      </w:tr>
      <w:tr w:rsidR="00901046" w:rsidRPr="00495D84" w14:paraId="62B2562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5C588508"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31E84A2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3AED7C3D"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495D84" w:rsidRDefault="00901046" w:rsidP="00E94096">
            <w:pPr>
              <w:pStyle w:val="TAH"/>
              <w:rPr>
                <w:rFonts w:cs="Arial"/>
                <w:lang w:eastAsia="ja-JP"/>
              </w:rPr>
            </w:pPr>
          </w:p>
        </w:tc>
      </w:tr>
      <w:tr w:rsidR="00901046" w:rsidRPr="00495D84" w14:paraId="5EC5A48C"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60ED47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5383EAE0"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495D84" w:rsidRDefault="00901046" w:rsidP="00E94096">
            <w:pPr>
              <w:pStyle w:val="TAL"/>
              <w:rPr>
                <w:rFonts w:cs="Arial"/>
                <w:lang w:eastAsia="ja-JP"/>
              </w:rPr>
            </w:pPr>
          </w:p>
        </w:tc>
      </w:tr>
      <w:tr w:rsidR="00901046" w:rsidRPr="00495D84" w14:paraId="3F6D998F"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468B5811"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31AE170D"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26ECAFA" w14:textId="1BD5F6A8"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3F2DC9AD"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63790EB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43C4D8A7"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60EB5521" w14:textId="15E862D2"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1373444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175B033C" w14:textId="77777777" w:rsidR="00901046" w:rsidRPr="00495D84" w:rsidRDefault="00901046" w:rsidP="00E94096">
            <w:pPr>
              <w:keepNext/>
              <w:spacing w:after="0"/>
              <w:rPr>
                <w:rFonts w:ascii="Arial" w:hAnsi="Arial" w:cs="Arial"/>
                <w:sz w:val="18"/>
                <w:lang w:eastAsia="ja-JP"/>
              </w:rPr>
            </w:pPr>
            <w:bookmarkStart w:id="8" w:name="OLE_LINK12"/>
            <w:r w:rsidRPr="00495D84">
              <w:rPr>
                <w:rFonts w:ascii="Arial" w:hAnsi="Arial" w:cs="Arial"/>
                <w:sz w:val="18"/>
                <w:lang w:eastAsia="ja-JP"/>
              </w:rPr>
              <w:t>pattern</w:t>
            </w:r>
            <w:bookmarkEnd w:id="8"/>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997D9CF"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718B98D6"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46261C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619AB60F" w14:textId="77777777" w:rsidR="00901046" w:rsidRPr="00495D84" w:rsidRDefault="00901046" w:rsidP="00E94096">
            <w:pPr>
              <w:keepNext/>
              <w:spacing w:after="0"/>
              <w:rPr>
                <w:rFonts w:ascii="Arial" w:hAnsi="Arial" w:cs="Arial"/>
                <w:sz w:val="18"/>
                <w:lang w:eastAsia="zh-CN"/>
              </w:rPr>
            </w:pPr>
            <w:bookmarkStart w:id="9" w:name="OLE_LINK13"/>
            <w:r w:rsidRPr="00495D84">
              <w:rPr>
                <w:rFonts w:ascii="Arial" w:hAnsi="Arial" w:cs="Arial"/>
                <w:sz w:val="18"/>
                <w:lang w:eastAsia="zh-CN"/>
              </w:rPr>
              <w:t>s0</w:t>
            </w:r>
            <w:bookmarkEnd w:id="9"/>
          </w:p>
        </w:tc>
        <w:tc>
          <w:tcPr>
            <w:tcW w:w="1738" w:type="dxa"/>
            <w:tcBorders>
              <w:top w:val="single" w:sz="4" w:space="0" w:color="auto"/>
              <w:left w:val="single" w:sz="4" w:space="0" w:color="auto"/>
              <w:bottom w:val="single" w:sz="4" w:space="0" w:color="auto"/>
              <w:right w:val="single" w:sz="4" w:space="0" w:color="auto"/>
            </w:tcBorders>
            <w:vAlign w:val="center"/>
          </w:tcPr>
          <w:p w14:paraId="074757D0"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57006B6D"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2C6AB51B"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3A45641" w14:textId="78CD9E8B"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28DE9E9" w14:textId="446F1E6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535182" w14:textId="761F5D4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210B2A36"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796270" w14:textId="255B503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C21749" w14:textId="63930F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40438FE" w14:textId="509A98B3"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4E9E16B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2EDB9448"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495D84" w:rsidRDefault="00901046" w:rsidP="00E94096">
            <w:pPr>
              <w:pStyle w:val="TAL"/>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495D84" w:rsidRDefault="00901046" w:rsidP="00E94096">
            <w:pPr>
              <w:pStyle w:val="TAL"/>
              <w:rPr>
                <w:rFonts w:cs="Arial"/>
                <w:lang w:eastAsia="ja-JP"/>
              </w:rPr>
            </w:pPr>
            <w:r w:rsidRPr="00495D84">
              <w:rPr>
                <w:rFonts w:cs="Arial"/>
                <w:lang w:eastAsia="ja-JP"/>
              </w:rPr>
              <w:t>slot10</w:t>
            </w:r>
          </w:p>
        </w:tc>
      </w:tr>
      <w:tr w:rsidR="00901046" w:rsidRPr="00495D84" w14:paraId="3D3F06C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75107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483289E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2CC4BEB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45BF647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20ADB4F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697E2E77"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32C50CD5"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28C970E9" w14:textId="77777777" w:rsidR="00901046" w:rsidRPr="00495D84" w:rsidRDefault="00901046" w:rsidP="00901046">
      <w:pPr>
        <w:rPr>
          <w:lang w:eastAsia="zh-CN"/>
        </w:rPr>
      </w:pPr>
    </w:p>
    <w:p w14:paraId="52FD60C7" w14:textId="77777777" w:rsidR="00901046" w:rsidRPr="00495D84" w:rsidRDefault="00901046" w:rsidP="00901046">
      <w:pPr>
        <w:pStyle w:val="Heading3"/>
      </w:pPr>
      <w:r w:rsidRPr="00495D84">
        <w:t>A.3.22.2</w:t>
      </w:r>
      <w:r w:rsidRPr="00495D84">
        <w:tab/>
        <w:t>TDD</w:t>
      </w:r>
    </w:p>
    <w:p w14:paraId="5D768CBB" w14:textId="052DDE45" w:rsidR="00901046" w:rsidRPr="00495D84" w:rsidRDefault="00901046" w:rsidP="00901046">
      <w:pPr>
        <w:pStyle w:val="TH"/>
      </w:pPr>
      <w:r w:rsidRPr="00495D84">
        <w:t>Table A.3.22.2-1: CSI-</w:t>
      </w:r>
      <w:r w:rsidRPr="00495D84">
        <w:rPr>
          <w:rFonts w:hint="eastAsia"/>
          <w:lang w:eastAsia="zh-CN"/>
        </w:rPr>
        <w:t>IM</w:t>
      </w:r>
      <w:r w:rsidRPr="00495D84">
        <w:t xml:space="preserve">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1752BFC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5DC7FC64" w:rsidR="00901046" w:rsidRPr="00495D84" w:rsidRDefault="00901046" w:rsidP="008F295B">
            <w:pPr>
              <w:pStyle w:val="TAH"/>
              <w:keepNext w:val="0"/>
              <w:rPr>
                <w:lang w:eastAsia="ja-JP"/>
              </w:rPr>
            </w:pPr>
            <w:r w:rsidRPr="00495D84">
              <w:rPr>
                <w:lang w:eastAsia="ja-JP"/>
              </w:rPr>
              <w:t>CSI-IM.1.1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65D325F1" w:rsidR="00901046" w:rsidRPr="00495D84" w:rsidRDefault="00901046" w:rsidP="008F295B">
            <w:pPr>
              <w:pStyle w:val="TAH"/>
              <w:keepNext w:val="0"/>
              <w:rPr>
                <w:lang w:eastAsia="ja-JP"/>
              </w:rPr>
            </w:pPr>
            <w:r w:rsidRPr="00495D84">
              <w:rPr>
                <w:lang w:eastAsia="ja-JP"/>
              </w:rPr>
              <w:t>CSI-IM.1.2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tcPr>
          <w:p w14:paraId="1AC51F69" w14:textId="30B9D53A" w:rsidR="00901046" w:rsidRPr="00495D84" w:rsidRDefault="00901046" w:rsidP="008F295B">
            <w:pPr>
              <w:pStyle w:val="TAH"/>
              <w:keepNext w:val="0"/>
              <w:rPr>
                <w:lang w:eastAsia="ja-JP"/>
              </w:rPr>
            </w:pPr>
            <w:r w:rsidRPr="00495D84">
              <w:rPr>
                <w:lang w:eastAsia="ja-JP"/>
              </w:rPr>
              <w:t>CSI-IM.1.3</w:t>
            </w:r>
            <w:r w:rsidR="00B27C84">
              <w:rPr>
                <w:lang w:eastAsia="ja-JP"/>
              </w:rPr>
              <w:t xml:space="preserve"> </w:t>
            </w:r>
            <w:r w:rsidRPr="00495D84">
              <w:rPr>
                <w:lang w:eastAsia="ja-JP"/>
              </w:rPr>
              <w:t>TDD</w:t>
            </w:r>
          </w:p>
        </w:tc>
      </w:tr>
      <w:tr w:rsidR="00901046" w:rsidRPr="00495D84" w14:paraId="3D7815B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FE246C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17D0AC4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25F3110A"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495D84" w:rsidRDefault="00901046" w:rsidP="008F295B">
            <w:pPr>
              <w:pStyle w:val="TAH"/>
              <w:keepNext w:val="0"/>
              <w:rPr>
                <w:rFonts w:cs="Arial"/>
                <w:lang w:eastAsia="ja-JP"/>
              </w:rPr>
            </w:pPr>
          </w:p>
        </w:tc>
      </w:tr>
      <w:tr w:rsidR="00901046" w:rsidRPr="00495D84" w14:paraId="704023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6A90B909"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DB74FB9"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495D84" w:rsidRDefault="00901046" w:rsidP="008F295B">
            <w:pPr>
              <w:pStyle w:val="TAL"/>
              <w:keepNext w:val="0"/>
              <w:rPr>
                <w:rFonts w:cs="Arial"/>
                <w:lang w:eastAsia="ja-JP"/>
              </w:rPr>
            </w:pPr>
          </w:p>
        </w:tc>
      </w:tr>
      <w:tr w:rsidR="00901046" w:rsidRPr="00495D84" w14:paraId="6E824E7B"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455CC015"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299659F3"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58AC8BF6" w14:textId="79F838E5"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40C25E2A"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402F33BE"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8FEA2A8"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tcBorders>
            <w:vAlign w:val="center"/>
          </w:tcPr>
          <w:p w14:paraId="55AF4A4D" w14:textId="2B4BA375"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63B1AF2"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417C5B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AD4EAB6"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53D282D"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5265B5F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2D934E37"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072C6E59"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4E92020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3EE6B818"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495D84" w:rsidRDefault="00901046" w:rsidP="008F295B">
            <w:pPr>
              <w:spacing w:after="0"/>
              <w:rPr>
                <w:rFonts w:ascii="Arial" w:hAnsi="Arial"/>
                <w:sz w:val="18"/>
              </w:rPr>
            </w:pPr>
            <w:r w:rsidRPr="00495D84">
              <w:rPr>
                <w:rFonts w:ascii="Arial" w:hAnsi="Arial"/>
                <w:sz w:val="18"/>
              </w:rPr>
              <w:lastRenderedPageBreak/>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D6F58BA" w14:textId="60C0E2C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ABACC4" w14:textId="42A112A1"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3C0FA2D6" w14:textId="19F655B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4A7940C9"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D3B8A" w14:textId="112C1CB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F321B03" w14:textId="55318B05"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204321ED" w14:textId="125B1334"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7A342ED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5061F1F7"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495D84" w:rsidRDefault="00901046" w:rsidP="008F295B">
            <w:pPr>
              <w:pStyle w:val="TAL"/>
              <w:keepNext w:val="0"/>
              <w:rPr>
                <w:rFonts w:cs="Arial"/>
                <w:lang w:eastAsia="ja-JP"/>
              </w:rPr>
            </w:pPr>
            <w:r w:rsidRPr="00495D84">
              <w:rPr>
                <w:rFonts w:cs="Arial"/>
                <w:lang w:eastAsia="ja-JP"/>
              </w:rPr>
              <w:t>slot20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495D84" w:rsidRDefault="00901046" w:rsidP="008F295B">
            <w:pPr>
              <w:pStyle w:val="TAL"/>
              <w:keepNext w:val="0"/>
              <w:rPr>
                <w:rFonts w:cs="Arial"/>
                <w:lang w:eastAsia="ja-JP"/>
              </w:rPr>
            </w:pPr>
            <w:r w:rsidRPr="00495D84">
              <w:rPr>
                <w:rFonts w:cs="Arial"/>
                <w:lang w:eastAsia="ja-JP"/>
              </w:rPr>
              <w:t>slot10</w:t>
            </w:r>
          </w:p>
        </w:tc>
      </w:tr>
      <w:tr w:rsidR="00901046" w:rsidRPr="00495D84" w14:paraId="3740CFD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2</w:t>
            </w:r>
          </w:p>
        </w:tc>
      </w:tr>
      <w:tr w:rsidR="00901046" w:rsidRPr="00495D84" w14:paraId="312E68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1499FDCA"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6486AF1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66E348F9"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484A5448"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7A72C4C8"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0A5F8700"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FF41914" w14:textId="77777777" w:rsidR="00901046" w:rsidRPr="00495D84" w:rsidRDefault="00901046" w:rsidP="00901046">
      <w:pPr>
        <w:rPr>
          <w:rFonts w:eastAsia="MS Mincho"/>
        </w:rPr>
      </w:pPr>
    </w:p>
    <w:p w14:paraId="7272E7CF" w14:textId="13E82160" w:rsidR="00901046" w:rsidRPr="00495D84" w:rsidRDefault="00901046" w:rsidP="00E94096">
      <w:pPr>
        <w:pStyle w:val="TH"/>
      </w:pPr>
      <w:r w:rsidRPr="00495D84">
        <w:t>Table A.3.22.2-2: CSI-</w:t>
      </w:r>
      <w:r w:rsidRPr="00495D84">
        <w:rPr>
          <w:rFonts w:hint="eastAsia"/>
          <w:lang w:eastAsia="zh-CN"/>
        </w:rPr>
        <w:t>IM</w:t>
      </w:r>
      <w:r w:rsidRPr="00495D84">
        <w:t xml:space="preserve">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F02E444"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495D84" w:rsidRDefault="00901046" w:rsidP="00E94096">
            <w:pPr>
              <w:pStyle w:val="TAH"/>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32C6E5E7" w:rsidR="00901046" w:rsidRPr="00495D84" w:rsidRDefault="00901046" w:rsidP="00E94096">
            <w:pPr>
              <w:pStyle w:val="TAH"/>
              <w:rPr>
                <w:lang w:eastAsia="ja-JP"/>
              </w:rPr>
            </w:pPr>
            <w:r w:rsidRPr="00495D84">
              <w:rPr>
                <w:lang w:eastAsia="ja-JP"/>
              </w:rPr>
              <w:t>CSI-IM.2.1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152504FB" w:rsidR="00901046" w:rsidRPr="00495D84" w:rsidRDefault="00901046" w:rsidP="00E94096">
            <w:pPr>
              <w:pStyle w:val="TAH"/>
              <w:rPr>
                <w:lang w:eastAsia="ja-JP"/>
              </w:rPr>
            </w:pPr>
            <w:r w:rsidRPr="00495D84">
              <w:rPr>
                <w:lang w:eastAsia="ja-JP"/>
              </w:rPr>
              <w:t>CSI-IM.2.2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61D7F075" w:rsidR="00901046" w:rsidRPr="00495D84" w:rsidRDefault="00901046" w:rsidP="00E94096">
            <w:pPr>
              <w:pStyle w:val="TAH"/>
              <w:rPr>
                <w:lang w:eastAsia="ja-JP"/>
              </w:rPr>
            </w:pPr>
            <w:r w:rsidRPr="00495D84">
              <w:rPr>
                <w:lang w:eastAsia="ja-JP"/>
              </w:rPr>
              <w:t>CSI-IM.2.3</w:t>
            </w:r>
            <w:r w:rsidR="00B27C84">
              <w:rPr>
                <w:lang w:eastAsia="ja-JP"/>
              </w:rPr>
              <w:t xml:space="preserve"> </w:t>
            </w:r>
            <w:r w:rsidRPr="00495D84">
              <w:rPr>
                <w:lang w:eastAsia="ja-JP"/>
              </w:rPr>
              <w:t>TDD</w:t>
            </w:r>
          </w:p>
        </w:tc>
      </w:tr>
      <w:tr w:rsidR="00901046" w:rsidRPr="00495D84" w14:paraId="66B32BF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47E67A92" w:rsidR="00901046" w:rsidRPr="00495D84" w:rsidRDefault="00901046" w:rsidP="00E94096">
            <w:pPr>
              <w:pStyle w:val="TAH"/>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495D84" w:rsidRDefault="00901046" w:rsidP="00E94096">
            <w:pPr>
              <w:pStyle w:val="TAH"/>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495D84" w:rsidRDefault="00901046" w:rsidP="00E94096">
            <w:pPr>
              <w:pStyle w:val="TAH"/>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495D84" w:rsidRDefault="00901046" w:rsidP="00E94096">
            <w:pPr>
              <w:pStyle w:val="TAH"/>
              <w:rPr>
                <w:rFonts w:cs="Arial"/>
                <w:b w:val="0"/>
                <w:lang w:eastAsia="ja-JP"/>
              </w:rPr>
            </w:pPr>
            <w:r w:rsidRPr="00495D84">
              <w:rPr>
                <w:rFonts w:cs="Arial"/>
                <w:b w:val="0"/>
                <w:lang w:eastAsia="ja-JP"/>
              </w:rPr>
              <w:t>periodic</w:t>
            </w:r>
          </w:p>
        </w:tc>
      </w:tr>
      <w:tr w:rsidR="00901046" w:rsidRPr="00495D84" w14:paraId="0DE2F18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E56901F" w:rsidR="00901046" w:rsidRPr="00495D84" w:rsidRDefault="00901046" w:rsidP="00E94096">
            <w:pPr>
              <w:pStyle w:val="TAH"/>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495D84" w:rsidRDefault="00901046" w:rsidP="00E94096">
            <w:pPr>
              <w:pStyle w:val="TAH"/>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495D84" w:rsidRDefault="00901046" w:rsidP="00E94096">
            <w:pPr>
              <w:pStyle w:val="TAH"/>
              <w:rPr>
                <w:rFonts w:cs="Arial"/>
                <w:lang w:eastAsia="ja-JP"/>
              </w:rPr>
            </w:pPr>
          </w:p>
        </w:tc>
      </w:tr>
      <w:tr w:rsidR="00901046" w:rsidRPr="00495D84" w14:paraId="30E2AA1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495D84" w:rsidRDefault="00901046" w:rsidP="00E94096">
            <w:pPr>
              <w:pStyle w:val="TAL"/>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495D84" w:rsidRDefault="00901046" w:rsidP="00E94096">
            <w:pPr>
              <w:pStyle w:val="TAL"/>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495D84" w:rsidRDefault="00901046" w:rsidP="00E94096">
            <w:pPr>
              <w:pStyle w:val="TAL"/>
              <w:rPr>
                <w:rFonts w:cs="Arial"/>
                <w:lang w:eastAsia="ja-JP"/>
              </w:rPr>
            </w:pPr>
            <w:r w:rsidRPr="00495D84">
              <w:rPr>
                <w:rFonts w:cs="Arial"/>
                <w:lang w:eastAsia="ja-JP"/>
              </w:rPr>
              <w:t>0</w:t>
            </w:r>
          </w:p>
        </w:tc>
      </w:tr>
      <w:tr w:rsidR="00901046" w:rsidRPr="00495D84" w14:paraId="1213BE86"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172A808D" w:rsidR="00901046" w:rsidRPr="00495D84" w:rsidRDefault="00901046" w:rsidP="00E94096">
            <w:pPr>
              <w:pStyle w:val="TAL"/>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495D84" w:rsidRDefault="00901046" w:rsidP="00E94096">
            <w:pPr>
              <w:pStyle w:val="TAL"/>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495D84" w:rsidRDefault="00901046" w:rsidP="00E94096">
            <w:pPr>
              <w:pStyle w:val="TAL"/>
              <w:rPr>
                <w:rFonts w:cs="Arial"/>
                <w:lang w:eastAsia="ja-JP"/>
              </w:rPr>
            </w:pPr>
          </w:p>
        </w:tc>
      </w:tr>
      <w:tr w:rsidR="00901046" w:rsidRPr="00495D84" w14:paraId="7017E674"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495D84" w:rsidRDefault="00901046" w:rsidP="00E94096">
            <w:pPr>
              <w:pStyle w:val="TAL"/>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225571EF" w:rsidR="00901046" w:rsidRPr="00495D84" w:rsidRDefault="00901046" w:rsidP="00E94096">
            <w:pPr>
              <w:pStyle w:val="TAL"/>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2B89046F" w:rsidR="00901046" w:rsidRPr="00495D84" w:rsidRDefault="00901046" w:rsidP="00E94096">
            <w:pPr>
              <w:pStyle w:val="TAL"/>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65A7C405" w14:textId="118A4A77" w:rsidR="00901046" w:rsidRPr="00495D84" w:rsidRDefault="00901046" w:rsidP="00E94096">
            <w:pPr>
              <w:pStyle w:val="TAL"/>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E218BC6"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4B98084B" w:rsidR="00901046" w:rsidRPr="00495D84" w:rsidRDefault="00901046" w:rsidP="00E94096">
            <w:pPr>
              <w:pStyle w:val="TAL"/>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21435B64" w:rsidR="00901046" w:rsidRPr="00495D84" w:rsidRDefault="00901046" w:rsidP="00E94096">
            <w:pPr>
              <w:pStyle w:val="TAL"/>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00BEADE3" w14:textId="0A960ECF" w:rsidR="00901046" w:rsidRPr="00495D84" w:rsidRDefault="00901046" w:rsidP="00E94096">
            <w:pPr>
              <w:pStyle w:val="TAL"/>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6D42B97E"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495D84" w:rsidRDefault="00901046" w:rsidP="00E94096">
            <w:pPr>
              <w:keepNext/>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7605C824"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56DBF66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4F899C6C"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ja-JP"/>
              </w:rPr>
              <w:t>pattern1</w:t>
            </w:r>
          </w:p>
        </w:tc>
      </w:tr>
      <w:tr w:rsidR="00901046" w:rsidRPr="00495D84" w14:paraId="19DF475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495D84" w:rsidRDefault="00901046" w:rsidP="00E94096">
            <w:pPr>
              <w:keepNext/>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14B276B"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7B33F8CD" w14:textId="77777777" w:rsidR="00901046" w:rsidRPr="00495D84" w:rsidRDefault="00901046" w:rsidP="00E94096">
            <w:pPr>
              <w:keepNext/>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3DCD4E0" w14:textId="77777777" w:rsidR="00901046" w:rsidRPr="00495D84" w:rsidRDefault="00901046" w:rsidP="00E94096">
            <w:pPr>
              <w:keepNext/>
              <w:spacing w:after="0"/>
              <w:rPr>
                <w:rFonts w:ascii="Arial" w:hAnsi="Arial" w:cs="Arial"/>
                <w:sz w:val="18"/>
                <w:lang w:eastAsia="zh-CN"/>
              </w:rPr>
            </w:pPr>
            <w:r w:rsidRPr="00495D84">
              <w:rPr>
                <w:rFonts w:ascii="Arial" w:hAnsi="Arial" w:cs="Arial"/>
                <w:sz w:val="18"/>
                <w:lang w:eastAsia="zh-CN"/>
              </w:rPr>
              <w:t>s0</w:t>
            </w:r>
          </w:p>
        </w:tc>
      </w:tr>
      <w:tr w:rsidR="00901046" w:rsidRPr="00495D84" w14:paraId="00C144B3"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495D84" w:rsidRDefault="00901046" w:rsidP="00E94096">
            <w:pPr>
              <w:keepNext/>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7E136C39" w14:textId="12705AF8"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4A2BB3CD" w14:textId="099BE4F9"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99DAB4C" w14:textId="51B5900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206146F"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495D84" w:rsidRDefault="00901046" w:rsidP="00E94096">
            <w:pPr>
              <w:keepNext/>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82EAD4" w14:textId="75FC60F0"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B779D12" w14:textId="724FBCEE"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66D199CC" w14:textId="1F51DC7A"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55A33DA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3E81F3AE" w:rsidR="00901046" w:rsidRPr="00495D84" w:rsidRDefault="00901046" w:rsidP="00E94096">
            <w:pPr>
              <w:pStyle w:val="TAL"/>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495D84" w:rsidRDefault="00901046" w:rsidP="00E94096">
            <w:pPr>
              <w:pStyle w:val="TAL"/>
              <w:rPr>
                <w:rFonts w:cs="Arial"/>
                <w:lang w:eastAsia="ja-JP"/>
              </w:rPr>
            </w:pPr>
            <w:r w:rsidRPr="00495D84">
              <w:rPr>
                <w:rFonts w:cs="Arial"/>
                <w:lang w:eastAsia="ja-JP"/>
              </w:rPr>
              <w:t>slot40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495D84" w:rsidRDefault="00901046" w:rsidP="00E94096">
            <w:pPr>
              <w:pStyle w:val="TAL"/>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495D84" w:rsidRDefault="00901046" w:rsidP="00E94096">
            <w:pPr>
              <w:pStyle w:val="TAL"/>
              <w:rPr>
                <w:rFonts w:cs="Arial"/>
                <w:lang w:eastAsia="ja-JP"/>
              </w:rPr>
            </w:pPr>
            <w:r w:rsidRPr="00495D84">
              <w:rPr>
                <w:rFonts w:cs="Arial"/>
                <w:lang w:eastAsia="ja-JP"/>
              </w:rPr>
              <w:t>slot40</w:t>
            </w:r>
          </w:p>
        </w:tc>
      </w:tr>
      <w:tr w:rsidR="00901046" w:rsidRPr="00495D84" w14:paraId="096EBD1B"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495D84" w:rsidRDefault="00901046" w:rsidP="00E94096">
            <w:pPr>
              <w:pStyle w:val="TAL"/>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495D84" w:rsidRDefault="00901046" w:rsidP="00E94096">
            <w:pPr>
              <w:keepNext/>
              <w:keepLines/>
              <w:spacing w:after="0"/>
              <w:rPr>
                <w:rFonts w:ascii="Arial" w:hAnsi="Arial" w:cs="Arial"/>
                <w:sz w:val="18"/>
                <w:lang w:eastAsia="ja-JP"/>
              </w:rPr>
            </w:pPr>
            <w:r w:rsidRPr="00495D84">
              <w:rPr>
                <w:rFonts w:ascii="Arial" w:hAnsi="Arial" w:cs="Arial"/>
                <w:sz w:val="18"/>
                <w:lang w:eastAsia="ja-JP"/>
              </w:rPr>
              <w:t>4</w:t>
            </w:r>
          </w:p>
        </w:tc>
      </w:tr>
      <w:tr w:rsidR="00901046" w:rsidRPr="00495D84" w14:paraId="00B426C0"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0D3F00C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46E8CD1B"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184E887F"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103684B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EFD4CA1"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30C6DED1"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76718AA3" w14:textId="77777777" w:rsidR="00901046" w:rsidRPr="00495D84" w:rsidRDefault="00901046" w:rsidP="00901046">
      <w:pPr>
        <w:rPr>
          <w:rFonts w:eastAsia="MS Mincho"/>
        </w:rPr>
      </w:pPr>
    </w:p>
    <w:p w14:paraId="7CE07A5C" w14:textId="4EC15DE2" w:rsidR="00901046" w:rsidRPr="00495D84" w:rsidRDefault="00901046" w:rsidP="00901046">
      <w:pPr>
        <w:pStyle w:val="TH"/>
      </w:pPr>
      <w:r w:rsidRPr="00495D84">
        <w:t>Table A.3.22.2-3: CSI-RS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6"/>
        <w:gridCol w:w="1701"/>
        <w:gridCol w:w="1738"/>
        <w:gridCol w:w="1738"/>
      </w:tblGrid>
      <w:tr w:rsidR="00901046" w:rsidRPr="00495D84" w14:paraId="209BDD4C" w14:textId="77777777" w:rsidTr="00E94096">
        <w:trPr>
          <w:tblHeade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495D84"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1C2F272D" w:rsidR="00901046" w:rsidRPr="00495D84" w:rsidRDefault="00901046" w:rsidP="008F295B">
            <w:pPr>
              <w:pStyle w:val="TAH"/>
              <w:keepNext w:val="0"/>
              <w:rPr>
                <w:lang w:eastAsia="ja-JP"/>
              </w:rPr>
            </w:pPr>
            <w:r w:rsidRPr="00495D84">
              <w:rPr>
                <w:lang w:eastAsia="ja-JP"/>
              </w:rPr>
              <w:t>CSI-IM.3.1</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5F0C6E3A" w:rsidR="00901046" w:rsidRPr="00495D84" w:rsidRDefault="00901046" w:rsidP="008F295B">
            <w:pPr>
              <w:pStyle w:val="TAH"/>
              <w:keepNext w:val="0"/>
              <w:rPr>
                <w:lang w:eastAsia="ja-JP"/>
              </w:rPr>
            </w:pPr>
            <w:r w:rsidRPr="00495D84">
              <w:rPr>
                <w:lang w:eastAsia="ja-JP"/>
              </w:rPr>
              <w:t>CSI-IM.3.2</w:t>
            </w:r>
            <w:r w:rsidR="00B27C84">
              <w:rPr>
                <w:lang w:eastAsia="ja-JP"/>
              </w:rPr>
              <w:t xml:space="preserve"> </w:t>
            </w:r>
            <w:r w:rsidRPr="00495D84">
              <w:rPr>
                <w:lang w:eastAsia="ja-JP"/>
              </w:rPr>
              <w:t>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061249D4" w:rsidR="00901046" w:rsidRPr="00495D84" w:rsidRDefault="00901046" w:rsidP="008F295B">
            <w:pPr>
              <w:pStyle w:val="TAH"/>
              <w:keepNext w:val="0"/>
              <w:rPr>
                <w:lang w:eastAsia="ja-JP"/>
              </w:rPr>
            </w:pPr>
            <w:r w:rsidRPr="00495D84">
              <w:rPr>
                <w:lang w:eastAsia="ja-JP"/>
              </w:rPr>
              <w:t>CSI-IM.3.3</w:t>
            </w:r>
            <w:r w:rsidR="00B27C84">
              <w:rPr>
                <w:lang w:eastAsia="ja-JP"/>
              </w:rPr>
              <w:t xml:space="preserve"> </w:t>
            </w:r>
            <w:r w:rsidRPr="00495D84">
              <w:rPr>
                <w:lang w:eastAsia="ja-JP"/>
              </w:rPr>
              <w:t>TDD</w:t>
            </w:r>
          </w:p>
        </w:tc>
      </w:tr>
      <w:tr w:rsidR="00901046" w:rsidRPr="00495D84" w14:paraId="3A207ABF"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4D357504" w:rsidR="00901046" w:rsidRPr="00495D84" w:rsidRDefault="00901046" w:rsidP="008F295B">
            <w:pPr>
              <w:pStyle w:val="TAH"/>
              <w:keepNext w:val="0"/>
              <w:rPr>
                <w:rFonts w:cs="Arial"/>
                <w:b w:val="0"/>
                <w:lang w:eastAsia="ja-JP"/>
              </w:rPr>
            </w:pPr>
            <w:r w:rsidRPr="00495D84">
              <w:rPr>
                <w:rFonts w:cs="Arial"/>
                <w:b w:val="0"/>
                <w:lang w:eastAsia="ja-JP"/>
              </w:rPr>
              <w:t>Resource</w:t>
            </w:r>
            <w:r w:rsidR="00B27C84">
              <w:rPr>
                <w:rFonts w:cs="Arial"/>
                <w:b w:val="0"/>
                <w:lang w:eastAsia="ja-JP"/>
              </w:rPr>
              <w:t xml:space="preserve"> </w:t>
            </w:r>
            <w:r w:rsidRPr="00495D84">
              <w:rPr>
                <w:rFonts w:cs="Arial"/>
                <w:b w:val="0"/>
                <w:lang w:eastAsia="ja-JP"/>
              </w:rPr>
              <w:t>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495D84" w:rsidRDefault="00901046" w:rsidP="008F295B">
            <w:pPr>
              <w:pStyle w:val="TAH"/>
              <w:keepNext w:val="0"/>
              <w:rPr>
                <w:rFonts w:cs="Arial"/>
                <w:b w:val="0"/>
                <w:lang w:eastAsia="ja-JP"/>
              </w:rPr>
            </w:pPr>
            <w:r w:rsidRPr="00495D84">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495D84" w:rsidRDefault="00901046" w:rsidP="008F295B">
            <w:pPr>
              <w:pStyle w:val="TAH"/>
              <w:keepNext w:val="0"/>
              <w:rPr>
                <w:rFonts w:cs="Arial"/>
                <w:b w:val="0"/>
                <w:lang w:eastAsia="ja-JP"/>
              </w:rPr>
            </w:pPr>
            <w:r w:rsidRPr="00495D84">
              <w:rPr>
                <w:rFonts w:cs="Arial"/>
                <w:b w:val="0"/>
                <w:lang w:eastAsia="ja-JP"/>
              </w:rPr>
              <w:t>periodic</w:t>
            </w:r>
          </w:p>
        </w:tc>
      </w:tr>
      <w:tr w:rsidR="00901046" w:rsidRPr="00495D84" w14:paraId="403EB7C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35DB826E" w:rsidR="00901046" w:rsidRPr="00495D84" w:rsidRDefault="00901046" w:rsidP="008F295B">
            <w:pPr>
              <w:pStyle w:val="TAH"/>
              <w:keepNext w:val="0"/>
              <w:rPr>
                <w:rFonts w:cs="Arial"/>
                <w:lang w:eastAsia="ja-JP"/>
              </w:rPr>
            </w:pPr>
            <w:r w:rsidRPr="00495D84">
              <w:rPr>
                <w:rFonts w:cs="Arial"/>
                <w:lang w:eastAsia="ja-JP"/>
              </w:rPr>
              <w:t>Resource</w:t>
            </w:r>
            <w:r w:rsidR="00B27C84">
              <w:rPr>
                <w:rFonts w:cs="Arial"/>
                <w:lang w:eastAsia="ja-JP"/>
              </w:rPr>
              <w:t xml:space="preserve"> </w:t>
            </w:r>
            <w:r w:rsidRPr="00495D84">
              <w:rPr>
                <w:rFonts w:cs="Arial"/>
                <w:lang w:eastAsia="ja-JP"/>
              </w:rPr>
              <w:t>Set</w:t>
            </w:r>
            <w:r w:rsidR="00B27C84">
              <w:rPr>
                <w:rFonts w:cs="Arial"/>
                <w:lang w:eastAsia="ja-JP"/>
              </w:rPr>
              <w:t xml:space="preserve"> </w:t>
            </w:r>
            <w:r w:rsidRPr="00495D84">
              <w:rPr>
                <w:rFonts w:cs="Arial"/>
                <w:lang w:eastAsia="ja-JP"/>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495D84"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495D84" w:rsidRDefault="00901046" w:rsidP="008F295B">
            <w:pPr>
              <w:pStyle w:val="TAH"/>
              <w:keepNext w:val="0"/>
              <w:rPr>
                <w:rFonts w:cs="Arial"/>
                <w:lang w:eastAsia="ja-JP"/>
              </w:rPr>
            </w:pPr>
          </w:p>
        </w:tc>
      </w:tr>
      <w:tr w:rsidR="00901046" w:rsidRPr="00495D84" w14:paraId="5C01766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495D84" w:rsidRDefault="00901046" w:rsidP="008F295B">
            <w:pPr>
              <w:pStyle w:val="TAL"/>
              <w:keepNext w:val="0"/>
              <w:rPr>
                <w:rFonts w:cs="Arial"/>
                <w:i/>
                <w:lang w:eastAsia="ja-JP"/>
              </w:rPr>
            </w:pPr>
            <w:r w:rsidRPr="00495D84">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2B9A4511"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253A835B" w:rsidR="00901046" w:rsidRPr="00495D84" w:rsidRDefault="00901046" w:rsidP="008F295B">
            <w:pPr>
              <w:pStyle w:val="TAL"/>
              <w:keepNext w:val="0"/>
              <w:jc w:val="center"/>
              <w:rPr>
                <w:b/>
              </w:rPr>
            </w:pPr>
            <w:r w:rsidRPr="00495D84">
              <w:rPr>
                <w:b/>
              </w:rPr>
              <w:t>Resource</w:t>
            </w:r>
            <w:r w:rsidR="00B27C84">
              <w:rPr>
                <w:b/>
              </w:rPr>
              <w:t xml:space="preserve"> </w:t>
            </w:r>
            <w:r w:rsidRPr="00495D84">
              <w:rPr>
                <w:b/>
              </w:rPr>
              <w:t>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495D84"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495D84" w:rsidRDefault="00901046" w:rsidP="008F295B">
            <w:pPr>
              <w:pStyle w:val="TAL"/>
              <w:keepNext w:val="0"/>
              <w:rPr>
                <w:rFonts w:cs="Arial"/>
                <w:lang w:eastAsia="ja-JP"/>
              </w:rPr>
            </w:pPr>
          </w:p>
        </w:tc>
      </w:tr>
      <w:tr w:rsidR="00901046" w:rsidRPr="00495D84" w14:paraId="264F071A" w14:textId="77777777" w:rsidTr="00B27C84">
        <w:trPr>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495D84" w:rsidRDefault="00901046" w:rsidP="008F295B">
            <w:pPr>
              <w:pStyle w:val="TAL"/>
              <w:keepNext w:val="0"/>
            </w:pPr>
            <w:r w:rsidRPr="00495D84">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101ECFFE" w:rsidR="00901046" w:rsidRPr="00495D84" w:rsidRDefault="00901046" w:rsidP="008F295B">
            <w:pPr>
              <w:pStyle w:val="TAL"/>
              <w:keepNext w:val="0"/>
              <w:rPr>
                <w:rFonts w:cs="Arial"/>
                <w:lang w:eastAsia="ja-JP"/>
              </w:rPr>
            </w:pPr>
            <w:r w:rsidRPr="00495D84">
              <w:rPr>
                <w:rFonts w:cs="Arial"/>
                <w:lang w:eastAsia="ja-JP"/>
              </w:rPr>
              <w:t>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296984C9" w:rsidR="00901046" w:rsidRPr="00495D84" w:rsidRDefault="00901046" w:rsidP="008F295B">
            <w:pPr>
              <w:pStyle w:val="TAL"/>
              <w:keepNext w:val="0"/>
              <w:rPr>
                <w:rFonts w:cs="Arial"/>
                <w:lang w:eastAsia="ja-JP"/>
              </w:rPr>
            </w:pPr>
            <w:r w:rsidRPr="00495D84">
              <w:rPr>
                <w:rFonts w:cs="Arial"/>
                <w:lang w:eastAsia="ja-JP"/>
              </w:rPr>
              <w:t>10</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c>
          <w:tcPr>
            <w:tcW w:w="1738" w:type="dxa"/>
            <w:tcBorders>
              <w:top w:val="single" w:sz="4" w:space="0" w:color="auto"/>
              <w:left w:val="single" w:sz="4" w:space="0" w:color="auto"/>
              <w:right w:val="single" w:sz="4" w:space="0" w:color="auto"/>
            </w:tcBorders>
            <w:vAlign w:val="center"/>
          </w:tcPr>
          <w:p w14:paraId="19BDED8D" w14:textId="3EB15E7B" w:rsidR="00901046" w:rsidRPr="00495D84" w:rsidRDefault="00901046" w:rsidP="008F295B">
            <w:pPr>
              <w:pStyle w:val="TAL"/>
              <w:keepNext w:val="0"/>
              <w:rPr>
                <w:rFonts w:cs="Arial"/>
                <w:lang w:eastAsia="ja-JP"/>
              </w:rPr>
            </w:pPr>
            <w:r w:rsidRPr="00495D84">
              <w:rPr>
                <w:rFonts w:cs="Arial"/>
                <w:lang w:eastAsia="ja-JP"/>
              </w:rPr>
              <w:t>2</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#0</w:t>
            </w:r>
          </w:p>
        </w:tc>
      </w:tr>
      <w:tr w:rsidR="00901046" w:rsidRPr="00495D84" w14:paraId="2D121127" w14:textId="77777777" w:rsidTr="00B27C84">
        <w:trPr>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561691A5" w:rsidR="00901046" w:rsidRPr="00495D84" w:rsidRDefault="00901046" w:rsidP="008F295B">
            <w:pPr>
              <w:pStyle w:val="TAL"/>
              <w:keepNext w:val="0"/>
              <w:rPr>
                <w:rFonts w:cs="Arial"/>
                <w:lang w:eastAsia="ja-JP"/>
              </w:rPr>
            </w:pPr>
            <w:r w:rsidRPr="00495D84">
              <w:rPr>
                <w:rFonts w:cs="Arial"/>
                <w:lang w:eastAsia="ja-JP"/>
              </w:rPr>
              <w:t>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2FAA0951" w:rsidR="00901046" w:rsidRPr="00495D84" w:rsidRDefault="00901046" w:rsidP="008F295B">
            <w:pPr>
              <w:pStyle w:val="TAL"/>
              <w:keepNext w:val="0"/>
              <w:rPr>
                <w:rFonts w:cs="Arial"/>
                <w:lang w:eastAsia="ja-JP"/>
              </w:rPr>
            </w:pPr>
            <w:r w:rsidRPr="00495D84">
              <w:rPr>
                <w:rFonts w:cs="Arial"/>
                <w:lang w:eastAsia="ja-JP"/>
              </w:rPr>
              <w:t>11</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right w:val="single" w:sz="4" w:space="0" w:color="auto"/>
            </w:tcBorders>
            <w:vAlign w:val="center"/>
          </w:tcPr>
          <w:p w14:paraId="474494ED" w14:textId="0E1A4CE7" w:rsidR="00901046" w:rsidRPr="00495D84" w:rsidRDefault="00901046" w:rsidP="008F295B">
            <w:pPr>
              <w:pStyle w:val="TAL"/>
              <w:keepNext w:val="0"/>
              <w:rPr>
                <w:rFonts w:cs="Arial"/>
                <w:lang w:eastAsia="ja-JP"/>
              </w:rPr>
            </w:pPr>
            <w:r w:rsidRPr="00495D84">
              <w:rPr>
                <w:rFonts w:cs="Arial"/>
                <w:lang w:eastAsia="ja-JP"/>
              </w:rPr>
              <w:t>3</w:t>
            </w:r>
            <w:r w:rsidR="00B27C84">
              <w:rPr>
                <w:rFonts w:cs="Arial"/>
                <w:lang w:eastAsia="ja-JP"/>
              </w:rPr>
              <w:t xml:space="preserve"> </w:t>
            </w:r>
            <w:r w:rsidRPr="00495D84">
              <w:rPr>
                <w:rFonts w:cs="Arial"/>
                <w:lang w:eastAsia="ja-JP"/>
              </w:rPr>
              <w:t>for</w:t>
            </w:r>
            <w:r w:rsidR="00B27C84">
              <w:rPr>
                <w:rFonts w:cs="Arial"/>
                <w:lang w:eastAsia="ja-JP"/>
              </w:rPr>
              <w:t xml:space="preserve"> </w:t>
            </w:r>
            <w:r w:rsidRPr="00495D84">
              <w:rPr>
                <w:rFonts w:cs="Arial"/>
                <w:lang w:eastAsia="ja-JP"/>
              </w:rPr>
              <w:t>resource</w:t>
            </w:r>
            <w:r w:rsidR="00B27C84">
              <w:rPr>
                <w:rFonts w:cs="Arial"/>
                <w:lang w:eastAsia="ja-JP"/>
              </w:rPr>
              <w:t xml:space="preserve"> </w:t>
            </w:r>
            <w:r w:rsidRPr="00495D84">
              <w:rPr>
                <w:rFonts w:cs="Arial"/>
                <w:lang w:eastAsia="ja-JP"/>
              </w:rPr>
              <w:t>#1</w:t>
            </w:r>
          </w:p>
        </w:tc>
      </w:tr>
      <w:tr w:rsidR="00901046" w:rsidRPr="00495D84" w14:paraId="0FB71527"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495D84" w:rsidRDefault="00901046" w:rsidP="008F295B">
            <w:pPr>
              <w:spacing w:after="0"/>
              <w:rPr>
                <w:rFonts w:ascii="Arial" w:hAnsi="Arial"/>
                <w:sz w:val="18"/>
              </w:rPr>
            </w:pPr>
            <w:r w:rsidRPr="00495D84">
              <w:rPr>
                <w:rFonts w:ascii="Arial" w:hAnsi="Arial"/>
                <w:sz w:val="18"/>
              </w:rPr>
              <w:t>csi-IM-ResourceElementPattern</w:t>
            </w:r>
          </w:p>
        </w:tc>
        <w:tc>
          <w:tcPr>
            <w:tcW w:w="1701" w:type="dxa"/>
            <w:tcBorders>
              <w:top w:val="single" w:sz="4" w:space="0" w:color="auto"/>
              <w:left w:val="single" w:sz="4" w:space="0" w:color="auto"/>
              <w:bottom w:val="single" w:sz="4" w:space="0" w:color="auto"/>
              <w:right w:val="single" w:sz="4" w:space="0" w:color="auto"/>
            </w:tcBorders>
            <w:vAlign w:val="center"/>
          </w:tcPr>
          <w:p w14:paraId="2092BAC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381537DE"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c>
          <w:tcPr>
            <w:tcW w:w="1738" w:type="dxa"/>
            <w:tcBorders>
              <w:top w:val="single" w:sz="4" w:space="0" w:color="auto"/>
              <w:left w:val="single" w:sz="4" w:space="0" w:color="auto"/>
              <w:bottom w:val="single" w:sz="4" w:space="0" w:color="auto"/>
              <w:right w:val="single" w:sz="4" w:space="0" w:color="auto"/>
            </w:tcBorders>
            <w:vAlign w:val="center"/>
          </w:tcPr>
          <w:p w14:paraId="210D20FC"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ja-JP"/>
              </w:rPr>
              <w:t>pattern1</w:t>
            </w:r>
          </w:p>
        </w:tc>
      </w:tr>
      <w:tr w:rsidR="00901046" w:rsidRPr="00495D84" w14:paraId="78DC24E5"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495D84" w:rsidRDefault="00901046" w:rsidP="008F295B">
            <w:pPr>
              <w:spacing w:after="0"/>
              <w:rPr>
                <w:rFonts w:ascii="Arial" w:hAnsi="Arial"/>
                <w:sz w:val="18"/>
              </w:rPr>
            </w:pPr>
            <w:r w:rsidRPr="00495D84">
              <w:rPr>
                <w:rFonts w:ascii="Arial" w:hAnsi="Arial"/>
                <w:sz w:val="18"/>
              </w:rPr>
              <w:t>subcarrierLocation-p1</w:t>
            </w:r>
          </w:p>
        </w:tc>
        <w:tc>
          <w:tcPr>
            <w:tcW w:w="1701" w:type="dxa"/>
            <w:tcBorders>
              <w:top w:val="single" w:sz="4" w:space="0" w:color="auto"/>
              <w:left w:val="single" w:sz="4" w:space="0" w:color="auto"/>
              <w:bottom w:val="single" w:sz="4" w:space="0" w:color="auto"/>
              <w:right w:val="single" w:sz="4" w:space="0" w:color="auto"/>
            </w:tcBorders>
            <w:vAlign w:val="center"/>
          </w:tcPr>
          <w:p w14:paraId="5F2EB751"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1E3B89A7" w14:textId="77777777" w:rsidR="00901046" w:rsidRPr="00495D84" w:rsidRDefault="00901046" w:rsidP="008F295B">
            <w:pPr>
              <w:spacing w:after="0"/>
              <w:rPr>
                <w:rFonts w:ascii="Arial" w:hAnsi="Arial" w:cs="Arial"/>
                <w:sz w:val="18"/>
                <w:lang w:eastAsia="ja-JP"/>
              </w:rPr>
            </w:pPr>
            <w:r w:rsidRPr="00495D84">
              <w:rPr>
                <w:rFonts w:ascii="Arial" w:hAnsi="Arial" w:cs="Arial"/>
                <w:sz w:val="18"/>
                <w:lang w:eastAsia="zh-CN"/>
              </w:rPr>
              <w:t>s0</w:t>
            </w:r>
          </w:p>
        </w:tc>
        <w:tc>
          <w:tcPr>
            <w:tcW w:w="1738" w:type="dxa"/>
            <w:tcBorders>
              <w:top w:val="single" w:sz="4" w:space="0" w:color="auto"/>
              <w:left w:val="single" w:sz="4" w:space="0" w:color="auto"/>
              <w:bottom w:val="single" w:sz="4" w:space="0" w:color="auto"/>
              <w:right w:val="single" w:sz="4" w:space="0" w:color="auto"/>
            </w:tcBorders>
            <w:vAlign w:val="center"/>
          </w:tcPr>
          <w:p w14:paraId="6D1C7C5E" w14:textId="77777777" w:rsidR="00901046" w:rsidRPr="00495D84" w:rsidRDefault="00901046" w:rsidP="008F295B">
            <w:pPr>
              <w:spacing w:after="0"/>
              <w:rPr>
                <w:rFonts w:ascii="Arial" w:hAnsi="Arial" w:cs="Arial"/>
                <w:sz w:val="18"/>
                <w:lang w:eastAsia="zh-CN"/>
              </w:rPr>
            </w:pPr>
            <w:r w:rsidRPr="00495D84">
              <w:rPr>
                <w:rFonts w:ascii="Arial" w:hAnsi="Arial" w:cs="Arial"/>
                <w:sz w:val="18"/>
                <w:lang w:eastAsia="zh-CN"/>
              </w:rPr>
              <w:t>s0</w:t>
            </w:r>
          </w:p>
        </w:tc>
      </w:tr>
      <w:tr w:rsidR="00901046" w:rsidRPr="00495D84" w14:paraId="450FE4B7" w14:textId="77777777" w:rsidTr="00B27C84">
        <w:trPr>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495D84" w:rsidRDefault="00901046" w:rsidP="008F295B">
            <w:pPr>
              <w:spacing w:after="0"/>
              <w:rPr>
                <w:rFonts w:ascii="Arial" w:hAnsi="Arial"/>
                <w:sz w:val="18"/>
              </w:rPr>
            </w:pPr>
            <w:r w:rsidRPr="00495D84">
              <w:rPr>
                <w:rFonts w:ascii="Arial" w:hAnsi="Arial"/>
                <w:sz w:val="18"/>
              </w:rPr>
              <w:t>symbolLocation-p1</w:t>
            </w:r>
          </w:p>
        </w:tc>
        <w:tc>
          <w:tcPr>
            <w:tcW w:w="1701" w:type="dxa"/>
            <w:tcBorders>
              <w:top w:val="single" w:sz="4" w:space="0" w:color="auto"/>
              <w:left w:val="single" w:sz="4" w:space="0" w:color="auto"/>
              <w:bottom w:val="single" w:sz="4" w:space="0" w:color="auto"/>
              <w:right w:val="single" w:sz="4" w:space="0" w:color="auto"/>
            </w:tcBorders>
            <w:vAlign w:val="center"/>
          </w:tcPr>
          <w:p w14:paraId="488AE7C4" w14:textId="2F219EE8"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3EA2804" w14:textId="759CEF6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7</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190DE4D1" w14:textId="00E5617B"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6</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#0</w:t>
            </w:r>
          </w:p>
        </w:tc>
      </w:tr>
      <w:tr w:rsidR="00901046" w:rsidRPr="00495D84" w14:paraId="1003543C" w14:textId="77777777" w:rsidTr="00B27C84">
        <w:trPr>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495D84"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528BF3D" w14:textId="2E03937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073D413C" w14:textId="1AD18B6E"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11</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53FC4581" w14:textId="3311D09D"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10</w:t>
            </w:r>
            <w:r w:rsidR="00B27C84">
              <w:rPr>
                <w:rFonts w:ascii="Arial" w:hAnsi="Arial" w:cs="Arial"/>
                <w:sz w:val="18"/>
                <w:lang w:eastAsia="ja-JP"/>
              </w:rPr>
              <w:t xml:space="preserve"> </w:t>
            </w:r>
            <w:r w:rsidRPr="00495D84">
              <w:rPr>
                <w:rFonts w:ascii="Arial" w:hAnsi="Arial" w:cs="Arial"/>
                <w:sz w:val="18"/>
                <w:lang w:eastAsia="ja-JP"/>
              </w:rPr>
              <w:t>for</w:t>
            </w:r>
            <w:r w:rsidR="00B27C84">
              <w:rPr>
                <w:rFonts w:ascii="Arial" w:hAnsi="Arial" w:cs="Arial"/>
                <w:sz w:val="18"/>
                <w:lang w:eastAsia="ja-JP"/>
              </w:rPr>
              <w:t xml:space="preserve"> </w:t>
            </w:r>
            <w:r w:rsidRPr="00495D84">
              <w:rPr>
                <w:rFonts w:ascii="Arial" w:hAnsi="Arial" w:cs="Arial"/>
                <w:sz w:val="18"/>
                <w:lang w:eastAsia="ja-JP"/>
              </w:rPr>
              <w:t>resource</w:t>
            </w:r>
            <w:r w:rsidR="00B27C84">
              <w:rPr>
                <w:rFonts w:ascii="Arial" w:hAnsi="Arial" w:cs="Arial"/>
                <w:sz w:val="18"/>
                <w:lang w:eastAsia="ja-JP"/>
              </w:rPr>
              <w:t xml:space="preserve"> </w:t>
            </w:r>
            <w:r w:rsidRPr="00495D84">
              <w:rPr>
                <w:rFonts w:ascii="Arial" w:hAnsi="Arial" w:cs="Arial"/>
                <w:sz w:val="18"/>
                <w:lang w:eastAsia="ja-JP"/>
              </w:rPr>
              <w:t>#1</w:t>
            </w:r>
          </w:p>
        </w:tc>
      </w:tr>
      <w:tr w:rsidR="00901046" w:rsidRPr="00495D84" w14:paraId="10F1BB03"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4999BC6E" w:rsidR="00901046" w:rsidRPr="00495D84" w:rsidRDefault="00901046" w:rsidP="008F295B">
            <w:pPr>
              <w:pStyle w:val="TAL"/>
              <w:keepNext w:val="0"/>
              <w:rPr>
                <w:rFonts w:cs="Arial"/>
                <w:i/>
                <w:lang w:eastAsia="ja-JP"/>
              </w:rPr>
            </w:pPr>
            <w:r w:rsidRPr="00495D84">
              <w:t>Period</w:t>
            </w:r>
            <w:r w:rsidR="00B27C84">
              <w:t xml:space="preserve"> </w:t>
            </w:r>
            <w:r w:rsidRPr="00495D84">
              <w:t>(slots)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495D84" w:rsidRDefault="00901046" w:rsidP="008F295B">
            <w:pPr>
              <w:pStyle w:val="TAL"/>
              <w:keepNext w:val="0"/>
              <w:rPr>
                <w:rFonts w:cs="Arial"/>
                <w:lang w:eastAsia="ja-JP"/>
              </w:rPr>
            </w:pPr>
            <w:r w:rsidRPr="00495D84">
              <w:rPr>
                <w:rFonts w:cs="Arial"/>
                <w:lang w:eastAsia="ja-JP"/>
              </w:rPr>
              <w:t>slot160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495D84" w:rsidRDefault="00901046" w:rsidP="008F295B">
            <w:pPr>
              <w:pStyle w:val="TAL"/>
              <w:keepNext w:val="0"/>
              <w:rPr>
                <w:rFonts w:cs="Arial"/>
                <w:lang w:eastAsia="ja-JP"/>
              </w:rPr>
            </w:pPr>
            <w:r w:rsidRPr="00495D84">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495D84" w:rsidRDefault="00901046" w:rsidP="008F295B">
            <w:pPr>
              <w:pStyle w:val="TAL"/>
              <w:keepNext w:val="0"/>
              <w:rPr>
                <w:rFonts w:cs="Arial"/>
                <w:lang w:eastAsia="ja-JP"/>
              </w:rPr>
            </w:pPr>
            <w:r w:rsidRPr="00495D84">
              <w:rPr>
                <w:rFonts w:cs="Arial"/>
                <w:lang w:eastAsia="ja-JP"/>
              </w:rPr>
              <w:t>slot80</w:t>
            </w:r>
          </w:p>
        </w:tc>
      </w:tr>
      <w:tr w:rsidR="00901046" w:rsidRPr="00495D84" w14:paraId="77458B5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495D84" w:rsidRDefault="00901046" w:rsidP="008F295B">
            <w:pPr>
              <w:pStyle w:val="TAL"/>
              <w:keepNext w:val="0"/>
            </w:pPr>
            <w:r w:rsidRPr="00495D84">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495D84" w:rsidRDefault="00901046" w:rsidP="008F295B">
            <w:pPr>
              <w:keepNext/>
              <w:keepLines/>
              <w:spacing w:after="0"/>
              <w:rPr>
                <w:rFonts w:ascii="Arial" w:hAnsi="Arial" w:cs="Arial"/>
                <w:sz w:val="18"/>
                <w:lang w:eastAsia="ja-JP"/>
              </w:rPr>
            </w:pPr>
            <w:r w:rsidRPr="00495D84">
              <w:rPr>
                <w:rFonts w:ascii="Arial" w:hAnsi="Arial" w:cs="Arial"/>
                <w:sz w:val="18"/>
                <w:lang w:eastAsia="ja-JP"/>
              </w:rPr>
              <w:t>16</w:t>
            </w:r>
          </w:p>
        </w:tc>
      </w:tr>
      <w:tr w:rsidR="00901046" w:rsidRPr="00495D84" w14:paraId="5DF09DCD"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495D84" w:rsidRDefault="00901046" w:rsidP="008F295B">
            <w:pPr>
              <w:pStyle w:val="TAL"/>
              <w:keepNext w:val="0"/>
              <w:rPr>
                <w:rFonts w:cs="Arial"/>
                <w:i/>
                <w:lang w:eastAsia="ja-JP"/>
              </w:rPr>
            </w:pPr>
            <w:r w:rsidRPr="00495D84">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495D84" w:rsidRDefault="00901046" w:rsidP="008F295B">
            <w:pPr>
              <w:pStyle w:val="TAL"/>
              <w:keepNext w:val="0"/>
              <w:rPr>
                <w:rFonts w:cs="Arial"/>
                <w:lang w:eastAsia="ja-JP"/>
              </w:rPr>
            </w:pPr>
            <w:r w:rsidRPr="00495D84">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495D84" w:rsidRDefault="00901046" w:rsidP="008F295B">
            <w:pPr>
              <w:pStyle w:val="TAL"/>
              <w:keepNext w:val="0"/>
              <w:rPr>
                <w:rFonts w:cs="Arial"/>
                <w:lang w:eastAsia="ja-JP"/>
              </w:rPr>
            </w:pPr>
            <w:r w:rsidRPr="00495D84">
              <w:rPr>
                <w:rFonts w:cs="Arial"/>
                <w:lang w:eastAsia="ja-JP"/>
              </w:rPr>
              <w:t>0</w:t>
            </w:r>
          </w:p>
        </w:tc>
      </w:tr>
      <w:tr w:rsidR="00901046" w:rsidRPr="00495D84" w14:paraId="78AF8498" w14:textId="77777777" w:rsidTr="00B27C8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495D84" w:rsidRDefault="00901046" w:rsidP="008F295B">
            <w:pPr>
              <w:pStyle w:val="TAL"/>
              <w:keepNext w:val="0"/>
              <w:rPr>
                <w:rFonts w:cs="Arial"/>
                <w:i/>
                <w:lang w:eastAsia="ja-JP"/>
              </w:rPr>
            </w:pPr>
            <w:r w:rsidRPr="00495D84">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357D251"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36E46437"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614A2BDC" w:rsidR="00901046" w:rsidRPr="00495D84" w:rsidRDefault="00901046" w:rsidP="008F295B">
            <w:pPr>
              <w:pStyle w:val="TAL"/>
              <w:keepNext w:val="0"/>
              <w:rPr>
                <w:rFonts w:cs="Arial"/>
                <w:lang w:eastAsia="ja-JP"/>
              </w:rPr>
            </w:pPr>
            <w:r w:rsidRPr="00495D84">
              <w:rPr>
                <w:rFonts w:cs="Arial"/>
                <w:lang w:eastAsia="ja-JP"/>
              </w:rPr>
              <w:t>276</w:t>
            </w:r>
            <w:r w:rsidR="00B27C84">
              <w:rPr>
                <w:rFonts w:cs="Arial"/>
                <w:lang w:eastAsia="ja-JP"/>
              </w:rPr>
              <w:t xml:space="preserve"> </w:t>
            </w:r>
            <w:r w:rsidRPr="00495D84">
              <w:rPr>
                <w:rFonts w:cs="Arial"/>
                <w:lang w:eastAsia="ja-JP"/>
              </w:rPr>
              <w:t>(Note</w:t>
            </w:r>
            <w:r w:rsidR="00B27C84">
              <w:rPr>
                <w:rFonts w:cs="Arial"/>
                <w:lang w:eastAsia="ja-JP"/>
              </w:rPr>
              <w:t xml:space="preserve"> </w:t>
            </w:r>
            <w:r w:rsidRPr="00495D84">
              <w:rPr>
                <w:rFonts w:cs="Arial"/>
                <w:lang w:eastAsia="ja-JP"/>
              </w:rPr>
              <w:t>1)</w:t>
            </w:r>
          </w:p>
        </w:tc>
      </w:tr>
      <w:tr w:rsidR="00901046" w:rsidRPr="00495D84" w14:paraId="18AC92C6" w14:textId="77777777" w:rsidTr="00B27C84">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8C2C436" w:rsidR="00901046" w:rsidRPr="00495D84" w:rsidRDefault="00E94096" w:rsidP="008F295B">
            <w:pPr>
              <w:pStyle w:val="TAL"/>
              <w:keepNext w:val="0"/>
              <w:ind w:left="738" w:hangingChars="410" w:hanging="738"/>
              <w:rPr>
                <w:lang w:eastAsia="ja-JP"/>
              </w:rPr>
            </w:pPr>
            <w:r>
              <w:rPr>
                <w:lang w:eastAsia="ja-JP"/>
              </w:rPr>
              <w:t xml:space="preserve">NOTE </w:t>
            </w:r>
            <w:r w:rsidRPr="00495D84">
              <w:rPr>
                <w:lang w:eastAsia="ja-JP"/>
              </w:rPr>
              <w:t>1</w:t>
            </w:r>
            <w:r>
              <w:rPr>
                <w:lang w:eastAsia="ja-JP"/>
              </w:rPr>
              <w:t>:</w:t>
            </w:r>
            <w:r w:rsidR="00901046" w:rsidRPr="00495D84">
              <w:tab/>
            </w:r>
            <w:r w:rsidR="00901046" w:rsidRPr="00495D84">
              <w:rPr>
                <w:lang w:eastAsia="ja-JP"/>
              </w:rPr>
              <w:t>If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configured</w:t>
            </w:r>
            <w:r w:rsidR="00B27C84">
              <w:rPr>
                <w:lang w:eastAsia="ja-JP"/>
              </w:rPr>
              <w:t xml:space="preserve"> </w:t>
            </w:r>
            <w:r w:rsidR="00901046" w:rsidRPr="00495D84">
              <w:rPr>
                <w:lang w:eastAsia="ja-JP"/>
              </w:rPr>
              <w:t>value</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PRBs</w:t>
            </w:r>
            <w:r w:rsidR="00B27C84">
              <w:rPr>
                <w:lang w:eastAsia="ja-JP"/>
              </w:rPr>
              <w:t xml:space="preserve"> </w:t>
            </w:r>
            <w:r w:rsidR="00901046" w:rsidRPr="00495D84">
              <w:rPr>
                <w:lang w:eastAsia="ja-JP"/>
              </w:rPr>
              <w:t>is</w:t>
            </w:r>
            <w:r w:rsidR="00B27C84">
              <w:rPr>
                <w:lang w:eastAsia="ja-JP"/>
              </w:rPr>
              <w:t xml:space="preserve"> </w:t>
            </w:r>
            <w:r w:rsidR="00901046" w:rsidRPr="00495D84">
              <w:rPr>
                <w:lang w:eastAsia="ja-JP"/>
              </w:rPr>
              <w:t>larger</w:t>
            </w:r>
            <w:r w:rsidR="00B27C84">
              <w:rPr>
                <w:lang w:eastAsia="ja-JP"/>
              </w:rPr>
              <w:t xml:space="preserve"> </w:t>
            </w:r>
            <w:r w:rsidR="00901046" w:rsidRPr="00495D84">
              <w:rPr>
                <w:lang w:eastAsia="ja-JP"/>
              </w:rPr>
              <w:t>than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corresponding</w:t>
            </w:r>
            <w:r w:rsidR="00B27C84">
              <w:rPr>
                <w:lang w:eastAsia="ja-JP"/>
              </w:rPr>
              <w:t xml:space="preserve"> </w:t>
            </w:r>
            <w:r w:rsidR="00901046" w:rsidRPr="00495D84">
              <w:rPr>
                <w:lang w:eastAsia="ja-JP"/>
              </w:rPr>
              <w:t>BWP</w:t>
            </w:r>
            <w:r w:rsidR="00B27C84">
              <w:rPr>
                <w:lang w:eastAsia="ja-JP"/>
              </w:rPr>
              <w:t xml:space="preserve"> </w:t>
            </w:r>
            <w:r w:rsidR="00901046" w:rsidRPr="00495D84">
              <w:rPr>
                <w:lang w:eastAsia="ja-JP"/>
              </w:rPr>
              <w:t>relevant</w:t>
            </w:r>
            <w:r w:rsidR="00B27C84">
              <w:rPr>
                <w:lang w:eastAsia="ja-JP"/>
              </w:rPr>
              <w:t xml:space="preserve"> </w:t>
            </w:r>
            <w:r w:rsidR="00901046" w:rsidRPr="00495D84">
              <w:rPr>
                <w:lang w:eastAsia="ja-JP"/>
              </w:rPr>
              <w:t>for</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case,</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test</w:t>
            </w:r>
            <w:r w:rsidR="00B27C84">
              <w:rPr>
                <w:lang w:eastAsia="ja-JP"/>
              </w:rPr>
              <w:t xml:space="preserve"> </w:t>
            </w:r>
            <w:r w:rsidR="00901046" w:rsidRPr="00495D84">
              <w:rPr>
                <w:lang w:eastAsia="ja-JP"/>
              </w:rPr>
              <w:t>Equipment</w:t>
            </w:r>
            <w:r w:rsidR="00B27C84">
              <w:rPr>
                <w:lang w:eastAsia="ja-JP"/>
              </w:rPr>
              <w:t xml:space="preserve"> </w:t>
            </w:r>
            <w:r w:rsidR="00901046" w:rsidRPr="00495D84">
              <w:rPr>
                <w:lang w:eastAsia="ja-JP"/>
              </w:rPr>
              <w:t>shall</w:t>
            </w:r>
            <w:r w:rsidR="00B27C84">
              <w:rPr>
                <w:lang w:eastAsia="ja-JP"/>
              </w:rPr>
              <w:t xml:space="preserve"> </w:t>
            </w:r>
            <w:r w:rsidR="00901046" w:rsidRPr="00495D84">
              <w:rPr>
                <w:lang w:eastAsia="ja-JP"/>
              </w:rPr>
              <w:t>implement</w:t>
            </w:r>
            <w:r w:rsidR="00B27C84">
              <w:rPr>
                <w:lang w:eastAsia="ja-JP"/>
              </w:rPr>
              <w:t xml:space="preserve"> </w:t>
            </w:r>
            <w:r w:rsidR="00901046" w:rsidRPr="00495D84">
              <w:rPr>
                <w:lang w:eastAsia="ja-JP"/>
              </w:rPr>
              <w:t>CSI-RS</w:t>
            </w:r>
            <w:r w:rsidR="00B27C84">
              <w:rPr>
                <w:lang w:eastAsia="ja-JP"/>
              </w:rPr>
              <w:t xml:space="preserve"> </w:t>
            </w:r>
            <w:r w:rsidR="00901046" w:rsidRPr="00495D84">
              <w:rPr>
                <w:lang w:eastAsia="ja-JP"/>
              </w:rPr>
              <w:t>only</w:t>
            </w:r>
            <w:r w:rsidR="00B27C84">
              <w:rPr>
                <w:lang w:eastAsia="ja-JP"/>
              </w:rPr>
              <w:t xml:space="preserve"> </w:t>
            </w:r>
            <w:r w:rsidR="00901046" w:rsidRPr="00495D84">
              <w:rPr>
                <w:lang w:eastAsia="ja-JP"/>
              </w:rPr>
              <w:t>in</w:t>
            </w:r>
            <w:r w:rsidR="00B27C84">
              <w:rPr>
                <w:lang w:eastAsia="ja-JP"/>
              </w:rPr>
              <w:t xml:space="preserve"> </w:t>
            </w:r>
            <w:r w:rsidR="00901046" w:rsidRPr="00495D84">
              <w:rPr>
                <w:lang w:eastAsia="ja-JP"/>
              </w:rPr>
              <w:t>the</w:t>
            </w:r>
            <w:r w:rsidR="00B27C84">
              <w:rPr>
                <w:lang w:eastAsia="ja-JP"/>
              </w:rPr>
              <w:t xml:space="preserve"> </w:t>
            </w:r>
            <w:r w:rsidR="00901046" w:rsidRPr="00495D84">
              <w:rPr>
                <w:lang w:eastAsia="ja-JP"/>
              </w:rPr>
              <w:t>width</w:t>
            </w:r>
            <w:r w:rsidR="00B27C84">
              <w:rPr>
                <w:lang w:eastAsia="ja-JP"/>
              </w:rPr>
              <w:t xml:space="preserve"> </w:t>
            </w:r>
            <w:r w:rsidR="00901046" w:rsidRPr="00495D84">
              <w:rPr>
                <w:lang w:eastAsia="ja-JP"/>
              </w:rPr>
              <w:t>of</w:t>
            </w:r>
            <w:r w:rsidR="00B27C84">
              <w:rPr>
                <w:lang w:eastAsia="ja-JP"/>
              </w:rPr>
              <w:t xml:space="preserve"> </w:t>
            </w:r>
            <w:r w:rsidR="00901046" w:rsidRPr="00495D84">
              <w:rPr>
                <w:lang w:eastAsia="ja-JP"/>
              </w:rPr>
              <w:t>that</w:t>
            </w:r>
            <w:r w:rsidR="00B27C84">
              <w:rPr>
                <w:lang w:eastAsia="ja-JP"/>
              </w:rPr>
              <w:t xml:space="preserve"> </w:t>
            </w:r>
            <w:r w:rsidR="00901046" w:rsidRPr="00495D84">
              <w:rPr>
                <w:lang w:eastAsia="ja-JP"/>
              </w:rPr>
              <w:t>BWP.</w:t>
            </w:r>
          </w:p>
        </w:tc>
      </w:tr>
    </w:tbl>
    <w:p w14:paraId="1CCB4863" w14:textId="77777777" w:rsidR="00E94096" w:rsidRDefault="00E94096" w:rsidP="00E94096"/>
    <w:p w14:paraId="7F63D91A" w14:textId="6E004E5D" w:rsidR="00DE3352" w:rsidRPr="00495D84" w:rsidRDefault="00DE3352" w:rsidP="00DE3352">
      <w:pPr>
        <w:pStyle w:val="Heading2"/>
      </w:pPr>
      <w:r w:rsidRPr="00495D84">
        <w:t>A.3.23</w:t>
      </w:r>
      <w:r w:rsidRPr="00495D84">
        <w:tab/>
        <w:t>Spatial Relation Configuration</w:t>
      </w:r>
    </w:p>
    <w:p w14:paraId="348CBB66" w14:textId="77777777" w:rsidR="00DE3352" w:rsidRPr="00495D84" w:rsidRDefault="00DE3352" w:rsidP="00DE3352">
      <w:pPr>
        <w:pStyle w:val="Heading3"/>
      </w:pPr>
      <w:r w:rsidRPr="00495D84">
        <w:t>A.3.23.1</w:t>
      </w:r>
      <w:r w:rsidRPr="00495D84">
        <w:tab/>
        <w:t>Introduction</w:t>
      </w:r>
    </w:p>
    <w:p w14:paraId="15FE02C3" w14:textId="77777777" w:rsidR="00DE3352" w:rsidRPr="00495D84" w:rsidRDefault="00DE3352" w:rsidP="00DE3352">
      <w:r w:rsidRPr="00495D84">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Pr="00495D84" w:rsidRDefault="00DE3352" w:rsidP="00DE3352">
      <w:pPr>
        <w:pStyle w:val="Heading3"/>
      </w:pPr>
      <w:r w:rsidRPr="00495D84">
        <w:lastRenderedPageBreak/>
        <w:t>A.3.23.2</w:t>
      </w:r>
      <w:r w:rsidRPr="00495D84">
        <w:tab/>
        <w:t>Spatial Relation</w:t>
      </w:r>
    </w:p>
    <w:p w14:paraId="7CD21CC2"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46530C31"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PUCCH.SRI.1</w:t>
            </w:r>
          </w:p>
        </w:tc>
      </w:tr>
      <w:tr w:rsidR="00DE3352" w:rsidRPr="00495D84" w14:paraId="6ABE9608"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Pr="00495D84" w:rsidRDefault="00DE3352" w:rsidP="005E2601">
            <w:pPr>
              <w:pStyle w:val="TAL"/>
            </w:pPr>
            <w:r w:rsidRPr="00495D84">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5A741C6"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Pr="00495D84" w:rsidRDefault="00DE3352" w:rsidP="005E2601">
            <w:pPr>
              <w:pStyle w:val="TAL"/>
            </w:pPr>
            <w:r w:rsidRPr="00495D84">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E162B7" w:rsidRPr="00495D84" w14:paraId="71660115"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Pr="00495D84" w:rsidRDefault="00E162B7" w:rsidP="005E2601">
            <w:pPr>
              <w:pStyle w:val="TAL"/>
            </w:pPr>
            <w:r w:rsidRPr="00495D84">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Pr="00495D84" w:rsidRDefault="00E162B7" w:rsidP="00E162B7">
            <w:pPr>
              <w:pStyle w:val="TAC"/>
            </w:pPr>
            <w:r w:rsidRPr="00495D84">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Pr="00495D84" w:rsidRDefault="00E162B7" w:rsidP="00E162B7">
            <w:pPr>
              <w:pStyle w:val="TAC"/>
            </w:pPr>
            <w:r w:rsidRPr="00495D84">
              <w:t>SSB1</w:t>
            </w:r>
          </w:p>
        </w:tc>
      </w:tr>
      <w:tr w:rsidR="00DE3352" w:rsidRPr="00495D84" w14:paraId="255BBDDD"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0B1188CB"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4B8F7FC8" w14:textId="77777777" w:rsidR="00DE3352" w:rsidRPr="00495D84" w:rsidRDefault="00DE3352" w:rsidP="00E94096"/>
    <w:p w14:paraId="5B25F3D8" w14:textId="77777777" w:rsidR="00DE3352" w:rsidRPr="00495D84" w:rsidRDefault="00DE3352" w:rsidP="00DE3352">
      <w:pPr>
        <w:keepNext/>
        <w:keepLines/>
        <w:spacing w:before="60"/>
        <w:jc w:val="center"/>
        <w:rPr>
          <w:rFonts w:ascii="Arial" w:hAnsi="Arial"/>
          <w:b/>
        </w:rPr>
      </w:pPr>
      <w:r w:rsidRPr="00495D84">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410"/>
        <w:gridCol w:w="3118"/>
      </w:tblGrid>
      <w:tr w:rsidR="00DE3352" w:rsidRPr="00495D84" w14:paraId="15A55244"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Pr="00495D84" w:rsidRDefault="00DE3352" w:rsidP="008F295B">
            <w:pPr>
              <w:keepNext/>
              <w:keepLines/>
              <w:spacing w:after="0"/>
              <w:jc w:val="center"/>
              <w:rPr>
                <w:rFonts w:ascii="Arial" w:eastAsia="MS Mincho" w:hAnsi="Arial"/>
                <w:b/>
                <w:sz w:val="18"/>
              </w:rPr>
            </w:pPr>
            <w:r w:rsidRPr="00495D84">
              <w:rPr>
                <w:rFonts w:ascii="Arial" w:eastAsia="MS Mincho" w:hAnsi="Arial"/>
                <w:b/>
                <w:sz w:val="18"/>
              </w:rPr>
              <w:t>SRS.SRI1</w:t>
            </w:r>
          </w:p>
        </w:tc>
      </w:tr>
      <w:tr w:rsidR="00DE3352" w:rsidRPr="00495D84" w14:paraId="6A38A8BE"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Pr="00495D84" w:rsidRDefault="00DE3352" w:rsidP="008F295B">
            <w:pPr>
              <w:keepNext/>
              <w:keepLines/>
              <w:spacing w:after="0"/>
              <w:jc w:val="center"/>
              <w:rPr>
                <w:rFonts w:ascii="Arial" w:hAnsi="Arial"/>
                <w:sz w:val="18"/>
              </w:rPr>
            </w:pPr>
            <w:r w:rsidRPr="00495D84">
              <w:rPr>
                <w:rFonts w:ascii="Arial" w:hAnsi="Arial"/>
                <w:sz w:val="18"/>
              </w:rPr>
              <w:t>Id1</w:t>
            </w:r>
          </w:p>
        </w:tc>
      </w:tr>
      <w:tr w:rsidR="00DE3352" w:rsidRPr="00495D84" w14:paraId="788A528A" w14:textId="77777777" w:rsidTr="00B27C84">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Pr="00495D84" w:rsidRDefault="00DE3352" w:rsidP="008F295B">
            <w:pPr>
              <w:keepNext/>
              <w:keepLines/>
              <w:spacing w:after="0"/>
              <w:jc w:val="center"/>
              <w:rPr>
                <w:rFonts w:ascii="Arial" w:hAnsi="Arial"/>
                <w:sz w:val="18"/>
              </w:rPr>
            </w:pPr>
            <w:r w:rsidRPr="00495D84">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Pr="00495D84" w:rsidRDefault="00DE3352" w:rsidP="008F295B">
            <w:pPr>
              <w:keepNext/>
              <w:keepLines/>
              <w:spacing w:after="0"/>
              <w:jc w:val="center"/>
              <w:rPr>
                <w:rFonts w:ascii="Arial" w:hAnsi="Arial"/>
                <w:sz w:val="18"/>
              </w:rPr>
            </w:pPr>
            <w:r w:rsidRPr="00495D84">
              <w:rPr>
                <w:rFonts w:ascii="Arial" w:hAnsi="Arial"/>
                <w:sz w:val="18"/>
              </w:rPr>
              <w:t>SSB1</w:t>
            </w:r>
          </w:p>
        </w:tc>
      </w:tr>
      <w:tr w:rsidR="00DE3352" w:rsidRPr="00495D84" w14:paraId="68D53B66" w14:textId="77777777" w:rsidTr="00B27C84">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2E14A27F" w:rsidR="00DE3352" w:rsidRPr="00495D84" w:rsidRDefault="00E94096" w:rsidP="008F295B">
            <w:pPr>
              <w:keepNext/>
              <w:keepLines/>
              <w:spacing w:after="0"/>
              <w:ind w:left="851" w:hanging="851"/>
              <w:rPr>
                <w:rFonts w:ascii="Arial" w:eastAsia="MS Mincho" w:hAnsi="Arial"/>
                <w:sz w:val="18"/>
              </w:rPr>
            </w:pPr>
            <w:r>
              <w:rPr>
                <w:rFonts w:ascii="Arial" w:eastAsia="MS Mincho" w:hAnsi="Arial"/>
                <w:sz w:val="18"/>
              </w:rPr>
              <w:t xml:space="preserve">NOTE </w:t>
            </w:r>
            <w:r w:rsidRPr="00495D84">
              <w:rPr>
                <w:rFonts w:ascii="Arial" w:eastAsia="MS Mincho" w:hAnsi="Arial"/>
                <w:sz w:val="18"/>
              </w:rPr>
              <w:t>1</w:t>
            </w:r>
            <w:r>
              <w:rPr>
                <w:rFonts w:ascii="Arial" w:eastAsia="MS Mincho" w:hAnsi="Arial"/>
                <w:sz w:val="18"/>
              </w:rPr>
              <w:t>:</w:t>
            </w:r>
            <w:r w:rsidR="00DE3352" w:rsidRPr="00495D84">
              <w:rPr>
                <w:rFonts w:ascii="Arial" w:hAnsi="Arial"/>
                <w:sz w:val="18"/>
              </w:rPr>
              <w:tab/>
            </w:r>
            <w:r w:rsidR="00DE3352" w:rsidRPr="00495D84">
              <w:rPr>
                <w:rFonts w:ascii="Arial" w:eastAsia="MS Mincho" w:hAnsi="Arial"/>
                <w:sz w:val="18"/>
              </w:rPr>
              <w:t>referenceSignal</w:t>
            </w:r>
            <w:r w:rsidR="00B27C84">
              <w:rPr>
                <w:rFonts w:ascii="Arial" w:eastAsia="MS Mincho" w:hAnsi="Arial"/>
                <w:sz w:val="18"/>
              </w:rPr>
              <w:t xml:space="preserve"> </w:t>
            </w:r>
            <w:r w:rsidR="00DE3352" w:rsidRPr="00495D84">
              <w:rPr>
                <w:rFonts w:ascii="Arial" w:eastAsia="MS Mincho" w:hAnsi="Arial"/>
                <w:sz w:val="18"/>
              </w:rPr>
              <w:t>configurations</w:t>
            </w:r>
            <w:r w:rsidR="00B27C84">
              <w:rPr>
                <w:rFonts w:ascii="Arial" w:eastAsia="MS Mincho" w:hAnsi="Arial"/>
                <w:sz w:val="18"/>
              </w:rPr>
              <w:t xml:space="preserve"> </w:t>
            </w:r>
            <w:r w:rsidR="00DE3352" w:rsidRPr="00495D84">
              <w:rPr>
                <w:rFonts w:ascii="Arial" w:eastAsia="MS Mincho" w:hAnsi="Arial"/>
                <w:sz w:val="18"/>
              </w:rPr>
              <w:t>towards</w:t>
            </w:r>
            <w:r w:rsidR="00B27C84">
              <w:rPr>
                <w:rFonts w:ascii="Arial" w:eastAsia="MS Mincho" w:hAnsi="Arial"/>
                <w:sz w:val="18"/>
              </w:rPr>
              <w:t xml:space="preserve"> </w:t>
            </w:r>
            <w:r w:rsidR="00DE3352" w:rsidRPr="00495D84">
              <w:rPr>
                <w:rFonts w:ascii="Arial" w:eastAsia="MS Mincho" w:hAnsi="Arial"/>
                <w:sz w:val="18"/>
              </w:rPr>
              <w:t>which</w:t>
            </w:r>
            <w:r w:rsidR="00B27C84">
              <w:rPr>
                <w:rFonts w:ascii="Arial" w:eastAsia="MS Mincho" w:hAnsi="Arial"/>
                <w:sz w:val="18"/>
              </w:rPr>
              <w:t xml:space="preserve"> </w:t>
            </w:r>
            <w:r w:rsidR="00DE3352" w:rsidRPr="00495D84">
              <w:rPr>
                <w:rFonts w:ascii="Arial" w:eastAsia="MS Mincho" w:hAnsi="Arial"/>
                <w:sz w:val="18"/>
              </w:rPr>
              <w:t>the</w:t>
            </w:r>
            <w:r w:rsidR="00B27C84">
              <w:rPr>
                <w:rFonts w:ascii="Arial" w:eastAsia="MS Mincho" w:hAnsi="Arial"/>
                <w:sz w:val="18"/>
              </w:rPr>
              <w:t xml:space="preserve"> </w:t>
            </w:r>
            <w:r w:rsidR="00DE3352" w:rsidRPr="00495D84">
              <w:rPr>
                <w:rFonts w:ascii="Arial" w:eastAsia="MS Mincho" w:hAnsi="Arial"/>
                <w:sz w:val="18"/>
              </w:rPr>
              <w:t>spatial</w:t>
            </w:r>
            <w:r w:rsidR="00B27C84">
              <w:rPr>
                <w:rFonts w:ascii="Arial" w:eastAsia="MS Mincho" w:hAnsi="Arial"/>
                <w:sz w:val="18"/>
              </w:rPr>
              <w:t xml:space="preserve"> </w:t>
            </w:r>
            <w:r w:rsidR="00DE3352" w:rsidRPr="00495D84">
              <w:rPr>
                <w:rFonts w:ascii="Arial" w:eastAsia="MS Mincho" w:hAnsi="Arial"/>
                <w:sz w:val="18"/>
              </w:rPr>
              <w:t>relation</w:t>
            </w:r>
            <w:r w:rsidR="00B27C84">
              <w:rPr>
                <w:rFonts w:ascii="Arial" w:eastAsia="MS Mincho" w:hAnsi="Arial"/>
                <w:sz w:val="18"/>
              </w:rPr>
              <w:t xml:space="preserve"> </w:t>
            </w:r>
            <w:r w:rsidR="00DE3352" w:rsidRPr="00495D84">
              <w:rPr>
                <w:rFonts w:ascii="Arial" w:eastAsia="MS Mincho" w:hAnsi="Arial"/>
                <w:sz w:val="18"/>
              </w:rPr>
              <w:t>are</w:t>
            </w:r>
            <w:r w:rsidR="00B27C84">
              <w:rPr>
                <w:rFonts w:ascii="Arial" w:eastAsia="MS Mincho" w:hAnsi="Arial"/>
                <w:sz w:val="18"/>
              </w:rPr>
              <w:t xml:space="preserve"> </w:t>
            </w:r>
            <w:r w:rsidR="00DE3352" w:rsidRPr="00495D84">
              <w:rPr>
                <w:rFonts w:ascii="Arial" w:eastAsia="MS Mincho" w:hAnsi="Arial"/>
                <w:sz w:val="18"/>
              </w:rPr>
              <w:t>configured</w:t>
            </w:r>
            <w:r w:rsidR="00B27C84">
              <w:rPr>
                <w:rFonts w:ascii="Arial" w:eastAsia="MS Mincho" w:hAnsi="Arial"/>
                <w:sz w:val="18"/>
              </w:rPr>
              <w:t xml:space="preserve"> </w:t>
            </w:r>
            <w:r w:rsidR="00DE3352" w:rsidRPr="00495D84">
              <w:rPr>
                <w:rFonts w:ascii="Arial" w:eastAsia="MS Mincho" w:hAnsi="Arial"/>
                <w:sz w:val="18"/>
              </w:rPr>
              <w:t>in</w:t>
            </w:r>
            <w:r w:rsidR="00B27C84">
              <w:rPr>
                <w:rFonts w:ascii="Arial" w:eastAsia="MS Mincho" w:hAnsi="Arial"/>
                <w:sz w:val="18"/>
              </w:rPr>
              <w:t xml:space="preserve"> </w:t>
            </w:r>
            <w:r w:rsidR="00DE3352" w:rsidRPr="00495D84">
              <w:rPr>
                <w:rFonts w:ascii="Arial" w:eastAsia="MS Mincho" w:hAnsi="Arial"/>
                <w:sz w:val="18"/>
              </w:rPr>
              <w:t>a</w:t>
            </w:r>
            <w:r w:rsidR="00B27C84">
              <w:rPr>
                <w:rFonts w:ascii="Arial" w:eastAsia="MS Mincho" w:hAnsi="Arial"/>
                <w:sz w:val="18"/>
              </w:rPr>
              <w:t xml:space="preserve"> </w:t>
            </w:r>
            <w:r w:rsidR="00DE3352" w:rsidRPr="00495D84">
              <w:rPr>
                <w:rFonts w:ascii="Arial" w:eastAsia="MS Mincho" w:hAnsi="Arial"/>
                <w:sz w:val="18"/>
              </w:rPr>
              <w:t>test-specific</w:t>
            </w:r>
            <w:r w:rsidR="00B27C84">
              <w:rPr>
                <w:rFonts w:ascii="Arial" w:eastAsia="MS Mincho" w:hAnsi="Arial"/>
                <w:sz w:val="18"/>
              </w:rPr>
              <w:t xml:space="preserve"> </w:t>
            </w:r>
            <w:r w:rsidR="00DE3352" w:rsidRPr="00495D84">
              <w:rPr>
                <w:rFonts w:ascii="Arial" w:eastAsia="MS Mincho" w:hAnsi="Arial"/>
                <w:sz w:val="18"/>
              </w:rPr>
              <w:t>manner.</w:t>
            </w:r>
          </w:p>
        </w:tc>
      </w:tr>
    </w:tbl>
    <w:p w14:paraId="65A9AA9E" w14:textId="77777777" w:rsidR="00DE3352" w:rsidRPr="00495D84" w:rsidRDefault="00DE3352" w:rsidP="00A41134"/>
    <w:p w14:paraId="50ACFA92" w14:textId="5754A779" w:rsidR="00077B0F" w:rsidRPr="00495D84" w:rsidRDefault="00077B0F" w:rsidP="00077B0F">
      <w:pPr>
        <w:pStyle w:val="Heading2"/>
        <w:ind w:left="0" w:firstLine="0"/>
      </w:pPr>
      <w:r w:rsidRPr="00495D84">
        <w:t>A.3.24</w:t>
      </w:r>
      <w:r w:rsidRPr="00495D84">
        <w:tab/>
        <w:t>SRS configuration</w:t>
      </w:r>
    </w:p>
    <w:p w14:paraId="17159D97" w14:textId="48201044" w:rsidR="00077B0F" w:rsidRPr="00495D84" w:rsidRDefault="00077B0F" w:rsidP="00077B0F">
      <w:pPr>
        <w:pStyle w:val="TH"/>
        <w:ind w:left="360"/>
      </w:pPr>
      <w:r w:rsidRPr="00495D84">
        <w:t>Table A.3.24-1: Sounding Reference Symbol Configuration for SCS=1</w:t>
      </w:r>
      <w:r w:rsidR="00E94096" w:rsidRPr="00495D84">
        <w:t>5</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581"/>
        <w:gridCol w:w="1558"/>
        <w:gridCol w:w="1558"/>
        <w:gridCol w:w="1188"/>
        <w:gridCol w:w="1111"/>
        <w:gridCol w:w="1633"/>
      </w:tblGrid>
      <w:tr w:rsidR="00682B11" w:rsidRPr="00495D84" w14:paraId="0F5674C1" w14:textId="77777777" w:rsidTr="0046041A">
        <w:trPr>
          <w:tblHeader/>
          <w:jc w:val="center"/>
        </w:trPr>
        <w:tc>
          <w:tcPr>
            <w:tcW w:w="1340" w:type="pct"/>
            <w:tcBorders>
              <w:bottom w:val="nil"/>
            </w:tcBorders>
          </w:tcPr>
          <w:p w14:paraId="334B6892" w14:textId="77777777" w:rsidR="00682B11" w:rsidRPr="00495D84" w:rsidRDefault="00682B11" w:rsidP="00E94096">
            <w:pPr>
              <w:pStyle w:val="TAH"/>
              <w:keepNext w:val="0"/>
            </w:pPr>
          </w:p>
        </w:tc>
        <w:tc>
          <w:tcPr>
            <w:tcW w:w="809" w:type="pct"/>
          </w:tcPr>
          <w:p w14:paraId="6EF78426" w14:textId="47565B38" w:rsidR="00682B11" w:rsidRPr="00495D84" w:rsidRDefault="00682B11" w:rsidP="00517F48">
            <w:pPr>
              <w:pStyle w:val="TAH"/>
              <w:rPr>
                <w:lang w:eastAsia="zh-CN"/>
              </w:rPr>
            </w:pPr>
            <w:r w:rsidRPr="00495D84">
              <w:rPr>
                <w:rFonts w:hint="eastAsia"/>
                <w:lang w:eastAsia="zh-CN"/>
              </w:rPr>
              <w:t>S</w:t>
            </w:r>
            <w:r w:rsidRPr="00495D84">
              <w:rPr>
                <w:lang w:eastAsia="zh-CN"/>
              </w:rPr>
              <w:t>RS.1</w:t>
            </w:r>
            <w:r w:rsidR="00B27C84">
              <w:rPr>
                <w:lang w:eastAsia="zh-CN"/>
              </w:rPr>
              <w:t xml:space="preserve"> </w:t>
            </w:r>
            <w:r w:rsidRPr="00495D84">
              <w:rPr>
                <w:lang w:eastAsia="zh-CN"/>
              </w:rPr>
              <w:t>TDD</w:t>
            </w:r>
          </w:p>
        </w:tc>
        <w:tc>
          <w:tcPr>
            <w:tcW w:w="809" w:type="pct"/>
          </w:tcPr>
          <w:p w14:paraId="2A41AFF4" w14:textId="42213411" w:rsidR="00682B11" w:rsidRPr="00495D84" w:rsidRDefault="00682B11" w:rsidP="00517F48">
            <w:pPr>
              <w:pStyle w:val="TAH"/>
              <w:rPr>
                <w:lang w:eastAsia="zh-CN"/>
              </w:rPr>
            </w:pPr>
            <w:r w:rsidRPr="00495D84">
              <w:t>SRS.4</w:t>
            </w:r>
            <w:r w:rsidR="00B27C84">
              <w:t xml:space="preserve"> </w:t>
            </w:r>
            <w:r w:rsidRPr="00495D84">
              <w:t>TDD</w:t>
            </w:r>
          </w:p>
        </w:tc>
        <w:tc>
          <w:tcPr>
            <w:tcW w:w="617" w:type="pct"/>
          </w:tcPr>
          <w:p w14:paraId="77A0127E" w14:textId="7EB96AC3" w:rsidR="00682B11" w:rsidRPr="00495D84" w:rsidRDefault="00682B11" w:rsidP="00517F48">
            <w:pPr>
              <w:pStyle w:val="TAH"/>
              <w:rPr>
                <w:lang w:eastAsia="zh-CN"/>
              </w:rPr>
            </w:pPr>
            <w:r w:rsidRPr="00495D84">
              <w:rPr>
                <w:lang w:eastAsia="zh-CN"/>
              </w:rPr>
              <w:t>PDC-</w:t>
            </w:r>
            <w:r w:rsidRPr="00495D84">
              <w:rPr>
                <w:rFonts w:hint="eastAsia"/>
                <w:lang w:eastAsia="zh-CN"/>
              </w:rPr>
              <w:t>S</w:t>
            </w:r>
            <w:r w:rsidRPr="00495D84">
              <w:rPr>
                <w:lang w:eastAsia="zh-CN"/>
              </w:rPr>
              <w:t>RS.1</w:t>
            </w:r>
          </w:p>
        </w:tc>
        <w:tc>
          <w:tcPr>
            <w:tcW w:w="577" w:type="pct"/>
          </w:tcPr>
          <w:p w14:paraId="2545D440" w14:textId="6092B7BF" w:rsidR="00682B11" w:rsidRPr="00495D84" w:rsidRDefault="00682B11" w:rsidP="00517F48">
            <w:pPr>
              <w:pStyle w:val="TAH"/>
              <w:rPr>
                <w:lang w:eastAsia="zh-CN"/>
              </w:rPr>
            </w:pPr>
            <w:r w:rsidRPr="00495D84">
              <w:rPr>
                <w:lang w:eastAsia="zh-CN"/>
              </w:rPr>
              <w:t>POS-</w:t>
            </w:r>
            <w:r w:rsidRPr="00495D84">
              <w:rPr>
                <w:rFonts w:hint="eastAsia"/>
                <w:lang w:eastAsia="zh-CN"/>
              </w:rPr>
              <w:t>S</w:t>
            </w:r>
            <w:r w:rsidRPr="00495D84">
              <w:rPr>
                <w:lang w:eastAsia="zh-CN"/>
              </w:rPr>
              <w:t>RS.1</w:t>
            </w:r>
          </w:p>
        </w:tc>
        <w:tc>
          <w:tcPr>
            <w:tcW w:w="848" w:type="pct"/>
            <w:tcBorders>
              <w:bottom w:val="nil"/>
            </w:tcBorders>
          </w:tcPr>
          <w:p w14:paraId="2895A137" w14:textId="49E6FD9E" w:rsidR="00682B11" w:rsidRPr="00495D84" w:rsidRDefault="00682B11" w:rsidP="00517F48">
            <w:pPr>
              <w:pStyle w:val="TAH"/>
              <w:rPr>
                <w:lang w:eastAsia="zh-CN"/>
              </w:rPr>
            </w:pPr>
          </w:p>
        </w:tc>
      </w:tr>
      <w:tr w:rsidR="00C541D2" w:rsidRPr="00495D84" w14:paraId="1A3C5138" w14:textId="77777777" w:rsidTr="0046041A">
        <w:trPr>
          <w:tblHeader/>
          <w:jc w:val="center"/>
        </w:trPr>
        <w:tc>
          <w:tcPr>
            <w:tcW w:w="1340" w:type="pct"/>
            <w:tcBorders>
              <w:top w:val="nil"/>
            </w:tcBorders>
          </w:tcPr>
          <w:p w14:paraId="02C9C551" w14:textId="77777777" w:rsidR="00C541D2" w:rsidRPr="00495D84" w:rsidRDefault="00C541D2" w:rsidP="00E94096">
            <w:pPr>
              <w:pStyle w:val="TAH"/>
              <w:keepNext w:val="0"/>
            </w:pPr>
            <w:r w:rsidRPr="00495D84">
              <w:t>Field</w:t>
            </w:r>
          </w:p>
        </w:tc>
        <w:tc>
          <w:tcPr>
            <w:tcW w:w="2812" w:type="pct"/>
            <w:gridSpan w:val="4"/>
          </w:tcPr>
          <w:p w14:paraId="40A02FB5" w14:textId="6AA2105C" w:rsidR="00C541D2" w:rsidRPr="00495D84" w:rsidRDefault="00C541D2" w:rsidP="00517F48">
            <w:pPr>
              <w:pStyle w:val="TAH"/>
              <w:rPr>
                <w:lang w:eastAsia="zh-CN"/>
              </w:rPr>
            </w:pPr>
            <w:r w:rsidRPr="00495D84">
              <w:t>Value</w:t>
            </w:r>
          </w:p>
        </w:tc>
        <w:tc>
          <w:tcPr>
            <w:tcW w:w="848" w:type="pct"/>
            <w:tcBorders>
              <w:top w:val="nil"/>
            </w:tcBorders>
          </w:tcPr>
          <w:p w14:paraId="44A21CEC" w14:textId="363CDDD1" w:rsidR="00C541D2" w:rsidRPr="00495D84" w:rsidRDefault="00C541D2" w:rsidP="00517F48">
            <w:pPr>
              <w:pStyle w:val="TAH"/>
              <w:rPr>
                <w:lang w:eastAsia="zh-CN"/>
              </w:rPr>
            </w:pPr>
            <w:r w:rsidRPr="00495D84">
              <w:rPr>
                <w:lang w:eastAsia="zh-CN"/>
              </w:rPr>
              <w:t>Comment</w:t>
            </w:r>
          </w:p>
        </w:tc>
      </w:tr>
      <w:tr w:rsidR="00682B11" w:rsidRPr="00495D84" w14:paraId="03A3A14F" w14:textId="77777777" w:rsidTr="00C541D2">
        <w:trPr>
          <w:jc w:val="center"/>
        </w:trPr>
        <w:tc>
          <w:tcPr>
            <w:tcW w:w="1340" w:type="pct"/>
          </w:tcPr>
          <w:p w14:paraId="17048FC3" w14:textId="77777777" w:rsidR="00682B11" w:rsidRPr="00495D84" w:rsidRDefault="00682B11" w:rsidP="00E94096">
            <w:pPr>
              <w:pStyle w:val="TAL"/>
              <w:keepNext w:val="0"/>
            </w:pPr>
            <w:r w:rsidRPr="00495D84">
              <w:t>c-SRS</w:t>
            </w:r>
          </w:p>
        </w:tc>
        <w:tc>
          <w:tcPr>
            <w:tcW w:w="809" w:type="pct"/>
          </w:tcPr>
          <w:p w14:paraId="250BEB15" w14:textId="77777777" w:rsidR="00682B11" w:rsidRPr="00495D84" w:rsidRDefault="00682B11" w:rsidP="00682B11">
            <w:pPr>
              <w:pStyle w:val="TAL"/>
              <w:rPr>
                <w:lang w:eastAsia="zh-CN"/>
              </w:rPr>
            </w:pPr>
            <w:r w:rsidRPr="00495D84">
              <w:rPr>
                <w:rFonts w:hint="eastAsia"/>
                <w:lang w:eastAsia="zh-CN"/>
              </w:rPr>
              <w:t>1</w:t>
            </w:r>
            <w:r w:rsidRPr="00495D84">
              <w:rPr>
                <w:lang w:eastAsia="zh-CN"/>
              </w:rPr>
              <w:t>2</w:t>
            </w:r>
          </w:p>
        </w:tc>
        <w:tc>
          <w:tcPr>
            <w:tcW w:w="809" w:type="pct"/>
          </w:tcPr>
          <w:p w14:paraId="2F6F3D45" w14:textId="683277E6" w:rsidR="00682B11" w:rsidRPr="00495D84" w:rsidRDefault="00682B11" w:rsidP="00682B11">
            <w:pPr>
              <w:pStyle w:val="TAL"/>
              <w:rPr>
                <w:lang w:eastAsia="zh-CN"/>
              </w:rPr>
            </w:pPr>
            <w:r w:rsidRPr="00495D84">
              <w:t>12</w:t>
            </w:r>
          </w:p>
        </w:tc>
        <w:tc>
          <w:tcPr>
            <w:tcW w:w="617" w:type="pct"/>
          </w:tcPr>
          <w:p w14:paraId="0BCEBCE9" w14:textId="685AEE9E" w:rsidR="00682B11" w:rsidRPr="00495D84" w:rsidRDefault="00682B11" w:rsidP="00682B1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577" w:type="pct"/>
          </w:tcPr>
          <w:p w14:paraId="75DB3123" w14:textId="41624B17" w:rsidR="00682B11" w:rsidRPr="00495D84" w:rsidRDefault="00682B11" w:rsidP="00682B11">
            <w:pPr>
              <w:pStyle w:val="TAL"/>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t>N</w:t>
            </w:r>
            <w:r w:rsidRPr="00495D84">
              <w:rPr>
                <w:vertAlign w:val="subscript"/>
              </w:rPr>
              <w:t>RB,c</w:t>
            </w:r>
            <w:r w:rsidR="00B27C84">
              <w:t xml:space="preserve"> </w:t>
            </w:r>
            <w:r w:rsidRPr="00495D84">
              <w:rPr>
                <w:lang w:eastAsia="zh-CN"/>
              </w:rPr>
              <w:t>in</w:t>
            </w:r>
            <w:r w:rsidR="00B27C84">
              <w:rPr>
                <w:lang w:eastAsia="zh-CN"/>
              </w:rPr>
              <w:t xml:space="preserve"> </w:t>
            </w:r>
            <w:r w:rsidRPr="00495D84">
              <w:rPr>
                <w:lang w:eastAsia="zh-CN"/>
              </w:rPr>
              <w:t>the</w:t>
            </w:r>
            <w:r w:rsidR="00B27C84">
              <w:rPr>
                <w:lang w:eastAsia="zh-CN"/>
              </w:rPr>
              <w:t xml:space="preserve"> </w:t>
            </w:r>
            <w:r w:rsidRPr="00495D84">
              <w:rPr>
                <w:lang w:eastAsia="zh-CN"/>
              </w:rPr>
              <w:t>test</w:t>
            </w:r>
            <w:r w:rsidR="00B27C84">
              <w:rPr>
                <w:lang w:eastAsia="zh-CN"/>
              </w:rPr>
              <w:t xml:space="preserve"> </w:t>
            </w:r>
            <w:r w:rsidRPr="00495D84">
              <w:rPr>
                <w:lang w:eastAsia="zh-CN"/>
              </w:rPr>
              <w:t>case</w:t>
            </w:r>
          </w:p>
        </w:tc>
        <w:tc>
          <w:tcPr>
            <w:tcW w:w="848" w:type="pct"/>
          </w:tcPr>
          <w:p w14:paraId="554643CB" w14:textId="6CAD815C" w:rsidR="00682B11" w:rsidRPr="00495D84" w:rsidRDefault="00682B11" w:rsidP="00682B11">
            <w:pPr>
              <w:pStyle w:val="TAL"/>
            </w:pPr>
          </w:p>
        </w:tc>
      </w:tr>
      <w:tr w:rsidR="00682B11" w:rsidRPr="00495D84" w14:paraId="7C3C7F67" w14:textId="77777777" w:rsidTr="00C541D2">
        <w:trPr>
          <w:jc w:val="center"/>
        </w:trPr>
        <w:tc>
          <w:tcPr>
            <w:tcW w:w="1340" w:type="pct"/>
          </w:tcPr>
          <w:p w14:paraId="37701004" w14:textId="77777777" w:rsidR="00682B11" w:rsidRPr="00495D84" w:rsidRDefault="00682B11" w:rsidP="00E94096">
            <w:pPr>
              <w:pStyle w:val="TAL"/>
              <w:keepNext w:val="0"/>
            </w:pPr>
            <w:r w:rsidRPr="00495D84">
              <w:t>b-SRS</w:t>
            </w:r>
          </w:p>
        </w:tc>
        <w:tc>
          <w:tcPr>
            <w:tcW w:w="809" w:type="pct"/>
          </w:tcPr>
          <w:p w14:paraId="61234BC2" w14:textId="77777777" w:rsidR="00682B11" w:rsidRPr="00495D84" w:rsidRDefault="00682B11" w:rsidP="00682B11">
            <w:pPr>
              <w:pStyle w:val="TAL"/>
              <w:rPr>
                <w:lang w:eastAsia="zh-CN"/>
              </w:rPr>
            </w:pPr>
            <w:r w:rsidRPr="00495D84">
              <w:rPr>
                <w:rFonts w:hint="eastAsia"/>
                <w:lang w:eastAsia="zh-CN"/>
              </w:rPr>
              <w:t>0</w:t>
            </w:r>
          </w:p>
        </w:tc>
        <w:tc>
          <w:tcPr>
            <w:tcW w:w="809" w:type="pct"/>
          </w:tcPr>
          <w:p w14:paraId="4555685E" w14:textId="732E9382" w:rsidR="00682B11" w:rsidRPr="00495D84" w:rsidRDefault="00682B11" w:rsidP="00682B11">
            <w:pPr>
              <w:pStyle w:val="TAL"/>
              <w:rPr>
                <w:lang w:eastAsia="zh-CN"/>
              </w:rPr>
            </w:pPr>
            <w:r w:rsidRPr="00495D84">
              <w:t>0</w:t>
            </w:r>
          </w:p>
        </w:tc>
        <w:tc>
          <w:tcPr>
            <w:tcW w:w="617" w:type="pct"/>
          </w:tcPr>
          <w:p w14:paraId="3503EF0D" w14:textId="598E5B67" w:rsidR="00682B11" w:rsidRPr="00495D84" w:rsidRDefault="00682B11" w:rsidP="00682B11">
            <w:pPr>
              <w:pStyle w:val="TAL"/>
              <w:rPr>
                <w:lang w:eastAsia="zh-CN"/>
              </w:rPr>
            </w:pPr>
            <w:r w:rsidRPr="00495D84">
              <w:rPr>
                <w:lang w:eastAsia="zh-CN"/>
              </w:rPr>
              <w:t>0</w:t>
            </w:r>
          </w:p>
        </w:tc>
        <w:tc>
          <w:tcPr>
            <w:tcW w:w="577" w:type="pct"/>
          </w:tcPr>
          <w:p w14:paraId="0F81FC9C" w14:textId="1531DD4F" w:rsidR="00682B11" w:rsidRPr="00495D84" w:rsidRDefault="00682B11" w:rsidP="00682B11">
            <w:pPr>
              <w:pStyle w:val="TAL"/>
            </w:pPr>
            <w:r w:rsidRPr="00495D84">
              <w:rPr>
                <w:rFonts w:hint="eastAsia"/>
                <w:lang w:eastAsia="zh-CN"/>
              </w:rPr>
              <w:t>n</w:t>
            </w:r>
            <w:r w:rsidRPr="00495D84">
              <w:rPr>
                <w:lang w:eastAsia="zh-CN"/>
              </w:rPr>
              <w:t>.a.</w:t>
            </w:r>
          </w:p>
        </w:tc>
        <w:tc>
          <w:tcPr>
            <w:tcW w:w="848" w:type="pct"/>
          </w:tcPr>
          <w:p w14:paraId="221E374E" w14:textId="18D6DDC1" w:rsidR="00682B11" w:rsidRPr="00495D84" w:rsidRDefault="00682B11" w:rsidP="00682B11">
            <w:pPr>
              <w:pStyle w:val="TAL"/>
            </w:pPr>
          </w:p>
        </w:tc>
      </w:tr>
      <w:tr w:rsidR="00682B11" w:rsidRPr="00495D84" w14:paraId="4B57C5EA" w14:textId="77777777" w:rsidTr="00C541D2">
        <w:trPr>
          <w:jc w:val="center"/>
        </w:trPr>
        <w:tc>
          <w:tcPr>
            <w:tcW w:w="1340" w:type="pct"/>
          </w:tcPr>
          <w:p w14:paraId="37F08AFA" w14:textId="77777777" w:rsidR="00682B11" w:rsidRPr="00495D84" w:rsidRDefault="00682B11" w:rsidP="00E94096">
            <w:pPr>
              <w:pStyle w:val="TAL"/>
              <w:keepNext w:val="0"/>
            </w:pPr>
            <w:r w:rsidRPr="00495D84">
              <w:t>b-hop</w:t>
            </w:r>
          </w:p>
        </w:tc>
        <w:tc>
          <w:tcPr>
            <w:tcW w:w="809" w:type="pct"/>
          </w:tcPr>
          <w:p w14:paraId="22107CB4" w14:textId="77777777" w:rsidR="00682B11" w:rsidRPr="00495D84" w:rsidRDefault="00682B11" w:rsidP="00682B11">
            <w:pPr>
              <w:pStyle w:val="TAL"/>
              <w:rPr>
                <w:lang w:eastAsia="zh-CN"/>
              </w:rPr>
            </w:pPr>
            <w:r w:rsidRPr="00495D84">
              <w:rPr>
                <w:rFonts w:hint="eastAsia"/>
                <w:lang w:eastAsia="zh-CN"/>
              </w:rPr>
              <w:t>0</w:t>
            </w:r>
          </w:p>
        </w:tc>
        <w:tc>
          <w:tcPr>
            <w:tcW w:w="809" w:type="pct"/>
          </w:tcPr>
          <w:p w14:paraId="08608131" w14:textId="5CDDE413" w:rsidR="00682B11" w:rsidRPr="00495D84" w:rsidRDefault="00682B11" w:rsidP="00682B11">
            <w:pPr>
              <w:pStyle w:val="TAL"/>
              <w:rPr>
                <w:lang w:eastAsia="zh-CN"/>
              </w:rPr>
            </w:pPr>
            <w:r w:rsidRPr="00495D84">
              <w:t>0</w:t>
            </w:r>
          </w:p>
        </w:tc>
        <w:tc>
          <w:tcPr>
            <w:tcW w:w="617" w:type="pct"/>
          </w:tcPr>
          <w:p w14:paraId="76A27388" w14:textId="7891B1D7" w:rsidR="00682B11" w:rsidRPr="00495D84" w:rsidRDefault="00682B11" w:rsidP="00682B11">
            <w:pPr>
              <w:pStyle w:val="TAL"/>
              <w:rPr>
                <w:lang w:eastAsia="zh-CN"/>
              </w:rPr>
            </w:pPr>
            <w:r w:rsidRPr="00495D84">
              <w:rPr>
                <w:lang w:eastAsia="zh-CN"/>
              </w:rPr>
              <w:t>0</w:t>
            </w:r>
          </w:p>
        </w:tc>
        <w:tc>
          <w:tcPr>
            <w:tcW w:w="577" w:type="pct"/>
          </w:tcPr>
          <w:p w14:paraId="7AA81ED1" w14:textId="72F686E8" w:rsidR="00682B11" w:rsidRPr="00495D84" w:rsidRDefault="00682B11" w:rsidP="00682B11">
            <w:pPr>
              <w:pStyle w:val="TAL"/>
            </w:pPr>
            <w:r w:rsidRPr="00495D84">
              <w:rPr>
                <w:rFonts w:hint="eastAsia"/>
                <w:lang w:eastAsia="zh-CN"/>
              </w:rPr>
              <w:t>n</w:t>
            </w:r>
            <w:r w:rsidRPr="00495D84">
              <w:rPr>
                <w:lang w:eastAsia="zh-CN"/>
              </w:rPr>
              <w:t>.a.</w:t>
            </w:r>
          </w:p>
        </w:tc>
        <w:tc>
          <w:tcPr>
            <w:tcW w:w="848" w:type="pct"/>
          </w:tcPr>
          <w:p w14:paraId="6D8CBDBC" w14:textId="22C4513F" w:rsidR="00682B11" w:rsidRPr="00495D84" w:rsidRDefault="00682B11" w:rsidP="00682B11">
            <w:pPr>
              <w:pStyle w:val="TAL"/>
            </w:pPr>
            <w:r w:rsidRPr="00495D84">
              <w:t>Frequency</w:t>
            </w:r>
            <w:r w:rsidR="00B27C84">
              <w:t xml:space="preserve"> </w:t>
            </w:r>
            <w:r w:rsidRPr="00495D84">
              <w:t>hopping</w:t>
            </w:r>
            <w:r w:rsidR="00B27C84">
              <w:t xml:space="preserve"> </w:t>
            </w:r>
            <w:r w:rsidRPr="00495D84">
              <w:t>is</w:t>
            </w:r>
            <w:r w:rsidR="00B27C84">
              <w:t xml:space="preserve"> </w:t>
            </w:r>
            <w:r w:rsidRPr="00495D84">
              <w:t>disabled</w:t>
            </w:r>
            <w:r w:rsidR="00B27C84">
              <w:t xml:space="preserve"> </w:t>
            </w:r>
          </w:p>
        </w:tc>
      </w:tr>
      <w:tr w:rsidR="00682B11" w:rsidRPr="00495D84" w14:paraId="0A8D7B28" w14:textId="77777777" w:rsidTr="00C541D2">
        <w:trPr>
          <w:jc w:val="center"/>
        </w:trPr>
        <w:tc>
          <w:tcPr>
            <w:tcW w:w="1340" w:type="pct"/>
          </w:tcPr>
          <w:p w14:paraId="01507C27" w14:textId="77777777" w:rsidR="00682B11" w:rsidRPr="00495D84" w:rsidRDefault="00682B11" w:rsidP="00E94096">
            <w:pPr>
              <w:pStyle w:val="TAL"/>
              <w:keepNext w:val="0"/>
            </w:pPr>
            <w:r w:rsidRPr="00495D84">
              <w:t>groupOrSequenceHopping</w:t>
            </w:r>
          </w:p>
        </w:tc>
        <w:tc>
          <w:tcPr>
            <w:tcW w:w="809" w:type="pct"/>
          </w:tcPr>
          <w:p w14:paraId="07B784FE" w14:textId="77777777" w:rsidR="00682B11" w:rsidRPr="00495D84" w:rsidRDefault="00682B11" w:rsidP="00682B11">
            <w:pPr>
              <w:pStyle w:val="TAL"/>
            </w:pPr>
            <w:r w:rsidRPr="00495D84">
              <w:t>neither</w:t>
            </w:r>
          </w:p>
        </w:tc>
        <w:tc>
          <w:tcPr>
            <w:tcW w:w="809" w:type="pct"/>
          </w:tcPr>
          <w:p w14:paraId="7BD8CAE9" w14:textId="4783A4DD" w:rsidR="00682B11" w:rsidRPr="00495D84" w:rsidRDefault="00682B11" w:rsidP="00682B11">
            <w:pPr>
              <w:pStyle w:val="TAL"/>
            </w:pPr>
            <w:r w:rsidRPr="00495D84">
              <w:t>neither</w:t>
            </w:r>
          </w:p>
        </w:tc>
        <w:tc>
          <w:tcPr>
            <w:tcW w:w="617" w:type="pct"/>
          </w:tcPr>
          <w:p w14:paraId="4846A6A6" w14:textId="7948E07B" w:rsidR="00682B11" w:rsidRPr="00495D84" w:rsidRDefault="00682B11" w:rsidP="00682B11">
            <w:pPr>
              <w:pStyle w:val="TAL"/>
            </w:pPr>
            <w:r w:rsidRPr="00495D84">
              <w:t>neither</w:t>
            </w:r>
          </w:p>
        </w:tc>
        <w:tc>
          <w:tcPr>
            <w:tcW w:w="577" w:type="pct"/>
          </w:tcPr>
          <w:p w14:paraId="5D2F53B7" w14:textId="51370EFB" w:rsidR="00682B11" w:rsidRPr="00495D84" w:rsidRDefault="00682B11" w:rsidP="00682B11">
            <w:pPr>
              <w:pStyle w:val="TAL"/>
            </w:pPr>
            <w:r w:rsidRPr="00495D84">
              <w:t>neither</w:t>
            </w:r>
          </w:p>
        </w:tc>
        <w:tc>
          <w:tcPr>
            <w:tcW w:w="848" w:type="pct"/>
          </w:tcPr>
          <w:p w14:paraId="2675A6D2" w14:textId="6EDB90BB" w:rsidR="00682B11" w:rsidRPr="00495D84" w:rsidRDefault="00682B11" w:rsidP="00682B11">
            <w:pPr>
              <w:pStyle w:val="TAL"/>
            </w:pPr>
            <w:r w:rsidRPr="00495D84">
              <w:t>No</w:t>
            </w:r>
            <w:r w:rsidR="00B27C84">
              <w:t xml:space="preserve"> </w:t>
            </w:r>
            <w:r w:rsidRPr="00495D84">
              <w:t>group</w:t>
            </w:r>
            <w:r w:rsidR="00B27C84">
              <w:t xml:space="preserve"> </w:t>
            </w:r>
            <w:r w:rsidRPr="00495D84">
              <w:t>or</w:t>
            </w:r>
            <w:r w:rsidR="00B27C84">
              <w:t xml:space="preserve"> </w:t>
            </w:r>
            <w:r w:rsidRPr="00495D84">
              <w:t>sequence</w:t>
            </w:r>
            <w:r w:rsidR="00B27C84">
              <w:t xml:space="preserve"> </w:t>
            </w:r>
            <w:r w:rsidRPr="00495D84">
              <w:t>hopping</w:t>
            </w:r>
          </w:p>
        </w:tc>
      </w:tr>
      <w:tr w:rsidR="00682B11" w:rsidRPr="00495D84" w14:paraId="1EF393FA" w14:textId="77777777" w:rsidTr="00C541D2">
        <w:trPr>
          <w:jc w:val="center"/>
        </w:trPr>
        <w:tc>
          <w:tcPr>
            <w:tcW w:w="1340" w:type="pct"/>
          </w:tcPr>
          <w:p w14:paraId="70BA537B" w14:textId="77777777" w:rsidR="00682B11" w:rsidRPr="00495D84" w:rsidRDefault="00682B11" w:rsidP="00E94096">
            <w:pPr>
              <w:pStyle w:val="TAL"/>
              <w:keepNext w:val="0"/>
            </w:pPr>
            <w:r w:rsidRPr="00495D84">
              <w:t>freqDomainPosition</w:t>
            </w:r>
          </w:p>
        </w:tc>
        <w:tc>
          <w:tcPr>
            <w:tcW w:w="809" w:type="pct"/>
          </w:tcPr>
          <w:p w14:paraId="372182BE" w14:textId="77777777" w:rsidR="00682B11" w:rsidRPr="00495D84" w:rsidRDefault="00682B11" w:rsidP="00682B11">
            <w:pPr>
              <w:pStyle w:val="TAL"/>
            </w:pPr>
            <w:r w:rsidRPr="00495D84">
              <w:t>0</w:t>
            </w:r>
          </w:p>
        </w:tc>
        <w:tc>
          <w:tcPr>
            <w:tcW w:w="809" w:type="pct"/>
          </w:tcPr>
          <w:p w14:paraId="199B67B8" w14:textId="205884B5" w:rsidR="00682B11" w:rsidRPr="00495D84" w:rsidRDefault="00682B11" w:rsidP="00682B11">
            <w:pPr>
              <w:pStyle w:val="TAL"/>
              <w:rPr>
                <w:lang w:eastAsia="zh-CN"/>
              </w:rPr>
            </w:pPr>
            <w:r w:rsidRPr="00495D84">
              <w:t>0</w:t>
            </w:r>
          </w:p>
        </w:tc>
        <w:tc>
          <w:tcPr>
            <w:tcW w:w="617" w:type="pct"/>
          </w:tcPr>
          <w:p w14:paraId="52E22B31" w14:textId="46ED5324" w:rsidR="00682B11" w:rsidRPr="00495D84" w:rsidRDefault="00682B11" w:rsidP="00682B11">
            <w:pPr>
              <w:pStyle w:val="TAL"/>
              <w:rPr>
                <w:lang w:eastAsia="zh-CN"/>
              </w:rPr>
            </w:pPr>
            <w:r w:rsidRPr="00495D84">
              <w:rPr>
                <w:rFonts w:hint="eastAsia"/>
                <w:lang w:eastAsia="zh-CN"/>
              </w:rPr>
              <w:t>0</w:t>
            </w:r>
          </w:p>
        </w:tc>
        <w:tc>
          <w:tcPr>
            <w:tcW w:w="577" w:type="pct"/>
          </w:tcPr>
          <w:p w14:paraId="7D7BF2B4" w14:textId="5974049F" w:rsidR="00682B11" w:rsidRPr="00495D84" w:rsidRDefault="00682B11" w:rsidP="00682B11">
            <w:pPr>
              <w:pStyle w:val="TAL"/>
            </w:pPr>
            <w:r w:rsidRPr="00495D84">
              <w:rPr>
                <w:rFonts w:hint="eastAsia"/>
                <w:lang w:eastAsia="zh-CN"/>
              </w:rPr>
              <w:t>0</w:t>
            </w:r>
          </w:p>
        </w:tc>
        <w:tc>
          <w:tcPr>
            <w:tcW w:w="848" w:type="pct"/>
          </w:tcPr>
          <w:p w14:paraId="1BA18838" w14:textId="404FD6F3" w:rsidR="00682B11" w:rsidRPr="00495D84" w:rsidRDefault="00682B11" w:rsidP="00682B11">
            <w:pPr>
              <w:pStyle w:val="TAL"/>
            </w:pPr>
            <w:r w:rsidRPr="00495D84">
              <w:t>Frequency</w:t>
            </w:r>
            <w:r w:rsidR="00B27C84">
              <w:t xml:space="preserve"> </w:t>
            </w:r>
            <w:r w:rsidRPr="00495D84">
              <w:t>domain</w:t>
            </w:r>
            <w:r w:rsidR="00B27C84">
              <w:t xml:space="preserve"> </w:t>
            </w:r>
            <w:r w:rsidRPr="00495D84">
              <w:t>position</w:t>
            </w:r>
            <w:r w:rsidR="00B27C84">
              <w:t xml:space="preserve"> </w:t>
            </w:r>
            <w:r w:rsidRPr="00495D84">
              <w:t>of</w:t>
            </w:r>
            <w:r w:rsidR="00B27C84">
              <w:t xml:space="preserve"> </w:t>
            </w:r>
            <w:r w:rsidRPr="00495D84">
              <w:t>SRS</w:t>
            </w:r>
          </w:p>
        </w:tc>
      </w:tr>
      <w:tr w:rsidR="00682B11" w:rsidRPr="00495D84" w14:paraId="67CF80DD" w14:textId="77777777" w:rsidTr="00C541D2">
        <w:trPr>
          <w:jc w:val="center"/>
        </w:trPr>
        <w:tc>
          <w:tcPr>
            <w:tcW w:w="1340" w:type="pct"/>
          </w:tcPr>
          <w:p w14:paraId="0180AA2D" w14:textId="77777777" w:rsidR="00682B11" w:rsidRPr="00495D84" w:rsidRDefault="00682B11" w:rsidP="00E94096">
            <w:pPr>
              <w:pStyle w:val="TAL"/>
              <w:keepNext w:val="0"/>
            </w:pPr>
            <w:r w:rsidRPr="00495D84">
              <w:t>freqDomainShift</w:t>
            </w:r>
          </w:p>
        </w:tc>
        <w:tc>
          <w:tcPr>
            <w:tcW w:w="809" w:type="pct"/>
          </w:tcPr>
          <w:p w14:paraId="400D3758" w14:textId="77777777" w:rsidR="00682B11" w:rsidRPr="00495D84" w:rsidRDefault="00682B11" w:rsidP="00682B11">
            <w:pPr>
              <w:pStyle w:val="TAL"/>
            </w:pPr>
            <w:r w:rsidRPr="00495D84">
              <w:t>0</w:t>
            </w:r>
          </w:p>
        </w:tc>
        <w:tc>
          <w:tcPr>
            <w:tcW w:w="809" w:type="pct"/>
          </w:tcPr>
          <w:p w14:paraId="2304FEC3" w14:textId="7EE7E619" w:rsidR="00682B11" w:rsidRPr="00495D84" w:rsidRDefault="00682B11" w:rsidP="00682B11">
            <w:pPr>
              <w:pStyle w:val="TAL"/>
              <w:rPr>
                <w:lang w:eastAsia="zh-CN"/>
              </w:rPr>
            </w:pPr>
            <w:r w:rsidRPr="00495D84">
              <w:t>0</w:t>
            </w:r>
          </w:p>
        </w:tc>
        <w:tc>
          <w:tcPr>
            <w:tcW w:w="617" w:type="pct"/>
          </w:tcPr>
          <w:p w14:paraId="134A92CC" w14:textId="79E6B6F0" w:rsidR="00682B11" w:rsidRPr="00495D84" w:rsidRDefault="00682B11" w:rsidP="00682B11">
            <w:pPr>
              <w:pStyle w:val="TAL"/>
              <w:rPr>
                <w:lang w:eastAsia="zh-CN"/>
              </w:rPr>
            </w:pPr>
            <w:r w:rsidRPr="00495D84">
              <w:rPr>
                <w:rFonts w:hint="eastAsia"/>
                <w:lang w:eastAsia="zh-CN"/>
              </w:rPr>
              <w:t>0</w:t>
            </w:r>
          </w:p>
        </w:tc>
        <w:tc>
          <w:tcPr>
            <w:tcW w:w="577" w:type="pct"/>
          </w:tcPr>
          <w:p w14:paraId="7D551311" w14:textId="499FD210" w:rsidR="00682B11" w:rsidRPr="00495D84" w:rsidRDefault="00682B11" w:rsidP="00682B11">
            <w:pPr>
              <w:pStyle w:val="TAL"/>
            </w:pPr>
            <w:r w:rsidRPr="00495D84">
              <w:rPr>
                <w:rFonts w:hint="eastAsia"/>
                <w:lang w:eastAsia="zh-CN"/>
              </w:rPr>
              <w:t>0</w:t>
            </w:r>
          </w:p>
        </w:tc>
        <w:tc>
          <w:tcPr>
            <w:tcW w:w="848" w:type="pct"/>
          </w:tcPr>
          <w:p w14:paraId="5611113F" w14:textId="663A84E1" w:rsidR="00682B11" w:rsidRPr="00495D84" w:rsidRDefault="00B27C84" w:rsidP="00682B11">
            <w:pPr>
              <w:pStyle w:val="TAL"/>
            </w:pPr>
            <w:r>
              <w:t xml:space="preserve"> </w:t>
            </w:r>
          </w:p>
        </w:tc>
      </w:tr>
      <w:tr w:rsidR="00682B11" w:rsidRPr="00495D84" w14:paraId="6F8246DC" w14:textId="77777777" w:rsidTr="00C541D2">
        <w:trPr>
          <w:jc w:val="center"/>
        </w:trPr>
        <w:tc>
          <w:tcPr>
            <w:tcW w:w="1340" w:type="pct"/>
          </w:tcPr>
          <w:p w14:paraId="1E8F9C77" w14:textId="77777777" w:rsidR="00682B11" w:rsidRPr="00495D84" w:rsidRDefault="00682B11" w:rsidP="00E94096">
            <w:pPr>
              <w:pStyle w:val="TAL"/>
              <w:keepNext w:val="0"/>
            </w:pPr>
            <w:r w:rsidRPr="00495D84">
              <w:t>pathlossReferenceRS</w:t>
            </w:r>
          </w:p>
          <w:p w14:paraId="06725694" w14:textId="77777777" w:rsidR="00682B11" w:rsidRPr="00495D84" w:rsidRDefault="00682B11" w:rsidP="00E94096">
            <w:pPr>
              <w:pStyle w:val="TAL"/>
              <w:keepNext w:val="0"/>
              <w:rPr>
                <w:lang w:eastAsia="zh-CN"/>
              </w:rPr>
            </w:pPr>
            <w:r w:rsidRPr="00495D84">
              <w:rPr>
                <w:rFonts w:hint="eastAsia"/>
                <w:lang w:eastAsia="zh-CN"/>
              </w:rPr>
              <w:t>s</w:t>
            </w:r>
            <w:r w:rsidRPr="00495D84">
              <w:rPr>
                <w:lang w:eastAsia="zh-CN"/>
              </w:rPr>
              <w:t>sb-Index</w:t>
            </w:r>
          </w:p>
        </w:tc>
        <w:tc>
          <w:tcPr>
            <w:tcW w:w="809" w:type="pct"/>
          </w:tcPr>
          <w:p w14:paraId="6B701AF8" w14:textId="77777777" w:rsidR="00682B11" w:rsidRPr="00495D84" w:rsidRDefault="00682B11" w:rsidP="00682B11">
            <w:pPr>
              <w:pStyle w:val="TAL"/>
            </w:pPr>
            <w:r w:rsidRPr="00495D84">
              <w:t>0</w:t>
            </w:r>
          </w:p>
        </w:tc>
        <w:tc>
          <w:tcPr>
            <w:tcW w:w="809" w:type="pct"/>
          </w:tcPr>
          <w:p w14:paraId="682B2147" w14:textId="21733ED3" w:rsidR="00682B11" w:rsidRPr="00495D84" w:rsidRDefault="00682B11" w:rsidP="00682B11">
            <w:pPr>
              <w:pStyle w:val="TAL"/>
              <w:rPr>
                <w:lang w:eastAsia="zh-CN"/>
              </w:rPr>
            </w:pPr>
            <w:r w:rsidRPr="00495D84">
              <w:t>0</w:t>
            </w:r>
          </w:p>
        </w:tc>
        <w:tc>
          <w:tcPr>
            <w:tcW w:w="617" w:type="pct"/>
          </w:tcPr>
          <w:p w14:paraId="072262A9" w14:textId="11AE5622" w:rsidR="00682B11" w:rsidRPr="00495D84" w:rsidRDefault="00682B11" w:rsidP="00682B11">
            <w:pPr>
              <w:pStyle w:val="TAL"/>
              <w:rPr>
                <w:lang w:eastAsia="zh-CN"/>
              </w:rPr>
            </w:pPr>
            <w:r w:rsidRPr="00495D84">
              <w:rPr>
                <w:lang w:eastAsia="zh-CN"/>
              </w:rPr>
              <w:t>0</w:t>
            </w:r>
          </w:p>
        </w:tc>
        <w:tc>
          <w:tcPr>
            <w:tcW w:w="577" w:type="pct"/>
          </w:tcPr>
          <w:p w14:paraId="20E952BF" w14:textId="2EEE4D90" w:rsidR="00682B11" w:rsidRPr="00495D84" w:rsidRDefault="00682B11" w:rsidP="00682B11">
            <w:pPr>
              <w:pStyle w:val="TAL"/>
            </w:pPr>
            <w:r w:rsidRPr="00495D84">
              <w:rPr>
                <w:lang w:eastAsia="zh-CN"/>
              </w:rPr>
              <w:t>0</w:t>
            </w:r>
          </w:p>
        </w:tc>
        <w:tc>
          <w:tcPr>
            <w:tcW w:w="848" w:type="pct"/>
          </w:tcPr>
          <w:p w14:paraId="46C78691" w14:textId="600F4CD9" w:rsidR="00682B11" w:rsidRPr="00495D84" w:rsidRDefault="00682B11" w:rsidP="00682B11">
            <w:pPr>
              <w:pStyle w:val="TAL"/>
            </w:pPr>
            <w:r w:rsidRPr="00495D84">
              <w:t>SSB</w:t>
            </w:r>
            <w:r w:rsidR="00B27C84">
              <w:t xml:space="preserve"> </w:t>
            </w:r>
            <w:r w:rsidRPr="00495D84">
              <w:t>#0</w:t>
            </w:r>
            <w:r w:rsidR="00B27C84">
              <w:t xml:space="preserve"> </w:t>
            </w:r>
            <w:r w:rsidRPr="00495D84">
              <w:t>is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path</w:t>
            </w:r>
            <w:r w:rsidR="00B27C84">
              <w:t xml:space="preserve"> </w:t>
            </w:r>
            <w:r w:rsidRPr="00495D84">
              <w:t>loss</w:t>
            </w:r>
            <w:r w:rsidR="00B27C84">
              <w:t xml:space="preserve"> </w:t>
            </w:r>
            <w:r w:rsidRPr="00495D84">
              <w:t>estimation</w:t>
            </w:r>
          </w:p>
        </w:tc>
      </w:tr>
      <w:tr w:rsidR="00682B11" w:rsidRPr="00495D84" w14:paraId="056363BD" w14:textId="77777777" w:rsidTr="00C541D2">
        <w:trPr>
          <w:jc w:val="center"/>
        </w:trPr>
        <w:tc>
          <w:tcPr>
            <w:tcW w:w="1340" w:type="pct"/>
          </w:tcPr>
          <w:p w14:paraId="73E54C1F" w14:textId="77777777" w:rsidR="00682B11" w:rsidRPr="00495D84" w:rsidRDefault="00682B11" w:rsidP="00E94096">
            <w:pPr>
              <w:pStyle w:val="TAL"/>
              <w:keepNext w:val="0"/>
            </w:pPr>
            <w:r w:rsidRPr="00495D84">
              <w:t>usage</w:t>
            </w:r>
          </w:p>
        </w:tc>
        <w:tc>
          <w:tcPr>
            <w:tcW w:w="809" w:type="pct"/>
          </w:tcPr>
          <w:p w14:paraId="3EA6382C" w14:textId="77777777" w:rsidR="00682B11" w:rsidRPr="00495D84" w:rsidRDefault="00682B11" w:rsidP="00682B11">
            <w:pPr>
              <w:pStyle w:val="TAL"/>
            </w:pPr>
            <w:r w:rsidRPr="00495D84">
              <w:rPr>
                <w:szCs w:val="24"/>
                <w:lang w:eastAsia="zh-TW"/>
              </w:rPr>
              <w:t>antennaSwitching</w:t>
            </w:r>
          </w:p>
        </w:tc>
        <w:tc>
          <w:tcPr>
            <w:tcW w:w="809" w:type="pct"/>
          </w:tcPr>
          <w:p w14:paraId="3324401B" w14:textId="5D3DF44D" w:rsidR="00682B11" w:rsidRPr="00495D84" w:rsidRDefault="00682B11" w:rsidP="00682B11">
            <w:pPr>
              <w:pStyle w:val="TAL"/>
            </w:pPr>
            <w:r w:rsidRPr="00495D84">
              <w:t>antennaSwitching</w:t>
            </w:r>
          </w:p>
        </w:tc>
        <w:tc>
          <w:tcPr>
            <w:tcW w:w="617" w:type="pct"/>
          </w:tcPr>
          <w:p w14:paraId="3697840E" w14:textId="59A89335" w:rsidR="00682B11" w:rsidRPr="00495D84" w:rsidRDefault="00682B11" w:rsidP="00682B11">
            <w:pPr>
              <w:pStyle w:val="TAL"/>
              <w:rPr>
                <w:lang w:eastAsia="zh-CN"/>
              </w:rPr>
            </w:pPr>
            <w:r w:rsidRPr="00495D84">
              <w:t>usagePDC-r17</w:t>
            </w:r>
          </w:p>
        </w:tc>
        <w:tc>
          <w:tcPr>
            <w:tcW w:w="577" w:type="pct"/>
          </w:tcPr>
          <w:p w14:paraId="634BAE1E" w14:textId="4D2F9C99" w:rsidR="00682B11" w:rsidRPr="00495D84" w:rsidRDefault="00682B11" w:rsidP="00682B11">
            <w:pPr>
              <w:pStyle w:val="TAL"/>
            </w:pPr>
            <w:r w:rsidRPr="00495D84">
              <w:rPr>
                <w:rFonts w:hint="eastAsia"/>
                <w:lang w:eastAsia="zh-CN"/>
              </w:rPr>
              <w:t>n</w:t>
            </w:r>
            <w:r w:rsidRPr="00495D84">
              <w:rPr>
                <w:lang w:eastAsia="zh-CN"/>
              </w:rPr>
              <w:t>.a.</w:t>
            </w:r>
          </w:p>
        </w:tc>
        <w:tc>
          <w:tcPr>
            <w:tcW w:w="848" w:type="pct"/>
          </w:tcPr>
          <w:p w14:paraId="09C5D404" w14:textId="0328BC07" w:rsidR="00682B11" w:rsidRPr="00495D84" w:rsidRDefault="00682B11" w:rsidP="00682B11">
            <w:pPr>
              <w:pStyle w:val="TAL"/>
            </w:pPr>
          </w:p>
        </w:tc>
      </w:tr>
      <w:tr w:rsidR="00682B11" w:rsidRPr="00495D84" w14:paraId="606C4C9E" w14:textId="77777777" w:rsidTr="00C541D2">
        <w:trPr>
          <w:jc w:val="center"/>
        </w:trPr>
        <w:tc>
          <w:tcPr>
            <w:tcW w:w="1340" w:type="pct"/>
          </w:tcPr>
          <w:p w14:paraId="50F60BAC" w14:textId="2371F61D" w:rsidR="00682B11" w:rsidRPr="00495D84" w:rsidRDefault="00682B11" w:rsidP="00E94096">
            <w:pPr>
              <w:pStyle w:val="TAL"/>
              <w:keepNext w:val="0"/>
            </w:pPr>
            <w:r w:rsidRPr="00495D84">
              <w:t>startPosition</w:t>
            </w:r>
            <w:r w:rsidRPr="00495D84">
              <w:rPr>
                <w:vertAlign w:val="superscript"/>
                <w:lang w:eastAsia="zh-CN"/>
              </w:rPr>
              <w:t>Note</w:t>
            </w:r>
            <w:r w:rsidR="00B27C84">
              <w:rPr>
                <w:vertAlign w:val="superscript"/>
                <w:lang w:eastAsia="zh-CN"/>
              </w:rPr>
              <w:t xml:space="preserve"> </w:t>
            </w:r>
            <w:r w:rsidRPr="00495D84">
              <w:rPr>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tcPr>
          <w:p w14:paraId="0A2AA04D" w14:textId="2DE15F85" w:rsidR="00682B11" w:rsidRPr="00495D84" w:rsidRDefault="00682B11" w:rsidP="00682B11">
            <w:pPr>
              <w:pStyle w:val="TAL"/>
            </w:pPr>
            <w:r w:rsidRPr="00495D84">
              <w:t>1</w:t>
            </w:r>
          </w:p>
        </w:tc>
        <w:tc>
          <w:tcPr>
            <w:tcW w:w="809" w:type="pct"/>
          </w:tcPr>
          <w:p w14:paraId="1B92F346" w14:textId="2CD20B09" w:rsidR="00682B11" w:rsidRPr="00495D84" w:rsidRDefault="00682B11" w:rsidP="00682B11">
            <w:pPr>
              <w:pStyle w:val="TAL"/>
            </w:pPr>
            <w:r w:rsidRPr="00495D84">
              <w:t>1</w:t>
            </w:r>
          </w:p>
        </w:tc>
        <w:tc>
          <w:tcPr>
            <w:tcW w:w="617" w:type="pct"/>
          </w:tcPr>
          <w:p w14:paraId="5D98BC65" w14:textId="10BC1C36" w:rsidR="00682B11" w:rsidRPr="00495D84" w:rsidRDefault="00682B11" w:rsidP="00682B11">
            <w:pPr>
              <w:pStyle w:val="TAL"/>
            </w:pPr>
            <w:r w:rsidRPr="00495D84">
              <w:t>5</w:t>
            </w:r>
          </w:p>
        </w:tc>
        <w:tc>
          <w:tcPr>
            <w:tcW w:w="577" w:type="pct"/>
          </w:tcPr>
          <w:p w14:paraId="2E3EF99D" w14:textId="6DB1EB32" w:rsidR="00682B11" w:rsidRPr="00495D84" w:rsidRDefault="00682B11" w:rsidP="00682B11">
            <w:pPr>
              <w:pStyle w:val="TAL"/>
            </w:pPr>
            <w:r w:rsidRPr="00495D84">
              <w:t>5</w:t>
            </w:r>
          </w:p>
        </w:tc>
        <w:tc>
          <w:tcPr>
            <w:tcW w:w="848" w:type="pct"/>
          </w:tcPr>
          <w:p w14:paraId="20546325" w14:textId="7B101063" w:rsidR="00682B11" w:rsidRPr="00495D84" w:rsidRDefault="00682B11" w:rsidP="00682B11">
            <w:pPr>
              <w:pStyle w:val="TAL"/>
            </w:pPr>
            <w:r w:rsidRPr="00495D84">
              <w:t>resourceMapping</w:t>
            </w:r>
            <w:r w:rsidR="00B27C84">
              <w:t xml:space="preserve"> </w:t>
            </w:r>
            <w:r w:rsidRPr="00495D84">
              <w:t>setting</w:t>
            </w:r>
          </w:p>
        </w:tc>
      </w:tr>
      <w:tr w:rsidR="00682B11" w:rsidRPr="00495D84" w14:paraId="759CC95B" w14:textId="77777777" w:rsidTr="00C541D2">
        <w:trPr>
          <w:jc w:val="center"/>
        </w:trPr>
        <w:tc>
          <w:tcPr>
            <w:tcW w:w="1340" w:type="pct"/>
          </w:tcPr>
          <w:p w14:paraId="35C442DC" w14:textId="03A95888" w:rsidR="00682B11" w:rsidRPr="00495D84" w:rsidRDefault="00682B11" w:rsidP="00E94096">
            <w:pPr>
              <w:pStyle w:val="TAL"/>
              <w:keepNext w:val="0"/>
            </w:pPr>
            <w:r w:rsidRPr="00495D84">
              <w:t>nrofSymbols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tcPr>
          <w:p w14:paraId="4545B642" w14:textId="3A1A3307" w:rsidR="00682B11" w:rsidRPr="00495D84" w:rsidRDefault="00682B11" w:rsidP="00682B11">
            <w:pPr>
              <w:pStyle w:val="TAL"/>
            </w:pPr>
            <w:r w:rsidRPr="00495D84">
              <w:t>1</w:t>
            </w:r>
          </w:p>
        </w:tc>
        <w:tc>
          <w:tcPr>
            <w:tcW w:w="809" w:type="pct"/>
          </w:tcPr>
          <w:p w14:paraId="57862E4B" w14:textId="10FE22AD" w:rsidR="00682B11" w:rsidRPr="00495D84" w:rsidRDefault="00682B11" w:rsidP="00682B11">
            <w:pPr>
              <w:pStyle w:val="TAL"/>
            </w:pPr>
            <w:r w:rsidRPr="00495D84">
              <w:t>1</w:t>
            </w:r>
          </w:p>
        </w:tc>
        <w:tc>
          <w:tcPr>
            <w:tcW w:w="617" w:type="pct"/>
          </w:tcPr>
          <w:p w14:paraId="2467A1A9" w14:textId="6F8B8BFC" w:rsidR="00682B11" w:rsidRPr="00495D84" w:rsidRDefault="00682B11" w:rsidP="00682B11">
            <w:pPr>
              <w:pStyle w:val="TAL"/>
            </w:pPr>
            <w:r w:rsidRPr="00495D84">
              <w:rPr>
                <w:rFonts w:hint="eastAsia"/>
              </w:rPr>
              <w:t>4</w:t>
            </w:r>
          </w:p>
        </w:tc>
        <w:tc>
          <w:tcPr>
            <w:tcW w:w="577" w:type="pct"/>
          </w:tcPr>
          <w:p w14:paraId="70D4F097" w14:textId="478069CC" w:rsidR="00682B11" w:rsidRPr="00495D84" w:rsidRDefault="00682B11" w:rsidP="00682B11">
            <w:pPr>
              <w:pStyle w:val="TAL"/>
            </w:pPr>
            <w:r w:rsidRPr="00495D84">
              <w:rPr>
                <w:rFonts w:hint="eastAsia"/>
              </w:rPr>
              <w:t>4</w:t>
            </w:r>
          </w:p>
        </w:tc>
        <w:tc>
          <w:tcPr>
            <w:tcW w:w="848" w:type="pct"/>
          </w:tcPr>
          <w:p w14:paraId="1E6DCEA1" w14:textId="066F46FC" w:rsidR="00682B11" w:rsidRPr="00495D84" w:rsidRDefault="00682B11" w:rsidP="00682B11">
            <w:pPr>
              <w:pStyle w:val="TAL"/>
            </w:pPr>
          </w:p>
        </w:tc>
      </w:tr>
      <w:tr w:rsidR="00682B11" w:rsidRPr="00495D84" w14:paraId="57845BD9" w14:textId="77777777" w:rsidTr="00C541D2">
        <w:trPr>
          <w:jc w:val="center"/>
        </w:trPr>
        <w:tc>
          <w:tcPr>
            <w:tcW w:w="1340" w:type="pct"/>
          </w:tcPr>
          <w:p w14:paraId="1AE5A438" w14:textId="77777777" w:rsidR="00682B11" w:rsidRPr="00495D84" w:rsidRDefault="00682B11" w:rsidP="00E94096">
            <w:pPr>
              <w:pStyle w:val="TAL"/>
              <w:keepNext w:val="0"/>
            </w:pPr>
            <w:r w:rsidRPr="00495D84">
              <w:t>repetitionFactor</w:t>
            </w:r>
          </w:p>
        </w:tc>
        <w:tc>
          <w:tcPr>
            <w:tcW w:w="809" w:type="pct"/>
          </w:tcPr>
          <w:p w14:paraId="76D9AB11" w14:textId="77777777" w:rsidR="00682B11" w:rsidRPr="00495D84" w:rsidRDefault="00682B11" w:rsidP="00682B11">
            <w:pPr>
              <w:pStyle w:val="TAL"/>
            </w:pPr>
            <w:r w:rsidRPr="00495D84">
              <w:t>n1</w:t>
            </w:r>
          </w:p>
        </w:tc>
        <w:tc>
          <w:tcPr>
            <w:tcW w:w="809" w:type="pct"/>
          </w:tcPr>
          <w:p w14:paraId="21B58937" w14:textId="0085087D" w:rsidR="00682B11" w:rsidRPr="00495D84" w:rsidRDefault="00682B11" w:rsidP="00682B11">
            <w:pPr>
              <w:pStyle w:val="TAL"/>
              <w:rPr>
                <w:lang w:eastAsia="zh-CN"/>
              </w:rPr>
            </w:pPr>
            <w:r w:rsidRPr="00495D84">
              <w:t>n1</w:t>
            </w:r>
          </w:p>
        </w:tc>
        <w:tc>
          <w:tcPr>
            <w:tcW w:w="617" w:type="pct"/>
          </w:tcPr>
          <w:p w14:paraId="54CC0049" w14:textId="51AAD4E0" w:rsidR="00682B11" w:rsidRPr="00495D84" w:rsidRDefault="00682B11" w:rsidP="00682B11">
            <w:pPr>
              <w:pStyle w:val="TAL"/>
              <w:rPr>
                <w:lang w:eastAsia="zh-CN"/>
              </w:rPr>
            </w:pPr>
            <w:r w:rsidRPr="00495D84">
              <w:rPr>
                <w:rFonts w:hint="eastAsia"/>
                <w:lang w:eastAsia="zh-CN"/>
              </w:rPr>
              <w:t>n.</w:t>
            </w:r>
            <w:r w:rsidRPr="00495D84">
              <w:rPr>
                <w:lang w:eastAsia="zh-CN"/>
              </w:rPr>
              <w:t>a.</w:t>
            </w:r>
          </w:p>
        </w:tc>
        <w:tc>
          <w:tcPr>
            <w:tcW w:w="577" w:type="pct"/>
          </w:tcPr>
          <w:p w14:paraId="19E0054F" w14:textId="36B18F1C" w:rsidR="00682B11" w:rsidRPr="00495D84" w:rsidRDefault="00682B11" w:rsidP="00682B11">
            <w:pPr>
              <w:pStyle w:val="TAL"/>
            </w:pPr>
            <w:r w:rsidRPr="00495D84">
              <w:rPr>
                <w:rFonts w:hint="eastAsia"/>
                <w:lang w:eastAsia="zh-CN"/>
              </w:rPr>
              <w:t>n.</w:t>
            </w:r>
            <w:r w:rsidRPr="00495D84">
              <w:rPr>
                <w:lang w:eastAsia="zh-CN"/>
              </w:rPr>
              <w:t>a.</w:t>
            </w:r>
          </w:p>
        </w:tc>
        <w:tc>
          <w:tcPr>
            <w:tcW w:w="848" w:type="pct"/>
          </w:tcPr>
          <w:p w14:paraId="1784AA42" w14:textId="6D2D2ADE" w:rsidR="00682B11" w:rsidRPr="00495D84" w:rsidRDefault="00682B11" w:rsidP="00682B11">
            <w:pPr>
              <w:pStyle w:val="TAL"/>
            </w:pPr>
            <w:r w:rsidRPr="00495D84">
              <w:t>without</w:t>
            </w:r>
            <w:r w:rsidR="00B27C84">
              <w:t xml:space="preserve"> </w:t>
            </w:r>
            <w:r w:rsidRPr="00495D84">
              <w:t>repetition.</w:t>
            </w:r>
          </w:p>
        </w:tc>
      </w:tr>
      <w:tr w:rsidR="00682B11" w:rsidRPr="00495D84" w14:paraId="6FF9EE35" w14:textId="77777777" w:rsidTr="00C541D2">
        <w:trPr>
          <w:jc w:val="center"/>
        </w:trPr>
        <w:tc>
          <w:tcPr>
            <w:tcW w:w="1340" w:type="pct"/>
          </w:tcPr>
          <w:p w14:paraId="0BC484AD" w14:textId="77777777" w:rsidR="00682B11" w:rsidRPr="00495D84" w:rsidRDefault="00682B11" w:rsidP="00E94096">
            <w:pPr>
              <w:pStyle w:val="TAL"/>
              <w:keepNext w:val="0"/>
            </w:pPr>
            <w:r w:rsidRPr="00495D84">
              <w:t>transmissionComb</w:t>
            </w:r>
          </w:p>
        </w:tc>
        <w:tc>
          <w:tcPr>
            <w:tcW w:w="809" w:type="pct"/>
          </w:tcPr>
          <w:p w14:paraId="0D22A975" w14:textId="77777777" w:rsidR="00682B11" w:rsidRPr="00495D84" w:rsidRDefault="00682B11" w:rsidP="00682B11">
            <w:pPr>
              <w:pStyle w:val="TAL"/>
              <w:rPr>
                <w:lang w:eastAsia="zh-CN"/>
              </w:rPr>
            </w:pPr>
            <w:r w:rsidRPr="00495D84">
              <w:rPr>
                <w:lang w:eastAsia="zh-CN"/>
              </w:rPr>
              <w:t>n2</w:t>
            </w:r>
          </w:p>
        </w:tc>
        <w:tc>
          <w:tcPr>
            <w:tcW w:w="809" w:type="pct"/>
          </w:tcPr>
          <w:p w14:paraId="46DF021E" w14:textId="0AA35B63" w:rsidR="00682B11" w:rsidRPr="00495D84" w:rsidRDefault="00682B11" w:rsidP="00682B11">
            <w:pPr>
              <w:pStyle w:val="TAL"/>
              <w:rPr>
                <w:lang w:eastAsia="zh-CN"/>
              </w:rPr>
            </w:pPr>
            <w:r w:rsidRPr="00495D84">
              <w:t>n2</w:t>
            </w:r>
          </w:p>
        </w:tc>
        <w:tc>
          <w:tcPr>
            <w:tcW w:w="617" w:type="pct"/>
          </w:tcPr>
          <w:p w14:paraId="2A2F055F" w14:textId="4C5DD5C7" w:rsidR="00682B11" w:rsidRPr="00495D84" w:rsidRDefault="00682B11" w:rsidP="00682B11">
            <w:pPr>
              <w:pStyle w:val="TAL"/>
              <w:rPr>
                <w:lang w:eastAsia="zh-CN"/>
              </w:rPr>
            </w:pPr>
            <w:r w:rsidRPr="00495D84">
              <w:rPr>
                <w:rFonts w:hint="eastAsia"/>
                <w:lang w:eastAsia="zh-CN"/>
              </w:rPr>
              <w:t>n</w:t>
            </w:r>
            <w:r w:rsidRPr="00495D84">
              <w:rPr>
                <w:lang w:eastAsia="zh-CN"/>
              </w:rPr>
              <w:t>4</w:t>
            </w:r>
          </w:p>
        </w:tc>
        <w:tc>
          <w:tcPr>
            <w:tcW w:w="577" w:type="pct"/>
          </w:tcPr>
          <w:p w14:paraId="0A251B75" w14:textId="3133C590" w:rsidR="00682B11" w:rsidRPr="00495D84" w:rsidRDefault="00682B11" w:rsidP="00682B11">
            <w:pPr>
              <w:pStyle w:val="TAL"/>
            </w:pPr>
            <w:r w:rsidRPr="00495D84">
              <w:rPr>
                <w:rFonts w:hint="eastAsia"/>
                <w:lang w:eastAsia="zh-CN"/>
              </w:rPr>
              <w:t>n</w:t>
            </w:r>
            <w:r w:rsidRPr="00495D84">
              <w:rPr>
                <w:lang w:eastAsia="zh-CN"/>
              </w:rPr>
              <w:t>4</w:t>
            </w:r>
          </w:p>
        </w:tc>
        <w:tc>
          <w:tcPr>
            <w:tcW w:w="848" w:type="pct"/>
          </w:tcPr>
          <w:p w14:paraId="05CBA15C" w14:textId="3264907B" w:rsidR="00682B11" w:rsidRPr="00495D84" w:rsidRDefault="00682B11" w:rsidP="00682B11">
            <w:pPr>
              <w:pStyle w:val="TAL"/>
            </w:pPr>
          </w:p>
        </w:tc>
      </w:tr>
      <w:tr w:rsidR="00682B11" w:rsidRPr="00495D84" w14:paraId="313E73B1" w14:textId="77777777" w:rsidTr="00C541D2">
        <w:trPr>
          <w:jc w:val="center"/>
        </w:trPr>
        <w:tc>
          <w:tcPr>
            <w:tcW w:w="1340" w:type="pct"/>
          </w:tcPr>
          <w:p w14:paraId="62345266" w14:textId="77777777" w:rsidR="00682B11" w:rsidRPr="00495D84" w:rsidRDefault="00682B11" w:rsidP="00E94096">
            <w:pPr>
              <w:pStyle w:val="TAL"/>
              <w:keepNext w:val="0"/>
            </w:pPr>
            <w:r w:rsidRPr="00495D84">
              <w:t>combOffset-n2</w:t>
            </w:r>
          </w:p>
        </w:tc>
        <w:tc>
          <w:tcPr>
            <w:tcW w:w="809" w:type="pct"/>
          </w:tcPr>
          <w:p w14:paraId="0C4A09AB" w14:textId="77777777" w:rsidR="00682B11" w:rsidRPr="00495D84" w:rsidRDefault="00682B11" w:rsidP="00682B11">
            <w:pPr>
              <w:pStyle w:val="TAL"/>
            </w:pPr>
            <w:r w:rsidRPr="00495D84">
              <w:t>0</w:t>
            </w:r>
          </w:p>
        </w:tc>
        <w:tc>
          <w:tcPr>
            <w:tcW w:w="809" w:type="pct"/>
          </w:tcPr>
          <w:p w14:paraId="4B9728A4" w14:textId="37F58C61" w:rsidR="00682B11" w:rsidRPr="00495D84" w:rsidRDefault="00682B11" w:rsidP="00682B11">
            <w:pPr>
              <w:pStyle w:val="TAL"/>
              <w:rPr>
                <w:lang w:eastAsia="zh-CN"/>
              </w:rPr>
            </w:pPr>
            <w:r w:rsidRPr="00495D84">
              <w:t>0</w:t>
            </w:r>
          </w:p>
        </w:tc>
        <w:tc>
          <w:tcPr>
            <w:tcW w:w="617" w:type="pct"/>
          </w:tcPr>
          <w:p w14:paraId="0908026C" w14:textId="74611608" w:rsidR="00682B11" w:rsidRPr="00495D84" w:rsidRDefault="00682B11" w:rsidP="00682B11">
            <w:pPr>
              <w:pStyle w:val="TAL"/>
              <w:rPr>
                <w:lang w:eastAsia="zh-CN"/>
              </w:rPr>
            </w:pPr>
            <w:r w:rsidRPr="00495D84">
              <w:rPr>
                <w:rFonts w:hint="eastAsia"/>
                <w:lang w:eastAsia="zh-CN"/>
              </w:rPr>
              <w:t>0</w:t>
            </w:r>
          </w:p>
        </w:tc>
        <w:tc>
          <w:tcPr>
            <w:tcW w:w="577" w:type="pct"/>
          </w:tcPr>
          <w:p w14:paraId="7593533D" w14:textId="68EDE21B" w:rsidR="00682B11" w:rsidRPr="00495D84" w:rsidRDefault="00682B11" w:rsidP="00682B11">
            <w:pPr>
              <w:pStyle w:val="TAL"/>
            </w:pPr>
            <w:r w:rsidRPr="00495D84">
              <w:rPr>
                <w:rFonts w:hint="eastAsia"/>
                <w:lang w:eastAsia="zh-CN"/>
              </w:rPr>
              <w:t>0</w:t>
            </w:r>
          </w:p>
        </w:tc>
        <w:tc>
          <w:tcPr>
            <w:tcW w:w="848" w:type="pct"/>
          </w:tcPr>
          <w:p w14:paraId="0F61AD35" w14:textId="3B283D6F" w:rsidR="00682B11" w:rsidRPr="00495D84" w:rsidRDefault="00682B11" w:rsidP="00682B11">
            <w:pPr>
              <w:pStyle w:val="TAL"/>
            </w:pPr>
            <w:r w:rsidRPr="00495D84">
              <w:t>transmissionComb</w:t>
            </w:r>
            <w:r w:rsidR="00B27C84">
              <w:t xml:space="preserve"> </w:t>
            </w:r>
            <w:r w:rsidRPr="00495D84">
              <w:t>setting</w:t>
            </w:r>
          </w:p>
        </w:tc>
      </w:tr>
      <w:tr w:rsidR="00682B11" w:rsidRPr="00495D84" w14:paraId="1D9E75EC" w14:textId="77777777" w:rsidTr="00C541D2">
        <w:trPr>
          <w:jc w:val="center"/>
        </w:trPr>
        <w:tc>
          <w:tcPr>
            <w:tcW w:w="1340" w:type="pct"/>
          </w:tcPr>
          <w:p w14:paraId="43E911EF" w14:textId="77777777" w:rsidR="00682B11" w:rsidRPr="00495D84" w:rsidRDefault="00682B11" w:rsidP="00E94096">
            <w:pPr>
              <w:pStyle w:val="TAL"/>
              <w:keepNext w:val="0"/>
            </w:pPr>
            <w:r w:rsidRPr="00495D84">
              <w:t>cyclicShift-n2</w:t>
            </w:r>
          </w:p>
        </w:tc>
        <w:tc>
          <w:tcPr>
            <w:tcW w:w="809" w:type="pct"/>
          </w:tcPr>
          <w:p w14:paraId="5F61E659" w14:textId="77777777" w:rsidR="00682B11" w:rsidRPr="00495D84" w:rsidRDefault="00682B11" w:rsidP="00682B11">
            <w:pPr>
              <w:pStyle w:val="TAL"/>
            </w:pPr>
            <w:r w:rsidRPr="00495D84">
              <w:t>0</w:t>
            </w:r>
          </w:p>
        </w:tc>
        <w:tc>
          <w:tcPr>
            <w:tcW w:w="809" w:type="pct"/>
          </w:tcPr>
          <w:p w14:paraId="51A0C9F4" w14:textId="6217390B" w:rsidR="00682B11" w:rsidRPr="00495D84" w:rsidRDefault="00682B11" w:rsidP="00682B11">
            <w:pPr>
              <w:pStyle w:val="TAL"/>
              <w:rPr>
                <w:lang w:eastAsia="zh-CN"/>
              </w:rPr>
            </w:pPr>
            <w:r w:rsidRPr="00495D84">
              <w:t>0</w:t>
            </w:r>
          </w:p>
        </w:tc>
        <w:tc>
          <w:tcPr>
            <w:tcW w:w="617" w:type="pct"/>
          </w:tcPr>
          <w:p w14:paraId="3FE1222A" w14:textId="00FEFF9D" w:rsidR="00682B11" w:rsidRPr="00495D84" w:rsidRDefault="00682B11" w:rsidP="00682B11">
            <w:pPr>
              <w:pStyle w:val="TAL"/>
              <w:rPr>
                <w:lang w:eastAsia="zh-CN"/>
              </w:rPr>
            </w:pPr>
            <w:r w:rsidRPr="00495D84">
              <w:rPr>
                <w:rFonts w:hint="eastAsia"/>
                <w:lang w:eastAsia="zh-CN"/>
              </w:rPr>
              <w:t>0</w:t>
            </w:r>
          </w:p>
        </w:tc>
        <w:tc>
          <w:tcPr>
            <w:tcW w:w="577" w:type="pct"/>
          </w:tcPr>
          <w:p w14:paraId="39ED4916" w14:textId="1351B032" w:rsidR="00682B11" w:rsidRPr="00495D84" w:rsidRDefault="00682B11" w:rsidP="00682B11">
            <w:pPr>
              <w:pStyle w:val="TAL"/>
            </w:pPr>
            <w:r w:rsidRPr="00495D84">
              <w:rPr>
                <w:rFonts w:hint="eastAsia"/>
                <w:lang w:eastAsia="zh-CN"/>
              </w:rPr>
              <w:t>0</w:t>
            </w:r>
          </w:p>
        </w:tc>
        <w:tc>
          <w:tcPr>
            <w:tcW w:w="848" w:type="pct"/>
          </w:tcPr>
          <w:p w14:paraId="49CECD15" w14:textId="7FC68E72" w:rsidR="00682B11" w:rsidRPr="00495D84" w:rsidRDefault="00B27C84" w:rsidP="00682B11">
            <w:pPr>
              <w:pStyle w:val="TAL"/>
            </w:pPr>
            <w:r>
              <w:t xml:space="preserve"> </w:t>
            </w:r>
          </w:p>
        </w:tc>
      </w:tr>
      <w:tr w:rsidR="00682B11" w:rsidRPr="00495D84" w14:paraId="3AD0561F" w14:textId="77777777" w:rsidTr="00C541D2">
        <w:trPr>
          <w:jc w:val="center"/>
        </w:trPr>
        <w:tc>
          <w:tcPr>
            <w:tcW w:w="1340" w:type="pct"/>
          </w:tcPr>
          <w:p w14:paraId="631EA9A9" w14:textId="2390F306" w:rsidR="00682B11" w:rsidRPr="00495D84" w:rsidRDefault="00682B11" w:rsidP="00E94096">
            <w:pPr>
              <w:pStyle w:val="TAL"/>
              <w:keepNext w:val="0"/>
            </w:pPr>
            <w:r w:rsidRPr="00495D84">
              <w:t>nrofSRS-Ports</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Pr>
          <w:p w14:paraId="2A5FAAD0" w14:textId="77777777" w:rsidR="00682B11" w:rsidRPr="00495D84" w:rsidRDefault="00682B11" w:rsidP="00682B11">
            <w:pPr>
              <w:pStyle w:val="TAL"/>
            </w:pPr>
            <w:r w:rsidRPr="00495D84">
              <w:t>port1</w:t>
            </w:r>
          </w:p>
        </w:tc>
        <w:tc>
          <w:tcPr>
            <w:tcW w:w="809" w:type="pct"/>
          </w:tcPr>
          <w:p w14:paraId="169F45BC" w14:textId="2FF44E63" w:rsidR="00682B11" w:rsidRPr="00495D84" w:rsidRDefault="00682B11" w:rsidP="00682B11">
            <w:pPr>
              <w:pStyle w:val="TAL"/>
            </w:pPr>
            <w:r w:rsidRPr="00495D84">
              <w:t>port1</w:t>
            </w:r>
          </w:p>
        </w:tc>
        <w:tc>
          <w:tcPr>
            <w:tcW w:w="617" w:type="pct"/>
          </w:tcPr>
          <w:p w14:paraId="04B6EFE1" w14:textId="20707E05" w:rsidR="00682B11" w:rsidRPr="00495D84" w:rsidRDefault="00682B11" w:rsidP="00682B11">
            <w:pPr>
              <w:pStyle w:val="TAL"/>
            </w:pPr>
            <w:r w:rsidRPr="00495D84">
              <w:t>port1</w:t>
            </w:r>
          </w:p>
        </w:tc>
        <w:tc>
          <w:tcPr>
            <w:tcW w:w="577" w:type="pct"/>
          </w:tcPr>
          <w:p w14:paraId="769620BB" w14:textId="3AE88158" w:rsidR="00682B11" w:rsidRPr="00495D84" w:rsidRDefault="00682B11" w:rsidP="00682B11">
            <w:pPr>
              <w:pStyle w:val="TAL"/>
            </w:pPr>
            <w:r w:rsidRPr="00495D84">
              <w:t>port1</w:t>
            </w:r>
          </w:p>
        </w:tc>
        <w:tc>
          <w:tcPr>
            <w:tcW w:w="848" w:type="pct"/>
          </w:tcPr>
          <w:p w14:paraId="3328AF0D" w14:textId="50F17FB4" w:rsidR="00682B11" w:rsidRPr="00495D84" w:rsidRDefault="00682B11" w:rsidP="00682B11">
            <w:pPr>
              <w:pStyle w:val="TAL"/>
            </w:pPr>
            <w:r w:rsidRPr="00495D84">
              <w:t>Number</w:t>
            </w:r>
            <w:r w:rsidR="00B27C84">
              <w:t xml:space="preserve"> </w:t>
            </w:r>
            <w:r w:rsidRPr="00495D84">
              <w:t>of</w:t>
            </w:r>
            <w:r w:rsidR="00B27C84">
              <w:t xml:space="preserve"> </w:t>
            </w:r>
            <w:r w:rsidRPr="00495D84">
              <w:t>antenna</w:t>
            </w:r>
            <w:r w:rsidR="00B27C84">
              <w:t xml:space="preserve"> </w:t>
            </w:r>
            <w:r w:rsidRPr="00495D84">
              <w:t>ports</w:t>
            </w:r>
            <w:r w:rsidR="00B27C84">
              <w:t xml:space="preserve"> </w:t>
            </w:r>
            <w:r w:rsidRPr="00495D84">
              <w:t>used</w:t>
            </w:r>
            <w:r w:rsidR="00B27C84">
              <w:t xml:space="preserve"> </w:t>
            </w:r>
            <w:r w:rsidRPr="00495D84">
              <w:t>for</w:t>
            </w:r>
            <w:r w:rsidR="00B27C84">
              <w:t xml:space="preserve"> </w:t>
            </w:r>
            <w:r w:rsidRPr="00495D84">
              <w:t>SRS</w:t>
            </w:r>
            <w:r w:rsidR="00B27C84">
              <w:t xml:space="preserve"> </w:t>
            </w:r>
            <w:r w:rsidRPr="00495D84">
              <w:t>transmission</w:t>
            </w:r>
          </w:p>
        </w:tc>
      </w:tr>
      <w:tr w:rsidR="00682B11" w:rsidRPr="00495D84" w14:paraId="71BB42C4" w14:textId="77777777" w:rsidTr="00C541D2">
        <w:trPr>
          <w:jc w:val="center"/>
        </w:trPr>
        <w:tc>
          <w:tcPr>
            <w:tcW w:w="1340" w:type="pct"/>
          </w:tcPr>
          <w:p w14:paraId="6584B947" w14:textId="6CECB0FF" w:rsidR="00682B11" w:rsidRPr="00495D84" w:rsidRDefault="00682B11" w:rsidP="00E94096">
            <w:pPr>
              <w:pStyle w:val="TAL"/>
              <w:keepNext w:val="0"/>
            </w:pPr>
            <w:r w:rsidRPr="00495D84">
              <w:t>resourceType</w:t>
            </w:r>
          </w:p>
        </w:tc>
        <w:tc>
          <w:tcPr>
            <w:tcW w:w="809" w:type="pct"/>
          </w:tcPr>
          <w:p w14:paraId="2FC4C6B7" w14:textId="77777777" w:rsidR="00682B11" w:rsidRPr="00495D84" w:rsidRDefault="00682B11" w:rsidP="00682B11">
            <w:pPr>
              <w:pStyle w:val="TAL"/>
            </w:pPr>
            <w:r w:rsidRPr="00495D84">
              <w:t>Periodic</w:t>
            </w:r>
          </w:p>
        </w:tc>
        <w:tc>
          <w:tcPr>
            <w:tcW w:w="809" w:type="pct"/>
          </w:tcPr>
          <w:p w14:paraId="5DC2919C" w14:textId="4A6FFB50" w:rsidR="00682B11" w:rsidRPr="00495D84" w:rsidRDefault="00682B11" w:rsidP="00682B11">
            <w:pPr>
              <w:pStyle w:val="TAL"/>
            </w:pPr>
            <w:r w:rsidRPr="00495D84">
              <w:t>Aperiodic</w:t>
            </w:r>
          </w:p>
        </w:tc>
        <w:tc>
          <w:tcPr>
            <w:tcW w:w="617" w:type="pct"/>
          </w:tcPr>
          <w:p w14:paraId="708FA52B" w14:textId="7742EE72" w:rsidR="00682B11" w:rsidRPr="00495D84" w:rsidRDefault="00682B11" w:rsidP="00682B11">
            <w:pPr>
              <w:pStyle w:val="TAL"/>
            </w:pPr>
            <w:r w:rsidRPr="00495D84">
              <w:t>Periodic</w:t>
            </w:r>
          </w:p>
        </w:tc>
        <w:tc>
          <w:tcPr>
            <w:tcW w:w="577" w:type="pct"/>
          </w:tcPr>
          <w:p w14:paraId="5DD2E71F" w14:textId="791D3538" w:rsidR="00682B11" w:rsidRPr="00495D84" w:rsidRDefault="00682B11" w:rsidP="00682B11">
            <w:pPr>
              <w:pStyle w:val="TAL"/>
            </w:pPr>
            <w:r w:rsidRPr="00495D84">
              <w:t>Periodic</w:t>
            </w:r>
          </w:p>
        </w:tc>
        <w:tc>
          <w:tcPr>
            <w:tcW w:w="848" w:type="pct"/>
          </w:tcPr>
          <w:p w14:paraId="2B081FDE" w14:textId="42F3EB9F" w:rsidR="00682B11" w:rsidRPr="00495D84" w:rsidRDefault="00682B11" w:rsidP="00682B11">
            <w:pPr>
              <w:pStyle w:val="TAL"/>
            </w:pPr>
          </w:p>
        </w:tc>
      </w:tr>
      <w:tr w:rsidR="00682B11" w:rsidRPr="00495D84" w14:paraId="670F4375" w14:textId="77777777" w:rsidTr="00C541D2">
        <w:trPr>
          <w:jc w:val="center"/>
        </w:trPr>
        <w:tc>
          <w:tcPr>
            <w:tcW w:w="1340" w:type="pct"/>
          </w:tcPr>
          <w:p w14:paraId="37FD3F1B" w14:textId="23FDA535" w:rsidR="00682B11" w:rsidRPr="00495D84" w:rsidRDefault="00682B11" w:rsidP="00E94096">
            <w:pPr>
              <w:pStyle w:val="TAL"/>
              <w:keepNext w:val="0"/>
            </w:pPr>
            <w:r w:rsidRPr="00495D84">
              <w:t>periodicityAndOffset-p</w:t>
            </w:r>
            <w:r w:rsidR="00B27C84">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sidR="00B27C84">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Pr>
          <w:p w14:paraId="096AC9DA" w14:textId="2395E5FC" w:rsidR="00682B11" w:rsidRPr="00495D84" w:rsidRDefault="00682B11" w:rsidP="00682B11">
            <w:pPr>
              <w:pStyle w:val="TAL"/>
            </w:pPr>
            <w:r w:rsidRPr="00495D84">
              <w:t>sl40,</w:t>
            </w:r>
            <w:r w:rsidR="00B27C84">
              <w:t xml:space="preserve"> </w:t>
            </w:r>
            <w:r w:rsidRPr="00495D84">
              <w:t>1</w:t>
            </w:r>
          </w:p>
        </w:tc>
        <w:tc>
          <w:tcPr>
            <w:tcW w:w="809" w:type="pct"/>
          </w:tcPr>
          <w:p w14:paraId="4B8DC90D" w14:textId="4509139D" w:rsidR="00682B11" w:rsidRPr="00495D84" w:rsidRDefault="00682B11" w:rsidP="00682B11">
            <w:pPr>
              <w:pStyle w:val="TAL"/>
            </w:pPr>
            <w:r w:rsidRPr="00495D84">
              <w:t>N/A</w:t>
            </w:r>
          </w:p>
        </w:tc>
        <w:tc>
          <w:tcPr>
            <w:tcW w:w="617" w:type="pct"/>
          </w:tcPr>
          <w:p w14:paraId="5BEF9228" w14:textId="72CB5D73"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577" w:type="pct"/>
          </w:tcPr>
          <w:p w14:paraId="462B0248" w14:textId="16E689BB" w:rsidR="00682B11" w:rsidRPr="00495D84" w:rsidRDefault="00682B11" w:rsidP="00682B11">
            <w:pPr>
              <w:pStyle w:val="TAL"/>
            </w:pPr>
            <w:r w:rsidRPr="00495D84">
              <w:rPr>
                <w:rFonts w:hint="eastAsia"/>
              </w:rPr>
              <w:t>s</w:t>
            </w:r>
            <w:r w:rsidRPr="00495D84">
              <w:t>l160,</w:t>
            </w:r>
            <w:r w:rsidR="00B27C84">
              <w:t xml:space="preserve"> </w:t>
            </w:r>
            <w:r w:rsidRPr="00495D84">
              <w:t>20</w:t>
            </w:r>
          </w:p>
        </w:tc>
        <w:tc>
          <w:tcPr>
            <w:tcW w:w="848" w:type="pct"/>
          </w:tcPr>
          <w:p w14:paraId="60CE57E8" w14:textId="2082A518" w:rsidR="00682B11" w:rsidRPr="00495D84" w:rsidRDefault="00682B11" w:rsidP="00682B11">
            <w:pPr>
              <w:pStyle w:val="TAL"/>
            </w:pPr>
            <w:r w:rsidRPr="00495D84">
              <w:t>SRS</w:t>
            </w:r>
            <w:r w:rsidR="00B27C84">
              <w:t xml:space="preserve"> </w:t>
            </w:r>
            <w:r w:rsidRPr="00495D84">
              <w:t>transmission</w:t>
            </w:r>
            <w:r w:rsidR="00B27C84">
              <w:t xml:space="preserve"> </w:t>
            </w:r>
            <w:r w:rsidRPr="00495D84">
              <w:t>periodicity</w:t>
            </w:r>
          </w:p>
        </w:tc>
      </w:tr>
      <w:tr w:rsidR="00682B11" w:rsidRPr="00495D84" w14:paraId="6DB52BAD" w14:textId="77777777" w:rsidTr="00E94096">
        <w:trPr>
          <w:jc w:val="center"/>
        </w:trPr>
        <w:tc>
          <w:tcPr>
            <w:tcW w:w="5000" w:type="pct"/>
            <w:gridSpan w:val="6"/>
          </w:tcPr>
          <w:p w14:paraId="5051D069" w14:textId="6E6D4E7F" w:rsidR="00682B11" w:rsidRPr="00495D84" w:rsidRDefault="00E94096" w:rsidP="00E94096">
            <w:pPr>
              <w:pStyle w:val="TAN"/>
              <w:keepNext w:val="0"/>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00682B11" w:rsidRPr="00495D84">
              <w:tab/>
            </w:r>
            <w:r w:rsidR="00682B11" w:rsidRPr="00495D84">
              <w:rPr>
                <w:rFonts w:eastAsiaTheme="minorEastAsia"/>
                <w:lang w:eastAsia="zh-CN"/>
              </w:rPr>
              <w:t>For</w:t>
            </w:r>
            <w:r w:rsidR="00B27C84">
              <w:rPr>
                <w:rFonts w:eastAsiaTheme="minorEastAsia"/>
                <w:lang w:eastAsia="zh-CN"/>
              </w:rPr>
              <w:t xml:space="preserve"> </w:t>
            </w:r>
            <w:r w:rsidR="00682B11" w:rsidRPr="00495D84">
              <w:rPr>
                <w:rFonts w:eastAsiaTheme="minorEastAsia"/>
                <w:lang w:eastAsia="zh-CN"/>
              </w:rPr>
              <w:t>test</w:t>
            </w:r>
            <w:r w:rsidR="00B27C84">
              <w:rPr>
                <w:rFonts w:eastAsiaTheme="minorEastAsia"/>
                <w:lang w:eastAsia="zh-CN"/>
              </w:rPr>
              <w:t xml:space="preserve"> </w:t>
            </w:r>
            <w:r w:rsidR="00682B11" w:rsidRPr="00495D84">
              <w:rPr>
                <w:rFonts w:eastAsiaTheme="minorEastAsia"/>
                <w:lang w:eastAsia="zh-CN"/>
              </w:rPr>
              <w:t>cases</w:t>
            </w:r>
            <w:r w:rsidR="00B27C84">
              <w:rPr>
                <w:rFonts w:eastAsiaTheme="minorEastAsia"/>
                <w:lang w:eastAsia="zh-CN"/>
              </w:rPr>
              <w:t xml:space="preserve"> </w:t>
            </w:r>
            <w:r w:rsidR="00682B11" w:rsidRPr="00495D84">
              <w:rPr>
                <w:rFonts w:eastAsiaTheme="minorEastAsia"/>
                <w:lang w:eastAsia="zh-CN"/>
              </w:rPr>
              <w:t>in</w:t>
            </w:r>
            <w:r w:rsidR="00B27C84">
              <w:rPr>
                <w:rFonts w:eastAsiaTheme="minorEastAsia"/>
                <w:lang w:eastAsia="zh-CN"/>
              </w:rPr>
              <w:t xml:space="preserve"> </w:t>
            </w:r>
            <w:r w:rsidR="0023013D">
              <w:rPr>
                <w:rFonts w:eastAsiaTheme="minorEastAsia"/>
                <w:lang w:eastAsia="zh-CN"/>
              </w:rPr>
              <w:t xml:space="preserve">clauses </w:t>
            </w:r>
            <w:r w:rsidR="00682B11" w:rsidRPr="00495D84">
              <w:rPr>
                <w:rFonts w:eastAsiaTheme="minorEastAsia"/>
                <w:lang w:eastAsia="zh-CN"/>
              </w:rPr>
              <w:t>A.4.5.2.11,</w:t>
            </w:r>
            <w:r w:rsidR="00B27C84">
              <w:rPr>
                <w:rFonts w:eastAsiaTheme="minorEastAsia"/>
                <w:lang w:eastAsia="zh-CN"/>
              </w:rPr>
              <w:t xml:space="preserve"> </w:t>
            </w:r>
            <w:r w:rsidR="00682B11" w:rsidRPr="00495D84">
              <w:rPr>
                <w:rFonts w:eastAsiaTheme="minorEastAsia"/>
                <w:lang w:eastAsia="zh-CN"/>
              </w:rPr>
              <w:t>A.4.5.2.12,</w:t>
            </w:r>
            <w:r w:rsidR="00B27C84">
              <w:rPr>
                <w:rFonts w:eastAsiaTheme="minorEastAsia"/>
                <w:lang w:eastAsia="zh-CN"/>
              </w:rPr>
              <w:t xml:space="preserve"> </w:t>
            </w:r>
            <w:r w:rsidR="00682B11" w:rsidRPr="00495D84">
              <w:rPr>
                <w:rFonts w:eastAsiaTheme="minorEastAsia"/>
                <w:lang w:eastAsia="zh-CN"/>
              </w:rPr>
              <w:t>A.6.5.2.3,</w:t>
            </w:r>
            <w:r w:rsidR="00B27C84">
              <w:rPr>
                <w:rFonts w:eastAsiaTheme="minorEastAsia"/>
                <w:lang w:eastAsia="zh-CN"/>
              </w:rPr>
              <w:t xml:space="preserve"> </w:t>
            </w:r>
            <w:r w:rsidR="00682B11" w:rsidRPr="00495D84">
              <w:rPr>
                <w:rFonts w:eastAsiaTheme="minorEastAsia"/>
                <w:lang w:eastAsia="zh-CN"/>
              </w:rPr>
              <w:t>A.6.5.2.4,</w:t>
            </w:r>
            <w:r w:rsidR="00B27C84">
              <w:rPr>
                <w:rFonts w:eastAsiaTheme="minorEastAsia"/>
                <w:lang w:eastAsia="zh-CN"/>
              </w:rPr>
              <w:t xml:space="preserve"> </w:t>
            </w:r>
            <w:r w:rsidR="00682B11" w:rsidRPr="00495D84">
              <w:rPr>
                <w:rFonts w:eastAsiaTheme="minorEastAsia"/>
                <w:lang w:eastAsia="zh-CN"/>
              </w:rPr>
              <w:t>the</w:t>
            </w:r>
            <w:r w:rsidR="00B27C84">
              <w:rPr>
                <w:rFonts w:eastAsiaTheme="minorEastAsia"/>
                <w:lang w:eastAsia="zh-CN"/>
              </w:rPr>
              <w:t xml:space="preserve"> </w:t>
            </w:r>
            <w:r w:rsidR="00682B11" w:rsidRPr="00495D84">
              <w:t>startPosition,</w:t>
            </w:r>
            <w:r w:rsidR="00B27C84">
              <w:t xml:space="preserve"> </w:t>
            </w:r>
            <w:r w:rsidR="00682B11" w:rsidRPr="00495D84">
              <w:t>nrofSymbols,</w:t>
            </w:r>
            <w:r w:rsidR="00B27C84">
              <w:t xml:space="preserve"> </w:t>
            </w:r>
            <w:r w:rsidR="00682B11" w:rsidRPr="00495D84">
              <w:t>nrofSRS-Ports,</w:t>
            </w:r>
            <w:r w:rsidR="00B27C84">
              <w:t xml:space="preserve"> </w:t>
            </w:r>
            <w:r w:rsidR="00682B11" w:rsidRPr="00495D84">
              <w:t>periodicityAndOffset-p</w:t>
            </w:r>
            <w:r w:rsidR="00B27C84">
              <w:t xml:space="preserve"> </w:t>
            </w:r>
            <w:r w:rsidR="00682B11" w:rsidRPr="00495D84">
              <w:t>are</w:t>
            </w:r>
            <w:r w:rsidR="00B27C84">
              <w:t xml:space="preserve"> </w:t>
            </w:r>
            <w:r w:rsidR="00682B11" w:rsidRPr="00495D84">
              <w:t>specified</w:t>
            </w:r>
            <w:r w:rsidR="00B27C84">
              <w:t xml:space="preserve"> </w:t>
            </w:r>
            <w:r w:rsidR="00682B11" w:rsidRPr="00495D84">
              <w:t>in</w:t>
            </w:r>
            <w:r w:rsidR="00B27C84">
              <w:t xml:space="preserve"> </w:t>
            </w:r>
            <w:r w:rsidR="00682B11" w:rsidRPr="00495D84">
              <w:t>each</w:t>
            </w:r>
            <w:r w:rsidR="00B27C84">
              <w:t xml:space="preserve"> </w:t>
            </w:r>
            <w:r w:rsidR="00682B11" w:rsidRPr="00495D84">
              <w:t>test</w:t>
            </w:r>
            <w:r w:rsidR="00B27C84">
              <w:t xml:space="preserve"> </w:t>
            </w:r>
            <w:r w:rsidR="00682B11" w:rsidRPr="00495D84">
              <w:t>cases.</w:t>
            </w:r>
          </w:p>
        </w:tc>
      </w:tr>
    </w:tbl>
    <w:p w14:paraId="02DE13FD" w14:textId="77777777" w:rsidR="00C541D2" w:rsidRDefault="00C541D2" w:rsidP="00C541D2"/>
    <w:p w14:paraId="290A5E20" w14:textId="2E6F6763" w:rsidR="00077B0F" w:rsidRPr="00495D84" w:rsidRDefault="00077B0F" w:rsidP="00077B0F">
      <w:pPr>
        <w:pStyle w:val="TH"/>
        <w:ind w:left="360"/>
      </w:pPr>
      <w:r w:rsidRPr="00495D84">
        <w:t>Table A.3.24-2: Sounding Reference Symbol Configuration for SCS=3</w:t>
      </w:r>
      <w:r w:rsidR="00E94096" w:rsidRPr="00495D84">
        <w:t>0</w:t>
      </w:r>
      <w:r w:rsidR="00E94096">
        <w:t xml:space="preserve"> kHz</w:t>
      </w:r>
    </w:p>
    <w:tbl>
      <w:tblPr>
        <w:tblStyle w:val="Tabellengitternetz1"/>
        <w:tblW w:w="5000" w:type="pct"/>
        <w:jc w:val="center"/>
        <w:tblCellMar>
          <w:left w:w="28" w:type="dxa"/>
        </w:tblCellMar>
        <w:tblLook w:val="04A0" w:firstRow="1" w:lastRow="0" w:firstColumn="1" w:lastColumn="0" w:noHBand="0" w:noVBand="1"/>
      </w:tblPr>
      <w:tblGrid>
        <w:gridCol w:w="2279"/>
        <w:gridCol w:w="1558"/>
        <w:gridCol w:w="1558"/>
        <w:gridCol w:w="1240"/>
        <w:gridCol w:w="1240"/>
        <w:gridCol w:w="1754"/>
      </w:tblGrid>
      <w:tr w:rsidR="0023013D" w:rsidRPr="00495D84" w14:paraId="3C29D741" w14:textId="77777777" w:rsidTr="0046041A">
        <w:trPr>
          <w:tblHeader/>
          <w:jc w:val="center"/>
        </w:trPr>
        <w:tc>
          <w:tcPr>
            <w:tcW w:w="1183" w:type="pct"/>
            <w:tcBorders>
              <w:top w:val="single" w:sz="4" w:space="0" w:color="auto"/>
              <w:left w:val="single" w:sz="4" w:space="0" w:color="auto"/>
              <w:bottom w:val="nil"/>
              <w:right w:val="single" w:sz="4" w:space="0" w:color="auto"/>
            </w:tcBorders>
          </w:tcPr>
          <w:p w14:paraId="6B752C8A" w14:textId="13C4A823" w:rsidR="0023013D" w:rsidRPr="00495D84" w:rsidRDefault="0023013D" w:rsidP="00517F48">
            <w:pPr>
              <w:pStyle w:val="TAH"/>
            </w:pPr>
          </w:p>
        </w:tc>
        <w:tc>
          <w:tcPr>
            <w:tcW w:w="809" w:type="pct"/>
            <w:tcBorders>
              <w:top w:val="single" w:sz="4" w:space="0" w:color="auto"/>
              <w:left w:val="single" w:sz="4" w:space="0" w:color="auto"/>
              <w:bottom w:val="single" w:sz="4" w:space="0" w:color="auto"/>
              <w:right w:val="single" w:sz="4" w:space="0" w:color="auto"/>
            </w:tcBorders>
            <w:hideMark/>
          </w:tcPr>
          <w:p w14:paraId="093AA8B1" w14:textId="5B78B449" w:rsidR="0023013D" w:rsidRPr="00495D84" w:rsidRDefault="0023013D" w:rsidP="00517F48">
            <w:pPr>
              <w:pStyle w:val="TAH"/>
              <w:rPr>
                <w:lang w:eastAsia="zh-CN"/>
              </w:rPr>
            </w:pPr>
            <w:r w:rsidRPr="00495D84">
              <w:rPr>
                <w:lang w:eastAsia="zh-CN"/>
              </w:rPr>
              <w:t>SRS.2</w:t>
            </w:r>
            <w:r>
              <w:rPr>
                <w:lang w:eastAsia="zh-CN"/>
              </w:rPr>
              <w:t xml:space="preserve"> </w:t>
            </w:r>
            <w:r w:rsidRPr="00495D84">
              <w:rPr>
                <w:lang w:eastAsia="zh-CN"/>
              </w:rPr>
              <w:t>TDD</w:t>
            </w:r>
          </w:p>
        </w:tc>
        <w:tc>
          <w:tcPr>
            <w:tcW w:w="809" w:type="pct"/>
            <w:tcBorders>
              <w:top w:val="single" w:sz="4" w:space="0" w:color="auto"/>
              <w:left w:val="single" w:sz="4" w:space="0" w:color="auto"/>
              <w:bottom w:val="single" w:sz="4" w:space="0" w:color="auto"/>
              <w:right w:val="single" w:sz="4" w:space="0" w:color="auto"/>
            </w:tcBorders>
          </w:tcPr>
          <w:p w14:paraId="0B3D45A5" w14:textId="37EDF3DE" w:rsidR="0023013D" w:rsidRPr="00495D84" w:rsidRDefault="0023013D" w:rsidP="00517F48">
            <w:pPr>
              <w:pStyle w:val="TAH"/>
            </w:pPr>
            <w:r w:rsidRPr="00495D84">
              <w:rPr>
                <w:lang w:eastAsia="zh-CN"/>
              </w:rPr>
              <w:t>SRS.5</w:t>
            </w:r>
            <w:r>
              <w:rPr>
                <w:lang w:eastAsia="zh-CN"/>
              </w:rPr>
              <w:t xml:space="preserve"> </w:t>
            </w:r>
            <w:r w:rsidRPr="00495D84">
              <w:rPr>
                <w:lang w:eastAsia="zh-CN"/>
              </w:rPr>
              <w:t>TDD</w:t>
            </w:r>
          </w:p>
        </w:tc>
        <w:tc>
          <w:tcPr>
            <w:tcW w:w="644" w:type="pct"/>
            <w:tcBorders>
              <w:top w:val="single" w:sz="4" w:space="0" w:color="auto"/>
              <w:left w:val="single" w:sz="4" w:space="0" w:color="auto"/>
              <w:bottom w:val="single" w:sz="4" w:space="0" w:color="auto"/>
              <w:right w:val="single" w:sz="4" w:space="0" w:color="auto"/>
            </w:tcBorders>
          </w:tcPr>
          <w:p w14:paraId="173B8244" w14:textId="1F228B0D" w:rsidR="0023013D" w:rsidRPr="00495D84" w:rsidRDefault="0023013D" w:rsidP="00517F48">
            <w:pPr>
              <w:pStyle w:val="TAH"/>
            </w:pPr>
            <w:r w:rsidRPr="00495D84">
              <w:t>PDC-SRS.</w:t>
            </w:r>
            <w:r w:rsidRPr="00495D84">
              <w:rPr>
                <w:rFonts w:eastAsia="SimSun"/>
                <w:lang w:eastAsia="zh-CN"/>
              </w:rPr>
              <w:t>2</w:t>
            </w:r>
          </w:p>
        </w:tc>
        <w:tc>
          <w:tcPr>
            <w:tcW w:w="644" w:type="pct"/>
            <w:tcBorders>
              <w:top w:val="single" w:sz="4" w:space="0" w:color="auto"/>
              <w:left w:val="single" w:sz="4" w:space="0" w:color="auto"/>
              <w:bottom w:val="single" w:sz="4" w:space="0" w:color="auto"/>
              <w:right w:val="single" w:sz="4" w:space="0" w:color="auto"/>
            </w:tcBorders>
            <w:hideMark/>
          </w:tcPr>
          <w:p w14:paraId="2A6650C4" w14:textId="4F6600DA" w:rsidR="0023013D" w:rsidRPr="00495D84" w:rsidRDefault="0023013D" w:rsidP="00517F48">
            <w:pPr>
              <w:pStyle w:val="TAH"/>
              <w:rPr>
                <w:lang w:eastAsia="zh-CN"/>
              </w:rPr>
            </w:pPr>
            <w:r w:rsidRPr="00495D84">
              <w:t>POS-SRS.</w:t>
            </w:r>
            <w:r w:rsidRPr="00495D84">
              <w:rPr>
                <w:rFonts w:eastAsiaTheme="minorEastAsia"/>
                <w:lang w:eastAsia="zh-CN"/>
              </w:rPr>
              <w:t>2</w:t>
            </w:r>
          </w:p>
        </w:tc>
        <w:tc>
          <w:tcPr>
            <w:tcW w:w="911" w:type="pct"/>
            <w:tcBorders>
              <w:top w:val="single" w:sz="4" w:space="0" w:color="auto"/>
              <w:left w:val="single" w:sz="4" w:space="0" w:color="auto"/>
              <w:bottom w:val="nil"/>
              <w:right w:val="single" w:sz="4" w:space="0" w:color="auto"/>
            </w:tcBorders>
          </w:tcPr>
          <w:p w14:paraId="3235271A" w14:textId="6489752C" w:rsidR="0023013D" w:rsidRPr="00495D84" w:rsidRDefault="0023013D" w:rsidP="00517F48">
            <w:pPr>
              <w:pStyle w:val="TAH"/>
              <w:rPr>
                <w:lang w:eastAsia="zh-CN"/>
              </w:rPr>
            </w:pPr>
          </w:p>
        </w:tc>
      </w:tr>
      <w:tr w:rsidR="00C541D2" w:rsidRPr="00495D84" w14:paraId="495F145A" w14:textId="77777777" w:rsidTr="0046041A">
        <w:trPr>
          <w:tblHeader/>
          <w:jc w:val="center"/>
        </w:trPr>
        <w:tc>
          <w:tcPr>
            <w:tcW w:w="1183" w:type="pct"/>
            <w:tcBorders>
              <w:top w:val="nil"/>
              <w:left w:val="single" w:sz="4" w:space="0" w:color="auto"/>
              <w:bottom w:val="single" w:sz="4" w:space="0" w:color="auto"/>
              <w:right w:val="single" w:sz="4" w:space="0" w:color="auto"/>
            </w:tcBorders>
            <w:hideMark/>
          </w:tcPr>
          <w:p w14:paraId="2C33A50B" w14:textId="51C4B9E9" w:rsidR="00C541D2" w:rsidRPr="00495D84" w:rsidRDefault="00C541D2" w:rsidP="00C541D2">
            <w:pPr>
              <w:pStyle w:val="TAH"/>
            </w:pPr>
            <w:r w:rsidRPr="00495D84">
              <w:t>Field</w:t>
            </w:r>
          </w:p>
        </w:tc>
        <w:tc>
          <w:tcPr>
            <w:tcW w:w="2906" w:type="pct"/>
            <w:gridSpan w:val="4"/>
            <w:tcBorders>
              <w:top w:val="single" w:sz="4" w:space="0" w:color="auto"/>
              <w:left w:val="single" w:sz="4" w:space="0" w:color="auto"/>
              <w:bottom w:val="single" w:sz="4" w:space="0" w:color="auto"/>
              <w:right w:val="single" w:sz="4" w:space="0" w:color="auto"/>
            </w:tcBorders>
            <w:hideMark/>
          </w:tcPr>
          <w:p w14:paraId="027B4387" w14:textId="40EE0105" w:rsidR="00C541D2" w:rsidRPr="00495D84" w:rsidRDefault="00C541D2" w:rsidP="00C541D2">
            <w:pPr>
              <w:pStyle w:val="TAH"/>
              <w:rPr>
                <w:lang w:eastAsia="zh-CN"/>
              </w:rPr>
            </w:pPr>
            <w:r w:rsidRPr="00495D84">
              <w:t>Value</w:t>
            </w:r>
          </w:p>
        </w:tc>
        <w:tc>
          <w:tcPr>
            <w:tcW w:w="911" w:type="pct"/>
            <w:tcBorders>
              <w:top w:val="nil"/>
              <w:left w:val="single" w:sz="4" w:space="0" w:color="auto"/>
              <w:bottom w:val="single" w:sz="4" w:space="0" w:color="auto"/>
              <w:right w:val="single" w:sz="4" w:space="0" w:color="auto"/>
            </w:tcBorders>
            <w:hideMark/>
          </w:tcPr>
          <w:p w14:paraId="4DDA4392" w14:textId="08610F26" w:rsidR="00C541D2" w:rsidRPr="00495D84" w:rsidRDefault="00C541D2" w:rsidP="00C541D2">
            <w:pPr>
              <w:pStyle w:val="TAH"/>
              <w:rPr>
                <w:lang w:eastAsia="zh-CN"/>
              </w:rPr>
            </w:pPr>
            <w:r w:rsidRPr="00495D84">
              <w:rPr>
                <w:lang w:eastAsia="zh-CN"/>
              </w:rPr>
              <w:t>Comment</w:t>
            </w:r>
          </w:p>
        </w:tc>
      </w:tr>
      <w:tr w:rsidR="00C541D2" w:rsidRPr="00495D84" w14:paraId="2B7FA493"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F9CA925" w14:textId="77777777" w:rsidR="00C541D2" w:rsidRPr="00495D84" w:rsidRDefault="00C541D2" w:rsidP="00C541D2">
            <w:pPr>
              <w:pStyle w:val="TAL"/>
            </w:pPr>
            <w:r w:rsidRPr="00495D84">
              <w:t>c-SRS</w:t>
            </w:r>
          </w:p>
        </w:tc>
        <w:tc>
          <w:tcPr>
            <w:tcW w:w="809" w:type="pct"/>
            <w:tcBorders>
              <w:top w:val="single" w:sz="4" w:space="0" w:color="auto"/>
              <w:left w:val="single" w:sz="4" w:space="0" w:color="auto"/>
              <w:bottom w:val="single" w:sz="4" w:space="0" w:color="auto"/>
              <w:right w:val="single" w:sz="4" w:space="0" w:color="auto"/>
            </w:tcBorders>
            <w:hideMark/>
          </w:tcPr>
          <w:p w14:paraId="1811D23A" w14:textId="77777777" w:rsidR="00C541D2" w:rsidRPr="00495D84" w:rsidRDefault="00C541D2" w:rsidP="00C541D2">
            <w:pPr>
              <w:pStyle w:val="TAC"/>
              <w:rPr>
                <w:lang w:eastAsia="zh-CN"/>
              </w:rPr>
            </w:pPr>
            <w:r w:rsidRPr="00495D84">
              <w:rPr>
                <w:lang w:eastAsia="zh-CN"/>
              </w:rPr>
              <w:t>24</w:t>
            </w:r>
          </w:p>
        </w:tc>
        <w:tc>
          <w:tcPr>
            <w:tcW w:w="809" w:type="pct"/>
            <w:tcBorders>
              <w:top w:val="single" w:sz="4" w:space="0" w:color="auto"/>
              <w:left w:val="single" w:sz="4" w:space="0" w:color="auto"/>
              <w:bottom w:val="single" w:sz="4" w:space="0" w:color="auto"/>
              <w:right w:val="single" w:sz="4" w:space="0" w:color="auto"/>
            </w:tcBorders>
          </w:tcPr>
          <w:p w14:paraId="2523791D" w14:textId="5E15195F" w:rsidR="00C541D2" w:rsidRPr="00495D84" w:rsidRDefault="00C541D2" w:rsidP="00C541D2">
            <w:pPr>
              <w:pStyle w:val="TAC"/>
            </w:pPr>
            <w:r w:rsidRPr="00495D84">
              <w:rPr>
                <w:lang w:eastAsia="zh-CN"/>
              </w:rPr>
              <w:t>24</w:t>
            </w:r>
          </w:p>
        </w:tc>
        <w:tc>
          <w:tcPr>
            <w:tcW w:w="644" w:type="pct"/>
            <w:tcBorders>
              <w:top w:val="single" w:sz="4" w:space="0" w:color="auto"/>
              <w:left w:val="single" w:sz="4" w:space="0" w:color="auto"/>
              <w:bottom w:val="single" w:sz="4" w:space="0" w:color="auto"/>
              <w:right w:val="single" w:sz="4" w:space="0" w:color="auto"/>
            </w:tcBorders>
          </w:tcPr>
          <w:p w14:paraId="12D36966" w14:textId="3A595859" w:rsidR="00C541D2" w:rsidRPr="00495D84" w:rsidRDefault="00C541D2" w:rsidP="00C541D2">
            <w:pPr>
              <w:pStyle w:val="TAL"/>
            </w:pPr>
            <w:r w:rsidRPr="00495D84">
              <w:t>Same</w:t>
            </w:r>
            <w:r>
              <w:t xml:space="preserve"> </w:t>
            </w:r>
            <w:r w:rsidRPr="00495D84">
              <w:t>as</w:t>
            </w:r>
            <w:r>
              <w:t xml:space="preserve"> </w:t>
            </w:r>
            <w:r w:rsidRPr="00495D84">
              <w:t>NRB,c</w:t>
            </w:r>
            <w:r>
              <w:t xml:space="preserve"> </w:t>
            </w:r>
            <w:r w:rsidRPr="00495D84">
              <w:t>in</w:t>
            </w:r>
            <w:r>
              <w:t xml:space="preserve"> </w:t>
            </w:r>
            <w:r w:rsidRPr="00495D84">
              <w:t>the</w:t>
            </w:r>
            <w:r>
              <w:t xml:space="preserve"> </w:t>
            </w:r>
            <w:r w:rsidRPr="00495D84">
              <w:t>test</w:t>
            </w:r>
            <w:r>
              <w:t xml:space="preserve"> </w:t>
            </w:r>
            <w:r w:rsidRPr="00495D84">
              <w:t>case</w:t>
            </w:r>
          </w:p>
        </w:tc>
        <w:tc>
          <w:tcPr>
            <w:tcW w:w="644" w:type="pct"/>
            <w:tcBorders>
              <w:top w:val="single" w:sz="4" w:space="0" w:color="auto"/>
              <w:left w:val="single" w:sz="4" w:space="0" w:color="auto"/>
              <w:bottom w:val="single" w:sz="4" w:space="0" w:color="auto"/>
              <w:right w:val="single" w:sz="4" w:space="0" w:color="auto"/>
            </w:tcBorders>
            <w:hideMark/>
          </w:tcPr>
          <w:p w14:paraId="7EBAB01E" w14:textId="36E0642F" w:rsidR="00C541D2" w:rsidRPr="00495D84" w:rsidRDefault="00C541D2" w:rsidP="00C541D2">
            <w:pPr>
              <w:pStyle w:val="TAL"/>
            </w:pPr>
            <w:r w:rsidRPr="00495D84">
              <w:t>Same</w:t>
            </w:r>
            <w:r>
              <w:t xml:space="preserve"> </w:t>
            </w:r>
            <w:r w:rsidRPr="00495D84">
              <w:t>as</w:t>
            </w:r>
            <w:r>
              <w:t xml:space="preserve"> </w:t>
            </w:r>
            <w:r w:rsidRPr="00495D84">
              <w:t>NRB,c</w:t>
            </w:r>
            <w:r>
              <w:t xml:space="preserve"> </w:t>
            </w:r>
            <w:r w:rsidRPr="00495D84">
              <w:t>in</w:t>
            </w:r>
            <w:r>
              <w:t xml:space="preserve"> </w:t>
            </w:r>
            <w:r w:rsidRPr="00495D84">
              <w:t>the</w:t>
            </w:r>
            <w:r>
              <w:t xml:space="preserve"> </w:t>
            </w:r>
            <w:r w:rsidRPr="00495D84">
              <w:t>test</w:t>
            </w:r>
            <w:r>
              <w:t xml:space="preserve"> </w:t>
            </w:r>
            <w:r w:rsidRPr="00495D84">
              <w:t>case</w:t>
            </w:r>
          </w:p>
        </w:tc>
        <w:tc>
          <w:tcPr>
            <w:tcW w:w="911" w:type="pct"/>
            <w:tcBorders>
              <w:top w:val="single" w:sz="4" w:space="0" w:color="auto"/>
              <w:left w:val="single" w:sz="4" w:space="0" w:color="auto"/>
              <w:bottom w:val="single" w:sz="4" w:space="0" w:color="auto"/>
              <w:right w:val="single" w:sz="4" w:space="0" w:color="auto"/>
            </w:tcBorders>
          </w:tcPr>
          <w:p w14:paraId="5B035FD0" w14:textId="77777777" w:rsidR="00C541D2" w:rsidRPr="00495D84" w:rsidRDefault="00C541D2" w:rsidP="00C541D2">
            <w:pPr>
              <w:pStyle w:val="TAL"/>
            </w:pPr>
          </w:p>
        </w:tc>
      </w:tr>
      <w:tr w:rsidR="00C541D2" w:rsidRPr="00495D84" w14:paraId="7DCD254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AD97876" w14:textId="77777777" w:rsidR="00C541D2" w:rsidRPr="00495D84" w:rsidRDefault="00C541D2" w:rsidP="00C541D2">
            <w:pPr>
              <w:pStyle w:val="TAL"/>
            </w:pPr>
            <w:r w:rsidRPr="00495D84">
              <w:t>b-SRS</w:t>
            </w:r>
          </w:p>
        </w:tc>
        <w:tc>
          <w:tcPr>
            <w:tcW w:w="809" w:type="pct"/>
            <w:tcBorders>
              <w:top w:val="single" w:sz="4" w:space="0" w:color="auto"/>
              <w:left w:val="single" w:sz="4" w:space="0" w:color="auto"/>
              <w:bottom w:val="single" w:sz="4" w:space="0" w:color="auto"/>
              <w:right w:val="single" w:sz="4" w:space="0" w:color="auto"/>
            </w:tcBorders>
            <w:hideMark/>
          </w:tcPr>
          <w:p w14:paraId="63EF37A2" w14:textId="77777777" w:rsidR="00C541D2" w:rsidRPr="00495D84" w:rsidRDefault="00C541D2" w:rsidP="00C541D2">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189D1D1C" w14:textId="6A7B3F94" w:rsidR="00C541D2" w:rsidRPr="00495D84" w:rsidRDefault="00C541D2" w:rsidP="00C541D2">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4FDA08B5" w14:textId="5CEA03B5"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6B3629DA" w14:textId="537F25CD" w:rsidR="00C541D2" w:rsidRPr="00495D84" w:rsidRDefault="00C541D2" w:rsidP="00C541D2">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7F06E88" w14:textId="77777777" w:rsidR="00C541D2" w:rsidRPr="00495D84" w:rsidRDefault="00C541D2" w:rsidP="00C541D2">
            <w:pPr>
              <w:pStyle w:val="TAL"/>
            </w:pPr>
          </w:p>
        </w:tc>
      </w:tr>
      <w:tr w:rsidR="00C541D2" w:rsidRPr="00495D84" w14:paraId="42FD9FB4"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21B2440" w14:textId="77777777" w:rsidR="00C541D2" w:rsidRPr="00495D84" w:rsidRDefault="00C541D2" w:rsidP="00C541D2">
            <w:pPr>
              <w:pStyle w:val="TAL"/>
            </w:pPr>
            <w:r w:rsidRPr="00495D84">
              <w:t>b-hop</w:t>
            </w:r>
          </w:p>
        </w:tc>
        <w:tc>
          <w:tcPr>
            <w:tcW w:w="809" w:type="pct"/>
            <w:tcBorders>
              <w:top w:val="single" w:sz="4" w:space="0" w:color="auto"/>
              <w:left w:val="single" w:sz="4" w:space="0" w:color="auto"/>
              <w:bottom w:val="single" w:sz="4" w:space="0" w:color="auto"/>
              <w:right w:val="single" w:sz="4" w:space="0" w:color="auto"/>
            </w:tcBorders>
            <w:hideMark/>
          </w:tcPr>
          <w:p w14:paraId="264A8BFC" w14:textId="77777777" w:rsidR="00C541D2" w:rsidRPr="00495D84" w:rsidRDefault="00C541D2" w:rsidP="00C541D2">
            <w:pPr>
              <w:pStyle w:val="TAC"/>
              <w:rPr>
                <w:lang w:eastAsia="zh-CN"/>
              </w:rPr>
            </w:pPr>
            <w:r w:rsidRPr="00495D84">
              <w:rPr>
                <w:lang w:eastAsia="zh-CN"/>
              </w:rPr>
              <w:t>0</w:t>
            </w:r>
          </w:p>
        </w:tc>
        <w:tc>
          <w:tcPr>
            <w:tcW w:w="809" w:type="pct"/>
            <w:tcBorders>
              <w:top w:val="single" w:sz="4" w:space="0" w:color="auto"/>
              <w:left w:val="single" w:sz="4" w:space="0" w:color="auto"/>
              <w:bottom w:val="single" w:sz="4" w:space="0" w:color="auto"/>
              <w:right w:val="single" w:sz="4" w:space="0" w:color="auto"/>
            </w:tcBorders>
          </w:tcPr>
          <w:p w14:paraId="67BDDFF5" w14:textId="15430A74" w:rsidR="00C541D2" w:rsidRPr="00495D84" w:rsidRDefault="00C541D2" w:rsidP="00C541D2">
            <w:pPr>
              <w:pStyle w:val="TAC"/>
            </w:pPr>
            <w:r w:rsidRPr="00495D84">
              <w:rPr>
                <w:lang w:eastAsia="zh-CN"/>
              </w:rPr>
              <w:t>0</w:t>
            </w:r>
          </w:p>
        </w:tc>
        <w:tc>
          <w:tcPr>
            <w:tcW w:w="644" w:type="pct"/>
            <w:tcBorders>
              <w:top w:val="single" w:sz="4" w:space="0" w:color="auto"/>
              <w:left w:val="single" w:sz="4" w:space="0" w:color="auto"/>
              <w:bottom w:val="single" w:sz="4" w:space="0" w:color="auto"/>
              <w:right w:val="single" w:sz="4" w:space="0" w:color="auto"/>
            </w:tcBorders>
          </w:tcPr>
          <w:p w14:paraId="08F0FED1" w14:textId="5E72734B"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4E90922" w14:textId="7A8CDC6B" w:rsidR="00C541D2" w:rsidRPr="00495D84" w:rsidRDefault="00C541D2" w:rsidP="00C541D2">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4B1014E0" w14:textId="3CE8AF35" w:rsidR="00C541D2" w:rsidRPr="00495D84" w:rsidRDefault="00C541D2" w:rsidP="00C541D2">
            <w:pPr>
              <w:pStyle w:val="TAL"/>
            </w:pPr>
            <w:r w:rsidRPr="00495D84">
              <w:t>Frequency</w:t>
            </w:r>
            <w:r>
              <w:t xml:space="preserve"> </w:t>
            </w:r>
            <w:r w:rsidRPr="00495D84">
              <w:t>hopping</w:t>
            </w:r>
            <w:r>
              <w:t xml:space="preserve"> </w:t>
            </w:r>
            <w:r w:rsidRPr="00495D84">
              <w:t>is</w:t>
            </w:r>
            <w:r>
              <w:t xml:space="preserve"> </w:t>
            </w:r>
            <w:r w:rsidRPr="00495D84">
              <w:t>disabled</w:t>
            </w:r>
            <w:r>
              <w:t xml:space="preserve"> </w:t>
            </w:r>
          </w:p>
        </w:tc>
      </w:tr>
      <w:tr w:rsidR="00C541D2" w:rsidRPr="00495D84" w14:paraId="3295754A"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6E49D6D" w14:textId="77777777" w:rsidR="00C541D2" w:rsidRPr="00495D84" w:rsidRDefault="00C541D2" w:rsidP="00C541D2">
            <w:pPr>
              <w:pStyle w:val="TAL"/>
            </w:pPr>
            <w:r w:rsidRPr="00495D84">
              <w:t>groupOrSequenceHopping</w:t>
            </w:r>
          </w:p>
        </w:tc>
        <w:tc>
          <w:tcPr>
            <w:tcW w:w="809" w:type="pct"/>
            <w:tcBorders>
              <w:top w:val="single" w:sz="4" w:space="0" w:color="auto"/>
              <w:left w:val="single" w:sz="4" w:space="0" w:color="auto"/>
              <w:bottom w:val="single" w:sz="4" w:space="0" w:color="auto"/>
              <w:right w:val="single" w:sz="4" w:space="0" w:color="auto"/>
            </w:tcBorders>
            <w:hideMark/>
          </w:tcPr>
          <w:p w14:paraId="5B781AB0" w14:textId="77777777" w:rsidR="00C541D2" w:rsidRPr="00495D84" w:rsidRDefault="00C541D2" w:rsidP="00C541D2">
            <w:pPr>
              <w:pStyle w:val="TAC"/>
            </w:pPr>
            <w:r w:rsidRPr="00495D84">
              <w:t>neither</w:t>
            </w:r>
          </w:p>
        </w:tc>
        <w:tc>
          <w:tcPr>
            <w:tcW w:w="809" w:type="pct"/>
            <w:tcBorders>
              <w:top w:val="single" w:sz="4" w:space="0" w:color="auto"/>
              <w:left w:val="single" w:sz="4" w:space="0" w:color="auto"/>
              <w:bottom w:val="single" w:sz="4" w:space="0" w:color="auto"/>
              <w:right w:val="single" w:sz="4" w:space="0" w:color="auto"/>
            </w:tcBorders>
          </w:tcPr>
          <w:p w14:paraId="5C28816A" w14:textId="47F4B704" w:rsidR="00C541D2" w:rsidRPr="00495D84" w:rsidRDefault="00C541D2" w:rsidP="00C541D2">
            <w:pPr>
              <w:pStyle w:val="TAC"/>
            </w:pPr>
            <w:r w:rsidRPr="00495D84">
              <w:t>neither</w:t>
            </w:r>
          </w:p>
        </w:tc>
        <w:tc>
          <w:tcPr>
            <w:tcW w:w="644" w:type="pct"/>
            <w:tcBorders>
              <w:top w:val="single" w:sz="4" w:space="0" w:color="auto"/>
              <w:left w:val="single" w:sz="4" w:space="0" w:color="auto"/>
              <w:bottom w:val="single" w:sz="4" w:space="0" w:color="auto"/>
              <w:right w:val="single" w:sz="4" w:space="0" w:color="auto"/>
            </w:tcBorders>
          </w:tcPr>
          <w:p w14:paraId="77E5A572" w14:textId="7A45A06D" w:rsidR="00C541D2" w:rsidRPr="00495D84" w:rsidRDefault="00C541D2" w:rsidP="00C541D2">
            <w:pPr>
              <w:pStyle w:val="TAL"/>
            </w:pPr>
            <w:r w:rsidRPr="00495D84">
              <w:t>neither</w:t>
            </w:r>
          </w:p>
        </w:tc>
        <w:tc>
          <w:tcPr>
            <w:tcW w:w="644" w:type="pct"/>
            <w:tcBorders>
              <w:top w:val="single" w:sz="4" w:space="0" w:color="auto"/>
              <w:left w:val="single" w:sz="4" w:space="0" w:color="auto"/>
              <w:bottom w:val="single" w:sz="4" w:space="0" w:color="auto"/>
              <w:right w:val="single" w:sz="4" w:space="0" w:color="auto"/>
            </w:tcBorders>
            <w:hideMark/>
          </w:tcPr>
          <w:p w14:paraId="29A4C5B4" w14:textId="206C5AD7" w:rsidR="00C541D2" w:rsidRPr="00495D84" w:rsidRDefault="00C541D2" w:rsidP="00C541D2">
            <w:pPr>
              <w:pStyle w:val="TAL"/>
            </w:pPr>
            <w:r w:rsidRPr="00495D84">
              <w:t>neither</w:t>
            </w:r>
          </w:p>
        </w:tc>
        <w:tc>
          <w:tcPr>
            <w:tcW w:w="911" w:type="pct"/>
            <w:tcBorders>
              <w:top w:val="single" w:sz="4" w:space="0" w:color="auto"/>
              <w:left w:val="single" w:sz="4" w:space="0" w:color="auto"/>
              <w:bottom w:val="single" w:sz="4" w:space="0" w:color="auto"/>
              <w:right w:val="single" w:sz="4" w:space="0" w:color="auto"/>
            </w:tcBorders>
            <w:hideMark/>
          </w:tcPr>
          <w:p w14:paraId="31415638" w14:textId="6C64909B" w:rsidR="00C541D2" w:rsidRPr="00495D84" w:rsidRDefault="00C541D2" w:rsidP="00C541D2">
            <w:pPr>
              <w:pStyle w:val="TAL"/>
            </w:pPr>
            <w:r w:rsidRPr="00495D84">
              <w:t>No</w:t>
            </w:r>
            <w:r>
              <w:t xml:space="preserve"> </w:t>
            </w:r>
            <w:r w:rsidRPr="00495D84">
              <w:t>group</w:t>
            </w:r>
            <w:r>
              <w:t xml:space="preserve"> </w:t>
            </w:r>
            <w:r w:rsidRPr="00495D84">
              <w:t>or</w:t>
            </w:r>
            <w:r>
              <w:t xml:space="preserve"> </w:t>
            </w:r>
            <w:r w:rsidRPr="00495D84">
              <w:t>sequence</w:t>
            </w:r>
            <w:r>
              <w:t xml:space="preserve"> </w:t>
            </w:r>
            <w:r w:rsidRPr="00495D84">
              <w:t>hopping</w:t>
            </w:r>
          </w:p>
        </w:tc>
      </w:tr>
      <w:tr w:rsidR="00C541D2" w:rsidRPr="00495D84" w14:paraId="4B246533"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2AC174A5" w14:textId="77777777" w:rsidR="00C541D2" w:rsidRPr="00495D84" w:rsidRDefault="00C541D2" w:rsidP="00C541D2">
            <w:pPr>
              <w:pStyle w:val="TAL"/>
            </w:pPr>
            <w:r w:rsidRPr="00495D84">
              <w:t>freqDomainPosition</w:t>
            </w:r>
          </w:p>
        </w:tc>
        <w:tc>
          <w:tcPr>
            <w:tcW w:w="809" w:type="pct"/>
            <w:tcBorders>
              <w:top w:val="single" w:sz="4" w:space="0" w:color="auto"/>
              <w:left w:val="single" w:sz="4" w:space="0" w:color="auto"/>
              <w:bottom w:val="single" w:sz="4" w:space="0" w:color="auto"/>
              <w:right w:val="single" w:sz="4" w:space="0" w:color="auto"/>
            </w:tcBorders>
            <w:hideMark/>
          </w:tcPr>
          <w:p w14:paraId="5AA4B2D5"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A2C40A0" w14:textId="121DFB1C"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80B675" w14:textId="18F99740"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B6D8DDC" w14:textId="40090139"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4E8341F" w14:textId="6C596324" w:rsidR="00C541D2" w:rsidRPr="00495D84" w:rsidRDefault="00C541D2" w:rsidP="00C541D2">
            <w:pPr>
              <w:pStyle w:val="TAL"/>
            </w:pPr>
            <w:r w:rsidRPr="00495D84">
              <w:t>Frequency</w:t>
            </w:r>
            <w:r>
              <w:t xml:space="preserve"> </w:t>
            </w:r>
            <w:r w:rsidRPr="00495D84">
              <w:t>domain</w:t>
            </w:r>
            <w:r>
              <w:t xml:space="preserve"> </w:t>
            </w:r>
            <w:r w:rsidRPr="00495D84">
              <w:t>position</w:t>
            </w:r>
            <w:r>
              <w:t xml:space="preserve"> </w:t>
            </w:r>
            <w:r w:rsidRPr="00495D84">
              <w:t>of</w:t>
            </w:r>
            <w:r>
              <w:t xml:space="preserve"> </w:t>
            </w:r>
            <w:r w:rsidRPr="00495D84">
              <w:t>SRS</w:t>
            </w:r>
          </w:p>
        </w:tc>
      </w:tr>
      <w:tr w:rsidR="00C541D2" w:rsidRPr="00495D84" w14:paraId="07AE1D89"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E4B2A7F" w14:textId="77777777" w:rsidR="00C541D2" w:rsidRPr="00495D84" w:rsidRDefault="00C541D2" w:rsidP="00C541D2">
            <w:pPr>
              <w:pStyle w:val="TAL"/>
            </w:pPr>
            <w:r w:rsidRPr="00495D84">
              <w:t>freqDomainShift</w:t>
            </w:r>
          </w:p>
        </w:tc>
        <w:tc>
          <w:tcPr>
            <w:tcW w:w="809" w:type="pct"/>
            <w:tcBorders>
              <w:top w:val="single" w:sz="4" w:space="0" w:color="auto"/>
              <w:left w:val="single" w:sz="4" w:space="0" w:color="auto"/>
              <w:bottom w:val="single" w:sz="4" w:space="0" w:color="auto"/>
              <w:right w:val="single" w:sz="4" w:space="0" w:color="auto"/>
            </w:tcBorders>
            <w:hideMark/>
          </w:tcPr>
          <w:p w14:paraId="34AA233A"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06DCFCAA" w14:textId="23370ECE"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08FA7FB" w14:textId="4EB813D0"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1640C8" w14:textId="48E47CAC"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6C03B42" w14:textId="15301431" w:rsidR="00C541D2" w:rsidRPr="00495D84" w:rsidRDefault="00C541D2" w:rsidP="00C541D2">
            <w:pPr>
              <w:pStyle w:val="TAL"/>
            </w:pPr>
            <w:r>
              <w:t xml:space="preserve"> </w:t>
            </w:r>
          </w:p>
        </w:tc>
      </w:tr>
      <w:tr w:rsidR="00C541D2" w:rsidRPr="00495D84" w14:paraId="304B1926"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3DAFB9FB" w14:textId="77777777" w:rsidR="00C541D2" w:rsidRPr="00495D84" w:rsidRDefault="00C541D2" w:rsidP="00C541D2">
            <w:pPr>
              <w:pStyle w:val="TAL"/>
            </w:pPr>
            <w:r w:rsidRPr="00495D84">
              <w:t>pathlossReferenceRS</w:t>
            </w:r>
          </w:p>
          <w:p w14:paraId="197EA847" w14:textId="77777777" w:rsidR="00C541D2" w:rsidRPr="00495D84" w:rsidRDefault="00C541D2" w:rsidP="00C541D2">
            <w:pPr>
              <w:pStyle w:val="TAL"/>
              <w:rPr>
                <w:lang w:eastAsia="zh-CN"/>
              </w:rPr>
            </w:pPr>
            <w:r w:rsidRPr="00495D84">
              <w:rPr>
                <w:lang w:eastAsia="zh-CN"/>
              </w:rPr>
              <w:t>ssb-Index</w:t>
            </w:r>
          </w:p>
        </w:tc>
        <w:tc>
          <w:tcPr>
            <w:tcW w:w="809" w:type="pct"/>
            <w:tcBorders>
              <w:top w:val="single" w:sz="4" w:space="0" w:color="auto"/>
              <w:left w:val="single" w:sz="4" w:space="0" w:color="auto"/>
              <w:bottom w:val="single" w:sz="4" w:space="0" w:color="auto"/>
              <w:right w:val="single" w:sz="4" w:space="0" w:color="auto"/>
            </w:tcBorders>
            <w:hideMark/>
          </w:tcPr>
          <w:p w14:paraId="2B0A7A52"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315AF705" w14:textId="123FC011"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DD52363" w14:textId="66D5C106"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4C035D0D" w14:textId="222C0554"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38159D94" w14:textId="07506CAD" w:rsidR="00C541D2" w:rsidRPr="00495D84" w:rsidRDefault="00C541D2" w:rsidP="00C541D2">
            <w:pPr>
              <w:pStyle w:val="TAL"/>
            </w:pPr>
            <w:r w:rsidRPr="00495D84">
              <w:t>SSB</w:t>
            </w:r>
            <w:r>
              <w:t xml:space="preserve"> </w:t>
            </w:r>
            <w:r w:rsidRPr="00495D84">
              <w:t>#0</w:t>
            </w:r>
            <w:r>
              <w:t xml:space="preserve"> </w:t>
            </w:r>
            <w:r w:rsidRPr="00495D84">
              <w:t>is</w:t>
            </w:r>
            <w:r>
              <w:t xml:space="preserve"> </w:t>
            </w:r>
            <w:r w:rsidRPr="00495D84">
              <w:t>used</w:t>
            </w:r>
            <w:r>
              <w:t xml:space="preserve"> </w:t>
            </w:r>
            <w:r w:rsidRPr="00495D84">
              <w:t>for</w:t>
            </w:r>
            <w:r>
              <w:t xml:space="preserve"> </w:t>
            </w:r>
            <w:r w:rsidRPr="00495D84">
              <w:t>SRS</w:t>
            </w:r>
            <w:r>
              <w:t xml:space="preserve"> </w:t>
            </w:r>
            <w:r w:rsidRPr="00495D84">
              <w:t>path</w:t>
            </w:r>
            <w:r>
              <w:t xml:space="preserve"> </w:t>
            </w:r>
            <w:r w:rsidRPr="00495D84">
              <w:t>loss</w:t>
            </w:r>
            <w:r>
              <w:t xml:space="preserve"> </w:t>
            </w:r>
            <w:r w:rsidRPr="00495D84">
              <w:t>estimation</w:t>
            </w:r>
          </w:p>
        </w:tc>
      </w:tr>
      <w:tr w:rsidR="00C541D2" w:rsidRPr="00495D84" w14:paraId="14EFF3D7"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C108D3D" w14:textId="77777777" w:rsidR="00C541D2" w:rsidRPr="00495D84" w:rsidRDefault="00C541D2" w:rsidP="00C541D2">
            <w:pPr>
              <w:pStyle w:val="TAL"/>
            </w:pPr>
            <w:r w:rsidRPr="00495D84">
              <w:t>usage</w:t>
            </w:r>
          </w:p>
        </w:tc>
        <w:tc>
          <w:tcPr>
            <w:tcW w:w="809" w:type="pct"/>
            <w:tcBorders>
              <w:top w:val="single" w:sz="4" w:space="0" w:color="auto"/>
              <w:left w:val="single" w:sz="4" w:space="0" w:color="auto"/>
              <w:bottom w:val="single" w:sz="4" w:space="0" w:color="auto"/>
              <w:right w:val="single" w:sz="4" w:space="0" w:color="auto"/>
            </w:tcBorders>
            <w:hideMark/>
          </w:tcPr>
          <w:p w14:paraId="32072D1C" w14:textId="77777777" w:rsidR="00C541D2" w:rsidRPr="00495D84" w:rsidRDefault="00C541D2" w:rsidP="00C541D2">
            <w:pPr>
              <w:pStyle w:val="TAC"/>
            </w:pPr>
            <w:r w:rsidRPr="00495D84">
              <w:rPr>
                <w:szCs w:val="24"/>
                <w:lang w:eastAsia="zh-TW"/>
              </w:rPr>
              <w:t>antennaSwitching</w:t>
            </w:r>
          </w:p>
        </w:tc>
        <w:tc>
          <w:tcPr>
            <w:tcW w:w="809" w:type="pct"/>
            <w:tcBorders>
              <w:top w:val="single" w:sz="4" w:space="0" w:color="auto"/>
              <w:left w:val="single" w:sz="4" w:space="0" w:color="auto"/>
              <w:bottom w:val="single" w:sz="4" w:space="0" w:color="auto"/>
              <w:right w:val="single" w:sz="4" w:space="0" w:color="auto"/>
            </w:tcBorders>
          </w:tcPr>
          <w:p w14:paraId="24854EDD" w14:textId="32B80DBD" w:rsidR="00C541D2" w:rsidRPr="00495D84" w:rsidRDefault="00C541D2" w:rsidP="00C541D2">
            <w:pPr>
              <w:pStyle w:val="TAC"/>
            </w:pPr>
            <w:r w:rsidRPr="00495D84">
              <w:rPr>
                <w:szCs w:val="24"/>
                <w:lang w:eastAsia="zh-TW"/>
              </w:rPr>
              <w:t>antennaSwitching</w:t>
            </w:r>
          </w:p>
        </w:tc>
        <w:tc>
          <w:tcPr>
            <w:tcW w:w="644" w:type="pct"/>
            <w:tcBorders>
              <w:top w:val="single" w:sz="4" w:space="0" w:color="auto"/>
              <w:left w:val="single" w:sz="4" w:space="0" w:color="auto"/>
              <w:bottom w:val="single" w:sz="4" w:space="0" w:color="auto"/>
              <w:right w:val="single" w:sz="4" w:space="0" w:color="auto"/>
            </w:tcBorders>
          </w:tcPr>
          <w:p w14:paraId="611DD434" w14:textId="09C34D9E" w:rsidR="00C541D2" w:rsidRPr="00495D84" w:rsidRDefault="00C541D2" w:rsidP="00C541D2">
            <w:pPr>
              <w:pStyle w:val="TAL"/>
            </w:pPr>
            <w:r w:rsidRPr="00495D84">
              <w:t>usagePDC-r17</w:t>
            </w:r>
          </w:p>
        </w:tc>
        <w:tc>
          <w:tcPr>
            <w:tcW w:w="644" w:type="pct"/>
            <w:tcBorders>
              <w:top w:val="single" w:sz="4" w:space="0" w:color="auto"/>
              <w:left w:val="single" w:sz="4" w:space="0" w:color="auto"/>
              <w:bottom w:val="single" w:sz="4" w:space="0" w:color="auto"/>
              <w:right w:val="single" w:sz="4" w:space="0" w:color="auto"/>
            </w:tcBorders>
            <w:hideMark/>
          </w:tcPr>
          <w:p w14:paraId="585A5DBE" w14:textId="44BB50F6" w:rsidR="00C541D2" w:rsidRPr="00495D84" w:rsidRDefault="00C541D2" w:rsidP="00C541D2">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tcPr>
          <w:p w14:paraId="1DCB224F" w14:textId="77777777" w:rsidR="00C541D2" w:rsidRPr="00495D84" w:rsidRDefault="00C541D2" w:rsidP="00C541D2">
            <w:pPr>
              <w:pStyle w:val="TAL"/>
            </w:pPr>
          </w:p>
        </w:tc>
      </w:tr>
      <w:tr w:rsidR="00C541D2" w:rsidRPr="00495D84" w14:paraId="0A15DE1D"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546A28FD" w14:textId="35703D9C" w:rsidR="00C541D2" w:rsidRPr="00495D84" w:rsidRDefault="00C541D2" w:rsidP="00C541D2">
            <w:pPr>
              <w:pStyle w:val="TAL"/>
            </w:pPr>
            <w:r w:rsidRPr="00495D84">
              <w:t>startPosition</w:t>
            </w:r>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07B3605C" w14:textId="1A2478D9" w:rsidR="00C541D2" w:rsidRPr="00495D84" w:rsidRDefault="00C541D2" w:rsidP="00C541D2">
            <w:pPr>
              <w:pStyle w:val="TAC"/>
            </w:pPr>
            <w:r w:rsidRPr="00495D84">
              <w:t>3</w:t>
            </w:r>
          </w:p>
        </w:tc>
        <w:tc>
          <w:tcPr>
            <w:tcW w:w="809" w:type="pct"/>
          </w:tcPr>
          <w:p w14:paraId="1193AFD3" w14:textId="59F3E306" w:rsidR="00C541D2" w:rsidRPr="00495D84" w:rsidRDefault="00C541D2" w:rsidP="00C541D2">
            <w:pPr>
              <w:pStyle w:val="TAC"/>
            </w:pPr>
            <w:r w:rsidRPr="00495D84">
              <w:t>3</w:t>
            </w:r>
          </w:p>
        </w:tc>
        <w:tc>
          <w:tcPr>
            <w:tcW w:w="644" w:type="pct"/>
          </w:tcPr>
          <w:p w14:paraId="788D4A73" w14:textId="292F2B0F" w:rsidR="00C541D2" w:rsidRPr="00495D84" w:rsidRDefault="00C541D2" w:rsidP="00C541D2">
            <w:pPr>
              <w:pStyle w:val="TAL"/>
            </w:pPr>
            <w:r w:rsidRPr="00495D84">
              <w:t>5</w:t>
            </w:r>
          </w:p>
        </w:tc>
        <w:tc>
          <w:tcPr>
            <w:tcW w:w="644" w:type="pct"/>
            <w:hideMark/>
          </w:tcPr>
          <w:p w14:paraId="078452DC" w14:textId="5062C786" w:rsidR="00C541D2" w:rsidRPr="00495D84" w:rsidRDefault="00C541D2" w:rsidP="00C541D2">
            <w:pPr>
              <w:pStyle w:val="TAL"/>
            </w:pPr>
            <w:r w:rsidRPr="00495D84">
              <w:t>5</w:t>
            </w:r>
          </w:p>
        </w:tc>
        <w:tc>
          <w:tcPr>
            <w:tcW w:w="911" w:type="pct"/>
            <w:tcBorders>
              <w:top w:val="single" w:sz="4" w:space="0" w:color="auto"/>
              <w:left w:val="single" w:sz="4" w:space="0" w:color="auto"/>
              <w:bottom w:val="single" w:sz="4" w:space="0" w:color="auto"/>
              <w:right w:val="single" w:sz="4" w:space="0" w:color="auto"/>
            </w:tcBorders>
            <w:hideMark/>
          </w:tcPr>
          <w:p w14:paraId="7A6B868E" w14:textId="2BCC78BF" w:rsidR="00C541D2" w:rsidRPr="00495D84" w:rsidRDefault="00C541D2" w:rsidP="00C541D2">
            <w:pPr>
              <w:pStyle w:val="TAL"/>
            </w:pPr>
            <w:r w:rsidRPr="00495D84">
              <w:t>resourceMapping</w:t>
            </w:r>
            <w:r>
              <w:t xml:space="preserve"> </w:t>
            </w:r>
            <w:r w:rsidRPr="00495D84">
              <w:t>setting</w:t>
            </w:r>
          </w:p>
        </w:tc>
      </w:tr>
      <w:tr w:rsidR="00C541D2" w:rsidRPr="00495D84" w14:paraId="55E319F2"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03F6C100" w14:textId="0EB103C4" w:rsidR="00C541D2" w:rsidRPr="00495D84" w:rsidRDefault="00C541D2" w:rsidP="00C541D2">
            <w:pPr>
              <w:pStyle w:val="TAL"/>
            </w:pPr>
            <w:r w:rsidRPr="00495D84">
              <w:t>nrofSymbols</w:t>
            </w:r>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C56D4E6" w14:textId="043CE67E" w:rsidR="00C541D2" w:rsidRPr="00495D84" w:rsidRDefault="00C541D2" w:rsidP="00C541D2">
            <w:pPr>
              <w:pStyle w:val="TAC"/>
            </w:pPr>
            <w:r w:rsidRPr="00495D84">
              <w:t>1</w:t>
            </w:r>
          </w:p>
        </w:tc>
        <w:tc>
          <w:tcPr>
            <w:tcW w:w="809" w:type="pct"/>
            <w:tcBorders>
              <w:top w:val="single" w:sz="4" w:space="0" w:color="auto"/>
              <w:left w:val="single" w:sz="4" w:space="0" w:color="auto"/>
              <w:bottom w:val="single" w:sz="4" w:space="0" w:color="auto"/>
              <w:right w:val="single" w:sz="4" w:space="0" w:color="auto"/>
            </w:tcBorders>
          </w:tcPr>
          <w:p w14:paraId="76002354" w14:textId="7C595570" w:rsidR="00C541D2" w:rsidRPr="00495D84" w:rsidRDefault="00C541D2" w:rsidP="00C541D2">
            <w:pPr>
              <w:pStyle w:val="TAC"/>
            </w:pPr>
            <w:r w:rsidRPr="00495D84">
              <w:t>1</w:t>
            </w:r>
          </w:p>
        </w:tc>
        <w:tc>
          <w:tcPr>
            <w:tcW w:w="644" w:type="pct"/>
            <w:tcBorders>
              <w:top w:val="single" w:sz="4" w:space="0" w:color="auto"/>
              <w:left w:val="single" w:sz="4" w:space="0" w:color="auto"/>
              <w:bottom w:val="single" w:sz="4" w:space="0" w:color="auto"/>
              <w:right w:val="single" w:sz="4" w:space="0" w:color="auto"/>
            </w:tcBorders>
          </w:tcPr>
          <w:p w14:paraId="1D926298" w14:textId="69CCEF2B" w:rsidR="00C541D2" w:rsidRPr="00495D84" w:rsidRDefault="00C541D2" w:rsidP="00C541D2">
            <w:pPr>
              <w:pStyle w:val="TAL"/>
            </w:pPr>
            <w:r w:rsidRPr="00495D84">
              <w:t>4</w:t>
            </w:r>
          </w:p>
        </w:tc>
        <w:tc>
          <w:tcPr>
            <w:tcW w:w="644" w:type="pct"/>
            <w:tcBorders>
              <w:top w:val="single" w:sz="4" w:space="0" w:color="auto"/>
              <w:left w:val="single" w:sz="4" w:space="0" w:color="auto"/>
              <w:bottom w:val="single" w:sz="4" w:space="0" w:color="auto"/>
              <w:right w:val="single" w:sz="4" w:space="0" w:color="auto"/>
            </w:tcBorders>
            <w:hideMark/>
          </w:tcPr>
          <w:p w14:paraId="1A32425D" w14:textId="5F6E17C2" w:rsidR="00C541D2" w:rsidRPr="00495D84" w:rsidRDefault="00C541D2" w:rsidP="00C541D2">
            <w:pPr>
              <w:pStyle w:val="TAL"/>
            </w:pPr>
            <w:r w:rsidRPr="00495D84">
              <w:t>4</w:t>
            </w:r>
          </w:p>
        </w:tc>
        <w:tc>
          <w:tcPr>
            <w:tcW w:w="911" w:type="pct"/>
            <w:tcBorders>
              <w:top w:val="single" w:sz="4" w:space="0" w:color="auto"/>
              <w:left w:val="single" w:sz="4" w:space="0" w:color="auto"/>
              <w:bottom w:val="single" w:sz="4" w:space="0" w:color="auto"/>
              <w:right w:val="single" w:sz="4" w:space="0" w:color="auto"/>
            </w:tcBorders>
          </w:tcPr>
          <w:p w14:paraId="1528B637" w14:textId="3380A100" w:rsidR="00C541D2" w:rsidRPr="00495D84" w:rsidRDefault="00C541D2" w:rsidP="00C541D2">
            <w:pPr>
              <w:pStyle w:val="TAL"/>
            </w:pPr>
            <w:r w:rsidRPr="00495D84">
              <w:t>SRS</w:t>
            </w:r>
            <w:r>
              <w:t xml:space="preserve"> </w:t>
            </w:r>
            <w:r w:rsidRPr="00495D84">
              <w:t>symbols</w:t>
            </w:r>
            <w:r>
              <w:t xml:space="preserve"> </w:t>
            </w:r>
            <w:r w:rsidRPr="00495D84">
              <w:t>belong</w:t>
            </w:r>
            <w:r>
              <w:t xml:space="preserve"> </w:t>
            </w:r>
            <w:r w:rsidRPr="00495D84">
              <w:t>to</w:t>
            </w:r>
            <w:r>
              <w:t xml:space="preserve"> </w:t>
            </w:r>
            <w:r w:rsidRPr="00495D84">
              <w:t>the</w:t>
            </w:r>
            <w:r>
              <w:t xml:space="preserve"> </w:t>
            </w:r>
            <w:r w:rsidRPr="00495D84">
              <w:t>same</w:t>
            </w:r>
            <w:r>
              <w:t xml:space="preserve"> </w:t>
            </w:r>
            <w:r w:rsidRPr="00495D84">
              <w:t>SRS</w:t>
            </w:r>
            <w:r>
              <w:t xml:space="preserve"> </w:t>
            </w:r>
            <w:r w:rsidRPr="00495D84">
              <w:t>resource.</w:t>
            </w:r>
          </w:p>
        </w:tc>
      </w:tr>
      <w:tr w:rsidR="00C541D2" w:rsidRPr="00495D84" w14:paraId="6E5DC74C"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04673B13" w14:textId="77777777" w:rsidR="00C541D2" w:rsidRPr="00495D84" w:rsidRDefault="00C541D2" w:rsidP="00C541D2">
            <w:pPr>
              <w:pStyle w:val="TAL"/>
            </w:pPr>
            <w:r w:rsidRPr="00495D84">
              <w:t>repetitionFactor</w:t>
            </w:r>
          </w:p>
        </w:tc>
        <w:tc>
          <w:tcPr>
            <w:tcW w:w="809" w:type="pct"/>
            <w:tcBorders>
              <w:top w:val="single" w:sz="4" w:space="0" w:color="auto"/>
              <w:left w:val="single" w:sz="4" w:space="0" w:color="auto"/>
              <w:bottom w:val="single" w:sz="4" w:space="0" w:color="auto"/>
              <w:right w:val="single" w:sz="4" w:space="0" w:color="auto"/>
            </w:tcBorders>
            <w:hideMark/>
          </w:tcPr>
          <w:p w14:paraId="0751F96F" w14:textId="77777777" w:rsidR="00C541D2" w:rsidRPr="00495D84" w:rsidRDefault="00C541D2" w:rsidP="00C541D2">
            <w:pPr>
              <w:pStyle w:val="TAC"/>
            </w:pPr>
            <w:r w:rsidRPr="00495D84">
              <w:t>n1</w:t>
            </w:r>
          </w:p>
        </w:tc>
        <w:tc>
          <w:tcPr>
            <w:tcW w:w="809" w:type="pct"/>
            <w:tcBorders>
              <w:top w:val="single" w:sz="4" w:space="0" w:color="auto"/>
              <w:left w:val="single" w:sz="4" w:space="0" w:color="auto"/>
              <w:bottom w:val="single" w:sz="4" w:space="0" w:color="auto"/>
              <w:right w:val="single" w:sz="4" w:space="0" w:color="auto"/>
            </w:tcBorders>
          </w:tcPr>
          <w:p w14:paraId="1A54787E" w14:textId="0A2F97FC" w:rsidR="00C541D2" w:rsidRPr="00495D84" w:rsidRDefault="00C541D2" w:rsidP="00C541D2">
            <w:pPr>
              <w:pStyle w:val="TAC"/>
            </w:pPr>
            <w:r w:rsidRPr="00495D84">
              <w:t>n1</w:t>
            </w:r>
          </w:p>
        </w:tc>
        <w:tc>
          <w:tcPr>
            <w:tcW w:w="644" w:type="pct"/>
            <w:tcBorders>
              <w:top w:val="single" w:sz="4" w:space="0" w:color="auto"/>
              <w:left w:val="single" w:sz="4" w:space="0" w:color="auto"/>
              <w:bottom w:val="single" w:sz="4" w:space="0" w:color="auto"/>
              <w:right w:val="single" w:sz="4" w:space="0" w:color="auto"/>
            </w:tcBorders>
          </w:tcPr>
          <w:p w14:paraId="22E2E8AD" w14:textId="7E583E21" w:rsidR="00C541D2" w:rsidRPr="00495D84" w:rsidRDefault="00C541D2" w:rsidP="00C541D2">
            <w:pPr>
              <w:pStyle w:val="TAL"/>
            </w:pPr>
            <w:r w:rsidRPr="00495D84">
              <w:t>n.a.</w:t>
            </w:r>
          </w:p>
        </w:tc>
        <w:tc>
          <w:tcPr>
            <w:tcW w:w="644" w:type="pct"/>
            <w:tcBorders>
              <w:top w:val="single" w:sz="4" w:space="0" w:color="auto"/>
              <w:left w:val="single" w:sz="4" w:space="0" w:color="auto"/>
              <w:bottom w:val="single" w:sz="4" w:space="0" w:color="auto"/>
              <w:right w:val="single" w:sz="4" w:space="0" w:color="auto"/>
            </w:tcBorders>
            <w:hideMark/>
          </w:tcPr>
          <w:p w14:paraId="6EDACD45" w14:textId="13DD1107" w:rsidR="00C541D2" w:rsidRPr="00495D84" w:rsidRDefault="00C541D2" w:rsidP="00C541D2">
            <w:pPr>
              <w:pStyle w:val="TAL"/>
            </w:pPr>
            <w:r w:rsidRPr="00495D84">
              <w:t>n.a.</w:t>
            </w:r>
          </w:p>
        </w:tc>
        <w:tc>
          <w:tcPr>
            <w:tcW w:w="911" w:type="pct"/>
            <w:tcBorders>
              <w:top w:val="single" w:sz="4" w:space="0" w:color="auto"/>
              <w:left w:val="single" w:sz="4" w:space="0" w:color="auto"/>
              <w:bottom w:val="single" w:sz="4" w:space="0" w:color="auto"/>
              <w:right w:val="single" w:sz="4" w:space="0" w:color="auto"/>
            </w:tcBorders>
            <w:hideMark/>
          </w:tcPr>
          <w:p w14:paraId="5B01C7E0" w14:textId="5BC14C19" w:rsidR="00C541D2" w:rsidRPr="00495D84" w:rsidRDefault="00C541D2" w:rsidP="00C541D2">
            <w:pPr>
              <w:pStyle w:val="TAL"/>
            </w:pPr>
            <w:r w:rsidRPr="00495D84">
              <w:t>without</w:t>
            </w:r>
            <w:r>
              <w:t xml:space="preserve"> </w:t>
            </w:r>
            <w:r w:rsidRPr="00495D84">
              <w:t>repetition.</w:t>
            </w:r>
          </w:p>
        </w:tc>
      </w:tr>
      <w:tr w:rsidR="00C541D2" w:rsidRPr="00495D84" w14:paraId="2DFC4100"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EB3902B" w14:textId="77777777" w:rsidR="00C541D2" w:rsidRPr="00495D84" w:rsidRDefault="00C541D2" w:rsidP="00C541D2">
            <w:pPr>
              <w:pStyle w:val="TAL"/>
            </w:pPr>
            <w:r w:rsidRPr="00495D84">
              <w:t>transmissionComb</w:t>
            </w:r>
          </w:p>
        </w:tc>
        <w:tc>
          <w:tcPr>
            <w:tcW w:w="809" w:type="pct"/>
            <w:tcBorders>
              <w:top w:val="single" w:sz="4" w:space="0" w:color="auto"/>
              <w:left w:val="single" w:sz="4" w:space="0" w:color="auto"/>
              <w:bottom w:val="single" w:sz="4" w:space="0" w:color="auto"/>
              <w:right w:val="single" w:sz="4" w:space="0" w:color="auto"/>
            </w:tcBorders>
            <w:hideMark/>
          </w:tcPr>
          <w:p w14:paraId="69AE8847" w14:textId="77777777" w:rsidR="00C541D2" w:rsidRPr="00495D84" w:rsidRDefault="00C541D2" w:rsidP="00C541D2">
            <w:pPr>
              <w:pStyle w:val="TAC"/>
              <w:rPr>
                <w:lang w:eastAsia="zh-CN"/>
              </w:rPr>
            </w:pPr>
            <w:r w:rsidRPr="00495D84">
              <w:rPr>
                <w:lang w:eastAsia="zh-CN"/>
              </w:rPr>
              <w:t>n2</w:t>
            </w:r>
          </w:p>
        </w:tc>
        <w:tc>
          <w:tcPr>
            <w:tcW w:w="809" w:type="pct"/>
            <w:tcBorders>
              <w:top w:val="single" w:sz="4" w:space="0" w:color="auto"/>
              <w:left w:val="single" w:sz="4" w:space="0" w:color="auto"/>
              <w:bottom w:val="single" w:sz="4" w:space="0" w:color="auto"/>
              <w:right w:val="single" w:sz="4" w:space="0" w:color="auto"/>
            </w:tcBorders>
          </w:tcPr>
          <w:p w14:paraId="398E9FC8" w14:textId="5EE66068" w:rsidR="00C541D2" w:rsidRPr="00495D84" w:rsidRDefault="00C541D2" w:rsidP="00C541D2">
            <w:pPr>
              <w:pStyle w:val="TAC"/>
            </w:pPr>
            <w:r w:rsidRPr="00495D84">
              <w:rPr>
                <w:lang w:eastAsia="zh-CN"/>
              </w:rPr>
              <w:t>n2</w:t>
            </w:r>
          </w:p>
        </w:tc>
        <w:tc>
          <w:tcPr>
            <w:tcW w:w="644" w:type="pct"/>
            <w:tcBorders>
              <w:top w:val="single" w:sz="4" w:space="0" w:color="auto"/>
              <w:left w:val="single" w:sz="4" w:space="0" w:color="auto"/>
              <w:bottom w:val="single" w:sz="4" w:space="0" w:color="auto"/>
              <w:right w:val="single" w:sz="4" w:space="0" w:color="auto"/>
            </w:tcBorders>
          </w:tcPr>
          <w:p w14:paraId="36C45924" w14:textId="359F4108" w:rsidR="00C541D2" w:rsidRPr="00495D84" w:rsidRDefault="00C541D2" w:rsidP="00C541D2">
            <w:pPr>
              <w:pStyle w:val="TAL"/>
            </w:pPr>
            <w:r w:rsidRPr="00495D84">
              <w:t>n4</w:t>
            </w:r>
          </w:p>
        </w:tc>
        <w:tc>
          <w:tcPr>
            <w:tcW w:w="644" w:type="pct"/>
            <w:tcBorders>
              <w:top w:val="single" w:sz="4" w:space="0" w:color="auto"/>
              <w:left w:val="single" w:sz="4" w:space="0" w:color="auto"/>
              <w:bottom w:val="single" w:sz="4" w:space="0" w:color="auto"/>
              <w:right w:val="single" w:sz="4" w:space="0" w:color="auto"/>
            </w:tcBorders>
            <w:hideMark/>
          </w:tcPr>
          <w:p w14:paraId="67AEF0A5" w14:textId="7604F1FC" w:rsidR="00C541D2" w:rsidRPr="00495D84" w:rsidRDefault="00C541D2" w:rsidP="00C541D2">
            <w:pPr>
              <w:pStyle w:val="TAL"/>
            </w:pPr>
            <w:r w:rsidRPr="00495D84">
              <w:t>n4</w:t>
            </w:r>
          </w:p>
        </w:tc>
        <w:tc>
          <w:tcPr>
            <w:tcW w:w="911" w:type="pct"/>
            <w:tcBorders>
              <w:top w:val="single" w:sz="4" w:space="0" w:color="auto"/>
              <w:left w:val="single" w:sz="4" w:space="0" w:color="auto"/>
              <w:bottom w:val="single" w:sz="4" w:space="0" w:color="auto"/>
              <w:right w:val="single" w:sz="4" w:space="0" w:color="auto"/>
            </w:tcBorders>
          </w:tcPr>
          <w:p w14:paraId="3D52D683" w14:textId="77777777" w:rsidR="00C541D2" w:rsidRPr="00495D84" w:rsidRDefault="00C541D2" w:rsidP="00C541D2">
            <w:pPr>
              <w:pStyle w:val="TAL"/>
            </w:pPr>
          </w:p>
        </w:tc>
      </w:tr>
      <w:tr w:rsidR="00C541D2" w:rsidRPr="00495D84" w14:paraId="31264D64"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1565592" w14:textId="77777777" w:rsidR="00C541D2" w:rsidRPr="00495D84" w:rsidRDefault="00C541D2" w:rsidP="00C541D2">
            <w:pPr>
              <w:pStyle w:val="TAL"/>
            </w:pPr>
            <w:r w:rsidRPr="00495D84">
              <w:t>combOffset-n2</w:t>
            </w:r>
          </w:p>
        </w:tc>
        <w:tc>
          <w:tcPr>
            <w:tcW w:w="809" w:type="pct"/>
            <w:tcBorders>
              <w:top w:val="single" w:sz="4" w:space="0" w:color="auto"/>
              <w:left w:val="single" w:sz="4" w:space="0" w:color="auto"/>
              <w:bottom w:val="single" w:sz="4" w:space="0" w:color="auto"/>
              <w:right w:val="single" w:sz="4" w:space="0" w:color="auto"/>
            </w:tcBorders>
            <w:hideMark/>
          </w:tcPr>
          <w:p w14:paraId="281DA133"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7015D361" w14:textId="470D6905"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03A6E741" w14:textId="2F948743"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13BDEF3B" w14:textId="259C9904"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788F6BC5" w14:textId="5F599D59" w:rsidR="00C541D2" w:rsidRPr="00495D84" w:rsidRDefault="00C541D2" w:rsidP="00C541D2">
            <w:pPr>
              <w:pStyle w:val="TAL"/>
            </w:pPr>
            <w:r w:rsidRPr="00495D84">
              <w:t>transmissionComb</w:t>
            </w:r>
            <w:r>
              <w:t xml:space="preserve"> </w:t>
            </w:r>
            <w:r w:rsidRPr="00495D84">
              <w:t>setting</w:t>
            </w:r>
          </w:p>
        </w:tc>
      </w:tr>
      <w:tr w:rsidR="00C541D2" w:rsidRPr="00495D84" w14:paraId="5CCD37F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2573D3AA" w14:textId="77777777" w:rsidR="00C541D2" w:rsidRPr="00495D84" w:rsidRDefault="00C541D2" w:rsidP="00C541D2">
            <w:pPr>
              <w:pStyle w:val="TAL"/>
            </w:pPr>
            <w:r w:rsidRPr="00495D84">
              <w:t>cyclicShift-n2</w:t>
            </w:r>
          </w:p>
        </w:tc>
        <w:tc>
          <w:tcPr>
            <w:tcW w:w="809" w:type="pct"/>
            <w:tcBorders>
              <w:top w:val="single" w:sz="4" w:space="0" w:color="auto"/>
              <w:left w:val="single" w:sz="4" w:space="0" w:color="auto"/>
              <w:bottom w:val="single" w:sz="4" w:space="0" w:color="auto"/>
              <w:right w:val="single" w:sz="4" w:space="0" w:color="auto"/>
            </w:tcBorders>
            <w:hideMark/>
          </w:tcPr>
          <w:p w14:paraId="678BEE88" w14:textId="77777777" w:rsidR="00C541D2" w:rsidRPr="00495D84" w:rsidRDefault="00C541D2" w:rsidP="00C541D2">
            <w:pPr>
              <w:pStyle w:val="TAC"/>
            </w:pPr>
            <w:r w:rsidRPr="00495D84">
              <w:t>0</w:t>
            </w:r>
          </w:p>
        </w:tc>
        <w:tc>
          <w:tcPr>
            <w:tcW w:w="809" w:type="pct"/>
            <w:tcBorders>
              <w:top w:val="single" w:sz="4" w:space="0" w:color="auto"/>
              <w:left w:val="single" w:sz="4" w:space="0" w:color="auto"/>
              <w:bottom w:val="single" w:sz="4" w:space="0" w:color="auto"/>
              <w:right w:val="single" w:sz="4" w:space="0" w:color="auto"/>
            </w:tcBorders>
          </w:tcPr>
          <w:p w14:paraId="11E8D8A2" w14:textId="6882CC97" w:rsidR="00C541D2" w:rsidRPr="00495D84" w:rsidRDefault="00C541D2" w:rsidP="00C541D2">
            <w:pPr>
              <w:pStyle w:val="TAC"/>
            </w:pPr>
            <w:r w:rsidRPr="00495D84">
              <w:t>0</w:t>
            </w:r>
          </w:p>
        </w:tc>
        <w:tc>
          <w:tcPr>
            <w:tcW w:w="644" w:type="pct"/>
            <w:tcBorders>
              <w:top w:val="single" w:sz="4" w:space="0" w:color="auto"/>
              <w:left w:val="single" w:sz="4" w:space="0" w:color="auto"/>
              <w:bottom w:val="single" w:sz="4" w:space="0" w:color="auto"/>
              <w:right w:val="single" w:sz="4" w:space="0" w:color="auto"/>
            </w:tcBorders>
          </w:tcPr>
          <w:p w14:paraId="34C204FB" w14:textId="105B195E" w:rsidR="00C541D2" w:rsidRPr="00495D84" w:rsidRDefault="00C541D2" w:rsidP="00C541D2">
            <w:pPr>
              <w:pStyle w:val="TAL"/>
            </w:pP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7E4AC612" w14:textId="35024FF4" w:rsidR="00C541D2" w:rsidRPr="00495D84" w:rsidRDefault="00C541D2" w:rsidP="00C541D2">
            <w:pPr>
              <w:pStyle w:val="TAL"/>
            </w:pP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159DAB9C" w14:textId="007A98F8" w:rsidR="00C541D2" w:rsidRPr="00495D84" w:rsidRDefault="00C541D2" w:rsidP="00C541D2">
            <w:pPr>
              <w:pStyle w:val="TAL"/>
            </w:pPr>
            <w:r>
              <w:t xml:space="preserve"> </w:t>
            </w:r>
          </w:p>
        </w:tc>
      </w:tr>
      <w:tr w:rsidR="00C541D2" w:rsidRPr="00495D84" w14:paraId="7C48F131"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7E80233" w14:textId="3D815EB5" w:rsidR="00C541D2" w:rsidRPr="00495D84" w:rsidRDefault="00C541D2" w:rsidP="00C541D2">
            <w:pPr>
              <w:pStyle w:val="TAL"/>
            </w:pPr>
            <w:r w:rsidRPr="00495D84">
              <w:t>nrofSRS-Ports</w:t>
            </w:r>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2AA93CB7" w14:textId="77777777" w:rsidR="00C541D2" w:rsidRPr="00495D84" w:rsidRDefault="00C541D2" w:rsidP="00C541D2">
            <w:pPr>
              <w:pStyle w:val="TAC"/>
            </w:pPr>
            <w:r w:rsidRPr="00495D84">
              <w:t>port1</w:t>
            </w:r>
          </w:p>
        </w:tc>
        <w:tc>
          <w:tcPr>
            <w:tcW w:w="809" w:type="pct"/>
            <w:tcBorders>
              <w:top w:val="single" w:sz="4" w:space="0" w:color="auto"/>
              <w:left w:val="single" w:sz="4" w:space="0" w:color="auto"/>
              <w:bottom w:val="single" w:sz="4" w:space="0" w:color="auto"/>
              <w:right w:val="single" w:sz="4" w:space="0" w:color="auto"/>
            </w:tcBorders>
          </w:tcPr>
          <w:p w14:paraId="15666140" w14:textId="7CEFACA5" w:rsidR="00C541D2" w:rsidRPr="00495D84" w:rsidRDefault="00C541D2" w:rsidP="00C541D2">
            <w:pPr>
              <w:pStyle w:val="TAC"/>
            </w:pPr>
            <w:r w:rsidRPr="00495D84">
              <w:t>port1</w:t>
            </w:r>
          </w:p>
        </w:tc>
        <w:tc>
          <w:tcPr>
            <w:tcW w:w="644" w:type="pct"/>
            <w:tcBorders>
              <w:top w:val="single" w:sz="4" w:space="0" w:color="auto"/>
              <w:left w:val="single" w:sz="4" w:space="0" w:color="auto"/>
              <w:bottom w:val="single" w:sz="4" w:space="0" w:color="auto"/>
              <w:right w:val="single" w:sz="4" w:space="0" w:color="auto"/>
            </w:tcBorders>
          </w:tcPr>
          <w:p w14:paraId="1BD53F34" w14:textId="2CCB7C25" w:rsidR="00C541D2" w:rsidRPr="00495D84" w:rsidRDefault="00C541D2" w:rsidP="00C541D2">
            <w:pPr>
              <w:pStyle w:val="TAL"/>
            </w:pPr>
            <w:r w:rsidRPr="00495D84">
              <w:t>port1</w:t>
            </w:r>
          </w:p>
        </w:tc>
        <w:tc>
          <w:tcPr>
            <w:tcW w:w="644" w:type="pct"/>
            <w:tcBorders>
              <w:top w:val="single" w:sz="4" w:space="0" w:color="auto"/>
              <w:left w:val="single" w:sz="4" w:space="0" w:color="auto"/>
              <w:bottom w:val="single" w:sz="4" w:space="0" w:color="auto"/>
              <w:right w:val="single" w:sz="4" w:space="0" w:color="auto"/>
            </w:tcBorders>
            <w:hideMark/>
          </w:tcPr>
          <w:p w14:paraId="398AF852" w14:textId="1245D3A6" w:rsidR="00C541D2" w:rsidRPr="00495D84" w:rsidRDefault="00C541D2" w:rsidP="00C541D2">
            <w:pPr>
              <w:pStyle w:val="TAL"/>
            </w:pPr>
            <w:r w:rsidRPr="00495D84">
              <w:t>port1</w:t>
            </w:r>
          </w:p>
        </w:tc>
        <w:tc>
          <w:tcPr>
            <w:tcW w:w="911" w:type="pct"/>
            <w:tcBorders>
              <w:top w:val="single" w:sz="4" w:space="0" w:color="auto"/>
              <w:left w:val="single" w:sz="4" w:space="0" w:color="auto"/>
              <w:bottom w:val="single" w:sz="4" w:space="0" w:color="auto"/>
              <w:right w:val="single" w:sz="4" w:space="0" w:color="auto"/>
            </w:tcBorders>
            <w:hideMark/>
          </w:tcPr>
          <w:p w14:paraId="23653257" w14:textId="7FCCB921" w:rsidR="00C541D2" w:rsidRPr="00495D84" w:rsidRDefault="00C541D2" w:rsidP="00C541D2">
            <w:pPr>
              <w:pStyle w:val="TAL"/>
            </w:pPr>
            <w:r w:rsidRPr="00495D84">
              <w:t>Number</w:t>
            </w:r>
            <w:r>
              <w:t xml:space="preserve"> </w:t>
            </w:r>
            <w:r w:rsidRPr="00495D84">
              <w:t>of</w:t>
            </w:r>
            <w:r>
              <w:t xml:space="preserve"> </w:t>
            </w:r>
            <w:r w:rsidRPr="00495D84">
              <w:t>antenna</w:t>
            </w:r>
            <w:r>
              <w:t xml:space="preserve"> </w:t>
            </w:r>
            <w:r w:rsidRPr="00495D84">
              <w:t>ports</w:t>
            </w:r>
            <w:r>
              <w:t xml:space="preserve"> </w:t>
            </w:r>
            <w:r w:rsidRPr="00495D84">
              <w:t>used</w:t>
            </w:r>
            <w:r>
              <w:t xml:space="preserve"> </w:t>
            </w:r>
            <w:r w:rsidRPr="00495D84">
              <w:t>for</w:t>
            </w:r>
            <w:r>
              <w:t xml:space="preserve"> </w:t>
            </w:r>
            <w:r w:rsidRPr="00495D84">
              <w:t>SRS</w:t>
            </w:r>
            <w:r>
              <w:t xml:space="preserve"> </w:t>
            </w:r>
            <w:r w:rsidRPr="00495D84">
              <w:t>resource</w:t>
            </w:r>
            <w:r>
              <w:t xml:space="preserve"> </w:t>
            </w:r>
            <w:r w:rsidRPr="00495D84">
              <w:t>transmission</w:t>
            </w:r>
          </w:p>
        </w:tc>
      </w:tr>
      <w:tr w:rsidR="00C541D2" w:rsidRPr="00495D84" w14:paraId="0D0CE806"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1559F0D8" w14:textId="2A05921E" w:rsidR="00C541D2" w:rsidRPr="00495D84" w:rsidRDefault="00C541D2" w:rsidP="00C541D2">
            <w:pPr>
              <w:pStyle w:val="TAL"/>
            </w:pPr>
            <w:r w:rsidRPr="00495D84">
              <w:t>resourceType</w:t>
            </w:r>
          </w:p>
        </w:tc>
        <w:tc>
          <w:tcPr>
            <w:tcW w:w="809" w:type="pct"/>
            <w:tcBorders>
              <w:top w:val="single" w:sz="4" w:space="0" w:color="auto"/>
              <w:left w:val="single" w:sz="4" w:space="0" w:color="auto"/>
              <w:bottom w:val="single" w:sz="4" w:space="0" w:color="auto"/>
              <w:right w:val="single" w:sz="4" w:space="0" w:color="auto"/>
            </w:tcBorders>
            <w:hideMark/>
          </w:tcPr>
          <w:p w14:paraId="367954AD" w14:textId="77777777" w:rsidR="00C541D2" w:rsidRPr="00495D84" w:rsidRDefault="00C541D2" w:rsidP="00C541D2">
            <w:pPr>
              <w:pStyle w:val="TAC"/>
            </w:pPr>
            <w:r w:rsidRPr="00495D84">
              <w:t>Periodic</w:t>
            </w:r>
          </w:p>
        </w:tc>
        <w:tc>
          <w:tcPr>
            <w:tcW w:w="809" w:type="pct"/>
            <w:tcBorders>
              <w:top w:val="single" w:sz="4" w:space="0" w:color="auto"/>
              <w:left w:val="single" w:sz="4" w:space="0" w:color="auto"/>
              <w:bottom w:val="single" w:sz="4" w:space="0" w:color="auto"/>
              <w:right w:val="single" w:sz="4" w:space="0" w:color="auto"/>
            </w:tcBorders>
          </w:tcPr>
          <w:p w14:paraId="02C121CF" w14:textId="11BF3672" w:rsidR="00C541D2" w:rsidRPr="00495D84" w:rsidRDefault="00C541D2" w:rsidP="00C541D2">
            <w:pPr>
              <w:pStyle w:val="TAC"/>
            </w:pPr>
            <w:r w:rsidRPr="00495D84">
              <w:t>Aperiodic</w:t>
            </w:r>
          </w:p>
        </w:tc>
        <w:tc>
          <w:tcPr>
            <w:tcW w:w="644" w:type="pct"/>
            <w:tcBorders>
              <w:top w:val="single" w:sz="4" w:space="0" w:color="auto"/>
              <w:left w:val="single" w:sz="4" w:space="0" w:color="auto"/>
              <w:bottom w:val="single" w:sz="4" w:space="0" w:color="auto"/>
              <w:right w:val="single" w:sz="4" w:space="0" w:color="auto"/>
            </w:tcBorders>
          </w:tcPr>
          <w:p w14:paraId="4A17C374" w14:textId="13AD8482" w:rsidR="00C541D2" w:rsidRPr="00495D84" w:rsidRDefault="00C541D2" w:rsidP="00C541D2">
            <w:pPr>
              <w:pStyle w:val="TAL"/>
            </w:pPr>
            <w:r w:rsidRPr="00495D84">
              <w:t>Periodic</w:t>
            </w:r>
          </w:p>
        </w:tc>
        <w:tc>
          <w:tcPr>
            <w:tcW w:w="644" w:type="pct"/>
            <w:tcBorders>
              <w:top w:val="single" w:sz="4" w:space="0" w:color="auto"/>
              <w:left w:val="single" w:sz="4" w:space="0" w:color="auto"/>
              <w:bottom w:val="single" w:sz="4" w:space="0" w:color="auto"/>
              <w:right w:val="single" w:sz="4" w:space="0" w:color="auto"/>
            </w:tcBorders>
            <w:hideMark/>
          </w:tcPr>
          <w:p w14:paraId="67B25241" w14:textId="5EE674B2" w:rsidR="00C541D2" w:rsidRPr="00495D84" w:rsidRDefault="00C541D2" w:rsidP="00C541D2">
            <w:pPr>
              <w:pStyle w:val="TAL"/>
            </w:pPr>
            <w:r w:rsidRPr="00495D84">
              <w:t>Periodic</w:t>
            </w:r>
          </w:p>
        </w:tc>
        <w:tc>
          <w:tcPr>
            <w:tcW w:w="911" w:type="pct"/>
            <w:tcBorders>
              <w:top w:val="single" w:sz="4" w:space="0" w:color="auto"/>
              <w:left w:val="single" w:sz="4" w:space="0" w:color="auto"/>
              <w:bottom w:val="single" w:sz="4" w:space="0" w:color="auto"/>
              <w:right w:val="single" w:sz="4" w:space="0" w:color="auto"/>
            </w:tcBorders>
          </w:tcPr>
          <w:p w14:paraId="3F0A668C" w14:textId="77777777" w:rsidR="00C541D2" w:rsidRPr="00495D84" w:rsidRDefault="00C541D2" w:rsidP="00C541D2">
            <w:pPr>
              <w:pStyle w:val="TAL"/>
            </w:pPr>
          </w:p>
        </w:tc>
      </w:tr>
      <w:tr w:rsidR="00C541D2" w:rsidRPr="00495D84" w14:paraId="05CBD715" w14:textId="77777777" w:rsidTr="0046041A">
        <w:trPr>
          <w:jc w:val="center"/>
        </w:trPr>
        <w:tc>
          <w:tcPr>
            <w:tcW w:w="1183" w:type="pct"/>
            <w:tcBorders>
              <w:top w:val="single" w:sz="4" w:space="0" w:color="auto"/>
              <w:left w:val="single" w:sz="4" w:space="0" w:color="auto"/>
              <w:bottom w:val="single" w:sz="4" w:space="0" w:color="auto"/>
              <w:right w:val="single" w:sz="4" w:space="0" w:color="auto"/>
            </w:tcBorders>
            <w:hideMark/>
          </w:tcPr>
          <w:p w14:paraId="432DD584" w14:textId="33A7365D" w:rsidR="00C541D2" w:rsidRPr="00495D84" w:rsidRDefault="00C541D2" w:rsidP="00C541D2">
            <w:pPr>
              <w:pStyle w:val="TAL"/>
            </w:pPr>
            <w:r w:rsidRPr="00495D84">
              <w:t>periodicityAndOffset-p</w:t>
            </w:r>
            <w:r>
              <w:rPr>
                <w:rFonts w:eastAsiaTheme="minorEastAsia" w:hint="eastAsia"/>
                <w:vertAlign w:val="superscript"/>
                <w:lang w:eastAsia="zh-CN"/>
              </w:rPr>
              <w:t xml:space="preserve"> </w:t>
            </w:r>
            <w:r w:rsidRPr="00495D84">
              <w:rPr>
                <w:rFonts w:eastAsiaTheme="minorEastAsia" w:hint="eastAsia"/>
                <w:vertAlign w:val="superscript"/>
                <w:lang w:eastAsia="zh-CN"/>
              </w:rPr>
              <w:t>No</w:t>
            </w:r>
            <w:r w:rsidRPr="00495D84">
              <w:rPr>
                <w:rFonts w:eastAsiaTheme="minorEastAsia"/>
                <w:vertAlign w:val="superscript"/>
                <w:lang w:eastAsia="zh-CN"/>
              </w:rPr>
              <w:t>te</w:t>
            </w:r>
            <w:r>
              <w:rPr>
                <w:rFonts w:eastAsiaTheme="minorEastAsia"/>
                <w:vertAlign w:val="superscript"/>
                <w:lang w:eastAsia="zh-CN"/>
              </w:rPr>
              <w:t xml:space="preserve"> </w:t>
            </w:r>
            <w:r w:rsidRPr="00495D84">
              <w:rPr>
                <w:rFonts w:eastAsiaTheme="minorEastAsia"/>
                <w:vertAlign w:val="superscript"/>
                <w:lang w:eastAsia="zh-CN"/>
              </w:rPr>
              <w:t>1</w:t>
            </w:r>
          </w:p>
        </w:tc>
        <w:tc>
          <w:tcPr>
            <w:tcW w:w="809" w:type="pct"/>
            <w:tcBorders>
              <w:top w:val="single" w:sz="4" w:space="0" w:color="auto"/>
              <w:left w:val="single" w:sz="4" w:space="0" w:color="auto"/>
              <w:bottom w:val="single" w:sz="4" w:space="0" w:color="auto"/>
              <w:right w:val="single" w:sz="4" w:space="0" w:color="auto"/>
            </w:tcBorders>
            <w:hideMark/>
          </w:tcPr>
          <w:p w14:paraId="506510A7" w14:textId="35F7982A" w:rsidR="00C541D2" w:rsidRPr="00495D84" w:rsidRDefault="00C541D2" w:rsidP="00C541D2">
            <w:pPr>
              <w:pStyle w:val="TAC"/>
            </w:pPr>
            <w:r w:rsidRPr="00495D84">
              <w:t>sl80,</w:t>
            </w:r>
            <w:r>
              <w:t xml:space="preserve"> </w:t>
            </w:r>
            <w:r w:rsidRPr="00495D84">
              <w:t>3</w:t>
            </w:r>
          </w:p>
        </w:tc>
        <w:tc>
          <w:tcPr>
            <w:tcW w:w="809" w:type="pct"/>
            <w:tcBorders>
              <w:top w:val="single" w:sz="4" w:space="0" w:color="auto"/>
              <w:left w:val="single" w:sz="4" w:space="0" w:color="auto"/>
              <w:bottom w:val="single" w:sz="4" w:space="0" w:color="auto"/>
              <w:right w:val="single" w:sz="4" w:space="0" w:color="auto"/>
            </w:tcBorders>
          </w:tcPr>
          <w:p w14:paraId="5316B984" w14:textId="6F987AAB" w:rsidR="00C541D2" w:rsidRPr="00495D84" w:rsidRDefault="00C541D2" w:rsidP="00C541D2">
            <w:pPr>
              <w:pStyle w:val="TAC"/>
            </w:pPr>
            <w:r w:rsidRPr="00495D84">
              <w:t>N/A</w:t>
            </w:r>
          </w:p>
        </w:tc>
        <w:tc>
          <w:tcPr>
            <w:tcW w:w="644" w:type="pct"/>
            <w:tcBorders>
              <w:top w:val="single" w:sz="4" w:space="0" w:color="auto"/>
              <w:left w:val="single" w:sz="4" w:space="0" w:color="auto"/>
              <w:bottom w:val="single" w:sz="4" w:space="0" w:color="auto"/>
              <w:right w:val="single" w:sz="4" w:space="0" w:color="auto"/>
            </w:tcBorders>
          </w:tcPr>
          <w:p w14:paraId="282166C0" w14:textId="596C6D69" w:rsidR="00C541D2" w:rsidRPr="00495D84" w:rsidRDefault="00C541D2" w:rsidP="00C541D2">
            <w:pPr>
              <w:pStyle w:val="TAL"/>
            </w:pPr>
            <w:r w:rsidRPr="00495D84">
              <w:t>Sl</w:t>
            </w:r>
            <w:r w:rsidRPr="00495D84">
              <w:rPr>
                <w:rFonts w:eastAsia="SimSun"/>
              </w:rPr>
              <w:t>320</w:t>
            </w:r>
            <w:r w:rsidRPr="00495D84">
              <w:t>,</w:t>
            </w:r>
            <w:r>
              <w:t xml:space="preserve"> </w:t>
            </w:r>
            <w:r w:rsidRPr="00495D84">
              <w:rPr>
                <w:rFonts w:eastAsia="SimSun"/>
              </w:rPr>
              <w:t>4</w:t>
            </w:r>
            <w:r w:rsidRPr="00495D84">
              <w:t>0</w:t>
            </w:r>
          </w:p>
        </w:tc>
        <w:tc>
          <w:tcPr>
            <w:tcW w:w="644" w:type="pct"/>
            <w:tcBorders>
              <w:top w:val="single" w:sz="4" w:space="0" w:color="auto"/>
              <w:left w:val="single" w:sz="4" w:space="0" w:color="auto"/>
              <w:bottom w:val="single" w:sz="4" w:space="0" w:color="auto"/>
              <w:right w:val="single" w:sz="4" w:space="0" w:color="auto"/>
            </w:tcBorders>
            <w:hideMark/>
          </w:tcPr>
          <w:p w14:paraId="503CBF7E" w14:textId="4A24B602" w:rsidR="00C541D2" w:rsidRPr="00495D84" w:rsidRDefault="00C541D2" w:rsidP="00C541D2">
            <w:pPr>
              <w:pStyle w:val="TAL"/>
            </w:pPr>
            <w:r w:rsidRPr="00495D84">
              <w:t>Sl</w:t>
            </w:r>
            <w:r w:rsidRPr="00495D84">
              <w:rPr>
                <w:rFonts w:eastAsiaTheme="minorEastAsia"/>
              </w:rPr>
              <w:t>320</w:t>
            </w:r>
            <w:r w:rsidRPr="00495D84">
              <w:t>,</w:t>
            </w:r>
            <w:r>
              <w:t xml:space="preserve"> </w:t>
            </w:r>
            <w:r w:rsidRPr="00495D84">
              <w:rPr>
                <w:rFonts w:eastAsiaTheme="minorEastAsia"/>
              </w:rPr>
              <w:t>4</w:t>
            </w:r>
            <w:r w:rsidRPr="00495D84">
              <w:t>0</w:t>
            </w:r>
          </w:p>
        </w:tc>
        <w:tc>
          <w:tcPr>
            <w:tcW w:w="911" w:type="pct"/>
            <w:tcBorders>
              <w:top w:val="single" w:sz="4" w:space="0" w:color="auto"/>
              <w:left w:val="single" w:sz="4" w:space="0" w:color="auto"/>
              <w:bottom w:val="single" w:sz="4" w:space="0" w:color="auto"/>
              <w:right w:val="single" w:sz="4" w:space="0" w:color="auto"/>
            </w:tcBorders>
            <w:hideMark/>
          </w:tcPr>
          <w:p w14:paraId="458B2309" w14:textId="620AFD5B" w:rsidR="00C541D2" w:rsidRPr="00495D84" w:rsidRDefault="00C541D2" w:rsidP="00C541D2">
            <w:pPr>
              <w:pStyle w:val="TAL"/>
            </w:pPr>
            <w:r w:rsidRPr="00495D84">
              <w:t>SRS</w:t>
            </w:r>
            <w:r>
              <w:t xml:space="preserve"> </w:t>
            </w:r>
            <w:r w:rsidRPr="00495D84">
              <w:t>transmission</w:t>
            </w:r>
            <w:r>
              <w:t xml:space="preserve"> </w:t>
            </w:r>
            <w:r w:rsidRPr="00495D84">
              <w:t>periodicity</w:t>
            </w:r>
            <w:r>
              <w:t xml:space="preserve"> </w:t>
            </w:r>
          </w:p>
        </w:tc>
      </w:tr>
      <w:tr w:rsidR="00C541D2" w:rsidRPr="00495D84" w14:paraId="3CBD5C92" w14:textId="77777777" w:rsidTr="0046041A">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211B79A" w14:textId="4F919B32" w:rsidR="00C541D2" w:rsidRPr="00495D84" w:rsidRDefault="00C541D2" w:rsidP="00C541D2">
            <w:pPr>
              <w:pStyle w:val="TAN"/>
            </w:pPr>
            <w:r>
              <w:rPr>
                <w:rFonts w:eastAsiaTheme="minorEastAsia" w:hint="eastAsia"/>
                <w:lang w:eastAsia="zh-CN"/>
              </w:rPr>
              <w:t xml:space="preserve">NOTE </w:t>
            </w:r>
            <w:r w:rsidRPr="00495D84">
              <w:rPr>
                <w:rFonts w:eastAsiaTheme="minorEastAsia"/>
                <w:lang w:eastAsia="zh-CN"/>
              </w:rPr>
              <w:t>1</w:t>
            </w:r>
            <w:r>
              <w:rPr>
                <w:rFonts w:eastAsiaTheme="minorEastAsia" w:hint="eastAsia"/>
                <w:lang w:eastAsia="zh-CN"/>
              </w:rPr>
              <w:t>:</w:t>
            </w:r>
            <w:r w:rsidRPr="00495D84">
              <w:tab/>
            </w:r>
            <w:r>
              <w:rPr>
                <w:rFonts w:eastAsiaTheme="minorEastAsia"/>
                <w:lang w:eastAsia="zh-CN"/>
              </w:rPr>
              <w:t xml:space="preserve"> </w:t>
            </w:r>
            <w:r w:rsidRPr="00495D84">
              <w:rPr>
                <w:rFonts w:eastAsiaTheme="minorEastAsia"/>
                <w:lang w:eastAsia="zh-CN"/>
              </w:rPr>
              <w:t>For</w:t>
            </w:r>
            <w:r>
              <w:rPr>
                <w:rFonts w:eastAsiaTheme="minorEastAsia"/>
                <w:lang w:eastAsia="zh-CN"/>
              </w:rPr>
              <w:t xml:space="preserve"> </w:t>
            </w:r>
            <w:r w:rsidRPr="00495D84">
              <w:rPr>
                <w:rFonts w:eastAsiaTheme="minorEastAsia"/>
                <w:lang w:eastAsia="zh-CN"/>
              </w:rPr>
              <w:t>test</w:t>
            </w:r>
            <w:r>
              <w:rPr>
                <w:rFonts w:eastAsiaTheme="minorEastAsia"/>
                <w:lang w:eastAsia="zh-CN"/>
              </w:rPr>
              <w:t xml:space="preserve"> </w:t>
            </w:r>
            <w:r w:rsidRPr="00495D84">
              <w:rPr>
                <w:rFonts w:eastAsiaTheme="minorEastAsia"/>
                <w:lang w:eastAsia="zh-CN"/>
              </w:rPr>
              <w:t>cases</w:t>
            </w:r>
            <w:r>
              <w:rPr>
                <w:rFonts w:eastAsiaTheme="minorEastAsia"/>
                <w:lang w:eastAsia="zh-CN"/>
              </w:rPr>
              <w:t xml:space="preserve"> </w:t>
            </w:r>
            <w:r w:rsidRPr="00495D84">
              <w:rPr>
                <w:rFonts w:eastAsiaTheme="minorEastAsia"/>
                <w:lang w:eastAsia="zh-CN"/>
              </w:rPr>
              <w:t>in</w:t>
            </w:r>
            <w:r>
              <w:rPr>
                <w:rFonts w:eastAsiaTheme="minorEastAsia"/>
                <w:lang w:eastAsia="zh-CN"/>
              </w:rPr>
              <w:t xml:space="preserve"> clauses </w:t>
            </w:r>
            <w:r w:rsidRPr="00495D84">
              <w:rPr>
                <w:rFonts w:eastAsiaTheme="minorEastAsia"/>
                <w:lang w:eastAsia="zh-CN"/>
              </w:rPr>
              <w:t>A.4.5.2.11,</w:t>
            </w:r>
            <w:r>
              <w:rPr>
                <w:rFonts w:eastAsiaTheme="minorEastAsia"/>
                <w:lang w:eastAsia="zh-CN"/>
              </w:rPr>
              <w:t xml:space="preserve"> </w:t>
            </w:r>
            <w:r w:rsidRPr="00495D84">
              <w:rPr>
                <w:rFonts w:eastAsiaTheme="minorEastAsia"/>
                <w:lang w:eastAsia="zh-CN"/>
              </w:rPr>
              <w:t>A.4.5.2.12,</w:t>
            </w:r>
            <w:r>
              <w:rPr>
                <w:rFonts w:eastAsiaTheme="minorEastAsia"/>
                <w:lang w:eastAsia="zh-CN"/>
              </w:rPr>
              <w:t xml:space="preserve"> </w:t>
            </w:r>
            <w:r w:rsidRPr="00495D84">
              <w:rPr>
                <w:rFonts w:eastAsiaTheme="minorEastAsia"/>
                <w:lang w:eastAsia="zh-CN"/>
              </w:rPr>
              <w:t>A.6.5.2.3,</w:t>
            </w:r>
            <w:r>
              <w:rPr>
                <w:rFonts w:eastAsiaTheme="minorEastAsia"/>
                <w:lang w:eastAsia="zh-CN"/>
              </w:rPr>
              <w:t xml:space="preserve"> </w:t>
            </w:r>
            <w:r w:rsidRPr="00495D84">
              <w:rPr>
                <w:rFonts w:eastAsiaTheme="minorEastAsia"/>
                <w:lang w:eastAsia="zh-CN"/>
              </w:rPr>
              <w:t>A.6.5.2.4,</w:t>
            </w:r>
            <w:r>
              <w:rPr>
                <w:rFonts w:eastAsiaTheme="minorEastAsia"/>
                <w:lang w:eastAsia="zh-CN"/>
              </w:rPr>
              <w:t xml:space="preserve"> </w:t>
            </w:r>
            <w:r w:rsidRPr="00495D84">
              <w:rPr>
                <w:rFonts w:eastAsiaTheme="minorEastAsia"/>
                <w:lang w:eastAsia="zh-CN"/>
              </w:rPr>
              <w:t>the</w:t>
            </w:r>
            <w:r>
              <w:rPr>
                <w:rFonts w:eastAsiaTheme="minorEastAsia"/>
                <w:lang w:eastAsia="zh-CN"/>
              </w:rPr>
              <w:t xml:space="preserve"> </w:t>
            </w:r>
            <w:r w:rsidRPr="00495D84">
              <w:t>startPosition,</w:t>
            </w:r>
            <w:r>
              <w:t xml:space="preserve"> </w:t>
            </w:r>
            <w:r w:rsidRPr="00495D84">
              <w:t>nrofSymbols,</w:t>
            </w:r>
            <w:r>
              <w:t xml:space="preserve"> </w:t>
            </w:r>
            <w:r w:rsidRPr="00495D84">
              <w:t>nrofSRS-Ports,</w:t>
            </w:r>
            <w:r>
              <w:t xml:space="preserve"> </w:t>
            </w:r>
            <w:r w:rsidRPr="00495D84">
              <w:t>periodicityAndOffset-p</w:t>
            </w:r>
            <w:r>
              <w:t xml:space="preserve"> </w:t>
            </w:r>
            <w:r w:rsidRPr="00495D84">
              <w:t>are</w:t>
            </w:r>
            <w:r>
              <w:t xml:space="preserve"> </w:t>
            </w:r>
            <w:r w:rsidRPr="00495D84">
              <w:t>specified</w:t>
            </w:r>
            <w:r>
              <w:t xml:space="preserve"> </w:t>
            </w:r>
            <w:r w:rsidRPr="00495D84">
              <w:t>in</w:t>
            </w:r>
            <w:r>
              <w:t xml:space="preserve"> </w:t>
            </w:r>
            <w:r w:rsidRPr="00495D84">
              <w:t>each</w:t>
            </w:r>
            <w:r>
              <w:t xml:space="preserve"> </w:t>
            </w:r>
            <w:r w:rsidRPr="00495D84">
              <w:t>test</w:t>
            </w:r>
            <w:r>
              <w:t xml:space="preserve"> </w:t>
            </w:r>
            <w:r w:rsidRPr="00495D84">
              <w:t>cases.</w:t>
            </w:r>
          </w:p>
        </w:tc>
      </w:tr>
    </w:tbl>
    <w:p w14:paraId="14EA7FCA" w14:textId="77777777" w:rsidR="00E73355" w:rsidRPr="00495D84" w:rsidRDefault="00E73355" w:rsidP="00077B0F">
      <w:pPr>
        <w:pStyle w:val="ListParagraph"/>
        <w:spacing w:before="240"/>
        <w:ind w:left="360"/>
        <w:rPr>
          <w:sz w:val="22"/>
          <w:szCs w:val="22"/>
        </w:rPr>
      </w:pPr>
    </w:p>
    <w:p w14:paraId="04B6CD81" w14:textId="73683B31" w:rsidR="002E0420" w:rsidRPr="00495D84" w:rsidRDefault="002E0420" w:rsidP="002E0420">
      <w:pPr>
        <w:keepNext/>
        <w:keepLines/>
        <w:spacing w:before="60"/>
        <w:ind w:left="360"/>
        <w:jc w:val="center"/>
        <w:rPr>
          <w:rFonts w:ascii="Arial" w:hAnsi="Arial"/>
          <w:b/>
        </w:rPr>
      </w:pPr>
      <w:r w:rsidRPr="00495D84">
        <w:rPr>
          <w:rFonts w:ascii="Arial" w:hAnsi="Arial"/>
          <w:b/>
        </w:rPr>
        <w:lastRenderedPageBreak/>
        <w:t>Table A.3.24-3: Sounding Reference Symbol Configuration for SCS=12</w:t>
      </w:r>
      <w:r w:rsidR="00E94096" w:rsidRPr="00495D84">
        <w:rPr>
          <w:rFonts w:ascii="Arial" w:hAnsi="Arial"/>
          <w:b/>
        </w:rPr>
        <w:t>0</w:t>
      </w:r>
      <w:r w:rsidR="00E94096">
        <w:rPr>
          <w:rFonts w:ascii="Arial" w:hAnsi="Arial"/>
          <w:b/>
        </w:rPr>
        <w:t xml:space="preserve"> kHz</w:t>
      </w:r>
    </w:p>
    <w:tbl>
      <w:tblPr>
        <w:tblStyle w:val="Tabellengitternetz1"/>
        <w:tblW w:w="5000" w:type="pct"/>
        <w:jc w:val="center"/>
        <w:tblCellMar>
          <w:left w:w="28" w:type="dxa"/>
        </w:tblCellMar>
        <w:tblLook w:val="04A0" w:firstRow="1" w:lastRow="0" w:firstColumn="1" w:lastColumn="0" w:noHBand="0" w:noVBand="1"/>
      </w:tblPr>
      <w:tblGrid>
        <w:gridCol w:w="2278"/>
        <w:gridCol w:w="1558"/>
        <w:gridCol w:w="1558"/>
        <w:gridCol w:w="1130"/>
        <w:gridCol w:w="1130"/>
        <w:gridCol w:w="1975"/>
      </w:tblGrid>
      <w:tr w:rsidR="0074394F" w:rsidRPr="00495D84" w14:paraId="7F820D2C" w14:textId="77777777" w:rsidTr="00C541D2">
        <w:trPr>
          <w:tblHeader/>
          <w:jc w:val="center"/>
        </w:trPr>
        <w:tc>
          <w:tcPr>
            <w:tcW w:w="1063" w:type="pct"/>
            <w:tcBorders>
              <w:top w:val="single" w:sz="4" w:space="0" w:color="auto"/>
              <w:left w:val="single" w:sz="4" w:space="0" w:color="auto"/>
              <w:bottom w:val="single" w:sz="4" w:space="0" w:color="auto"/>
              <w:right w:val="single" w:sz="4" w:space="0" w:color="auto"/>
            </w:tcBorders>
          </w:tcPr>
          <w:p w14:paraId="73F6702D" w14:textId="77777777" w:rsidR="0074394F" w:rsidRPr="00495D84" w:rsidRDefault="0074394F" w:rsidP="002079AA">
            <w:pPr>
              <w:keepNext/>
              <w:spacing w:after="0"/>
              <w:jc w:val="center"/>
              <w:rPr>
                <w:rFonts w:ascii="Arial" w:hAnsi="Arial"/>
                <w:b/>
                <w:sz w:val="18"/>
              </w:rPr>
            </w:pPr>
          </w:p>
        </w:tc>
        <w:tc>
          <w:tcPr>
            <w:tcW w:w="750" w:type="pct"/>
            <w:tcBorders>
              <w:top w:val="single" w:sz="4" w:space="0" w:color="auto"/>
              <w:left w:val="single" w:sz="4" w:space="0" w:color="auto"/>
              <w:bottom w:val="single" w:sz="4" w:space="0" w:color="auto"/>
              <w:right w:val="single" w:sz="4" w:space="0" w:color="auto"/>
            </w:tcBorders>
            <w:hideMark/>
          </w:tcPr>
          <w:p w14:paraId="503A75E4" w14:textId="3997B5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SRS.3</w:t>
            </w:r>
            <w:r w:rsidR="00B27C84">
              <w:rPr>
                <w:rFonts w:ascii="Arial" w:hAnsi="Arial"/>
                <w:b/>
                <w:sz w:val="18"/>
                <w:lang w:eastAsia="zh-CN"/>
              </w:rPr>
              <w:t xml:space="preserve"> </w:t>
            </w:r>
            <w:r w:rsidRPr="00495D84">
              <w:rPr>
                <w:rFonts w:ascii="Arial" w:hAnsi="Arial"/>
                <w:b/>
                <w:sz w:val="18"/>
                <w:lang w:eastAsia="zh-CN"/>
              </w:rPr>
              <w:t>TDD</w:t>
            </w:r>
          </w:p>
        </w:tc>
        <w:tc>
          <w:tcPr>
            <w:tcW w:w="687" w:type="pct"/>
            <w:tcBorders>
              <w:top w:val="single" w:sz="4" w:space="0" w:color="auto"/>
              <w:left w:val="single" w:sz="4" w:space="0" w:color="auto"/>
              <w:bottom w:val="single" w:sz="4" w:space="0" w:color="auto"/>
              <w:right w:val="single" w:sz="4" w:space="0" w:color="auto"/>
            </w:tcBorders>
          </w:tcPr>
          <w:p w14:paraId="3F7778A8" w14:textId="47B94B07" w:rsidR="0074394F" w:rsidRPr="00495D84" w:rsidRDefault="0074394F" w:rsidP="002079AA">
            <w:pPr>
              <w:keepNext/>
              <w:spacing w:after="0"/>
              <w:jc w:val="center"/>
              <w:rPr>
                <w:rFonts w:ascii="Arial" w:hAnsi="Arial"/>
                <w:b/>
                <w:sz w:val="18"/>
              </w:rPr>
            </w:pPr>
            <w:r w:rsidRPr="00495D84">
              <w:rPr>
                <w:rFonts w:ascii="Arial" w:hAnsi="Arial"/>
                <w:b/>
                <w:sz w:val="18"/>
              </w:rPr>
              <w:t>SRS.6</w:t>
            </w:r>
            <w:r w:rsidR="00B27C84">
              <w:rPr>
                <w:rFonts w:ascii="Arial" w:hAnsi="Arial"/>
                <w:b/>
                <w:sz w:val="18"/>
              </w:rPr>
              <w:t xml:space="preserve"> </w:t>
            </w:r>
            <w:r w:rsidRPr="00495D84">
              <w:rPr>
                <w:rFonts w:ascii="Arial" w:hAnsi="Arial"/>
                <w:b/>
                <w:sz w:val="18"/>
              </w:rPr>
              <w:t>TDD</w:t>
            </w:r>
          </w:p>
        </w:tc>
        <w:tc>
          <w:tcPr>
            <w:tcW w:w="687" w:type="pct"/>
            <w:tcBorders>
              <w:top w:val="single" w:sz="4" w:space="0" w:color="auto"/>
              <w:left w:val="single" w:sz="4" w:space="0" w:color="auto"/>
              <w:bottom w:val="single" w:sz="4" w:space="0" w:color="auto"/>
              <w:right w:val="single" w:sz="4" w:space="0" w:color="auto"/>
            </w:tcBorders>
          </w:tcPr>
          <w:p w14:paraId="6DC99C4B" w14:textId="33E3A681" w:rsidR="0074394F" w:rsidRPr="00495D84" w:rsidRDefault="0074394F" w:rsidP="002079AA">
            <w:pPr>
              <w:keepNext/>
              <w:spacing w:after="0"/>
              <w:jc w:val="center"/>
              <w:rPr>
                <w:rFonts w:ascii="Arial" w:hAnsi="Arial"/>
                <w:b/>
                <w:sz w:val="18"/>
              </w:rPr>
            </w:pPr>
            <w:r w:rsidRPr="00495D84">
              <w:rPr>
                <w:rFonts w:ascii="Arial" w:hAnsi="Arial"/>
                <w:b/>
                <w:sz w:val="18"/>
              </w:rPr>
              <w:t>PDC-SRS.</w:t>
            </w:r>
            <w:r w:rsidRPr="00495D84">
              <w:rPr>
                <w:rFonts w:ascii="Arial" w:hAnsi="Arial"/>
                <w:b/>
                <w:sz w:val="18"/>
                <w:lang w:eastAsia="zh-CN"/>
              </w:rPr>
              <w:t>3</w:t>
            </w:r>
          </w:p>
        </w:tc>
        <w:tc>
          <w:tcPr>
            <w:tcW w:w="687" w:type="pct"/>
            <w:tcBorders>
              <w:top w:val="single" w:sz="4" w:space="0" w:color="auto"/>
              <w:left w:val="single" w:sz="4" w:space="0" w:color="auto"/>
              <w:bottom w:val="single" w:sz="4" w:space="0" w:color="auto"/>
              <w:right w:val="single" w:sz="4" w:space="0" w:color="auto"/>
            </w:tcBorders>
            <w:hideMark/>
          </w:tcPr>
          <w:p w14:paraId="6A7DDBBC"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rPr>
              <w:t>POS-SRS.</w:t>
            </w:r>
            <w:r w:rsidRPr="00495D84">
              <w:rPr>
                <w:rFonts w:ascii="Arial" w:hAnsi="Arial"/>
                <w:b/>
                <w:sz w:val="18"/>
                <w:lang w:eastAsia="zh-CN"/>
              </w:rPr>
              <w:t>3</w:t>
            </w:r>
          </w:p>
        </w:tc>
        <w:tc>
          <w:tcPr>
            <w:tcW w:w="1125" w:type="pct"/>
            <w:tcBorders>
              <w:top w:val="single" w:sz="4" w:space="0" w:color="auto"/>
              <w:left w:val="single" w:sz="4" w:space="0" w:color="auto"/>
              <w:bottom w:val="single" w:sz="4" w:space="0" w:color="auto"/>
              <w:right w:val="single" w:sz="4" w:space="0" w:color="auto"/>
            </w:tcBorders>
          </w:tcPr>
          <w:p w14:paraId="7963AA1D" w14:textId="77777777" w:rsidR="0074394F" w:rsidRPr="00495D84" w:rsidRDefault="0074394F" w:rsidP="002079AA">
            <w:pPr>
              <w:keepNext/>
              <w:spacing w:after="0"/>
              <w:jc w:val="center"/>
              <w:rPr>
                <w:rFonts w:ascii="Arial" w:hAnsi="Arial"/>
                <w:b/>
                <w:sz w:val="18"/>
                <w:lang w:eastAsia="zh-CN"/>
              </w:rPr>
            </w:pPr>
          </w:p>
        </w:tc>
      </w:tr>
      <w:tr w:rsidR="0074394F" w:rsidRPr="00495D84" w14:paraId="6733B5ED" w14:textId="77777777" w:rsidTr="00C541D2">
        <w:trPr>
          <w:tblHeader/>
          <w:jc w:val="center"/>
        </w:trPr>
        <w:tc>
          <w:tcPr>
            <w:tcW w:w="1063" w:type="pct"/>
            <w:tcBorders>
              <w:top w:val="single" w:sz="4" w:space="0" w:color="auto"/>
              <w:left w:val="single" w:sz="4" w:space="0" w:color="auto"/>
              <w:bottom w:val="single" w:sz="4" w:space="0" w:color="auto"/>
              <w:right w:val="single" w:sz="4" w:space="0" w:color="auto"/>
            </w:tcBorders>
            <w:hideMark/>
          </w:tcPr>
          <w:p w14:paraId="3B404DE4" w14:textId="77777777" w:rsidR="0074394F" w:rsidRPr="00495D84" w:rsidRDefault="0074394F" w:rsidP="002079AA">
            <w:pPr>
              <w:keepNext/>
              <w:spacing w:after="0"/>
              <w:jc w:val="center"/>
              <w:rPr>
                <w:rFonts w:ascii="Arial" w:hAnsi="Arial"/>
                <w:b/>
                <w:sz w:val="18"/>
              </w:rPr>
            </w:pPr>
            <w:r w:rsidRPr="00495D84">
              <w:rPr>
                <w:rFonts w:ascii="Arial" w:hAnsi="Arial"/>
                <w:b/>
                <w:sz w:val="18"/>
              </w:rPr>
              <w:t>Field</w:t>
            </w:r>
          </w:p>
        </w:tc>
        <w:tc>
          <w:tcPr>
            <w:tcW w:w="750" w:type="pct"/>
            <w:tcBorders>
              <w:top w:val="single" w:sz="4" w:space="0" w:color="auto"/>
              <w:left w:val="single" w:sz="4" w:space="0" w:color="auto"/>
              <w:bottom w:val="single" w:sz="4" w:space="0" w:color="auto"/>
              <w:right w:val="single" w:sz="4" w:space="0" w:color="auto"/>
            </w:tcBorders>
            <w:hideMark/>
          </w:tcPr>
          <w:p w14:paraId="2CF8F5E0" w14:textId="77777777" w:rsidR="0074394F" w:rsidRPr="00495D84" w:rsidRDefault="0074394F" w:rsidP="002079AA">
            <w:pPr>
              <w:keepNext/>
              <w:spacing w:after="0"/>
              <w:jc w:val="center"/>
              <w:rPr>
                <w:rFonts w:ascii="Arial" w:hAnsi="Arial"/>
                <w:b/>
                <w:sz w:val="18"/>
              </w:rPr>
            </w:pPr>
            <w:r w:rsidRPr="00495D84">
              <w:rPr>
                <w:rFonts w:ascii="Arial" w:hAnsi="Arial"/>
                <w:b/>
                <w:sz w:val="18"/>
              </w:rPr>
              <w:t>Value</w:t>
            </w:r>
          </w:p>
        </w:tc>
        <w:tc>
          <w:tcPr>
            <w:tcW w:w="687" w:type="pct"/>
            <w:tcBorders>
              <w:top w:val="single" w:sz="4" w:space="0" w:color="auto"/>
              <w:left w:val="single" w:sz="4" w:space="0" w:color="auto"/>
              <w:bottom w:val="single" w:sz="4" w:space="0" w:color="auto"/>
              <w:right w:val="single" w:sz="4" w:space="0" w:color="auto"/>
            </w:tcBorders>
          </w:tcPr>
          <w:p w14:paraId="2D28041C" w14:textId="77777777"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65FD683E" w14:textId="655C9E0B" w:rsidR="0074394F" w:rsidRPr="00495D84" w:rsidRDefault="0074394F" w:rsidP="002079AA">
            <w:pPr>
              <w:keepNext/>
              <w:spacing w:after="0"/>
              <w:jc w:val="center"/>
              <w:rPr>
                <w:rFonts w:ascii="Arial" w:hAnsi="Arial"/>
                <w:b/>
                <w:sz w:val="18"/>
                <w:lang w:eastAsia="zh-CN"/>
              </w:rPr>
            </w:pPr>
          </w:p>
        </w:tc>
        <w:tc>
          <w:tcPr>
            <w:tcW w:w="687" w:type="pct"/>
            <w:tcBorders>
              <w:top w:val="single" w:sz="4" w:space="0" w:color="auto"/>
              <w:left w:val="single" w:sz="4" w:space="0" w:color="auto"/>
              <w:bottom w:val="single" w:sz="4" w:space="0" w:color="auto"/>
              <w:right w:val="single" w:sz="4" w:space="0" w:color="auto"/>
            </w:tcBorders>
          </w:tcPr>
          <w:p w14:paraId="4594F282" w14:textId="77777777" w:rsidR="0074394F" w:rsidRPr="00495D84" w:rsidRDefault="0074394F" w:rsidP="002079AA">
            <w:pPr>
              <w:keepNext/>
              <w:spacing w:after="0"/>
              <w:jc w:val="center"/>
              <w:rPr>
                <w:rFonts w:ascii="Arial" w:hAnsi="Arial"/>
                <w:b/>
                <w:sz w:val="18"/>
                <w:lang w:eastAsia="zh-CN"/>
              </w:rPr>
            </w:pPr>
          </w:p>
        </w:tc>
        <w:tc>
          <w:tcPr>
            <w:tcW w:w="1125" w:type="pct"/>
            <w:tcBorders>
              <w:top w:val="single" w:sz="4" w:space="0" w:color="auto"/>
              <w:left w:val="single" w:sz="4" w:space="0" w:color="auto"/>
              <w:bottom w:val="single" w:sz="4" w:space="0" w:color="auto"/>
              <w:right w:val="single" w:sz="4" w:space="0" w:color="auto"/>
            </w:tcBorders>
            <w:hideMark/>
          </w:tcPr>
          <w:p w14:paraId="7E2832D9" w14:textId="77777777" w:rsidR="0074394F" w:rsidRPr="00495D84" w:rsidRDefault="0074394F" w:rsidP="002079AA">
            <w:pPr>
              <w:keepNext/>
              <w:spacing w:after="0"/>
              <w:jc w:val="center"/>
              <w:rPr>
                <w:rFonts w:ascii="Arial" w:hAnsi="Arial"/>
                <w:b/>
                <w:sz w:val="18"/>
                <w:lang w:eastAsia="zh-CN"/>
              </w:rPr>
            </w:pPr>
            <w:r w:rsidRPr="00495D84">
              <w:rPr>
                <w:rFonts w:ascii="Arial" w:hAnsi="Arial"/>
                <w:b/>
                <w:sz w:val="18"/>
                <w:lang w:eastAsia="zh-CN"/>
              </w:rPr>
              <w:t>Comment</w:t>
            </w:r>
          </w:p>
        </w:tc>
      </w:tr>
      <w:tr w:rsidR="0074394F" w:rsidRPr="00495D84" w14:paraId="4BE52B22"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5D7321E" w14:textId="77777777" w:rsidR="0074394F" w:rsidRPr="00495D84" w:rsidRDefault="0074394F" w:rsidP="0074394F">
            <w:pPr>
              <w:keepNext/>
              <w:spacing w:after="0"/>
              <w:rPr>
                <w:rFonts w:ascii="Arial" w:hAnsi="Arial"/>
                <w:sz w:val="18"/>
              </w:rPr>
            </w:pPr>
            <w:r w:rsidRPr="00495D84">
              <w:rPr>
                <w:rFonts w:ascii="Arial" w:hAnsi="Arial"/>
                <w:sz w:val="18"/>
              </w:rPr>
              <w:t>c-SRS</w:t>
            </w:r>
          </w:p>
        </w:tc>
        <w:tc>
          <w:tcPr>
            <w:tcW w:w="750" w:type="pct"/>
            <w:tcBorders>
              <w:top w:val="single" w:sz="4" w:space="0" w:color="auto"/>
              <w:left w:val="single" w:sz="4" w:space="0" w:color="auto"/>
              <w:bottom w:val="single" w:sz="4" w:space="0" w:color="auto"/>
              <w:right w:val="single" w:sz="4" w:space="0" w:color="auto"/>
            </w:tcBorders>
            <w:hideMark/>
          </w:tcPr>
          <w:p w14:paraId="6BAA8DC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17</w:t>
            </w:r>
          </w:p>
        </w:tc>
        <w:tc>
          <w:tcPr>
            <w:tcW w:w="687" w:type="pct"/>
            <w:tcBorders>
              <w:top w:val="single" w:sz="4" w:space="0" w:color="auto"/>
              <w:left w:val="single" w:sz="4" w:space="0" w:color="auto"/>
              <w:bottom w:val="single" w:sz="4" w:space="0" w:color="auto"/>
              <w:right w:val="single" w:sz="4" w:space="0" w:color="auto"/>
            </w:tcBorders>
          </w:tcPr>
          <w:p w14:paraId="6EA01BB9" w14:textId="0F6F0822" w:rsidR="0074394F" w:rsidRPr="00495D84" w:rsidRDefault="0074394F" w:rsidP="0074394F">
            <w:pPr>
              <w:keepNext/>
              <w:spacing w:after="0"/>
              <w:jc w:val="center"/>
              <w:rPr>
                <w:rFonts w:ascii="Arial" w:hAnsi="Arial"/>
                <w:sz w:val="18"/>
              </w:rPr>
            </w:pPr>
            <w:r w:rsidRPr="00495D84">
              <w:rPr>
                <w:rFonts w:ascii="Arial" w:hAnsi="Arial" w:cs="Arial"/>
                <w:sz w:val="18"/>
                <w:szCs w:val="18"/>
              </w:rPr>
              <w:t>17</w:t>
            </w:r>
          </w:p>
        </w:tc>
        <w:tc>
          <w:tcPr>
            <w:tcW w:w="687" w:type="pct"/>
            <w:tcBorders>
              <w:top w:val="single" w:sz="4" w:space="0" w:color="auto"/>
              <w:left w:val="single" w:sz="4" w:space="0" w:color="auto"/>
              <w:bottom w:val="single" w:sz="4" w:space="0" w:color="auto"/>
              <w:right w:val="single" w:sz="4" w:space="0" w:color="auto"/>
            </w:tcBorders>
          </w:tcPr>
          <w:p w14:paraId="090CEB53" w14:textId="5B668B3E" w:rsidR="0074394F" w:rsidRPr="00495D84" w:rsidRDefault="0074394F" w:rsidP="0074394F">
            <w:pPr>
              <w:keepNext/>
              <w:spacing w:after="0"/>
              <w:jc w:val="center"/>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687" w:type="pct"/>
            <w:tcBorders>
              <w:top w:val="single" w:sz="4" w:space="0" w:color="auto"/>
              <w:left w:val="single" w:sz="4" w:space="0" w:color="auto"/>
              <w:bottom w:val="single" w:sz="4" w:space="0" w:color="auto"/>
              <w:right w:val="single" w:sz="4" w:space="0" w:color="auto"/>
            </w:tcBorders>
            <w:hideMark/>
          </w:tcPr>
          <w:p w14:paraId="4FAC8A45" w14:textId="196D8010" w:rsidR="0074394F" w:rsidRPr="00495D84" w:rsidRDefault="0074394F" w:rsidP="0074394F">
            <w:pPr>
              <w:keepNext/>
              <w:spacing w:after="0"/>
              <w:rPr>
                <w:rFonts w:ascii="Arial" w:hAnsi="Arial"/>
                <w:sz w:val="18"/>
              </w:rPr>
            </w:pPr>
            <w:r w:rsidRPr="00495D84">
              <w:rPr>
                <w:rFonts w:ascii="Arial" w:hAnsi="Arial"/>
                <w:sz w:val="18"/>
              </w:rPr>
              <w:t>Same</w:t>
            </w:r>
            <w:r w:rsidR="00B27C84">
              <w:rPr>
                <w:rFonts w:ascii="Arial" w:hAnsi="Arial"/>
                <w:sz w:val="18"/>
              </w:rPr>
              <w:t xml:space="preserve"> </w:t>
            </w:r>
            <w:r w:rsidRPr="00495D84">
              <w:rPr>
                <w:rFonts w:ascii="Arial" w:hAnsi="Arial"/>
                <w:sz w:val="18"/>
              </w:rPr>
              <w:t>as</w:t>
            </w:r>
            <w:r w:rsidR="00B27C84">
              <w:rPr>
                <w:rFonts w:ascii="Arial" w:hAnsi="Arial"/>
                <w:sz w:val="18"/>
              </w:rPr>
              <w:t xml:space="preserve"> </w:t>
            </w:r>
            <w:r w:rsidRPr="00495D84">
              <w:rPr>
                <w:rFonts w:ascii="Arial" w:hAnsi="Arial"/>
                <w:sz w:val="18"/>
              </w:rPr>
              <w:t>NRB,c</w:t>
            </w:r>
            <w:r w:rsidR="00B27C84">
              <w:rPr>
                <w:rFonts w:ascii="Arial" w:hAnsi="Arial"/>
                <w:sz w:val="18"/>
              </w:rPr>
              <w:t xml:space="preserve"> </w:t>
            </w:r>
            <w:r w:rsidRPr="00495D84">
              <w:rPr>
                <w:rFonts w:ascii="Arial" w:hAnsi="Arial"/>
                <w:sz w:val="18"/>
              </w:rPr>
              <w:t>in</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test</w:t>
            </w:r>
            <w:r w:rsidR="00B27C84">
              <w:rPr>
                <w:rFonts w:ascii="Arial" w:hAnsi="Arial"/>
                <w:sz w:val="18"/>
              </w:rPr>
              <w:t xml:space="preserve"> </w:t>
            </w:r>
            <w:r w:rsidRPr="00495D84">
              <w:rPr>
                <w:rFonts w:ascii="Arial" w:hAnsi="Arial"/>
                <w:sz w:val="18"/>
              </w:rPr>
              <w:t>case</w:t>
            </w:r>
          </w:p>
        </w:tc>
        <w:tc>
          <w:tcPr>
            <w:tcW w:w="1125" w:type="pct"/>
            <w:tcBorders>
              <w:top w:val="single" w:sz="4" w:space="0" w:color="auto"/>
              <w:left w:val="single" w:sz="4" w:space="0" w:color="auto"/>
              <w:bottom w:val="single" w:sz="4" w:space="0" w:color="auto"/>
              <w:right w:val="single" w:sz="4" w:space="0" w:color="auto"/>
            </w:tcBorders>
          </w:tcPr>
          <w:p w14:paraId="29415EF8" w14:textId="77777777" w:rsidR="0074394F" w:rsidRPr="00495D84" w:rsidRDefault="0074394F" w:rsidP="0074394F">
            <w:pPr>
              <w:keepNext/>
              <w:spacing w:after="0"/>
              <w:rPr>
                <w:rFonts w:ascii="Arial" w:hAnsi="Arial"/>
                <w:sz w:val="18"/>
              </w:rPr>
            </w:pPr>
          </w:p>
        </w:tc>
      </w:tr>
      <w:tr w:rsidR="0074394F" w:rsidRPr="00495D84" w14:paraId="35BD530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1B4856E" w14:textId="77777777" w:rsidR="0074394F" w:rsidRPr="00495D84" w:rsidRDefault="0074394F" w:rsidP="0074394F">
            <w:pPr>
              <w:keepNext/>
              <w:spacing w:after="0"/>
              <w:rPr>
                <w:rFonts w:ascii="Arial" w:hAnsi="Arial"/>
                <w:sz w:val="18"/>
              </w:rPr>
            </w:pPr>
            <w:r w:rsidRPr="00495D84">
              <w:rPr>
                <w:rFonts w:ascii="Arial" w:hAnsi="Arial"/>
                <w:sz w:val="18"/>
              </w:rPr>
              <w:t>b-SRS</w:t>
            </w:r>
          </w:p>
        </w:tc>
        <w:tc>
          <w:tcPr>
            <w:tcW w:w="750" w:type="pct"/>
            <w:tcBorders>
              <w:top w:val="single" w:sz="4" w:space="0" w:color="auto"/>
              <w:left w:val="single" w:sz="4" w:space="0" w:color="auto"/>
              <w:bottom w:val="single" w:sz="4" w:space="0" w:color="auto"/>
              <w:right w:val="single" w:sz="4" w:space="0" w:color="auto"/>
            </w:tcBorders>
            <w:hideMark/>
          </w:tcPr>
          <w:p w14:paraId="756F8AC6"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36F6CD6E" w14:textId="3197B1BB"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532BC883" w14:textId="0F547AC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1B829B9"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12579C6" w14:textId="77777777" w:rsidR="0074394F" w:rsidRPr="00495D84" w:rsidRDefault="0074394F" w:rsidP="0074394F">
            <w:pPr>
              <w:keepNext/>
              <w:spacing w:after="0"/>
              <w:rPr>
                <w:rFonts w:ascii="Arial" w:hAnsi="Arial"/>
                <w:sz w:val="18"/>
              </w:rPr>
            </w:pPr>
          </w:p>
        </w:tc>
      </w:tr>
      <w:tr w:rsidR="0074394F" w:rsidRPr="00495D84" w14:paraId="52775A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3B282DC8" w14:textId="77777777" w:rsidR="0074394F" w:rsidRPr="00495D84" w:rsidRDefault="0074394F" w:rsidP="0074394F">
            <w:pPr>
              <w:keepNext/>
              <w:spacing w:after="0"/>
              <w:rPr>
                <w:rFonts w:ascii="Arial" w:hAnsi="Arial"/>
                <w:sz w:val="18"/>
              </w:rPr>
            </w:pPr>
            <w:r w:rsidRPr="00495D84">
              <w:rPr>
                <w:rFonts w:ascii="Arial" w:hAnsi="Arial"/>
                <w:sz w:val="18"/>
              </w:rPr>
              <w:t>b-hop</w:t>
            </w:r>
          </w:p>
        </w:tc>
        <w:tc>
          <w:tcPr>
            <w:tcW w:w="750" w:type="pct"/>
            <w:tcBorders>
              <w:top w:val="single" w:sz="4" w:space="0" w:color="auto"/>
              <w:left w:val="single" w:sz="4" w:space="0" w:color="auto"/>
              <w:bottom w:val="single" w:sz="4" w:space="0" w:color="auto"/>
              <w:right w:val="single" w:sz="4" w:space="0" w:color="auto"/>
            </w:tcBorders>
            <w:hideMark/>
          </w:tcPr>
          <w:p w14:paraId="0F712880" w14:textId="77777777" w:rsidR="0074394F" w:rsidRPr="00495D84" w:rsidRDefault="0074394F" w:rsidP="0074394F">
            <w:pPr>
              <w:keepNext/>
              <w:spacing w:after="0"/>
              <w:jc w:val="center"/>
              <w:rPr>
                <w:rFonts w:ascii="Arial" w:hAnsi="Arial"/>
                <w:sz w:val="18"/>
                <w:lang w:eastAsia="zh-CN"/>
              </w:rPr>
            </w:pPr>
            <w:r w:rsidRPr="00495D84">
              <w:rPr>
                <w:rFonts w:ascii="Arial" w:hAnsi="Arial"/>
                <w:sz w:val="18"/>
                <w:lang w:eastAsia="zh-CN"/>
              </w:rPr>
              <w:t>0</w:t>
            </w:r>
          </w:p>
        </w:tc>
        <w:tc>
          <w:tcPr>
            <w:tcW w:w="687" w:type="pct"/>
            <w:tcBorders>
              <w:top w:val="single" w:sz="4" w:space="0" w:color="auto"/>
              <w:left w:val="single" w:sz="4" w:space="0" w:color="auto"/>
              <w:bottom w:val="single" w:sz="4" w:space="0" w:color="auto"/>
              <w:right w:val="single" w:sz="4" w:space="0" w:color="auto"/>
            </w:tcBorders>
          </w:tcPr>
          <w:p w14:paraId="1DF652A4" w14:textId="238A2150"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032B7DFC" w14:textId="3533C416"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368CEAF7"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571EC4F9" w14:textId="616AE755"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hopping</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disabled</w:t>
            </w:r>
            <w:r w:rsidR="00B27C84">
              <w:rPr>
                <w:rFonts w:ascii="Arial" w:hAnsi="Arial"/>
                <w:sz w:val="18"/>
              </w:rPr>
              <w:t xml:space="preserve"> </w:t>
            </w:r>
          </w:p>
        </w:tc>
      </w:tr>
      <w:tr w:rsidR="0074394F" w:rsidRPr="00495D84" w14:paraId="22E29FFE"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7DC819E" w14:textId="77777777" w:rsidR="0074394F" w:rsidRPr="00495D84" w:rsidRDefault="0074394F" w:rsidP="0074394F">
            <w:pPr>
              <w:keepNext/>
              <w:spacing w:after="0"/>
              <w:rPr>
                <w:rFonts w:ascii="Arial" w:hAnsi="Arial"/>
                <w:sz w:val="18"/>
              </w:rPr>
            </w:pPr>
            <w:r w:rsidRPr="00495D84">
              <w:rPr>
                <w:rFonts w:ascii="Arial" w:hAnsi="Arial"/>
                <w:sz w:val="18"/>
              </w:rPr>
              <w:t>groupOrSequenceHopping</w:t>
            </w:r>
          </w:p>
        </w:tc>
        <w:tc>
          <w:tcPr>
            <w:tcW w:w="750" w:type="pct"/>
            <w:tcBorders>
              <w:top w:val="single" w:sz="4" w:space="0" w:color="auto"/>
              <w:left w:val="single" w:sz="4" w:space="0" w:color="auto"/>
              <w:bottom w:val="single" w:sz="4" w:space="0" w:color="auto"/>
              <w:right w:val="single" w:sz="4" w:space="0" w:color="auto"/>
            </w:tcBorders>
            <w:hideMark/>
          </w:tcPr>
          <w:p w14:paraId="71656DE7" w14:textId="77777777"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tcPr>
          <w:p w14:paraId="1116A09D" w14:textId="052CAD64" w:rsidR="0074394F" w:rsidRPr="00495D84" w:rsidRDefault="0074394F" w:rsidP="0074394F">
            <w:pPr>
              <w:keepNext/>
              <w:spacing w:after="0"/>
              <w:jc w:val="center"/>
              <w:rPr>
                <w:rFonts w:ascii="Arial" w:hAnsi="Arial"/>
                <w:sz w:val="18"/>
              </w:rPr>
            </w:pPr>
            <w:r w:rsidRPr="00495D84">
              <w:rPr>
                <w:rFonts w:ascii="Arial" w:hAnsi="Arial" w:cs="Arial"/>
                <w:sz w:val="18"/>
                <w:szCs w:val="18"/>
              </w:rPr>
              <w:t>neither</w:t>
            </w:r>
          </w:p>
        </w:tc>
        <w:tc>
          <w:tcPr>
            <w:tcW w:w="687" w:type="pct"/>
            <w:tcBorders>
              <w:top w:val="single" w:sz="4" w:space="0" w:color="auto"/>
              <w:left w:val="single" w:sz="4" w:space="0" w:color="auto"/>
              <w:bottom w:val="single" w:sz="4" w:space="0" w:color="auto"/>
              <w:right w:val="single" w:sz="4" w:space="0" w:color="auto"/>
            </w:tcBorders>
          </w:tcPr>
          <w:p w14:paraId="5B361926" w14:textId="0DCD1E78" w:rsidR="0074394F" w:rsidRPr="00495D84" w:rsidRDefault="0074394F" w:rsidP="0074394F">
            <w:pPr>
              <w:keepNext/>
              <w:spacing w:after="0"/>
              <w:jc w:val="center"/>
              <w:rPr>
                <w:rFonts w:ascii="Arial" w:hAnsi="Arial"/>
                <w:sz w:val="18"/>
              </w:rPr>
            </w:pPr>
            <w:r w:rsidRPr="00495D84">
              <w:rPr>
                <w:rFonts w:ascii="Arial" w:hAnsi="Arial"/>
                <w:sz w:val="18"/>
              </w:rPr>
              <w:t>neither</w:t>
            </w:r>
          </w:p>
        </w:tc>
        <w:tc>
          <w:tcPr>
            <w:tcW w:w="687" w:type="pct"/>
            <w:tcBorders>
              <w:top w:val="single" w:sz="4" w:space="0" w:color="auto"/>
              <w:left w:val="single" w:sz="4" w:space="0" w:color="auto"/>
              <w:bottom w:val="single" w:sz="4" w:space="0" w:color="auto"/>
              <w:right w:val="single" w:sz="4" w:space="0" w:color="auto"/>
            </w:tcBorders>
            <w:hideMark/>
          </w:tcPr>
          <w:p w14:paraId="456FA5BD" w14:textId="77777777" w:rsidR="0074394F" w:rsidRPr="00495D84" w:rsidRDefault="0074394F" w:rsidP="0074394F">
            <w:pPr>
              <w:keepNext/>
              <w:spacing w:after="0"/>
              <w:rPr>
                <w:rFonts w:ascii="Arial" w:hAnsi="Arial"/>
                <w:sz w:val="18"/>
              </w:rPr>
            </w:pPr>
            <w:r w:rsidRPr="00495D84">
              <w:rPr>
                <w:rFonts w:ascii="Arial" w:hAnsi="Arial"/>
                <w:sz w:val="18"/>
              </w:rPr>
              <w:t>neither</w:t>
            </w:r>
          </w:p>
        </w:tc>
        <w:tc>
          <w:tcPr>
            <w:tcW w:w="1125" w:type="pct"/>
            <w:tcBorders>
              <w:top w:val="single" w:sz="4" w:space="0" w:color="auto"/>
              <w:left w:val="single" w:sz="4" w:space="0" w:color="auto"/>
              <w:bottom w:val="single" w:sz="4" w:space="0" w:color="auto"/>
              <w:right w:val="single" w:sz="4" w:space="0" w:color="auto"/>
            </w:tcBorders>
            <w:hideMark/>
          </w:tcPr>
          <w:p w14:paraId="673622D1" w14:textId="26520A20" w:rsidR="0074394F" w:rsidRPr="00495D84" w:rsidRDefault="0074394F" w:rsidP="0074394F">
            <w:pPr>
              <w:keepNext/>
              <w:spacing w:after="0"/>
              <w:rPr>
                <w:rFonts w:ascii="Arial" w:hAnsi="Arial"/>
                <w:sz w:val="18"/>
              </w:rPr>
            </w:pPr>
            <w:r w:rsidRPr="00495D84">
              <w:rPr>
                <w:rFonts w:ascii="Arial" w:hAnsi="Arial"/>
                <w:sz w:val="18"/>
              </w:rPr>
              <w:t>No</w:t>
            </w:r>
            <w:r w:rsidR="00B27C84">
              <w:rPr>
                <w:rFonts w:ascii="Arial" w:hAnsi="Arial"/>
                <w:sz w:val="18"/>
              </w:rPr>
              <w:t xml:space="preserve"> </w:t>
            </w:r>
            <w:r w:rsidRPr="00495D84">
              <w:rPr>
                <w:rFonts w:ascii="Arial" w:hAnsi="Arial"/>
                <w:sz w:val="18"/>
              </w:rPr>
              <w:t>group</w:t>
            </w:r>
            <w:r w:rsidR="00B27C84">
              <w:rPr>
                <w:rFonts w:ascii="Arial" w:hAnsi="Arial"/>
                <w:sz w:val="18"/>
              </w:rPr>
              <w:t xml:space="preserve"> </w:t>
            </w:r>
            <w:r w:rsidRPr="00495D84">
              <w:rPr>
                <w:rFonts w:ascii="Arial" w:hAnsi="Arial"/>
                <w:sz w:val="18"/>
              </w:rPr>
              <w:t>or</w:t>
            </w:r>
            <w:r w:rsidR="00B27C84">
              <w:rPr>
                <w:rFonts w:ascii="Arial" w:hAnsi="Arial"/>
                <w:sz w:val="18"/>
              </w:rPr>
              <w:t xml:space="preserve"> </w:t>
            </w:r>
            <w:r w:rsidRPr="00495D84">
              <w:rPr>
                <w:rFonts w:ascii="Arial" w:hAnsi="Arial"/>
                <w:sz w:val="18"/>
              </w:rPr>
              <w:t>sequence</w:t>
            </w:r>
            <w:r w:rsidR="00B27C84">
              <w:rPr>
                <w:rFonts w:ascii="Arial" w:hAnsi="Arial"/>
                <w:sz w:val="18"/>
              </w:rPr>
              <w:t xml:space="preserve"> </w:t>
            </w:r>
            <w:r w:rsidRPr="00495D84">
              <w:rPr>
                <w:rFonts w:ascii="Arial" w:hAnsi="Arial"/>
                <w:sz w:val="18"/>
              </w:rPr>
              <w:t>hopping</w:t>
            </w:r>
          </w:p>
        </w:tc>
      </w:tr>
      <w:tr w:rsidR="0074394F" w:rsidRPr="00495D84" w14:paraId="19261E65"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B20949C" w14:textId="77777777" w:rsidR="0074394F" w:rsidRPr="00495D84" w:rsidRDefault="0074394F" w:rsidP="0074394F">
            <w:pPr>
              <w:keepNext/>
              <w:spacing w:after="0"/>
              <w:rPr>
                <w:rFonts w:ascii="Arial" w:hAnsi="Arial"/>
                <w:sz w:val="18"/>
              </w:rPr>
            </w:pPr>
            <w:r w:rsidRPr="00495D84">
              <w:rPr>
                <w:rFonts w:ascii="Arial" w:hAnsi="Arial"/>
                <w:sz w:val="18"/>
              </w:rPr>
              <w:t>freqDomainPosition</w:t>
            </w:r>
          </w:p>
        </w:tc>
        <w:tc>
          <w:tcPr>
            <w:tcW w:w="750" w:type="pct"/>
            <w:tcBorders>
              <w:top w:val="single" w:sz="4" w:space="0" w:color="auto"/>
              <w:left w:val="single" w:sz="4" w:space="0" w:color="auto"/>
              <w:bottom w:val="single" w:sz="4" w:space="0" w:color="auto"/>
              <w:right w:val="single" w:sz="4" w:space="0" w:color="auto"/>
            </w:tcBorders>
            <w:hideMark/>
          </w:tcPr>
          <w:p w14:paraId="5BF20D7F"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5567952B" w14:textId="1E049911"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6FFC9F78" w14:textId="2C1C514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497EB2BB"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1C9B9EC1" w14:textId="051920B2" w:rsidR="0074394F" w:rsidRPr="00495D84" w:rsidRDefault="0074394F" w:rsidP="0074394F">
            <w:pPr>
              <w:keepNext/>
              <w:spacing w:after="0"/>
              <w:rPr>
                <w:rFonts w:ascii="Arial" w:hAnsi="Arial"/>
                <w:sz w:val="18"/>
              </w:rPr>
            </w:pPr>
            <w:r w:rsidRPr="00495D84">
              <w:rPr>
                <w:rFonts w:ascii="Arial" w:hAnsi="Arial"/>
                <w:sz w:val="18"/>
              </w:rPr>
              <w:t>Frequency</w:t>
            </w:r>
            <w:r w:rsidR="00B27C84">
              <w:rPr>
                <w:rFonts w:ascii="Arial" w:hAnsi="Arial"/>
                <w:sz w:val="18"/>
              </w:rPr>
              <w:t xml:space="preserve"> </w:t>
            </w:r>
            <w:r w:rsidRPr="00495D84">
              <w:rPr>
                <w:rFonts w:ascii="Arial" w:hAnsi="Arial"/>
                <w:sz w:val="18"/>
              </w:rPr>
              <w:t>domain</w:t>
            </w:r>
            <w:r w:rsidR="00B27C84">
              <w:rPr>
                <w:rFonts w:ascii="Arial" w:hAnsi="Arial"/>
                <w:sz w:val="18"/>
              </w:rPr>
              <w:t xml:space="preserve"> </w:t>
            </w:r>
            <w:r w:rsidRPr="00495D84">
              <w:rPr>
                <w:rFonts w:ascii="Arial" w:hAnsi="Arial"/>
                <w:sz w:val="18"/>
              </w:rPr>
              <w:t>position</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SRS</w:t>
            </w:r>
          </w:p>
        </w:tc>
      </w:tr>
      <w:tr w:rsidR="0074394F" w:rsidRPr="00495D84" w14:paraId="646176DB"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668B8B8" w14:textId="77777777" w:rsidR="0074394F" w:rsidRPr="00495D84" w:rsidRDefault="0074394F" w:rsidP="0074394F">
            <w:pPr>
              <w:keepNext/>
              <w:spacing w:after="0"/>
              <w:rPr>
                <w:rFonts w:ascii="Arial" w:hAnsi="Arial"/>
                <w:sz w:val="18"/>
              </w:rPr>
            </w:pPr>
            <w:r w:rsidRPr="00495D84">
              <w:rPr>
                <w:rFonts w:ascii="Arial" w:hAnsi="Arial"/>
                <w:sz w:val="18"/>
              </w:rPr>
              <w:t>freqDomainShift</w:t>
            </w:r>
          </w:p>
        </w:tc>
        <w:tc>
          <w:tcPr>
            <w:tcW w:w="750" w:type="pct"/>
            <w:tcBorders>
              <w:top w:val="single" w:sz="4" w:space="0" w:color="auto"/>
              <w:left w:val="single" w:sz="4" w:space="0" w:color="auto"/>
              <w:bottom w:val="single" w:sz="4" w:space="0" w:color="auto"/>
              <w:right w:val="single" w:sz="4" w:space="0" w:color="auto"/>
            </w:tcBorders>
            <w:hideMark/>
          </w:tcPr>
          <w:p w14:paraId="5A83553E"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1BFCF39" w14:textId="3170DC72"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7B6A02A9" w14:textId="01D2742F"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CF5171D"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18487FB" w14:textId="407E19C8"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77A7D891"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19A520" w14:textId="77777777" w:rsidR="0074394F" w:rsidRPr="00495D84" w:rsidRDefault="0074394F" w:rsidP="0074394F">
            <w:pPr>
              <w:keepNext/>
              <w:spacing w:after="0"/>
              <w:rPr>
                <w:rFonts w:ascii="Arial" w:hAnsi="Arial"/>
                <w:sz w:val="18"/>
              </w:rPr>
            </w:pPr>
            <w:r w:rsidRPr="00495D84">
              <w:rPr>
                <w:rFonts w:ascii="Arial" w:hAnsi="Arial"/>
                <w:sz w:val="18"/>
              </w:rPr>
              <w:t>pathlossReferenceRS</w:t>
            </w:r>
          </w:p>
          <w:p w14:paraId="14E06FE1" w14:textId="77777777" w:rsidR="0074394F" w:rsidRPr="00495D84" w:rsidRDefault="0074394F" w:rsidP="0074394F">
            <w:pPr>
              <w:keepNext/>
              <w:spacing w:after="0"/>
              <w:rPr>
                <w:rFonts w:ascii="Arial" w:hAnsi="Arial"/>
                <w:sz w:val="18"/>
                <w:lang w:eastAsia="zh-CN"/>
              </w:rPr>
            </w:pPr>
            <w:r w:rsidRPr="00495D84">
              <w:rPr>
                <w:rFonts w:ascii="Arial" w:hAnsi="Arial"/>
                <w:sz w:val="18"/>
                <w:lang w:eastAsia="zh-CN"/>
              </w:rPr>
              <w:t>ssb-Index</w:t>
            </w:r>
          </w:p>
        </w:tc>
        <w:tc>
          <w:tcPr>
            <w:tcW w:w="750" w:type="pct"/>
            <w:tcBorders>
              <w:top w:val="single" w:sz="4" w:space="0" w:color="auto"/>
              <w:left w:val="single" w:sz="4" w:space="0" w:color="auto"/>
              <w:bottom w:val="single" w:sz="4" w:space="0" w:color="auto"/>
              <w:right w:val="single" w:sz="4" w:space="0" w:color="auto"/>
            </w:tcBorders>
            <w:hideMark/>
          </w:tcPr>
          <w:p w14:paraId="0130C782" w14:textId="7777777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tcPr>
          <w:p w14:paraId="04FBE5CB" w14:textId="51C5CEE4"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762859E" w14:textId="367D6E44"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29ACCB81"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6507CF48" w14:textId="70127178" w:rsidR="0074394F" w:rsidRPr="00495D84" w:rsidRDefault="0074394F" w:rsidP="0074394F">
            <w:pPr>
              <w:keepNext/>
              <w:spacing w:after="0"/>
              <w:rPr>
                <w:rFonts w:ascii="Arial" w:hAnsi="Arial"/>
                <w:sz w:val="18"/>
              </w:rPr>
            </w:pPr>
            <w:r w:rsidRPr="00495D84">
              <w:rPr>
                <w:rFonts w:ascii="Arial" w:hAnsi="Arial"/>
                <w:sz w:val="18"/>
              </w:rPr>
              <w:t>SSB</w:t>
            </w:r>
            <w:r w:rsidR="00B27C84">
              <w:rPr>
                <w:rFonts w:ascii="Arial" w:hAnsi="Arial"/>
                <w:sz w:val="18"/>
              </w:rPr>
              <w:t xml:space="preserve"> </w:t>
            </w:r>
            <w:r w:rsidRPr="00495D84">
              <w:rPr>
                <w:rFonts w:ascii="Arial" w:hAnsi="Arial"/>
                <w:sz w:val="18"/>
              </w:rPr>
              <w:t>#0</w:t>
            </w:r>
            <w:r w:rsidR="00B27C84">
              <w:rPr>
                <w:rFonts w:ascii="Arial" w:hAnsi="Arial"/>
                <w:sz w:val="18"/>
              </w:rPr>
              <w:t xml:space="preserve"> </w:t>
            </w:r>
            <w:r w:rsidRPr="00495D84">
              <w:rPr>
                <w:rFonts w:ascii="Arial" w:hAnsi="Arial"/>
                <w:sz w:val="18"/>
              </w:rPr>
              <w:t>is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path</w:t>
            </w:r>
            <w:r w:rsidR="00B27C84">
              <w:rPr>
                <w:rFonts w:ascii="Arial" w:hAnsi="Arial"/>
                <w:sz w:val="18"/>
              </w:rPr>
              <w:t xml:space="preserve"> </w:t>
            </w:r>
            <w:r w:rsidRPr="00495D84">
              <w:rPr>
                <w:rFonts w:ascii="Arial" w:hAnsi="Arial"/>
                <w:sz w:val="18"/>
              </w:rPr>
              <w:t>loss</w:t>
            </w:r>
            <w:r w:rsidR="00B27C84">
              <w:rPr>
                <w:rFonts w:ascii="Arial" w:hAnsi="Arial"/>
                <w:sz w:val="18"/>
              </w:rPr>
              <w:t xml:space="preserve"> </w:t>
            </w:r>
            <w:r w:rsidRPr="00495D84">
              <w:rPr>
                <w:rFonts w:ascii="Arial" w:hAnsi="Arial"/>
                <w:sz w:val="18"/>
              </w:rPr>
              <w:t>estimation</w:t>
            </w:r>
          </w:p>
        </w:tc>
      </w:tr>
      <w:tr w:rsidR="0074394F" w:rsidRPr="00495D84" w14:paraId="430221F7"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D2C2397" w14:textId="77777777" w:rsidR="0074394F" w:rsidRPr="00495D84" w:rsidRDefault="0074394F" w:rsidP="0074394F">
            <w:pPr>
              <w:pStyle w:val="TAL"/>
            </w:pPr>
            <w:r w:rsidRPr="00495D84">
              <w:t>usage</w:t>
            </w:r>
          </w:p>
        </w:tc>
        <w:tc>
          <w:tcPr>
            <w:tcW w:w="750" w:type="pct"/>
            <w:tcBorders>
              <w:top w:val="single" w:sz="4" w:space="0" w:color="auto"/>
              <w:left w:val="single" w:sz="4" w:space="0" w:color="auto"/>
              <w:bottom w:val="single" w:sz="4" w:space="0" w:color="auto"/>
              <w:right w:val="single" w:sz="4" w:space="0" w:color="auto"/>
            </w:tcBorders>
            <w:hideMark/>
          </w:tcPr>
          <w:p w14:paraId="215E4DDF" w14:textId="77777777" w:rsidR="0074394F" w:rsidRPr="00495D84" w:rsidRDefault="0074394F" w:rsidP="0074394F">
            <w:pPr>
              <w:keepNext/>
              <w:spacing w:after="0"/>
              <w:jc w:val="center"/>
              <w:rPr>
                <w:rFonts w:ascii="Arial" w:hAnsi="Arial"/>
                <w:sz w:val="18"/>
              </w:rPr>
            </w:pPr>
            <w:r w:rsidRPr="00495D84">
              <w:rPr>
                <w:rFonts w:ascii="Arial" w:hAnsi="Arial"/>
                <w:sz w:val="18"/>
                <w:szCs w:val="24"/>
                <w:lang w:eastAsia="zh-TW"/>
              </w:rPr>
              <w:t>antennaSwitching</w:t>
            </w:r>
          </w:p>
        </w:tc>
        <w:tc>
          <w:tcPr>
            <w:tcW w:w="687" w:type="pct"/>
            <w:tcBorders>
              <w:top w:val="single" w:sz="4" w:space="0" w:color="auto"/>
              <w:left w:val="single" w:sz="4" w:space="0" w:color="auto"/>
              <w:bottom w:val="single" w:sz="4" w:space="0" w:color="auto"/>
              <w:right w:val="single" w:sz="4" w:space="0" w:color="auto"/>
            </w:tcBorders>
          </w:tcPr>
          <w:p w14:paraId="1BB5FD74" w14:textId="2C9ED3A0" w:rsidR="0074394F" w:rsidRPr="00495D84" w:rsidRDefault="0074394F" w:rsidP="0074394F">
            <w:pPr>
              <w:keepNext/>
              <w:spacing w:after="0"/>
              <w:jc w:val="center"/>
              <w:rPr>
                <w:rFonts w:ascii="Arial" w:hAnsi="Arial"/>
                <w:sz w:val="18"/>
              </w:rPr>
            </w:pPr>
            <w:r w:rsidRPr="00495D84">
              <w:rPr>
                <w:rFonts w:ascii="Arial" w:hAnsi="Arial" w:cs="Arial"/>
                <w:sz w:val="18"/>
                <w:szCs w:val="18"/>
              </w:rPr>
              <w:t>antennaSwitching</w:t>
            </w:r>
          </w:p>
        </w:tc>
        <w:tc>
          <w:tcPr>
            <w:tcW w:w="687" w:type="pct"/>
            <w:tcBorders>
              <w:top w:val="single" w:sz="4" w:space="0" w:color="auto"/>
              <w:left w:val="single" w:sz="4" w:space="0" w:color="auto"/>
              <w:bottom w:val="single" w:sz="4" w:space="0" w:color="auto"/>
              <w:right w:val="single" w:sz="4" w:space="0" w:color="auto"/>
            </w:tcBorders>
          </w:tcPr>
          <w:p w14:paraId="39DE1AC9" w14:textId="4EAB4655" w:rsidR="0074394F" w:rsidRPr="00495D84" w:rsidRDefault="0074394F" w:rsidP="0074394F">
            <w:pPr>
              <w:keepNext/>
              <w:spacing w:after="0"/>
              <w:jc w:val="center"/>
              <w:rPr>
                <w:rFonts w:ascii="Arial" w:hAnsi="Arial"/>
                <w:sz w:val="18"/>
              </w:rPr>
            </w:pPr>
            <w:r w:rsidRPr="00495D84">
              <w:rPr>
                <w:rFonts w:ascii="Arial" w:hAnsi="Arial"/>
                <w:sz w:val="18"/>
              </w:rPr>
              <w:t>usagePDC-r17</w:t>
            </w:r>
          </w:p>
        </w:tc>
        <w:tc>
          <w:tcPr>
            <w:tcW w:w="687" w:type="pct"/>
            <w:tcBorders>
              <w:top w:val="single" w:sz="4" w:space="0" w:color="auto"/>
              <w:left w:val="single" w:sz="4" w:space="0" w:color="auto"/>
              <w:bottom w:val="single" w:sz="4" w:space="0" w:color="auto"/>
              <w:right w:val="single" w:sz="4" w:space="0" w:color="auto"/>
            </w:tcBorders>
            <w:hideMark/>
          </w:tcPr>
          <w:p w14:paraId="18B66265"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tcPr>
          <w:p w14:paraId="27E97A36" w14:textId="77777777" w:rsidR="0074394F" w:rsidRPr="00495D84" w:rsidRDefault="0074394F" w:rsidP="0074394F">
            <w:pPr>
              <w:keepNext/>
              <w:spacing w:after="0"/>
              <w:rPr>
                <w:rFonts w:ascii="Arial" w:hAnsi="Arial"/>
                <w:sz w:val="18"/>
              </w:rPr>
            </w:pPr>
          </w:p>
        </w:tc>
      </w:tr>
      <w:tr w:rsidR="0074394F" w:rsidRPr="00495D84" w14:paraId="6C6829A0"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3DDCAFC" w14:textId="20DF8375" w:rsidR="0074394F" w:rsidRPr="00495D84" w:rsidRDefault="0074394F" w:rsidP="0074394F">
            <w:pPr>
              <w:pStyle w:val="TAL"/>
            </w:pPr>
            <w:r w:rsidRPr="00495D84">
              <w:t>startPosition</w:t>
            </w:r>
          </w:p>
        </w:tc>
        <w:tc>
          <w:tcPr>
            <w:tcW w:w="750" w:type="pct"/>
            <w:tcBorders>
              <w:top w:val="single" w:sz="4" w:space="0" w:color="auto"/>
              <w:left w:val="single" w:sz="4" w:space="0" w:color="auto"/>
              <w:bottom w:val="single" w:sz="4" w:space="0" w:color="auto"/>
              <w:right w:val="single" w:sz="4" w:space="0" w:color="auto"/>
            </w:tcBorders>
            <w:hideMark/>
          </w:tcPr>
          <w:p w14:paraId="2EC0FF9D" w14:textId="2F631218"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4DD3F9F3" w14:textId="64296FF3"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3D1AEA40" w14:textId="2FC90510" w:rsidR="0074394F" w:rsidRPr="00495D84" w:rsidRDefault="0074394F" w:rsidP="0074394F">
            <w:pPr>
              <w:keepNext/>
              <w:spacing w:after="0"/>
              <w:jc w:val="center"/>
              <w:rPr>
                <w:rFonts w:ascii="Arial" w:hAnsi="Arial"/>
                <w:sz w:val="18"/>
              </w:rPr>
            </w:pPr>
            <w:r w:rsidRPr="00495D84">
              <w:rPr>
                <w:rFonts w:ascii="Arial" w:hAnsi="Arial"/>
                <w:sz w:val="18"/>
              </w:rPr>
              <w:t>5</w:t>
            </w:r>
          </w:p>
        </w:tc>
        <w:tc>
          <w:tcPr>
            <w:tcW w:w="687" w:type="pct"/>
            <w:tcBorders>
              <w:top w:val="single" w:sz="4" w:space="0" w:color="auto"/>
              <w:left w:val="single" w:sz="4" w:space="0" w:color="auto"/>
              <w:bottom w:val="single" w:sz="4" w:space="0" w:color="auto"/>
              <w:right w:val="single" w:sz="4" w:space="0" w:color="auto"/>
            </w:tcBorders>
            <w:hideMark/>
          </w:tcPr>
          <w:p w14:paraId="4C996647" w14:textId="77777777" w:rsidR="0074394F" w:rsidRPr="00495D84" w:rsidRDefault="0074394F" w:rsidP="0074394F">
            <w:pPr>
              <w:keepNext/>
              <w:spacing w:after="0"/>
              <w:rPr>
                <w:rFonts w:ascii="Arial" w:hAnsi="Arial"/>
                <w:sz w:val="18"/>
              </w:rPr>
            </w:pPr>
            <w:r w:rsidRPr="00495D84">
              <w:rPr>
                <w:rFonts w:ascii="Arial" w:hAnsi="Arial"/>
                <w:sz w:val="18"/>
              </w:rPr>
              <w:t>5</w:t>
            </w:r>
          </w:p>
        </w:tc>
        <w:tc>
          <w:tcPr>
            <w:tcW w:w="1125" w:type="pct"/>
            <w:tcBorders>
              <w:top w:val="single" w:sz="4" w:space="0" w:color="auto"/>
              <w:left w:val="single" w:sz="4" w:space="0" w:color="auto"/>
              <w:bottom w:val="single" w:sz="4" w:space="0" w:color="auto"/>
              <w:right w:val="single" w:sz="4" w:space="0" w:color="auto"/>
            </w:tcBorders>
            <w:hideMark/>
          </w:tcPr>
          <w:p w14:paraId="33F58125" w14:textId="76772FCE" w:rsidR="0074394F" w:rsidRPr="00495D84" w:rsidRDefault="0074394F" w:rsidP="0074394F">
            <w:pPr>
              <w:keepNext/>
              <w:spacing w:after="0"/>
              <w:rPr>
                <w:rFonts w:ascii="Arial" w:hAnsi="Arial"/>
                <w:sz w:val="18"/>
              </w:rPr>
            </w:pPr>
            <w:r w:rsidRPr="00495D84">
              <w:rPr>
                <w:rFonts w:ascii="Arial" w:hAnsi="Arial"/>
                <w:sz w:val="18"/>
              </w:rPr>
              <w:t>resourceMapping</w:t>
            </w:r>
            <w:r w:rsidR="00B27C84">
              <w:rPr>
                <w:rFonts w:ascii="Arial" w:hAnsi="Arial"/>
                <w:sz w:val="18"/>
              </w:rPr>
              <w:t xml:space="preserve"> </w:t>
            </w:r>
            <w:r w:rsidRPr="00495D84">
              <w:rPr>
                <w:rFonts w:ascii="Arial" w:hAnsi="Arial"/>
                <w:sz w:val="18"/>
              </w:rPr>
              <w:t>setting</w:t>
            </w:r>
          </w:p>
        </w:tc>
      </w:tr>
      <w:tr w:rsidR="0074394F" w:rsidRPr="00495D84" w14:paraId="2386360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7311E060" w14:textId="7DF9A3FE" w:rsidR="0074394F" w:rsidRPr="00495D84" w:rsidRDefault="0074394F" w:rsidP="0074394F">
            <w:pPr>
              <w:pStyle w:val="TAL"/>
            </w:pPr>
            <w:r w:rsidRPr="00495D84">
              <w:t>nrofSymbols</w:t>
            </w:r>
          </w:p>
        </w:tc>
        <w:tc>
          <w:tcPr>
            <w:tcW w:w="750" w:type="pct"/>
            <w:tcBorders>
              <w:top w:val="single" w:sz="4" w:space="0" w:color="auto"/>
              <w:left w:val="single" w:sz="4" w:space="0" w:color="auto"/>
              <w:bottom w:val="single" w:sz="4" w:space="0" w:color="auto"/>
              <w:right w:val="single" w:sz="4" w:space="0" w:color="auto"/>
            </w:tcBorders>
            <w:hideMark/>
          </w:tcPr>
          <w:p w14:paraId="0FD9A975" w14:textId="06B9DD8B" w:rsidR="0074394F" w:rsidRPr="00495D84" w:rsidRDefault="0074394F" w:rsidP="0074394F">
            <w:pPr>
              <w:pStyle w:val="TAC"/>
            </w:pPr>
            <w:r w:rsidRPr="00495D84">
              <w:t>1</w:t>
            </w:r>
          </w:p>
        </w:tc>
        <w:tc>
          <w:tcPr>
            <w:tcW w:w="687" w:type="pct"/>
            <w:tcBorders>
              <w:top w:val="single" w:sz="4" w:space="0" w:color="auto"/>
              <w:left w:val="single" w:sz="4" w:space="0" w:color="auto"/>
              <w:bottom w:val="single" w:sz="4" w:space="0" w:color="auto"/>
              <w:right w:val="single" w:sz="4" w:space="0" w:color="auto"/>
            </w:tcBorders>
          </w:tcPr>
          <w:p w14:paraId="2BE29620" w14:textId="24B89A6A" w:rsidR="0074394F" w:rsidRPr="00495D84" w:rsidRDefault="0074394F" w:rsidP="0074394F">
            <w:pPr>
              <w:keepNext/>
              <w:spacing w:after="0"/>
              <w:jc w:val="center"/>
              <w:rPr>
                <w:rFonts w:ascii="Arial" w:hAnsi="Arial"/>
                <w:sz w:val="18"/>
              </w:rPr>
            </w:pPr>
            <w:r w:rsidRPr="00495D84">
              <w:rPr>
                <w:rFonts w:ascii="Arial" w:hAnsi="Arial" w:cs="Arial"/>
                <w:sz w:val="18"/>
                <w:szCs w:val="18"/>
              </w:rPr>
              <w:t>1</w:t>
            </w:r>
          </w:p>
        </w:tc>
        <w:tc>
          <w:tcPr>
            <w:tcW w:w="687" w:type="pct"/>
            <w:tcBorders>
              <w:top w:val="single" w:sz="4" w:space="0" w:color="auto"/>
              <w:left w:val="single" w:sz="4" w:space="0" w:color="auto"/>
              <w:bottom w:val="single" w:sz="4" w:space="0" w:color="auto"/>
              <w:right w:val="single" w:sz="4" w:space="0" w:color="auto"/>
            </w:tcBorders>
          </w:tcPr>
          <w:p w14:paraId="2C46943E" w14:textId="5828AF86" w:rsidR="0074394F" w:rsidRPr="00495D84" w:rsidRDefault="0074394F" w:rsidP="0074394F">
            <w:pPr>
              <w:keepNext/>
              <w:spacing w:after="0"/>
              <w:jc w:val="center"/>
              <w:rPr>
                <w:rFonts w:ascii="Arial" w:hAnsi="Arial"/>
                <w:sz w:val="18"/>
              </w:rPr>
            </w:pPr>
            <w:r w:rsidRPr="00495D84">
              <w:rPr>
                <w:rFonts w:ascii="Arial" w:hAnsi="Arial"/>
                <w:sz w:val="18"/>
              </w:rPr>
              <w:t>4</w:t>
            </w:r>
          </w:p>
        </w:tc>
        <w:tc>
          <w:tcPr>
            <w:tcW w:w="687" w:type="pct"/>
            <w:tcBorders>
              <w:top w:val="single" w:sz="4" w:space="0" w:color="auto"/>
              <w:left w:val="single" w:sz="4" w:space="0" w:color="auto"/>
              <w:bottom w:val="single" w:sz="4" w:space="0" w:color="auto"/>
              <w:right w:val="single" w:sz="4" w:space="0" w:color="auto"/>
            </w:tcBorders>
            <w:hideMark/>
          </w:tcPr>
          <w:p w14:paraId="2AB1E4D8" w14:textId="77777777" w:rsidR="0074394F" w:rsidRPr="00495D84" w:rsidRDefault="0074394F" w:rsidP="0074394F">
            <w:pPr>
              <w:keepNext/>
              <w:spacing w:after="0"/>
              <w:rPr>
                <w:rFonts w:ascii="Arial" w:hAnsi="Arial"/>
                <w:sz w:val="18"/>
              </w:rPr>
            </w:pPr>
            <w:r w:rsidRPr="00495D84">
              <w:rPr>
                <w:rFonts w:ascii="Arial" w:hAnsi="Arial"/>
                <w:sz w:val="18"/>
              </w:rPr>
              <w:t>4</w:t>
            </w:r>
          </w:p>
        </w:tc>
        <w:tc>
          <w:tcPr>
            <w:tcW w:w="1125" w:type="pct"/>
            <w:tcBorders>
              <w:top w:val="single" w:sz="4" w:space="0" w:color="auto"/>
              <w:left w:val="single" w:sz="4" w:space="0" w:color="auto"/>
              <w:bottom w:val="single" w:sz="4" w:space="0" w:color="auto"/>
              <w:right w:val="single" w:sz="4" w:space="0" w:color="auto"/>
            </w:tcBorders>
            <w:hideMark/>
          </w:tcPr>
          <w:p w14:paraId="05A4EF8A" w14:textId="3F369F2D"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symbols</w:t>
            </w:r>
            <w:r w:rsidR="00B27C84">
              <w:rPr>
                <w:rFonts w:ascii="Arial" w:hAnsi="Arial"/>
                <w:sz w:val="18"/>
              </w:rPr>
              <w:t xml:space="preserve"> </w:t>
            </w:r>
            <w:r w:rsidRPr="00495D84">
              <w:rPr>
                <w:rFonts w:ascii="Arial" w:hAnsi="Arial"/>
                <w:sz w:val="18"/>
              </w:rPr>
              <w:t>belong</w:t>
            </w:r>
            <w:r w:rsidR="00B27C84">
              <w:rPr>
                <w:rFonts w:ascii="Arial" w:hAnsi="Arial"/>
                <w:sz w:val="18"/>
              </w:rPr>
              <w:t xml:space="preserve"> </w:t>
            </w:r>
            <w:r w:rsidRPr="00495D84">
              <w:rPr>
                <w:rFonts w:ascii="Arial" w:hAnsi="Arial"/>
                <w:sz w:val="18"/>
              </w:rPr>
              <w:t>to</w:t>
            </w:r>
            <w:r w:rsidR="00B27C84">
              <w:rPr>
                <w:rFonts w:ascii="Arial" w:hAnsi="Arial"/>
                <w:sz w:val="18"/>
              </w:rPr>
              <w:t xml:space="preserve"> </w:t>
            </w:r>
            <w:r w:rsidRPr="00495D84">
              <w:rPr>
                <w:rFonts w:ascii="Arial" w:hAnsi="Arial"/>
                <w:sz w:val="18"/>
              </w:rPr>
              <w:t>the</w:t>
            </w:r>
            <w:r w:rsidR="00B27C84">
              <w:rPr>
                <w:rFonts w:ascii="Arial" w:hAnsi="Arial"/>
                <w:sz w:val="18"/>
              </w:rPr>
              <w:t xml:space="preserve"> </w:t>
            </w:r>
            <w:r w:rsidRPr="00495D84">
              <w:rPr>
                <w:rFonts w:ascii="Arial" w:hAnsi="Arial"/>
                <w:sz w:val="18"/>
              </w:rPr>
              <w:t>same</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p>
        </w:tc>
      </w:tr>
      <w:tr w:rsidR="0074394F" w:rsidRPr="00495D84" w14:paraId="76432E6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ED3B3E2" w14:textId="77777777" w:rsidR="0074394F" w:rsidRPr="00495D84" w:rsidRDefault="0074394F" w:rsidP="0074394F">
            <w:pPr>
              <w:pStyle w:val="TAL"/>
            </w:pPr>
            <w:r w:rsidRPr="00495D84">
              <w:t>repetitionFactor</w:t>
            </w:r>
          </w:p>
        </w:tc>
        <w:tc>
          <w:tcPr>
            <w:tcW w:w="750" w:type="pct"/>
            <w:tcBorders>
              <w:top w:val="single" w:sz="4" w:space="0" w:color="auto"/>
              <w:left w:val="single" w:sz="4" w:space="0" w:color="auto"/>
              <w:bottom w:val="single" w:sz="4" w:space="0" w:color="auto"/>
              <w:right w:val="single" w:sz="4" w:space="0" w:color="auto"/>
            </w:tcBorders>
            <w:hideMark/>
          </w:tcPr>
          <w:p w14:paraId="4AA8E348" w14:textId="77777777" w:rsidR="0074394F" w:rsidRPr="00495D84" w:rsidRDefault="0074394F" w:rsidP="0074394F">
            <w:pPr>
              <w:pStyle w:val="TAC"/>
            </w:pPr>
            <w:r w:rsidRPr="00495D84">
              <w:t>n1</w:t>
            </w:r>
          </w:p>
        </w:tc>
        <w:tc>
          <w:tcPr>
            <w:tcW w:w="687" w:type="pct"/>
            <w:tcBorders>
              <w:top w:val="single" w:sz="4" w:space="0" w:color="auto"/>
              <w:left w:val="single" w:sz="4" w:space="0" w:color="auto"/>
              <w:bottom w:val="single" w:sz="4" w:space="0" w:color="auto"/>
              <w:right w:val="single" w:sz="4" w:space="0" w:color="auto"/>
            </w:tcBorders>
          </w:tcPr>
          <w:p w14:paraId="352A2F3C" w14:textId="5908A5E1" w:rsidR="0074394F" w:rsidRPr="00495D84" w:rsidRDefault="0074394F" w:rsidP="0074394F">
            <w:pPr>
              <w:keepNext/>
              <w:spacing w:after="0"/>
              <w:jc w:val="center"/>
              <w:rPr>
                <w:rFonts w:ascii="Arial" w:hAnsi="Arial"/>
                <w:sz w:val="18"/>
              </w:rPr>
            </w:pPr>
            <w:r w:rsidRPr="00495D84">
              <w:rPr>
                <w:rFonts w:ascii="Arial" w:hAnsi="Arial" w:cs="Arial"/>
                <w:sz w:val="18"/>
                <w:szCs w:val="18"/>
              </w:rPr>
              <w:t>n1</w:t>
            </w:r>
          </w:p>
        </w:tc>
        <w:tc>
          <w:tcPr>
            <w:tcW w:w="687" w:type="pct"/>
            <w:tcBorders>
              <w:top w:val="single" w:sz="4" w:space="0" w:color="auto"/>
              <w:left w:val="single" w:sz="4" w:space="0" w:color="auto"/>
              <w:bottom w:val="single" w:sz="4" w:space="0" w:color="auto"/>
              <w:right w:val="single" w:sz="4" w:space="0" w:color="auto"/>
            </w:tcBorders>
          </w:tcPr>
          <w:p w14:paraId="4C241680" w14:textId="2EA6196D" w:rsidR="0074394F" w:rsidRPr="00495D84" w:rsidRDefault="0074394F" w:rsidP="0074394F">
            <w:pPr>
              <w:keepNext/>
              <w:spacing w:after="0"/>
              <w:jc w:val="center"/>
              <w:rPr>
                <w:rFonts w:ascii="Arial" w:hAnsi="Arial"/>
                <w:sz w:val="18"/>
              </w:rPr>
            </w:pPr>
            <w:r w:rsidRPr="00495D84">
              <w:rPr>
                <w:rFonts w:ascii="Arial" w:hAnsi="Arial"/>
                <w:sz w:val="18"/>
              </w:rPr>
              <w:t>n1</w:t>
            </w:r>
          </w:p>
        </w:tc>
        <w:tc>
          <w:tcPr>
            <w:tcW w:w="687" w:type="pct"/>
            <w:tcBorders>
              <w:top w:val="single" w:sz="4" w:space="0" w:color="auto"/>
              <w:left w:val="single" w:sz="4" w:space="0" w:color="auto"/>
              <w:bottom w:val="single" w:sz="4" w:space="0" w:color="auto"/>
              <w:right w:val="single" w:sz="4" w:space="0" w:color="auto"/>
            </w:tcBorders>
            <w:hideMark/>
          </w:tcPr>
          <w:p w14:paraId="1F800212" w14:textId="77777777" w:rsidR="0074394F" w:rsidRPr="00495D84" w:rsidRDefault="0074394F" w:rsidP="0074394F">
            <w:pPr>
              <w:keepNext/>
              <w:spacing w:after="0"/>
              <w:rPr>
                <w:rFonts w:ascii="Arial" w:hAnsi="Arial"/>
                <w:sz w:val="18"/>
              </w:rPr>
            </w:pPr>
            <w:r w:rsidRPr="00495D84">
              <w:rPr>
                <w:rFonts w:ascii="Arial" w:hAnsi="Arial"/>
                <w:sz w:val="18"/>
              </w:rPr>
              <w:t>n.a.</w:t>
            </w:r>
          </w:p>
        </w:tc>
        <w:tc>
          <w:tcPr>
            <w:tcW w:w="1125" w:type="pct"/>
            <w:tcBorders>
              <w:top w:val="single" w:sz="4" w:space="0" w:color="auto"/>
              <w:left w:val="single" w:sz="4" w:space="0" w:color="auto"/>
              <w:bottom w:val="single" w:sz="4" w:space="0" w:color="auto"/>
              <w:right w:val="single" w:sz="4" w:space="0" w:color="auto"/>
            </w:tcBorders>
            <w:hideMark/>
          </w:tcPr>
          <w:p w14:paraId="0CDC30A7" w14:textId="6E13E89C" w:rsidR="0074394F" w:rsidRPr="00495D84" w:rsidRDefault="0074394F" w:rsidP="0074394F">
            <w:pPr>
              <w:keepNext/>
              <w:spacing w:after="0"/>
              <w:rPr>
                <w:rFonts w:ascii="Arial" w:hAnsi="Arial"/>
                <w:sz w:val="18"/>
              </w:rPr>
            </w:pPr>
            <w:r w:rsidRPr="00495D84">
              <w:rPr>
                <w:rFonts w:ascii="Arial" w:hAnsi="Arial"/>
                <w:sz w:val="18"/>
              </w:rPr>
              <w:t>without</w:t>
            </w:r>
            <w:r w:rsidR="00B27C84">
              <w:rPr>
                <w:rFonts w:ascii="Arial" w:hAnsi="Arial"/>
                <w:sz w:val="18"/>
              </w:rPr>
              <w:t xml:space="preserve"> </w:t>
            </w:r>
            <w:r w:rsidRPr="00495D84">
              <w:rPr>
                <w:rFonts w:ascii="Arial" w:hAnsi="Arial"/>
                <w:sz w:val="18"/>
              </w:rPr>
              <w:t>repetition.</w:t>
            </w:r>
          </w:p>
        </w:tc>
      </w:tr>
      <w:tr w:rsidR="0074394F" w:rsidRPr="00495D84" w14:paraId="76A5A9CF"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A5877BF" w14:textId="77777777" w:rsidR="0074394F" w:rsidRPr="00495D84" w:rsidRDefault="0074394F" w:rsidP="0074394F">
            <w:pPr>
              <w:keepNext/>
              <w:spacing w:after="0"/>
              <w:rPr>
                <w:rFonts w:ascii="Arial" w:hAnsi="Arial"/>
                <w:sz w:val="18"/>
              </w:rPr>
            </w:pPr>
            <w:r w:rsidRPr="00495D84">
              <w:rPr>
                <w:rFonts w:ascii="Arial" w:hAnsi="Arial"/>
                <w:sz w:val="18"/>
              </w:rPr>
              <w:t>transmissionComb</w:t>
            </w:r>
          </w:p>
        </w:tc>
        <w:tc>
          <w:tcPr>
            <w:tcW w:w="750" w:type="pct"/>
            <w:tcBorders>
              <w:top w:val="single" w:sz="4" w:space="0" w:color="auto"/>
              <w:left w:val="single" w:sz="4" w:space="0" w:color="auto"/>
              <w:bottom w:val="single" w:sz="4" w:space="0" w:color="auto"/>
              <w:right w:val="single" w:sz="4" w:space="0" w:color="auto"/>
            </w:tcBorders>
            <w:hideMark/>
          </w:tcPr>
          <w:p w14:paraId="7EF688C4" w14:textId="77777777" w:rsidR="0074394F" w:rsidRPr="00495D84" w:rsidRDefault="0074394F" w:rsidP="0074394F">
            <w:pPr>
              <w:pStyle w:val="TAC"/>
              <w:rPr>
                <w:lang w:eastAsia="zh-CN"/>
              </w:rPr>
            </w:pPr>
            <w:r w:rsidRPr="00495D84">
              <w:rPr>
                <w:lang w:eastAsia="zh-CN"/>
              </w:rPr>
              <w:t>n2</w:t>
            </w:r>
          </w:p>
        </w:tc>
        <w:tc>
          <w:tcPr>
            <w:tcW w:w="687" w:type="pct"/>
            <w:tcBorders>
              <w:top w:val="single" w:sz="4" w:space="0" w:color="auto"/>
              <w:left w:val="single" w:sz="4" w:space="0" w:color="auto"/>
              <w:bottom w:val="single" w:sz="4" w:space="0" w:color="auto"/>
              <w:right w:val="single" w:sz="4" w:space="0" w:color="auto"/>
            </w:tcBorders>
          </w:tcPr>
          <w:p w14:paraId="2043E9C2" w14:textId="3BD08C9E" w:rsidR="0074394F" w:rsidRPr="00495D84" w:rsidRDefault="0074394F" w:rsidP="0074394F">
            <w:pPr>
              <w:keepNext/>
              <w:spacing w:after="0"/>
              <w:jc w:val="center"/>
              <w:rPr>
                <w:rFonts w:ascii="Arial" w:hAnsi="Arial"/>
                <w:sz w:val="18"/>
              </w:rPr>
            </w:pPr>
            <w:r w:rsidRPr="00495D84">
              <w:rPr>
                <w:rFonts w:ascii="Arial" w:hAnsi="Arial" w:cs="Arial"/>
                <w:sz w:val="18"/>
                <w:szCs w:val="18"/>
              </w:rPr>
              <w:t>n2</w:t>
            </w:r>
          </w:p>
        </w:tc>
        <w:tc>
          <w:tcPr>
            <w:tcW w:w="687" w:type="pct"/>
            <w:tcBorders>
              <w:top w:val="single" w:sz="4" w:space="0" w:color="auto"/>
              <w:left w:val="single" w:sz="4" w:space="0" w:color="auto"/>
              <w:bottom w:val="single" w:sz="4" w:space="0" w:color="auto"/>
              <w:right w:val="single" w:sz="4" w:space="0" w:color="auto"/>
            </w:tcBorders>
          </w:tcPr>
          <w:p w14:paraId="52E9B1C0" w14:textId="2E62D2F6" w:rsidR="0074394F" w:rsidRPr="00495D84" w:rsidRDefault="0074394F" w:rsidP="0074394F">
            <w:pPr>
              <w:keepNext/>
              <w:spacing w:after="0"/>
              <w:jc w:val="center"/>
              <w:rPr>
                <w:rFonts w:ascii="Arial" w:hAnsi="Arial"/>
                <w:sz w:val="18"/>
              </w:rPr>
            </w:pPr>
            <w:r w:rsidRPr="00495D84">
              <w:rPr>
                <w:rFonts w:ascii="Arial" w:hAnsi="Arial"/>
                <w:sz w:val="18"/>
              </w:rPr>
              <w:t>n4</w:t>
            </w:r>
          </w:p>
        </w:tc>
        <w:tc>
          <w:tcPr>
            <w:tcW w:w="687" w:type="pct"/>
            <w:tcBorders>
              <w:top w:val="single" w:sz="4" w:space="0" w:color="auto"/>
              <w:left w:val="single" w:sz="4" w:space="0" w:color="auto"/>
              <w:bottom w:val="single" w:sz="4" w:space="0" w:color="auto"/>
              <w:right w:val="single" w:sz="4" w:space="0" w:color="auto"/>
            </w:tcBorders>
            <w:hideMark/>
          </w:tcPr>
          <w:p w14:paraId="6A54F7FA" w14:textId="77777777" w:rsidR="0074394F" w:rsidRPr="00495D84" w:rsidRDefault="0074394F" w:rsidP="0074394F">
            <w:pPr>
              <w:keepNext/>
              <w:spacing w:after="0"/>
              <w:rPr>
                <w:rFonts w:ascii="Arial" w:hAnsi="Arial"/>
                <w:sz w:val="18"/>
              </w:rPr>
            </w:pPr>
            <w:r w:rsidRPr="00495D84">
              <w:rPr>
                <w:rFonts w:ascii="Arial" w:hAnsi="Arial"/>
                <w:sz w:val="18"/>
              </w:rPr>
              <w:t>n4</w:t>
            </w:r>
          </w:p>
        </w:tc>
        <w:tc>
          <w:tcPr>
            <w:tcW w:w="1125" w:type="pct"/>
            <w:tcBorders>
              <w:top w:val="single" w:sz="4" w:space="0" w:color="auto"/>
              <w:left w:val="single" w:sz="4" w:space="0" w:color="auto"/>
              <w:bottom w:val="single" w:sz="4" w:space="0" w:color="auto"/>
              <w:right w:val="single" w:sz="4" w:space="0" w:color="auto"/>
            </w:tcBorders>
          </w:tcPr>
          <w:p w14:paraId="58BA1ADE" w14:textId="77777777" w:rsidR="0074394F" w:rsidRPr="00495D84" w:rsidRDefault="0074394F" w:rsidP="0074394F">
            <w:pPr>
              <w:keepNext/>
              <w:spacing w:after="0"/>
              <w:rPr>
                <w:rFonts w:ascii="Arial" w:hAnsi="Arial"/>
                <w:sz w:val="18"/>
              </w:rPr>
            </w:pPr>
          </w:p>
        </w:tc>
      </w:tr>
      <w:tr w:rsidR="0074394F" w:rsidRPr="00495D84" w14:paraId="75BA68A8"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4C70715F" w14:textId="77777777" w:rsidR="0074394F" w:rsidRPr="00495D84" w:rsidRDefault="0074394F" w:rsidP="0074394F">
            <w:pPr>
              <w:keepNext/>
              <w:spacing w:after="0"/>
              <w:rPr>
                <w:rFonts w:ascii="Arial" w:hAnsi="Arial"/>
                <w:sz w:val="18"/>
              </w:rPr>
            </w:pPr>
            <w:r w:rsidRPr="00495D84">
              <w:rPr>
                <w:rFonts w:ascii="Arial" w:hAnsi="Arial"/>
                <w:sz w:val="18"/>
              </w:rPr>
              <w:t>combOffset-n2</w:t>
            </w:r>
          </w:p>
        </w:tc>
        <w:tc>
          <w:tcPr>
            <w:tcW w:w="750" w:type="pct"/>
            <w:tcBorders>
              <w:top w:val="single" w:sz="4" w:space="0" w:color="auto"/>
              <w:left w:val="single" w:sz="4" w:space="0" w:color="auto"/>
              <w:bottom w:val="single" w:sz="4" w:space="0" w:color="auto"/>
              <w:right w:val="single" w:sz="4" w:space="0" w:color="auto"/>
            </w:tcBorders>
            <w:hideMark/>
          </w:tcPr>
          <w:p w14:paraId="10BA1711"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B9128B5" w14:textId="4AAF681C"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4E139A93" w14:textId="686B6867"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611DEA78"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53B8DB1A" w14:textId="13B70056" w:rsidR="0074394F" w:rsidRPr="00495D84" w:rsidRDefault="0074394F" w:rsidP="0074394F">
            <w:pPr>
              <w:keepNext/>
              <w:spacing w:after="0"/>
              <w:rPr>
                <w:rFonts w:ascii="Arial" w:hAnsi="Arial"/>
                <w:sz w:val="18"/>
              </w:rPr>
            </w:pPr>
            <w:r w:rsidRPr="00495D84">
              <w:rPr>
                <w:rFonts w:ascii="Arial" w:hAnsi="Arial"/>
                <w:sz w:val="18"/>
              </w:rPr>
              <w:t>transmissionComb</w:t>
            </w:r>
            <w:r w:rsidR="00B27C84">
              <w:rPr>
                <w:rFonts w:ascii="Arial" w:hAnsi="Arial"/>
                <w:sz w:val="18"/>
              </w:rPr>
              <w:t xml:space="preserve"> </w:t>
            </w:r>
            <w:r w:rsidRPr="00495D84">
              <w:rPr>
                <w:rFonts w:ascii="Arial" w:hAnsi="Arial"/>
                <w:sz w:val="18"/>
              </w:rPr>
              <w:t>setting</w:t>
            </w:r>
          </w:p>
        </w:tc>
      </w:tr>
      <w:tr w:rsidR="0074394F" w:rsidRPr="00495D84" w14:paraId="2C56E27C"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0B4DEAAC" w14:textId="77777777" w:rsidR="0074394F" w:rsidRPr="00495D84" w:rsidRDefault="0074394F" w:rsidP="0074394F">
            <w:pPr>
              <w:keepNext/>
              <w:spacing w:after="0"/>
              <w:rPr>
                <w:rFonts w:ascii="Arial" w:hAnsi="Arial"/>
                <w:sz w:val="18"/>
              </w:rPr>
            </w:pPr>
            <w:r w:rsidRPr="00495D84">
              <w:rPr>
                <w:rFonts w:ascii="Arial" w:hAnsi="Arial"/>
                <w:sz w:val="18"/>
              </w:rPr>
              <w:t>cyclicShift-n2</w:t>
            </w:r>
          </w:p>
        </w:tc>
        <w:tc>
          <w:tcPr>
            <w:tcW w:w="750" w:type="pct"/>
            <w:tcBorders>
              <w:top w:val="single" w:sz="4" w:space="0" w:color="auto"/>
              <w:left w:val="single" w:sz="4" w:space="0" w:color="auto"/>
              <w:bottom w:val="single" w:sz="4" w:space="0" w:color="auto"/>
              <w:right w:val="single" w:sz="4" w:space="0" w:color="auto"/>
            </w:tcBorders>
            <w:hideMark/>
          </w:tcPr>
          <w:p w14:paraId="473082DA" w14:textId="77777777" w:rsidR="0074394F" w:rsidRPr="00495D84" w:rsidRDefault="0074394F" w:rsidP="0074394F">
            <w:pPr>
              <w:pStyle w:val="TAC"/>
            </w:pPr>
            <w:r w:rsidRPr="00495D84">
              <w:t>0</w:t>
            </w:r>
          </w:p>
        </w:tc>
        <w:tc>
          <w:tcPr>
            <w:tcW w:w="687" w:type="pct"/>
            <w:tcBorders>
              <w:top w:val="single" w:sz="4" w:space="0" w:color="auto"/>
              <w:left w:val="single" w:sz="4" w:space="0" w:color="auto"/>
              <w:bottom w:val="single" w:sz="4" w:space="0" w:color="auto"/>
              <w:right w:val="single" w:sz="4" w:space="0" w:color="auto"/>
            </w:tcBorders>
          </w:tcPr>
          <w:p w14:paraId="72CE4B8B" w14:textId="4639C46D" w:rsidR="0074394F" w:rsidRPr="00495D84" w:rsidRDefault="0074394F" w:rsidP="0074394F">
            <w:pPr>
              <w:keepNext/>
              <w:spacing w:after="0"/>
              <w:jc w:val="center"/>
              <w:rPr>
                <w:rFonts w:ascii="Arial" w:hAnsi="Arial"/>
                <w:sz w:val="18"/>
              </w:rPr>
            </w:pPr>
            <w:r w:rsidRPr="00495D84">
              <w:rPr>
                <w:rFonts w:ascii="Arial" w:hAnsi="Arial" w:cs="Arial"/>
                <w:sz w:val="18"/>
                <w:szCs w:val="18"/>
              </w:rPr>
              <w:t>0</w:t>
            </w:r>
          </w:p>
        </w:tc>
        <w:tc>
          <w:tcPr>
            <w:tcW w:w="687" w:type="pct"/>
            <w:tcBorders>
              <w:top w:val="single" w:sz="4" w:space="0" w:color="auto"/>
              <w:left w:val="single" w:sz="4" w:space="0" w:color="auto"/>
              <w:bottom w:val="single" w:sz="4" w:space="0" w:color="auto"/>
              <w:right w:val="single" w:sz="4" w:space="0" w:color="auto"/>
            </w:tcBorders>
          </w:tcPr>
          <w:p w14:paraId="2B18D225" w14:textId="0AD39A2C" w:rsidR="0074394F" w:rsidRPr="00495D84" w:rsidRDefault="0074394F" w:rsidP="0074394F">
            <w:pPr>
              <w:keepNext/>
              <w:spacing w:after="0"/>
              <w:jc w:val="center"/>
              <w:rPr>
                <w:rFonts w:ascii="Arial" w:hAnsi="Arial"/>
                <w:sz w:val="18"/>
              </w:rPr>
            </w:pP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72428CF6" w14:textId="77777777" w:rsidR="0074394F" w:rsidRPr="00495D84" w:rsidRDefault="0074394F" w:rsidP="0074394F">
            <w:pPr>
              <w:keepNext/>
              <w:spacing w:after="0"/>
              <w:rPr>
                <w:rFonts w:ascii="Arial" w:hAnsi="Arial"/>
                <w:sz w:val="18"/>
              </w:rPr>
            </w:pP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7E26AA0E" w14:textId="542D909C" w:rsidR="0074394F" w:rsidRPr="00495D84" w:rsidRDefault="00B27C84" w:rsidP="0074394F">
            <w:pPr>
              <w:keepNext/>
              <w:spacing w:after="0"/>
              <w:rPr>
                <w:rFonts w:ascii="Arial" w:hAnsi="Arial"/>
                <w:sz w:val="18"/>
              </w:rPr>
            </w:pPr>
            <w:r>
              <w:rPr>
                <w:rFonts w:ascii="Arial" w:hAnsi="Arial"/>
                <w:sz w:val="18"/>
              </w:rPr>
              <w:t xml:space="preserve"> </w:t>
            </w:r>
          </w:p>
        </w:tc>
      </w:tr>
      <w:tr w:rsidR="0074394F" w:rsidRPr="00495D84" w14:paraId="681AE434"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1C3B6B38" w14:textId="77777777" w:rsidR="0074394F" w:rsidRPr="00495D84" w:rsidRDefault="0074394F" w:rsidP="0074394F">
            <w:pPr>
              <w:keepNext/>
              <w:spacing w:after="0"/>
              <w:rPr>
                <w:rFonts w:ascii="Arial" w:hAnsi="Arial"/>
                <w:sz w:val="18"/>
              </w:rPr>
            </w:pPr>
            <w:r w:rsidRPr="00495D84">
              <w:rPr>
                <w:rFonts w:ascii="Arial" w:hAnsi="Arial"/>
                <w:sz w:val="18"/>
              </w:rPr>
              <w:t>nrofSRS-Ports</w:t>
            </w:r>
          </w:p>
        </w:tc>
        <w:tc>
          <w:tcPr>
            <w:tcW w:w="750" w:type="pct"/>
            <w:tcBorders>
              <w:top w:val="single" w:sz="4" w:space="0" w:color="auto"/>
              <w:left w:val="single" w:sz="4" w:space="0" w:color="auto"/>
              <w:bottom w:val="single" w:sz="4" w:space="0" w:color="auto"/>
              <w:right w:val="single" w:sz="4" w:space="0" w:color="auto"/>
            </w:tcBorders>
            <w:hideMark/>
          </w:tcPr>
          <w:p w14:paraId="2E8CF15A" w14:textId="77777777" w:rsidR="0074394F" w:rsidRPr="00495D84" w:rsidRDefault="0074394F" w:rsidP="0074394F">
            <w:pPr>
              <w:pStyle w:val="TAC"/>
            </w:pPr>
            <w:r w:rsidRPr="00495D84">
              <w:t>port1</w:t>
            </w:r>
          </w:p>
        </w:tc>
        <w:tc>
          <w:tcPr>
            <w:tcW w:w="687" w:type="pct"/>
            <w:tcBorders>
              <w:top w:val="single" w:sz="4" w:space="0" w:color="auto"/>
              <w:left w:val="single" w:sz="4" w:space="0" w:color="auto"/>
              <w:bottom w:val="single" w:sz="4" w:space="0" w:color="auto"/>
              <w:right w:val="single" w:sz="4" w:space="0" w:color="auto"/>
            </w:tcBorders>
          </w:tcPr>
          <w:p w14:paraId="61E2B01D" w14:textId="313163AA" w:rsidR="0074394F" w:rsidRPr="00495D84" w:rsidRDefault="0074394F" w:rsidP="0074394F">
            <w:pPr>
              <w:keepNext/>
              <w:spacing w:after="0"/>
              <w:jc w:val="center"/>
              <w:rPr>
                <w:rFonts w:ascii="Arial" w:hAnsi="Arial"/>
                <w:sz w:val="18"/>
              </w:rPr>
            </w:pPr>
            <w:r w:rsidRPr="00495D84">
              <w:rPr>
                <w:rFonts w:ascii="Arial" w:hAnsi="Arial" w:cs="Arial"/>
                <w:sz w:val="18"/>
                <w:szCs w:val="18"/>
              </w:rPr>
              <w:t>port1</w:t>
            </w:r>
          </w:p>
        </w:tc>
        <w:tc>
          <w:tcPr>
            <w:tcW w:w="687" w:type="pct"/>
            <w:tcBorders>
              <w:top w:val="single" w:sz="4" w:space="0" w:color="auto"/>
              <w:left w:val="single" w:sz="4" w:space="0" w:color="auto"/>
              <w:bottom w:val="single" w:sz="4" w:space="0" w:color="auto"/>
              <w:right w:val="single" w:sz="4" w:space="0" w:color="auto"/>
            </w:tcBorders>
          </w:tcPr>
          <w:p w14:paraId="7013D166" w14:textId="6F351139" w:rsidR="0074394F" w:rsidRPr="00495D84" w:rsidRDefault="0074394F" w:rsidP="0074394F">
            <w:pPr>
              <w:keepNext/>
              <w:spacing w:after="0"/>
              <w:jc w:val="center"/>
              <w:rPr>
                <w:rFonts w:ascii="Arial" w:hAnsi="Arial"/>
                <w:sz w:val="18"/>
              </w:rPr>
            </w:pPr>
            <w:r w:rsidRPr="00495D84">
              <w:rPr>
                <w:rFonts w:ascii="Arial" w:hAnsi="Arial"/>
                <w:sz w:val="18"/>
              </w:rPr>
              <w:t>port1</w:t>
            </w:r>
          </w:p>
        </w:tc>
        <w:tc>
          <w:tcPr>
            <w:tcW w:w="687" w:type="pct"/>
            <w:tcBorders>
              <w:top w:val="single" w:sz="4" w:space="0" w:color="auto"/>
              <w:left w:val="single" w:sz="4" w:space="0" w:color="auto"/>
              <w:bottom w:val="single" w:sz="4" w:space="0" w:color="auto"/>
              <w:right w:val="single" w:sz="4" w:space="0" w:color="auto"/>
            </w:tcBorders>
            <w:hideMark/>
          </w:tcPr>
          <w:p w14:paraId="43552FBD" w14:textId="77777777" w:rsidR="0074394F" w:rsidRPr="00495D84" w:rsidRDefault="0074394F" w:rsidP="0074394F">
            <w:pPr>
              <w:keepNext/>
              <w:spacing w:after="0"/>
              <w:rPr>
                <w:rFonts w:ascii="Arial" w:hAnsi="Arial"/>
                <w:sz w:val="18"/>
              </w:rPr>
            </w:pPr>
            <w:r w:rsidRPr="00495D84">
              <w:rPr>
                <w:rFonts w:ascii="Arial" w:hAnsi="Arial"/>
                <w:sz w:val="18"/>
              </w:rPr>
              <w:t>port1</w:t>
            </w:r>
          </w:p>
        </w:tc>
        <w:tc>
          <w:tcPr>
            <w:tcW w:w="1125" w:type="pct"/>
            <w:tcBorders>
              <w:top w:val="single" w:sz="4" w:space="0" w:color="auto"/>
              <w:left w:val="single" w:sz="4" w:space="0" w:color="auto"/>
              <w:bottom w:val="single" w:sz="4" w:space="0" w:color="auto"/>
              <w:right w:val="single" w:sz="4" w:space="0" w:color="auto"/>
            </w:tcBorders>
            <w:hideMark/>
          </w:tcPr>
          <w:p w14:paraId="36153EE7" w14:textId="7AA153BC" w:rsidR="0074394F" w:rsidRPr="00495D84" w:rsidRDefault="0074394F" w:rsidP="0074394F">
            <w:pPr>
              <w:keepNext/>
              <w:spacing w:after="0"/>
              <w:rPr>
                <w:rFonts w:ascii="Arial" w:hAnsi="Arial"/>
                <w:sz w:val="18"/>
              </w:rPr>
            </w:pPr>
            <w:r w:rsidRPr="00495D84">
              <w:rPr>
                <w:rFonts w:ascii="Arial" w:hAnsi="Arial"/>
                <w:sz w:val="18"/>
              </w:rPr>
              <w:t>Number</w:t>
            </w:r>
            <w:r w:rsidR="00B27C84">
              <w:rPr>
                <w:rFonts w:ascii="Arial" w:hAnsi="Arial"/>
                <w:sz w:val="18"/>
              </w:rPr>
              <w:t xml:space="preserve"> </w:t>
            </w:r>
            <w:r w:rsidRPr="00495D84">
              <w:rPr>
                <w:rFonts w:ascii="Arial" w:hAnsi="Arial"/>
                <w:sz w:val="18"/>
              </w:rPr>
              <w:t>of</w:t>
            </w:r>
            <w:r w:rsidR="00B27C84">
              <w:rPr>
                <w:rFonts w:ascii="Arial" w:hAnsi="Arial"/>
                <w:sz w:val="18"/>
              </w:rPr>
              <w:t xml:space="preserve"> </w:t>
            </w:r>
            <w:r w:rsidRPr="00495D84">
              <w:rPr>
                <w:rFonts w:ascii="Arial" w:hAnsi="Arial"/>
                <w:sz w:val="18"/>
              </w:rPr>
              <w:t>antenna</w:t>
            </w:r>
            <w:r w:rsidR="00B27C84">
              <w:rPr>
                <w:rFonts w:ascii="Arial" w:hAnsi="Arial"/>
                <w:sz w:val="18"/>
              </w:rPr>
              <w:t xml:space="preserve"> </w:t>
            </w:r>
            <w:r w:rsidRPr="00495D84">
              <w:rPr>
                <w:rFonts w:ascii="Arial" w:hAnsi="Arial"/>
                <w:sz w:val="18"/>
              </w:rPr>
              <w:t>ports</w:t>
            </w:r>
            <w:r w:rsidR="00B27C84">
              <w:rPr>
                <w:rFonts w:ascii="Arial" w:hAnsi="Arial"/>
                <w:sz w:val="18"/>
              </w:rPr>
              <w:t xml:space="preserve"> </w:t>
            </w:r>
            <w:r w:rsidRPr="00495D84">
              <w:rPr>
                <w:rFonts w:ascii="Arial" w:hAnsi="Arial"/>
                <w:sz w:val="18"/>
              </w:rPr>
              <w:t>used</w:t>
            </w:r>
            <w:r w:rsidR="00B27C84">
              <w:rPr>
                <w:rFonts w:ascii="Arial" w:hAnsi="Arial"/>
                <w:sz w:val="18"/>
              </w:rPr>
              <w:t xml:space="preserve"> </w:t>
            </w:r>
            <w:r w:rsidRPr="00495D84">
              <w:rPr>
                <w:rFonts w:ascii="Arial" w:hAnsi="Arial"/>
                <w:sz w:val="18"/>
              </w:rPr>
              <w:t>for</w:t>
            </w:r>
            <w:r w:rsidR="00B27C84">
              <w:rPr>
                <w:rFonts w:ascii="Arial" w:hAnsi="Arial"/>
                <w:sz w:val="18"/>
              </w:rPr>
              <w:t xml:space="preserve"> </w:t>
            </w:r>
            <w:r w:rsidRPr="00495D84">
              <w:rPr>
                <w:rFonts w:ascii="Arial" w:hAnsi="Arial"/>
                <w:sz w:val="18"/>
              </w:rPr>
              <w:t>SRS</w:t>
            </w:r>
            <w:r w:rsidR="00B27C84">
              <w:rPr>
                <w:rFonts w:ascii="Arial" w:hAnsi="Arial"/>
                <w:sz w:val="18"/>
              </w:rPr>
              <w:t xml:space="preserve"> </w:t>
            </w:r>
            <w:r w:rsidRPr="00495D84">
              <w:rPr>
                <w:rFonts w:ascii="Arial" w:hAnsi="Arial"/>
                <w:sz w:val="18"/>
              </w:rPr>
              <w:t>resource</w:t>
            </w:r>
            <w:r w:rsidR="00B27C84">
              <w:rPr>
                <w:rFonts w:ascii="Arial" w:hAnsi="Arial"/>
                <w:sz w:val="18"/>
              </w:rPr>
              <w:t xml:space="preserve"> </w:t>
            </w:r>
            <w:r w:rsidRPr="00495D84">
              <w:rPr>
                <w:rFonts w:ascii="Arial" w:hAnsi="Arial"/>
                <w:sz w:val="18"/>
              </w:rPr>
              <w:t>transmission</w:t>
            </w:r>
          </w:p>
        </w:tc>
      </w:tr>
      <w:tr w:rsidR="0074394F" w:rsidRPr="00495D84" w14:paraId="3FC97B99"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6AB1993F" w14:textId="77777777" w:rsidR="0074394F" w:rsidRPr="00495D84" w:rsidRDefault="0074394F" w:rsidP="0074394F">
            <w:pPr>
              <w:keepNext/>
              <w:spacing w:after="0"/>
              <w:rPr>
                <w:rFonts w:ascii="Arial" w:hAnsi="Arial"/>
                <w:sz w:val="18"/>
              </w:rPr>
            </w:pPr>
            <w:r w:rsidRPr="00495D84">
              <w:rPr>
                <w:rFonts w:ascii="Arial" w:hAnsi="Arial"/>
                <w:sz w:val="18"/>
              </w:rPr>
              <w:t>resourceType</w:t>
            </w:r>
          </w:p>
        </w:tc>
        <w:tc>
          <w:tcPr>
            <w:tcW w:w="750" w:type="pct"/>
            <w:tcBorders>
              <w:top w:val="single" w:sz="4" w:space="0" w:color="auto"/>
              <w:left w:val="single" w:sz="4" w:space="0" w:color="auto"/>
              <w:bottom w:val="single" w:sz="4" w:space="0" w:color="auto"/>
              <w:right w:val="single" w:sz="4" w:space="0" w:color="auto"/>
            </w:tcBorders>
            <w:hideMark/>
          </w:tcPr>
          <w:p w14:paraId="3A50F77B" w14:textId="77777777" w:rsidR="0074394F" w:rsidRPr="00495D84" w:rsidRDefault="0074394F" w:rsidP="0074394F">
            <w:pPr>
              <w:pStyle w:val="TAC"/>
            </w:pPr>
            <w:r w:rsidRPr="00495D84">
              <w:t>Periodic</w:t>
            </w:r>
          </w:p>
        </w:tc>
        <w:tc>
          <w:tcPr>
            <w:tcW w:w="687" w:type="pct"/>
            <w:tcBorders>
              <w:top w:val="single" w:sz="4" w:space="0" w:color="auto"/>
              <w:left w:val="single" w:sz="4" w:space="0" w:color="auto"/>
              <w:bottom w:val="single" w:sz="4" w:space="0" w:color="auto"/>
              <w:right w:val="single" w:sz="4" w:space="0" w:color="auto"/>
            </w:tcBorders>
          </w:tcPr>
          <w:p w14:paraId="09DCD310" w14:textId="4EC930F9" w:rsidR="0074394F" w:rsidRPr="00495D84" w:rsidRDefault="0074394F" w:rsidP="0074394F">
            <w:pPr>
              <w:keepNext/>
              <w:spacing w:after="0"/>
              <w:jc w:val="center"/>
              <w:rPr>
                <w:rFonts w:ascii="Arial" w:hAnsi="Arial"/>
                <w:sz w:val="18"/>
              </w:rPr>
            </w:pPr>
            <w:r w:rsidRPr="00495D84">
              <w:rPr>
                <w:rFonts w:ascii="Arial" w:hAnsi="Arial" w:cs="Arial"/>
                <w:sz w:val="18"/>
                <w:szCs w:val="18"/>
              </w:rPr>
              <w:t>Aperiodic</w:t>
            </w:r>
          </w:p>
        </w:tc>
        <w:tc>
          <w:tcPr>
            <w:tcW w:w="687" w:type="pct"/>
            <w:tcBorders>
              <w:top w:val="single" w:sz="4" w:space="0" w:color="auto"/>
              <w:left w:val="single" w:sz="4" w:space="0" w:color="auto"/>
              <w:bottom w:val="single" w:sz="4" w:space="0" w:color="auto"/>
              <w:right w:val="single" w:sz="4" w:space="0" w:color="auto"/>
            </w:tcBorders>
          </w:tcPr>
          <w:p w14:paraId="4F32EB3F" w14:textId="508B44D7" w:rsidR="0074394F" w:rsidRPr="00495D84" w:rsidRDefault="0074394F" w:rsidP="0074394F">
            <w:pPr>
              <w:keepNext/>
              <w:spacing w:after="0"/>
              <w:jc w:val="center"/>
              <w:rPr>
                <w:rFonts w:ascii="Arial" w:hAnsi="Arial"/>
                <w:sz w:val="18"/>
              </w:rPr>
            </w:pPr>
            <w:r w:rsidRPr="00495D84">
              <w:rPr>
                <w:rFonts w:ascii="Arial" w:hAnsi="Arial"/>
                <w:sz w:val="18"/>
              </w:rPr>
              <w:t>Periodic</w:t>
            </w:r>
          </w:p>
        </w:tc>
        <w:tc>
          <w:tcPr>
            <w:tcW w:w="687" w:type="pct"/>
            <w:tcBorders>
              <w:top w:val="single" w:sz="4" w:space="0" w:color="auto"/>
              <w:left w:val="single" w:sz="4" w:space="0" w:color="auto"/>
              <w:bottom w:val="single" w:sz="4" w:space="0" w:color="auto"/>
              <w:right w:val="single" w:sz="4" w:space="0" w:color="auto"/>
            </w:tcBorders>
            <w:hideMark/>
          </w:tcPr>
          <w:p w14:paraId="6F77A740" w14:textId="77777777" w:rsidR="0074394F" w:rsidRPr="00495D84" w:rsidRDefault="0074394F" w:rsidP="0074394F">
            <w:pPr>
              <w:keepNext/>
              <w:spacing w:after="0"/>
              <w:rPr>
                <w:rFonts w:ascii="Arial" w:hAnsi="Arial"/>
                <w:sz w:val="18"/>
              </w:rPr>
            </w:pPr>
            <w:r w:rsidRPr="00495D84">
              <w:rPr>
                <w:rFonts w:ascii="Arial" w:hAnsi="Arial"/>
                <w:sz w:val="18"/>
              </w:rPr>
              <w:t>Periodic</w:t>
            </w:r>
          </w:p>
        </w:tc>
        <w:tc>
          <w:tcPr>
            <w:tcW w:w="1125" w:type="pct"/>
            <w:tcBorders>
              <w:top w:val="single" w:sz="4" w:space="0" w:color="auto"/>
              <w:left w:val="single" w:sz="4" w:space="0" w:color="auto"/>
              <w:bottom w:val="single" w:sz="4" w:space="0" w:color="auto"/>
              <w:right w:val="single" w:sz="4" w:space="0" w:color="auto"/>
            </w:tcBorders>
          </w:tcPr>
          <w:p w14:paraId="5C583A82" w14:textId="77777777" w:rsidR="0074394F" w:rsidRPr="00495D84" w:rsidRDefault="0074394F" w:rsidP="0074394F">
            <w:pPr>
              <w:keepNext/>
              <w:spacing w:after="0"/>
              <w:rPr>
                <w:rFonts w:ascii="Arial" w:hAnsi="Arial"/>
                <w:sz w:val="18"/>
              </w:rPr>
            </w:pPr>
          </w:p>
        </w:tc>
      </w:tr>
      <w:tr w:rsidR="0074394F" w:rsidRPr="00495D84" w14:paraId="5E46933A" w14:textId="77777777" w:rsidTr="00E94096">
        <w:trPr>
          <w:jc w:val="center"/>
        </w:trPr>
        <w:tc>
          <w:tcPr>
            <w:tcW w:w="1063" w:type="pct"/>
            <w:tcBorders>
              <w:top w:val="single" w:sz="4" w:space="0" w:color="auto"/>
              <w:left w:val="single" w:sz="4" w:space="0" w:color="auto"/>
              <w:bottom w:val="single" w:sz="4" w:space="0" w:color="auto"/>
              <w:right w:val="single" w:sz="4" w:space="0" w:color="auto"/>
            </w:tcBorders>
            <w:hideMark/>
          </w:tcPr>
          <w:p w14:paraId="2F97656A" w14:textId="4C7A8AC6" w:rsidR="0074394F" w:rsidRPr="00495D84" w:rsidRDefault="0074394F" w:rsidP="0074394F">
            <w:pPr>
              <w:pStyle w:val="TAL"/>
            </w:pPr>
            <w:r w:rsidRPr="00495D84">
              <w:t>periodicityAndOffset-p</w:t>
            </w:r>
          </w:p>
        </w:tc>
        <w:tc>
          <w:tcPr>
            <w:tcW w:w="750" w:type="pct"/>
            <w:tcBorders>
              <w:top w:val="single" w:sz="4" w:space="0" w:color="auto"/>
              <w:left w:val="single" w:sz="4" w:space="0" w:color="auto"/>
              <w:bottom w:val="single" w:sz="4" w:space="0" w:color="auto"/>
              <w:right w:val="single" w:sz="4" w:space="0" w:color="auto"/>
            </w:tcBorders>
            <w:hideMark/>
          </w:tcPr>
          <w:p w14:paraId="5E1A5C43" w14:textId="64E1AF01" w:rsidR="0074394F" w:rsidRPr="00495D84" w:rsidRDefault="0074394F" w:rsidP="0074394F">
            <w:pPr>
              <w:pStyle w:val="TAC"/>
            </w:pPr>
            <w:r w:rsidRPr="00495D84">
              <w:t>sl320,</w:t>
            </w:r>
            <w:r w:rsidR="00B27C84">
              <w:t xml:space="preserve"> </w:t>
            </w:r>
            <w:r w:rsidRPr="00495D84">
              <w:t>3</w:t>
            </w:r>
          </w:p>
        </w:tc>
        <w:tc>
          <w:tcPr>
            <w:tcW w:w="687" w:type="pct"/>
            <w:tcBorders>
              <w:top w:val="single" w:sz="4" w:space="0" w:color="auto"/>
              <w:left w:val="single" w:sz="4" w:space="0" w:color="auto"/>
              <w:bottom w:val="single" w:sz="4" w:space="0" w:color="auto"/>
              <w:right w:val="single" w:sz="4" w:space="0" w:color="auto"/>
            </w:tcBorders>
          </w:tcPr>
          <w:p w14:paraId="5E0004BF" w14:textId="17688D7C" w:rsidR="0074394F" w:rsidRPr="00495D84" w:rsidRDefault="0074394F" w:rsidP="0074394F">
            <w:pPr>
              <w:keepNext/>
              <w:spacing w:after="0"/>
              <w:jc w:val="center"/>
              <w:rPr>
                <w:rFonts w:ascii="Arial" w:hAnsi="Arial"/>
                <w:sz w:val="18"/>
              </w:rPr>
            </w:pPr>
            <w:r w:rsidRPr="00495D84">
              <w:rPr>
                <w:rFonts w:ascii="Arial" w:hAnsi="Arial" w:cs="Arial"/>
                <w:sz w:val="18"/>
                <w:szCs w:val="18"/>
              </w:rPr>
              <w:t>N/A</w:t>
            </w:r>
          </w:p>
        </w:tc>
        <w:tc>
          <w:tcPr>
            <w:tcW w:w="687" w:type="pct"/>
            <w:tcBorders>
              <w:top w:val="single" w:sz="4" w:space="0" w:color="auto"/>
              <w:left w:val="single" w:sz="4" w:space="0" w:color="auto"/>
              <w:bottom w:val="single" w:sz="4" w:space="0" w:color="auto"/>
              <w:right w:val="single" w:sz="4" w:space="0" w:color="auto"/>
            </w:tcBorders>
          </w:tcPr>
          <w:p w14:paraId="34525E7E" w14:textId="44BC7AD3" w:rsidR="0074394F" w:rsidRPr="00495D84" w:rsidRDefault="0074394F" w:rsidP="0074394F">
            <w:pPr>
              <w:keepNext/>
              <w:spacing w:after="0"/>
              <w:jc w:val="center"/>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687" w:type="pct"/>
            <w:tcBorders>
              <w:top w:val="single" w:sz="4" w:space="0" w:color="auto"/>
              <w:left w:val="single" w:sz="4" w:space="0" w:color="auto"/>
              <w:bottom w:val="single" w:sz="4" w:space="0" w:color="auto"/>
              <w:right w:val="single" w:sz="4" w:space="0" w:color="auto"/>
            </w:tcBorders>
            <w:hideMark/>
          </w:tcPr>
          <w:p w14:paraId="56FFCDAE" w14:textId="39026B7D" w:rsidR="0074394F" w:rsidRPr="00495D84" w:rsidRDefault="0074394F" w:rsidP="0074394F">
            <w:pPr>
              <w:keepNext/>
              <w:spacing w:after="0"/>
              <w:rPr>
                <w:rFonts w:ascii="Arial" w:hAnsi="Arial"/>
                <w:sz w:val="18"/>
              </w:rPr>
            </w:pPr>
            <w:r w:rsidRPr="00495D84">
              <w:rPr>
                <w:rFonts w:ascii="Arial" w:hAnsi="Arial"/>
                <w:sz w:val="18"/>
              </w:rPr>
              <w:t>Sl</w:t>
            </w:r>
            <w:r w:rsidRPr="00495D84">
              <w:rPr>
                <w:rFonts w:ascii="Arial" w:hAnsi="Arial"/>
                <w:sz w:val="18"/>
                <w:lang w:eastAsia="zh-CN"/>
              </w:rPr>
              <w:t>1280</w:t>
            </w:r>
            <w:r w:rsidRPr="00495D84">
              <w:rPr>
                <w:rFonts w:ascii="Arial" w:hAnsi="Arial"/>
                <w:sz w:val="18"/>
              </w:rPr>
              <w:t>,</w:t>
            </w:r>
            <w:r w:rsidR="00B27C84">
              <w:rPr>
                <w:rFonts w:ascii="Arial" w:hAnsi="Arial"/>
                <w:sz w:val="18"/>
              </w:rPr>
              <w:t xml:space="preserve"> </w:t>
            </w:r>
            <w:r w:rsidRPr="00495D84">
              <w:rPr>
                <w:rFonts w:ascii="Arial" w:hAnsi="Arial"/>
                <w:sz w:val="18"/>
                <w:lang w:eastAsia="zh-CN"/>
              </w:rPr>
              <w:t>16</w:t>
            </w:r>
            <w:r w:rsidRPr="00495D84">
              <w:rPr>
                <w:rFonts w:ascii="Arial" w:hAnsi="Arial"/>
                <w:sz w:val="18"/>
              </w:rPr>
              <w:t>0</w:t>
            </w:r>
          </w:p>
        </w:tc>
        <w:tc>
          <w:tcPr>
            <w:tcW w:w="1125" w:type="pct"/>
            <w:tcBorders>
              <w:top w:val="single" w:sz="4" w:space="0" w:color="auto"/>
              <w:left w:val="single" w:sz="4" w:space="0" w:color="auto"/>
              <w:bottom w:val="single" w:sz="4" w:space="0" w:color="auto"/>
              <w:right w:val="single" w:sz="4" w:space="0" w:color="auto"/>
            </w:tcBorders>
            <w:hideMark/>
          </w:tcPr>
          <w:p w14:paraId="2E82781C" w14:textId="79F4AED1" w:rsidR="0074394F" w:rsidRPr="00495D84" w:rsidRDefault="0074394F" w:rsidP="0074394F">
            <w:pPr>
              <w:keepNext/>
              <w:spacing w:after="0"/>
              <w:rPr>
                <w:rFonts w:ascii="Arial" w:hAnsi="Arial"/>
                <w:sz w:val="18"/>
              </w:rPr>
            </w:pPr>
            <w:r w:rsidRPr="00495D84">
              <w:rPr>
                <w:rFonts w:ascii="Arial" w:hAnsi="Arial"/>
                <w:sz w:val="18"/>
              </w:rPr>
              <w:t>SRS</w:t>
            </w:r>
            <w:r w:rsidR="00B27C84">
              <w:rPr>
                <w:rFonts w:ascii="Arial" w:hAnsi="Arial"/>
                <w:sz w:val="18"/>
              </w:rPr>
              <w:t xml:space="preserve"> </w:t>
            </w:r>
            <w:r w:rsidRPr="00495D84">
              <w:rPr>
                <w:rFonts w:ascii="Arial" w:hAnsi="Arial"/>
                <w:sz w:val="18"/>
              </w:rPr>
              <w:t>transmission</w:t>
            </w:r>
            <w:r w:rsidR="00B27C84">
              <w:rPr>
                <w:rFonts w:ascii="Arial" w:hAnsi="Arial"/>
                <w:sz w:val="18"/>
              </w:rPr>
              <w:t xml:space="preserve"> </w:t>
            </w:r>
            <w:r w:rsidRPr="00495D84">
              <w:rPr>
                <w:rFonts w:ascii="Arial" w:hAnsi="Arial"/>
                <w:sz w:val="18"/>
              </w:rPr>
              <w:t>periodicity</w:t>
            </w:r>
            <w:r w:rsidR="00B27C84">
              <w:rPr>
                <w:rFonts w:ascii="Arial" w:hAnsi="Arial"/>
                <w:sz w:val="18"/>
              </w:rPr>
              <w:t xml:space="preserve"> </w:t>
            </w:r>
          </w:p>
        </w:tc>
      </w:tr>
    </w:tbl>
    <w:p w14:paraId="548AF5BB" w14:textId="77777777" w:rsidR="002E0420" w:rsidRPr="00495D84" w:rsidRDefault="002E0420" w:rsidP="002E0420">
      <w:pPr>
        <w:rPr>
          <w:snapToGrid w:val="0"/>
        </w:rPr>
      </w:pPr>
    </w:p>
    <w:p w14:paraId="4B2DCA0B" w14:textId="4C808B43" w:rsidR="006F2F84" w:rsidRPr="00495D84" w:rsidRDefault="006F2F84" w:rsidP="006F2F84">
      <w:pPr>
        <w:pStyle w:val="Heading2"/>
        <w:rPr>
          <w:snapToGrid w:val="0"/>
        </w:rPr>
      </w:pPr>
      <w:r w:rsidRPr="00495D84">
        <w:rPr>
          <w:snapToGrid w:val="0"/>
        </w:rPr>
        <w:t>A.3.25</w:t>
      </w:r>
      <w:r w:rsidRPr="00495D84">
        <w:rPr>
          <w:snapToGrid w:val="0"/>
        </w:rPr>
        <w:tab/>
        <w:t>Channel bandwidth (CBW) configurations</w:t>
      </w:r>
    </w:p>
    <w:p w14:paraId="2101C4AF" w14:textId="668243C9" w:rsidR="006F2F84" w:rsidRPr="00495D84" w:rsidRDefault="006F2F84" w:rsidP="006F2F84">
      <w:pPr>
        <w:pStyle w:val="Heading3"/>
        <w:rPr>
          <w:snapToGrid w:val="0"/>
        </w:rPr>
      </w:pPr>
      <w:r w:rsidRPr="00495D84">
        <w:rPr>
          <w:snapToGrid w:val="0"/>
        </w:rPr>
        <w:t>A.3.25.1</w:t>
      </w:r>
      <w:r w:rsidRPr="00495D84">
        <w:rPr>
          <w:snapToGrid w:val="0"/>
        </w:rPr>
        <w:tab/>
        <w:t>DL UE specific CBW</w:t>
      </w:r>
    </w:p>
    <w:p w14:paraId="4FAB139E" w14:textId="77777777" w:rsidR="00101482" w:rsidRPr="00495D84" w:rsidRDefault="00101482" w:rsidP="00101482">
      <w:pPr>
        <w:pStyle w:val="TH"/>
      </w:pPr>
      <w:r w:rsidRPr="00495D84">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48AC379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11C6D1C" w14:textId="468284CE"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6A92CDC5"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1CECEF7C" w14:textId="77777777" w:rsidR="00101482" w:rsidRPr="00495D84" w:rsidRDefault="00101482" w:rsidP="00A00B01">
            <w:pPr>
              <w:pStyle w:val="TAH"/>
              <w:spacing w:line="256" w:lineRule="auto"/>
            </w:pPr>
            <w:r w:rsidRPr="00495D84">
              <w:t>Values</w:t>
            </w:r>
          </w:p>
        </w:tc>
      </w:tr>
      <w:tr w:rsidR="00101482" w:rsidRPr="00495D84" w14:paraId="51C7D9F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11DEA4DC" w14:textId="2CF846FE"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5673416"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0345F142" w14:textId="77777777" w:rsidR="00101482" w:rsidRPr="00495D84" w:rsidRDefault="00101482" w:rsidP="00A00B01">
            <w:pPr>
              <w:pStyle w:val="TAL"/>
              <w:rPr>
                <w:lang w:eastAsia="zh-CN"/>
              </w:rPr>
            </w:pPr>
            <w:r w:rsidRPr="00495D84">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2D452C79" w14:textId="77777777" w:rsidR="00101482" w:rsidRPr="00495D84" w:rsidRDefault="00101482" w:rsidP="00A00B01">
            <w:pPr>
              <w:pStyle w:val="TAL"/>
              <w:rPr>
                <w:lang w:eastAsia="zh-CN"/>
              </w:rPr>
            </w:pPr>
            <w:r w:rsidRPr="00495D84">
              <w:rPr>
                <w:lang w:eastAsia="zh-CN"/>
              </w:rPr>
              <w:t>DLCBW.1.2</w:t>
            </w:r>
          </w:p>
        </w:tc>
      </w:tr>
      <w:tr w:rsidR="00101482" w:rsidRPr="00495D84" w14:paraId="66914229"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B022941"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1CF58FDC" w14:textId="2097B7F6"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39CBE78" w14:textId="495B5409"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7F43C95F" w14:textId="33C6F8F0"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5880983B"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6DA41A73"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4B979BC6" w14:textId="626C6B4F"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23FC749" w14:textId="67D4813E"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33CCF285" w14:textId="501CBFFD"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5DB39039"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585CE6F3" w14:textId="020AD9E8"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7F14D81B" w14:textId="3019F3C3"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r w:rsidR="00B27C84">
              <w:t xml:space="preserve"> </w:t>
            </w:r>
            <w:r w:rsidR="00101482" w:rsidRPr="00495D84">
              <w:rPr>
                <w:rFonts w:hint="eastAsia"/>
                <w:lang w:eastAsia="zh-CN"/>
              </w:rPr>
              <w:t>and</w:t>
            </w:r>
            <w:r w:rsidR="00B27C84">
              <w:t xml:space="preserve"> </w:t>
            </w:r>
            <w:r w:rsidR="00101482" w:rsidRPr="00495D84">
              <w:t>CBW</w:t>
            </w:r>
            <w:r w:rsidR="00B27C84">
              <w:t xml:space="preserve"> </w:t>
            </w:r>
            <w:r w:rsidR="00101482" w:rsidRPr="00495D84">
              <w:t>should</w:t>
            </w:r>
            <w:r w:rsidR="00B27C84">
              <w:t xml:space="preserve"> </w:t>
            </w:r>
            <w:r w:rsidR="00101482" w:rsidRPr="00495D84">
              <w:rPr>
                <w:rFonts w:hint="eastAsia"/>
                <w:lang w:eastAsia="zh-CN"/>
              </w:rPr>
              <w:t>i</w:t>
            </w:r>
            <w:r w:rsidR="00101482" w:rsidRPr="00495D84">
              <w:t>nclude</w:t>
            </w:r>
            <w:r w:rsidR="00B27C84">
              <w:t xml:space="preserve"> </w:t>
            </w:r>
            <w:r w:rsidR="00101482" w:rsidRPr="00495D84">
              <w:t>SSB</w:t>
            </w:r>
            <w:r w:rsidR="00B27C84">
              <w:t xml:space="preserve"> </w:t>
            </w:r>
            <w:r w:rsidR="00101482" w:rsidRPr="00495D84">
              <w:t>and</w:t>
            </w:r>
            <w:r w:rsidR="00B27C84">
              <w:t xml:space="preserve"> </w:t>
            </w:r>
            <w:r w:rsidR="00101482" w:rsidRPr="00495D84">
              <w:t>CORESET#0.</w:t>
            </w:r>
          </w:p>
        </w:tc>
      </w:tr>
    </w:tbl>
    <w:p w14:paraId="4CB0C3D5" w14:textId="77777777" w:rsidR="00101482" w:rsidRPr="00495D84" w:rsidRDefault="00101482" w:rsidP="00101482"/>
    <w:p w14:paraId="5075653F" w14:textId="6DF03073" w:rsidR="006F2F84" w:rsidRPr="00495D84" w:rsidRDefault="006F2F84" w:rsidP="006F2F84">
      <w:pPr>
        <w:pStyle w:val="Heading3"/>
      </w:pPr>
      <w:r w:rsidRPr="00495D84">
        <w:lastRenderedPageBreak/>
        <w:t>A.3.25.2</w:t>
      </w:r>
      <w:r w:rsidRPr="00495D84">
        <w:tab/>
        <w:t xml:space="preserve">UL UE specific CBW </w:t>
      </w:r>
    </w:p>
    <w:p w14:paraId="3AE29FEE" w14:textId="77777777" w:rsidR="00101482" w:rsidRPr="00495D84" w:rsidRDefault="00101482" w:rsidP="00101482">
      <w:pPr>
        <w:pStyle w:val="TH"/>
      </w:pPr>
      <w:r w:rsidRPr="00495D84">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2391"/>
        <w:gridCol w:w="2610"/>
      </w:tblGrid>
      <w:tr w:rsidR="00101482" w:rsidRPr="00495D84" w14:paraId="5A6B34AD"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31E4BF3" w14:textId="3839B439" w:rsidR="00101482" w:rsidRPr="00495D84" w:rsidRDefault="00101482" w:rsidP="00A00B01">
            <w:pPr>
              <w:pStyle w:val="TAH"/>
              <w:spacing w:line="256" w:lineRule="auto"/>
            </w:pPr>
            <w:r w:rsidRPr="00495D84">
              <w:t>BWP</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tcPr>
          <w:p w14:paraId="5C545EA0" w14:textId="77777777" w:rsidR="00101482" w:rsidRPr="00495D84" w:rsidRDefault="00101482" w:rsidP="00A00B01">
            <w:pPr>
              <w:pStyle w:val="TAH"/>
              <w:spacing w:line="256" w:lineRule="auto"/>
            </w:pPr>
            <w:r w:rsidRPr="00495D84">
              <w:t>Unit</w:t>
            </w:r>
          </w:p>
        </w:tc>
        <w:tc>
          <w:tcPr>
            <w:tcW w:w="5001" w:type="dxa"/>
            <w:gridSpan w:val="2"/>
            <w:tcBorders>
              <w:top w:val="single" w:sz="4" w:space="0" w:color="auto"/>
              <w:left w:val="single" w:sz="4" w:space="0" w:color="auto"/>
              <w:bottom w:val="single" w:sz="4" w:space="0" w:color="auto"/>
              <w:right w:val="single" w:sz="4" w:space="0" w:color="auto"/>
            </w:tcBorders>
          </w:tcPr>
          <w:p w14:paraId="2BBF068E" w14:textId="77777777" w:rsidR="00101482" w:rsidRPr="00495D84" w:rsidRDefault="00101482" w:rsidP="00A00B01">
            <w:pPr>
              <w:pStyle w:val="TAH"/>
              <w:spacing w:line="256" w:lineRule="auto"/>
            </w:pPr>
            <w:r w:rsidRPr="00495D84">
              <w:t>Values</w:t>
            </w:r>
          </w:p>
        </w:tc>
      </w:tr>
      <w:tr w:rsidR="00101482" w:rsidRPr="00495D84" w14:paraId="13833B52"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5DD0A870" w14:textId="283C8831" w:rsidR="00101482" w:rsidRPr="00495D84" w:rsidRDefault="00101482" w:rsidP="00A00B01">
            <w:pPr>
              <w:pStyle w:val="TAL"/>
            </w:pPr>
            <w:r w:rsidRPr="00495D84">
              <w:rPr>
                <w:lang w:eastAsia="zh-CN"/>
              </w:rPr>
              <w:t>Reference</w:t>
            </w:r>
            <w:r w:rsidR="00B27C84">
              <w:rPr>
                <w:lang w:eastAsia="zh-CN"/>
              </w:rPr>
              <w:t xml:space="preserve"> </w:t>
            </w:r>
            <w:r w:rsidRPr="00495D84">
              <w:rPr>
                <w:lang w:eastAsia="zh-CN"/>
              </w:rPr>
              <w:t>CBW</w:t>
            </w:r>
          </w:p>
        </w:tc>
        <w:tc>
          <w:tcPr>
            <w:tcW w:w="777" w:type="dxa"/>
            <w:tcBorders>
              <w:top w:val="single" w:sz="4" w:space="0" w:color="auto"/>
              <w:left w:val="single" w:sz="4" w:space="0" w:color="auto"/>
              <w:bottom w:val="single" w:sz="4" w:space="0" w:color="auto"/>
              <w:right w:val="single" w:sz="4" w:space="0" w:color="auto"/>
            </w:tcBorders>
          </w:tcPr>
          <w:p w14:paraId="28DAB77E" w14:textId="77777777" w:rsidR="00101482" w:rsidRPr="00495D84" w:rsidRDefault="00101482" w:rsidP="00A00B01">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69BE1857" w14:textId="77777777" w:rsidR="00101482" w:rsidRPr="00495D84" w:rsidRDefault="00101482" w:rsidP="00A00B01">
            <w:pPr>
              <w:pStyle w:val="TAL"/>
              <w:rPr>
                <w:lang w:eastAsia="zh-CN"/>
              </w:rPr>
            </w:pPr>
            <w:r w:rsidRPr="00495D84">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3CB8AAF5" w14:textId="77777777" w:rsidR="00101482" w:rsidRPr="00495D84" w:rsidRDefault="00101482" w:rsidP="00A00B01">
            <w:pPr>
              <w:pStyle w:val="TAL"/>
              <w:rPr>
                <w:lang w:eastAsia="zh-CN"/>
              </w:rPr>
            </w:pPr>
            <w:r w:rsidRPr="00495D84">
              <w:rPr>
                <w:lang w:eastAsia="zh-CN"/>
              </w:rPr>
              <w:t>ULCBW.1.2</w:t>
            </w:r>
          </w:p>
        </w:tc>
      </w:tr>
      <w:tr w:rsidR="00101482" w:rsidRPr="00495D84" w14:paraId="3828365A"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2C8762C0" w14:textId="77777777" w:rsidR="00101482" w:rsidRPr="00495D84" w:rsidRDefault="00101482" w:rsidP="00A00B01">
            <w:pPr>
              <w:pStyle w:val="TAL"/>
            </w:pPr>
            <w:r w:rsidRPr="00495D84">
              <w:t>OffsetToCarrier</w:t>
            </w:r>
          </w:p>
        </w:tc>
        <w:tc>
          <w:tcPr>
            <w:tcW w:w="777" w:type="dxa"/>
            <w:tcBorders>
              <w:top w:val="single" w:sz="4" w:space="0" w:color="auto"/>
              <w:left w:val="single" w:sz="4" w:space="0" w:color="auto"/>
              <w:bottom w:val="single" w:sz="4" w:space="0" w:color="auto"/>
              <w:right w:val="single" w:sz="4" w:space="0" w:color="auto"/>
            </w:tcBorders>
          </w:tcPr>
          <w:p w14:paraId="60E42ECC" w14:textId="12B8FC35"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2CE43A27" w14:textId="7053B4D5" w:rsidR="00101482" w:rsidRPr="00495D84" w:rsidRDefault="00101482" w:rsidP="00A00B01">
            <w:pPr>
              <w:pStyle w:val="TAL"/>
              <w:rPr>
                <w:lang w:eastAsia="zh-CN"/>
              </w:rPr>
            </w:pPr>
            <w:r w:rsidRPr="00495D84">
              <w:t>RB</w:t>
            </w:r>
            <w:r w:rsidRPr="00495D84">
              <w:rPr>
                <w:vertAlign w:val="subscript"/>
              </w:rPr>
              <w:t>y</w:t>
            </w:r>
            <w:r w:rsidR="00B27C84">
              <w:t xml:space="preserve"> </w:t>
            </w:r>
            <w:r w:rsidRPr="00495D84">
              <w:rPr>
                <w:vertAlign w:val="superscript"/>
              </w:rPr>
              <w:t>Note</w:t>
            </w:r>
            <w:r w:rsidR="00B27C84">
              <w:rPr>
                <w:vertAlign w:val="superscript"/>
              </w:rPr>
              <w:t xml:space="preserve"> </w:t>
            </w:r>
            <w:r w:rsidRPr="00495D84">
              <w:rPr>
                <w:vertAlign w:val="superscript"/>
              </w:rPr>
              <w:t>2</w:t>
            </w:r>
          </w:p>
        </w:tc>
        <w:tc>
          <w:tcPr>
            <w:tcW w:w="2610" w:type="dxa"/>
            <w:tcBorders>
              <w:top w:val="single" w:sz="4" w:space="0" w:color="auto"/>
              <w:left w:val="single" w:sz="4" w:space="0" w:color="auto"/>
              <w:bottom w:val="single" w:sz="4" w:space="0" w:color="auto"/>
              <w:right w:val="single" w:sz="4" w:space="0" w:color="auto"/>
            </w:tcBorders>
          </w:tcPr>
          <w:p w14:paraId="4A97AF2D" w14:textId="5B9362A9" w:rsidR="00101482" w:rsidRPr="00495D84" w:rsidRDefault="00101482" w:rsidP="00A00B01">
            <w:pPr>
              <w:pStyle w:val="TAL"/>
              <w:rPr>
                <w:lang w:eastAsia="zh-CN"/>
              </w:rPr>
            </w:pPr>
            <w:r w:rsidRPr="00495D84">
              <w:t>RB</w:t>
            </w:r>
            <w:r w:rsidRPr="00495D84">
              <w:rPr>
                <w:vertAlign w:val="subscript"/>
              </w:rPr>
              <w:t>x</w:t>
            </w:r>
            <w:r w:rsidR="00B27C84">
              <w:t xml:space="preserve"> </w:t>
            </w:r>
            <w:r w:rsidRPr="00495D84">
              <w:rPr>
                <w:vertAlign w:val="superscript"/>
              </w:rPr>
              <w:t>Note</w:t>
            </w:r>
            <w:r w:rsidR="00B27C84">
              <w:rPr>
                <w:vertAlign w:val="superscript"/>
              </w:rPr>
              <w:t xml:space="preserve"> </w:t>
            </w:r>
            <w:r w:rsidRPr="00495D84">
              <w:rPr>
                <w:vertAlign w:val="superscript"/>
              </w:rPr>
              <w:t>1</w:t>
            </w:r>
          </w:p>
        </w:tc>
      </w:tr>
      <w:tr w:rsidR="00101482" w:rsidRPr="00495D84" w14:paraId="64F7D527"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tcPr>
          <w:p w14:paraId="79B9EED6" w14:textId="77777777" w:rsidR="00101482" w:rsidRPr="00495D84" w:rsidRDefault="00101482" w:rsidP="00A00B01">
            <w:pPr>
              <w:pStyle w:val="TAL"/>
            </w:pPr>
            <w:r w:rsidRPr="00495D84">
              <w:t>carrierBandwidth</w:t>
            </w:r>
          </w:p>
        </w:tc>
        <w:tc>
          <w:tcPr>
            <w:tcW w:w="777" w:type="dxa"/>
            <w:tcBorders>
              <w:top w:val="single" w:sz="4" w:space="0" w:color="auto"/>
              <w:left w:val="single" w:sz="4" w:space="0" w:color="auto"/>
              <w:bottom w:val="single" w:sz="4" w:space="0" w:color="auto"/>
              <w:right w:val="single" w:sz="4" w:space="0" w:color="auto"/>
            </w:tcBorders>
          </w:tcPr>
          <w:p w14:paraId="6D0C8745" w14:textId="3A1DD528" w:rsidR="00101482" w:rsidRPr="00495D84" w:rsidRDefault="00966AC7" w:rsidP="00A00B01">
            <w:pPr>
              <w:pStyle w:val="TAL"/>
              <w:rPr>
                <w:lang w:eastAsia="zh-CN"/>
              </w:rPr>
            </w:pPr>
            <w:r>
              <w:rPr>
                <w:lang w:eastAsia="zh-CN"/>
              </w:rPr>
              <w:t>P</w:t>
            </w:r>
            <w:r w:rsidR="00101482" w:rsidRPr="00495D84">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14AE41E7" w14:textId="51F4312B"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c>
          <w:tcPr>
            <w:tcW w:w="2610" w:type="dxa"/>
            <w:tcBorders>
              <w:top w:val="single" w:sz="4" w:space="0" w:color="auto"/>
              <w:left w:val="single" w:sz="4" w:space="0" w:color="auto"/>
              <w:bottom w:val="single" w:sz="4" w:space="0" w:color="auto"/>
              <w:right w:val="single" w:sz="4" w:space="0" w:color="auto"/>
            </w:tcBorders>
          </w:tcPr>
          <w:p w14:paraId="7C22FAAE" w14:textId="0D2A3823" w:rsidR="00101482" w:rsidRPr="00495D84" w:rsidRDefault="00101482" w:rsidP="00A00B01">
            <w:pPr>
              <w:pStyle w:val="TAL"/>
              <w:rPr>
                <w:lang w:eastAsia="zh-CN"/>
              </w:rPr>
            </w:pPr>
            <w:r w:rsidRPr="00495D84">
              <w:rPr>
                <w:lang w:eastAsia="zh-CN"/>
              </w:rPr>
              <w:t>Same</w:t>
            </w:r>
            <w:r w:rsidR="00B27C84">
              <w:rPr>
                <w:lang w:eastAsia="zh-CN"/>
              </w:rPr>
              <w:t xml:space="preserve"> </w:t>
            </w:r>
            <w:r w:rsidRPr="00495D84">
              <w:rPr>
                <w:lang w:eastAsia="zh-CN"/>
              </w:rPr>
              <w:t>as</w:t>
            </w:r>
            <w:r w:rsidR="00B27C84">
              <w:rPr>
                <w:lang w:eastAsia="zh-CN"/>
              </w:rPr>
              <w:t xml:space="preserve"> </w:t>
            </w:r>
            <w:r w:rsidRPr="00495D84">
              <w:rPr>
                <w:lang w:eastAsia="zh-CN"/>
              </w:rPr>
              <w:t>RF</w:t>
            </w:r>
            <w:r w:rsidR="00B27C84">
              <w:rPr>
                <w:lang w:eastAsia="zh-CN"/>
              </w:rPr>
              <w:t xml:space="preserve"> </w:t>
            </w:r>
            <w:r w:rsidRPr="00495D84">
              <w:rPr>
                <w:lang w:eastAsia="zh-CN"/>
              </w:rPr>
              <w:t>channel</w:t>
            </w:r>
            <w:r w:rsidR="00B27C84">
              <w:rPr>
                <w:lang w:eastAsia="zh-CN"/>
              </w:rPr>
              <w:t xml:space="preserve"> </w:t>
            </w:r>
            <w:r w:rsidRPr="00495D84">
              <w:rPr>
                <w:lang w:eastAsia="zh-CN"/>
              </w:rPr>
              <w:t>defined</w:t>
            </w:r>
            <w:r w:rsidR="00B27C84">
              <w:rPr>
                <w:lang w:eastAsia="zh-CN"/>
              </w:rPr>
              <w:t xml:space="preserve"> </w:t>
            </w:r>
            <w:r w:rsidRPr="00495D84">
              <w:rPr>
                <w:lang w:eastAsia="zh-CN"/>
              </w:rPr>
              <w:t>in</w:t>
            </w:r>
            <w:r w:rsidR="00B27C84">
              <w:rPr>
                <w:lang w:eastAsia="zh-CN"/>
              </w:rPr>
              <w:t xml:space="preserve"> </w:t>
            </w:r>
            <w:r w:rsidRPr="00495D84">
              <w:rPr>
                <w:lang w:eastAsia="zh-CN"/>
              </w:rPr>
              <w:t>each</w:t>
            </w:r>
            <w:r w:rsidR="00B27C84">
              <w:rPr>
                <w:lang w:eastAsia="zh-CN"/>
              </w:rPr>
              <w:t xml:space="preserve"> </w:t>
            </w:r>
            <w:r w:rsidRPr="00495D84">
              <w:rPr>
                <w:lang w:eastAsia="zh-CN"/>
              </w:rPr>
              <w:t>test</w:t>
            </w:r>
          </w:p>
        </w:tc>
      </w:tr>
      <w:tr w:rsidR="00101482" w:rsidRPr="00495D84" w14:paraId="197A5E74" w14:textId="77777777" w:rsidTr="00B27C84">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12B92165" w14:textId="427B0CDB" w:rsidR="00101482" w:rsidRPr="00495D84" w:rsidRDefault="00E94096" w:rsidP="00A00B01">
            <w:pPr>
              <w:pStyle w:val="TAN"/>
            </w:pPr>
            <w:r>
              <w:rPr>
                <w:lang w:eastAsia="zh-CN"/>
              </w:rPr>
              <w:t xml:space="preserve">NOTE </w:t>
            </w:r>
            <w:r w:rsidRPr="00495D84">
              <w:rPr>
                <w:lang w:eastAsia="zh-CN"/>
              </w:rPr>
              <w:t>1</w:t>
            </w:r>
            <w:r>
              <w:rPr>
                <w:lang w:eastAsia="zh-CN"/>
              </w:rPr>
              <w:t>:</w:t>
            </w:r>
            <w:r w:rsidR="00101482" w:rsidRPr="00495D84">
              <w:rPr>
                <w:lang w:eastAsia="zh-CN"/>
              </w:rPr>
              <w:tab/>
            </w:r>
            <w:r w:rsidR="00101482" w:rsidRPr="00495D84">
              <w:t>RB</w:t>
            </w:r>
            <w:r w:rsidR="00101482" w:rsidRPr="00495D84">
              <w:rPr>
                <w:vertAlign w:val="subscript"/>
              </w:rPr>
              <w:t>x</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x</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p>
          <w:p w14:paraId="6342EC91" w14:textId="534B9452" w:rsidR="00101482" w:rsidRPr="00495D84" w:rsidRDefault="00E94096" w:rsidP="00A00B01">
            <w:pPr>
              <w:pStyle w:val="TAN"/>
            </w:pPr>
            <w:r>
              <w:rPr>
                <w:lang w:eastAsia="zh-CN"/>
              </w:rPr>
              <w:t xml:space="preserve">NOTE </w:t>
            </w:r>
            <w:r w:rsidRPr="00495D84">
              <w:rPr>
                <w:lang w:eastAsia="zh-CN"/>
              </w:rPr>
              <w:t>2</w:t>
            </w:r>
            <w:r>
              <w:rPr>
                <w:lang w:eastAsia="zh-CN"/>
              </w:rPr>
              <w:t>:</w:t>
            </w:r>
            <w:r w:rsidR="00101482" w:rsidRPr="00495D84">
              <w:rPr>
                <w:lang w:eastAsia="zh-CN"/>
              </w:rPr>
              <w:tab/>
            </w:r>
            <w:r w:rsidR="00101482" w:rsidRPr="00495D84">
              <w:t>RB</w:t>
            </w:r>
            <w:r w:rsidR="00101482" w:rsidRPr="00495D84">
              <w:rPr>
                <w:rFonts w:hint="eastAsia"/>
                <w:vertAlign w:val="subscript"/>
                <w:lang w:eastAsia="zh-CN"/>
              </w:rPr>
              <w:t>y</w:t>
            </w:r>
            <w:r w:rsidR="00B27C84">
              <w:rPr>
                <w:vertAlign w:val="subscript"/>
              </w:rPr>
              <w:t xml:space="preserve"> </w:t>
            </w:r>
            <w:r w:rsidR="00101482" w:rsidRPr="00495D84">
              <w:t>is</w:t>
            </w:r>
            <w:r w:rsidR="00B27C84">
              <w:t xml:space="preserve"> </w:t>
            </w:r>
            <w:r w:rsidR="00101482" w:rsidRPr="00495D84">
              <w:t>offset</w:t>
            </w:r>
            <w:r w:rsidR="00B27C84">
              <w:t xml:space="preserve"> </w:t>
            </w:r>
            <w:r w:rsidR="00101482" w:rsidRPr="00495D84">
              <w:t>in</w:t>
            </w:r>
            <w:r w:rsidR="00B27C84">
              <w:t xml:space="preserve"> </w:t>
            </w:r>
            <w:r w:rsidR="00101482" w:rsidRPr="00495D84">
              <w:t>frequency</w:t>
            </w:r>
            <w:r w:rsidR="00B27C84">
              <w:t xml:space="preserve"> </w:t>
            </w:r>
            <w:r w:rsidR="00101482" w:rsidRPr="00495D84">
              <w:t>domain</w:t>
            </w:r>
            <w:r w:rsidR="00B27C84">
              <w:t xml:space="preserve"> </w:t>
            </w:r>
            <w:r w:rsidR="00101482" w:rsidRPr="00495D84">
              <w:t>between</w:t>
            </w:r>
            <w:r w:rsidR="00B27C84">
              <w:t xml:space="preserve"> </w:t>
            </w:r>
            <w:r w:rsidR="00101482" w:rsidRPr="00495D84">
              <w:t>Point</w:t>
            </w:r>
            <w:r w:rsidR="00B27C84">
              <w:t xml:space="preserve"> </w:t>
            </w:r>
            <w:r w:rsidR="00101482" w:rsidRPr="00495D84">
              <w:t>A</w:t>
            </w:r>
            <w:r w:rsidR="00B27C84">
              <w:t xml:space="preserve"> </w:t>
            </w:r>
            <w:r w:rsidR="00101482" w:rsidRPr="00495D84">
              <w:t>(lowest</w:t>
            </w:r>
            <w:r w:rsidR="00B27C84">
              <w:t xml:space="preserve"> </w:t>
            </w:r>
            <w:r w:rsidR="00101482" w:rsidRPr="00495D84">
              <w:t>subcarrier</w:t>
            </w:r>
            <w:r w:rsidR="00B27C84">
              <w:t xml:space="preserve"> </w:t>
            </w:r>
            <w:r w:rsidR="00101482" w:rsidRPr="00495D84">
              <w:t>of</w:t>
            </w:r>
            <w:r w:rsidR="00B27C84">
              <w:t xml:space="preserve"> </w:t>
            </w:r>
            <w:r w:rsidR="00101482" w:rsidRPr="00495D84">
              <w:t>common</w:t>
            </w:r>
            <w:r>
              <w:t xml:space="preserve"> PRB</w:t>
            </w:r>
            <w:r w:rsidR="00B27C84">
              <w:t xml:space="preserve"> </w:t>
            </w:r>
            <w:r w:rsidR="00101482" w:rsidRPr="00495D84">
              <w:t>0)</w:t>
            </w:r>
            <w:r w:rsidR="00B27C84">
              <w:t xml:space="preserve"> </w:t>
            </w:r>
            <w:r w:rsidR="00101482" w:rsidRPr="00495D84">
              <w:t>and</w:t>
            </w:r>
            <w:r w:rsidR="00B27C84">
              <w:t xml:space="preserve"> </w:t>
            </w:r>
            <w:r w:rsidR="00101482" w:rsidRPr="00495D84">
              <w:t>the</w:t>
            </w:r>
            <w:r w:rsidR="00B27C84">
              <w:t xml:space="preserve"> </w:t>
            </w:r>
            <w:r w:rsidR="00101482" w:rsidRPr="00495D84">
              <w:t>lowest</w:t>
            </w:r>
            <w:r w:rsidR="00B27C84">
              <w:t xml:space="preserve"> </w:t>
            </w:r>
            <w:r w:rsidR="00101482" w:rsidRPr="00495D84">
              <w:t>usable</w:t>
            </w:r>
            <w:r w:rsidR="00B27C84">
              <w:t xml:space="preserve"> </w:t>
            </w:r>
            <w:r w:rsidR="00101482" w:rsidRPr="00495D84">
              <w:t>subcarrier</w:t>
            </w:r>
            <w:r w:rsidR="00B27C84">
              <w:t xml:space="preserve"> </w:t>
            </w:r>
            <w:r w:rsidR="00101482" w:rsidRPr="00495D84">
              <w:t>on</w:t>
            </w:r>
            <w:r w:rsidR="00B27C84">
              <w:t xml:space="preserve"> </w:t>
            </w:r>
            <w:r w:rsidR="00101482" w:rsidRPr="00495D84">
              <w:t>this</w:t>
            </w:r>
            <w:r w:rsidR="00B27C84">
              <w:t xml:space="preserve"> </w:t>
            </w:r>
            <w:r w:rsidR="00101482" w:rsidRPr="00495D84">
              <w:t>carrier.</w:t>
            </w:r>
            <w:r w:rsidR="00B27C84">
              <w:t xml:space="preserve"> </w:t>
            </w:r>
            <w:r w:rsidR="00101482" w:rsidRPr="00495D84">
              <w:t>Note</w:t>
            </w:r>
            <w:r w:rsidR="00B27C84">
              <w:t xml:space="preserve"> </w:t>
            </w:r>
            <w:r w:rsidR="00101482" w:rsidRPr="00495D84">
              <w:t>that</w:t>
            </w:r>
            <w:r>
              <w:t xml:space="preserve"> PRB</w:t>
            </w:r>
            <w:r w:rsidR="00101482" w:rsidRPr="00495D84">
              <w:rPr>
                <w:vertAlign w:val="subscript"/>
              </w:rPr>
              <w:t>y</w:t>
            </w:r>
            <w:r w:rsidR="00B27C84">
              <w:t xml:space="preserve"> </w:t>
            </w:r>
            <w:r w:rsidR="00101482" w:rsidRPr="00495D84">
              <w:t>has</w:t>
            </w:r>
            <w:r w:rsidR="00B27C84">
              <w:t xml:space="preserve"> </w:t>
            </w:r>
            <w:r w:rsidR="00101482" w:rsidRPr="00495D84">
              <w:t>to</w:t>
            </w:r>
            <w:r w:rsidR="00B27C84">
              <w:t xml:space="preserve"> </w:t>
            </w:r>
            <w:r w:rsidR="00101482" w:rsidRPr="00495D84">
              <w:t>be</w:t>
            </w:r>
            <w:r w:rsidR="00B27C84">
              <w:t xml:space="preserve"> </w:t>
            </w:r>
            <w:r w:rsidR="00101482" w:rsidRPr="00495D84">
              <w:t>within</w:t>
            </w:r>
            <w:r w:rsidR="00B27C84">
              <w:t xml:space="preserve"> </w:t>
            </w:r>
            <w:r w:rsidR="00101482" w:rsidRPr="00495D84">
              <w:t>the</w:t>
            </w:r>
            <w:r w:rsidR="00B27C84">
              <w:t xml:space="preserve"> </w:t>
            </w:r>
            <w:r w:rsidR="00101482" w:rsidRPr="00495D84">
              <w:t>CBW</w:t>
            </w:r>
            <w:r w:rsidR="00B27C84">
              <w:t xml:space="preserve"> </w:t>
            </w:r>
            <w:r w:rsidR="00101482" w:rsidRPr="00495D84">
              <w:t>of</w:t>
            </w:r>
            <w:r w:rsidR="00B27C84">
              <w:t xml:space="preserve"> </w:t>
            </w:r>
            <w:r w:rsidR="00101482" w:rsidRPr="00495D84">
              <w:t>BS</w:t>
            </w:r>
            <w:r w:rsidR="00B27C84">
              <w:t xml:space="preserve"> </w:t>
            </w:r>
            <w:r w:rsidR="00101482" w:rsidRPr="00495D84">
              <w:t>and</w:t>
            </w:r>
            <w:r w:rsidR="00B27C84">
              <w:t xml:space="preserve"> </w:t>
            </w:r>
            <w:r w:rsidR="00101482" w:rsidRPr="00495D84">
              <w:t>different</w:t>
            </w:r>
            <w:r w:rsidR="00B27C84">
              <w:t xml:space="preserve"> </w:t>
            </w:r>
            <w:r w:rsidR="00101482" w:rsidRPr="00495D84">
              <w:t>with</w:t>
            </w:r>
            <w:r>
              <w:t xml:space="preserve"> PRB</w:t>
            </w:r>
            <w:r w:rsidR="00101482" w:rsidRPr="00495D84">
              <w:rPr>
                <w:vertAlign w:val="subscript"/>
              </w:rPr>
              <w:t>x</w:t>
            </w:r>
            <w:r w:rsidR="00101482" w:rsidRPr="00495D84">
              <w:t>.</w:t>
            </w:r>
          </w:p>
        </w:tc>
      </w:tr>
    </w:tbl>
    <w:p w14:paraId="06865193" w14:textId="77777777" w:rsidR="00101482" w:rsidRPr="00495D84" w:rsidRDefault="00101482" w:rsidP="00101482"/>
    <w:p w14:paraId="2901D71D" w14:textId="77777777" w:rsidR="00C33A2B" w:rsidRPr="00495D84" w:rsidRDefault="00C33A2B" w:rsidP="00C33A2B">
      <w:pPr>
        <w:pStyle w:val="Heading2"/>
      </w:pPr>
      <w:r w:rsidRPr="00495D84">
        <w:t>A.3.26</w:t>
      </w:r>
      <w:r w:rsidRPr="00495D84">
        <w:tab/>
        <w:t>CCA model</w:t>
      </w:r>
    </w:p>
    <w:p w14:paraId="46A6432F" w14:textId="77777777" w:rsidR="00C33A2B" w:rsidRPr="00495D84" w:rsidRDefault="00C33A2B" w:rsidP="00092441">
      <w:pPr>
        <w:pStyle w:val="Heading3"/>
      </w:pPr>
      <w:r w:rsidRPr="00495D84">
        <w:t>A.3.26.1</w:t>
      </w:r>
      <w:r w:rsidRPr="00495D84">
        <w:tab/>
        <w:t>Introduction</w:t>
      </w:r>
    </w:p>
    <w:p w14:paraId="736C3F22" w14:textId="25898D26" w:rsidR="00C33A2B" w:rsidRPr="00495D84" w:rsidRDefault="00092441" w:rsidP="00C33A2B">
      <w:r w:rsidRPr="00495D84">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uplink or sidelink transmissions.</w:t>
      </w:r>
    </w:p>
    <w:p w14:paraId="1ABEEC1F" w14:textId="77777777" w:rsidR="00C33A2B" w:rsidRPr="00495D84" w:rsidRDefault="00C33A2B" w:rsidP="00092441">
      <w:pPr>
        <w:pStyle w:val="Heading3"/>
      </w:pPr>
      <w:r w:rsidRPr="00495D84">
        <w:t>A.3.26.2</w:t>
      </w:r>
      <w:r w:rsidRPr="00495D84">
        <w:tab/>
        <w:t>CCA model for operation on a carrier frequency with CCA in FR1</w:t>
      </w:r>
    </w:p>
    <w:p w14:paraId="297522FA" w14:textId="77777777" w:rsidR="00C33A2B" w:rsidRPr="00495D84" w:rsidRDefault="00C33A2B" w:rsidP="00C33A2B">
      <w:pPr>
        <w:pStyle w:val="Heading4"/>
      </w:pPr>
      <w:r w:rsidRPr="00495D84">
        <w:t>A.3.26.2.1</w:t>
      </w:r>
      <w:r w:rsidRPr="00495D84">
        <w:tab/>
        <w:t>DL CCA model</w:t>
      </w:r>
    </w:p>
    <w:p w14:paraId="2986E480" w14:textId="274E36BF" w:rsidR="002B3477" w:rsidRPr="00495D84" w:rsidRDefault="002B3477" w:rsidP="002B3477">
      <w:pPr>
        <w:rPr>
          <w:lang w:eastAsia="en-GB"/>
        </w:rPr>
      </w:pPr>
      <w:r w:rsidRPr="00495D84">
        <w:rPr>
          <w:lang w:eastAsia="en-GB"/>
        </w:rPr>
        <w:t xml:space="preserve">The same DL CCA model is applicable regardless of whether DRX cycle is used or not with the following differences: </w:t>
      </w:r>
    </w:p>
    <w:p w14:paraId="5770A8D8" w14:textId="3A6F1AD6" w:rsidR="00A0331A" w:rsidRPr="00495D84" w:rsidRDefault="00A0331A" w:rsidP="00693D98">
      <w:pPr>
        <w:pStyle w:val="B10"/>
        <w:ind w:left="567" w:hanging="283"/>
      </w:pPr>
      <w:r w:rsidRPr="00495D84">
        <w:t>-</w:t>
      </w:r>
      <w:r w:rsidRPr="00495D84">
        <w:tab/>
        <w:t xml:space="preserve">The counter, </w:t>
      </w:r>
      <w:r w:rsidRPr="00495D84">
        <w:rPr>
          <w:i/>
          <w:iCs/>
        </w:rPr>
        <w:t>l</w:t>
      </w:r>
      <w:r w:rsidRPr="00495D84">
        <w:rPr>
          <w:vertAlign w:val="subscript"/>
        </w:rPr>
        <w:t xml:space="preserve">CCA, </w:t>
      </w:r>
      <w:r w:rsidRPr="00495D84">
        <w:t>is used to monitor the number of unavailable DBT samples withing an evaluation window, W</w:t>
      </w:r>
      <w:r w:rsidRPr="00495D84">
        <w:rPr>
          <w:vertAlign w:val="subscript"/>
        </w:rPr>
        <w:t xml:space="preserve">CCA_DL. </w:t>
      </w:r>
      <w:r w:rsidRPr="00495D84">
        <w:t>DBT samples outside of the evaluation window W</w:t>
      </w:r>
      <w:r w:rsidRPr="00495D84">
        <w:rPr>
          <w:vertAlign w:val="subscript"/>
        </w:rPr>
        <w:t>CCA_DL</w:t>
      </w:r>
      <w:r w:rsidRPr="00495D84">
        <w:t xml:space="preserve"> are discarded.</w:t>
      </w:r>
    </w:p>
    <w:p w14:paraId="529FECF8" w14:textId="77777777" w:rsidR="00E507FB" w:rsidRPr="00495D84" w:rsidRDefault="00E507FB" w:rsidP="00E507FB">
      <w:pPr>
        <w:pStyle w:val="B10"/>
      </w:pPr>
      <w:r w:rsidRPr="00495D84">
        <w:tab/>
        <w:t>If DRX cycle is not used then prior to each DBT window, the test equipment shall determine whether the DL CCA attempt is successful (i.e., the corresponding signals have to be transmitted), based on probability P</w:t>
      </w:r>
      <w:r w:rsidRPr="00495D84">
        <w:rPr>
          <w:vertAlign w:val="subscript"/>
        </w:rPr>
        <w:t>CCA_DL</w:t>
      </w:r>
      <w:r w:rsidRPr="00495D84">
        <w:t xml:space="preserve"> of successful DL CCA configured in the corresponding test case. If DRX cycle is not used, then the DL CCA model shall increment the counter </w:t>
      </w:r>
      <w:r w:rsidRPr="00495D84">
        <w:rPr>
          <w:i/>
          <w:iCs/>
        </w:rPr>
        <w:t>l</w:t>
      </w:r>
      <w:r w:rsidRPr="00495D84">
        <w:rPr>
          <w:vertAlign w:val="subscript"/>
        </w:rPr>
        <w:t>CCA</w:t>
      </w:r>
      <w:r w:rsidRPr="00495D84">
        <w:t xml:space="preserve"> for every unavailable DBT sample due to DL CCA failure.</w:t>
      </w:r>
    </w:p>
    <w:p w14:paraId="2E67C180" w14:textId="77777777" w:rsidR="002B3477" w:rsidRPr="00495D84" w:rsidRDefault="002B3477" w:rsidP="002B3477">
      <w:pPr>
        <w:pStyle w:val="B10"/>
        <w:rPr>
          <w:rFonts w:eastAsia="Yu Mincho"/>
        </w:rPr>
      </w:pPr>
      <w:r w:rsidRPr="00495D84">
        <w:t>-</w:t>
      </w:r>
      <w:r w:rsidRPr="00495D84">
        <w:tab/>
        <w:t xml:space="preserve">If DRX cycle is used, then the DL CCA model shall increment the counter, </w:t>
      </w:r>
      <w:r w:rsidRPr="00495D84">
        <w:rPr>
          <w:i/>
          <w:iCs/>
        </w:rPr>
        <w:t>l</w:t>
      </w:r>
      <w:r w:rsidRPr="00495D84">
        <w:rPr>
          <w:vertAlign w:val="subscript"/>
        </w:rPr>
        <w:t>CCA</w:t>
      </w:r>
      <w:r w:rsidRPr="00495D84">
        <w:t xml:space="preserve">, once per DRX cycle for a DRX cycle if the first DBT sample in that DRX cycle is unavailable due to DL CCA failure. DL CCA failures in a DRX cycle are determined as follows: </w:t>
      </w:r>
    </w:p>
    <w:p w14:paraId="5D771FA5" w14:textId="77777777" w:rsidR="002B3477" w:rsidRPr="00495D84" w:rsidRDefault="002B3477" w:rsidP="002B3477">
      <w:pPr>
        <w:pStyle w:val="B10"/>
        <w:rPr>
          <w:rFonts w:eastAsia="Yu Mincho"/>
        </w:rPr>
      </w:pPr>
      <w:r w:rsidRPr="00495D84">
        <w:t>-</w:t>
      </w:r>
      <w:r w:rsidRPr="00495D84">
        <w:tab/>
      </w:r>
      <w:r w:rsidRPr="00495D84">
        <w:rPr>
          <w:rFonts w:eastAsia="Yu Mincho"/>
        </w:rPr>
        <w:t xml:space="preserve">The test system </w:t>
      </w:r>
      <w:r w:rsidRPr="00495D84">
        <w:rPr>
          <w:rFonts w:eastAsia="Yu Mincho"/>
          <w:i/>
          <w:iCs/>
        </w:rPr>
        <w:t>in the first DBT window of each DRX cycle</w:t>
      </w:r>
      <w:r w:rsidRPr="00495D84">
        <w:rPr>
          <w:rFonts w:eastAsia="Yu Mincho"/>
        </w:rPr>
        <w:t xml:space="preserve"> determines whether the DL CCA attempt is successful or not using the principle as follows:</w:t>
      </w:r>
    </w:p>
    <w:p w14:paraId="3E05D61B"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successful then the test system shall transmit in all DBT windows within that DRX cycle. </w:t>
      </w:r>
    </w:p>
    <w:p w14:paraId="00F3A97F" w14:textId="77777777" w:rsidR="002B3477" w:rsidRPr="00495D84" w:rsidRDefault="002B3477" w:rsidP="002B3477">
      <w:pPr>
        <w:pStyle w:val="B20"/>
        <w:rPr>
          <w:rFonts w:eastAsia="Yu Mincho"/>
        </w:rPr>
      </w:pPr>
      <w:r w:rsidRPr="00495D84">
        <w:t>-</w:t>
      </w:r>
      <w:r w:rsidRPr="00495D84">
        <w:tab/>
      </w:r>
      <w:r w:rsidRPr="00495D84">
        <w:rPr>
          <w:rFonts w:eastAsia="Yu Mincho"/>
        </w:rPr>
        <w:t xml:space="preserve">If the DL CCA is not successful then the test system shall not transmit in any of the DBT windows within that DRX cycle. In this case </w:t>
      </w:r>
      <w:r w:rsidRPr="00495D84">
        <w:rPr>
          <w:i/>
          <w:iCs/>
        </w:rPr>
        <w:t>l</w:t>
      </w:r>
      <w:r w:rsidRPr="00495D84">
        <w:rPr>
          <w:vertAlign w:val="subscript"/>
        </w:rPr>
        <w:t>CCA</w:t>
      </w:r>
      <w:r w:rsidRPr="00495D84">
        <w:rPr>
          <w:rFonts w:eastAsia="Yu Mincho"/>
        </w:rPr>
        <w:t xml:space="preserve"> is increased by 1.</w:t>
      </w:r>
    </w:p>
    <w:p w14:paraId="1EBA1EE4" w14:textId="77777777" w:rsidR="002B3477" w:rsidRPr="00495D84" w:rsidRDefault="002B3477" w:rsidP="002B3477">
      <w:pPr>
        <w:pStyle w:val="B10"/>
        <w:rPr>
          <w:rFonts w:eastAsia="Yu Mincho"/>
        </w:rPr>
      </w:pPr>
      <w:r w:rsidRPr="00495D84">
        <w:t>-</w:t>
      </w:r>
      <w:r w:rsidRPr="00495D84">
        <w:tab/>
      </w:r>
      <w:r w:rsidRPr="00495D84">
        <w:rPr>
          <w:rFonts w:eastAsia="Yu Mincho"/>
        </w:rPr>
        <w:t>The parameters, L</w:t>
      </w:r>
      <w:r w:rsidRPr="00495D84">
        <w:rPr>
          <w:rFonts w:eastAsia="Yu Mincho"/>
          <w:vertAlign w:val="subscript"/>
        </w:rPr>
        <w:t>CCA_DL</w:t>
      </w:r>
      <w:r w:rsidRPr="00495D84">
        <w:rPr>
          <w:rFonts w:eastAsia="Yu Mincho"/>
        </w:rPr>
        <w:t>, L</w:t>
      </w:r>
      <w:r w:rsidRPr="00495D84">
        <w:rPr>
          <w:rFonts w:eastAsia="Yu Mincho"/>
          <w:vertAlign w:val="subscript"/>
        </w:rPr>
        <w:t>CCA_UL</w:t>
      </w:r>
      <w:r w:rsidRPr="00495D84">
        <w:rPr>
          <w:rFonts w:eastAsia="Yu Mincho"/>
        </w:rPr>
        <w:t>,</w:t>
      </w:r>
      <w:r w:rsidRPr="00495D84">
        <w:rPr>
          <w:rFonts w:eastAsia="Yu Mincho"/>
          <w:vertAlign w:val="subscript"/>
        </w:rPr>
        <w:t xml:space="preserve"> </w:t>
      </w:r>
      <w:r w:rsidRPr="00495D84">
        <w:rPr>
          <w:rFonts w:eastAsia="Yu Mincho"/>
        </w:rPr>
        <w:t>W</w:t>
      </w:r>
      <w:r w:rsidRPr="00495D84">
        <w:rPr>
          <w:rFonts w:eastAsia="Yu Mincho"/>
          <w:vertAlign w:val="subscript"/>
        </w:rPr>
        <w:t>CCA_DL</w:t>
      </w:r>
      <w:r w:rsidRPr="00495D84">
        <w:rPr>
          <w:rFonts w:eastAsia="Yu Mincho"/>
        </w:rPr>
        <w:t xml:space="preserve"> and W</w:t>
      </w:r>
      <w:r w:rsidRPr="00495D84">
        <w:rPr>
          <w:rFonts w:eastAsia="Yu Mincho"/>
          <w:vertAlign w:val="subscript"/>
        </w:rPr>
        <w:t xml:space="preserve">CCA_UL </w:t>
      </w:r>
      <w:r w:rsidRPr="00495D84">
        <w:rPr>
          <w:rFonts w:eastAsia="Yu Mincho"/>
        </w:rPr>
        <w:t>can be used as in non-DRX tests.</w:t>
      </w:r>
    </w:p>
    <w:p w14:paraId="0414D1D2" w14:textId="77777777" w:rsidR="00C33A2B" w:rsidRPr="00495D84" w:rsidRDefault="00C33A2B" w:rsidP="00C33A2B">
      <w:r w:rsidRPr="00495D84">
        <w:t>If the CCA attempt is successful for a transmission, then the test equipment shall transmit also other remaining transmissions, according to the configuration, within the same DBT window.</w:t>
      </w:r>
    </w:p>
    <w:p w14:paraId="2DC2201C" w14:textId="77777777" w:rsidR="00C33A2B" w:rsidRPr="00495D84" w:rsidRDefault="00C33A2B" w:rsidP="00C33A2B">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ED853A7" w14:textId="176F02E1" w:rsidR="00966AC7" w:rsidRDefault="00966AC7" w:rsidP="00966AC7">
      <w:pPr>
        <w:rPr>
          <w:i/>
          <w:iCs/>
        </w:rPr>
      </w:pPr>
      <w:r>
        <w:t>The probability can be different in different time intervals T</w:t>
      </w:r>
      <w:r>
        <w:rPr>
          <w:vertAlign w:val="subscript"/>
        </w:rPr>
        <w:t>i</w:t>
      </w:r>
      <w:r>
        <w:t xml:space="preserve"> during a test case. One probability value (per cell) applies at any time point during a test; one or more probability values can be configured in the entire test, one value P</w:t>
      </w:r>
      <w:r>
        <w:rPr>
          <w:vertAlign w:val="subscript"/>
        </w:rPr>
        <w:t>CCA_DL</w:t>
      </w:r>
      <w:r>
        <w:t xml:space="preserve"> per </w:t>
      </w:r>
      <w:r>
        <w:lastRenderedPageBreak/>
        <w:t>time interval T</w:t>
      </w:r>
      <w:r>
        <w:rPr>
          <w:vertAlign w:val="subscript"/>
        </w:rPr>
        <w:t>i</w:t>
      </w:r>
      <w:r>
        <w:t xml:space="preserve"> where i≥1, and the multiple time intervals (when i&gt;1) do not overlap (e.g., P</w:t>
      </w:r>
      <w:r>
        <w:rPr>
          <w:vertAlign w:val="subscript"/>
        </w:rPr>
        <w:t>CCA_DL</w:t>
      </w:r>
      <w:r>
        <w:t>=1.0 in T</w:t>
      </w:r>
      <w:r>
        <w:rPr>
          <w:vertAlign w:val="subscript"/>
        </w:rPr>
        <w:t>1</w:t>
      </w:r>
      <w:r>
        <w:t xml:space="preserve"> and P</w:t>
      </w:r>
      <w:r>
        <w:rPr>
          <w:vertAlign w:val="subscript"/>
        </w:rPr>
        <w:t>CCA_DL</w:t>
      </w:r>
      <w:r>
        <w:t>=0.75 in T</w:t>
      </w:r>
      <w:r>
        <w:rPr>
          <w:vertAlign w:val="subscript"/>
        </w:rPr>
        <w:t>2</w:t>
      </w:r>
      <w:r>
        <w:t>).</w:t>
      </w:r>
    </w:p>
    <w:p w14:paraId="14B33C0D" w14:textId="18CE233B" w:rsidR="00C33A2B" w:rsidRPr="00495D84" w:rsidRDefault="00966AC7" w:rsidP="00966AC7">
      <w:pPr>
        <w:rPr>
          <w:vertAlign w:val="subscript"/>
        </w:rPr>
      </w:pPr>
      <w:r>
        <w:t>For semi-static channel access configuration, a single value P</w:t>
      </w:r>
      <w:r>
        <w:rPr>
          <w:vertAlign w:val="subscript"/>
        </w:rPr>
        <w:t xml:space="preserve">CCA_DL </w:t>
      </w:r>
      <w:r>
        <w:t>is used to configure the probability of CCA success in different time intervals T</w:t>
      </w:r>
      <w:r>
        <w:rPr>
          <w:vertAlign w:val="subscript"/>
        </w:rPr>
        <w:t>i</w:t>
      </w:r>
      <w:r>
        <w:t xml:space="preserve"> during a test realization. An additional limit L</w:t>
      </w:r>
      <w:r>
        <w:rPr>
          <w:vertAlign w:val="subscript"/>
        </w:rPr>
        <w:t>CCA_DL</w:t>
      </w:r>
      <w:r>
        <w:t xml:space="preserve"> is used to determine the maximum number of unavailable DBT samples within an evaluation window W</w:t>
      </w:r>
      <w:r>
        <w:rPr>
          <w:vertAlign w:val="subscript"/>
        </w:rPr>
        <w:t>CCA_DL</w:t>
      </w:r>
      <w:r>
        <w:t>. If the number of unavailable DBT samples on the last W</w:t>
      </w:r>
      <w:r>
        <w:rPr>
          <w:vertAlign w:val="subscript"/>
        </w:rPr>
        <w:t xml:space="preserve">CCA_DL </w:t>
      </w:r>
      <w:r>
        <w:t>DBT samples is larger or equal to L</w:t>
      </w:r>
      <w:r>
        <w:rPr>
          <w:vertAlign w:val="subscript"/>
        </w:rPr>
        <w:t>CCA_DL</w:t>
      </w:r>
      <w:r>
        <w:t>, the CCA attempt is considered successful for transmission.</w:t>
      </w:r>
    </w:p>
    <w:p w14:paraId="4F78EA05" w14:textId="77777777" w:rsidR="002B3477" w:rsidRPr="00495D84" w:rsidRDefault="002B3477" w:rsidP="002B3477">
      <w:pPr>
        <w:rPr>
          <w:lang w:eastAsia="en-GB"/>
        </w:rPr>
      </w:pPr>
      <w:r w:rsidRPr="00495D84">
        <w:rPr>
          <w:lang w:eastAsia="en-GB"/>
        </w:rPr>
        <w:t>For dynamic channel access configuration, the parameters P</w:t>
      </w:r>
      <w:r w:rsidRPr="00495D84">
        <w:rPr>
          <w:vertAlign w:val="subscript"/>
          <w:lang w:eastAsia="en-GB"/>
        </w:rPr>
        <w:t xml:space="preserve">CCA_DL_1 </w:t>
      </w:r>
      <w:r w:rsidRPr="00495D84">
        <w:rPr>
          <w:lang w:eastAsia="en-GB"/>
        </w:rPr>
        <w:t>and P</w:t>
      </w:r>
      <w:r w:rsidRPr="00495D84">
        <w:rPr>
          <w:vertAlign w:val="subscript"/>
          <w:lang w:eastAsia="en-GB"/>
        </w:rPr>
        <w:t xml:space="preserve">CCA_DL_2 </w:t>
      </w:r>
      <w:r w:rsidRPr="00495D84">
        <w:rPr>
          <w:lang w:eastAsia="en-GB"/>
        </w:rPr>
        <w:t>are used to configure the probability of CCA success on the first and second SSB candidate positions, respectively, in different time intervals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CCA_DL</w:t>
      </w:r>
      <w:r w:rsidRPr="00495D84">
        <w:rPr>
          <w:lang w:eastAsia="en-GB"/>
        </w:rPr>
        <w:t xml:space="preserve"> is used to determine the maximum number of unavailable DBT samples within an evaluation window W</w:t>
      </w:r>
      <w:r w:rsidRPr="00495D84">
        <w:rPr>
          <w:vertAlign w:val="subscript"/>
          <w:lang w:eastAsia="en-GB"/>
        </w:rPr>
        <w:t>CCA_DL</w:t>
      </w:r>
      <w:r w:rsidRPr="00495D84">
        <w:rPr>
          <w:lang w:eastAsia="en-GB"/>
        </w:rPr>
        <w:t>. If the number of unavailable DBT samples on the last W</w:t>
      </w:r>
      <w:r w:rsidRPr="00495D84">
        <w:rPr>
          <w:vertAlign w:val="subscript"/>
          <w:lang w:eastAsia="en-GB"/>
        </w:rPr>
        <w:t xml:space="preserve">CCA_DL </w:t>
      </w:r>
      <w:r w:rsidRPr="00495D84">
        <w:rPr>
          <w:lang w:eastAsia="en-GB"/>
        </w:rPr>
        <w:t>DBT samples is larger or equal to L</w:t>
      </w:r>
      <w:r w:rsidRPr="00495D84">
        <w:rPr>
          <w:vertAlign w:val="subscript"/>
          <w:lang w:eastAsia="en-GB"/>
        </w:rPr>
        <w:t>CCA_DL</w:t>
      </w:r>
      <w:r w:rsidRPr="00495D84">
        <w:rPr>
          <w:lang w:eastAsia="en-GB"/>
        </w:rPr>
        <w:t>, the CCA attempt is considered successful for transmission.</w:t>
      </w:r>
    </w:p>
    <w:p w14:paraId="681BBB5E" w14:textId="6900A488" w:rsidR="00E507FB" w:rsidRPr="00495D84" w:rsidRDefault="00966AC7" w:rsidP="00E507FB">
      <w:pPr>
        <w:rPr>
          <w:lang w:eastAsia="x-none"/>
        </w:rPr>
      </w:pPr>
      <w:r>
        <w:t>For semi-static channel access configuration or for dynamic channel access configuration where one candidate SSB position is modelled, p</w:t>
      </w:r>
      <w:r>
        <w:rPr>
          <w:lang w:eastAsia="x-none"/>
        </w:rPr>
        <w:t>rior to each discovery burst transmission window within a time interval T</w:t>
      </w:r>
      <w:r>
        <w:rPr>
          <w:vertAlign w:val="subscript"/>
          <w:lang w:eastAsia="x-none"/>
        </w:rPr>
        <w:t>i</w:t>
      </w:r>
      <w:r>
        <w:rPr>
          <w:lang w:eastAsia="x-none"/>
        </w:rPr>
        <w:t xml:space="preserve"> of the test, the test equipment shall:</w:t>
      </w:r>
    </w:p>
    <w:p w14:paraId="0AEFF1CC" w14:textId="5365539D" w:rsidR="00E507FB" w:rsidRPr="00495D84" w:rsidRDefault="00E507FB" w:rsidP="00E507FB">
      <w:pPr>
        <w:pStyle w:val="B10"/>
      </w:pPr>
      <w:r w:rsidRPr="00495D84">
        <w:t>1</w:t>
      </w:r>
      <w:r w:rsidRPr="00495D84">
        <w:tab/>
        <w:t xml:space="preserve">Generate a uniform random variable </w:t>
      </w:r>
      <w:r w:rsidRPr="00495D84">
        <w:rPr>
          <w:i/>
          <w:iCs/>
        </w:rPr>
        <w:t>p1</w:t>
      </w:r>
      <w:r w:rsidRPr="00495D84">
        <w:t xml:space="preserve"> from the range [0, 1] for the first candidate position. </w:t>
      </w:r>
    </w:p>
    <w:p w14:paraId="321BE11F" w14:textId="7145A000"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w:t>
      </w:r>
      <w:r w:rsidRPr="00495D84">
        <w:t xml:space="preserve">, the discovery burst is transmitted at the first candidate SSB location; else if </w:t>
      </w:r>
      <w:r w:rsidRPr="00495D84">
        <w:rPr>
          <w:i/>
          <w:iCs/>
        </w:rPr>
        <w:t>l</w:t>
      </w:r>
      <w:r w:rsidRPr="00495D84">
        <w:rPr>
          <w:vertAlign w:val="subscript"/>
        </w:rPr>
        <w:t xml:space="preserve">CCA </w:t>
      </w:r>
      <w:r w:rsidRPr="00495D84">
        <w:t>is larger than or equal to L</w:t>
      </w:r>
      <w:r w:rsidRPr="00495D84">
        <w:rPr>
          <w:vertAlign w:val="subscript"/>
        </w:rPr>
        <w:t xml:space="preserve">CCA_DL, </w:t>
      </w:r>
      <w:r w:rsidRPr="00495D84">
        <w:t>the discovery burst is transmitted at the first candidate SSB location, otherwise the discovery burst is muted. If DRX cycle is used, then the decision whether the discover burst is muted or not is repeated for the rest of the DRX cycle.</w:t>
      </w:r>
    </w:p>
    <w:p w14:paraId="72983D12" w14:textId="77777777" w:rsidR="00E507FB" w:rsidRPr="00495D84" w:rsidRDefault="00E507FB" w:rsidP="00E507FB">
      <w:pPr>
        <w:rPr>
          <w:lang w:eastAsia="x-none"/>
        </w:rPr>
      </w:pPr>
      <w:r w:rsidRPr="00495D84">
        <w:t xml:space="preserve">For dynamic channel access configuration where two candidate SSB positions are modelled, </w:t>
      </w:r>
      <w:r w:rsidRPr="00495D84">
        <w:rPr>
          <w:lang w:eastAsia="x-none"/>
        </w:rPr>
        <w:t>prior to each discovery burst transmission window within a time interval T</w:t>
      </w:r>
      <w:r w:rsidRPr="00495D84">
        <w:rPr>
          <w:vertAlign w:val="subscript"/>
          <w:lang w:eastAsia="x-none"/>
        </w:rPr>
        <w:t>i</w:t>
      </w:r>
      <w:r w:rsidRPr="00495D84">
        <w:rPr>
          <w:lang w:eastAsia="x-none"/>
        </w:rPr>
        <w:t xml:space="preserve"> of the test, the test equipment shall:</w:t>
      </w:r>
    </w:p>
    <w:p w14:paraId="556BE16F" w14:textId="17180468" w:rsidR="00E507FB" w:rsidRPr="00495D84" w:rsidRDefault="00E507FB" w:rsidP="00E507FB">
      <w:pPr>
        <w:pStyle w:val="B10"/>
      </w:pPr>
      <w:r w:rsidRPr="00495D84">
        <w:t xml:space="preserve">1 </w:t>
      </w:r>
      <w:r w:rsidRPr="00495D84">
        <w:tab/>
        <w:t xml:space="preserve">Generate a uniform random variable </w:t>
      </w:r>
      <w:r w:rsidRPr="00495D84">
        <w:rPr>
          <w:i/>
          <w:iCs/>
        </w:rPr>
        <w:t>p1</w:t>
      </w:r>
      <w:r w:rsidRPr="00495D84">
        <w:t xml:space="preserve"> from the range [0, 1] for the first candidate position. </w:t>
      </w:r>
    </w:p>
    <w:p w14:paraId="26B44FF1" w14:textId="0F6DCC8C" w:rsidR="00E507FB" w:rsidRPr="00495D84" w:rsidRDefault="00E507FB" w:rsidP="00E507FB">
      <w:pPr>
        <w:pStyle w:val="B10"/>
      </w:pPr>
      <w:r w:rsidRPr="00495D84">
        <w:t xml:space="preserve">2 </w:t>
      </w:r>
      <w:r w:rsidRPr="00495D84">
        <w:tab/>
        <w:t xml:space="preserve">Transmit the discovery burst based on </w:t>
      </w:r>
      <w:r w:rsidRPr="00495D84">
        <w:rPr>
          <w:i/>
          <w:iCs/>
        </w:rPr>
        <w:t>p1</w:t>
      </w:r>
      <w:r w:rsidRPr="00495D84">
        <w:t xml:space="preserve"> in the first candidate position: if </w:t>
      </w:r>
      <w:r w:rsidRPr="00495D84">
        <w:rPr>
          <w:i/>
          <w:iCs/>
        </w:rPr>
        <w:t xml:space="preserve">p1 </w:t>
      </w:r>
      <w:r w:rsidRPr="00495D84">
        <w:t>≤ P</w:t>
      </w:r>
      <w:r w:rsidRPr="00495D84">
        <w:rPr>
          <w:vertAlign w:val="subscript"/>
        </w:rPr>
        <w:t>CCA_DL1</w:t>
      </w:r>
      <w:r w:rsidRPr="00495D84">
        <w:t>, the discovery burst is transmitted at first candidate SSB location, else the test equipment shall:</w:t>
      </w:r>
    </w:p>
    <w:p w14:paraId="6E6BAA9D" w14:textId="024CC445" w:rsidR="00E507FB" w:rsidRPr="00495D84" w:rsidRDefault="00E507FB" w:rsidP="00E507FB">
      <w:pPr>
        <w:pStyle w:val="B20"/>
      </w:pPr>
      <w:r w:rsidRPr="00495D84">
        <w:t xml:space="preserve">a </w:t>
      </w:r>
      <w:r w:rsidRPr="00495D84">
        <w:tab/>
        <w:t xml:space="preserve">Generate a uniform random variable </w:t>
      </w:r>
      <w:r w:rsidRPr="00495D84">
        <w:rPr>
          <w:i/>
          <w:iCs/>
        </w:rPr>
        <w:t>p2</w:t>
      </w:r>
      <w:r w:rsidRPr="00495D84">
        <w:t xml:space="preserve"> from the range [0, 1] for the second candidate SSB position. </w:t>
      </w:r>
    </w:p>
    <w:p w14:paraId="337D2F9D" w14:textId="56124163" w:rsidR="00E507FB" w:rsidRPr="00495D84" w:rsidRDefault="00E507FB" w:rsidP="00E507FB">
      <w:pPr>
        <w:pStyle w:val="B20"/>
      </w:pPr>
      <w:r w:rsidRPr="00495D84">
        <w:t xml:space="preserve">b </w:t>
      </w:r>
      <w:r w:rsidRPr="00495D84">
        <w:tab/>
        <w:t xml:space="preserve">Transmit the discovery burst based on </w:t>
      </w:r>
      <w:r w:rsidRPr="00495D84">
        <w:rPr>
          <w:i/>
          <w:iCs/>
        </w:rPr>
        <w:t>p2</w:t>
      </w:r>
      <w:r w:rsidRPr="00495D84">
        <w:t xml:space="preserve"> in the second candidate position.  If </w:t>
      </w:r>
      <w:r w:rsidRPr="00495D84">
        <w:rPr>
          <w:i/>
          <w:iCs/>
        </w:rPr>
        <w:t xml:space="preserve">p2 </w:t>
      </w:r>
      <w:r w:rsidRPr="00495D84">
        <w:t>≤ P</w:t>
      </w:r>
      <w:r w:rsidRPr="00495D84">
        <w:rPr>
          <w:vertAlign w:val="subscript"/>
        </w:rPr>
        <w:t>CCA_DL2</w:t>
      </w:r>
      <w:r w:rsidRPr="00495D84">
        <w:t xml:space="preserve">, the discovery burst is transmitted at the second candidate SSB location; else if </w:t>
      </w:r>
      <w:r w:rsidRPr="00495D84">
        <w:rPr>
          <w:i/>
          <w:iCs/>
        </w:rPr>
        <w:t>l</w:t>
      </w:r>
      <w:r w:rsidRPr="00495D84">
        <w:rPr>
          <w:vertAlign w:val="subscript"/>
        </w:rPr>
        <w:t>CCA</w:t>
      </w:r>
      <w:r w:rsidRPr="00495D84">
        <w:t xml:space="preserve"> is larger than or equal to L</w:t>
      </w:r>
      <w:r w:rsidRPr="00495D84">
        <w:rPr>
          <w:vertAlign w:val="subscript"/>
        </w:rPr>
        <w:t>CCA_DL</w:t>
      </w:r>
      <w:r w:rsidRPr="00495D84">
        <w:t>,</w:t>
      </w:r>
      <w:r w:rsidRPr="00495D84">
        <w:rPr>
          <w:vertAlign w:val="subscript"/>
        </w:rPr>
        <w:t xml:space="preserve"> </w:t>
      </w:r>
      <w:r w:rsidRPr="00495D84">
        <w:t>the discovery burst is transmitted at the second candidate SSB location, otherwise the discovery burst is muted. If DRX cycle is used, then the decision whether the discover burst is muted or not is repeated for the rest of the DRX cycle.</w:t>
      </w:r>
    </w:p>
    <w:p w14:paraId="26EDEF47" w14:textId="77777777" w:rsidR="00C33A2B" w:rsidRPr="00495D84" w:rsidRDefault="00C33A2B" w:rsidP="00C33A2B">
      <w:r w:rsidRPr="00495D84">
        <w:t>The above steps are repeated for each discovery burst transmission window in each time interval T</w:t>
      </w:r>
      <w:r w:rsidRPr="00495D84">
        <w:rPr>
          <w:vertAlign w:val="subscript"/>
        </w:rPr>
        <w:t>i</w:t>
      </w:r>
      <w:r w:rsidRPr="00495D84">
        <w:t xml:space="preserve"> of the test. The limit L</w:t>
      </w:r>
      <w:r w:rsidRPr="00495D84">
        <w:rPr>
          <w:vertAlign w:val="subscript"/>
        </w:rPr>
        <w:t xml:space="preserve">CCA_DL </w:t>
      </w:r>
      <w:r w:rsidRPr="00495D84">
        <w:t>and window</w:t>
      </w:r>
      <w:r w:rsidRPr="00495D84">
        <w:rPr>
          <w:vertAlign w:val="subscript"/>
        </w:rPr>
        <w:t xml:space="preserve"> </w:t>
      </w:r>
      <w:r w:rsidRPr="00495D84">
        <w:t>W</w:t>
      </w:r>
      <w:r w:rsidRPr="00495D84">
        <w:rPr>
          <w:vertAlign w:val="subscript"/>
        </w:rPr>
        <w:t>CCA_DL</w:t>
      </w:r>
      <w:r w:rsidRPr="00495D84">
        <w:t xml:space="preserve"> is a configuration parameter for each test case.</w:t>
      </w:r>
    </w:p>
    <w:p w14:paraId="11013210" w14:textId="77777777" w:rsidR="00C33A2B" w:rsidRPr="00495D84" w:rsidRDefault="00C33A2B" w:rsidP="00C33A2B">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3B09B2AE" w14:textId="77777777" w:rsidR="00C33A2B" w:rsidRPr="00495D84" w:rsidRDefault="00C33A2B" w:rsidP="00C33A2B">
      <w:pPr>
        <w:pStyle w:val="Heading4"/>
      </w:pPr>
      <w:r w:rsidRPr="00495D84">
        <w:t>A.3.26.2.2</w:t>
      </w:r>
      <w:r w:rsidRPr="00495D84">
        <w:tab/>
        <w:t>UL CCA model</w:t>
      </w:r>
    </w:p>
    <w:p w14:paraId="7E188C1B" w14:textId="15636742" w:rsidR="00C33A2B" w:rsidRPr="00495D84" w:rsidRDefault="00E507FB" w:rsidP="00C33A2B">
      <w:pPr>
        <w:jc w:val="both"/>
        <w:rPr>
          <w:lang w:eastAsia="x-none"/>
        </w:rPr>
      </w:pPr>
      <w:r w:rsidRPr="00495D84">
        <w:rPr>
          <w:lang w:eastAsia="x-none"/>
        </w:rPr>
        <w:t>For UL CCA, the modelling approach is based on probability P</w:t>
      </w:r>
      <w:r w:rsidRPr="00495D84">
        <w:rPr>
          <w:vertAlign w:val="subscript"/>
          <w:lang w:eastAsia="x-none"/>
        </w:rPr>
        <w:t>CCA_UL</w:t>
      </w:r>
      <w:r w:rsidRPr="00495D84">
        <w:rPr>
          <w:lang w:eastAsia="x-none"/>
        </w:rPr>
        <w:t xml:space="preserve"> of successful CCA. </w:t>
      </w:r>
      <w:r w:rsidRPr="00495D84">
        <w:t>Probability P</w:t>
      </w:r>
      <w:r w:rsidRPr="00495D84">
        <w:rPr>
          <w:vertAlign w:val="subscript"/>
        </w:rPr>
        <w:t>CCA_UL</w:t>
      </w:r>
      <w:r w:rsidRPr="00495D84">
        <w:t xml:space="preserve"> is configured in the corresponding test case, based on a set S</w:t>
      </w:r>
      <w:r w:rsidRPr="00495D84">
        <w:rPr>
          <w:vertAlign w:val="subscript"/>
        </w:rPr>
        <w:t>CCA_UL</w:t>
      </w:r>
      <w:r w:rsidRPr="00495D84">
        <w:t xml:space="preserve"> of possible values including 75 % and 87% as typical values for dynamic and semi-static channel access configurations, 0% to model consistent UL CCA failures, and 100% to model no UL CCA failures.</w:t>
      </w:r>
    </w:p>
    <w:p w14:paraId="0EC3F248" w14:textId="77777777" w:rsidR="00C33A2B" w:rsidRPr="00495D84" w:rsidRDefault="00C33A2B" w:rsidP="00C33A2B">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0E325B0C" w14:textId="77777777" w:rsidR="00C33A2B" w:rsidRPr="00495D84" w:rsidRDefault="00C33A2B" w:rsidP="00C33A2B">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3CDB9940" w14:textId="6A75F1A8" w:rsidR="00C33A2B" w:rsidRPr="00495D84" w:rsidRDefault="00224B06" w:rsidP="00224B06">
      <w:pPr>
        <w:rPr>
          <w:rFonts w:ascii="Segoe UI" w:hAnsi="Segoe UI" w:cs="Segoe UI"/>
          <w:sz w:val="21"/>
          <w:szCs w:val="21"/>
          <w:lang w:eastAsia="da-DK"/>
        </w:rPr>
      </w:pPr>
      <w:r>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4F930770" w14:textId="17B8CAAF" w:rsidR="00C33A2B" w:rsidRPr="00495D84" w:rsidRDefault="00E507FB" w:rsidP="00C33A2B">
      <w:r w:rsidRPr="00495D84">
        <w:lastRenderedPageBreak/>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per LBT measurement BW,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56912FB3" w14:textId="217D15DC" w:rsidR="00C33A2B" w:rsidRPr="00495D84" w:rsidRDefault="001E5215" w:rsidP="001E5215">
      <w:pPr>
        <w:pStyle w:val="B10"/>
      </w:pPr>
      <w:r w:rsidRPr="00495D84">
        <w:t>-</w:t>
      </w:r>
      <w:r w:rsidRPr="00495D84">
        <w:tab/>
      </w:r>
      <w:r w:rsidR="00E507FB" w:rsidRPr="00495D84">
        <w:t>X is 9 dB above the energy detection threshold defined in section 5.1.1 of TS 37.106 [36].</w:t>
      </w:r>
    </w:p>
    <w:p w14:paraId="1ADFC1F8" w14:textId="33F2AB71" w:rsidR="00C33A2B" w:rsidRPr="00495D84" w:rsidRDefault="001E5215" w:rsidP="001E5215">
      <w:pPr>
        <w:pStyle w:val="B10"/>
      </w:pPr>
      <w:r w:rsidRPr="00495D84">
        <w:t>-</w:t>
      </w:r>
      <w:r w:rsidRPr="00495D84">
        <w:tab/>
      </w:r>
      <w:r w:rsidR="00C33A2B" w:rsidRPr="00495D84">
        <w:t>T</w:t>
      </w:r>
      <w:r w:rsidR="00C33A2B" w:rsidRPr="00495D84">
        <w:rPr>
          <w:vertAlign w:val="subscript"/>
        </w:rPr>
        <w:t>CCA</w:t>
      </w:r>
      <w:r w:rsidR="00C33A2B" w:rsidRPr="00495D84">
        <w:t xml:space="preserve"> is the channel sensing period depending on CCA category for the next UL transmission. </w:t>
      </w:r>
    </w:p>
    <w:p w14:paraId="1520F5B4" w14:textId="2792D5BC" w:rsidR="00C33A2B" w:rsidRPr="00495D84" w:rsidRDefault="00224B06" w:rsidP="00C33A2B">
      <w:r>
        <w:t>The TE shall count the number of UL CCA failures, and no further UL CCA failures are modelled if the number of failures exceeds the limit L</w:t>
      </w:r>
      <w:r>
        <w:rPr>
          <w:vertAlign w:val="subscript"/>
        </w:rPr>
        <w:t>CCA_UL</w:t>
      </w:r>
      <w:r>
        <w:t xml:space="preserve"> within a window W</w:t>
      </w:r>
      <w:r>
        <w:rPr>
          <w:vertAlign w:val="subscript"/>
        </w:rPr>
        <w:t>CCA_UL</w:t>
      </w:r>
      <w:r>
        <w:t>. For each UL CCA failure generated by the model, the TE shall monitor the corresponding UL resource for the desired UL signal, and based on when and/or whether the TE received the desired UL signal, it deems the test case to pass or fail.</w:t>
      </w:r>
    </w:p>
    <w:p w14:paraId="2C7EAD1E" w14:textId="77777777" w:rsidR="00C33A2B" w:rsidRPr="00495D84" w:rsidRDefault="00C33A2B" w:rsidP="00C33A2B">
      <w:pPr>
        <w:rPr>
          <w:rFonts w:cs="v4.2.0"/>
          <w:szCs w:val="22"/>
        </w:rPr>
      </w:pPr>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1074E45C" w14:textId="77777777" w:rsidR="00BE32D5" w:rsidRPr="00495D84" w:rsidRDefault="00BE32D5" w:rsidP="00BE32D5">
      <w:pPr>
        <w:pStyle w:val="Heading3"/>
      </w:pPr>
      <w:r w:rsidRPr="00495D84">
        <w:t>A.3.26.3</w:t>
      </w:r>
      <w:r w:rsidRPr="00495D84">
        <w:tab/>
        <w:t>CCA model for operation on a carrier frequency with CCA in FR2-2</w:t>
      </w:r>
    </w:p>
    <w:p w14:paraId="6F69692C" w14:textId="77777777" w:rsidR="00BE32D5" w:rsidRPr="00495D84" w:rsidRDefault="00BE32D5" w:rsidP="00BE32D5">
      <w:pPr>
        <w:pStyle w:val="Heading4"/>
      </w:pPr>
      <w:r w:rsidRPr="00495D84">
        <w:t>A.3.26.3.1</w:t>
      </w:r>
      <w:r w:rsidRPr="00495D84">
        <w:tab/>
        <w:t>DL CCA model</w:t>
      </w:r>
    </w:p>
    <w:p w14:paraId="39F4AF53" w14:textId="77777777" w:rsidR="00BE32D5" w:rsidRPr="00495D84" w:rsidRDefault="00BE32D5" w:rsidP="00BE32D5">
      <w:pPr>
        <w:jc w:val="both"/>
        <w:rPr>
          <w:lang w:eastAsia="x-none"/>
        </w:rPr>
      </w:pPr>
      <w:r w:rsidRPr="00495D84">
        <w:rPr>
          <w:lang w:eastAsia="x-none"/>
        </w:rPr>
        <w:t>For DL CCA, the modelling approach is based on probability P</w:t>
      </w:r>
      <w:r w:rsidRPr="00495D84">
        <w:rPr>
          <w:vertAlign w:val="subscript"/>
          <w:lang w:eastAsia="x-none"/>
        </w:rPr>
        <w:t>CCA_DL</w:t>
      </w:r>
      <w:r w:rsidRPr="00495D84">
        <w:rPr>
          <w:lang w:eastAsia="x-none"/>
        </w:rPr>
        <w:t xml:space="preserve"> of successful CCA. </w:t>
      </w:r>
    </w:p>
    <w:p w14:paraId="7AF6E42E" w14:textId="77777777" w:rsidR="00BE32D5" w:rsidRPr="00495D84" w:rsidRDefault="00BE32D5" w:rsidP="00BE32D5">
      <w:r w:rsidRPr="00495D84">
        <w:t>If the CCA attempt is successful for a transmission, then the test equipment shall transmit also other remaining transmissions, according to the configuration, within the same DBT window.</w:t>
      </w:r>
    </w:p>
    <w:p w14:paraId="6C9CC187" w14:textId="77777777" w:rsidR="00BE32D5" w:rsidRPr="00495D84" w:rsidRDefault="00BE32D5" w:rsidP="00BE32D5">
      <w:r w:rsidRPr="00495D84">
        <w:t>If the CCA attempt is not successful for a transmission within the DBT window, the test equipment shall determine whether the CCA attempt is successful for the next configured transmission, based on probability P</w:t>
      </w:r>
      <w:r w:rsidRPr="00495D84">
        <w:rPr>
          <w:vertAlign w:val="subscript"/>
        </w:rPr>
        <w:t>CCA_DL</w:t>
      </w:r>
      <w:r w:rsidRPr="00495D84">
        <w:t>.</w:t>
      </w:r>
    </w:p>
    <w:p w14:paraId="54B94BF5" w14:textId="77777777" w:rsidR="00BE32D5" w:rsidRPr="00495D84" w:rsidRDefault="00BE32D5" w:rsidP="00BE32D5">
      <w:pPr>
        <w:rPr>
          <w:lang w:eastAsia="x-none"/>
        </w:rPr>
      </w:pPr>
      <w:r w:rsidRPr="00495D84">
        <w:rPr>
          <w:lang w:eastAsia="x-none"/>
        </w:rPr>
        <w:t xml:space="preserve">To decide whether the CCA attempt for one SSB/SMTC occasion within one SSB/SMTC occasion group, where one SSB/SMTC occasion group consists of 12 </w:t>
      </w:r>
      <w:r w:rsidRPr="00495D84">
        <w:t>consecutive SSB/SMTC occasions</w:t>
      </w:r>
      <w:r w:rsidRPr="00495D84">
        <w:rPr>
          <w:lang w:eastAsia="x-none"/>
        </w:rPr>
        <w:t xml:space="preserve"> is successful or not, TE shall:</w:t>
      </w:r>
    </w:p>
    <w:p w14:paraId="63A3CFD7" w14:textId="77777777" w:rsidR="00BE32D5" w:rsidRPr="00495D84" w:rsidRDefault="00BE32D5" w:rsidP="00BE32D5">
      <w:pPr>
        <w:pStyle w:val="B10"/>
      </w:pPr>
      <w:r w:rsidRPr="00495D84">
        <w:t xml:space="preserve">1 - Generate a uniform random variable </w:t>
      </w:r>
      <w:r w:rsidRPr="00495D84">
        <w:rPr>
          <w:i/>
          <w:iCs/>
        </w:rPr>
        <w:t xml:space="preserve">p </w:t>
      </w:r>
      <w:r w:rsidRPr="00495D84">
        <w:t>from the range [0, 1].</w:t>
      </w:r>
    </w:p>
    <w:p w14:paraId="1E696325"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 xml:space="preserve">p </w:t>
      </w:r>
      <w:r w:rsidRPr="00495D84">
        <w:rPr>
          <w:lang w:eastAsia="en-GB"/>
        </w:rPr>
        <w:t>&gt; P</w:t>
      </w:r>
      <w:r w:rsidRPr="00495D84">
        <w:rPr>
          <w:vertAlign w:val="subscript"/>
          <w:lang w:eastAsia="en-GB"/>
        </w:rPr>
        <w:t>CCA_DL</w:t>
      </w:r>
      <w:r w:rsidRPr="00495D84">
        <w:rPr>
          <w:lang w:eastAsia="en-GB"/>
        </w:rPr>
        <w:t>,</w:t>
      </w:r>
    </w:p>
    <w:p w14:paraId="4C0D3578" w14:textId="53ED7D16" w:rsidR="00BE32D5" w:rsidRPr="00495D84" w:rsidRDefault="005D6901" w:rsidP="005D6901">
      <w:pPr>
        <w:pStyle w:val="B10"/>
      </w:pPr>
      <w:r w:rsidRPr="00495D84">
        <w:t>-</w:t>
      </w:r>
      <w:r w:rsidRPr="00495D84">
        <w:tab/>
      </w:r>
      <w:r w:rsidR="00BE32D5" w:rsidRPr="00495D84">
        <w:t>TE picks one SSB/SMTC occasion out of a group of 12 consecutive SSB/SMTC occasions based on a fixed pattern, where one SSB/SMTC occasion is equivalent to one SSB burst Set.</w:t>
      </w:r>
    </w:p>
    <w:p w14:paraId="31C90AD2" w14:textId="7E80BE88" w:rsidR="00BE32D5" w:rsidRPr="00495D84" w:rsidRDefault="005D6901" w:rsidP="005D6901">
      <w:pPr>
        <w:pStyle w:val="B10"/>
      </w:pPr>
      <w:r w:rsidRPr="00495D84">
        <w:t>-</w:t>
      </w:r>
      <w:r w:rsidRPr="00495D84">
        <w:tab/>
      </w:r>
      <w:r w:rsidR="00BE32D5" w:rsidRPr="00495D84">
        <w:t>TE models CCA failure in this SSB/SMTC occasion. Note that other 11 SSB/SMTC occasions shall be transmitted by the TE.</w:t>
      </w:r>
    </w:p>
    <w:p w14:paraId="08B0E60C" w14:textId="0E13A5D5" w:rsidR="00BE32D5" w:rsidRPr="00495D84" w:rsidRDefault="005D6901" w:rsidP="005D6901">
      <w:pPr>
        <w:pStyle w:val="B10"/>
      </w:pPr>
      <w:r w:rsidRPr="00495D84">
        <w:t>-</w:t>
      </w:r>
      <w:r w:rsidRPr="00495D84">
        <w:tab/>
      </w:r>
      <w:r w:rsidR="00BE32D5" w:rsidRPr="00495D84">
        <w:t>Whole SSB/SMTC occasion group is considered as unavailable to the UE.</w:t>
      </w:r>
    </w:p>
    <w:p w14:paraId="0575FFFA" w14:textId="77777777" w:rsidR="00BE32D5" w:rsidRPr="00495D84" w:rsidRDefault="00BE32D5" w:rsidP="00BE32D5">
      <w:pPr>
        <w:pStyle w:val="B10"/>
        <w:rPr>
          <w:lang w:eastAsia="en-GB"/>
        </w:rPr>
      </w:pPr>
      <w:r w:rsidRPr="00495D84">
        <w:t xml:space="preserve">2 - </w:t>
      </w:r>
      <w:r w:rsidRPr="00495D84">
        <w:rPr>
          <w:lang w:eastAsia="en-GB"/>
        </w:rPr>
        <w:t xml:space="preserve">If </w:t>
      </w:r>
      <w:r w:rsidRPr="00495D84">
        <w:rPr>
          <w:i/>
          <w:iCs/>
          <w:lang w:eastAsia="en-GB"/>
        </w:rPr>
        <w:t>p</w:t>
      </w:r>
      <w:r w:rsidRPr="00495D84">
        <w:rPr>
          <w:i/>
          <w:iCs/>
        </w:rPr>
        <w:t xml:space="preserve"> </w:t>
      </w:r>
      <w:r w:rsidRPr="00495D84">
        <w:t xml:space="preserve">≤ </w:t>
      </w:r>
      <w:r w:rsidRPr="00495D84">
        <w:rPr>
          <w:lang w:eastAsia="en-GB"/>
        </w:rPr>
        <w:t>P</w:t>
      </w:r>
      <w:r w:rsidRPr="00495D84">
        <w:rPr>
          <w:vertAlign w:val="subscript"/>
          <w:lang w:eastAsia="en-GB"/>
        </w:rPr>
        <w:t>CCA_DL</w:t>
      </w:r>
      <w:r w:rsidRPr="00495D84">
        <w:rPr>
          <w:lang w:eastAsia="en-GB"/>
        </w:rPr>
        <w:t>,</w:t>
      </w:r>
    </w:p>
    <w:p w14:paraId="1AE9D458" w14:textId="41514A89" w:rsidR="00BE32D5" w:rsidRPr="00495D84" w:rsidRDefault="005D6901" w:rsidP="005D6901">
      <w:pPr>
        <w:pStyle w:val="B10"/>
      </w:pPr>
      <w:r w:rsidRPr="00495D84">
        <w:t>-</w:t>
      </w:r>
      <w:r w:rsidRPr="00495D84">
        <w:tab/>
      </w:r>
      <w:r w:rsidR="00BE32D5" w:rsidRPr="00495D84">
        <w:t>TE transmit 12 consecutive SSB/SMTC occasions.</w:t>
      </w:r>
    </w:p>
    <w:p w14:paraId="1783E221" w14:textId="020185F2" w:rsidR="00BE32D5" w:rsidRPr="00495D84" w:rsidRDefault="005D6901" w:rsidP="005D6901">
      <w:pPr>
        <w:pStyle w:val="B10"/>
      </w:pPr>
      <w:r w:rsidRPr="00495D84">
        <w:t>-</w:t>
      </w:r>
      <w:r w:rsidRPr="00495D84">
        <w:tab/>
      </w:r>
      <w:r w:rsidR="00BE32D5" w:rsidRPr="00495D84">
        <w:t>Whole SSB/SMTC occasion group is considered as available to the UE.</w:t>
      </w:r>
    </w:p>
    <w:p w14:paraId="00CB1126" w14:textId="3DA4C885" w:rsidR="00BE32D5" w:rsidRPr="00E94096" w:rsidRDefault="00BE32D5" w:rsidP="00E94096">
      <w:pPr>
        <w:rPr>
          <w:rFonts w:cs="v4.2.0"/>
          <w:szCs w:val="22"/>
        </w:rPr>
      </w:pPr>
      <w:r w:rsidRPr="00495D84">
        <w:t xml:space="preserve">In many test cases, the requirement under a test depends on the </w:t>
      </w:r>
      <w:r w:rsidRPr="00495D84">
        <w:rPr>
          <w:lang w:eastAsia="zh-CN"/>
        </w:rPr>
        <w:t xml:space="preserve">number of configured SSB transmissions </w:t>
      </w:r>
      <w:r w:rsidRPr="00495D84">
        <w:rPr>
          <w:rFonts w:cs="Arial"/>
        </w:rPr>
        <w:t xml:space="preserve">which are not available during </w:t>
      </w:r>
      <w:r w:rsidRPr="00495D84">
        <w:rPr>
          <w:rFonts w:cs="v4.2.0"/>
          <w:szCs w:val="22"/>
        </w:rPr>
        <w:t xml:space="preserve">the test due to CCA failure, so the test equipment shall track how many such signal occasions are not transmitted in DL during the test period. </w:t>
      </w:r>
    </w:p>
    <w:p w14:paraId="095D926F" w14:textId="77777777" w:rsidR="00BE32D5" w:rsidRPr="00495D84" w:rsidRDefault="00BE32D5" w:rsidP="00BE32D5">
      <w:pPr>
        <w:pStyle w:val="Heading4"/>
      </w:pPr>
      <w:r w:rsidRPr="00495D84">
        <w:t>A.3.26.3.2</w:t>
      </w:r>
      <w:r w:rsidRPr="00495D84">
        <w:tab/>
        <w:t>UL CCA model</w:t>
      </w:r>
    </w:p>
    <w:p w14:paraId="65C76592" w14:textId="77777777" w:rsidR="00BE32D5" w:rsidRPr="00495D84" w:rsidRDefault="00BE32D5" w:rsidP="00E94096">
      <w:r w:rsidRPr="00495D84">
        <w:t>For UL CCA, the modelling approach is based on probability P</w:t>
      </w:r>
      <w:r w:rsidRPr="00495D84">
        <w:rPr>
          <w:vertAlign w:val="subscript"/>
        </w:rPr>
        <w:t>CCA_UL</w:t>
      </w:r>
      <w:r w:rsidRPr="00495D84">
        <w:t xml:space="preserve"> of successful CCA. Probability P</w:t>
      </w:r>
      <w:r w:rsidRPr="00495D84">
        <w:rPr>
          <w:vertAlign w:val="subscript"/>
        </w:rPr>
        <w:t>CCA_UL</w:t>
      </w:r>
      <w:r w:rsidRPr="00495D84">
        <w:t xml:space="preserve"> is configured in the corresponding test case. </w:t>
      </w:r>
    </w:p>
    <w:p w14:paraId="2D906EB0" w14:textId="77777777" w:rsidR="00BE32D5" w:rsidRPr="00495D84" w:rsidRDefault="00BE32D5" w:rsidP="00BE32D5">
      <w:pPr>
        <w:jc w:val="both"/>
        <w:rPr>
          <w:lang w:eastAsia="x-none"/>
        </w:rPr>
      </w:pPr>
      <w:r w:rsidRPr="00495D84">
        <w:rPr>
          <w:lang w:eastAsia="x-none"/>
        </w:rPr>
        <w:t>Consistent UL CCA failures are modelled by configuring a low value for P</w:t>
      </w:r>
      <w:r w:rsidRPr="00495D84">
        <w:rPr>
          <w:vertAlign w:val="subscript"/>
          <w:lang w:eastAsia="x-none"/>
        </w:rPr>
        <w:t>CCA_UL</w:t>
      </w:r>
      <w:r w:rsidRPr="00495D84">
        <w:rPr>
          <w:lang w:eastAsia="x-none"/>
        </w:rPr>
        <w:t>, e.g., P</w:t>
      </w:r>
      <w:r w:rsidRPr="00495D84">
        <w:rPr>
          <w:vertAlign w:val="subscript"/>
          <w:lang w:eastAsia="x-none"/>
        </w:rPr>
        <w:t>CCA_UL</w:t>
      </w:r>
      <w:r w:rsidRPr="00495D84">
        <w:rPr>
          <w:lang w:eastAsia="x-none"/>
        </w:rPr>
        <w:t xml:space="preserve"> = 0%.</w:t>
      </w:r>
    </w:p>
    <w:p w14:paraId="18F3339A" w14:textId="77777777" w:rsidR="00BE32D5" w:rsidRPr="00495D84" w:rsidRDefault="00BE32D5" w:rsidP="00BE32D5">
      <w:pPr>
        <w:jc w:val="both"/>
        <w:rPr>
          <w:lang w:eastAsia="x-none"/>
        </w:rPr>
      </w:pPr>
      <w:r w:rsidRPr="00495D84">
        <w:rPr>
          <w:lang w:eastAsia="x-none"/>
        </w:rPr>
        <w:t>In the same time interval T</w:t>
      </w:r>
      <w:r w:rsidRPr="00495D84">
        <w:rPr>
          <w:vertAlign w:val="subscript"/>
          <w:lang w:eastAsia="x-none"/>
        </w:rPr>
        <w:t>i</w:t>
      </w:r>
      <w:r w:rsidRPr="00495D84">
        <w:rPr>
          <w:lang w:eastAsia="x-none"/>
        </w:rPr>
        <w:t xml:space="preserve"> during the same test case, P</w:t>
      </w:r>
      <w:r w:rsidRPr="00495D84">
        <w:rPr>
          <w:vertAlign w:val="subscript"/>
          <w:lang w:eastAsia="x-none"/>
        </w:rPr>
        <w:t>CCA_UL</w:t>
      </w:r>
      <w:r w:rsidRPr="00495D84">
        <w:rPr>
          <w:lang w:eastAsia="x-none"/>
        </w:rPr>
        <w:t xml:space="preserve"> can be different from P</w:t>
      </w:r>
      <w:r w:rsidRPr="00495D84">
        <w:rPr>
          <w:vertAlign w:val="subscript"/>
          <w:lang w:eastAsia="x-none"/>
        </w:rPr>
        <w:t>CCA_DL</w:t>
      </w:r>
      <w:r w:rsidRPr="00495D84">
        <w:rPr>
          <w:lang w:eastAsia="x-none"/>
        </w:rPr>
        <w:t>.</w:t>
      </w:r>
    </w:p>
    <w:p w14:paraId="450F505F" w14:textId="17CDE824" w:rsidR="00BE32D5" w:rsidRPr="00495D84" w:rsidRDefault="00224B06" w:rsidP="00BE32D5">
      <w:pPr>
        <w:rPr>
          <w:rFonts w:ascii="Segoe UI" w:hAnsi="Segoe UI" w:cs="Segoe UI"/>
          <w:sz w:val="21"/>
          <w:szCs w:val="21"/>
          <w:lang w:eastAsia="da-DK"/>
        </w:rPr>
      </w:pPr>
      <w:r>
        <w:lastRenderedPageBreak/>
        <w:t>The probability can be different in different time intervals T</w:t>
      </w:r>
      <w:r>
        <w:rPr>
          <w:vertAlign w:val="subscript"/>
        </w:rPr>
        <w:t>i</w:t>
      </w:r>
      <w:r>
        <w:t xml:space="preserve"> during a test case. One probability value applies at any time point during a test; one or more probability values can be configured in the entire test, one value P</w:t>
      </w:r>
      <w:r>
        <w:rPr>
          <w:vertAlign w:val="subscript"/>
        </w:rPr>
        <w:t>CCA_UL</w:t>
      </w:r>
      <w:r>
        <w:t xml:space="preserve"> per time interval T</w:t>
      </w:r>
      <w:r>
        <w:rPr>
          <w:vertAlign w:val="subscript"/>
        </w:rPr>
        <w:t>i</w:t>
      </w:r>
      <w:r>
        <w:t xml:space="preserve"> where i ≥ 1, and the multiple time intervals (when i &gt; 1) do not overlap (e.g., P</w:t>
      </w:r>
      <w:r>
        <w:rPr>
          <w:vertAlign w:val="subscript"/>
        </w:rPr>
        <w:t xml:space="preserve">CCA_UL </w:t>
      </w:r>
      <w:r>
        <w:t>= 1.0 in T</w:t>
      </w:r>
      <w:r>
        <w:rPr>
          <w:vertAlign w:val="subscript"/>
        </w:rPr>
        <w:t>1</w:t>
      </w:r>
      <w:r>
        <w:t xml:space="preserve"> and P</w:t>
      </w:r>
      <w:r>
        <w:rPr>
          <w:vertAlign w:val="subscript"/>
        </w:rPr>
        <w:t xml:space="preserve">CCA_UL </w:t>
      </w:r>
      <w:r>
        <w:t>= 0.75 in T</w:t>
      </w:r>
      <w:r>
        <w:rPr>
          <w:vertAlign w:val="subscript"/>
        </w:rPr>
        <w:t>2</w:t>
      </w:r>
      <w:r>
        <w:t>).</w:t>
      </w:r>
    </w:p>
    <w:p w14:paraId="778B138A" w14:textId="77777777" w:rsidR="00BE32D5" w:rsidRPr="00495D84" w:rsidRDefault="00BE32D5" w:rsidP="00BE32D5">
      <w:r w:rsidRPr="00495D84">
        <w:t>T</w:t>
      </w:r>
      <w:r w:rsidRPr="00495D84">
        <w:rPr>
          <w:vertAlign w:val="subscript"/>
        </w:rPr>
        <w:t>CCA</w:t>
      </w:r>
      <w:r w:rsidRPr="00495D84">
        <w:t xml:space="preserve"> µs prior to each UL transmission burst in the test, the test equipment (TE) shall generate a uniform random variable p from the range [0, 1]. If p&gt;P</w:t>
      </w:r>
      <w:r w:rsidRPr="00495D84">
        <w:rPr>
          <w:vertAlign w:val="subscript"/>
        </w:rPr>
        <w:t>CCA_UL</w:t>
      </w:r>
      <w:r w:rsidRPr="00495D84">
        <w:t>, the TE transmits an OCNG noise pattern with an energy level X within the UE BW scheduled/configured for the UL transmission for at-least T</w:t>
      </w:r>
      <w:r w:rsidRPr="00495D84">
        <w:rPr>
          <w:vertAlign w:val="subscript"/>
        </w:rPr>
        <w:t>CCA</w:t>
      </w:r>
      <w:r w:rsidRPr="00495D84">
        <w:t xml:space="preserve"> µs. Where T</w:t>
      </w:r>
      <w:r w:rsidRPr="00495D84">
        <w:rPr>
          <w:vertAlign w:val="subscript"/>
        </w:rPr>
        <w:t>CCA</w:t>
      </w:r>
      <w:r w:rsidRPr="00495D84">
        <w:t xml:space="preserve"> µs is energy detection time for accessing the uplink channel as defined in section 5.1.1 of TS 37.106 [36]. Where:</w:t>
      </w:r>
    </w:p>
    <w:p w14:paraId="2D799CD4" w14:textId="592DE4A7" w:rsidR="00BE32D5" w:rsidRPr="00495D84" w:rsidRDefault="00477D30" w:rsidP="00477D30">
      <w:pPr>
        <w:pStyle w:val="B10"/>
      </w:pPr>
      <w:r w:rsidRPr="00495D84">
        <w:t>-</w:t>
      </w:r>
      <w:r w:rsidRPr="00495D84">
        <w:tab/>
      </w:r>
      <w:r w:rsidR="00BE32D5" w:rsidRPr="00495D84">
        <w:t>X is 3 dB above the energy detection threshold defined in section 5.1.1 of TS 37.106 [36].</w:t>
      </w:r>
    </w:p>
    <w:p w14:paraId="2D82490F" w14:textId="5AFF7EC3" w:rsidR="00BE32D5" w:rsidRPr="00495D84" w:rsidRDefault="00477D30" w:rsidP="00477D30">
      <w:pPr>
        <w:pStyle w:val="B10"/>
      </w:pPr>
      <w:r w:rsidRPr="00495D84">
        <w:t>-</w:t>
      </w:r>
      <w:r w:rsidRPr="00495D84">
        <w:tab/>
      </w:r>
      <w:r w:rsidR="00BE32D5" w:rsidRPr="00495D84">
        <w:t>T</w:t>
      </w:r>
      <w:r w:rsidR="00BE32D5" w:rsidRPr="00495D84">
        <w:rPr>
          <w:vertAlign w:val="subscript"/>
        </w:rPr>
        <w:t>CCA</w:t>
      </w:r>
      <w:r w:rsidR="00BE32D5" w:rsidRPr="00495D84">
        <w:t xml:space="preserve"> is the channel sensing period depending on CCA category for the next UL transmission. </w:t>
      </w:r>
    </w:p>
    <w:p w14:paraId="4E590E66" w14:textId="274355A2" w:rsidR="00BE32D5" w:rsidRPr="00495D84" w:rsidRDefault="00BE32D5" w:rsidP="00BE32D5">
      <w:r w:rsidRPr="00495D84">
        <w:t xml:space="preserve">In many cases, the requirement under a test depends on the </w:t>
      </w:r>
      <w:r w:rsidRPr="00495D84">
        <w:rPr>
          <w:lang w:eastAsia="zh-CN"/>
        </w:rPr>
        <w:t xml:space="preserve">number of configured </w:t>
      </w:r>
      <w:r w:rsidRPr="00495D84">
        <w:rPr>
          <w:rFonts w:cs="Arial"/>
        </w:rPr>
        <w:t xml:space="preserve">signal occasions which are not available during </w:t>
      </w:r>
      <w:r w:rsidRPr="00495D84">
        <w:rPr>
          <w:rFonts w:cs="v4.2.0"/>
          <w:szCs w:val="22"/>
        </w:rPr>
        <w:t>the test, so the test equipment shall track how many such signal occasions are not transmitted in UL during the test period.</w:t>
      </w:r>
    </w:p>
    <w:p w14:paraId="08587A13" w14:textId="77777777" w:rsidR="00D87BED" w:rsidRPr="00495D84" w:rsidRDefault="00D87BED" w:rsidP="00D87BED">
      <w:pPr>
        <w:pStyle w:val="Heading3"/>
      </w:pPr>
      <w:r w:rsidRPr="00495D84">
        <w:t>A.3.26.4</w:t>
      </w:r>
      <w:r w:rsidRPr="00495D84">
        <w:tab/>
        <w:t>CCA model for operation on a sidelink carrier frequency with CCA</w:t>
      </w:r>
    </w:p>
    <w:p w14:paraId="454FE26D" w14:textId="77777777" w:rsidR="00D87BED" w:rsidRPr="00495D84" w:rsidRDefault="00D87BED" w:rsidP="00D87BED">
      <w:pPr>
        <w:pStyle w:val="Heading4"/>
      </w:pPr>
      <w:r w:rsidRPr="00495D84">
        <w:t>A.3.26.4.1</w:t>
      </w:r>
      <w:r w:rsidRPr="00495D84">
        <w:tab/>
        <w:t>CCA model for SyncRef UE</w:t>
      </w:r>
    </w:p>
    <w:p w14:paraId="24AE39EE" w14:textId="77777777" w:rsidR="00D87BED" w:rsidRPr="00495D84" w:rsidRDefault="00D87BED" w:rsidP="00D87BED">
      <w:pPr>
        <w:spacing w:line="276" w:lineRule="auto"/>
        <w:jc w:val="both"/>
        <w:rPr>
          <w:lang w:eastAsia="x-none"/>
        </w:rPr>
      </w:pPr>
      <w:r w:rsidRPr="00495D84">
        <w:rPr>
          <w:lang w:eastAsia="x-none"/>
        </w:rPr>
        <w:t xml:space="preserve">For the </w:t>
      </w:r>
      <w:r w:rsidRPr="00495D84">
        <w:rPr>
          <w:lang w:eastAsia="zh-CN"/>
        </w:rPr>
        <w:t>SyncRef UE</w:t>
      </w:r>
      <w:r w:rsidRPr="00495D84">
        <w:rPr>
          <w:lang w:eastAsia="x-none"/>
        </w:rPr>
        <w:t xml:space="preserve"> transmitting S-SSB in sidelink carrier frequency with CCA, the modelling approach is based on probability P</w:t>
      </w:r>
      <w:r w:rsidRPr="00495D84">
        <w:rPr>
          <w:vertAlign w:val="subscript"/>
          <w:lang w:eastAsia="x-none"/>
        </w:rPr>
        <w:t>CCA_SL_SyncRefUE</w:t>
      </w:r>
      <w:r w:rsidRPr="00495D84">
        <w:rPr>
          <w:lang w:eastAsia="x-none"/>
        </w:rPr>
        <w:t xml:space="preserve"> of successful CCA. </w:t>
      </w:r>
    </w:p>
    <w:p w14:paraId="4AF11A21" w14:textId="77777777" w:rsidR="00D87BED" w:rsidRPr="00495D84" w:rsidRDefault="00D87BED" w:rsidP="00D87BED">
      <w:pPr>
        <w:spacing w:line="276" w:lineRule="auto"/>
      </w:pPr>
      <w:r w:rsidRPr="00495D84">
        <w:t>If the CCA attempt is successful for a S-SSB transmission, then the test equipment shall transmit S-SSB on S-SSB transmission occasion, according to the configuration.</w:t>
      </w:r>
    </w:p>
    <w:p w14:paraId="1E844672" w14:textId="77777777" w:rsidR="00D87BED" w:rsidRPr="00495D84" w:rsidRDefault="00D87BED" w:rsidP="00D87BED">
      <w:pPr>
        <w:spacing w:line="276" w:lineRule="auto"/>
      </w:pPr>
      <w:r w:rsidRPr="00495D84">
        <w:t>If the CCA attempt is not successful for a S-SSB transmission, the test equipment shall determine whether the CCA attempt is successful for the next S-SSB occasion, based on probability P</w:t>
      </w:r>
      <w:r w:rsidRPr="00495D84">
        <w:rPr>
          <w:vertAlign w:val="subscript"/>
        </w:rPr>
        <w:t>CCA_SL</w:t>
      </w:r>
      <w:r w:rsidRPr="00495D84">
        <w:rPr>
          <w:vertAlign w:val="subscript"/>
          <w:lang w:eastAsia="x-none"/>
        </w:rPr>
        <w:t>_SyncRefUE</w:t>
      </w:r>
      <w:r w:rsidRPr="00495D84">
        <w:t>.</w:t>
      </w:r>
    </w:p>
    <w:p w14:paraId="538F50D0" w14:textId="77777777" w:rsidR="00D87BED" w:rsidRPr="00495D84" w:rsidRDefault="00D87BED" w:rsidP="00D87BED">
      <w:pPr>
        <w:spacing w:line="276" w:lineRule="auto"/>
      </w:pPr>
      <w:r w:rsidRPr="00495D84">
        <w:t xml:space="preserve">A counter, denoted by </w:t>
      </w:r>
      <w:r w:rsidRPr="00495D84">
        <w:rPr>
          <w:i/>
          <w:iCs/>
        </w:rPr>
        <w:t>l</w:t>
      </w:r>
      <w:r w:rsidRPr="00495D84">
        <w:rPr>
          <w:vertAlign w:val="subscript"/>
        </w:rPr>
        <w:t xml:space="preserve">CCA, </w:t>
      </w:r>
      <w:r w:rsidRPr="00495D84">
        <w:t>tracks the number of unavailable S-SSB period</w:t>
      </w:r>
      <w:r w:rsidRPr="00495D84">
        <w:rPr>
          <w:rFonts w:hint="eastAsia"/>
          <w:lang w:eastAsia="zh-CN"/>
        </w:rPr>
        <w:t>s</w:t>
      </w:r>
      <w:r w:rsidRPr="00495D84">
        <w:t xml:space="preserve">. In the SL CCA model, the counter </w:t>
      </w:r>
      <w:r w:rsidRPr="00495D84">
        <w:rPr>
          <w:i/>
          <w:iCs/>
        </w:rPr>
        <w:t>l</w:t>
      </w:r>
      <w:r w:rsidRPr="00495D84">
        <w:rPr>
          <w:vertAlign w:val="subscript"/>
        </w:rPr>
        <w:t>CCA</w:t>
      </w:r>
      <w:r w:rsidRPr="00495D84">
        <w:t xml:space="preserve"> is incremented when CCA failures led to an unavailable S-SSB period.</w:t>
      </w:r>
      <w:r w:rsidRPr="00495D84">
        <w:rPr>
          <w:highlight w:val="yellow"/>
        </w:rPr>
        <w:t xml:space="preserve"> </w:t>
      </w:r>
    </w:p>
    <w:p w14:paraId="3C1C2DC1" w14:textId="77777777" w:rsidR="00D87BED" w:rsidRPr="00495D84" w:rsidRDefault="00D87BED" w:rsidP="00D87BED">
      <w:pPr>
        <w:spacing w:line="276" w:lineRule="auto"/>
      </w:pPr>
      <w:r w:rsidRPr="00495D84">
        <w:t>The probability can be different in different time intervals T</w:t>
      </w:r>
      <w:r w:rsidRPr="00495D84">
        <w:rPr>
          <w:vertAlign w:val="subscript"/>
        </w:rPr>
        <w:t>i</w:t>
      </w:r>
      <w:r w:rsidRPr="00495D84">
        <w:t xml:space="preserve"> during a test case. One probability value applies at any time point during a test; one or more probability values can be configured in the entire test, one value P</w:t>
      </w:r>
      <w:r w:rsidRPr="00495D84">
        <w:rPr>
          <w:vertAlign w:val="subscript"/>
        </w:rPr>
        <w:t>CCA_SL_</w:t>
      </w:r>
      <w:r w:rsidRPr="00495D84">
        <w:rPr>
          <w:vertAlign w:val="subscript"/>
          <w:lang w:eastAsia="x-none"/>
        </w:rPr>
        <w:t>SyncRefUE</w:t>
      </w:r>
      <w:r w:rsidRPr="00495D84">
        <w:t xml:space="preserve"> per time interval T</w:t>
      </w:r>
      <w:r w:rsidRPr="00495D84">
        <w:rPr>
          <w:vertAlign w:val="subscript"/>
        </w:rPr>
        <w:t>i</w:t>
      </w:r>
      <w:r w:rsidRPr="00495D84">
        <w:t xml:space="preserve"> where i ≥ 1, and the multiple time intervals (when i &gt; 1) do not overlap (e.g., P</w:t>
      </w:r>
      <w:r w:rsidRPr="00495D84">
        <w:rPr>
          <w:vertAlign w:val="subscript"/>
        </w:rPr>
        <w:t>CCA_SL_</w:t>
      </w:r>
      <w:r w:rsidRPr="00495D84">
        <w:rPr>
          <w:vertAlign w:val="subscript"/>
          <w:lang w:eastAsia="x-none"/>
        </w:rPr>
        <w:t>SyncRefUE</w:t>
      </w:r>
      <w:r w:rsidRPr="00495D84">
        <w:rPr>
          <w:vertAlign w:val="subscript"/>
        </w:rPr>
        <w:t xml:space="preserve"> </w:t>
      </w:r>
      <w:r w:rsidRPr="00495D84">
        <w:t>= 1.0 in T</w:t>
      </w:r>
      <w:r w:rsidRPr="00495D84">
        <w:rPr>
          <w:vertAlign w:val="subscript"/>
        </w:rPr>
        <w:t>1</w:t>
      </w:r>
      <w:r w:rsidRPr="00495D84">
        <w:t xml:space="preserve"> and P</w:t>
      </w:r>
      <w:r w:rsidRPr="00495D84">
        <w:rPr>
          <w:vertAlign w:val="subscript"/>
        </w:rPr>
        <w:t>CCA_SL_</w:t>
      </w:r>
      <w:r w:rsidRPr="00495D84">
        <w:rPr>
          <w:vertAlign w:val="subscript"/>
          <w:lang w:eastAsia="x-none"/>
        </w:rPr>
        <w:t xml:space="preserve"> SyncRefUE</w:t>
      </w:r>
      <w:r w:rsidRPr="00495D84">
        <w:rPr>
          <w:vertAlign w:val="subscript"/>
        </w:rPr>
        <w:t xml:space="preserve"> </w:t>
      </w:r>
      <w:r w:rsidRPr="00495D84">
        <w:t>= 0.75 in T</w:t>
      </w:r>
      <w:r w:rsidRPr="00495D84">
        <w:rPr>
          <w:vertAlign w:val="subscript"/>
        </w:rPr>
        <w:t>2</w:t>
      </w:r>
      <w:r w:rsidRPr="00495D84">
        <w:t>).</w:t>
      </w:r>
    </w:p>
    <w:p w14:paraId="20141810" w14:textId="77777777" w:rsidR="00D87BED" w:rsidRPr="00495D84" w:rsidRDefault="00D87BED" w:rsidP="00D87BED">
      <w:r w:rsidRPr="00495D84">
        <w:rPr>
          <w:lang w:eastAsia="en-GB"/>
        </w:rPr>
        <w:t xml:space="preserve">The </w:t>
      </w:r>
      <w:r w:rsidRPr="00495D84">
        <w:rPr>
          <w:rFonts w:eastAsia="SimSun"/>
        </w:rPr>
        <w:t>parameters</w:t>
      </w:r>
      <w:r w:rsidRPr="00495D84">
        <w:rPr>
          <w:lang w:eastAsia="en-GB"/>
        </w:rPr>
        <w:t xml:space="preserve"> </w:t>
      </w:r>
      <w:r w:rsidRPr="00495D84">
        <w:rPr>
          <w:rFonts w:eastAsia="SimSun"/>
        </w:rPr>
        <w:t xml:space="preserve">P </w:t>
      </w:r>
      <w:r w:rsidRPr="00495D84">
        <w:rPr>
          <w:rFonts w:eastAsia="SimSun"/>
          <w:vertAlign w:val="subscript"/>
        </w:rPr>
        <w:t xml:space="preserve">CCA_SL_SyncRefUE_1 </w:t>
      </w:r>
      <w:r w:rsidRPr="00495D84">
        <w:rPr>
          <w:lang w:eastAsia="en-GB"/>
        </w:rPr>
        <w:t xml:space="preserve">and </w:t>
      </w:r>
      <w:r w:rsidRPr="00495D84">
        <w:t>P</w:t>
      </w:r>
      <w:r w:rsidRPr="00495D84">
        <w:rPr>
          <w:vertAlign w:val="subscript"/>
        </w:rPr>
        <w:t>CCA_SL</w:t>
      </w:r>
      <w:r w:rsidRPr="00495D84">
        <w:rPr>
          <w:vertAlign w:val="subscript"/>
          <w:lang w:eastAsia="x-none"/>
        </w:rPr>
        <w:t>_SyncRefUE_2</w:t>
      </w:r>
      <w:r w:rsidRPr="00495D84">
        <w:rPr>
          <w:lang w:eastAsia="en-GB"/>
        </w:rPr>
        <w:t xml:space="preserve"> </w:t>
      </w:r>
      <w:r w:rsidRPr="00495D84">
        <w:rPr>
          <w:rFonts w:eastAsia="SimSun"/>
        </w:rPr>
        <w:t>are used to configure the probability of CCA success on the first and second S-SSB candidate occasions, respectively, in different time intervals</w:t>
      </w:r>
      <w:r w:rsidRPr="00495D84">
        <w:rPr>
          <w:lang w:eastAsia="en-GB"/>
        </w:rPr>
        <w:t xml:space="preserve"> T</w:t>
      </w:r>
      <w:r w:rsidRPr="00495D84">
        <w:rPr>
          <w:vertAlign w:val="subscript"/>
          <w:lang w:eastAsia="en-GB"/>
        </w:rPr>
        <w:t>i</w:t>
      </w:r>
      <w:r w:rsidRPr="00495D84">
        <w:rPr>
          <w:lang w:eastAsia="en-GB"/>
        </w:rPr>
        <w:t xml:space="preserve"> during a test realization. An additional limit L</w:t>
      </w:r>
      <w:r w:rsidRPr="00495D84">
        <w:rPr>
          <w:vertAlign w:val="subscript"/>
          <w:lang w:eastAsia="en-GB"/>
        </w:rPr>
        <w:t>CCA_SL</w:t>
      </w:r>
      <w:r w:rsidRPr="00495D84">
        <w:rPr>
          <w:lang w:eastAsia="en-GB"/>
        </w:rPr>
        <w:t xml:space="preserve"> determines the maximum number of unavailable S-SSB periods. If </w:t>
      </w:r>
      <w:r w:rsidRPr="00495D84">
        <w:rPr>
          <w:i/>
          <w:iCs/>
        </w:rPr>
        <w:t>l</w:t>
      </w:r>
      <w:r w:rsidRPr="00495D84">
        <w:rPr>
          <w:vertAlign w:val="subscript"/>
        </w:rPr>
        <w:t>CCA</w:t>
      </w:r>
      <w:r w:rsidRPr="00495D84">
        <w:rPr>
          <w:lang w:eastAsia="en-GB"/>
        </w:rPr>
        <w:t xml:space="preserve"> </w:t>
      </w:r>
      <w:r w:rsidRPr="00495D84">
        <w:t>≥</w:t>
      </w:r>
      <w:r w:rsidRPr="00495D84">
        <w:rPr>
          <w:lang w:eastAsia="en-GB"/>
        </w:rPr>
        <w:t>L</w:t>
      </w:r>
      <w:r w:rsidRPr="00495D84">
        <w:rPr>
          <w:vertAlign w:val="subscript"/>
          <w:lang w:eastAsia="en-GB"/>
        </w:rPr>
        <w:t>CCA_SL</w:t>
      </w:r>
      <w:r w:rsidRPr="00495D84">
        <w:rPr>
          <w:lang w:eastAsia="en-GB"/>
        </w:rPr>
        <w:t>, the CCA attempt is considered successful for S-SSB transmissions.</w:t>
      </w:r>
    </w:p>
    <w:p w14:paraId="3DEBD436" w14:textId="77777777" w:rsidR="00D87BED" w:rsidRPr="00495D84" w:rsidRDefault="00D87BED" w:rsidP="00D87BED">
      <w:pPr>
        <w:spacing w:line="276" w:lineRule="auto"/>
        <w:rPr>
          <w:lang w:eastAsia="x-none"/>
        </w:rPr>
      </w:pPr>
      <w:r w:rsidRPr="00495D84">
        <w:t xml:space="preserve">Two candidate SSB occasions are modelled within each S-SSB period. </w:t>
      </w:r>
      <w:r w:rsidRPr="00495D84">
        <w:rPr>
          <w:lang w:eastAsia="x-none"/>
        </w:rPr>
        <w:t>To decide whether the CCA attempt for the two S-SSB occasions within each of S-SSB period is successful, TE shall:</w:t>
      </w:r>
    </w:p>
    <w:p w14:paraId="1B38F083" w14:textId="77777777" w:rsidR="00D87BED" w:rsidRPr="00495D84" w:rsidRDefault="00D87BED" w:rsidP="00D87BED">
      <w:pPr>
        <w:pStyle w:val="B10"/>
        <w:spacing w:line="276" w:lineRule="auto"/>
      </w:pPr>
      <w:r w:rsidRPr="00495D84">
        <w:t xml:space="preserve">1 - Generate a uniform random variable </w:t>
      </w:r>
      <w:r w:rsidRPr="00495D84">
        <w:rPr>
          <w:i/>
          <w:iCs/>
        </w:rPr>
        <w:t xml:space="preserve">p1 </w:t>
      </w:r>
      <w:r w:rsidRPr="00495D84">
        <w:t>from the range [0, 1] for the first candidate S-SSB occasion.</w:t>
      </w:r>
    </w:p>
    <w:p w14:paraId="726FA3B5" w14:textId="77777777" w:rsidR="00D87BED" w:rsidRPr="00495D84" w:rsidRDefault="00D87BED" w:rsidP="00D87BED">
      <w:pPr>
        <w:pStyle w:val="B10"/>
        <w:spacing w:line="276" w:lineRule="auto"/>
      </w:pPr>
      <w:r w:rsidRPr="00495D84">
        <w:t xml:space="preserve">2 - Transmit the S-SSB based on </w:t>
      </w:r>
      <w:r w:rsidRPr="00495D84">
        <w:rPr>
          <w:i/>
          <w:iCs/>
        </w:rPr>
        <w:t>p1</w:t>
      </w:r>
      <w:r w:rsidRPr="00495D84">
        <w:t xml:space="preserve"> in the first candidate occasion: </w:t>
      </w:r>
    </w:p>
    <w:p w14:paraId="3FE859F4" w14:textId="77777777" w:rsidR="00D87BED" w:rsidRPr="00495D84" w:rsidRDefault="00D87BED" w:rsidP="00D87BED">
      <w:pPr>
        <w:pStyle w:val="B20"/>
        <w:rPr>
          <w:lang w:eastAsia="en-GB"/>
        </w:rPr>
      </w:pPr>
      <w:r w:rsidRPr="00495D84">
        <w:t>-</w:t>
      </w:r>
      <w:r w:rsidRPr="00495D84">
        <w:tab/>
        <w:t xml:space="preserve">if </w:t>
      </w:r>
      <w:r w:rsidRPr="00495D84">
        <w:rPr>
          <w:i/>
          <w:iCs/>
        </w:rPr>
        <w:t xml:space="preserve">p1 </w:t>
      </w:r>
      <w:r w:rsidRPr="00495D84">
        <w:t xml:space="preserve">≤ </w:t>
      </w:r>
      <w:r w:rsidRPr="00495D84">
        <w:rPr>
          <w:lang w:eastAsia="en-GB"/>
        </w:rPr>
        <w:t>P</w:t>
      </w:r>
      <w:r w:rsidRPr="00495D84">
        <w:rPr>
          <w:vertAlign w:val="subscript"/>
          <w:lang w:eastAsia="en-GB"/>
        </w:rPr>
        <w:t>CCA_SL</w:t>
      </w:r>
      <w:r w:rsidRPr="00495D84">
        <w:rPr>
          <w:vertAlign w:val="subscript"/>
          <w:lang w:eastAsia="x-none"/>
        </w:rPr>
        <w:t>_SyncRefUE_1</w:t>
      </w:r>
      <w:r w:rsidRPr="00495D84">
        <w:t xml:space="preserve">, the S-SSB is transmitted in first candidate SSB occasion and this S-SSB period is considered as available to the DUT, </w:t>
      </w:r>
    </w:p>
    <w:p w14:paraId="4FCFC194" w14:textId="77777777" w:rsidR="00D87BED" w:rsidRPr="00495D84" w:rsidRDefault="00D87BED" w:rsidP="00D87BED">
      <w:pPr>
        <w:pStyle w:val="B20"/>
        <w:rPr>
          <w:lang w:eastAsia="en-GB"/>
        </w:rPr>
      </w:pPr>
      <w:r w:rsidRPr="00495D84">
        <w:t>-</w:t>
      </w:r>
      <w:r w:rsidRPr="00495D84">
        <w:tab/>
        <w:t xml:space="preserve">else TE shall generate a uniform random variable </w:t>
      </w:r>
      <w:r w:rsidRPr="00495D84">
        <w:rPr>
          <w:i/>
          <w:iCs/>
          <w:lang w:eastAsia="en-GB"/>
        </w:rPr>
        <w:t xml:space="preserve">p2 </w:t>
      </w:r>
      <w:r w:rsidRPr="00495D84">
        <w:t>from the range [0, 1] for the second candidate SSB occasion</w:t>
      </w:r>
      <w:r w:rsidRPr="00495D84" w:rsidDel="006E3FF3">
        <w:rPr>
          <w:lang w:eastAsia="en-GB"/>
        </w:rPr>
        <w:t xml:space="preserve"> </w:t>
      </w:r>
    </w:p>
    <w:p w14:paraId="70421FBB" w14:textId="77777777" w:rsidR="00D87BED" w:rsidRPr="00495D84" w:rsidRDefault="00D87BED" w:rsidP="00D87BED">
      <w:pPr>
        <w:pStyle w:val="B30"/>
      </w:pPr>
      <w:r w:rsidRPr="00495D84">
        <w:rPr>
          <w:lang w:eastAsia="en-GB"/>
        </w:rPr>
        <w:t>-</w:t>
      </w:r>
      <w:r w:rsidRPr="00495D84">
        <w:tab/>
      </w:r>
      <w:r w:rsidRPr="00495D84">
        <w:rPr>
          <w:lang w:eastAsia="en-GB"/>
        </w:rPr>
        <w:t xml:space="preserve">If </w:t>
      </w:r>
      <w:r w:rsidRPr="00495D84">
        <w:rPr>
          <w:i/>
          <w:iCs/>
          <w:lang w:eastAsia="en-GB"/>
        </w:rPr>
        <w:t xml:space="preserve">p2 </w:t>
      </w:r>
      <w:r w:rsidRPr="00495D84">
        <w:rPr>
          <w:lang w:eastAsia="en-GB"/>
        </w:rPr>
        <w:t xml:space="preserve">≤ </w:t>
      </w:r>
      <w:r w:rsidRPr="00495D84">
        <w:t>P</w:t>
      </w:r>
      <w:r w:rsidRPr="00495D84">
        <w:rPr>
          <w:vertAlign w:val="subscript"/>
        </w:rPr>
        <w:t>CCA_SL_SyncRefUE_</w:t>
      </w:r>
      <w:r w:rsidRPr="00495D84">
        <w:rPr>
          <w:vertAlign w:val="subscript"/>
          <w:lang w:eastAsia="en-GB"/>
        </w:rPr>
        <w:t>2</w:t>
      </w:r>
      <w:r w:rsidRPr="00495D84">
        <w:rPr>
          <w:lang w:eastAsia="en-GB"/>
        </w:rPr>
        <w:t xml:space="preserve"> or if </w:t>
      </w:r>
      <w:r w:rsidRPr="00495D84">
        <w:rPr>
          <w:i/>
          <w:iCs/>
        </w:rPr>
        <w:t>l</w:t>
      </w:r>
      <w:r w:rsidRPr="00495D84">
        <w:rPr>
          <w:vertAlign w:val="subscript"/>
        </w:rPr>
        <w:t>CCA</w:t>
      </w:r>
      <w:r w:rsidRPr="00495D84">
        <w:rPr>
          <w:lang w:eastAsia="en-GB"/>
        </w:rPr>
        <w:t xml:space="preserve"> </w:t>
      </w:r>
      <w:r w:rsidRPr="00495D84">
        <w:t xml:space="preserve">≥ </w:t>
      </w:r>
      <w:r w:rsidRPr="00495D84">
        <w:rPr>
          <w:lang w:eastAsia="en-GB"/>
        </w:rPr>
        <w:t>L</w:t>
      </w:r>
      <w:r w:rsidRPr="00495D84">
        <w:rPr>
          <w:vertAlign w:val="subscript"/>
          <w:lang w:eastAsia="en-GB"/>
        </w:rPr>
        <w:t>CCA_SL</w:t>
      </w:r>
      <w:r w:rsidRPr="00495D84">
        <w:rPr>
          <w:lang w:eastAsia="en-GB"/>
        </w:rPr>
        <w:t>, the S-SSB is transmitted in the second candidate SSB occasion;</w:t>
      </w:r>
    </w:p>
    <w:p w14:paraId="33C84863" w14:textId="77777777" w:rsidR="00D87BED" w:rsidRPr="00495D84" w:rsidRDefault="00D87BED" w:rsidP="00D87BED">
      <w:pPr>
        <w:pStyle w:val="B30"/>
      </w:pPr>
      <w:r w:rsidRPr="00495D84">
        <w:rPr>
          <w:lang w:eastAsia="en-GB"/>
        </w:rPr>
        <w:t>-</w:t>
      </w:r>
      <w:r w:rsidRPr="00495D84">
        <w:tab/>
      </w:r>
      <w:r w:rsidRPr="00495D84">
        <w:rPr>
          <w:lang w:eastAsia="en-GB"/>
        </w:rPr>
        <w:t xml:space="preserve">else this S-SSB period is muted. </w:t>
      </w:r>
    </w:p>
    <w:p w14:paraId="258DD6C2" w14:textId="77777777" w:rsidR="00D87BED" w:rsidRPr="00495D84" w:rsidRDefault="00D87BED" w:rsidP="00D87BED">
      <w:pPr>
        <w:spacing w:line="276" w:lineRule="auto"/>
      </w:pPr>
      <w:r w:rsidRPr="00495D84">
        <w:lastRenderedPageBreak/>
        <w:t>The above steps are repeated for each S-SSB periods in each time interval T</w:t>
      </w:r>
      <w:r w:rsidRPr="00495D84">
        <w:rPr>
          <w:vertAlign w:val="subscript"/>
        </w:rPr>
        <w:t>i</w:t>
      </w:r>
      <w:r w:rsidRPr="00495D84">
        <w:t xml:space="preserve"> of the test. The limit </w:t>
      </w:r>
      <w:r w:rsidRPr="00495D84">
        <w:rPr>
          <w:lang w:eastAsia="en-GB"/>
        </w:rPr>
        <w:t>L</w:t>
      </w:r>
      <w:r w:rsidRPr="00495D84">
        <w:rPr>
          <w:vertAlign w:val="subscript"/>
          <w:lang w:eastAsia="en-GB"/>
        </w:rPr>
        <w:t>CCA_SL</w:t>
      </w:r>
      <w:r w:rsidRPr="00495D84">
        <w:t xml:space="preserve"> is a configuration parameter for each test case.</w:t>
      </w:r>
    </w:p>
    <w:p w14:paraId="433352DF" w14:textId="4D748D51" w:rsidR="00D87BED" w:rsidRPr="00495D84" w:rsidRDefault="00D87BED" w:rsidP="00D87BED">
      <w:pPr>
        <w:rPr>
          <w:rFonts w:cs="v4.2.0"/>
          <w:szCs w:val="22"/>
        </w:rPr>
      </w:pPr>
      <w:r w:rsidRPr="00495D84">
        <w:t xml:space="preserve">In many test cases, the requirement under a test depends on the counter </w:t>
      </w:r>
      <w:r w:rsidRPr="00495D84">
        <w:rPr>
          <w:i/>
          <w:iCs/>
        </w:rPr>
        <w:t>l</w:t>
      </w:r>
      <w:r w:rsidRPr="00495D84">
        <w:rPr>
          <w:vertAlign w:val="subscript"/>
        </w:rPr>
        <w:t>CCA</w:t>
      </w:r>
      <w:r w:rsidRPr="00495D84">
        <w:rPr>
          <w:rFonts w:cs="v4.2.0"/>
          <w:szCs w:val="22"/>
        </w:rPr>
        <w:t>, so the test equipment shall track how many such S-SSB periods are not transmitted by TE during the test period.</w:t>
      </w:r>
    </w:p>
    <w:p w14:paraId="5DF54234" w14:textId="514F64AD" w:rsidR="00224B06" w:rsidRDefault="00224B06" w:rsidP="00224B06">
      <w:pPr>
        <w:pStyle w:val="Heading2"/>
      </w:pPr>
      <w:r>
        <w:t>A.3.27</w:t>
      </w:r>
      <w:r>
        <w:tab/>
        <w:t>Void</w:t>
      </w:r>
    </w:p>
    <w:p w14:paraId="16F7E15C" w14:textId="62984986" w:rsidR="00224B06" w:rsidRDefault="00224B06" w:rsidP="00153F82">
      <w:pPr>
        <w:pStyle w:val="Heading3"/>
      </w:pPr>
      <w:r>
        <w:t>A.3.27.1</w:t>
      </w:r>
      <w:r>
        <w:tab/>
        <w:t>Void</w:t>
      </w:r>
    </w:p>
    <w:p w14:paraId="4B8B575F" w14:textId="0B7F8FE5" w:rsidR="00224B06" w:rsidRDefault="00224B06" w:rsidP="00153F82">
      <w:pPr>
        <w:pStyle w:val="Heading3"/>
      </w:pPr>
      <w:r>
        <w:t>A.3.27.2</w:t>
      </w:r>
      <w:r w:rsidR="0049578F">
        <w:tab/>
      </w:r>
      <w:r>
        <w:t>Void</w:t>
      </w:r>
    </w:p>
    <w:p w14:paraId="1389A7D8" w14:textId="5E421E9B" w:rsidR="00224B06" w:rsidRDefault="00224B06" w:rsidP="00153F82">
      <w:pPr>
        <w:pStyle w:val="Heading3"/>
      </w:pPr>
      <w:r>
        <w:t>A.3.27.3</w:t>
      </w:r>
      <w:r>
        <w:tab/>
        <w:t>Void</w:t>
      </w:r>
    </w:p>
    <w:p w14:paraId="3A1F50FA" w14:textId="09C1AC9D" w:rsidR="00224B06" w:rsidRDefault="00224B06" w:rsidP="00153F82">
      <w:pPr>
        <w:pStyle w:val="Heading3"/>
      </w:pPr>
      <w:r>
        <w:t>A.3.27.4</w:t>
      </w:r>
      <w:r>
        <w:tab/>
        <w:t>Void</w:t>
      </w:r>
    </w:p>
    <w:p w14:paraId="63A2B432" w14:textId="5130CE6A" w:rsidR="00224B06" w:rsidRDefault="00224B06" w:rsidP="00153F82">
      <w:pPr>
        <w:pStyle w:val="Heading3"/>
      </w:pPr>
      <w:r>
        <w:t>A.3.27.5</w:t>
      </w:r>
      <w:r>
        <w:tab/>
        <w:t>Void</w:t>
      </w:r>
    </w:p>
    <w:p w14:paraId="53C90448" w14:textId="77777777" w:rsidR="00C33A2B" w:rsidRPr="00495D84" w:rsidRDefault="00C33A2B" w:rsidP="00C33A2B">
      <w:pPr>
        <w:pStyle w:val="Heading2"/>
      </w:pPr>
      <w:r w:rsidRPr="00495D84">
        <w:t>A.3.28</w:t>
      </w:r>
      <w:r w:rsidRPr="00495D84">
        <w:tab/>
        <w:t>Discovery Burst Transmission Window configuration under CCA</w:t>
      </w:r>
    </w:p>
    <w:p w14:paraId="61B62C4D" w14:textId="77777777" w:rsidR="00C33A2B" w:rsidRPr="00495D84" w:rsidRDefault="00C33A2B" w:rsidP="00C33A2B">
      <w:pPr>
        <w:pStyle w:val="Heading3"/>
      </w:pPr>
      <w:r w:rsidRPr="00495D84">
        <w:t>A.3.28.1</w:t>
      </w:r>
      <w:r w:rsidRPr="00495D84">
        <w:tab/>
        <w:t>DBT Window pattern 1: DBT Window period = 20 ms with DBT Window duration = 1 ms</w:t>
      </w:r>
    </w:p>
    <w:p w14:paraId="24CE6043" w14:textId="77777777" w:rsidR="00C33A2B" w:rsidRPr="00495D84" w:rsidRDefault="00C33A2B" w:rsidP="00C33A2B">
      <w:pPr>
        <w:pStyle w:val="TH"/>
      </w:pPr>
      <w:r w:rsidRPr="00495D84">
        <w:t>Table A.3.28.1-1: DBT.1: DBT Window 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C33A2B" w:rsidRPr="00495D84" w14:paraId="15497BE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0BD4A7D0" w:rsidR="00C33A2B" w:rsidRPr="00495D84" w:rsidRDefault="00C33A2B" w:rsidP="00190815">
            <w:pPr>
              <w:pStyle w:val="TAH"/>
            </w:pPr>
            <w:r w:rsidRPr="00495D84">
              <w:t>SMTC</w:t>
            </w:r>
            <w:r w:rsidR="00B27C84">
              <w:t xml:space="preserve"> </w:t>
            </w:r>
            <w:r w:rsidRPr="00495D84">
              <w:t>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495D84" w:rsidRDefault="00C33A2B" w:rsidP="00190815">
            <w:pPr>
              <w:pStyle w:val="TAH"/>
            </w:pPr>
            <w:r w:rsidRPr="00495D84">
              <w:t>Values</w:t>
            </w:r>
          </w:p>
        </w:tc>
      </w:tr>
      <w:tr w:rsidR="00C33A2B" w:rsidRPr="00495D84" w14:paraId="5B5FE47C"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646108B1"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3E130398" w:rsidR="00C33A2B" w:rsidRPr="00495D84" w:rsidRDefault="00C33A2B" w:rsidP="00190815">
            <w:pPr>
              <w:pStyle w:val="TAL"/>
            </w:pPr>
            <w:r w:rsidRPr="00495D84">
              <w:t>20</w:t>
            </w:r>
            <w:r w:rsidR="00B27C84">
              <w:t xml:space="preserve"> </w:t>
            </w:r>
            <w:r w:rsidRPr="00495D84">
              <w:t>ms</w:t>
            </w:r>
          </w:p>
        </w:tc>
      </w:tr>
      <w:tr w:rsidR="00C33A2B" w:rsidRPr="00495D84" w14:paraId="50DD6817"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13782FFB"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0B5FA4EC" w:rsidR="00C33A2B" w:rsidRPr="00495D84" w:rsidRDefault="00C33A2B" w:rsidP="00190815">
            <w:pPr>
              <w:pStyle w:val="TAL"/>
            </w:pPr>
            <w:r w:rsidRPr="00495D84">
              <w:t>0</w:t>
            </w:r>
            <w:r w:rsidR="00B27C84">
              <w:t xml:space="preserve"> </w:t>
            </w:r>
            <w:r w:rsidRPr="00495D84">
              <w:t>ms</w:t>
            </w:r>
          </w:p>
        </w:tc>
      </w:tr>
      <w:tr w:rsidR="00C33A2B" w:rsidRPr="00495D84" w14:paraId="67C3F502" w14:textId="77777777" w:rsidTr="00B27C84">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65A4B70D" w:rsidR="00C33A2B" w:rsidRPr="00495D84" w:rsidRDefault="00C33A2B" w:rsidP="00190815">
            <w:pPr>
              <w:pStyle w:val="TAL"/>
            </w:pPr>
            <w:r w:rsidRPr="00495D84">
              <w:t>Discovery</w:t>
            </w:r>
            <w:r w:rsidR="00B27C84">
              <w:t xml:space="preserve"> </w:t>
            </w:r>
            <w:r w:rsidRPr="00495D84">
              <w:t>burst</w:t>
            </w:r>
            <w:r w:rsidR="00B27C84">
              <w:t xml:space="preserve"> </w:t>
            </w:r>
            <w:r w:rsidRPr="00495D84">
              <w:t>transmission</w:t>
            </w:r>
            <w:r w:rsidR="00B27C84">
              <w:t xml:space="preserve"> </w:t>
            </w:r>
            <w:r w:rsidRPr="00495D84">
              <w:t>window</w:t>
            </w:r>
            <w:r w:rsidR="00B27C84">
              <w:t xml:space="preserve"> </w:t>
            </w:r>
            <w:r w:rsidRPr="00495D84">
              <w:t>duration</w:t>
            </w:r>
            <w:r w:rsidR="00B27C84">
              <w:t xml:space="preserve"> </w:t>
            </w:r>
          </w:p>
        </w:tc>
        <w:tc>
          <w:tcPr>
            <w:tcW w:w="2693" w:type="dxa"/>
            <w:tcBorders>
              <w:top w:val="single" w:sz="4" w:space="0" w:color="auto"/>
              <w:left w:val="single" w:sz="4" w:space="0" w:color="auto"/>
              <w:bottom w:val="single" w:sz="4" w:space="0" w:color="auto"/>
              <w:right w:val="single" w:sz="4" w:space="0" w:color="auto"/>
            </w:tcBorders>
            <w:hideMark/>
          </w:tcPr>
          <w:p w14:paraId="683F8451" w14:textId="19AE3222" w:rsidR="00C33A2B" w:rsidRPr="00495D84" w:rsidRDefault="00C33A2B" w:rsidP="00190815">
            <w:pPr>
              <w:pStyle w:val="TAL"/>
            </w:pPr>
            <w:r w:rsidRPr="00495D84">
              <w:t>1</w:t>
            </w:r>
            <w:r w:rsidR="00B27C84">
              <w:t xml:space="preserve"> </w:t>
            </w:r>
            <w:r w:rsidRPr="00495D84">
              <w:t>ms</w:t>
            </w:r>
          </w:p>
        </w:tc>
      </w:tr>
    </w:tbl>
    <w:p w14:paraId="639B48E8" w14:textId="77777777" w:rsidR="00C33A2B" w:rsidRPr="00495D84" w:rsidRDefault="00C33A2B" w:rsidP="00253B01"/>
    <w:p w14:paraId="5748DDCC" w14:textId="77777777" w:rsidR="00C33A2B" w:rsidRPr="00495D84" w:rsidRDefault="00C33A2B" w:rsidP="00C33A2B">
      <w:pPr>
        <w:pStyle w:val="Heading2"/>
        <w:ind w:left="576" w:hanging="576"/>
      </w:pPr>
      <w:r w:rsidRPr="00495D84">
        <w:t>A.3.29</w:t>
      </w:r>
      <w:r w:rsidRPr="00495D84">
        <w:tab/>
        <w:t>Testing principles for UE capable of only NR bands with shared spectrum access</w:t>
      </w:r>
    </w:p>
    <w:p w14:paraId="2171BC12" w14:textId="77777777" w:rsidR="00C33A2B" w:rsidRPr="00495D84" w:rsidRDefault="00C33A2B" w:rsidP="00C33A2B">
      <w:pPr>
        <w:pStyle w:val="Heading3"/>
        <w:ind w:left="720" w:hanging="720"/>
      </w:pPr>
      <w:r w:rsidRPr="00495D84">
        <w:t>A.3.29.1</w:t>
      </w:r>
      <w:r w:rsidRPr="00495D84">
        <w:tab/>
        <w:t>Introduction</w:t>
      </w:r>
    </w:p>
    <w:p w14:paraId="2348B3AA" w14:textId="77777777" w:rsidR="00C33A2B" w:rsidRPr="00495D84" w:rsidRDefault="00C33A2B" w:rsidP="00C33A2B">
      <w:r w:rsidRPr="00495D84">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495D84" w:rsidRDefault="00C33A2B" w:rsidP="00C33A2B">
      <w:pPr>
        <w:pStyle w:val="Heading3"/>
        <w:ind w:left="720" w:hanging="720"/>
      </w:pPr>
      <w:r w:rsidRPr="00495D84">
        <w:t>A.3.29.2</w:t>
      </w:r>
      <w:r w:rsidRPr="00495D84">
        <w:tab/>
        <w:t>Principle of testing for UE capable of EN-DC with only NR bands with shared spectrum access</w:t>
      </w:r>
    </w:p>
    <w:p w14:paraId="145E5F9D" w14:textId="53A94260" w:rsidR="00C33A2B" w:rsidRPr="00495D84" w:rsidRDefault="00C33A2B" w:rsidP="00C33A2B">
      <w:r w:rsidRPr="00495D84">
        <w:t xml:space="preserve">In </w:t>
      </w:r>
      <w:r w:rsidR="00E94096">
        <w:t>annex</w:t>
      </w:r>
      <w:r w:rsidRPr="00495D84">
        <w:t xml:space="preserve">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495D84" w:rsidRDefault="00C33A2B" w:rsidP="00C33A2B">
      <w:pPr>
        <w:pStyle w:val="TH"/>
        <w:rPr>
          <w:u w:val="single"/>
        </w:rPr>
      </w:pPr>
      <w:r w:rsidRPr="00495D84">
        <w:lastRenderedPageBreak/>
        <w:t>Table A.3.29.2-1: Test cases applicable to UE supporting EN-DC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4"/>
        <w:gridCol w:w="1419"/>
        <w:gridCol w:w="6236"/>
      </w:tblGrid>
      <w:tr w:rsidR="00C33A2B" w:rsidRPr="00495D84" w14:paraId="472EE00B" w14:textId="77777777" w:rsidTr="00B27C84">
        <w:trPr>
          <w:jc w:val="center"/>
        </w:trPr>
        <w:tc>
          <w:tcPr>
            <w:tcW w:w="1974" w:type="dxa"/>
            <w:shd w:val="clear" w:color="auto" w:fill="auto"/>
            <w:vAlign w:val="center"/>
          </w:tcPr>
          <w:p w14:paraId="629FC214" w14:textId="2BF263F5" w:rsidR="00C33A2B" w:rsidRPr="00495D84" w:rsidRDefault="00C33A2B" w:rsidP="00190815">
            <w:pPr>
              <w:pStyle w:val="TAH"/>
            </w:pPr>
            <w:r w:rsidRPr="00495D84">
              <w:t>Test</w:t>
            </w:r>
            <w:r w:rsidR="00B27C84">
              <w:t xml:space="preserve"> </w:t>
            </w:r>
            <w:r w:rsidRPr="00495D84">
              <w:t>category</w:t>
            </w:r>
          </w:p>
        </w:tc>
        <w:tc>
          <w:tcPr>
            <w:tcW w:w="1419" w:type="dxa"/>
            <w:shd w:val="clear" w:color="auto" w:fill="auto"/>
            <w:vAlign w:val="center"/>
          </w:tcPr>
          <w:p w14:paraId="25E572A7" w14:textId="77777777" w:rsidR="00C33A2B" w:rsidRPr="00495D84" w:rsidRDefault="00C33A2B" w:rsidP="00190815">
            <w:pPr>
              <w:pStyle w:val="TAH"/>
              <w:rPr>
                <w:lang w:eastAsia="zh-CN"/>
              </w:rPr>
            </w:pPr>
            <w:r w:rsidRPr="00495D84">
              <w:rPr>
                <w:lang w:eastAsia="zh-CN"/>
              </w:rPr>
              <w:t>Section</w:t>
            </w:r>
          </w:p>
        </w:tc>
        <w:tc>
          <w:tcPr>
            <w:tcW w:w="6236" w:type="dxa"/>
            <w:shd w:val="clear" w:color="auto" w:fill="auto"/>
            <w:vAlign w:val="center"/>
          </w:tcPr>
          <w:p w14:paraId="6E6C2E08" w14:textId="2911F9D9" w:rsidR="00C33A2B" w:rsidRPr="00495D84" w:rsidRDefault="00C33A2B" w:rsidP="00190815">
            <w:pPr>
              <w:pStyle w:val="TAH"/>
            </w:pPr>
            <w:r w:rsidRPr="00495D84">
              <w:t>Test</w:t>
            </w:r>
            <w:r w:rsidR="00B27C84">
              <w:t xml:space="preserve"> </w:t>
            </w:r>
            <w:r w:rsidRPr="00495D84">
              <w:t>case</w:t>
            </w:r>
          </w:p>
        </w:tc>
      </w:tr>
      <w:tr w:rsidR="00C33A2B" w:rsidRPr="00495D84" w14:paraId="5383770E" w14:textId="77777777" w:rsidTr="00B27C84">
        <w:trPr>
          <w:jc w:val="center"/>
        </w:trPr>
        <w:tc>
          <w:tcPr>
            <w:tcW w:w="1974" w:type="dxa"/>
            <w:vMerge w:val="restart"/>
            <w:shd w:val="clear" w:color="auto" w:fill="auto"/>
            <w:vAlign w:val="center"/>
          </w:tcPr>
          <w:p w14:paraId="6C55D8A4" w14:textId="3987F50A" w:rsidR="00C33A2B" w:rsidRPr="00495D84" w:rsidRDefault="00C33A2B" w:rsidP="00190815">
            <w:pPr>
              <w:pStyle w:val="TAC"/>
              <w:rPr>
                <w:lang w:eastAsia="zh-CN"/>
              </w:rPr>
            </w:pPr>
            <w:r w:rsidRPr="00495D84">
              <w:t>Active</w:t>
            </w:r>
            <w:r w:rsidR="00B27C84">
              <w:t xml:space="preserve"> </w:t>
            </w:r>
            <w:r w:rsidRPr="00495D84">
              <w:t>BWP</w:t>
            </w:r>
            <w:r w:rsidR="00B27C84">
              <w:t xml:space="preserve"> </w:t>
            </w:r>
            <w:r w:rsidRPr="00495D84">
              <w:t>switching</w:t>
            </w:r>
          </w:p>
        </w:tc>
        <w:tc>
          <w:tcPr>
            <w:tcW w:w="1419" w:type="dxa"/>
            <w:shd w:val="clear" w:color="auto" w:fill="auto"/>
            <w:vAlign w:val="center"/>
          </w:tcPr>
          <w:p w14:paraId="3464F2D5" w14:textId="77777777" w:rsidR="00C33A2B" w:rsidRPr="00495D84" w:rsidRDefault="00C33A2B" w:rsidP="00190815">
            <w:pPr>
              <w:pStyle w:val="TAC"/>
              <w:jc w:val="left"/>
              <w:rPr>
                <w:lang w:eastAsia="zh-CN"/>
              </w:rPr>
            </w:pPr>
            <w:r w:rsidRPr="00495D84">
              <w:t>A.10.3.5.2.1</w:t>
            </w:r>
          </w:p>
        </w:tc>
        <w:tc>
          <w:tcPr>
            <w:tcW w:w="6236" w:type="dxa"/>
            <w:shd w:val="clear" w:color="auto" w:fill="auto"/>
            <w:vAlign w:val="center"/>
          </w:tcPr>
          <w:p w14:paraId="1FC4948C" w14:textId="24BACA47"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58FA4127" w14:textId="77777777" w:rsidTr="00B27C84">
        <w:trPr>
          <w:jc w:val="center"/>
        </w:trPr>
        <w:tc>
          <w:tcPr>
            <w:tcW w:w="1974" w:type="dxa"/>
            <w:vMerge/>
            <w:shd w:val="clear" w:color="auto" w:fill="auto"/>
            <w:vAlign w:val="center"/>
          </w:tcPr>
          <w:p w14:paraId="757B36C3" w14:textId="77777777" w:rsidR="00C33A2B" w:rsidRPr="00495D84" w:rsidRDefault="00C33A2B" w:rsidP="00190815">
            <w:pPr>
              <w:pStyle w:val="TAC"/>
            </w:pPr>
          </w:p>
        </w:tc>
        <w:tc>
          <w:tcPr>
            <w:tcW w:w="1419" w:type="dxa"/>
            <w:shd w:val="clear" w:color="auto" w:fill="auto"/>
            <w:vAlign w:val="center"/>
          </w:tcPr>
          <w:p w14:paraId="12F0DF83" w14:textId="77777777" w:rsidR="00C33A2B" w:rsidRPr="00495D84" w:rsidRDefault="00C33A2B" w:rsidP="00190815">
            <w:pPr>
              <w:pStyle w:val="TAC"/>
              <w:jc w:val="left"/>
              <w:rPr>
                <w:lang w:eastAsia="zh-CN"/>
              </w:rPr>
            </w:pPr>
            <w:r w:rsidRPr="00495D84">
              <w:t>A.10.3.5.2.2</w:t>
            </w:r>
          </w:p>
        </w:tc>
        <w:tc>
          <w:tcPr>
            <w:tcW w:w="6236" w:type="dxa"/>
            <w:shd w:val="clear" w:color="auto" w:fill="auto"/>
            <w:vAlign w:val="center"/>
          </w:tcPr>
          <w:p w14:paraId="3DBB640E" w14:textId="3A60ADBD"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FR1</w:t>
            </w:r>
            <w:r w:rsidR="00B27C84">
              <w:t xml:space="preserve"> </w:t>
            </w:r>
            <w:r w:rsidRPr="00495D84">
              <w:t>SCell</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r w:rsidR="00C33A2B" w:rsidRPr="00495D84" w14:paraId="04F0C9C7" w14:textId="77777777" w:rsidTr="00B27C84">
        <w:trPr>
          <w:jc w:val="center"/>
        </w:trPr>
        <w:tc>
          <w:tcPr>
            <w:tcW w:w="1974" w:type="dxa"/>
            <w:vMerge/>
            <w:shd w:val="clear" w:color="auto" w:fill="auto"/>
            <w:vAlign w:val="center"/>
          </w:tcPr>
          <w:p w14:paraId="13A26DBB" w14:textId="77777777" w:rsidR="00C33A2B" w:rsidRPr="00495D84" w:rsidRDefault="00C33A2B" w:rsidP="00190815">
            <w:pPr>
              <w:pStyle w:val="TAC"/>
            </w:pPr>
          </w:p>
        </w:tc>
        <w:tc>
          <w:tcPr>
            <w:tcW w:w="1419" w:type="dxa"/>
            <w:shd w:val="clear" w:color="auto" w:fill="auto"/>
            <w:vAlign w:val="center"/>
          </w:tcPr>
          <w:p w14:paraId="59585C60" w14:textId="77777777" w:rsidR="00C33A2B" w:rsidRPr="00495D84" w:rsidRDefault="00C33A2B" w:rsidP="00190815">
            <w:pPr>
              <w:pStyle w:val="TAC"/>
              <w:jc w:val="left"/>
              <w:rPr>
                <w:lang w:eastAsia="zh-CN"/>
              </w:rPr>
            </w:pPr>
            <w:r w:rsidRPr="00495D84">
              <w:t>A.10.3.5.3.1</w:t>
            </w:r>
          </w:p>
        </w:tc>
        <w:tc>
          <w:tcPr>
            <w:tcW w:w="6236" w:type="dxa"/>
            <w:shd w:val="clear" w:color="auto" w:fill="auto"/>
            <w:vAlign w:val="center"/>
          </w:tcPr>
          <w:p w14:paraId="2DDCA69E" w14:textId="375C60A4" w:rsidR="00C33A2B" w:rsidRPr="00495D84" w:rsidRDefault="00C33A2B" w:rsidP="00190815">
            <w:pPr>
              <w:pStyle w:val="TAC"/>
              <w:jc w:val="left"/>
            </w:pPr>
            <w:r w:rsidRPr="00495D84">
              <w:t>E-UTRAN</w:t>
            </w:r>
            <w:r w:rsidR="00B27C84">
              <w:t xml:space="preserve"> </w:t>
            </w:r>
            <w:r w:rsidRPr="00495D84">
              <w:t>–</w:t>
            </w:r>
            <w:r w:rsidR="00B27C84">
              <w:t xml:space="preserve"> </w:t>
            </w:r>
            <w:r w:rsidRPr="00495D84">
              <w:t>NR</w:t>
            </w:r>
            <w:r w:rsidR="00B27C84">
              <w:t xml:space="preserve"> </w:t>
            </w:r>
            <w:r w:rsidRPr="00495D84">
              <w:t>PSCell</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in</w:t>
            </w:r>
            <w:r w:rsidR="00B27C84">
              <w:t xml:space="preserve"> </w:t>
            </w:r>
            <w:r w:rsidRPr="00495D84">
              <w:t>non-DRX</w:t>
            </w:r>
            <w:r w:rsidR="00B27C84">
              <w:t xml:space="preserve"> </w:t>
            </w:r>
            <w:r w:rsidRPr="00495D84">
              <w:t>in</w:t>
            </w:r>
            <w:r w:rsidR="00B27C84">
              <w:t xml:space="preserve"> </w:t>
            </w:r>
            <w:r w:rsidRPr="00495D84">
              <w:t>synchronous</w:t>
            </w:r>
            <w:r w:rsidR="00B27C84">
              <w:t xml:space="preserve"> </w:t>
            </w:r>
            <w:r w:rsidRPr="00495D84">
              <w:t>EN-DC</w:t>
            </w:r>
          </w:p>
        </w:tc>
      </w:tr>
    </w:tbl>
    <w:p w14:paraId="24798A9F" w14:textId="77777777" w:rsidR="00C33A2B" w:rsidRPr="00495D84" w:rsidRDefault="00C33A2B" w:rsidP="00253B01">
      <w:pPr>
        <w:rPr>
          <w:lang w:eastAsia="zh-CN"/>
        </w:rPr>
      </w:pPr>
    </w:p>
    <w:p w14:paraId="65C7B97F" w14:textId="77777777" w:rsidR="00C33A2B" w:rsidRPr="00495D84" w:rsidRDefault="00C33A2B" w:rsidP="00C33A2B">
      <w:pPr>
        <w:pStyle w:val="Heading3"/>
        <w:ind w:left="720" w:hanging="720"/>
      </w:pPr>
      <w:r w:rsidRPr="00495D84">
        <w:t>A.3.29.3</w:t>
      </w:r>
      <w:r w:rsidRPr="00495D84">
        <w:tab/>
        <w:t>Principle of testing for UE capable of SA operation with only NR bands with shared spectrum access</w:t>
      </w:r>
    </w:p>
    <w:p w14:paraId="3A241EC5" w14:textId="63A7CFBC" w:rsidR="00C33A2B" w:rsidRPr="00495D84" w:rsidRDefault="00C33A2B" w:rsidP="00C33A2B">
      <w:r w:rsidRPr="00495D84">
        <w:t xml:space="preserve">In </w:t>
      </w:r>
      <w:r w:rsidR="00E94096">
        <w:t>annex</w:t>
      </w:r>
      <w:r w:rsidRPr="00495D84">
        <w:t xml:space="preserve">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495D84" w:rsidRDefault="00C33A2B" w:rsidP="00C33A2B">
      <w:pPr>
        <w:pStyle w:val="TH"/>
        <w:rPr>
          <w:u w:val="single"/>
        </w:rPr>
      </w:pPr>
      <w:r w:rsidRPr="00495D84">
        <w:t>Table A.3.29.3-1: Test cases applicable to UE supporting SA operation with only NR bands with shared spectrum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409"/>
        <w:gridCol w:w="6008"/>
      </w:tblGrid>
      <w:tr w:rsidR="00C33A2B" w:rsidRPr="00495D84" w14:paraId="331C00B9" w14:textId="77777777" w:rsidTr="00B27C84">
        <w:trPr>
          <w:jc w:val="center"/>
        </w:trPr>
        <w:tc>
          <w:tcPr>
            <w:tcW w:w="1933" w:type="dxa"/>
            <w:shd w:val="clear" w:color="auto" w:fill="auto"/>
            <w:vAlign w:val="center"/>
          </w:tcPr>
          <w:p w14:paraId="74422DCA" w14:textId="4EEC2352" w:rsidR="00C33A2B" w:rsidRPr="00495D84" w:rsidRDefault="00C33A2B" w:rsidP="00190815">
            <w:pPr>
              <w:pStyle w:val="TAH"/>
            </w:pPr>
            <w:r w:rsidRPr="00495D84">
              <w:t>Test</w:t>
            </w:r>
            <w:r w:rsidR="00B27C84">
              <w:t xml:space="preserve"> </w:t>
            </w:r>
            <w:r w:rsidRPr="00495D84">
              <w:t>category</w:t>
            </w:r>
          </w:p>
        </w:tc>
        <w:tc>
          <w:tcPr>
            <w:tcW w:w="1409" w:type="dxa"/>
            <w:shd w:val="clear" w:color="auto" w:fill="auto"/>
            <w:vAlign w:val="center"/>
          </w:tcPr>
          <w:p w14:paraId="29E39393" w14:textId="77777777" w:rsidR="00C33A2B" w:rsidRPr="00495D84" w:rsidRDefault="00C33A2B" w:rsidP="00190815">
            <w:pPr>
              <w:pStyle w:val="TAH"/>
              <w:rPr>
                <w:lang w:eastAsia="zh-CN"/>
              </w:rPr>
            </w:pPr>
            <w:r w:rsidRPr="00495D84">
              <w:rPr>
                <w:lang w:eastAsia="zh-CN"/>
              </w:rPr>
              <w:t>Section</w:t>
            </w:r>
          </w:p>
        </w:tc>
        <w:tc>
          <w:tcPr>
            <w:tcW w:w="6008" w:type="dxa"/>
            <w:shd w:val="clear" w:color="auto" w:fill="auto"/>
            <w:vAlign w:val="center"/>
          </w:tcPr>
          <w:p w14:paraId="1AA1252D" w14:textId="19411DF5" w:rsidR="00C33A2B" w:rsidRPr="00495D84" w:rsidRDefault="00C33A2B" w:rsidP="00190815">
            <w:pPr>
              <w:pStyle w:val="TAH"/>
            </w:pPr>
            <w:r w:rsidRPr="00495D84">
              <w:t>Test</w:t>
            </w:r>
            <w:r w:rsidR="00B27C84">
              <w:t xml:space="preserve"> </w:t>
            </w:r>
            <w:r w:rsidRPr="00495D84">
              <w:t>case</w:t>
            </w:r>
          </w:p>
        </w:tc>
      </w:tr>
      <w:tr w:rsidR="00C33A2B" w:rsidRPr="00495D84" w14:paraId="72EB0E30" w14:textId="77777777" w:rsidTr="00B27C84">
        <w:trPr>
          <w:jc w:val="center"/>
        </w:trPr>
        <w:tc>
          <w:tcPr>
            <w:tcW w:w="1933" w:type="dxa"/>
            <w:vMerge w:val="restart"/>
            <w:shd w:val="clear" w:color="auto" w:fill="auto"/>
            <w:vAlign w:val="center"/>
          </w:tcPr>
          <w:p w14:paraId="545476B9" w14:textId="55E62390" w:rsidR="00C33A2B" w:rsidRPr="00495D84" w:rsidRDefault="00C33A2B" w:rsidP="00190815">
            <w:pPr>
              <w:pStyle w:val="TAC"/>
            </w:pPr>
            <w:r w:rsidRPr="00495D84">
              <w:t>Active</w:t>
            </w:r>
            <w:r w:rsidR="00B27C84">
              <w:t xml:space="preserve"> </w:t>
            </w:r>
            <w:r w:rsidRPr="00495D84">
              <w:t>BWP</w:t>
            </w:r>
            <w:r w:rsidR="00B27C84">
              <w:t xml:space="preserve"> </w:t>
            </w:r>
            <w:r w:rsidRPr="00495D84">
              <w:t>switching</w:t>
            </w:r>
          </w:p>
        </w:tc>
        <w:tc>
          <w:tcPr>
            <w:tcW w:w="1409" w:type="dxa"/>
            <w:shd w:val="clear" w:color="auto" w:fill="auto"/>
            <w:vAlign w:val="center"/>
          </w:tcPr>
          <w:p w14:paraId="475B75EB" w14:textId="77777777" w:rsidR="00C33A2B" w:rsidRPr="00495D84" w:rsidRDefault="00C33A2B" w:rsidP="00190815">
            <w:pPr>
              <w:pStyle w:val="TAC"/>
              <w:jc w:val="left"/>
              <w:rPr>
                <w:lang w:eastAsia="zh-CN"/>
              </w:rPr>
            </w:pPr>
            <w:r w:rsidRPr="00495D84">
              <w:t>A.11.4.5.2.1</w:t>
            </w:r>
          </w:p>
        </w:tc>
        <w:tc>
          <w:tcPr>
            <w:tcW w:w="6008" w:type="dxa"/>
            <w:shd w:val="clear" w:color="auto" w:fill="auto"/>
            <w:vAlign w:val="center"/>
          </w:tcPr>
          <w:p w14:paraId="1AC782A1" w14:textId="2881E4E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PCell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C33A2B" w:rsidRPr="00495D84" w14:paraId="69620658" w14:textId="77777777" w:rsidTr="00B27C84">
        <w:trPr>
          <w:jc w:val="center"/>
        </w:trPr>
        <w:tc>
          <w:tcPr>
            <w:tcW w:w="1933" w:type="dxa"/>
            <w:vMerge/>
            <w:shd w:val="clear" w:color="auto" w:fill="auto"/>
            <w:vAlign w:val="center"/>
          </w:tcPr>
          <w:p w14:paraId="3E8C2E04" w14:textId="77777777" w:rsidR="00C33A2B" w:rsidRPr="00495D84" w:rsidRDefault="00C33A2B" w:rsidP="00190815">
            <w:pPr>
              <w:pStyle w:val="TAC"/>
            </w:pPr>
          </w:p>
        </w:tc>
        <w:tc>
          <w:tcPr>
            <w:tcW w:w="1409" w:type="dxa"/>
            <w:shd w:val="clear" w:color="auto" w:fill="auto"/>
            <w:vAlign w:val="center"/>
          </w:tcPr>
          <w:p w14:paraId="22CE1C8E" w14:textId="77777777" w:rsidR="00C33A2B" w:rsidRPr="00495D84" w:rsidRDefault="00C33A2B" w:rsidP="00190815">
            <w:pPr>
              <w:pStyle w:val="TAC"/>
              <w:jc w:val="left"/>
              <w:rPr>
                <w:lang w:eastAsia="zh-CN"/>
              </w:rPr>
            </w:pPr>
            <w:r w:rsidRPr="00495D84">
              <w:t>A.11.4.5.2.2</w:t>
            </w:r>
          </w:p>
        </w:tc>
        <w:tc>
          <w:tcPr>
            <w:tcW w:w="6008" w:type="dxa"/>
            <w:shd w:val="clear" w:color="auto" w:fill="auto"/>
            <w:vAlign w:val="center"/>
          </w:tcPr>
          <w:p w14:paraId="582A49E7" w14:textId="1E79FACA" w:rsidR="00C33A2B" w:rsidRPr="00495D84" w:rsidRDefault="00C33A2B"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r w:rsidR="00621AC9" w:rsidRPr="00495D84" w14:paraId="0FB44643" w14:textId="77777777" w:rsidTr="00B27C84">
        <w:trPr>
          <w:jc w:val="center"/>
        </w:trPr>
        <w:tc>
          <w:tcPr>
            <w:tcW w:w="1933" w:type="dxa"/>
            <w:vMerge/>
            <w:shd w:val="clear" w:color="auto" w:fill="auto"/>
            <w:vAlign w:val="center"/>
          </w:tcPr>
          <w:p w14:paraId="709A5F98" w14:textId="77777777" w:rsidR="00621AC9" w:rsidRPr="00495D84" w:rsidRDefault="00621AC9" w:rsidP="00190815">
            <w:pPr>
              <w:pStyle w:val="TAC"/>
            </w:pPr>
          </w:p>
        </w:tc>
        <w:tc>
          <w:tcPr>
            <w:tcW w:w="1409" w:type="dxa"/>
            <w:shd w:val="clear" w:color="auto" w:fill="auto"/>
            <w:vAlign w:val="center"/>
          </w:tcPr>
          <w:p w14:paraId="6D522D32" w14:textId="77777777" w:rsidR="00621AC9" w:rsidRPr="00495D84" w:rsidRDefault="00621AC9" w:rsidP="00190815">
            <w:pPr>
              <w:pStyle w:val="TAC"/>
              <w:jc w:val="left"/>
              <w:rPr>
                <w:lang w:eastAsia="zh-CN"/>
              </w:rPr>
            </w:pPr>
            <w:r w:rsidRPr="00495D84">
              <w:t>A.11.4.5.3.1</w:t>
            </w:r>
          </w:p>
        </w:tc>
        <w:tc>
          <w:tcPr>
            <w:tcW w:w="6008" w:type="dxa"/>
            <w:shd w:val="clear" w:color="auto" w:fill="auto"/>
            <w:vAlign w:val="center"/>
          </w:tcPr>
          <w:p w14:paraId="049CD56C" w14:textId="5EB643A9" w:rsidR="00621AC9" w:rsidRPr="00495D84" w:rsidRDefault="00621AC9" w:rsidP="00190815">
            <w:pPr>
              <w:pStyle w:val="TAC"/>
              <w:jc w:val="left"/>
            </w:pPr>
            <w:r w:rsidRPr="00495D84">
              <w:t>NR</w:t>
            </w:r>
            <w:r w:rsidR="00B27C84">
              <w:t xml:space="preserve"> </w:t>
            </w:r>
            <w:r w:rsidRPr="00495D84">
              <w:t>FR1</w:t>
            </w:r>
            <w:r w:rsidR="00B27C84">
              <w:t xml:space="preserve"> </w:t>
            </w:r>
            <w:r w:rsidRPr="00495D84">
              <w:t>DL</w:t>
            </w:r>
            <w:r w:rsidR="00B27C84">
              <w:t xml:space="preserve"> </w:t>
            </w:r>
            <w:r w:rsidRPr="00495D84">
              <w:t>active</w:t>
            </w:r>
            <w:r w:rsidR="00B27C84">
              <w:t xml:space="preserve"> </w:t>
            </w:r>
            <w:r w:rsidRPr="00495D84">
              <w:t>BWP</w:t>
            </w:r>
            <w:r w:rsidR="00B27C84">
              <w:t xml:space="preserve"> </w:t>
            </w:r>
            <w:r w:rsidRPr="00495D84">
              <w:t>switch</w:t>
            </w:r>
            <w:r w:rsidR="00B27C84">
              <w:t xml:space="preserve"> </w:t>
            </w:r>
            <w:r w:rsidRPr="00495D84">
              <w:t>of</w:t>
            </w:r>
            <w:r w:rsidR="00B27C84">
              <w:t xml:space="preserve"> </w:t>
            </w:r>
            <w:r w:rsidRPr="00495D84">
              <w:t>Cell</w:t>
            </w:r>
            <w:r w:rsidR="00B27C84">
              <w:t xml:space="preserve"> </w:t>
            </w:r>
            <w:r w:rsidRPr="00495D84">
              <w:t>with</w:t>
            </w:r>
            <w:r w:rsidR="00B27C84">
              <w:t xml:space="preserve"> </w:t>
            </w:r>
            <w:r w:rsidRPr="00495D84">
              <w:t>non-DRX</w:t>
            </w:r>
            <w:r w:rsidR="00B27C84">
              <w:t xml:space="preserve"> </w:t>
            </w:r>
            <w:r w:rsidRPr="00495D84">
              <w:t>in</w:t>
            </w:r>
            <w:r w:rsidR="00B27C84">
              <w:t xml:space="preserve"> </w:t>
            </w:r>
            <w:r w:rsidRPr="00495D84">
              <w:t>SA</w:t>
            </w:r>
          </w:p>
        </w:tc>
      </w:tr>
    </w:tbl>
    <w:p w14:paraId="2246EF0F" w14:textId="77777777" w:rsidR="00C33A2B" w:rsidRPr="00495D84" w:rsidRDefault="00C33A2B" w:rsidP="00C33A2B">
      <w:pPr>
        <w:rPr>
          <w:i/>
          <w:iCs/>
        </w:rPr>
      </w:pPr>
    </w:p>
    <w:p w14:paraId="52B4510D" w14:textId="1634AFDE" w:rsidR="00190815" w:rsidRPr="00495D84" w:rsidRDefault="00190815" w:rsidP="00190815">
      <w:pPr>
        <w:pStyle w:val="Heading2"/>
      </w:pPr>
      <w:r w:rsidRPr="00495D84">
        <w:t>A.3.30</w:t>
      </w:r>
      <w:r w:rsidRPr="00495D84">
        <w:tab/>
        <w:t>CSI-RS configurations for RRM</w:t>
      </w:r>
    </w:p>
    <w:p w14:paraId="6A964B51" w14:textId="29A36478" w:rsidR="00190815" w:rsidRPr="00495D84" w:rsidRDefault="00190815" w:rsidP="00190815">
      <w:pPr>
        <w:pStyle w:val="Heading3"/>
        <w:rPr>
          <w:snapToGrid w:val="0"/>
        </w:rPr>
      </w:pPr>
      <w:r w:rsidRPr="00495D84">
        <w:rPr>
          <w:snapToGrid w:val="0"/>
        </w:rPr>
        <w:t>A.3.30.1</w:t>
      </w:r>
      <w:r w:rsidRPr="00495D84">
        <w:rPr>
          <w:snapToGrid w:val="0"/>
        </w:rPr>
        <w:tab/>
        <w:t>FDD</w:t>
      </w:r>
    </w:p>
    <w:p w14:paraId="22D45C56" w14:textId="52454285" w:rsidR="00190815" w:rsidRPr="00495D84" w:rsidRDefault="00190815" w:rsidP="00253B01">
      <w:pPr>
        <w:pStyle w:val="TH"/>
      </w:pPr>
      <w:r w:rsidRPr="00495D84">
        <w:t>Table A.3.30.1-1: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33099FB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0D86F436"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FDD</w:t>
            </w:r>
          </w:p>
        </w:tc>
      </w:tr>
      <w:tr w:rsidR="00190815" w:rsidRPr="00495D84" w14:paraId="49896CFE" w14:textId="77777777" w:rsidTr="00B27C84">
        <w:trPr>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495D84" w:rsidRDefault="00190815" w:rsidP="00253B01">
            <w:pPr>
              <w:pStyle w:val="TAC"/>
            </w:pPr>
          </w:p>
        </w:tc>
      </w:tr>
      <w:tr w:rsidR="00190815" w:rsidRPr="00495D84" w14:paraId="14EDFD5C" w14:textId="77777777" w:rsidTr="00B27C84">
        <w:trPr>
          <w:jc w:val="center"/>
        </w:trPr>
        <w:tc>
          <w:tcPr>
            <w:tcW w:w="3145" w:type="dxa"/>
            <w:tcBorders>
              <w:top w:val="single" w:sz="4" w:space="0" w:color="auto"/>
              <w:left w:val="single" w:sz="4" w:space="0" w:color="auto"/>
              <w:right w:val="single" w:sz="4" w:space="0" w:color="auto"/>
            </w:tcBorders>
            <w:vAlign w:val="center"/>
          </w:tcPr>
          <w:p w14:paraId="38273613" w14:textId="56A5A8B3"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495D84" w:rsidRDefault="00190815" w:rsidP="00253B01">
            <w:pPr>
              <w:pStyle w:val="TAC"/>
            </w:pPr>
            <w:r w:rsidRPr="00495D84">
              <w:t>15</w:t>
            </w:r>
          </w:p>
        </w:tc>
      </w:tr>
      <w:tr w:rsidR="00190815" w:rsidRPr="00495D84" w14:paraId="1B6334ED" w14:textId="77777777" w:rsidTr="00B27C84">
        <w:trPr>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495D84" w:rsidRDefault="00190815" w:rsidP="00253B01">
            <w:pPr>
              <w:pStyle w:val="TAC"/>
            </w:pPr>
          </w:p>
        </w:tc>
      </w:tr>
      <w:tr w:rsidR="00190815" w:rsidRPr="00495D84" w14:paraId="4F326799"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495D84" w:rsidRDefault="00190815" w:rsidP="00253B01">
            <w:pPr>
              <w:pStyle w:val="TAC"/>
              <w:rPr>
                <w:lang w:eastAsia="ja-JP"/>
              </w:rPr>
            </w:pPr>
            <w:r w:rsidRPr="00495D84">
              <w:t>0</w:t>
            </w:r>
          </w:p>
        </w:tc>
      </w:tr>
      <w:tr w:rsidR="00190815" w:rsidRPr="00495D84" w14:paraId="6519951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95D84" w:rsidRDefault="00190815" w:rsidP="00253B01">
            <w:pPr>
              <w:pStyle w:val="TAC"/>
              <w:rPr>
                <w:lang w:eastAsia="ja-JP"/>
              </w:rPr>
            </w:pPr>
            <w:r w:rsidRPr="00495D84">
              <w:rPr>
                <w:lang w:eastAsia="ja-JP"/>
              </w:rPr>
              <w:t>48</w:t>
            </w:r>
          </w:p>
        </w:tc>
      </w:tr>
      <w:tr w:rsidR="00190815" w:rsidRPr="00495D84" w14:paraId="4C2D89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95D84" w:rsidRDefault="00190815" w:rsidP="00253B01">
            <w:pPr>
              <w:pStyle w:val="TAC"/>
              <w:rPr>
                <w:lang w:eastAsia="ja-JP"/>
              </w:rPr>
            </w:pPr>
            <w:r w:rsidRPr="00495D84">
              <w:rPr>
                <w:lang w:eastAsia="ja-JP"/>
              </w:rPr>
              <w:t>0</w:t>
            </w:r>
          </w:p>
        </w:tc>
      </w:tr>
      <w:tr w:rsidR="00190815" w:rsidRPr="00495D84" w14:paraId="4D57163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95D84" w:rsidRDefault="00190815" w:rsidP="00253B01">
            <w:pPr>
              <w:pStyle w:val="TAC"/>
              <w:rPr>
                <w:lang w:eastAsia="ja-JP"/>
              </w:rPr>
            </w:pPr>
            <w:r w:rsidRPr="00495D84">
              <w:rPr>
                <w:lang w:eastAsia="ja-JP"/>
              </w:rPr>
              <w:t>3</w:t>
            </w:r>
          </w:p>
        </w:tc>
      </w:tr>
      <w:tr w:rsidR="00190815" w:rsidRPr="00495D84" w14:paraId="3114B0E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495D84" w:rsidRDefault="00190815" w:rsidP="00253B01">
            <w:pPr>
              <w:pStyle w:val="TAC"/>
              <w:rPr>
                <w:lang w:eastAsia="ja-JP"/>
              </w:rPr>
            </w:pPr>
          </w:p>
        </w:tc>
      </w:tr>
      <w:tr w:rsidR="00190815" w:rsidRPr="00495D84" w14:paraId="29365166" w14:textId="77777777" w:rsidTr="00B27C84">
        <w:trPr>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95D84" w:rsidRDefault="00190815" w:rsidP="00253B01">
            <w:pPr>
              <w:pStyle w:val="TAC"/>
              <w:rPr>
                <w:lang w:eastAsia="ja-JP"/>
              </w:rPr>
            </w:pPr>
            <w:r w:rsidRPr="00495D84">
              <w:rPr>
                <w:lang w:eastAsia="ja-JP"/>
              </w:rPr>
              <w:t>0</w:t>
            </w:r>
          </w:p>
        </w:tc>
      </w:tr>
      <w:tr w:rsidR="00190815" w:rsidRPr="00495D84" w14:paraId="3E17179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53693F4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95D84" w:rsidRDefault="00190815" w:rsidP="00253B01">
            <w:pPr>
              <w:pStyle w:val="TAC"/>
              <w:rPr>
                <w:lang w:eastAsia="ja-JP"/>
              </w:rPr>
            </w:pPr>
            <w:r w:rsidRPr="00495D84">
              <w:rPr>
                <w:lang w:eastAsia="ja-JP"/>
              </w:rPr>
              <w:t>slot1</w:t>
            </w:r>
          </w:p>
        </w:tc>
      </w:tr>
      <w:tr w:rsidR="00190815" w:rsidRPr="00495D84" w14:paraId="1D0225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495D84" w:rsidRDefault="00190815" w:rsidP="00253B01">
            <w:pPr>
              <w:pStyle w:val="TAC"/>
              <w:rPr>
                <w:lang w:eastAsia="ja-JP"/>
              </w:rPr>
            </w:pPr>
            <w:r w:rsidRPr="00495D84">
              <w:rPr>
                <w:lang w:eastAsia="ja-JP"/>
              </w:rPr>
              <w:t>True</w:t>
            </w:r>
          </w:p>
        </w:tc>
      </w:tr>
      <w:tr w:rsidR="00190815" w:rsidRPr="00495D84" w14:paraId="7D1090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EDCC611"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95D84" w:rsidRDefault="00190815" w:rsidP="00253B01">
            <w:pPr>
              <w:pStyle w:val="TAC"/>
              <w:rPr>
                <w:lang w:eastAsia="ja-JP"/>
              </w:rPr>
            </w:pPr>
            <w:r w:rsidRPr="00495D84">
              <w:rPr>
                <w:lang w:eastAsia="ja-JP"/>
              </w:rPr>
              <w:t>0</w:t>
            </w:r>
          </w:p>
        </w:tc>
      </w:tr>
      <w:tr w:rsidR="00190815" w:rsidRPr="00495D84" w14:paraId="5A94BB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95D84" w:rsidRDefault="00190815" w:rsidP="00253B01">
            <w:pPr>
              <w:pStyle w:val="TAC"/>
              <w:rPr>
                <w:lang w:eastAsia="ja-JP"/>
              </w:rPr>
            </w:pPr>
            <w:r w:rsidRPr="00495D84">
              <w:rPr>
                <w:lang w:eastAsia="ja-JP"/>
              </w:rPr>
              <w:t>True</w:t>
            </w:r>
          </w:p>
        </w:tc>
      </w:tr>
      <w:tr w:rsidR="00190815" w:rsidRPr="00495D84" w14:paraId="392A6DF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13399F8A"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95D84" w:rsidRDefault="00190815" w:rsidP="00253B01">
            <w:pPr>
              <w:pStyle w:val="TAC"/>
              <w:rPr>
                <w:lang w:eastAsia="ja-JP"/>
              </w:rPr>
            </w:pPr>
            <w:r w:rsidRPr="00495D84">
              <w:rPr>
                <w:lang w:eastAsia="ja-JP"/>
              </w:rPr>
              <w:t>10</w:t>
            </w:r>
          </w:p>
        </w:tc>
      </w:tr>
      <w:tr w:rsidR="00190815" w:rsidRPr="00495D84" w14:paraId="38182E4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95D84" w:rsidRDefault="00190815" w:rsidP="00253B01">
            <w:pPr>
              <w:pStyle w:val="TAC"/>
              <w:rPr>
                <w:lang w:eastAsia="ja-JP"/>
              </w:rPr>
            </w:pPr>
            <w:r w:rsidRPr="00495D84">
              <w:rPr>
                <w:lang w:eastAsia="ja-JP"/>
              </w:rPr>
              <w:t>0</w:t>
            </w:r>
          </w:p>
        </w:tc>
      </w:tr>
      <w:tr w:rsidR="00190815" w:rsidRPr="00495D84" w14:paraId="6AE3CF9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95D84" w:rsidRDefault="00190815" w:rsidP="00253B01">
            <w:pPr>
              <w:pStyle w:val="TAC"/>
              <w:rPr>
                <w:lang w:eastAsia="ja-JP"/>
              </w:rPr>
            </w:pPr>
          </w:p>
        </w:tc>
      </w:tr>
      <w:tr w:rsidR="00190815" w:rsidRPr="00495D84" w14:paraId="11486B6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95D84" w:rsidRDefault="00190815" w:rsidP="00253B01">
            <w:pPr>
              <w:pStyle w:val="TAC"/>
              <w:rPr>
                <w:lang w:eastAsia="ja-JP"/>
              </w:rPr>
            </w:pPr>
            <w:r w:rsidRPr="00495D84">
              <w:rPr>
                <w:lang w:eastAsia="ja-JP"/>
              </w:rPr>
              <w:t>1</w:t>
            </w:r>
          </w:p>
        </w:tc>
      </w:tr>
      <w:tr w:rsidR="00190815" w:rsidRPr="00495D84" w14:paraId="16C8A539"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2E4B4658"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95D84" w:rsidRDefault="00190815" w:rsidP="00253B01">
            <w:pPr>
              <w:pStyle w:val="TAC"/>
              <w:rPr>
                <w:lang w:eastAsia="ja-JP"/>
              </w:rPr>
            </w:pPr>
            <w:r w:rsidRPr="00495D84">
              <w:rPr>
                <w:lang w:eastAsia="ja-JP"/>
              </w:rPr>
              <w:t>NoCDM</w:t>
            </w:r>
          </w:p>
        </w:tc>
      </w:tr>
      <w:tr w:rsidR="00190815" w:rsidRPr="00495D84" w14:paraId="48494A9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6543AC37"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95D84" w:rsidRDefault="00190815" w:rsidP="00253B01">
            <w:pPr>
              <w:pStyle w:val="TAC"/>
              <w:rPr>
                <w:lang w:eastAsia="ja-JP"/>
              </w:rPr>
            </w:pPr>
            <w:r w:rsidRPr="00495D84">
              <w:rPr>
                <w:lang w:eastAsia="ja-JP"/>
              </w:rPr>
              <w:t>0</w:t>
            </w:r>
          </w:p>
        </w:tc>
      </w:tr>
      <w:tr w:rsidR="00190815" w:rsidRPr="00495D84" w14:paraId="3C8D2408"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494FA98F"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53622C5" w14:textId="1028A214"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68E0BBCD" w14:textId="01DE93F0"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10919851" w14:textId="52DE1A4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0DAC2120" w14:textId="77777777" w:rsidR="00190815" w:rsidRPr="00495D84" w:rsidRDefault="00190815" w:rsidP="00190815">
      <w:pPr>
        <w:rPr>
          <w:rFonts w:eastAsia="MS Mincho"/>
        </w:rPr>
      </w:pPr>
    </w:p>
    <w:p w14:paraId="1F7F706A" w14:textId="04A926A5" w:rsidR="00190815" w:rsidRPr="00495D84" w:rsidRDefault="00190815" w:rsidP="00190815">
      <w:pPr>
        <w:pStyle w:val="Heading3"/>
        <w:rPr>
          <w:snapToGrid w:val="0"/>
        </w:rPr>
      </w:pPr>
      <w:r w:rsidRPr="00495D84">
        <w:rPr>
          <w:snapToGrid w:val="0"/>
        </w:rPr>
        <w:lastRenderedPageBreak/>
        <w:t>A.3.30.2</w:t>
      </w:r>
      <w:r w:rsidRPr="00495D84">
        <w:rPr>
          <w:snapToGrid w:val="0"/>
        </w:rPr>
        <w:tab/>
        <w:t>TDD</w:t>
      </w:r>
    </w:p>
    <w:p w14:paraId="7708574A" w14:textId="2412A3D1" w:rsidR="00190815" w:rsidRPr="00495D84" w:rsidRDefault="00190815" w:rsidP="00253B01">
      <w:pPr>
        <w:pStyle w:val="TH"/>
      </w:pPr>
      <w:r w:rsidRPr="00495D84">
        <w:t>Table A.3.30.2-1: CSI-RS RRM Reference Measurement Channels for SCS=1</w:t>
      </w:r>
      <w:r w:rsidR="00E94096" w:rsidRPr="00495D84">
        <w:t>5</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1896B8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95D84"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25ABB710" w:rsidR="00190815" w:rsidRPr="00495D84" w:rsidRDefault="00190815" w:rsidP="00253B01">
            <w:pPr>
              <w:pStyle w:val="TAH"/>
              <w:rPr>
                <w:lang w:eastAsia="ja-JP"/>
              </w:rPr>
            </w:pPr>
            <w:r w:rsidRPr="00495D84">
              <w:rPr>
                <w:lang w:eastAsia="ja-JP"/>
              </w:rPr>
              <w:t>CSI-RS.RRM.FR1.1</w:t>
            </w:r>
            <w:r w:rsidR="00B27C84">
              <w:rPr>
                <w:lang w:eastAsia="ja-JP"/>
              </w:rPr>
              <w:t xml:space="preserve"> </w:t>
            </w:r>
            <w:r w:rsidRPr="00495D84">
              <w:rPr>
                <w:lang w:eastAsia="ja-JP"/>
              </w:rPr>
              <w:t>TDD</w:t>
            </w:r>
          </w:p>
        </w:tc>
      </w:tr>
      <w:tr w:rsidR="00190815" w:rsidRPr="00495D84" w14:paraId="46C4D8E7" w14:textId="77777777" w:rsidTr="00B27C84">
        <w:trPr>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495D84" w:rsidRDefault="00190815" w:rsidP="00253B01">
            <w:pPr>
              <w:pStyle w:val="TAC"/>
              <w:rPr>
                <w:rFonts w:cs="Arial"/>
                <w:b/>
                <w:lang w:eastAsia="ja-JP"/>
              </w:rPr>
            </w:pPr>
            <w:r w:rsidRPr="00495D84">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495D84" w:rsidRDefault="00190815" w:rsidP="00253B01">
            <w:pPr>
              <w:pStyle w:val="TAC"/>
            </w:pPr>
          </w:p>
        </w:tc>
      </w:tr>
      <w:tr w:rsidR="00190815" w:rsidRPr="00495D84" w14:paraId="77EF4F76" w14:textId="77777777" w:rsidTr="00B27C84">
        <w:trPr>
          <w:jc w:val="center"/>
        </w:trPr>
        <w:tc>
          <w:tcPr>
            <w:tcW w:w="3145" w:type="dxa"/>
            <w:tcBorders>
              <w:top w:val="single" w:sz="4" w:space="0" w:color="auto"/>
              <w:left w:val="single" w:sz="4" w:space="0" w:color="auto"/>
              <w:right w:val="single" w:sz="4" w:space="0" w:color="auto"/>
            </w:tcBorders>
            <w:vAlign w:val="center"/>
          </w:tcPr>
          <w:p w14:paraId="08C1FB3A" w14:textId="10DB8530" w:rsidR="00190815" w:rsidRPr="00495D84" w:rsidRDefault="00190815" w:rsidP="00253B01">
            <w:pPr>
              <w:pStyle w:val="TAC"/>
              <w:rPr>
                <w:rFonts w:cs="Arial"/>
                <w:lang w:eastAsia="ja-JP"/>
              </w:rPr>
            </w:pPr>
            <w:r w:rsidRPr="00495D84">
              <w:rPr>
                <w:rFonts w:cs="Arial"/>
                <w:lang w:eastAsia="ja-JP"/>
              </w:rPr>
              <w:t>subcarrierSpacing,</w:t>
            </w:r>
            <w:r w:rsidR="00B27C84">
              <w:rPr>
                <w:rFonts w:cs="Arial"/>
                <w:lang w:eastAsia="ja-JP"/>
              </w:rPr>
              <w:t xml:space="preserve"> </w:t>
            </w:r>
            <w:r w:rsidRPr="00495D84">
              <w:rPr>
                <w:rFonts w:cs="Arial"/>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495D84" w:rsidRDefault="00190815" w:rsidP="00253B01">
            <w:pPr>
              <w:pStyle w:val="TAC"/>
            </w:pPr>
            <w:r w:rsidRPr="00495D84">
              <w:t>15</w:t>
            </w:r>
          </w:p>
        </w:tc>
      </w:tr>
      <w:tr w:rsidR="00190815" w:rsidRPr="00495D84" w14:paraId="61F64029" w14:textId="77777777" w:rsidTr="00B27C84">
        <w:trPr>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495D84" w:rsidRDefault="00190815" w:rsidP="00253B01">
            <w:pPr>
              <w:pStyle w:val="TAC"/>
              <w:rPr>
                <w:rFonts w:cs="Arial"/>
                <w:b/>
                <w:lang w:eastAsia="ja-JP"/>
              </w:rPr>
            </w:pPr>
            <w:r w:rsidRPr="00495D84">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495D84" w:rsidRDefault="00190815" w:rsidP="00253B01">
            <w:pPr>
              <w:pStyle w:val="TAC"/>
            </w:pPr>
          </w:p>
        </w:tc>
      </w:tr>
      <w:tr w:rsidR="00190815" w:rsidRPr="00495D84" w14:paraId="00E66BE0"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95D84" w:rsidRDefault="00190815" w:rsidP="00253B01">
            <w:pPr>
              <w:pStyle w:val="TAC"/>
              <w:rPr>
                <w:rFonts w:cs="Arial"/>
                <w:lang w:eastAsia="ja-JP"/>
              </w:rPr>
            </w:pPr>
            <w:r w:rsidRPr="00495D84">
              <w:rPr>
                <w:rFonts w:cs="Arial"/>
                <w:lang w:eastAsia="ja-JP"/>
              </w:rPr>
              <w:t>cellId</w:t>
            </w:r>
            <w:r w:rsidRPr="00495D84">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495D84" w:rsidRDefault="00190815" w:rsidP="00253B01">
            <w:pPr>
              <w:pStyle w:val="TAC"/>
              <w:rPr>
                <w:lang w:eastAsia="ja-JP"/>
              </w:rPr>
            </w:pPr>
            <w:r w:rsidRPr="00495D84">
              <w:t>0</w:t>
            </w:r>
          </w:p>
        </w:tc>
      </w:tr>
      <w:tr w:rsidR="00190815" w:rsidRPr="00495D84" w14:paraId="55B1525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95D84" w:rsidRDefault="00190815" w:rsidP="00253B01">
            <w:pPr>
              <w:pStyle w:val="TAC"/>
              <w:rPr>
                <w:rFonts w:cs="Arial"/>
                <w:lang w:eastAsia="ja-JP"/>
              </w:rPr>
            </w:pPr>
            <w:r w:rsidRPr="00495D8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95D84" w:rsidRDefault="00190815" w:rsidP="00253B01">
            <w:pPr>
              <w:pStyle w:val="TAC"/>
              <w:rPr>
                <w:lang w:eastAsia="ja-JP"/>
              </w:rPr>
            </w:pPr>
            <w:r w:rsidRPr="00495D84">
              <w:rPr>
                <w:lang w:eastAsia="ja-JP"/>
              </w:rPr>
              <w:t>48</w:t>
            </w:r>
          </w:p>
        </w:tc>
      </w:tr>
      <w:tr w:rsidR="00190815" w:rsidRPr="00495D84" w14:paraId="31857C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95D84" w:rsidRDefault="00190815" w:rsidP="00253B01">
            <w:pPr>
              <w:pStyle w:val="TAC"/>
              <w:rPr>
                <w:rFonts w:cs="Arial"/>
                <w:lang w:eastAsia="ja-JP"/>
              </w:rPr>
            </w:pPr>
            <w:r w:rsidRPr="00495D84">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95D84" w:rsidRDefault="00190815" w:rsidP="00253B01">
            <w:pPr>
              <w:pStyle w:val="TAC"/>
              <w:rPr>
                <w:lang w:eastAsia="ja-JP"/>
              </w:rPr>
            </w:pPr>
            <w:r w:rsidRPr="00495D84">
              <w:rPr>
                <w:lang w:eastAsia="ja-JP"/>
              </w:rPr>
              <w:t>0</w:t>
            </w:r>
          </w:p>
        </w:tc>
      </w:tr>
      <w:tr w:rsidR="00190815" w:rsidRPr="00495D84" w14:paraId="3E9B628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95D84" w:rsidRDefault="00190815" w:rsidP="00253B01">
            <w:pPr>
              <w:pStyle w:val="TAC"/>
              <w:rPr>
                <w:rFonts w:cs="Arial"/>
                <w:lang w:eastAsia="ja-JP"/>
              </w:rPr>
            </w:pPr>
            <w:r w:rsidRPr="00495D84">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95D84" w:rsidRDefault="00190815" w:rsidP="00253B01">
            <w:pPr>
              <w:pStyle w:val="TAC"/>
              <w:rPr>
                <w:lang w:eastAsia="ja-JP"/>
              </w:rPr>
            </w:pPr>
            <w:r w:rsidRPr="00495D84">
              <w:rPr>
                <w:lang w:eastAsia="ja-JP"/>
              </w:rPr>
              <w:t>3</w:t>
            </w:r>
          </w:p>
        </w:tc>
      </w:tr>
      <w:tr w:rsidR="00190815" w:rsidRPr="00495D84" w14:paraId="5B95EE6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495D84" w:rsidRDefault="00190815" w:rsidP="00253B01">
            <w:pPr>
              <w:pStyle w:val="TAC"/>
              <w:rPr>
                <w:rFonts w:cs="Arial"/>
                <w:b/>
                <w:lang w:eastAsia="ja-JP"/>
              </w:rPr>
            </w:pPr>
            <w:r w:rsidRPr="00495D84">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495D84" w:rsidRDefault="00190815" w:rsidP="00253B01">
            <w:pPr>
              <w:pStyle w:val="TAC"/>
              <w:rPr>
                <w:lang w:eastAsia="ja-JP"/>
              </w:rPr>
            </w:pPr>
          </w:p>
        </w:tc>
      </w:tr>
      <w:tr w:rsidR="00190815" w:rsidRPr="00495D84" w14:paraId="6472054C" w14:textId="77777777" w:rsidTr="00B27C84">
        <w:trPr>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95D84" w:rsidRDefault="00190815" w:rsidP="00253B01">
            <w:pPr>
              <w:pStyle w:val="TAC"/>
              <w:rPr>
                <w:rFonts w:cs="Arial"/>
                <w:lang w:eastAsia="ja-JP"/>
              </w:rPr>
            </w:pPr>
            <w:r w:rsidRPr="00495D84">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95D84" w:rsidRDefault="00190815" w:rsidP="00253B01">
            <w:pPr>
              <w:pStyle w:val="TAC"/>
              <w:rPr>
                <w:lang w:eastAsia="ja-JP"/>
              </w:rPr>
            </w:pPr>
            <w:r w:rsidRPr="00495D84">
              <w:rPr>
                <w:lang w:eastAsia="ja-JP"/>
              </w:rPr>
              <w:t>0</w:t>
            </w:r>
          </w:p>
        </w:tc>
      </w:tr>
      <w:tr w:rsidR="00190815" w:rsidRPr="00495D84" w14:paraId="78A1E10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5F6E7B2E" w:rsidR="00190815" w:rsidRPr="00495D84" w:rsidRDefault="00190815" w:rsidP="00253B01">
            <w:pPr>
              <w:pStyle w:val="TAC"/>
              <w:rPr>
                <w:rFonts w:cs="Arial"/>
                <w:lang w:eastAsia="ja-JP"/>
              </w:rPr>
            </w:pPr>
            <w:r w:rsidRPr="00495D84">
              <w:rPr>
                <w:rFonts w:cs="Arial"/>
                <w:lang w:eastAsia="ja-JP"/>
              </w:rPr>
              <w:t>slotConfig:</w:t>
            </w:r>
            <w:r w:rsidR="00B27C84">
              <w:rPr>
                <w:rFonts w:cs="Arial"/>
                <w:lang w:eastAsia="ja-JP"/>
              </w:rPr>
              <w:t xml:space="preserve"> </w:t>
            </w:r>
            <w:r w:rsidRPr="00495D84">
              <w:rPr>
                <w:rFonts w:cs="Arial"/>
                <w:lang w:eastAsia="ja-JP"/>
              </w:rPr>
              <w:t>ms20</w:t>
            </w:r>
            <w:r w:rsidR="00B27C84">
              <w:rPr>
                <w:rFonts w:cs="Arial"/>
                <w:vertAlign w:val="superscript"/>
                <w:lang w:eastAsia="ja-JP"/>
              </w:rPr>
              <w:t xml:space="preserve"> </w:t>
            </w:r>
            <w:r w:rsidRPr="00495D84">
              <w:rPr>
                <w:rFonts w:cs="Arial"/>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95D84" w:rsidRDefault="00190815" w:rsidP="00253B01">
            <w:pPr>
              <w:pStyle w:val="TAC"/>
              <w:rPr>
                <w:lang w:eastAsia="ja-JP"/>
              </w:rPr>
            </w:pPr>
            <w:r w:rsidRPr="00495D84">
              <w:rPr>
                <w:lang w:eastAsia="ja-JP"/>
              </w:rPr>
              <w:t>slot1</w:t>
            </w:r>
          </w:p>
        </w:tc>
      </w:tr>
      <w:tr w:rsidR="00190815" w:rsidRPr="00495D84" w14:paraId="025119C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495D84" w:rsidRDefault="00190815" w:rsidP="00253B01">
            <w:pPr>
              <w:pStyle w:val="TAC"/>
              <w:rPr>
                <w:rFonts w:cs="Arial"/>
                <w:lang w:eastAsia="ja-JP"/>
              </w:rPr>
            </w:pPr>
            <w:r w:rsidRPr="00495D84">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495D84" w:rsidRDefault="00190815" w:rsidP="00253B01">
            <w:pPr>
              <w:pStyle w:val="TAC"/>
              <w:rPr>
                <w:lang w:eastAsia="ja-JP"/>
              </w:rPr>
            </w:pPr>
            <w:r w:rsidRPr="00495D84">
              <w:rPr>
                <w:lang w:eastAsia="ja-JP"/>
              </w:rPr>
              <w:t>True</w:t>
            </w:r>
          </w:p>
        </w:tc>
      </w:tr>
      <w:tr w:rsidR="00190815" w:rsidRPr="00495D84" w14:paraId="0E39545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22DEAE18" w:rsidR="00190815" w:rsidRPr="00495D84" w:rsidRDefault="00190815" w:rsidP="00253B01">
            <w:pPr>
              <w:pStyle w:val="TAC"/>
              <w:rPr>
                <w:rFonts w:cs="Arial"/>
                <w:lang w:eastAsia="ja-JP"/>
              </w:rPr>
            </w:pPr>
            <w:r w:rsidRPr="00495D84">
              <w:rPr>
                <w:rFonts w:cs="Arial"/>
                <w:lang w:eastAsia="ja-JP"/>
              </w:rPr>
              <w:t>ssb-Index</w:t>
            </w:r>
            <w:r w:rsidR="00B27C84">
              <w:rPr>
                <w:rFonts w:cs="Arial"/>
                <w:vertAlign w:val="superscript"/>
                <w:lang w:eastAsia="ja-JP"/>
              </w:rPr>
              <w:t xml:space="preserve"> </w:t>
            </w:r>
            <w:r w:rsidRPr="00495D84">
              <w:rPr>
                <w:rFonts w:cs="Arial"/>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95D84" w:rsidRDefault="00190815" w:rsidP="00253B01">
            <w:pPr>
              <w:pStyle w:val="TAC"/>
              <w:rPr>
                <w:lang w:eastAsia="ja-JP"/>
              </w:rPr>
            </w:pPr>
            <w:r w:rsidRPr="00495D84">
              <w:rPr>
                <w:lang w:eastAsia="ja-JP"/>
              </w:rPr>
              <w:t>0</w:t>
            </w:r>
          </w:p>
        </w:tc>
      </w:tr>
      <w:tr w:rsidR="00190815" w:rsidRPr="00495D84" w14:paraId="49B9C2C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95D84" w:rsidRDefault="00190815" w:rsidP="00253B01">
            <w:pPr>
              <w:pStyle w:val="TAC"/>
              <w:rPr>
                <w:rFonts w:cs="Arial"/>
                <w:lang w:eastAsia="ja-JP"/>
              </w:rPr>
            </w:pPr>
            <w:r w:rsidRPr="00495D84">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95D84" w:rsidRDefault="00190815" w:rsidP="00253B01">
            <w:pPr>
              <w:pStyle w:val="TAC"/>
              <w:rPr>
                <w:lang w:eastAsia="ja-JP"/>
              </w:rPr>
            </w:pPr>
            <w:r w:rsidRPr="00495D84">
              <w:rPr>
                <w:lang w:eastAsia="ja-JP"/>
              </w:rPr>
              <w:t>True</w:t>
            </w:r>
          </w:p>
        </w:tc>
      </w:tr>
      <w:tr w:rsidR="00190815" w:rsidRPr="00495D84" w14:paraId="1ADC148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94333E7" w:rsidR="00190815" w:rsidRPr="00495D84" w:rsidRDefault="00190815" w:rsidP="00253B01">
            <w:pPr>
              <w:pStyle w:val="TAC"/>
              <w:rPr>
                <w:rFonts w:cs="Arial"/>
                <w:lang w:eastAsia="ja-JP"/>
              </w:rPr>
            </w:pPr>
            <w:r w:rsidRPr="00495D84">
              <w:rPr>
                <w:rFonts w:cs="Arial"/>
                <w:lang w:eastAsia="ja-JP"/>
              </w:rPr>
              <w:t>firstOFDMSymbolInTimeDomain</w:t>
            </w:r>
            <w:r w:rsidR="00B27C84">
              <w:rPr>
                <w:rFonts w:cs="Arial"/>
                <w:vertAlign w:val="superscript"/>
                <w:lang w:eastAsia="ja-JP"/>
              </w:rPr>
              <w:t xml:space="preserve"> </w:t>
            </w:r>
            <w:r w:rsidRPr="00495D84">
              <w:rPr>
                <w:rFonts w:cs="Arial"/>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95D84" w:rsidRDefault="00190815" w:rsidP="00253B01">
            <w:pPr>
              <w:pStyle w:val="TAC"/>
              <w:rPr>
                <w:lang w:eastAsia="ja-JP"/>
              </w:rPr>
            </w:pPr>
            <w:r w:rsidRPr="00495D84">
              <w:rPr>
                <w:lang w:eastAsia="ja-JP"/>
              </w:rPr>
              <w:t>10</w:t>
            </w:r>
          </w:p>
        </w:tc>
      </w:tr>
      <w:tr w:rsidR="00190815" w:rsidRPr="00495D84" w14:paraId="36113A6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95D84" w:rsidRDefault="00190815" w:rsidP="00253B01">
            <w:pPr>
              <w:pStyle w:val="TAC"/>
              <w:rPr>
                <w:rFonts w:cs="Arial"/>
                <w:lang w:eastAsia="ja-JP"/>
              </w:rPr>
            </w:pPr>
            <w:r w:rsidRPr="00495D84">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95D84" w:rsidRDefault="00190815" w:rsidP="00253B01">
            <w:pPr>
              <w:pStyle w:val="TAC"/>
              <w:rPr>
                <w:lang w:eastAsia="ja-JP"/>
              </w:rPr>
            </w:pPr>
            <w:r w:rsidRPr="00495D84">
              <w:rPr>
                <w:lang w:eastAsia="ja-JP"/>
              </w:rPr>
              <w:t>0</w:t>
            </w:r>
          </w:p>
        </w:tc>
      </w:tr>
      <w:tr w:rsidR="00190815" w:rsidRPr="00495D84" w14:paraId="1C75FAF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495D84" w:rsidRDefault="00190815" w:rsidP="00253B01">
            <w:pPr>
              <w:pStyle w:val="TAC"/>
              <w:rPr>
                <w:rFonts w:cs="Arial"/>
                <w:b/>
                <w:lang w:eastAsia="ja-JP"/>
              </w:rPr>
            </w:pPr>
            <w:r w:rsidRPr="00495D84">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95D84" w:rsidRDefault="00190815" w:rsidP="00253B01">
            <w:pPr>
              <w:pStyle w:val="TAC"/>
              <w:rPr>
                <w:lang w:eastAsia="ja-JP"/>
              </w:rPr>
            </w:pPr>
          </w:p>
        </w:tc>
      </w:tr>
      <w:tr w:rsidR="00190815" w:rsidRPr="00495D84" w14:paraId="5554ED9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95D84" w:rsidRDefault="00190815" w:rsidP="00253B01">
            <w:pPr>
              <w:pStyle w:val="TAC"/>
              <w:rPr>
                <w:rFonts w:cs="Arial"/>
                <w:lang w:eastAsia="ja-JP"/>
              </w:rPr>
            </w:pPr>
            <w:r w:rsidRPr="00495D84">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95D84" w:rsidRDefault="00190815" w:rsidP="00253B01">
            <w:pPr>
              <w:pStyle w:val="TAC"/>
              <w:rPr>
                <w:lang w:eastAsia="ja-JP"/>
              </w:rPr>
            </w:pPr>
            <w:r w:rsidRPr="00495D84">
              <w:rPr>
                <w:lang w:eastAsia="ja-JP"/>
              </w:rPr>
              <w:t>1</w:t>
            </w:r>
          </w:p>
        </w:tc>
      </w:tr>
      <w:tr w:rsidR="00190815" w:rsidRPr="00495D84" w14:paraId="5E66F2B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6D587B47" w:rsidR="00190815" w:rsidRPr="00495D84" w:rsidRDefault="00190815" w:rsidP="00253B01">
            <w:pPr>
              <w:pStyle w:val="TAC"/>
              <w:rPr>
                <w:rFonts w:cs="Arial"/>
                <w:lang w:eastAsia="ja-JP"/>
              </w:rPr>
            </w:pPr>
            <w:r w:rsidRPr="00495D84">
              <w:rPr>
                <w:rFonts w:cs="Arial"/>
                <w:lang w:eastAsia="ja-JP"/>
              </w:rPr>
              <w:t>CDM</w:t>
            </w:r>
            <w:r w:rsidR="00B27C84">
              <w:rPr>
                <w:rFonts w:cs="Arial"/>
                <w:lang w:eastAsia="ja-JP"/>
              </w:rPr>
              <w:t xml:space="preserve"> </w:t>
            </w:r>
            <w:r w:rsidRPr="00495D84">
              <w:rPr>
                <w:rFonts w:cs="Arial"/>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95D84" w:rsidRDefault="00190815" w:rsidP="00253B01">
            <w:pPr>
              <w:pStyle w:val="TAC"/>
              <w:rPr>
                <w:lang w:eastAsia="ja-JP"/>
              </w:rPr>
            </w:pPr>
            <w:r w:rsidRPr="00495D84">
              <w:rPr>
                <w:lang w:eastAsia="ja-JP"/>
              </w:rPr>
              <w:t>NoCDM</w:t>
            </w:r>
          </w:p>
        </w:tc>
      </w:tr>
      <w:tr w:rsidR="00190815" w:rsidRPr="00495D84" w14:paraId="43A59BB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1F187EB1" w:rsidR="00190815" w:rsidRPr="00495D84" w:rsidRDefault="00190815" w:rsidP="00253B01">
            <w:pPr>
              <w:pStyle w:val="TAC"/>
              <w:rPr>
                <w:rFonts w:cs="Arial"/>
                <w:lang w:eastAsia="ja-JP"/>
              </w:rPr>
            </w:pPr>
            <w:r w:rsidRPr="00495D84">
              <w:rPr>
                <w:rFonts w:cs="Arial"/>
                <w:lang w:eastAsia="ja-JP"/>
              </w:rPr>
              <w:t>EPRE</w:t>
            </w:r>
            <w:r w:rsidR="00B27C84">
              <w:rPr>
                <w:rFonts w:cs="Arial"/>
                <w:lang w:eastAsia="ja-JP"/>
              </w:rPr>
              <w:t xml:space="preserve"> </w:t>
            </w:r>
            <w:r w:rsidRPr="00495D84">
              <w:rPr>
                <w:rFonts w:cs="Arial"/>
                <w:lang w:eastAsia="ja-JP"/>
              </w:rPr>
              <w:t>ratio</w:t>
            </w:r>
            <w:r w:rsidR="00B27C84">
              <w:rPr>
                <w:rFonts w:cs="Arial"/>
                <w:lang w:eastAsia="ja-JP"/>
              </w:rPr>
              <w:t xml:space="preserve"> </w:t>
            </w:r>
            <w:r w:rsidRPr="00495D84">
              <w:rPr>
                <w:rFonts w:cs="Arial"/>
                <w:lang w:eastAsia="ja-JP"/>
              </w:rPr>
              <w:t>to</w:t>
            </w:r>
            <w:r w:rsidR="00B27C84">
              <w:rPr>
                <w:rFonts w:cs="Arial"/>
                <w:lang w:eastAsia="ja-JP"/>
              </w:rPr>
              <w:t xml:space="preserve"> </w:t>
            </w:r>
            <w:r w:rsidRPr="00495D84">
              <w:rPr>
                <w:rFonts w:cs="Arial"/>
                <w:lang w:eastAsia="ja-JP"/>
              </w:rPr>
              <w:t>SSS,</w:t>
            </w:r>
            <w:r w:rsidR="00B27C84">
              <w:rPr>
                <w:rFonts w:cs="Arial"/>
                <w:lang w:eastAsia="ja-JP"/>
              </w:rPr>
              <w:t xml:space="preserve"> </w:t>
            </w:r>
            <w:r w:rsidRPr="00495D84">
              <w:rPr>
                <w:rFonts w:cs="Arial"/>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95D84" w:rsidRDefault="00190815" w:rsidP="00253B01">
            <w:pPr>
              <w:pStyle w:val="TAC"/>
              <w:rPr>
                <w:lang w:eastAsia="ja-JP"/>
              </w:rPr>
            </w:pPr>
            <w:r w:rsidRPr="00495D84">
              <w:rPr>
                <w:lang w:eastAsia="ja-JP"/>
              </w:rPr>
              <w:t>0</w:t>
            </w:r>
          </w:p>
        </w:tc>
      </w:tr>
      <w:tr w:rsidR="00190815" w:rsidRPr="00495D84" w14:paraId="45D901B2"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828E388"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BB0ABD1" w14:textId="53ADDC5B"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BC2262" w14:textId="4FEB63F4"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337FB895" w14:textId="146659C4"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122F423" w14:textId="77777777" w:rsidR="00190815" w:rsidRPr="00495D84" w:rsidRDefault="00190815" w:rsidP="00190815">
      <w:pPr>
        <w:rPr>
          <w:rFonts w:eastAsia="MS Mincho"/>
        </w:rPr>
      </w:pPr>
    </w:p>
    <w:p w14:paraId="24FCC0D4" w14:textId="16B40C01" w:rsidR="00190815" w:rsidRPr="00495D84" w:rsidRDefault="00190815" w:rsidP="00253B01">
      <w:pPr>
        <w:pStyle w:val="TH"/>
      </w:pPr>
      <w:r w:rsidRPr="00495D84">
        <w:t>Table A.3.30.2-2: CSI-RS RRM Reference Measurement Channels for SCS=3</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F73B5E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5402E79" w:rsidR="00190815" w:rsidRPr="00495D84" w:rsidRDefault="00190815" w:rsidP="00253B01">
            <w:pPr>
              <w:pStyle w:val="TAH"/>
              <w:rPr>
                <w:lang w:eastAsia="ja-JP"/>
              </w:rPr>
            </w:pPr>
            <w:r w:rsidRPr="00495D84">
              <w:rPr>
                <w:lang w:eastAsia="ja-JP"/>
              </w:rPr>
              <w:t>CSI-RS.RRM.FR1.2</w:t>
            </w:r>
            <w:r w:rsidR="00B27C84">
              <w:rPr>
                <w:lang w:eastAsia="ja-JP"/>
              </w:rPr>
              <w:t xml:space="preserve"> </w:t>
            </w:r>
            <w:r w:rsidRPr="00495D84">
              <w:rPr>
                <w:lang w:eastAsia="ja-JP"/>
              </w:rPr>
              <w:t>TDD</w:t>
            </w:r>
          </w:p>
        </w:tc>
      </w:tr>
      <w:tr w:rsidR="00190815" w:rsidRPr="00495D84" w14:paraId="156004CF" w14:textId="77777777" w:rsidTr="00B27C84">
        <w:trPr>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495D84" w:rsidRDefault="00190815" w:rsidP="00253B01">
            <w:pPr>
              <w:pStyle w:val="TAC"/>
            </w:pPr>
          </w:p>
        </w:tc>
      </w:tr>
      <w:tr w:rsidR="00190815" w:rsidRPr="00495D84" w14:paraId="346B8005" w14:textId="77777777" w:rsidTr="00B27C84">
        <w:trPr>
          <w:jc w:val="center"/>
        </w:trPr>
        <w:tc>
          <w:tcPr>
            <w:tcW w:w="3145" w:type="dxa"/>
            <w:tcBorders>
              <w:top w:val="single" w:sz="4" w:space="0" w:color="auto"/>
              <w:left w:val="single" w:sz="4" w:space="0" w:color="auto"/>
              <w:right w:val="single" w:sz="4" w:space="0" w:color="auto"/>
            </w:tcBorders>
            <w:vAlign w:val="center"/>
          </w:tcPr>
          <w:p w14:paraId="1FA547E0" w14:textId="54F6EF07"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495D84" w:rsidRDefault="00190815" w:rsidP="00253B01">
            <w:pPr>
              <w:pStyle w:val="TAC"/>
            </w:pPr>
            <w:r w:rsidRPr="00495D84">
              <w:t>30</w:t>
            </w:r>
          </w:p>
        </w:tc>
      </w:tr>
      <w:tr w:rsidR="00190815" w:rsidRPr="00495D84" w14:paraId="69AC3C33" w14:textId="77777777" w:rsidTr="00B27C84">
        <w:trPr>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495D84" w:rsidRDefault="00190815" w:rsidP="00253B01">
            <w:pPr>
              <w:pStyle w:val="TAC"/>
            </w:pPr>
          </w:p>
        </w:tc>
      </w:tr>
      <w:tr w:rsidR="00190815" w:rsidRPr="00495D84" w14:paraId="27C317BB"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495D84" w:rsidRDefault="00190815" w:rsidP="00253B01">
            <w:pPr>
              <w:pStyle w:val="TAC"/>
              <w:rPr>
                <w:lang w:eastAsia="ja-JP"/>
              </w:rPr>
            </w:pPr>
            <w:r w:rsidRPr="00495D84">
              <w:t>0</w:t>
            </w:r>
          </w:p>
        </w:tc>
      </w:tr>
      <w:tr w:rsidR="00190815" w:rsidRPr="00495D84" w14:paraId="76BDA06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95D84" w:rsidRDefault="00190815" w:rsidP="00253B01">
            <w:pPr>
              <w:pStyle w:val="TAC"/>
              <w:rPr>
                <w:lang w:eastAsia="ja-JP"/>
              </w:rPr>
            </w:pPr>
            <w:r w:rsidRPr="00495D84">
              <w:rPr>
                <w:lang w:eastAsia="ja-JP"/>
              </w:rPr>
              <w:t>48</w:t>
            </w:r>
          </w:p>
        </w:tc>
      </w:tr>
      <w:tr w:rsidR="00190815" w:rsidRPr="00495D84" w14:paraId="07C96D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95D84" w:rsidRDefault="00190815" w:rsidP="00253B01">
            <w:pPr>
              <w:pStyle w:val="TAC"/>
              <w:rPr>
                <w:lang w:eastAsia="ja-JP"/>
              </w:rPr>
            </w:pPr>
            <w:r w:rsidRPr="00495D84">
              <w:rPr>
                <w:lang w:eastAsia="ja-JP"/>
              </w:rPr>
              <w:t>0</w:t>
            </w:r>
          </w:p>
        </w:tc>
      </w:tr>
      <w:tr w:rsidR="00190815" w:rsidRPr="00495D84" w14:paraId="1CCF5D1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95D84" w:rsidRDefault="00190815" w:rsidP="00253B01">
            <w:pPr>
              <w:pStyle w:val="TAC"/>
              <w:rPr>
                <w:lang w:eastAsia="ja-JP"/>
              </w:rPr>
            </w:pPr>
            <w:r w:rsidRPr="00495D84">
              <w:rPr>
                <w:lang w:eastAsia="ja-JP"/>
              </w:rPr>
              <w:t>3</w:t>
            </w:r>
          </w:p>
        </w:tc>
      </w:tr>
      <w:tr w:rsidR="00190815" w:rsidRPr="00495D84" w14:paraId="767C0178"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495D84" w:rsidRDefault="00190815" w:rsidP="00253B01">
            <w:pPr>
              <w:pStyle w:val="TAC"/>
              <w:rPr>
                <w:lang w:eastAsia="ja-JP"/>
              </w:rPr>
            </w:pPr>
          </w:p>
        </w:tc>
      </w:tr>
      <w:tr w:rsidR="00190815" w:rsidRPr="00495D84" w14:paraId="741F3C42" w14:textId="77777777" w:rsidTr="00B27C84">
        <w:trPr>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95D84" w:rsidRDefault="00190815" w:rsidP="00253B01">
            <w:pPr>
              <w:pStyle w:val="TAC"/>
              <w:rPr>
                <w:lang w:eastAsia="ja-JP"/>
              </w:rPr>
            </w:pPr>
            <w:r w:rsidRPr="00495D84">
              <w:rPr>
                <w:lang w:eastAsia="ja-JP"/>
              </w:rPr>
              <w:t>0</w:t>
            </w:r>
          </w:p>
        </w:tc>
      </w:tr>
      <w:tr w:rsidR="00190815" w:rsidRPr="00495D84" w14:paraId="3B92429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9839571"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95D84" w:rsidRDefault="00190815" w:rsidP="00253B01">
            <w:pPr>
              <w:pStyle w:val="TAC"/>
              <w:rPr>
                <w:lang w:eastAsia="ja-JP"/>
              </w:rPr>
            </w:pPr>
            <w:r w:rsidRPr="00495D84">
              <w:rPr>
                <w:lang w:eastAsia="ja-JP"/>
              </w:rPr>
              <w:t>slot1</w:t>
            </w:r>
          </w:p>
        </w:tc>
      </w:tr>
      <w:tr w:rsidR="00190815" w:rsidRPr="00495D84" w14:paraId="0C35F41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495D84" w:rsidRDefault="00190815" w:rsidP="00253B01">
            <w:pPr>
              <w:pStyle w:val="TAC"/>
              <w:rPr>
                <w:lang w:eastAsia="ja-JP"/>
              </w:rPr>
            </w:pPr>
            <w:r w:rsidRPr="00495D84">
              <w:rPr>
                <w:lang w:eastAsia="ja-JP"/>
              </w:rPr>
              <w:t>True</w:t>
            </w:r>
          </w:p>
        </w:tc>
      </w:tr>
      <w:tr w:rsidR="00190815" w:rsidRPr="00495D84" w14:paraId="28F48B0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1E59E405"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95D84" w:rsidRDefault="00190815" w:rsidP="00253B01">
            <w:pPr>
              <w:pStyle w:val="TAC"/>
              <w:rPr>
                <w:lang w:eastAsia="ja-JP"/>
              </w:rPr>
            </w:pPr>
            <w:r w:rsidRPr="00495D84">
              <w:rPr>
                <w:lang w:eastAsia="ja-JP"/>
              </w:rPr>
              <w:t>0</w:t>
            </w:r>
          </w:p>
        </w:tc>
      </w:tr>
      <w:tr w:rsidR="00190815" w:rsidRPr="00495D84" w14:paraId="228D8C87"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95D84" w:rsidRDefault="00190815" w:rsidP="00253B01">
            <w:pPr>
              <w:pStyle w:val="TAC"/>
              <w:rPr>
                <w:lang w:eastAsia="ja-JP"/>
              </w:rPr>
            </w:pPr>
            <w:r w:rsidRPr="00495D84">
              <w:rPr>
                <w:lang w:eastAsia="ja-JP"/>
              </w:rPr>
              <w:t>True</w:t>
            </w:r>
          </w:p>
        </w:tc>
      </w:tr>
      <w:tr w:rsidR="00190815" w:rsidRPr="00495D84" w14:paraId="7AFFFDD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3C2B7776"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95D84" w:rsidRDefault="00190815" w:rsidP="00253B01">
            <w:pPr>
              <w:pStyle w:val="TAC"/>
              <w:rPr>
                <w:lang w:eastAsia="ja-JP"/>
              </w:rPr>
            </w:pPr>
            <w:r w:rsidRPr="00495D84">
              <w:rPr>
                <w:lang w:eastAsia="ja-JP"/>
              </w:rPr>
              <w:t>10</w:t>
            </w:r>
          </w:p>
        </w:tc>
      </w:tr>
      <w:tr w:rsidR="00190815" w:rsidRPr="00495D84" w14:paraId="73F3C5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95D84" w:rsidRDefault="00190815" w:rsidP="00253B01">
            <w:pPr>
              <w:pStyle w:val="TAC"/>
              <w:rPr>
                <w:lang w:eastAsia="ja-JP"/>
              </w:rPr>
            </w:pPr>
            <w:r w:rsidRPr="00495D84">
              <w:rPr>
                <w:lang w:eastAsia="ja-JP"/>
              </w:rPr>
              <w:t>0</w:t>
            </w:r>
          </w:p>
        </w:tc>
      </w:tr>
      <w:tr w:rsidR="00190815" w:rsidRPr="00495D84" w14:paraId="6BE0B9B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95D84" w:rsidRDefault="00190815" w:rsidP="00253B01">
            <w:pPr>
              <w:pStyle w:val="TAC"/>
              <w:rPr>
                <w:lang w:eastAsia="ja-JP"/>
              </w:rPr>
            </w:pPr>
          </w:p>
        </w:tc>
      </w:tr>
      <w:tr w:rsidR="00190815" w:rsidRPr="00495D84" w14:paraId="14B3834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95D84" w:rsidRDefault="00190815" w:rsidP="00253B01">
            <w:pPr>
              <w:pStyle w:val="TAC"/>
              <w:rPr>
                <w:lang w:eastAsia="ja-JP"/>
              </w:rPr>
            </w:pPr>
            <w:r w:rsidRPr="00495D84">
              <w:rPr>
                <w:lang w:eastAsia="ja-JP"/>
              </w:rPr>
              <w:t>1</w:t>
            </w:r>
          </w:p>
        </w:tc>
      </w:tr>
      <w:tr w:rsidR="00190815" w:rsidRPr="00495D84" w14:paraId="73A76A14"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1B200BCA"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95D84" w:rsidRDefault="00190815" w:rsidP="00253B01">
            <w:pPr>
              <w:pStyle w:val="TAC"/>
              <w:rPr>
                <w:lang w:eastAsia="ja-JP"/>
              </w:rPr>
            </w:pPr>
            <w:r w:rsidRPr="00495D84">
              <w:rPr>
                <w:lang w:eastAsia="ja-JP"/>
              </w:rPr>
              <w:t>NoCDM</w:t>
            </w:r>
          </w:p>
        </w:tc>
      </w:tr>
      <w:tr w:rsidR="00190815" w:rsidRPr="00495D84" w14:paraId="5E29130B"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23760196"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95D84" w:rsidRDefault="00190815" w:rsidP="00253B01">
            <w:pPr>
              <w:pStyle w:val="TAC"/>
              <w:rPr>
                <w:lang w:eastAsia="ja-JP"/>
              </w:rPr>
            </w:pPr>
            <w:r w:rsidRPr="00495D84">
              <w:rPr>
                <w:lang w:eastAsia="ja-JP"/>
              </w:rPr>
              <w:t>0</w:t>
            </w:r>
          </w:p>
        </w:tc>
      </w:tr>
      <w:tr w:rsidR="00190815" w:rsidRPr="00495D84" w14:paraId="5287A6F0"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339F4AB6"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05AE849D" w14:textId="358E6AAD"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223C13" w14:textId="0101F61F"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236771DB" w14:textId="434BBA1C"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91C30DC" w14:textId="77777777" w:rsidR="00190815" w:rsidRPr="00495D84" w:rsidRDefault="00190815" w:rsidP="00190815">
      <w:pPr>
        <w:rPr>
          <w:rFonts w:eastAsia="MS Mincho"/>
        </w:rPr>
      </w:pPr>
    </w:p>
    <w:p w14:paraId="098B4270" w14:textId="2647AF8B" w:rsidR="00190815" w:rsidRPr="00495D84" w:rsidRDefault="00190815" w:rsidP="00253B01">
      <w:pPr>
        <w:pStyle w:val="TH"/>
      </w:pPr>
      <w:r w:rsidRPr="00495D84">
        <w:lastRenderedPageBreak/>
        <w:t>Table A.3.30.2-3: CSI-RS RRM Reference Measurement Channels for SCS=12</w:t>
      </w:r>
      <w:r w:rsidR="00E94096" w:rsidRPr="00495D84">
        <w:t>0</w:t>
      </w:r>
      <w:r w:rsidR="00E94096">
        <w:t xml:space="preserve"> 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45"/>
        <w:gridCol w:w="2880"/>
      </w:tblGrid>
      <w:tr w:rsidR="00190815" w:rsidRPr="00495D84" w14:paraId="46ADAE3C"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95D84"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1EDB0009" w:rsidR="00190815" w:rsidRPr="00495D84" w:rsidRDefault="00190815" w:rsidP="00253B01">
            <w:pPr>
              <w:pStyle w:val="TAH"/>
              <w:rPr>
                <w:lang w:eastAsia="ja-JP"/>
              </w:rPr>
            </w:pPr>
            <w:r w:rsidRPr="00495D84">
              <w:rPr>
                <w:lang w:eastAsia="ja-JP"/>
              </w:rPr>
              <w:t>CSI-RS.RRM.FR2.1</w:t>
            </w:r>
            <w:r w:rsidR="00B27C84">
              <w:rPr>
                <w:lang w:eastAsia="ja-JP"/>
              </w:rPr>
              <w:t xml:space="preserve"> </w:t>
            </w:r>
            <w:r w:rsidRPr="00495D84">
              <w:rPr>
                <w:lang w:eastAsia="ja-JP"/>
              </w:rPr>
              <w:t>TDD</w:t>
            </w:r>
          </w:p>
        </w:tc>
      </w:tr>
      <w:tr w:rsidR="00190815" w:rsidRPr="00495D84" w14:paraId="21E4A5AE" w14:textId="77777777" w:rsidTr="00B27C84">
        <w:trPr>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495D84" w:rsidRDefault="00190815" w:rsidP="00253B01">
            <w:pPr>
              <w:pStyle w:val="TAC"/>
              <w:rPr>
                <w:b/>
                <w:bCs/>
                <w:lang w:eastAsia="ja-JP"/>
              </w:rPr>
            </w:pPr>
            <w:r w:rsidRPr="00495D84">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495D84" w:rsidRDefault="00190815" w:rsidP="00253B01">
            <w:pPr>
              <w:pStyle w:val="TAC"/>
            </w:pPr>
          </w:p>
        </w:tc>
      </w:tr>
      <w:tr w:rsidR="00190815" w:rsidRPr="00495D84" w14:paraId="5984692B" w14:textId="77777777" w:rsidTr="00B27C84">
        <w:trPr>
          <w:jc w:val="center"/>
        </w:trPr>
        <w:tc>
          <w:tcPr>
            <w:tcW w:w="3145" w:type="dxa"/>
            <w:tcBorders>
              <w:top w:val="single" w:sz="4" w:space="0" w:color="auto"/>
              <w:left w:val="single" w:sz="4" w:space="0" w:color="auto"/>
              <w:right w:val="single" w:sz="4" w:space="0" w:color="auto"/>
            </w:tcBorders>
            <w:vAlign w:val="center"/>
          </w:tcPr>
          <w:p w14:paraId="5BB4D3B5" w14:textId="6EF601EF" w:rsidR="00190815" w:rsidRPr="00495D84" w:rsidRDefault="00190815" w:rsidP="00253B01">
            <w:pPr>
              <w:pStyle w:val="TAC"/>
              <w:rPr>
                <w:lang w:eastAsia="ja-JP"/>
              </w:rPr>
            </w:pPr>
            <w:r w:rsidRPr="00495D84">
              <w:rPr>
                <w:lang w:eastAsia="ja-JP"/>
              </w:rPr>
              <w:t>subcarrierSpacing,</w:t>
            </w:r>
            <w:r w:rsidR="00B27C84">
              <w:rPr>
                <w:lang w:eastAsia="ja-JP"/>
              </w:rPr>
              <w:t xml:space="preserve"> </w:t>
            </w:r>
            <w:r w:rsidRPr="00495D84">
              <w:rPr>
                <w:lang w:eastAsia="ja-JP"/>
              </w:rPr>
              <w:t>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495D84" w:rsidRDefault="00190815" w:rsidP="00253B01">
            <w:pPr>
              <w:pStyle w:val="TAC"/>
            </w:pPr>
            <w:r w:rsidRPr="00495D84">
              <w:t>120</w:t>
            </w:r>
          </w:p>
        </w:tc>
      </w:tr>
      <w:tr w:rsidR="00190815" w:rsidRPr="00495D84" w14:paraId="499501F3" w14:textId="77777777" w:rsidTr="00B27C84">
        <w:trPr>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495D84" w:rsidRDefault="00190815" w:rsidP="00253B01">
            <w:pPr>
              <w:pStyle w:val="TAC"/>
              <w:rPr>
                <w:b/>
                <w:bCs/>
                <w:lang w:eastAsia="ja-JP"/>
              </w:rPr>
            </w:pPr>
            <w:r w:rsidRPr="00495D84">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495D84" w:rsidRDefault="00190815" w:rsidP="00253B01">
            <w:pPr>
              <w:pStyle w:val="TAC"/>
            </w:pPr>
          </w:p>
        </w:tc>
      </w:tr>
      <w:tr w:rsidR="00190815" w:rsidRPr="00495D84" w14:paraId="599682A6" w14:textId="77777777" w:rsidTr="00B27C84">
        <w:trPr>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95D84" w:rsidRDefault="00190815" w:rsidP="00253B01">
            <w:pPr>
              <w:pStyle w:val="TAC"/>
              <w:rPr>
                <w:lang w:eastAsia="ja-JP"/>
              </w:rPr>
            </w:pPr>
            <w:r w:rsidRPr="00495D84">
              <w:rPr>
                <w:lang w:eastAsia="ja-JP"/>
              </w:rPr>
              <w:t>cellId</w:t>
            </w:r>
            <w:r w:rsidRPr="00495D84">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495D84" w:rsidRDefault="00190815" w:rsidP="00253B01">
            <w:pPr>
              <w:pStyle w:val="TAC"/>
              <w:rPr>
                <w:lang w:eastAsia="ja-JP"/>
              </w:rPr>
            </w:pPr>
            <w:r w:rsidRPr="00495D84">
              <w:t>0</w:t>
            </w:r>
          </w:p>
        </w:tc>
      </w:tr>
      <w:tr w:rsidR="00190815" w:rsidRPr="00495D84" w14:paraId="696B5CE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95D84" w:rsidRDefault="00190815" w:rsidP="00253B01">
            <w:pPr>
              <w:pStyle w:val="TAC"/>
              <w:rPr>
                <w:lang w:eastAsia="ja-JP"/>
              </w:rPr>
            </w:pPr>
            <w:r w:rsidRPr="00495D8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95D84" w:rsidRDefault="00190815" w:rsidP="00253B01">
            <w:pPr>
              <w:pStyle w:val="TAC"/>
              <w:rPr>
                <w:lang w:eastAsia="ja-JP"/>
              </w:rPr>
            </w:pPr>
            <w:r w:rsidRPr="00495D84">
              <w:rPr>
                <w:lang w:eastAsia="ja-JP"/>
              </w:rPr>
              <w:t>48</w:t>
            </w:r>
          </w:p>
        </w:tc>
      </w:tr>
      <w:tr w:rsidR="00190815" w:rsidRPr="00495D84" w14:paraId="4779E2B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95D84" w:rsidRDefault="00190815" w:rsidP="00253B01">
            <w:pPr>
              <w:pStyle w:val="TAC"/>
              <w:rPr>
                <w:lang w:eastAsia="ja-JP"/>
              </w:rPr>
            </w:pPr>
            <w:r w:rsidRPr="00495D84">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95D84" w:rsidRDefault="00190815" w:rsidP="00253B01">
            <w:pPr>
              <w:pStyle w:val="TAC"/>
              <w:rPr>
                <w:lang w:eastAsia="ja-JP"/>
              </w:rPr>
            </w:pPr>
            <w:r w:rsidRPr="00495D84">
              <w:rPr>
                <w:lang w:eastAsia="ja-JP"/>
              </w:rPr>
              <w:t>0</w:t>
            </w:r>
          </w:p>
        </w:tc>
      </w:tr>
      <w:tr w:rsidR="00190815" w:rsidRPr="00495D84" w14:paraId="31CB3C2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95D84" w:rsidRDefault="00190815" w:rsidP="00253B01">
            <w:pPr>
              <w:pStyle w:val="TAC"/>
              <w:rPr>
                <w:lang w:eastAsia="ja-JP"/>
              </w:rPr>
            </w:pPr>
            <w:r w:rsidRPr="00495D84">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95D84" w:rsidRDefault="00190815" w:rsidP="00253B01">
            <w:pPr>
              <w:pStyle w:val="TAC"/>
              <w:rPr>
                <w:lang w:eastAsia="ja-JP"/>
              </w:rPr>
            </w:pPr>
            <w:r w:rsidRPr="00495D84">
              <w:rPr>
                <w:lang w:eastAsia="ja-JP"/>
              </w:rPr>
              <w:t>3</w:t>
            </w:r>
          </w:p>
        </w:tc>
      </w:tr>
      <w:tr w:rsidR="00190815" w:rsidRPr="00495D84" w14:paraId="0DA0C9D1"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495D84" w:rsidRDefault="00190815" w:rsidP="00253B01">
            <w:pPr>
              <w:pStyle w:val="TAC"/>
              <w:rPr>
                <w:b/>
                <w:bCs/>
                <w:lang w:eastAsia="ja-JP"/>
              </w:rPr>
            </w:pPr>
            <w:r w:rsidRPr="00495D84">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495D84" w:rsidRDefault="00190815" w:rsidP="00253B01">
            <w:pPr>
              <w:pStyle w:val="TAC"/>
              <w:rPr>
                <w:lang w:eastAsia="ja-JP"/>
              </w:rPr>
            </w:pPr>
          </w:p>
        </w:tc>
      </w:tr>
      <w:tr w:rsidR="00190815" w:rsidRPr="00495D84" w14:paraId="07663746" w14:textId="77777777" w:rsidTr="00B27C84">
        <w:trPr>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95D84" w:rsidRDefault="00190815" w:rsidP="00253B01">
            <w:pPr>
              <w:pStyle w:val="TAC"/>
              <w:rPr>
                <w:lang w:eastAsia="ja-JP"/>
              </w:rPr>
            </w:pPr>
            <w:r w:rsidRPr="00495D84">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95D84" w:rsidRDefault="00190815" w:rsidP="00253B01">
            <w:pPr>
              <w:pStyle w:val="TAC"/>
              <w:rPr>
                <w:lang w:eastAsia="ja-JP"/>
              </w:rPr>
            </w:pPr>
            <w:r w:rsidRPr="00495D84">
              <w:rPr>
                <w:lang w:eastAsia="ja-JP"/>
              </w:rPr>
              <w:t>0</w:t>
            </w:r>
          </w:p>
        </w:tc>
      </w:tr>
      <w:tr w:rsidR="00190815" w:rsidRPr="00495D84" w14:paraId="47B86695"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1792C98C" w:rsidR="00190815" w:rsidRPr="00495D84" w:rsidRDefault="00190815" w:rsidP="00253B01">
            <w:pPr>
              <w:pStyle w:val="TAC"/>
              <w:rPr>
                <w:lang w:eastAsia="ja-JP"/>
              </w:rPr>
            </w:pPr>
            <w:r w:rsidRPr="00495D84">
              <w:rPr>
                <w:lang w:eastAsia="ja-JP"/>
              </w:rPr>
              <w:t>slotConfig:</w:t>
            </w:r>
            <w:r w:rsidR="00B27C84">
              <w:rPr>
                <w:lang w:eastAsia="ja-JP"/>
              </w:rPr>
              <w:t xml:space="preserve"> </w:t>
            </w:r>
            <w:r w:rsidRPr="00495D84">
              <w:rPr>
                <w:lang w:eastAsia="ja-JP"/>
              </w:rPr>
              <w:t>ms20</w:t>
            </w:r>
            <w:r w:rsidR="00B27C84">
              <w:rPr>
                <w:vertAlign w:val="superscript"/>
                <w:lang w:eastAsia="ja-JP"/>
              </w:rPr>
              <w:t xml:space="preserve"> </w:t>
            </w:r>
            <w:r w:rsidRPr="00495D84">
              <w:rPr>
                <w:vertAlign w:val="superscript"/>
                <w:lang w:eastAsia="ja-JP"/>
              </w:rPr>
              <w:t>note2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95D84" w:rsidRDefault="00190815" w:rsidP="00253B01">
            <w:pPr>
              <w:pStyle w:val="TAC"/>
              <w:rPr>
                <w:lang w:eastAsia="ja-JP"/>
              </w:rPr>
            </w:pPr>
            <w:r w:rsidRPr="00495D84">
              <w:rPr>
                <w:lang w:eastAsia="ja-JP"/>
              </w:rPr>
              <w:t>slot1</w:t>
            </w:r>
          </w:p>
        </w:tc>
      </w:tr>
      <w:tr w:rsidR="00190815" w:rsidRPr="00495D84" w14:paraId="2FE41FCD"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495D84" w:rsidRDefault="00190815" w:rsidP="00253B01">
            <w:pPr>
              <w:pStyle w:val="TAC"/>
              <w:rPr>
                <w:lang w:eastAsia="ja-JP"/>
              </w:rPr>
            </w:pPr>
            <w:r w:rsidRPr="00495D84">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495D84" w:rsidRDefault="00190815" w:rsidP="00253B01">
            <w:pPr>
              <w:pStyle w:val="TAC"/>
              <w:rPr>
                <w:lang w:eastAsia="ja-JP"/>
              </w:rPr>
            </w:pPr>
            <w:r w:rsidRPr="00495D84">
              <w:rPr>
                <w:lang w:eastAsia="ja-JP"/>
              </w:rPr>
              <w:t>True</w:t>
            </w:r>
          </w:p>
        </w:tc>
      </w:tr>
      <w:tr w:rsidR="00190815" w:rsidRPr="00495D84" w14:paraId="71DE2DA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4F726908" w:rsidR="00190815" w:rsidRPr="00495D84" w:rsidRDefault="00190815" w:rsidP="00253B01">
            <w:pPr>
              <w:pStyle w:val="TAC"/>
              <w:rPr>
                <w:lang w:eastAsia="ja-JP"/>
              </w:rPr>
            </w:pPr>
            <w:r w:rsidRPr="00495D84">
              <w:rPr>
                <w:lang w:eastAsia="ja-JP"/>
              </w:rPr>
              <w:t>ssb-Index</w:t>
            </w:r>
            <w:r w:rsidR="00B27C84">
              <w:rPr>
                <w:vertAlign w:val="superscript"/>
                <w:lang w:eastAsia="ja-JP"/>
              </w:rPr>
              <w:t xml:space="preserve"> </w:t>
            </w:r>
            <w:r w:rsidRPr="00495D84">
              <w:rPr>
                <w:vertAlign w:val="superscript"/>
                <w:lang w:eastAsia="ja-JP"/>
              </w:rPr>
              <w:t>note3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95D84" w:rsidRDefault="00190815" w:rsidP="00253B01">
            <w:pPr>
              <w:pStyle w:val="TAC"/>
              <w:rPr>
                <w:lang w:eastAsia="ja-JP"/>
              </w:rPr>
            </w:pPr>
            <w:r w:rsidRPr="00495D84">
              <w:rPr>
                <w:lang w:eastAsia="ja-JP"/>
              </w:rPr>
              <w:t>0</w:t>
            </w:r>
          </w:p>
        </w:tc>
      </w:tr>
      <w:tr w:rsidR="00190815" w:rsidRPr="00495D84" w14:paraId="3740818E"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95D84" w:rsidRDefault="00190815" w:rsidP="00253B01">
            <w:pPr>
              <w:pStyle w:val="TAC"/>
              <w:rPr>
                <w:lang w:eastAsia="ja-JP"/>
              </w:rPr>
            </w:pPr>
            <w:r w:rsidRPr="00495D84">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95D84" w:rsidRDefault="00190815" w:rsidP="00253B01">
            <w:pPr>
              <w:pStyle w:val="TAC"/>
              <w:rPr>
                <w:lang w:eastAsia="ja-JP"/>
              </w:rPr>
            </w:pPr>
            <w:r w:rsidRPr="00495D84">
              <w:rPr>
                <w:lang w:eastAsia="ja-JP"/>
              </w:rPr>
              <w:t>True</w:t>
            </w:r>
          </w:p>
        </w:tc>
      </w:tr>
      <w:tr w:rsidR="00190815" w:rsidRPr="00495D84" w14:paraId="024CCF42"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3625A9E2" w:rsidR="00190815" w:rsidRPr="00495D84" w:rsidRDefault="00190815" w:rsidP="00253B01">
            <w:pPr>
              <w:pStyle w:val="TAC"/>
              <w:rPr>
                <w:lang w:eastAsia="ja-JP"/>
              </w:rPr>
            </w:pPr>
            <w:r w:rsidRPr="00495D84">
              <w:rPr>
                <w:lang w:eastAsia="ja-JP"/>
              </w:rPr>
              <w:t>firstOFDMSymbolInTimeDomain</w:t>
            </w:r>
            <w:r w:rsidR="00B27C84">
              <w:rPr>
                <w:vertAlign w:val="superscript"/>
                <w:lang w:eastAsia="ja-JP"/>
              </w:rPr>
              <w:t xml:space="preserve"> </w:t>
            </w:r>
            <w:r w:rsidRPr="00495D84">
              <w:rPr>
                <w:vertAlign w:val="superscript"/>
                <w:lang w:eastAsia="ja-JP"/>
              </w:rPr>
              <w:t>note4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95D84" w:rsidRDefault="00190815" w:rsidP="00253B01">
            <w:pPr>
              <w:pStyle w:val="TAC"/>
              <w:rPr>
                <w:lang w:eastAsia="ja-JP"/>
              </w:rPr>
            </w:pPr>
            <w:r w:rsidRPr="00495D84">
              <w:rPr>
                <w:lang w:eastAsia="ja-JP"/>
              </w:rPr>
              <w:t>10</w:t>
            </w:r>
          </w:p>
        </w:tc>
      </w:tr>
      <w:tr w:rsidR="00190815" w:rsidRPr="00495D84" w14:paraId="7AA93CE6"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95D84" w:rsidRDefault="00190815" w:rsidP="00253B01">
            <w:pPr>
              <w:pStyle w:val="TAC"/>
              <w:rPr>
                <w:lang w:eastAsia="ja-JP"/>
              </w:rPr>
            </w:pPr>
            <w:r w:rsidRPr="00495D84">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95D84" w:rsidRDefault="00190815" w:rsidP="00253B01">
            <w:pPr>
              <w:pStyle w:val="TAC"/>
              <w:rPr>
                <w:lang w:eastAsia="ja-JP"/>
              </w:rPr>
            </w:pPr>
            <w:r w:rsidRPr="00495D84">
              <w:rPr>
                <w:lang w:eastAsia="ja-JP"/>
              </w:rPr>
              <w:t>0</w:t>
            </w:r>
          </w:p>
        </w:tc>
      </w:tr>
      <w:tr w:rsidR="00190815" w:rsidRPr="00495D84" w14:paraId="46701FEF"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495D84" w:rsidRDefault="00190815" w:rsidP="00253B01">
            <w:pPr>
              <w:pStyle w:val="TAC"/>
              <w:rPr>
                <w:b/>
                <w:bCs/>
                <w:lang w:eastAsia="ja-JP"/>
              </w:rPr>
            </w:pPr>
            <w:r w:rsidRPr="00495D84">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95D84" w:rsidRDefault="00190815" w:rsidP="00253B01">
            <w:pPr>
              <w:pStyle w:val="TAC"/>
              <w:rPr>
                <w:lang w:eastAsia="ja-JP"/>
              </w:rPr>
            </w:pPr>
          </w:p>
        </w:tc>
      </w:tr>
      <w:tr w:rsidR="00190815" w:rsidRPr="00495D84" w14:paraId="2A1FB9B0"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95D84" w:rsidRDefault="00190815" w:rsidP="00253B01">
            <w:pPr>
              <w:pStyle w:val="TAC"/>
              <w:rPr>
                <w:lang w:eastAsia="ja-JP"/>
              </w:rPr>
            </w:pPr>
            <w:r w:rsidRPr="00495D84">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95D84" w:rsidRDefault="00190815" w:rsidP="00253B01">
            <w:pPr>
              <w:pStyle w:val="TAC"/>
              <w:rPr>
                <w:lang w:eastAsia="ja-JP"/>
              </w:rPr>
            </w:pPr>
            <w:r w:rsidRPr="00495D84">
              <w:rPr>
                <w:lang w:eastAsia="ja-JP"/>
              </w:rPr>
              <w:t>1</w:t>
            </w:r>
          </w:p>
        </w:tc>
      </w:tr>
      <w:tr w:rsidR="00190815" w:rsidRPr="00495D84" w14:paraId="6B2136CA"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54030BB4" w:rsidR="00190815" w:rsidRPr="00495D84" w:rsidRDefault="00190815" w:rsidP="00253B01">
            <w:pPr>
              <w:pStyle w:val="TAC"/>
              <w:rPr>
                <w:lang w:eastAsia="ja-JP"/>
              </w:rPr>
            </w:pPr>
            <w:r w:rsidRPr="00495D84">
              <w:rPr>
                <w:lang w:eastAsia="ja-JP"/>
              </w:rPr>
              <w:t>CDM</w:t>
            </w:r>
            <w:r w:rsidR="00B27C84">
              <w:rPr>
                <w:lang w:eastAsia="ja-JP"/>
              </w:rPr>
              <w:t xml:space="preserve"> </w:t>
            </w:r>
            <w:r w:rsidRPr="00495D84">
              <w:rPr>
                <w:lang w:eastAsia="ja-JP"/>
              </w:rPr>
              <w:t>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95D84" w:rsidRDefault="00190815" w:rsidP="00253B01">
            <w:pPr>
              <w:pStyle w:val="TAC"/>
              <w:rPr>
                <w:lang w:eastAsia="ja-JP"/>
              </w:rPr>
            </w:pPr>
            <w:r w:rsidRPr="00495D84">
              <w:rPr>
                <w:lang w:eastAsia="ja-JP"/>
              </w:rPr>
              <w:t>NoCDM</w:t>
            </w:r>
          </w:p>
        </w:tc>
      </w:tr>
      <w:tr w:rsidR="00190815" w:rsidRPr="00495D84" w14:paraId="5B6A95E3" w14:textId="77777777" w:rsidTr="00B27C84">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58BE07CE" w:rsidR="00190815" w:rsidRPr="00495D84" w:rsidRDefault="00190815" w:rsidP="00253B01">
            <w:pPr>
              <w:pStyle w:val="TAC"/>
              <w:rPr>
                <w:lang w:eastAsia="ja-JP"/>
              </w:rPr>
            </w:pPr>
            <w:r w:rsidRPr="00495D84">
              <w:rPr>
                <w:lang w:eastAsia="ja-JP"/>
              </w:rPr>
              <w:t>EPRE</w:t>
            </w:r>
            <w:r w:rsidR="00B27C84">
              <w:rPr>
                <w:lang w:eastAsia="ja-JP"/>
              </w:rPr>
              <w:t xml:space="preserve"> </w:t>
            </w:r>
            <w:r w:rsidRPr="00495D84">
              <w:rPr>
                <w:lang w:eastAsia="ja-JP"/>
              </w:rPr>
              <w:t>ratio</w:t>
            </w:r>
            <w:r w:rsidR="00B27C84">
              <w:rPr>
                <w:lang w:eastAsia="ja-JP"/>
              </w:rPr>
              <w:t xml:space="preserve"> </w:t>
            </w:r>
            <w:r w:rsidRPr="00495D84">
              <w:rPr>
                <w:lang w:eastAsia="ja-JP"/>
              </w:rPr>
              <w:t>to</w:t>
            </w:r>
            <w:r w:rsidR="00B27C84">
              <w:rPr>
                <w:lang w:eastAsia="ja-JP"/>
              </w:rPr>
              <w:t xml:space="preserve"> </w:t>
            </w:r>
            <w:r w:rsidRPr="00495D84">
              <w:rPr>
                <w:lang w:eastAsia="ja-JP"/>
              </w:rPr>
              <w:t>SSS,</w:t>
            </w:r>
            <w:r w:rsidR="00B27C84">
              <w:rPr>
                <w:lang w:eastAsia="ja-JP"/>
              </w:rPr>
              <w:t xml:space="preserve"> </w:t>
            </w:r>
            <w:r w:rsidRPr="00495D84">
              <w:rPr>
                <w:lang w:eastAsia="ja-JP"/>
              </w:rPr>
              <w:t>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95D84" w:rsidRDefault="00190815" w:rsidP="00253B01">
            <w:pPr>
              <w:pStyle w:val="TAC"/>
              <w:rPr>
                <w:lang w:eastAsia="ja-JP"/>
              </w:rPr>
            </w:pPr>
            <w:r w:rsidRPr="00495D84">
              <w:rPr>
                <w:lang w:eastAsia="ja-JP"/>
              </w:rPr>
              <w:t>0</w:t>
            </w:r>
          </w:p>
        </w:tc>
      </w:tr>
      <w:tr w:rsidR="00190815" w:rsidRPr="00495D84" w14:paraId="4EB96D25" w14:textId="77777777" w:rsidTr="00B27C84">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4B2F9C83" w:rsidR="00190815" w:rsidRPr="00495D84" w:rsidRDefault="00190815" w:rsidP="00253B01">
            <w:pPr>
              <w:pStyle w:val="TAN"/>
              <w:rPr>
                <w:lang w:eastAsia="ja-JP"/>
              </w:rPr>
            </w:pPr>
            <w:r w:rsidRPr="00495D84">
              <w:rPr>
                <w:lang w:eastAsia="ja-JP"/>
              </w:rPr>
              <w:t>Note1:</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35E3284" w14:textId="7C9438CF" w:rsidR="00190815" w:rsidRPr="00495D84" w:rsidRDefault="00190815" w:rsidP="00253B01">
            <w:pPr>
              <w:pStyle w:val="TAN"/>
              <w:rPr>
                <w:lang w:eastAsia="ja-JP"/>
              </w:rPr>
            </w:pPr>
            <w:r w:rsidRPr="00495D84">
              <w:rPr>
                <w:lang w:eastAsia="ja-JP"/>
              </w:rPr>
              <w:t>Note2:</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p w14:paraId="1FC4BD7C" w14:textId="5D545AA1" w:rsidR="00190815" w:rsidRPr="00495D84" w:rsidRDefault="00190815" w:rsidP="00253B01">
            <w:pPr>
              <w:pStyle w:val="TAN"/>
              <w:rPr>
                <w:lang w:eastAsia="ja-JP"/>
              </w:rPr>
            </w:pPr>
            <w:r w:rsidRPr="00495D84">
              <w:rPr>
                <w:lang w:eastAsia="ja-JP"/>
              </w:rPr>
              <w:t>Note3:</w:t>
            </w:r>
            <w:r w:rsidRPr="00495D84">
              <w:rPr>
                <w:lang w:eastAsia="zh-CN"/>
              </w:rPr>
              <w:tab/>
            </w:r>
            <w:r w:rsidRPr="00495D84">
              <w:rPr>
                <w:lang w:eastAsia="ja-JP"/>
              </w:rPr>
              <w:t>assume</w:t>
            </w:r>
            <w:r w:rsidR="00B27C84">
              <w:rPr>
                <w:lang w:eastAsia="ja-JP"/>
              </w:rPr>
              <w:t xml:space="preserve"> </w:t>
            </w:r>
            <w:r w:rsidRPr="00495D84">
              <w:rPr>
                <w:lang w:eastAsia="ja-JP"/>
              </w:rPr>
              <w:t>the</w:t>
            </w:r>
            <w:r w:rsidR="00B27C84">
              <w:rPr>
                <w:lang w:eastAsia="ja-JP"/>
              </w:rPr>
              <w:t xml:space="preserve"> </w:t>
            </w:r>
            <w:r w:rsidRPr="00495D84">
              <w:rPr>
                <w:lang w:eastAsia="ja-JP"/>
              </w:rPr>
              <w:t>same</w:t>
            </w:r>
            <w:r w:rsidR="00B27C84">
              <w:rPr>
                <w:lang w:eastAsia="ja-JP"/>
              </w:rPr>
              <w:t xml:space="preserve"> </w:t>
            </w:r>
            <w:r w:rsidRPr="00495D84">
              <w:rPr>
                <w:lang w:eastAsia="ja-JP"/>
              </w:rPr>
              <w:t>SS/PBCH</w:t>
            </w:r>
            <w:r w:rsidR="00B27C84">
              <w:rPr>
                <w:lang w:eastAsia="ja-JP"/>
              </w:rPr>
              <w:t xml:space="preserve"> </w:t>
            </w:r>
            <w:r w:rsidRPr="00495D84">
              <w:rPr>
                <w:lang w:eastAsia="ja-JP"/>
              </w:rPr>
              <w:t>block</w:t>
            </w:r>
            <w:r w:rsidR="00B27C84">
              <w:rPr>
                <w:lang w:eastAsia="ja-JP"/>
              </w:rPr>
              <w:t xml:space="preserve"> </w:t>
            </w:r>
            <w:r w:rsidRPr="00495D84">
              <w:rPr>
                <w:lang w:eastAsia="ja-JP"/>
              </w:rPr>
              <w:t>index</w:t>
            </w:r>
            <w:r w:rsidR="00B27C84">
              <w:rPr>
                <w:lang w:eastAsia="ja-JP"/>
              </w:rPr>
              <w:t xml:space="preserve"> </w:t>
            </w:r>
            <w:r w:rsidRPr="00495D84">
              <w:rPr>
                <w:lang w:eastAsia="ja-JP"/>
              </w:rPr>
              <w:t>of</w:t>
            </w:r>
            <w:r w:rsidR="00B27C84">
              <w:rPr>
                <w:lang w:eastAsia="ja-JP"/>
              </w:rPr>
              <w:t xml:space="preserve"> </w:t>
            </w:r>
            <w:r w:rsidRPr="00495D84">
              <w:rPr>
                <w:lang w:eastAsia="ja-JP"/>
              </w:rPr>
              <w:t>the</w:t>
            </w:r>
            <w:r w:rsidR="00B27C84">
              <w:rPr>
                <w:lang w:eastAsia="ja-JP"/>
              </w:rPr>
              <w:t xml:space="preserve"> </w:t>
            </w:r>
            <w:r w:rsidRPr="00495D84">
              <w:rPr>
                <w:lang w:eastAsia="ja-JP"/>
              </w:rPr>
              <w:t>corresponding</w:t>
            </w:r>
            <w:r w:rsidR="00B27C84">
              <w:rPr>
                <w:lang w:eastAsia="ja-JP"/>
              </w:rPr>
              <w:t xml:space="preserve"> </w:t>
            </w:r>
            <w:r w:rsidRPr="00495D84">
              <w:rPr>
                <w:lang w:eastAsia="ja-JP"/>
              </w:rPr>
              <w:t>cell</w:t>
            </w:r>
            <w:r w:rsidR="00B27C84">
              <w:rPr>
                <w:lang w:eastAsia="ja-JP"/>
              </w:rPr>
              <w:t xml:space="preserve"> </w:t>
            </w:r>
            <w:r w:rsidRPr="00495D84">
              <w:rPr>
                <w:lang w:eastAsia="ja-JP"/>
              </w:rPr>
              <w:t>in</w:t>
            </w:r>
            <w:r w:rsidR="00B27C84">
              <w:rPr>
                <w:lang w:eastAsia="ja-JP"/>
              </w:rPr>
              <w:t xml:space="preserve"> </w:t>
            </w:r>
            <w:r w:rsidRPr="00495D84">
              <w:rPr>
                <w:lang w:eastAsia="ja-JP"/>
              </w:rPr>
              <w:t>the</w:t>
            </w:r>
            <w:r w:rsidR="00B27C84">
              <w:rPr>
                <w:lang w:eastAsia="ja-JP"/>
              </w:rPr>
              <w:t xml:space="preserve"> </w:t>
            </w:r>
            <w:r w:rsidRPr="00495D84">
              <w:rPr>
                <w:lang w:eastAsia="ja-JP"/>
              </w:rPr>
              <w:t>test</w:t>
            </w:r>
            <w:r w:rsidR="00B27C84">
              <w:rPr>
                <w:lang w:eastAsia="ja-JP"/>
              </w:rPr>
              <w:t xml:space="preserve"> </w:t>
            </w:r>
            <w:r w:rsidRPr="00495D84">
              <w:rPr>
                <w:lang w:eastAsia="ja-JP"/>
              </w:rPr>
              <w:t>case</w:t>
            </w:r>
            <w:r w:rsidR="00ED522E">
              <w:rPr>
                <w:lang w:eastAsia="ja-JP"/>
              </w:rPr>
              <w:t>.</w:t>
            </w:r>
          </w:p>
          <w:p w14:paraId="59A5F51E" w14:textId="0825AF07" w:rsidR="00190815" w:rsidRPr="00495D84" w:rsidRDefault="00190815" w:rsidP="00253B01">
            <w:pPr>
              <w:pStyle w:val="TAN"/>
              <w:rPr>
                <w:lang w:eastAsia="ja-JP"/>
              </w:rPr>
            </w:pPr>
            <w:r w:rsidRPr="00495D84">
              <w:rPr>
                <w:lang w:eastAsia="ja-JP"/>
              </w:rPr>
              <w:t>Note4:</w:t>
            </w:r>
            <w:r w:rsidRPr="00495D84">
              <w:rPr>
                <w:lang w:eastAsia="zh-CN"/>
              </w:rPr>
              <w:tab/>
            </w:r>
            <w:r w:rsidRPr="00495D84">
              <w:rPr>
                <w:lang w:eastAsia="ja-JP"/>
              </w:rPr>
              <w:t>unless</w:t>
            </w:r>
            <w:r w:rsidR="00B27C84">
              <w:rPr>
                <w:lang w:eastAsia="ja-JP"/>
              </w:rPr>
              <w:t xml:space="preserve"> </w:t>
            </w:r>
            <w:r w:rsidRPr="00495D84">
              <w:rPr>
                <w:lang w:eastAsia="ja-JP"/>
              </w:rPr>
              <w:t>specified</w:t>
            </w:r>
            <w:r w:rsidR="00B27C84">
              <w:rPr>
                <w:lang w:eastAsia="ja-JP"/>
              </w:rPr>
              <w:t xml:space="preserve"> </w:t>
            </w:r>
            <w:r w:rsidRPr="00495D84">
              <w:rPr>
                <w:lang w:eastAsia="ja-JP"/>
              </w:rPr>
              <w:t>otherwise</w:t>
            </w:r>
            <w:r w:rsidR="00ED522E">
              <w:rPr>
                <w:lang w:eastAsia="ja-JP"/>
              </w:rPr>
              <w:t>.</w:t>
            </w:r>
          </w:p>
        </w:tc>
      </w:tr>
    </w:tbl>
    <w:p w14:paraId="3A9CF7D6" w14:textId="77777777" w:rsidR="00190815" w:rsidRPr="00495D84" w:rsidRDefault="00190815" w:rsidP="00190815">
      <w:pPr>
        <w:rPr>
          <w:rFonts w:eastAsia="MS Mincho"/>
        </w:rPr>
      </w:pPr>
    </w:p>
    <w:p w14:paraId="6C31D89C" w14:textId="0B239DCE" w:rsidR="001C2050" w:rsidRPr="00495D84" w:rsidRDefault="001C2050" w:rsidP="00253B01">
      <w:pPr>
        <w:pStyle w:val="Heading2"/>
      </w:pPr>
      <w:r w:rsidRPr="00495D84">
        <w:t>A.3.31</w:t>
      </w:r>
      <w:r w:rsidRPr="00495D84">
        <w:tab/>
        <w:t>PRS Configurations</w:t>
      </w:r>
    </w:p>
    <w:p w14:paraId="4F4FBB21" w14:textId="18090B76" w:rsidR="001C2050" w:rsidRPr="00495D84" w:rsidRDefault="001C2050" w:rsidP="00052005">
      <w:pPr>
        <w:pStyle w:val="Heading3"/>
      </w:pPr>
      <w:r w:rsidRPr="00495D84">
        <w:t>A.3.31.1</w:t>
      </w:r>
      <w:r w:rsidRPr="00495D84">
        <w:tab/>
        <w:t>PRS Configurations for FR1</w:t>
      </w:r>
    </w:p>
    <w:p w14:paraId="40CAAE8A" w14:textId="2E096757" w:rsidR="001C2050" w:rsidRPr="00495D84" w:rsidRDefault="001C2050" w:rsidP="00052005">
      <w:pPr>
        <w:pStyle w:val="Heading4"/>
      </w:pPr>
      <w:r w:rsidRPr="00495D84">
        <w:t>A.3.31.1.1</w:t>
      </w:r>
      <w:r w:rsidRPr="00495D84">
        <w:tab/>
        <w:t xml:space="preserve">PRS pattern 1 in FR1: SCS=15 </w:t>
      </w:r>
      <w:r w:rsidR="00ED522E">
        <w:t>k</w:t>
      </w:r>
      <w:r w:rsidRPr="00495D84">
        <w:t>Hz</w:t>
      </w:r>
    </w:p>
    <w:p w14:paraId="3A96BDE6" w14:textId="3572089F" w:rsidR="001C2050" w:rsidRPr="00495D84" w:rsidRDefault="001C2050" w:rsidP="00253B01">
      <w:pPr>
        <w:pStyle w:val="TH"/>
      </w:pPr>
      <w:r w:rsidRPr="00495D84">
        <w:t xml:space="preserve">Table A.3.31.1.1-1: PRS.1 FR1: PRS Pattern 1 for SCS=15 </w:t>
      </w:r>
      <w:r w:rsidR="00ED522E">
        <w:t>k</w:t>
      </w:r>
      <w:r w:rsidRPr="00495D84">
        <w:t>Hz</w:t>
      </w:r>
    </w:p>
    <w:tbl>
      <w:tblPr>
        <w:tblStyle w:val="TableGrid"/>
        <w:tblW w:w="4982" w:type="pct"/>
        <w:tblLook w:val="04A0" w:firstRow="1" w:lastRow="0" w:firstColumn="1" w:lastColumn="0" w:noHBand="0" w:noVBand="1"/>
      </w:tblPr>
      <w:tblGrid>
        <w:gridCol w:w="1778"/>
        <w:gridCol w:w="1512"/>
        <w:gridCol w:w="1545"/>
        <w:gridCol w:w="729"/>
        <w:gridCol w:w="741"/>
        <w:gridCol w:w="839"/>
        <w:gridCol w:w="919"/>
        <w:gridCol w:w="1531"/>
      </w:tblGrid>
      <w:tr w:rsidR="00052005" w14:paraId="7822E109" w14:textId="77777777" w:rsidTr="00CE5D3E">
        <w:tc>
          <w:tcPr>
            <w:tcW w:w="927" w:type="pct"/>
            <w:tcBorders>
              <w:top w:val="single" w:sz="4" w:space="0" w:color="auto"/>
              <w:left w:val="single" w:sz="4" w:space="0" w:color="auto"/>
              <w:bottom w:val="single" w:sz="4" w:space="0" w:color="auto"/>
              <w:right w:val="single" w:sz="4" w:space="0" w:color="auto"/>
            </w:tcBorders>
          </w:tcPr>
          <w:p w14:paraId="50520592" w14:textId="77777777" w:rsidR="00052005" w:rsidRDefault="00052005" w:rsidP="00CE5D3E">
            <w:pPr>
              <w:pStyle w:val="TAH"/>
              <w:rPr>
                <w:lang w:eastAsia="zh-CN"/>
              </w:rPr>
            </w:pPr>
            <w:bookmarkStart w:id="10" w:name="_Hlk187806192"/>
            <w:r>
              <w:rPr>
                <w:lang w:eastAsia="ko-KR"/>
              </w:rPr>
              <w:t>PRS Parameters</w:t>
            </w:r>
          </w:p>
        </w:tc>
        <w:tc>
          <w:tcPr>
            <w:tcW w:w="4072" w:type="pct"/>
            <w:gridSpan w:val="7"/>
            <w:tcBorders>
              <w:top w:val="single" w:sz="4" w:space="0" w:color="auto"/>
              <w:left w:val="single" w:sz="4" w:space="0" w:color="auto"/>
              <w:bottom w:val="single" w:sz="4" w:space="0" w:color="auto"/>
              <w:right w:val="single" w:sz="4" w:space="0" w:color="auto"/>
            </w:tcBorders>
          </w:tcPr>
          <w:p w14:paraId="75AC9025" w14:textId="77777777" w:rsidR="00052005" w:rsidRDefault="00052005" w:rsidP="00CE5D3E">
            <w:pPr>
              <w:pStyle w:val="TAH"/>
              <w:rPr>
                <w:lang w:eastAsia="ko-KR"/>
              </w:rPr>
            </w:pPr>
            <w:r>
              <w:rPr>
                <w:lang w:eastAsia="ko-KR"/>
              </w:rPr>
              <w:t>Values</w:t>
            </w:r>
          </w:p>
        </w:tc>
      </w:tr>
      <w:tr w:rsidR="00052005" w14:paraId="4D3FB514" w14:textId="77777777" w:rsidTr="00CE5D3E">
        <w:tc>
          <w:tcPr>
            <w:tcW w:w="927" w:type="pct"/>
            <w:tcBorders>
              <w:top w:val="single" w:sz="4" w:space="0" w:color="auto"/>
              <w:left w:val="single" w:sz="4" w:space="0" w:color="auto"/>
              <w:bottom w:val="single" w:sz="4" w:space="0" w:color="auto"/>
              <w:right w:val="single" w:sz="4" w:space="0" w:color="auto"/>
            </w:tcBorders>
          </w:tcPr>
          <w:p w14:paraId="6D201160" w14:textId="77777777" w:rsidR="00052005" w:rsidRDefault="00052005" w:rsidP="00CE5D3E">
            <w:pPr>
              <w:pStyle w:val="TAL"/>
              <w:rPr>
                <w:lang w:eastAsia="zh-CN"/>
              </w:rPr>
            </w:pPr>
            <w:r>
              <w:rPr>
                <w:lang w:eastAsia="ko-KR"/>
              </w:rPr>
              <w:t>Reference channel</w:t>
            </w:r>
          </w:p>
        </w:tc>
        <w:tc>
          <w:tcPr>
            <w:tcW w:w="788" w:type="pct"/>
            <w:tcBorders>
              <w:top w:val="single" w:sz="4" w:space="0" w:color="auto"/>
              <w:left w:val="single" w:sz="4" w:space="0" w:color="auto"/>
              <w:bottom w:val="single" w:sz="4" w:space="0" w:color="auto"/>
              <w:right w:val="single" w:sz="4" w:space="0" w:color="auto"/>
            </w:tcBorders>
          </w:tcPr>
          <w:p w14:paraId="02477A81" w14:textId="77777777" w:rsidR="00052005" w:rsidRDefault="00052005" w:rsidP="00CE5D3E">
            <w:pPr>
              <w:pStyle w:val="TAC"/>
              <w:rPr>
                <w:lang w:eastAsia="zh-CN"/>
              </w:rPr>
            </w:pPr>
            <w:r>
              <w:rPr>
                <w:lang w:eastAsia="ko-KR"/>
              </w:rPr>
              <w:t>PRS.1.1 FR1</w:t>
            </w:r>
          </w:p>
        </w:tc>
        <w:tc>
          <w:tcPr>
            <w:tcW w:w="804" w:type="pct"/>
            <w:tcBorders>
              <w:top w:val="single" w:sz="4" w:space="0" w:color="auto"/>
              <w:left w:val="single" w:sz="4" w:space="0" w:color="auto"/>
              <w:bottom w:val="single" w:sz="4" w:space="0" w:color="auto"/>
              <w:right w:val="single" w:sz="4" w:space="0" w:color="auto"/>
            </w:tcBorders>
          </w:tcPr>
          <w:p w14:paraId="0B334643" w14:textId="77777777" w:rsidR="00052005" w:rsidRDefault="00052005" w:rsidP="00CE5D3E">
            <w:pPr>
              <w:pStyle w:val="TAC"/>
              <w:rPr>
                <w:lang w:eastAsia="zh-CN"/>
              </w:rPr>
            </w:pPr>
            <w:r>
              <w:rPr>
                <w:lang w:eastAsia="ko-KR"/>
              </w:rPr>
              <w:t>PRS.1.2 FR1</w:t>
            </w:r>
          </w:p>
        </w:tc>
        <w:tc>
          <w:tcPr>
            <w:tcW w:w="766" w:type="pct"/>
            <w:gridSpan w:val="2"/>
            <w:tcBorders>
              <w:top w:val="single" w:sz="4" w:space="0" w:color="auto"/>
              <w:left w:val="single" w:sz="4" w:space="0" w:color="auto"/>
              <w:bottom w:val="single" w:sz="4" w:space="0" w:color="auto"/>
              <w:right w:val="single" w:sz="4" w:space="0" w:color="auto"/>
            </w:tcBorders>
          </w:tcPr>
          <w:p w14:paraId="491B2FF0" w14:textId="77777777" w:rsidR="00052005" w:rsidRDefault="00052005" w:rsidP="00CE5D3E">
            <w:pPr>
              <w:pStyle w:val="TAC"/>
              <w:rPr>
                <w:lang w:eastAsia="zh-CN"/>
              </w:rPr>
            </w:pPr>
            <w:r>
              <w:rPr>
                <w:lang w:eastAsia="zh-CN"/>
              </w:rPr>
              <w:t>PRS.1.3 FR1</w:t>
            </w:r>
          </w:p>
        </w:tc>
        <w:tc>
          <w:tcPr>
            <w:tcW w:w="916" w:type="pct"/>
            <w:gridSpan w:val="2"/>
            <w:tcBorders>
              <w:top w:val="single" w:sz="4" w:space="0" w:color="auto"/>
              <w:left w:val="single" w:sz="4" w:space="0" w:color="auto"/>
              <w:bottom w:val="single" w:sz="4" w:space="0" w:color="auto"/>
              <w:right w:val="single" w:sz="4" w:space="0" w:color="auto"/>
            </w:tcBorders>
          </w:tcPr>
          <w:p w14:paraId="330AF27B" w14:textId="77777777" w:rsidR="00052005" w:rsidRDefault="00052005" w:rsidP="00CE5D3E">
            <w:pPr>
              <w:pStyle w:val="TAC"/>
              <w:rPr>
                <w:lang w:eastAsia="zh-CN"/>
              </w:rPr>
            </w:pPr>
            <w:r>
              <w:rPr>
                <w:lang w:eastAsia="zh-CN"/>
              </w:rPr>
              <w:t>PRS.1.4 FR1</w:t>
            </w:r>
          </w:p>
        </w:tc>
        <w:tc>
          <w:tcPr>
            <w:tcW w:w="796" w:type="pct"/>
            <w:tcBorders>
              <w:top w:val="single" w:sz="4" w:space="0" w:color="auto"/>
              <w:left w:val="single" w:sz="4" w:space="0" w:color="auto"/>
              <w:bottom w:val="single" w:sz="4" w:space="0" w:color="auto"/>
              <w:right w:val="single" w:sz="4" w:space="0" w:color="auto"/>
            </w:tcBorders>
          </w:tcPr>
          <w:p w14:paraId="46051D3E" w14:textId="77777777" w:rsidR="00052005" w:rsidRDefault="00052005" w:rsidP="00CE5D3E">
            <w:pPr>
              <w:pStyle w:val="TAC"/>
              <w:rPr>
                <w:lang w:val="sv-SE" w:eastAsia="zh-CN"/>
              </w:rPr>
            </w:pPr>
            <w:r>
              <w:rPr>
                <w:lang w:val="sv-SE" w:eastAsia="zh-CN"/>
              </w:rPr>
              <w:t>PRS.1.5 FR1</w:t>
            </w:r>
          </w:p>
        </w:tc>
      </w:tr>
      <w:tr w:rsidR="00052005" w14:paraId="5053780D" w14:textId="77777777" w:rsidTr="00CE5D3E">
        <w:tc>
          <w:tcPr>
            <w:tcW w:w="927" w:type="pct"/>
            <w:tcBorders>
              <w:top w:val="single" w:sz="4" w:space="0" w:color="auto"/>
              <w:left w:val="single" w:sz="4" w:space="0" w:color="auto"/>
              <w:bottom w:val="single" w:sz="4" w:space="0" w:color="auto"/>
              <w:right w:val="single" w:sz="4" w:space="0" w:color="auto"/>
            </w:tcBorders>
          </w:tcPr>
          <w:p w14:paraId="2012AD24" w14:textId="77777777" w:rsidR="00052005" w:rsidRDefault="00052005" w:rsidP="00CE5D3E">
            <w:pPr>
              <w:pStyle w:val="TAL"/>
              <w:rPr>
                <w:lang w:eastAsia="zh-CN"/>
              </w:rPr>
            </w:pPr>
            <w:r>
              <w:rPr>
                <w:lang w:eastAsia="zh-CN"/>
              </w:rPr>
              <w:t>Resource index in resource set</w:t>
            </w:r>
          </w:p>
        </w:tc>
        <w:tc>
          <w:tcPr>
            <w:tcW w:w="788" w:type="pct"/>
            <w:tcBorders>
              <w:top w:val="single" w:sz="4" w:space="0" w:color="auto"/>
              <w:left w:val="single" w:sz="4" w:space="0" w:color="auto"/>
              <w:bottom w:val="single" w:sz="4" w:space="0" w:color="auto"/>
              <w:right w:val="single" w:sz="4" w:space="0" w:color="auto"/>
            </w:tcBorders>
          </w:tcPr>
          <w:p w14:paraId="0788EEA3" w14:textId="77777777" w:rsidR="00052005" w:rsidRDefault="00052005" w:rsidP="00CE5D3E">
            <w:pPr>
              <w:pStyle w:val="TAC"/>
              <w:rPr>
                <w:lang w:eastAsia="zh-CN"/>
              </w:rPr>
            </w:pPr>
            <w:r>
              <w:rPr>
                <w:lang w:eastAsia="zh-CN"/>
              </w:rPr>
              <w:t>0</w:t>
            </w:r>
          </w:p>
        </w:tc>
        <w:tc>
          <w:tcPr>
            <w:tcW w:w="804" w:type="pct"/>
            <w:tcBorders>
              <w:top w:val="single" w:sz="4" w:space="0" w:color="auto"/>
              <w:left w:val="single" w:sz="4" w:space="0" w:color="auto"/>
              <w:bottom w:val="single" w:sz="4" w:space="0" w:color="auto"/>
              <w:right w:val="single" w:sz="4" w:space="0" w:color="auto"/>
            </w:tcBorders>
          </w:tcPr>
          <w:p w14:paraId="2B378B4E" w14:textId="77777777" w:rsidR="00052005" w:rsidRDefault="00052005" w:rsidP="00CE5D3E">
            <w:pPr>
              <w:pStyle w:val="TAC"/>
              <w:rPr>
                <w:lang w:eastAsia="zh-CN"/>
              </w:rPr>
            </w:pPr>
            <w:r>
              <w:rPr>
                <w:lang w:eastAsia="zh-CN"/>
              </w:rPr>
              <w:t>0</w:t>
            </w:r>
          </w:p>
        </w:tc>
        <w:tc>
          <w:tcPr>
            <w:tcW w:w="380" w:type="pct"/>
            <w:tcBorders>
              <w:top w:val="single" w:sz="4" w:space="0" w:color="auto"/>
              <w:left w:val="single" w:sz="4" w:space="0" w:color="auto"/>
              <w:bottom w:val="single" w:sz="4" w:space="0" w:color="auto"/>
              <w:right w:val="single" w:sz="4" w:space="0" w:color="auto"/>
            </w:tcBorders>
          </w:tcPr>
          <w:p w14:paraId="0CE7E9A2"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FAAB77" w14:textId="77777777" w:rsidR="00052005" w:rsidRDefault="00052005" w:rsidP="00CE5D3E">
            <w:pPr>
              <w:pStyle w:val="TAC"/>
              <w:rPr>
                <w:lang w:eastAsia="zh-CN"/>
              </w:rPr>
            </w:pPr>
            <w:r>
              <w:rPr>
                <w:lang w:eastAsia="zh-CN"/>
              </w:rPr>
              <w:t>1</w:t>
            </w:r>
          </w:p>
        </w:tc>
        <w:tc>
          <w:tcPr>
            <w:tcW w:w="437" w:type="pct"/>
            <w:tcBorders>
              <w:top w:val="single" w:sz="4" w:space="0" w:color="auto"/>
              <w:left w:val="single" w:sz="4" w:space="0" w:color="auto"/>
              <w:bottom w:val="single" w:sz="4" w:space="0" w:color="auto"/>
              <w:right w:val="single" w:sz="4" w:space="0" w:color="auto"/>
            </w:tcBorders>
          </w:tcPr>
          <w:p w14:paraId="2690D63D" w14:textId="77777777" w:rsidR="00052005" w:rsidRDefault="00052005" w:rsidP="00CE5D3E">
            <w:pPr>
              <w:pStyle w:val="TAC"/>
              <w:rPr>
                <w:lang w:eastAsia="zh-CN"/>
              </w:rPr>
            </w:pPr>
            <w:r>
              <w:rPr>
                <w:lang w:eastAsia="zh-CN"/>
              </w:rPr>
              <w:t>0</w:t>
            </w:r>
          </w:p>
        </w:tc>
        <w:tc>
          <w:tcPr>
            <w:tcW w:w="479" w:type="pct"/>
            <w:tcBorders>
              <w:top w:val="single" w:sz="4" w:space="0" w:color="auto"/>
              <w:left w:val="single" w:sz="4" w:space="0" w:color="auto"/>
              <w:bottom w:val="single" w:sz="4" w:space="0" w:color="auto"/>
              <w:right w:val="single" w:sz="4" w:space="0" w:color="auto"/>
            </w:tcBorders>
          </w:tcPr>
          <w:p w14:paraId="1D77AC1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1312B918" w14:textId="77777777" w:rsidR="00052005" w:rsidRDefault="00052005" w:rsidP="00CE5D3E">
            <w:pPr>
              <w:pStyle w:val="TAC"/>
              <w:rPr>
                <w:lang w:val="sv-SE" w:eastAsia="zh-CN"/>
              </w:rPr>
            </w:pPr>
            <w:r>
              <w:rPr>
                <w:lang w:val="sv-SE" w:eastAsia="zh-CN"/>
              </w:rPr>
              <w:t>1</w:t>
            </w:r>
          </w:p>
        </w:tc>
      </w:tr>
      <w:tr w:rsidR="00052005" w14:paraId="669598D6" w14:textId="77777777" w:rsidTr="00CE5D3E">
        <w:tc>
          <w:tcPr>
            <w:tcW w:w="927" w:type="pct"/>
            <w:tcBorders>
              <w:top w:val="single" w:sz="4" w:space="0" w:color="auto"/>
              <w:left w:val="single" w:sz="4" w:space="0" w:color="auto"/>
              <w:bottom w:val="single" w:sz="4" w:space="0" w:color="auto"/>
              <w:right w:val="single" w:sz="4" w:space="0" w:color="auto"/>
            </w:tcBorders>
          </w:tcPr>
          <w:p w14:paraId="2D317C9D" w14:textId="77777777" w:rsidR="00052005" w:rsidRDefault="00052005" w:rsidP="00CE5D3E">
            <w:pPr>
              <w:pStyle w:val="TAL"/>
              <w:rPr>
                <w:lang w:eastAsia="zh-CN"/>
              </w:rPr>
            </w:pPr>
            <w:r>
              <w:rPr>
                <w:lang w:eastAsia="ko-KR"/>
              </w:rPr>
              <w:t>PRS periodicity</w:t>
            </w:r>
          </w:p>
        </w:tc>
        <w:tc>
          <w:tcPr>
            <w:tcW w:w="4072" w:type="pct"/>
            <w:gridSpan w:val="7"/>
            <w:tcBorders>
              <w:top w:val="single" w:sz="4" w:space="0" w:color="auto"/>
              <w:left w:val="single" w:sz="4" w:space="0" w:color="auto"/>
              <w:bottom w:val="single" w:sz="4" w:space="0" w:color="auto"/>
              <w:right w:val="single" w:sz="4" w:space="0" w:color="auto"/>
            </w:tcBorders>
          </w:tcPr>
          <w:p w14:paraId="5E867078" w14:textId="77777777" w:rsidR="00052005" w:rsidRDefault="00052005" w:rsidP="00CE5D3E">
            <w:pPr>
              <w:pStyle w:val="TAC"/>
              <w:rPr>
                <w:lang w:eastAsia="zh-CN"/>
              </w:rPr>
            </w:pPr>
            <w:r>
              <w:rPr>
                <w:lang w:eastAsia="zh-CN"/>
              </w:rPr>
              <w:t>160ms</w:t>
            </w:r>
          </w:p>
        </w:tc>
      </w:tr>
      <w:tr w:rsidR="00052005" w14:paraId="2C09B349" w14:textId="77777777" w:rsidTr="00CE5D3E">
        <w:tc>
          <w:tcPr>
            <w:tcW w:w="927" w:type="pct"/>
            <w:tcBorders>
              <w:top w:val="single" w:sz="4" w:space="0" w:color="auto"/>
              <w:left w:val="single" w:sz="4" w:space="0" w:color="auto"/>
              <w:bottom w:val="single" w:sz="4" w:space="0" w:color="auto"/>
              <w:right w:val="single" w:sz="4" w:space="0" w:color="auto"/>
            </w:tcBorders>
          </w:tcPr>
          <w:p w14:paraId="14154381" w14:textId="77777777" w:rsidR="00052005" w:rsidRDefault="00052005"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072" w:type="pct"/>
            <w:gridSpan w:val="7"/>
            <w:tcBorders>
              <w:top w:val="single" w:sz="4" w:space="0" w:color="auto"/>
              <w:left w:val="single" w:sz="4" w:space="0" w:color="auto"/>
              <w:bottom w:val="single" w:sz="4" w:space="0" w:color="auto"/>
              <w:right w:val="single" w:sz="4" w:space="0" w:color="auto"/>
            </w:tcBorders>
          </w:tcPr>
          <w:p w14:paraId="0ECB65B6" w14:textId="77777777" w:rsidR="00052005" w:rsidRDefault="00052005" w:rsidP="00CE5D3E">
            <w:pPr>
              <w:pStyle w:val="TAC"/>
              <w:rPr>
                <w:lang w:eastAsia="zh-CN"/>
              </w:rPr>
            </w:pPr>
            <w:r>
              <w:rPr>
                <w:lang w:eastAsia="zh-CN"/>
              </w:rPr>
              <w:t xml:space="preserve">10 ms </w:t>
            </w:r>
          </w:p>
        </w:tc>
      </w:tr>
      <w:tr w:rsidR="00052005" w14:paraId="07C0D8D9" w14:textId="77777777" w:rsidTr="00CE5D3E">
        <w:tc>
          <w:tcPr>
            <w:tcW w:w="927" w:type="pct"/>
            <w:tcBorders>
              <w:top w:val="single" w:sz="4" w:space="0" w:color="auto"/>
              <w:left w:val="single" w:sz="4" w:space="0" w:color="auto"/>
              <w:bottom w:val="single" w:sz="4" w:space="0" w:color="auto"/>
              <w:right w:val="single" w:sz="4" w:space="0" w:color="auto"/>
            </w:tcBorders>
          </w:tcPr>
          <w:p w14:paraId="0B2FCBE4" w14:textId="77777777" w:rsidR="00052005" w:rsidRDefault="00052005"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43ADB189" w14:textId="77777777" w:rsidR="00052005" w:rsidRDefault="00052005" w:rsidP="00CE5D3E">
            <w:pPr>
              <w:pStyle w:val="TAC"/>
              <w:rPr>
                <w:lang w:eastAsia="zh-CN"/>
              </w:rPr>
            </w:pPr>
            <w:r>
              <w:rPr>
                <w:lang w:eastAsia="zh-CN"/>
              </w:rPr>
              <w:t xml:space="preserve">0 </w:t>
            </w:r>
          </w:p>
        </w:tc>
        <w:tc>
          <w:tcPr>
            <w:tcW w:w="804" w:type="pct"/>
            <w:tcBorders>
              <w:top w:val="single" w:sz="4" w:space="0" w:color="auto"/>
              <w:left w:val="single" w:sz="4" w:space="0" w:color="auto"/>
              <w:bottom w:val="single" w:sz="4" w:space="0" w:color="auto"/>
              <w:right w:val="single" w:sz="4" w:space="0" w:color="auto"/>
            </w:tcBorders>
          </w:tcPr>
          <w:p w14:paraId="7980A81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57BD5398" w14:textId="77777777" w:rsidR="00052005" w:rsidRDefault="00052005" w:rsidP="00CE5D3E">
            <w:pPr>
              <w:pStyle w:val="TAC"/>
              <w:rPr>
                <w:lang w:eastAsia="zh-CN"/>
              </w:rPr>
            </w:pPr>
            <w:r>
              <w:rPr>
                <w:lang w:eastAsia="zh-CN"/>
              </w:rPr>
              <w:t>0</w:t>
            </w:r>
          </w:p>
        </w:tc>
        <w:tc>
          <w:tcPr>
            <w:tcW w:w="916" w:type="pct"/>
            <w:gridSpan w:val="2"/>
            <w:tcBorders>
              <w:top w:val="single" w:sz="4" w:space="0" w:color="auto"/>
              <w:left w:val="single" w:sz="4" w:space="0" w:color="auto"/>
              <w:bottom w:val="single" w:sz="4" w:space="0" w:color="auto"/>
              <w:right w:val="single" w:sz="4" w:space="0" w:color="auto"/>
            </w:tcBorders>
          </w:tcPr>
          <w:p w14:paraId="153CD4F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59C222E0" w14:textId="77777777" w:rsidR="00052005" w:rsidRDefault="00052005" w:rsidP="00CE5D3E">
            <w:pPr>
              <w:pStyle w:val="TAC"/>
              <w:rPr>
                <w:lang w:val="sv-SE" w:eastAsia="zh-CN"/>
              </w:rPr>
            </w:pPr>
            <w:r>
              <w:rPr>
                <w:lang w:val="sv-SE" w:eastAsia="zh-CN"/>
              </w:rPr>
              <w:t>4</w:t>
            </w:r>
          </w:p>
        </w:tc>
      </w:tr>
      <w:tr w:rsidR="00052005" w14:paraId="1CDF630C" w14:textId="77777777" w:rsidTr="00CE5D3E">
        <w:tc>
          <w:tcPr>
            <w:tcW w:w="927" w:type="pct"/>
            <w:tcBorders>
              <w:top w:val="single" w:sz="4" w:space="0" w:color="auto"/>
              <w:left w:val="single" w:sz="4" w:space="0" w:color="auto"/>
              <w:bottom w:val="single" w:sz="4" w:space="0" w:color="auto"/>
              <w:right w:val="single" w:sz="4" w:space="0" w:color="auto"/>
            </w:tcBorders>
          </w:tcPr>
          <w:p w14:paraId="0C4BBEC6" w14:textId="77777777" w:rsidR="00052005" w:rsidRDefault="00052005"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593" w:type="pct"/>
            <w:gridSpan w:val="2"/>
            <w:tcBorders>
              <w:top w:val="single" w:sz="4" w:space="0" w:color="auto"/>
              <w:left w:val="single" w:sz="4" w:space="0" w:color="auto"/>
              <w:bottom w:val="single" w:sz="4" w:space="0" w:color="auto"/>
              <w:right w:val="single" w:sz="4" w:space="0" w:color="auto"/>
            </w:tcBorders>
          </w:tcPr>
          <w:p w14:paraId="50E25F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380" w:type="pct"/>
            <w:tcBorders>
              <w:top w:val="single" w:sz="4" w:space="0" w:color="auto"/>
              <w:left w:val="single" w:sz="4" w:space="0" w:color="auto"/>
              <w:bottom w:val="single" w:sz="4" w:space="0" w:color="auto"/>
              <w:right w:val="single" w:sz="4" w:space="0" w:color="auto"/>
            </w:tcBorders>
          </w:tcPr>
          <w:p w14:paraId="177322CD" w14:textId="77777777" w:rsidR="00052005" w:rsidRDefault="00052005" w:rsidP="00CE5D3E">
            <w:pPr>
              <w:pStyle w:val="TAC"/>
              <w:rPr>
                <w:lang w:eastAsia="zh-CN"/>
              </w:rPr>
            </w:pPr>
            <w:r>
              <w:rPr>
                <w:lang w:eastAsia="zh-CN"/>
              </w:rPr>
              <w:t>0</w:t>
            </w:r>
          </w:p>
        </w:tc>
        <w:tc>
          <w:tcPr>
            <w:tcW w:w="385" w:type="pct"/>
            <w:tcBorders>
              <w:top w:val="single" w:sz="4" w:space="0" w:color="auto"/>
              <w:left w:val="single" w:sz="4" w:space="0" w:color="auto"/>
              <w:bottom w:val="single" w:sz="4" w:space="0" w:color="auto"/>
              <w:right w:val="single" w:sz="4" w:space="0" w:color="auto"/>
            </w:tcBorders>
          </w:tcPr>
          <w:p w14:paraId="370ADC47" w14:textId="77777777" w:rsidR="00052005" w:rsidRDefault="00052005" w:rsidP="00CE5D3E">
            <w:pPr>
              <w:pStyle w:val="TAC"/>
              <w:rPr>
                <w:lang w:eastAsia="zh-CN"/>
              </w:rPr>
            </w:pPr>
            <w:r>
              <w:rPr>
                <w:lang w:eastAsia="zh-CN"/>
              </w:rPr>
              <w:t>1</w:t>
            </w:r>
            <w:r>
              <w:rPr>
                <w:vertAlign w:val="superscript"/>
                <w:lang w:eastAsia="ko-KR"/>
              </w:rPr>
              <w:t xml:space="preserve"> </w:t>
            </w:r>
          </w:p>
        </w:tc>
        <w:tc>
          <w:tcPr>
            <w:tcW w:w="437" w:type="pct"/>
            <w:tcBorders>
              <w:top w:val="single" w:sz="4" w:space="0" w:color="auto"/>
              <w:left w:val="single" w:sz="4" w:space="0" w:color="auto"/>
              <w:bottom w:val="single" w:sz="4" w:space="0" w:color="auto"/>
              <w:right w:val="single" w:sz="4" w:space="0" w:color="auto"/>
            </w:tcBorders>
          </w:tcPr>
          <w:p w14:paraId="36B16669" w14:textId="77777777" w:rsidR="00052005" w:rsidRDefault="00052005" w:rsidP="00CE5D3E">
            <w:pPr>
              <w:pStyle w:val="TAC"/>
              <w:rPr>
                <w:lang w:eastAsia="zh-CN"/>
              </w:rPr>
            </w:pPr>
            <w:r>
              <w:rPr>
                <w:lang w:eastAsia="zh-CN"/>
              </w:rPr>
              <w:t>0</w:t>
            </w:r>
            <w:r>
              <w:rPr>
                <w:vertAlign w:val="superscript"/>
                <w:lang w:eastAsia="ko-KR"/>
              </w:rPr>
              <w:t xml:space="preserve"> </w:t>
            </w:r>
          </w:p>
        </w:tc>
        <w:tc>
          <w:tcPr>
            <w:tcW w:w="479" w:type="pct"/>
            <w:tcBorders>
              <w:top w:val="single" w:sz="4" w:space="0" w:color="auto"/>
              <w:left w:val="single" w:sz="4" w:space="0" w:color="auto"/>
              <w:bottom w:val="single" w:sz="4" w:space="0" w:color="auto"/>
              <w:right w:val="single" w:sz="4" w:space="0" w:color="auto"/>
            </w:tcBorders>
          </w:tcPr>
          <w:p w14:paraId="4EB2A315" w14:textId="77777777" w:rsidR="00052005" w:rsidRDefault="00052005" w:rsidP="00CE5D3E">
            <w:pPr>
              <w:pStyle w:val="TAC"/>
              <w:rPr>
                <w:lang w:eastAsia="zh-CN"/>
              </w:rPr>
            </w:pPr>
            <w:r>
              <w:rPr>
                <w:lang w:eastAsia="zh-CN"/>
              </w:rPr>
              <w:t xml:space="preserve">1 </w:t>
            </w:r>
          </w:p>
        </w:tc>
        <w:tc>
          <w:tcPr>
            <w:tcW w:w="796" w:type="pct"/>
            <w:tcBorders>
              <w:top w:val="single" w:sz="4" w:space="0" w:color="auto"/>
              <w:left w:val="single" w:sz="4" w:space="0" w:color="auto"/>
              <w:bottom w:val="single" w:sz="4" w:space="0" w:color="auto"/>
              <w:right w:val="single" w:sz="4" w:space="0" w:color="auto"/>
            </w:tcBorders>
          </w:tcPr>
          <w:p w14:paraId="36274DC6" w14:textId="77777777" w:rsidR="00052005" w:rsidRDefault="00052005" w:rsidP="00CE5D3E">
            <w:pPr>
              <w:pStyle w:val="TAC"/>
              <w:rPr>
                <w:lang w:val="sv-SE" w:eastAsia="zh-CN"/>
              </w:rPr>
            </w:pPr>
            <w:r>
              <w:rPr>
                <w:lang w:val="sv-SE" w:eastAsia="zh-CN"/>
              </w:rPr>
              <w:t>1</w:t>
            </w:r>
          </w:p>
        </w:tc>
      </w:tr>
      <w:tr w:rsidR="00052005" w14:paraId="75A7B26C" w14:textId="77777777" w:rsidTr="00CE5D3E">
        <w:tc>
          <w:tcPr>
            <w:tcW w:w="927" w:type="pct"/>
            <w:tcBorders>
              <w:top w:val="single" w:sz="4" w:space="0" w:color="auto"/>
              <w:left w:val="single" w:sz="4" w:space="0" w:color="auto"/>
              <w:bottom w:val="single" w:sz="4" w:space="0" w:color="auto"/>
              <w:right w:val="single" w:sz="4" w:space="0" w:color="auto"/>
            </w:tcBorders>
          </w:tcPr>
          <w:p w14:paraId="40E78D17" w14:textId="77777777" w:rsidR="00052005" w:rsidRDefault="00052005" w:rsidP="00CE5D3E">
            <w:pPr>
              <w:pStyle w:val="TAL"/>
              <w:rPr>
                <w:lang w:eastAsia="zh-CN"/>
              </w:rPr>
            </w:pPr>
            <w:r>
              <w:rPr>
                <w:lang w:eastAsia="ko-KR"/>
              </w:rPr>
              <w:t>SCS</w:t>
            </w:r>
          </w:p>
        </w:tc>
        <w:tc>
          <w:tcPr>
            <w:tcW w:w="4072" w:type="pct"/>
            <w:gridSpan w:val="7"/>
            <w:tcBorders>
              <w:top w:val="single" w:sz="4" w:space="0" w:color="auto"/>
              <w:left w:val="single" w:sz="4" w:space="0" w:color="auto"/>
              <w:bottom w:val="single" w:sz="4" w:space="0" w:color="auto"/>
              <w:right w:val="single" w:sz="4" w:space="0" w:color="auto"/>
            </w:tcBorders>
          </w:tcPr>
          <w:p w14:paraId="0E1C7B02" w14:textId="77777777" w:rsidR="00052005" w:rsidRDefault="00052005" w:rsidP="00CE5D3E">
            <w:pPr>
              <w:pStyle w:val="TAC"/>
              <w:rPr>
                <w:lang w:eastAsia="zh-CN"/>
              </w:rPr>
            </w:pPr>
            <w:r>
              <w:rPr>
                <w:lang w:eastAsia="zh-CN"/>
              </w:rPr>
              <w:t>15kHz</w:t>
            </w:r>
          </w:p>
        </w:tc>
      </w:tr>
      <w:tr w:rsidR="00052005" w14:paraId="11CAE746" w14:textId="77777777" w:rsidTr="00CE5D3E">
        <w:tc>
          <w:tcPr>
            <w:tcW w:w="927" w:type="pct"/>
            <w:tcBorders>
              <w:top w:val="single" w:sz="4" w:space="0" w:color="auto"/>
              <w:left w:val="single" w:sz="4" w:space="0" w:color="auto"/>
              <w:bottom w:val="single" w:sz="4" w:space="0" w:color="auto"/>
              <w:right w:val="single" w:sz="4" w:space="0" w:color="auto"/>
            </w:tcBorders>
          </w:tcPr>
          <w:p w14:paraId="3D74CA00" w14:textId="77777777" w:rsidR="00052005" w:rsidRDefault="00052005" w:rsidP="00CE5D3E">
            <w:pPr>
              <w:pStyle w:val="TAL"/>
              <w:rPr>
                <w:lang w:eastAsia="zh-CN"/>
              </w:rPr>
            </w:pPr>
            <w:r>
              <w:rPr>
                <w:lang w:eastAsia="ko-KR"/>
              </w:rPr>
              <w:t>PRS comb size</w:t>
            </w:r>
          </w:p>
        </w:tc>
        <w:tc>
          <w:tcPr>
            <w:tcW w:w="788" w:type="pct"/>
            <w:tcBorders>
              <w:top w:val="single" w:sz="4" w:space="0" w:color="auto"/>
              <w:left w:val="single" w:sz="4" w:space="0" w:color="auto"/>
              <w:bottom w:val="single" w:sz="4" w:space="0" w:color="auto"/>
              <w:right w:val="single" w:sz="4" w:space="0" w:color="auto"/>
            </w:tcBorders>
          </w:tcPr>
          <w:p w14:paraId="44764A13"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0904A036"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1182DAE9"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6414E553"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10AE8256" w14:textId="77777777" w:rsidR="00052005" w:rsidRDefault="00052005" w:rsidP="00CE5D3E">
            <w:pPr>
              <w:pStyle w:val="TAC"/>
              <w:rPr>
                <w:lang w:val="sv-SE" w:eastAsia="zh-CN"/>
              </w:rPr>
            </w:pPr>
            <w:r>
              <w:rPr>
                <w:lang w:val="sv-SE" w:eastAsia="zh-CN"/>
              </w:rPr>
              <w:t>4</w:t>
            </w:r>
          </w:p>
        </w:tc>
      </w:tr>
      <w:tr w:rsidR="00052005" w14:paraId="7B6A6680" w14:textId="77777777" w:rsidTr="00CE5D3E">
        <w:tc>
          <w:tcPr>
            <w:tcW w:w="927" w:type="pct"/>
            <w:tcBorders>
              <w:top w:val="single" w:sz="4" w:space="0" w:color="auto"/>
              <w:left w:val="single" w:sz="4" w:space="0" w:color="auto"/>
              <w:bottom w:val="single" w:sz="4" w:space="0" w:color="auto"/>
              <w:right w:val="single" w:sz="4" w:space="0" w:color="auto"/>
            </w:tcBorders>
          </w:tcPr>
          <w:p w14:paraId="30172D97" w14:textId="77777777" w:rsidR="00052005" w:rsidRDefault="00052005" w:rsidP="00CE5D3E">
            <w:pPr>
              <w:pStyle w:val="TAL"/>
              <w:rPr>
                <w:lang w:eastAsia="zh-CN"/>
              </w:rPr>
            </w:pPr>
            <w:r>
              <w:rPr>
                <w:lang w:eastAsia="ko-KR"/>
              </w:rPr>
              <w:t>Number of PRS symbol</w:t>
            </w:r>
          </w:p>
        </w:tc>
        <w:tc>
          <w:tcPr>
            <w:tcW w:w="788" w:type="pct"/>
            <w:tcBorders>
              <w:top w:val="single" w:sz="4" w:space="0" w:color="auto"/>
              <w:left w:val="single" w:sz="4" w:space="0" w:color="auto"/>
              <w:bottom w:val="single" w:sz="4" w:space="0" w:color="auto"/>
              <w:right w:val="single" w:sz="4" w:space="0" w:color="auto"/>
            </w:tcBorders>
          </w:tcPr>
          <w:p w14:paraId="043CC670" w14:textId="77777777" w:rsidR="00052005" w:rsidRDefault="00052005" w:rsidP="00CE5D3E">
            <w:pPr>
              <w:pStyle w:val="TAC"/>
              <w:rPr>
                <w:lang w:eastAsia="zh-CN"/>
              </w:rPr>
            </w:pPr>
            <w:r>
              <w:rPr>
                <w:lang w:eastAsia="zh-CN"/>
              </w:rPr>
              <w:t>4</w:t>
            </w:r>
          </w:p>
        </w:tc>
        <w:tc>
          <w:tcPr>
            <w:tcW w:w="804" w:type="pct"/>
            <w:tcBorders>
              <w:top w:val="single" w:sz="4" w:space="0" w:color="auto"/>
              <w:left w:val="single" w:sz="4" w:space="0" w:color="auto"/>
              <w:bottom w:val="single" w:sz="4" w:space="0" w:color="auto"/>
              <w:right w:val="single" w:sz="4" w:space="0" w:color="auto"/>
            </w:tcBorders>
          </w:tcPr>
          <w:p w14:paraId="2A955C3A" w14:textId="77777777" w:rsidR="00052005" w:rsidRDefault="00052005" w:rsidP="00CE5D3E">
            <w:pPr>
              <w:pStyle w:val="TAC"/>
              <w:rPr>
                <w:lang w:eastAsia="zh-CN"/>
              </w:rPr>
            </w:pPr>
            <w:r>
              <w:rPr>
                <w:lang w:eastAsia="zh-CN"/>
              </w:rPr>
              <w:t>4</w:t>
            </w:r>
          </w:p>
        </w:tc>
        <w:tc>
          <w:tcPr>
            <w:tcW w:w="766" w:type="pct"/>
            <w:gridSpan w:val="2"/>
            <w:tcBorders>
              <w:top w:val="single" w:sz="4" w:space="0" w:color="auto"/>
              <w:left w:val="single" w:sz="4" w:space="0" w:color="auto"/>
              <w:bottom w:val="single" w:sz="4" w:space="0" w:color="auto"/>
              <w:right w:val="single" w:sz="4" w:space="0" w:color="auto"/>
            </w:tcBorders>
          </w:tcPr>
          <w:p w14:paraId="3EFFF6FC" w14:textId="77777777" w:rsidR="00052005" w:rsidRDefault="00052005" w:rsidP="00CE5D3E">
            <w:pPr>
              <w:pStyle w:val="TAC"/>
              <w:rPr>
                <w:lang w:eastAsia="zh-CN"/>
              </w:rPr>
            </w:pPr>
            <w:r>
              <w:rPr>
                <w:lang w:eastAsia="zh-CN"/>
              </w:rPr>
              <w:t>4</w:t>
            </w:r>
          </w:p>
        </w:tc>
        <w:tc>
          <w:tcPr>
            <w:tcW w:w="916" w:type="pct"/>
            <w:gridSpan w:val="2"/>
            <w:tcBorders>
              <w:top w:val="single" w:sz="4" w:space="0" w:color="auto"/>
              <w:left w:val="single" w:sz="4" w:space="0" w:color="auto"/>
              <w:bottom w:val="single" w:sz="4" w:space="0" w:color="auto"/>
              <w:right w:val="single" w:sz="4" w:space="0" w:color="auto"/>
            </w:tcBorders>
          </w:tcPr>
          <w:p w14:paraId="7CB2FA2F" w14:textId="77777777" w:rsidR="00052005" w:rsidRDefault="00052005" w:rsidP="00CE5D3E">
            <w:pPr>
              <w:pStyle w:val="TAC"/>
              <w:rPr>
                <w:lang w:eastAsia="zh-CN"/>
              </w:rPr>
            </w:pPr>
            <w:r>
              <w:rPr>
                <w:lang w:eastAsia="zh-CN"/>
              </w:rPr>
              <w:t>4</w:t>
            </w:r>
          </w:p>
        </w:tc>
        <w:tc>
          <w:tcPr>
            <w:tcW w:w="796" w:type="pct"/>
            <w:tcBorders>
              <w:top w:val="single" w:sz="4" w:space="0" w:color="auto"/>
              <w:left w:val="single" w:sz="4" w:space="0" w:color="auto"/>
              <w:bottom w:val="single" w:sz="4" w:space="0" w:color="auto"/>
              <w:right w:val="single" w:sz="4" w:space="0" w:color="auto"/>
            </w:tcBorders>
          </w:tcPr>
          <w:p w14:paraId="7934D8B4" w14:textId="77777777" w:rsidR="00052005" w:rsidRDefault="00052005" w:rsidP="00CE5D3E">
            <w:pPr>
              <w:pStyle w:val="TAC"/>
              <w:rPr>
                <w:lang w:val="sv-SE" w:eastAsia="zh-CN"/>
              </w:rPr>
            </w:pPr>
            <w:r>
              <w:rPr>
                <w:lang w:val="sv-SE" w:eastAsia="zh-CN"/>
              </w:rPr>
              <w:t>4</w:t>
            </w:r>
          </w:p>
        </w:tc>
      </w:tr>
      <w:tr w:rsidR="00052005" w14:paraId="55247151" w14:textId="77777777" w:rsidTr="00CE5D3E">
        <w:tc>
          <w:tcPr>
            <w:tcW w:w="927" w:type="pct"/>
            <w:tcBorders>
              <w:top w:val="single" w:sz="4" w:space="0" w:color="auto"/>
              <w:left w:val="single" w:sz="4" w:space="0" w:color="auto"/>
              <w:bottom w:val="single" w:sz="4" w:space="0" w:color="auto"/>
              <w:right w:val="single" w:sz="4" w:space="0" w:color="auto"/>
            </w:tcBorders>
          </w:tcPr>
          <w:p w14:paraId="3BEB391B" w14:textId="77777777" w:rsidR="00052005" w:rsidRDefault="00052005" w:rsidP="00CE5D3E">
            <w:pPr>
              <w:pStyle w:val="TAL"/>
              <w:rPr>
                <w:lang w:eastAsia="zh-CN"/>
              </w:rPr>
            </w:pPr>
            <w:r>
              <w:rPr>
                <w:lang w:eastAsia="ko-KR"/>
              </w:rPr>
              <w:t xml:space="preserve">Repetion factor </w:t>
            </w:r>
          </w:p>
        </w:tc>
        <w:tc>
          <w:tcPr>
            <w:tcW w:w="788" w:type="pct"/>
            <w:tcBorders>
              <w:top w:val="single" w:sz="4" w:space="0" w:color="auto"/>
              <w:left w:val="single" w:sz="4" w:space="0" w:color="auto"/>
              <w:bottom w:val="single" w:sz="4" w:space="0" w:color="auto"/>
              <w:right w:val="single" w:sz="4" w:space="0" w:color="auto"/>
            </w:tcBorders>
          </w:tcPr>
          <w:p w14:paraId="49FA9D58" w14:textId="77777777" w:rsidR="00052005" w:rsidRDefault="00052005" w:rsidP="00CE5D3E">
            <w:pPr>
              <w:pStyle w:val="TAC"/>
              <w:rPr>
                <w:lang w:eastAsia="zh-CN"/>
              </w:rPr>
            </w:pPr>
            <w:r>
              <w:rPr>
                <w:lang w:eastAsia="zh-CN"/>
              </w:rPr>
              <w:t>2</w:t>
            </w:r>
          </w:p>
        </w:tc>
        <w:tc>
          <w:tcPr>
            <w:tcW w:w="804" w:type="pct"/>
            <w:tcBorders>
              <w:top w:val="single" w:sz="4" w:space="0" w:color="auto"/>
              <w:left w:val="single" w:sz="4" w:space="0" w:color="auto"/>
              <w:bottom w:val="single" w:sz="4" w:space="0" w:color="auto"/>
              <w:right w:val="single" w:sz="4" w:space="0" w:color="auto"/>
            </w:tcBorders>
          </w:tcPr>
          <w:p w14:paraId="2E731F52"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11856B47" w14:textId="77777777" w:rsidR="00052005" w:rsidRDefault="00052005" w:rsidP="00CE5D3E">
            <w:pPr>
              <w:pStyle w:val="TAC"/>
              <w:rPr>
                <w:lang w:eastAsia="zh-CN"/>
              </w:rPr>
            </w:pPr>
            <w:r>
              <w:rPr>
                <w:lang w:eastAsia="zh-CN"/>
              </w:rPr>
              <w:t>2</w:t>
            </w:r>
          </w:p>
        </w:tc>
        <w:tc>
          <w:tcPr>
            <w:tcW w:w="916" w:type="pct"/>
            <w:gridSpan w:val="2"/>
            <w:tcBorders>
              <w:top w:val="single" w:sz="4" w:space="0" w:color="auto"/>
              <w:left w:val="single" w:sz="4" w:space="0" w:color="auto"/>
              <w:bottom w:val="single" w:sz="4" w:space="0" w:color="auto"/>
              <w:right w:val="single" w:sz="4" w:space="0" w:color="auto"/>
            </w:tcBorders>
          </w:tcPr>
          <w:p w14:paraId="46713824"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0083A382" w14:textId="77777777" w:rsidR="00052005" w:rsidRDefault="00052005" w:rsidP="00CE5D3E">
            <w:pPr>
              <w:pStyle w:val="TAC"/>
              <w:rPr>
                <w:lang w:val="sv-SE" w:eastAsia="zh-CN"/>
              </w:rPr>
            </w:pPr>
            <w:r>
              <w:rPr>
                <w:lang w:val="sv-SE" w:eastAsia="zh-CN"/>
              </w:rPr>
              <w:t>6</w:t>
            </w:r>
          </w:p>
        </w:tc>
      </w:tr>
      <w:tr w:rsidR="00052005" w14:paraId="7D8B9874" w14:textId="77777777" w:rsidTr="00CE5D3E">
        <w:tc>
          <w:tcPr>
            <w:tcW w:w="927" w:type="pct"/>
            <w:tcBorders>
              <w:top w:val="single" w:sz="4" w:space="0" w:color="auto"/>
              <w:left w:val="single" w:sz="4" w:space="0" w:color="auto"/>
              <w:bottom w:val="single" w:sz="4" w:space="0" w:color="auto"/>
              <w:right w:val="single" w:sz="4" w:space="0" w:color="auto"/>
            </w:tcBorders>
          </w:tcPr>
          <w:p w14:paraId="721C0804" w14:textId="77777777" w:rsidR="00052005" w:rsidRDefault="00052005" w:rsidP="00CE5D3E">
            <w:pPr>
              <w:pStyle w:val="TAL"/>
              <w:rPr>
                <w:lang w:eastAsia="zh-CN"/>
              </w:rPr>
            </w:pPr>
            <w:r>
              <w:rPr>
                <w:lang w:eastAsia="zh-CN"/>
              </w:rPr>
              <w:t>PRS resource time gap (slot)</w:t>
            </w:r>
          </w:p>
        </w:tc>
        <w:tc>
          <w:tcPr>
            <w:tcW w:w="788" w:type="pct"/>
            <w:tcBorders>
              <w:top w:val="single" w:sz="4" w:space="0" w:color="auto"/>
              <w:left w:val="single" w:sz="4" w:space="0" w:color="auto"/>
              <w:bottom w:val="single" w:sz="4" w:space="0" w:color="auto"/>
              <w:right w:val="single" w:sz="4" w:space="0" w:color="auto"/>
            </w:tcBorders>
          </w:tcPr>
          <w:p w14:paraId="386C73B8" w14:textId="77777777" w:rsidR="00052005" w:rsidRDefault="00052005" w:rsidP="00CE5D3E">
            <w:pPr>
              <w:pStyle w:val="TAC"/>
              <w:rPr>
                <w:lang w:eastAsia="zh-CN"/>
              </w:rPr>
            </w:pPr>
            <w:r>
              <w:rPr>
                <w:lang w:eastAsia="zh-CN"/>
              </w:rPr>
              <w:t>1</w:t>
            </w:r>
          </w:p>
        </w:tc>
        <w:tc>
          <w:tcPr>
            <w:tcW w:w="804" w:type="pct"/>
            <w:tcBorders>
              <w:top w:val="single" w:sz="4" w:space="0" w:color="auto"/>
              <w:left w:val="single" w:sz="4" w:space="0" w:color="auto"/>
              <w:bottom w:val="single" w:sz="4" w:space="0" w:color="auto"/>
              <w:right w:val="single" w:sz="4" w:space="0" w:color="auto"/>
            </w:tcBorders>
          </w:tcPr>
          <w:p w14:paraId="33A033D5" w14:textId="77777777" w:rsidR="00052005" w:rsidRDefault="00052005" w:rsidP="00CE5D3E">
            <w:pPr>
              <w:pStyle w:val="TAC"/>
              <w:rPr>
                <w:lang w:eastAsia="zh-CN"/>
              </w:rPr>
            </w:pPr>
            <w:r>
              <w:rPr>
                <w:lang w:eastAsia="zh-CN"/>
              </w:rPr>
              <w:t>1</w:t>
            </w:r>
          </w:p>
        </w:tc>
        <w:tc>
          <w:tcPr>
            <w:tcW w:w="766" w:type="pct"/>
            <w:gridSpan w:val="2"/>
            <w:tcBorders>
              <w:top w:val="single" w:sz="4" w:space="0" w:color="auto"/>
              <w:left w:val="single" w:sz="4" w:space="0" w:color="auto"/>
              <w:bottom w:val="single" w:sz="4" w:space="0" w:color="auto"/>
              <w:right w:val="single" w:sz="4" w:space="0" w:color="auto"/>
            </w:tcBorders>
          </w:tcPr>
          <w:p w14:paraId="23F151FD" w14:textId="77777777" w:rsidR="00052005" w:rsidRDefault="00052005" w:rsidP="00CE5D3E">
            <w:pPr>
              <w:pStyle w:val="TAC"/>
              <w:rPr>
                <w:lang w:eastAsia="zh-CN"/>
              </w:rPr>
            </w:pPr>
            <w:r>
              <w:rPr>
                <w:lang w:eastAsia="zh-CN"/>
              </w:rPr>
              <w:t>1</w:t>
            </w:r>
          </w:p>
        </w:tc>
        <w:tc>
          <w:tcPr>
            <w:tcW w:w="916" w:type="pct"/>
            <w:gridSpan w:val="2"/>
            <w:tcBorders>
              <w:top w:val="single" w:sz="4" w:space="0" w:color="auto"/>
              <w:left w:val="single" w:sz="4" w:space="0" w:color="auto"/>
              <w:bottom w:val="single" w:sz="4" w:space="0" w:color="auto"/>
              <w:right w:val="single" w:sz="4" w:space="0" w:color="auto"/>
            </w:tcBorders>
          </w:tcPr>
          <w:p w14:paraId="7BE3280E" w14:textId="77777777" w:rsidR="00052005" w:rsidRDefault="00052005" w:rsidP="00CE5D3E">
            <w:pPr>
              <w:pStyle w:val="TAC"/>
              <w:rPr>
                <w:lang w:eastAsia="zh-CN"/>
              </w:rPr>
            </w:pPr>
            <w:r>
              <w:rPr>
                <w:lang w:eastAsia="zh-CN"/>
              </w:rPr>
              <w:t>1</w:t>
            </w:r>
          </w:p>
        </w:tc>
        <w:tc>
          <w:tcPr>
            <w:tcW w:w="796" w:type="pct"/>
            <w:tcBorders>
              <w:top w:val="single" w:sz="4" w:space="0" w:color="auto"/>
              <w:left w:val="single" w:sz="4" w:space="0" w:color="auto"/>
              <w:bottom w:val="single" w:sz="4" w:space="0" w:color="auto"/>
              <w:right w:val="single" w:sz="4" w:space="0" w:color="auto"/>
            </w:tcBorders>
          </w:tcPr>
          <w:p w14:paraId="5484966C" w14:textId="77777777" w:rsidR="00052005" w:rsidRDefault="00052005" w:rsidP="00CE5D3E">
            <w:pPr>
              <w:pStyle w:val="TAC"/>
              <w:rPr>
                <w:lang w:val="sv-SE" w:eastAsia="zh-CN"/>
              </w:rPr>
            </w:pPr>
            <w:r>
              <w:rPr>
                <w:lang w:val="sv-SE" w:eastAsia="zh-CN"/>
              </w:rPr>
              <w:t>1</w:t>
            </w:r>
          </w:p>
        </w:tc>
      </w:tr>
      <w:tr w:rsidR="00052005" w14:paraId="02FAA82A" w14:textId="77777777" w:rsidTr="00CE5D3E">
        <w:tc>
          <w:tcPr>
            <w:tcW w:w="927" w:type="pct"/>
            <w:tcBorders>
              <w:top w:val="single" w:sz="4" w:space="0" w:color="auto"/>
              <w:left w:val="single" w:sz="4" w:space="0" w:color="auto"/>
              <w:bottom w:val="single" w:sz="4" w:space="0" w:color="auto"/>
              <w:right w:val="single" w:sz="4" w:space="0" w:color="auto"/>
            </w:tcBorders>
          </w:tcPr>
          <w:p w14:paraId="6F649791" w14:textId="77777777" w:rsidR="00052005" w:rsidRDefault="00052005"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88" w:type="pct"/>
            <w:tcBorders>
              <w:top w:val="single" w:sz="4" w:space="0" w:color="auto"/>
              <w:left w:val="single" w:sz="4" w:space="0" w:color="auto"/>
              <w:bottom w:val="single" w:sz="4" w:space="0" w:color="auto"/>
              <w:right w:val="single" w:sz="4" w:space="0" w:color="auto"/>
            </w:tcBorders>
          </w:tcPr>
          <w:p w14:paraId="01179894" w14:textId="77777777" w:rsidR="00052005" w:rsidRDefault="00052005" w:rsidP="00CE5D3E">
            <w:pPr>
              <w:pStyle w:val="TAC"/>
              <w:rPr>
                <w:lang w:eastAsia="zh-CN"/>
              </w:rPr>
            </w:pPr>
            <w:r>
              <w:rPr>
                <w:lang w:eastAsia="zh-CN"/>
              </w:rPr>
              <w:t>0-23</w:t>
            </w:r>
          </w:p>
        </w:tc>
        <w:tc>
          <w:tcPr>
            <w:tcW w:w="804" w:type="pct"/>
            <w:tcBorders>
              <w:top w:val="single" w:sz="4" w:space="0" w:color="auto"/>
              <w:left w:val="single" w:sz="4" w:space="0" w:color="auto"/>
              <w:bottom w:val="single" w:sz="4" w:space="0" w:color="auto"/>
              <w:right w:val="single" w:sz="4" w:space="0" w:color="auto"/>
            </w:tcBorders>
          </w:tcPr>
          <w:p w14:paraId="014525D5" w14:textId="77777777" w:rsidR="00052005" w:rsidRDefault="00052005" w:rsidP="00CE5D3E">
            <w:pPr>
              <w:pStyle w:val="TAC"/>
              <w:rPr>
                <w:lang w:eastAsia="zh-CN"/>
              </w:rPr>
            </w:pPr>
            <w:r>
              <w:rPr>
                <w:lang w:eastAsia="zh-CN"/>
              </w:rPr>
              <w:t>0-103</w:t>
            </w:r>
          </w:p>
        </w:tc>
        <w:tc>
          <w:tcPr>
            <w:tcW w:w="766" w:type="pct"/>
            <w:gridSpan w:val="2"/>
            <w:tcBorders>
              <w:top w:val="single" w:sz="4" w:space="0" w:color="auto"/>
              <w:left w:val="single" w:sz="4" w:space="0" w:color="auto"/>
              <w:bottom w:val="single" w:sz="4" w:space="0" w:color="auto"/>
              <w:right w:val="single" w:sz="4" w:space="0" w:color="auto"/>
            </w:tcBorders>
          </w:tcPr>
          <w:p w14:paraId="54C91B78" w14:textId="77777777" w:rsidR="00052005" w:rsidRDefault="00052005" w:rsidP="00CE5D3E">
            <w:pPr>
              <w:pStyle w:val="TAC"/>
              <w:rPr>
                <w:lang w:eastAsia="zh-CN"/>
              </w:rPr>
            </w:pPr>
            <w:r>
              <w:rPr>
                <w:lang w:eastAsia="zh-CN"/>
              </w:rPr>
              <w:t>0-23</w:t>
            </w:r>
          </w:p>
        </w:tc>
        <w:tc>
          <w:tcPr>
            <w:tcW w:w="916" w:type="pct"/>
            <w:gridSpan w:val="2"/>
            <w:tcBorders>
              <w:top w:val="single" w:sz="4" w:space="0" w:color="auto"/>
              <w:left w:val="single" w:sz="4" w:space="0" w:color="auto"/>
              <w:bottom w:val="single" w:sz="4" w:space="0" w:color="auto"/>
              <w:right w:val="single" w:sz="4" w:space="0" w:color="auto"/>
            </w:tcBorders>
          </w:tcPr>
          <w:p w14:paraId="422FADAF" w14:textId="77777777" w:rsidR="00052005" w:rsidRDefault="00052005" w:rsidP="00CE5D3E">
            <w:pPr>
              <w:pStyle w:val="TAC"/>
              <w:rPr>
                <w:lang w:eastAsia="zh-CN"/>
              </w:rPr>
            </w:pPr>
            <w:r>
              <w:rPr>
                <w:lang w:eastAsia="zh-CN"/>
              </w:rPr>
              <w:t>0-103</w:t>
            </w:r>
          </w:p>
        </w:tc>
        <w:tc>
          <w:tcPr>
            <w:tcW w:w="796" w:type="pct"/>
            <w:tcBorders>
              <w:top w:val="single" w:sz="4" w:space="0" w:color="auto"/>
              <w:left w:val="single" w:sz="4" w:space="0" w:color="auto"/>
              <w:bottom w:val="single" w:sz="4" w:space="0" w:color="auto"/>
              <w:right w:val="single" w:sz="4" w:space="0" w:color="auto"/>
            </w:tcBorders>
          </w:tcPr>
          <w:p w14:paraId="3A26F10F" w14:textId="77777777" w:rsidR="00052005" w:rsidRDefault="00052005" w:rsidP="00CE5D3E">
            <w:pPr>
              <w:pStyle w:val="TAC"/>
              <w:rPr>
                <w:lang w:val="sv-SE" w:eastAsia="zh-CN"/>
              </w:rPr>
            </w:pPr>
            <w:r>
              <w:rPr>
                <w:lang w:val="sv-SE" w:eastAsia="zh-CN"/>
              </w:rPr>
              <w:t>0-267</w:t>
            </w:r>
          </w:p>
        </w:tc>
      </w:tr>
      <w:tr w:rsidR="00052005" w14:paraId="106E371F" w14:textId="77777777" w:rsidTr="00CE5D3E">
        <w:tc>
          <w:tcPr>
            <w:tcW w:w="927" w:type="pct"/>
            <w:tcBorders>
              <w:top w:val="single" w:sz="4" w:space="0" w:color="auto"/>
              <w:left w:val="single" w:sz="4" w:space="0" w:color="auto"/>
              <w:bottom w:val="single" w:sz="4" w:space="0" w:color="auto"/>
              <w:right w:val="single" w:sz="4" w:space="0" w:color="auto"/>
            </w:tcBorders>
          </w:tcPr>
          <w:p w14:paraId="65121352" w14:textId="77777777" w:rsidR="00052005" w:rsidRDefault="00052005" w:rsidP="00CE5D3E">
            <w:pPr>
              <w:pStyle w:val="TAL"/>
              <w:rPr>
                <w:lang w:eastAsia="zh-CN"/>
              </w:rPr>
            </w:pPr>
            <w:r>
              <w:rPr>
                <w:rFonts w:cs="Arial"/>
                <w:lang w:eastAsia="ko-KR"/>
              </w:rPr>
              <w:t>PRS Start PRB</w:t>
            </w:r>
          </w:p>
        </w:tc>
        <w:tc>
          <w:tcPr>
            <w:tcW w:w="4072" w:type="pct"/>
            <w:gridSpan w:val="7"/>
            <w:tcBorders>
              <w:top w:val="single" w:sz="4" w:space="0" w:color="auto"/>
              <w:left w:val="single" w:sz="4" w:space="0" w:color="auto"/>
              <w:bottom w:val="single" w:sz="4" w:space="0" w:color="auto"/>
              <w:right w:val="single" w:sz="4" w:space="0" w:color="auto"/>
            </w:tcBorders>
          </w:tcPr>
          <w:p w14:paraId="017C1640" w14:textId="77777777" w:rsidR="00052005" w:rsidRDefault="00052005" w:rsidP="00CE5D3E">
            <w:pPr>
              <w:pStyle w:val="TAC"/>
              <w:rPr>
                <w:lang w:eastAsia="zh-CN"/>
              </w:rPr>
            </w:pPr>
            <w:r>
              <w:rPr>
                <w:lang w:eastAsia="zh-CN"/>
              </w:rPr>
              <w:t>0</w:t>
            </w:r>
          </w:p>
        </w:tc>
      </w:tr>
      <w:tr w:rsidR="00052005" w14:paraId="523FD01C" w14:textId="77777777" w:rsidTr="00CE5D3E">
        <w:tc>
          <w:tcPr>
            <w:tcW w:w="5000" w:type="pct"/>
            <w:gridSpan w:val="8"/>
            <w:tcBorders>
              <w:top w:val="single" w:sz="4" w:space="0" w:color="auto"/>
              <w:left w:val="single" w:sz="4" w:space="0" w:color="auto"/>
              <w:bottom w:val="single" w:sz="4" w:space="0" w:color="auto"/>
              <w:right w:val="single" w:sz="4" w:space="0" w:color="auto"/>
            </w:tcBorders>
          </w:tcPr>
          <w:p w14:paraId="6F4557A2" w14:textId="72C186C3" w:rsidR="00052005" w:rsidRDefault="00052005" w:rsidP="00CE5D3E">
            <w:pPr>
              <w:pStyle w:val="TAN"/>
              <w:rPr>
                <w:lang w:eastAsia="ko-KR"/>
              </w:rPr>
            </w:pPr>
            <w:r>
              <w:rPr>
                <w:lang w:eastAsia="ko-KR"/>
              </w:rPr>
              <w:t>NOTE 1:</w:t>
            </w:r>
            <w:r>
              <w:rPr>
                <w:lang w:eastAsia="ko-KR"/>
              </w:rPr>
              <w:tab/>
              <w:t>Unless otherwise specified in the test case.</w:t>
            </w:r>
          </w:p>
        </w:tc>
      </w:tr>
    </w:tbl>
    <w:p w14:paraId="751F93C4" w14:textId="77777777" w:rsidR="00052005" w:rsidRDefault="00052005" w:rsidP="00052005"/>
    <w:bookmarkEnd w:id="10"/>
    <w:p w14:paraId="5D503382" w14:textId="3223CFD8" w:rsidR="001C2050" w:rsidRPr="00495D84" w:rsidRDefault="001C2050" w:rsidP="00253B01">
      <w:pPr>
        <w:pStyle w:val="Heading4"/>
      </w:pPr>
      <w:r w:rsidRPr="00495D84">
        <w:lastRenderedPageBreak/>
        <w:t>A.3.31.1.2</w:t>
      </w:r>
      <w:r w:rsidRPr="00495D84">
        <w:tab/>
        <w:t xml:space="preserve">PRS pattern 2 in FR1: SCS=30 </w:t>
      </w:r>
      <w:r w:rsidR="00ED522E">
        <w:t>k</w:t>
      </w:r>
      <w:r w:rsidRPr="00495D84">
        <w:t>Hz</w:t>
      </w:r>
    </w:p>
    <w:p w14:paraId="68D4E581" w14:textId="6504E83F" w:rsidR="001C2050" w:rsidRPr="00495D84" w:rsidRDefault="001C2050" w:rsidP="00253B01">
      <w:pPr>
        <w:pStyle w:val="TH"/>
      </w:pPr>
      <w:r w:rsidRPr="00495D84">
        <w:t xml:space="preserve">Table A.3.31.1.2-1: PRS.2 FR1: PRS Pattern 2 for SCS=30 </w:t>
      </w:r>
      <w:r w:rsidR="00ED522E">
        <w:t>k</w:t>
      </w:r>
      <w:r w:rsidRPr="00495D84">
        <w:t>Hz</w:t>
      </w:r>
    </w:p>
    <w:tbl>
      <w:tblPr>
        <w:tblStyle w:val="TableGrid"/>
        <w:tblW w:w="4982" w:type="pct"/>
        <w:tblLook w:val="04A0" w:firstRow="1" w:lastRow="0" w:firstColumn="1" w:lastColumn="0" w:noHBand="0" w:noVBand="1"/>
      </w:tblPr>
      <w:tblGrid>
        <w:gridCol w:w="1724"/>
        <w:gridCol w:w="1389"/>
        <w:gridCol w:w="1276"/>
        <w:gridCol w:w="501"/>
        <w:gridCol w:w="792"/>
        <w:gridCol w:w="666"/>
        <w:gridCol w:w="583"/>
        <w:gridCol w:w="1360"/>
        <w:gridCol w:w="1303"/>
      </w:tblGrid>
      <w:tr w:rsidR="005A752A" w14:paraId="2B7822EA" w14:textId="77777777" w:rsidTr="00CE5D3E">
        <w:tc>
          <w:tcPr>
            <w:tcW w:w="898" w:type="pct"/>
            <w:tcBorders>
              <w:top w:val="single" w:sz="4" w:space="0" w:color="auto"/>
              <w:left w:val="single" w:sz="4" w:space="0" w:color="auto"/>
              <w:bottom w:val="single" w:sz="4" w:space="0" w:color="auto"/>
              <w:right w:val="single" w:sz="4" w:space="0" w:color="auto"/>
            </w:tcBorders>
          </w:tcPr>
          <w:p w14:paraId="26D1E67C" w14:textId="77777777" w:rsidR="005A752A" w:rsidRDefault="005A752A" w:rsidP="00CE5D3E">
            <w:pPr>
              <w:pStyle w:val="TAH"/>
              <w:rPr>
                <w:lang w:eastAsia="zh-CN"/>
              </w:rPr>
            </w:pPr>
            <w:r>
              <w:rPr>
                <w:lang w:eastAsia="ko-KR"/>
              </w:rPr>
              <w:t>PRS Parameters</w:t>
            </w:r>
          </w:p>
        </w:tc>
        <w:tc>
          <w:tcPr>
            <w:tcW w:w="4102" w:type="pct"/>
            <w:gridSpan w:val="8"/>
            <w:tcBorders>
              <w:top w:val="single" w:sz="4" w:space="0" w:color="auto"/>
              <w:left w:val="single" w:sz="4" w:space="0" w:color="auto"/>
              <w:bottom w:val="single" w:sz="4" w:space="0" w:color="auto"/>
              <w:right w:val="single" w:sz="4" w:space="0" w:color="auto"/>
            </w:tcBorders>
          </w:tcPr>
          <w:p w14:paraId="5D83FC6F" w14:textId="77777777" w:rsidR="005A752A" w:rsidRDefault="005A752A" w:rsidP="00CE5D3E">
            <w:pPr>
              <w:pStyle w:val="TAH"/>
              <w:rPr>
                <w:lang w:eastAsia="ko-KR"/>
              </w:rPr>
            </w:pPr>
            <w:r>
              <w:rPr>
                <w:lang w:eastAsia="ko-KR"/>
              </w:rPr>
              <w:t>Values</w:t>
            </w:r>
          </w:p>
        </w:tc>
      </w:tr>
      <w:tr w:rsidR="005A752A" w14:paraId="71978C67" w14:textId="77777777" w:rsidTr="00CE5D3E">
        <w:tc>
          <w:tcPr>
            <w:tcW w:w="898" w:type="pct"/>
            <w:tcBorders>
              <w:top w:val="single" w:sz="4" w:space="0" w:color="auto"/>
              <w:left w:val="single" w:sz="4" w:space="0" w:color="auto"/>
              <w:bottom w:val="single" w:sz="4" w:space="0" w:color="auto"/>
              <w:right w:val="single" w:sz="4" w:space="0" w:color="auto"/>
            </w:tcBorders>
          </w:tcPr>
          <w:p w14:paraId="3AE036C3" w14:textId="77777777" w:rsidR="005A752A" w:rsidRDefault="005A752A" w:rsidP="00CE5D3E">
            <w:pPr>
              <w:pStyle w:val="TAL"/>
              <w:rPr>
                <w:lang w:eastAsia="zh-CN"/>
              </w:rPr>
            </w:pPr>
            <w:r>
              <w:rPr>
                <w:lang w:eastAsia="ko-KR"/>
              </w:rPr>
              <w:t>Reference channel</w:t>
            </w:r>
          </w:p>
        </w:tc>
        <w:tc>
          <w:tcPr>
            <w:tcW w:w="724" w:type="pct"/>
            <w:tcBorders>
              <w:top w:val="single" w:sz="4" w:space="0" w:color="auto"/>
              <w:left w:val="single" w:sz="4" w:space="0" w:color="auto"/>
              <w:bottom w:val="single" w:sz="4" w:space="0" w:color="auto"/>
              <w:right w:val="single" w:sz="4" w:space="0" w:color="auto"/>
            </w:tcBorders>
          </w:tcPr>
          <w:p w14:paraId="46A1A2D1" w14:textId="77777777" w:rsidR="005A752A" w:rsidRDefault="005A752A" w:rsidP="00CE5D3E">
            <w:pPr>
              <w:pStyle w:val="TAC"/>
              <w:rPr>
                <w:lang w:eastAsia="zh-CN"/>
              </w:rPr>
            </w:pPr>
            <w:r>
              <w:rPr>
                <w:lang w:eastAsia="ko-KR"/>
              </w:rPr>
              <w:t>PRS.2.1 FR1</w:t>
            </w:r>
          </w:p>
        </w:tc>
        <w:tc>
          <w:tcPr>
            <w:tcW w:w="665" w:type="pct"/>
            <w:tcBorders>
              <w:top w:val="single" w:sz="4" w:space="0" w:color="auto"/>
              <w:left w:val="single" w:sz="4" w:space="0" w:color="auto"/>
              <w:bottom w:val="single" w:sz="4" w:space="0" w:color="auto"/>
              <w:right w:val="single" w:sz="4" w:space="0" w:color="auto"/>
            </w:tcBorders>
          </w:tcPr>
          <w:p w14:paraId="41F00CCF" w14:textId="77777777" w:rsidR="005A752A" w:rsidRDefault="005A752A" w:rsidP="00CE5D3E">
            <w:pPr>
              <w:pStyle w:val="TAC"/>
              <w:rPr>
                <w:lang w:eastAsia="zh-CN"/>
              </w:rPr>
            </w:pPr>
            <w:r>
              <w:rPr>
                <w:lang w:eastAsia="ko-KR"/>
              </w:rPr>
              <w:t>PRS.2.2 FR1</w:t>
            </w:r>
          </w:p>
        </w:tc>
        <w:tc>
          <w:tcPr>
            <w:tcW w:w="674" w:type="pct"/>
            <w:gridSpan w:val="2"/>
            <w:tcBorders>
              <w:top w:val="single" w:sz="4" w:space="0" w:color="auto"/>
              <w:left w:val="single" w:sz="4" w:space="0" w:color="auto"/>
              <w:bottom w:val="single" w:sz="4" w:space="0" w:color="auto"/>
              <w:right w:val="single" w:sz="4" w:space="0" w:color="auto"/>
            </w:tcBorders>
          </w:tcPr>
          <w:p w14:paraId="312835B8" w14:textId="77777777" w:rsidR="005A752A" w:rsidRDefault="005A752A" w:rsidP="00CE5D3E">
            <w:pPr>
              <w:pStyle w:val="TAC"/>
              <w:rPr>
                <w:lang w:eastAsia="zh-CN"/>
              </w:rPr>
            </w:pPr>
            <w:r>
              <w:rPr>
                <w:lang w:eastAsia="zh-CN"/>
              </w:rPr>
              <w:t>PRS.2.3 FR1</w:t>
            </w:r>
          </w:p>
        </w:tc>
        <w:tc>
          <w:tcPr>
            <w:tcW w:w="651" w:type="pct"/>
            <w:gridSpan w:val="2"/>
            <w:tcBorders>
              <w:top w:val="single" w:sz="4" w:space="0" w:color="auto"/>
              <w:left w:val="single" w:sz="4" w:space="0" w:color="auto"/>
              <w:bottom w:val="single" w:sz="4" w:space="0" w:color="auto"/>
              <w:right w:val="single" w:sz="4" w:space="0" w:color="auto"/>
            </w:tcBorders>
          </w:tcPr>
          <w:p w14:paraId="6EA1A97C" w14:textId="77777777" w:rsidR="005A752A" w:rsidRDefault="005A752A" w:rsidP="00CE5D3E">
            <w:pPr>
              <w:pStyle w:val="TAC"/>
              <w:rPr>
                <w:lang w:eastAsia="zh-CN"/>
              </w:rPr>
            </w:pPr>
            <w:r>
              <w:rPr>
                <w:lang w:eastAsia="zh-CN"/>
              </w:rPr>
              <w:t>PRS.2.4 FR1</w:t>
            </w:r>
          </w:p>
        </w:tc>
        <w:tc>
          <w:tcPr>
            <w:tcW w:w="709" w:type="pct"/>
            <w:tcBorders>
              <w:top w:val="single" w:sz="4" w:space="0" w:color="auto"/>
              <w:left w:val="single" w:sz="4" w:space="0" w:color="auto"/>
              <w:bottom w:val="single" w:sz="4" w:space="0" w:color="auto"/>
              <w:right w:val="single" w:sz="4" w:space="0" w:color="auto"/>
            </w:tcBorders>
          </w:tcPr>
          <w:p w14:paraId="4AEFEB7D" w14:textId="77777777" w:rsidR="005A752A" w:rsidRDefault="005A752A" w:rsidP="00CE5D3E">
            <w:pPr>
              <w:pStyle w:val="TAC"/>
              <w:rPr>
                <w:lang w:eastAsia="zh-CN"/>
              </w:rPr>
            </w:pPr>
            <w:r>
              <w:rPr>
                <w:lang w:eastAsia="zh-CN"/>
              </w:rPr>
              <w:t>PRS.2.5 FR1</w:t>
            </w:r>
          </w:p>
        </w:tc>
        <w:tc>
          <w:tcPr>
            <w:tcW w:w="679" w:type="pct"/>
            <w:tcBorders>
              <w:top w:val="single" w:sz="4" w:space="0" w:color="auto"/>
              <w:left w:val="single" w:sz="4" w:space="0" w:color="auto"/>
              <w:bottom w:val="single" w:sz="4" w:space="0" w:color="auto"/>
              <w:right w:val="single" w:sz="4" w:space="0" w:color="auto"/>
            </w:tcBorders>
          </w:tcPr>
          <w:p w14:paraId="7129F48C" w14:textId="77777777" w:rsidR="005A752A" w:rsidRDefault="005A752A" w:rsidP="00CE5D3E">
            <w:pPr>
              <w:pStyle w:val="TAC"/>
              <w:rPr>
                <w:lang w:val="sv-SE" w:eastAsia="zh-CN"/>
              </w:rPr>
            </w:pPr>
            <w:r>
              <w:rPr>
                <w:lang w:val="sv-SE" w:eastAsia="zh-CN"/>
              </w:rPr>
              <w:t>PRS.2.6 FR1</w:t>
            </w:r>
          </w:p>
        </w:tc>
      </w:tr>
      <w:tr w:rsidR="005A752A" w14:paraId="0072A49F" w14:textId="77777777" w:rsidTr="00CE5D3E">
        <w:tc>
          <w:tcPr>
            <w:tcW w:w="898" w:type="pct"/>
            <w:tcBorders>
              <w:top w:val="single" w:sz="4" w:space="0" w:color="auto"/>
              <w:left w:val="single" w:sz="4" w:space="0" w:color="auto"/>
              <w:bottom w:val="single" w:sz="4" w:space="0" w:color="auto"/>
              <w:right w:val="single" w:sz="4" w:space="0" w:color="auto"/>
            </w:tcBorders>
          </w:tcPr>
          <w:p w14:paraId="5DF23AD6" w14:textId="77777777" w:rsidR="005A752A" w:rsidRDefault="005A752A" w:rsidP="00CE5D3E">
            <w:pPr>
              <w:pStyle w:val="TAL"/>
              <w:rPr>
                <w:lang w:eastAsia="zh-CN"/>
              </w:rPr>
            </w:pPr>
            <w:r>
              <w:rPr>
                <w:lang w:eastAsia="zh-CN"/>
              </w:rPr>
              <w:t>Resource index in resource set</w:t>
            </w:r>
          </w:p>
        </w:tc>
        <w:tc>
          <w:tcPr>
            <w:tcW w:w="724" w:type="pct"/>
            <w:tcBorders>
              <w:top w:val="single" w:sz="4" w:space="0" w:color="auto"/>
              <w:left w:val="single" w:sz="4" w:space="0" w:color="auto"/>
              <w:bottom w:val="single" w:sz="4" w:space="0" w:color="auto"/>
              <w:right w:val="single" w:sz="4" w:space="0" w:color="auto"/>
            </w:tcBorders>
          </w:tcPr>
          <w:p w14:paraId="30C8017B" w14:textId="77777777" w:rsidR="005A752A" w:rsidRDefault="005A752A" w:rsidP="00CE5D3E">
            <w:pPr>
              <w:pStyle w:val="TAC"/>
              <w:rPr>
                <w:lang w:eastAsia="zh-CN"/>
              </w:rPr>
            </w:pPr>
            <w:r>
              <w:rPr>
                <w:lang w:eastAsia="zh-CN"/>
              </w:rPr>
              <w:t>0</w:t>
            </w:r>
          </w:p>
        </w:tc>
        <w:tc>
          <w:tcPr>
            <w:tcW w:w="665" w:type="pct"/>
            <w:tcBorders>
              <w:top w:val="single" w:sz="4" w:space="0" w:color="auto"/>
              <w:left w:val="single" w:sz="4" w:space="0" w:color="auto"/>
              <w:bottom w:val="single" w:sz="4" w:space="0" w:color="auto"/>
              <w:right w:val="single" w:sz="4" w:space="0" w:color="auto"/>
            </w:tcBorders>
          </w:tcPr>
          <w:p w14:paraId="03ED8814" w14:textId="77777777" w:rsidR="005A752A" w:rsidRDefault="005A752A" w:rsidP="00CE5D3E">
            <w:pPr>
              <w:pStyle w:val="TAC"/>
              <w:rPr>
                <w:lang w:eastAsia="zh-CN"/>
              </w:rPr>
            </w:pPr>
            <w:r>
              <w:rPr>
                <w:lang w:eastAsia="zh-CN"/>
              </w:rPr>
              <w:t>0</w:t>
            </w:r>
          </w:p>
        </w:tc>
        <w:tc>
          <w:tcPr>
            <w:tcW w:w="261" w:type="pct"/>
            <w:tcBorders>
              <w:top w:val="single" w:sz="4" w:space="0" w:color="auto"/>
              <w:left w:val="single" w:sz="4" w:space="0" w:color="auto"/>
              <w:bottom w:val="single" w:sz="4" w:space="0" w:color="auto"/>
              <w:right w:val="single" w:sz="4" w:space="0" w:color="auto"/>
            </w:tcBorders>
          </w:tcPr>
          <w:p w14:paraId="4A8A2A2D"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3180E20E" w14:textId="77777777" w:rsidR="005A752A" w:rsidRDefault="005A752A" w:rsidP="00CE5D3E">
            <w:pPr>
              <w:pStyle w:val="TAC"/>
              <w:rPr>
                <w:lang w:eastAsia="zh-CN"/>
              </w:rPr>
            </w:pPr>
            <w:r>
              <w:rPr>
                <w:lang w:eastAsia="zh-CN"/>
              </w:rPr>
              <w:t>1</w:t>
            </w:r>
          </w:p>
        </w:tc>
        <w:tc>
          <w:tcPr>
            <w:tcW w:w="347" w:type="pct"/>
            <w:tcBorders>
              <w:top w:val="single" w:sz="4" w:space="0" w:color="auto"/>
              <w:left w:val="single" w:sz="4" w:space="0" w:color="auto"/>
              <w:bottom w:val="single" w:sz="4" w:space="0" w:color="auto"/>
              <w:right w:val="single" w:sz="4" w:space="0" w:color="auto"/>
            </w:tcBorders>
          </w:tcPr>
          <w:p w14:paraId="386D0788" w14:textId="77777777" w:rsidR="005A752A" w:rsidRDefault="005A752A" w:rsidP="00CE5D3E">
            <w:pPr>
              <w:pStyle w:val="TAC"/>
              <w:rPr>
                <w:lang w:eastAsia="zh-CN"/>
              </w:rPr>
            </w:pPr>
            <w:r>
              <w:rPr>
                <w:lang w:eastAsia="zh-CN"/>
              </w:rPr>
              <w:t>0</w:t>
            </w:r>
          </w:p>
        </w:tc>
        <w:tc>
          <w:tcPr>
            <w:tcW w:w="304" w:type="pct"/>
            <w:tcBorders>
              <w:top w:val="single" w:sz="4" w:space="0" w:color="auto"/>
              <w:left w:val="single" w:sz="4" w:space="0" w:color="auto"/>
              <w:bottom w:val="single" w:sz="4" w:space="0" w:color="auto"/>
              <w:right w:val="single" w:sz="4" w:space="0" w:color="auto"/>
            </w:tcBorders>
          </w:tcPr>
          <w:p w14:paraId="49C6BB15"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6803E3D3"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784815A0" w14:textId="77777777" w:rsidR="005A752A" w:rsidRDefault="005A752A" w:rsidP="00CE5D3E">
            <w:pPr>
              <w:pStyle w:val="TAC"/>
              <w:rPr>
                <w:lang w:val="sv-SE" w:eastAsia="zh-CN"/>
              </w:rPr>
            </w:pPr>
            <w:r>
              <w:rPr>
                <w:lang w:val="sv-SE" w:eastAsia="zh-CN"/>
              </w:rPr>
              <w:t>0</w:t>
            </w:r>
          </w:p>
        </w:tc>
      </w:tr>
      <w:tr w:rsidR="005A752A" w14:paraId="5F3D32BD" w14:textId="77777777" w:rsidTr="00CE5D3E">
        <w:tc>
          <w:tcPr>
            <w:tcW w:w="898" w:type="pct"/>
            <w:tcBorders>
              <w:top w:val="single" w:sz="4" w:space="0" w:color="auto"/>
              <w:left w:val="single" w:sz="4" w:space="0" w:color="auto"/>
              <w:bottom w:val="single" w:sz="4" w:space="0" w:color="auto"/>
              <w:right w:val="single" w:sz="4" w:space="0" w:color="auto"/>
            </w:tcBorders>
          </w:tcPr>
          <w:p w14:paraId="4922273A" w14:textId="77777777" w:rsidR="005A752A" w:rsidRDefault="005A752A" w:rsidP="00CE5D3E">
            <w:pPr>
              <w:pStyle w:val="TAL"/>
              <w:rPr>
                <w:lang w:eastAsia="zh-CN"/>
              </w:rPr>
            </w:pPr>
            <w:r>
              <w:rPr>
                <w:lang w:eastAsia="ko-KR"/>
              </w:rPr>
              <w:t>PRS periodicity</w:t>
            </w:r>
          </w:p>
        </w:tc>
        <w:tc>
          <w:tcPr>
            <w:tcW w:w="4102" w:type="pct"/>
            <w:gridSpan w:val="8"/>
            <w:tcBorders>
              <w:top w:val="single" w:sz="4" w:space="0" w:color="auto"/>
              <w:left w:val="single" w:sz="4" w:space="0" w:color="auto"/>
              <w:bottom w:val="single" w:sz="4" w:space="0" w:color="auto"/>
              <w:right w:val="single" w:sz="4" w:space="0" w:color="auto"/>
            </w:tcBorders>
          </w:tcPr>
          <w:p w14:paraId="3E47B024" w14:textId="77777777" w:rsidR="005A752A" w:rsidRDefault="005A752A" w:rsidP="00CE5D3E">
            <w:pPr>
              <w:pStyle w:val="TAC"/>
              <w:rPr>
                <w:lang w:eastAsia="zh-CN"/>
              </w:rPr>
            </w:pPr>
            <w:r>
              <w:rPr>
                <w:lang w:eastAsia="zh-CN"/>
              </w:rPr>
              <w:t>160 ms</w:t>
            </w:r>
          </w:p>
        </w:tc>
      </w:tr>
      <w:tr w:rsidR="005A752A" w14:paraId="56EBB888" w14:textId="77777777" w:rsidTr="00CE5D3E">
        <w:tc>
          <w:tcPr>
            <w:tcW w:w="898" w:type="pct"/>
            <w:tcBorders>
              <w:top w:val="single" w:sz="4" w:space="0" w:color="auto"/>
              <w:left w:val="single" w:sz="4" w:space="0" w:color="auto"/>
              <w:bottom w:val="single" w:sz="4" w:space="0" w:color="auto"/>
              <w:right w:val="single" w:sz="4" w:space="0" w:color="auto"/>
            </w:tcBorders>
          </w:tcPr>
          <w:p w14:paraId="49D05872" w14:textId="77777777" w:rsidR="005A752A" w:rsidRDefault="005A752A"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02" w:type="pct"/>
            <w:gridSpan w:val="8"/>
            <w:tcBorders>
              <w:top w:val="single" w:sz="4" w:space="0" w:color="auto"/>
              <w:left w:val="single" w:sz="4" w:space="0" w:color="auto"/>
              <w:bottom w:val="single" w:sz="4" w:space="0" w:color="auto"/>
              <w:right w:val="single" w:sz="4" w:space="0" w:color="auto"/>
            </w:tcBorders>
          </w:tcPr>
          <w:p w14:paraId="58DDFACF" w14:textId="77777777" w:rsidR="005A752A" w:rsidRDefault="005A752A" w:rsidP="00CE5D3E">
            <w:pPr>
              <w:pStyle w:val="TAC"/>
              <w:rPr>
                <w:lang w:eastAsia="zh-CN"/>
              </w:rPr>
            </w:pPr>
            <w:r>
              <w:rPr>
                <w:lang w:eastAsia="zh-CN"/>
              </w:rPr>
              <w:t xml:space="preserve">10 ms </w:t>
            </w:r>
          </w:p>
        </w:tc>
      </w:tr>
      <w:tr w:rsidR="005A752A" w14:paraId="3C694F7F" w14:textId="77777777" w:rsidTr="00CE5D3E">
        <w:tc>
          <w:tcPr>
            <w:tcW w:w="898" w:type="pct"/>
            <w:tcBorders>
              <w:top w:val="single" w:sz="4" w:space="0" w:color="auto"/>
              <w:left w:val="single" w:sz="4" w:space="0" w:color="auto"/>
              <w:bottom w:val="single" w:sz="4" w:space="0" w:color="auto"/>
              <w:right w:val="single" w:sz="4" w:space="0" w:color="auto"/>
            </w:tcBorders>
          </w:tcPr>
          <w:p w14:paraId="2C131160" w14:textId="77777777" w:rsidR="005A752A" w:rsidRDefault="005A752A"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728E4CCA" w14:textId="77777777" w:rsidR="005A752A" w:rsidRDefault="005A752A" w:rsidP="00CE5D3E">
            <w:pPr>
              <w:pStyle w:val="TAC"/>
              <w:rPr>
                <w:lang w:eastAsia="zh-CN"/>
              </w:rPr>
            </w:pPr>
            <w:r>
              <w:rPr>
                <w:lang w:eastAsia="zh-CN"/>
              </w:rPr>
              <w:t xml:space="preserve">0 </w:t>
            </w:r>
          </w:p>
        </w:tc>
        <w:tc>
          <w:tcPr>
            <w:tcW w:w="665" w:type="pct"/>
            <w:tcBorders>
              <w:top w:val="single" w:sz="4" w:space="0" w:color="auto"/>
              <w:left w:val="single" w:sz="4" w:space="0" w:color="auto"/>
              <w:bottom w:val="single" w:sz="4" w:space="0" w:color="auto"/>
              <w:right w:val="single" w:sz="4" w:space="0" w:color="auto"/>
            </w:tcBorders>
          </w:tcPr>
          <w:p w14:paraId="5824D512"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80EFEC4" w14:textId="77777777" w:rsidR="005A752A" w:rsidRDefault="005A752A" w:rsidP="00CE5D3E">
            <w:pPr>
              <w:pStyle w:val="TAC"/>
              <w:rPr>
                <w:lang w:eastAsia="zh-CN"/>
              </w:rPr>
            </w:pPr>
            <w:r>
              <w:rPr>
                <w:lang w:eastAsia="zh-CN"/>
              </w:rPr>
              <w:t>0</w:t>
            </w:r>
          </w:p>
        </w:tc>
        <w:tc>
          <w:tcPr>
            <w:tcW w:w="651" w:type="pct"/>
            <w:gridSpan w:val="2"/>
            <w:tcBorders>
              <w:top w:val="single" w:sz="4" w:space="0" w:color="auto"/>
              <w:left w:val="single" w:sz="4" w:space="0" w:color="auto"/>
              <w:bottom w:val="single" w:sz="4" w:space="0" w:color="auto"/>
              <w:right w:val="single" w:sz="4" w:space="0" w:color="auto"/>
            </w:tcBorders>
          </w:tcPr>
          <w:p w14:paraId="125055E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2EFC81A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07558A" w14:textId="77777777" w:rsidR="005A752A" w:rsidRDefault="005A752A" w:rsidP="00CE5D3E">
            <w:pPr>
              <w:pStyle w:val="TAC"/>
              <w:rPr>
                <w:lang w:val="sv-SE" w:eastAsia="zh-CN"/>
              </w:rPr>
            </w:pPr>
            <w:r>
              <w:rPr>
                <w:lang w:val="sv-SE" w:eastAsia="zh-CN"/>
              </w:rPr>
              <w:t>0</w:t>
            </w:r>
          </w:p>
        </w:tc>
      </w:tr>
      <w:tr w:rsidR="005A752A" w14:paraId="71AA5AD6" w14:textId="77777777" w:rsidTr="00CE5D3E">
        <w:tc>
          <w:tcPr>
            <w:tcW w:w="898" w:type="pct"/>
            <w:tcBorders>
              <w:top w:val="single" w:sz="4" w:space="0" w:color="auto"/>
              <w:left w:val="single" w:sz="4" w:space="0" w:color="auto"/>
              <w:bottom w:val="single" w:sz="4" w:space="0" w:color="auto"/>
              <w:right w:val="single" w:sz="4" w:space="0" w:color="auto"/>
            </w:tcBorders>
          </w:tcPr>
          <w:p w14:paraId="2F1B961A" w14:textId="77777777" w:rsidR="005A752A" w:rsidRDefault="005A752A"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89" w:type="pct"/>
            <w:gridSpan w:val="2"/>
            <w:tcBorders>
              <w:top w:val="single" w:sz="4" w:space="0" w:color="auto"/>
              <w:left w:val="single" w:sz="4" w:space="0" w:color="auto"/>
              <w:bottom w:val="single" w:sz="4" w:space="0" w:color="auto"/>
              <w:right w:val="single" w:sz="4" w:space="0" w:color="auto"/>
            </w:tcBorders>
          </w:tcPr>
          <w:p w14:paraId="505A2A8D" w14:textId="77777777" w:rsidR="005A752A" w:rsidRDefault="005A752A" w:rsidP="00CE5D3E">
            <w:pPr>
              <w:pStyle w:val="TAC"/>
              <w:rPr>
                <w:lang w:eastAsia="zh-CN"/>
              </w:rPr>
            </w:pPr>
            <w:r>
              <w:rPr>
                <w:lang w:eastAsia="zh-CN"/>
              </w:rPr>
              <w:t>0</w:t>
            </w:r>
            <w:r>
              <w:rPr>
                <w:vertAlign w:val="superscript"/>
                <w:lang w:eastAsia="ko-KR"/>
              </w:rPr>
              <w:t xml:space="preserve"> </w:t>
            </w:r>
          </w:p>
        </w:tc>
        <w:tc>
          <w:tcPr>
            <w:tcW w:w="261" w:type="pct"/>
            <w:tcBorders>
              <w:top w:val="single" w:sz="4" w:space="0" w:color="auto"/>
              <w:left w:val="single" w:sz="4" w:space="0" w:color="auto"/>
              <w:bottom w:val="single" w:sz="4" w:space="0" w:color="auto"/>
              <w:right w:val="single" w:sz="4" w:space="0" w:color="auto"/>
            </w:tcBorders>
          </w:tcPr>
          <w:p w14:paraId="2E1F4B86" w14:textId="77777777" w:rsidR="005A752A" w:rsidRDefault="005A752A" w:rsidP="00CE5D3E">
            <w:pPr>
              <w:pStyle w:val="TAC"/>
              <w:rPr>
                <w:lang w:eastAsia="zh-CN"/>
              </w:rPr>
            </w:pPr>
            <w:r>
              <w:rPr>
                <w:lang w:eastAsia="zh-CN"/>
              </w:rPr>
              <w:t>0</w:t>
            </w:r>
          </w:p>
        </w:tc>
        <w:tc>
          <w:tcPr>
            <w:tcW w:w="413" w:type="pct"/>
            <w:tcBorders>
              <w:top w:val="single" w:sz="4" w:space="0" w:color="auto"/>
              <w:left w:val="single" w:sz="4" w:space="0" w:color="auto"/>
              <w:bottom w:val="single" w:sz="4" w:space="0" w:color="auto"/>
              <w:right w:val="single" w:sz="4" w:space="0" w:color="auto"/>
            </w:tcBorders>
          </w:tcPr>
          <w:p w14:paraId="01A12787" w14:textId="77777777" w:rsidR="005A752A" w:rsidRDefault="005A752A" w:rsidP="00CE5D3E">
            <w:pPr>
              <w:pStyle w:val="TAC"/>
              <w:rPr>
                <w:lang w:eastAsia="zh-CN"/>
              </w:rPr>
            </w:pPr>
            <w:r>
              <w:rPr>
                <w:lang w:eastAsia="zh-CN"/>
              </w:rPr>
              <w:t>1</w:t>
            </w:r>
            <w:r>
              <w:rPr>
                <w:vertAlign w:val="superscript"/>
                <w:lang w:eastAsia="ko-KR"/>
              </w:rPr>
              <w:t xml:space="preserve"> </w:t>
            </w:r>
          </w:p>
        </w:tc>
        <w:tc>
          <w:tcPr>
            <w:tcW w:w="347" w:type="pct"/>
            <w:tcBorders>
              <w:top w:val="single" w:sz="4" w:space="0" w:color="auto"/>
              <w:left w:val="single" w:sz="4" w:space="0" w:color="auto"/>
              <w:bottom w:val="single" w:sz="4" w:space="0" w:color="auto"/>
              <w:right w:val="single" w:sz="4" w:space="0" w:color="auto"/>
            </w:tcBorders>
          </w:tcPr>
          <w:p w14:paraId="1E762356" w14:textId="77777777" w:rsidR="005A752A" w:rsidRDefault="005A752A" w:rsidP="00CE5D3E">
            <w:pPr>
              <w:pStyle w:val="TAC"/>
              <w:rPr>
                <w:lang w:eastAsia="zh-CN"/>
              </w:rPr>
            </w:pPr>
            <w:r>
              <w:rPr>
                <w:lang w:eastAsia="zh-CN"/>
              </w:rPr>
              <w:t>0</w:t>
            </w:r>
            <w:r>
              <w:rPr>
                <w:vertAlign w:val="superscript"/>
                <w:lang w:eastAsia="ko-KR"/>
              </w:rPr>
              <w:t xml:space="preserve"> </w:t>
            </w:r>
          </w:p>
        </w:tc>
        <w:tc>
          <w:tcPr>
            <w:tcW w:w="304" w:type="pct"/>
            <w:tcBorders>
              <w:top w:val="single" w:sz="4" w:space="0" w:color="auto"/>
              <w:left w:val="single" w:sz="4" w:space="0" w:color="auto"/>
              <w:bottom w:val="single" w:sz="4" w:space="0" w:color="auto"/>
              <w:right w:val="single" w:sz="4" w:space="0" w:color="auto"/>
            </w:tcBorders>
          </w:tcPr>
          <w:p w14:paraId="3536640C" w14:textId="77777777" w:rsidR="005A752A" w:rsidRDefault="005A752A" w:rsidP="00CE5D3E">
            <w:pPr>
              <w:pStyle w:val="TAC"/>
              <w:rPr>
                <w:lang w:eastAsia="zh-CN"/>
              </w:rPr>
            </w:pPr>
            <w:r>
              <w:rPr>
                <w:lang w:eastAsia="zh-CN"/>
              </w:rPr>
              <w:t xml:space="preserve">1 </w:t>
            </w:r>
          </w:p>
        </w:tc>
        <w:tc>
          <w:tcPr>
            <w:tcW w:w="709" w:type="pct"/>
            <w:tcBorders>
              <w:top w:val="single" w:sz="4" w:space="0" w:color="auto"/>
              <w:left w:val="single" w:sz="4" w:space="0" w:color="auto"/>
              <w:bottom w:val="single" w:sz="4" w:space="0" w:color="auto"/>
              <w:right w:val="single" w:sz="4" w:space="0" w:color="auto"/>
            </w:tcBorders>
          </w:tcPr>
          <w:p w14:paraId="02A9027B" w14:textId="77777777" w:rsidR="005A752A" w:rsidRDefault="005A752A" w:rsidP="00CE5D3E">
            <w:pPr>
              <w:pStyle w:val="TAC"/>
              <w:rPr>
                <w:lang w:eastAsia="zh-CN"/>
              </w:rPr>
            </w:pPr>
            <w:r>
              <w:rPr>
                <w:lang w:eastAsia="zh-CN"/>
              </w:rPr>
              <w:t>0</w:t>
            </w:r>
          </w:p>
        </w:tc>
        <w:tc>
          <w:tcPr>
            <w:tcW w:w="679" w:type="pct"/>
            <w:tcBorders>
              <w:top w:val="single" w:sz="4" w:space="0" w:color="auto"/>
              <w:left w:val="single" w:sz="4" w:space="0" w:color="auto"/>
              <w:bottom w:val="single" w:sz="4" w:space="0" w:color="auto"/>
              <w:right w:val="single" w:sz="4" w:space="0" w:color="auto"/>
            </w:tcBorders>
          </w:tcPr>
          <w:p w14:paraId="28D0E9E9" w14:textId="77777777" w:rsidR="005A752A" w:rsidRDefault="005A752A" w:rsidP="00CE5D3E">
            <w:pPr>
              <w:pStyle w:val="TAC"/>
              <w:rPr>
                <w:lang w:val="sv-SE" w:eastAsia="zh-CN"/>
              </w:rPr>
            </w:pPr>
            <w:r>
              <w:rPr>
                <w:lang w:val="sv-SE" w:eastAsia="zh-CN"/>
              </w:rPr>
              <w:t>0</w:t>
            </w:r>
          </w:p>
        </w:tc>
      </w:tr>
      <w:tr w:rsidR="005A752A" w14:paraId="6BC957BF" w14:textId="77777777" w:rsidTr="00CE5D3E">
        <w:tc>
          <w:tcPr>
            <w:tcW w:w="898" w:type="pct"/>
            <w:tcBorders>
              <w:top w:val="single" w:sz="4" w:space="0" w:color="auto"/>
              <w:left w:val="single" w:sz="4" w:space="0" w:color="auto"/>
              <w:bottom w:val="single" w:sz="4" w:space="0" w:color="auto"/>
              <w:right w:val="single" w:sz="4" w:space="0" w:color="auto"/>
            </w:tcBorders>
          </w:tcPr>
          <w:p w14:paraId="2F6BAC02" w14:textId="77777777" w:rsidR="005A752A" w:rsidRDefault="005A752A" w:rsidP="00CE5D3E">
            <w:pPr>
              <w:pStyle w:val="TAL"/>
              <w:rPr>
                <w:lang w:eastAsia="zh-CN"/>
              </w:rPr>
            </w:pPr>
            <w:r>
              <w:rPr>
                <w:lang w:eastAsia="ko-KR"/>
              </w:rPr>
              <w:t>SCS</w:t>
            </w:r>
          </w:p>
        </w:tc>
        <w:tc>
          <w:tcPr>
            <w:tcW w:w="4102" w:type="pct"/>
            <w:gridSpan w:val="8"/>
            <w:tcBorders>
              <w:top w:val="single" w:sz="4" w:space="0" w:color="auto"/>
              <w:left w:val="single" w:sz="4" w:space="0" w:color="auto"/>
              <w:bottom w:val="single" w:sz="4" w:space="0" w:color="auto"/>
              <w:right w:val="single" w:sz="4" w:space="0" w:color="auto"/>
            </w:tcBorders>
          </w:tcPr>
          <w:p w14:paraId="50B285F1" w14:textId="77777777" w:rsidR="005A752A" w:rsidRDefault="005A752A" w:rsidP="00CE5D3E">
            <w:pPr>
              <w:pStyle w:val="TAC"/>
              <w:rPr>
                <w:lang w:eastAsia="zh-CN"/>
              </w:rPr>
            </w:pPr>
            <w:r>
              <w:rPr>
                <w:lang w:eastAsia="zh-CN"/>
              </w:rPr>
              <w:t>30 kHz</w:t>
            </w:r>
          </w:p>
        </w:tc>
      </w:tr>
      <w:tr w:rsidR="005A752A" w14:paraId="50F27006" w14:textId="77777777" w:rsidTr="00CE5D3E">
        <w:tc>
          <w:tcPr>
            <w:tcW w:w="898" w:type="pct"/>
            <w:tcBorders>
              <w:top w:val="single" w:sz="4" w:space="0" w:color="auto"/>
              <w:left w:val="single" w:sz="4" w:space="0" w:color="auto"/>
              <w:bottom w:val="single" w:sz="4" w:space="0" w:color="auto"/>
              <w:right w:val="single" w:sz="4" w:space="0" w:color="auto"/>
            </w:tcBorders>
          </w:tcPr>
          <w:p w14:paraId="26383B7D" w14:textId="77777777" w:rsidR="005A752A" w:rsidRDefault="005A752A" w:rsidP="00CE5D3E">
            <w:pPr>
              <w:pStyle w:val="TAL"/>
              <w:rPr>
                <w:lang w:eastAsia="zh-CN"/>
              </w:rPr>
            </w:pPr>
            <w:r>
              <w:rPr>
                <w:lang w:eastAsia="ko-KR"/>
              </w:rPr>
              <w:t>PRS comb size</w:t>
            </w:r>
          </w:p>
        </w:tc>
        <w:tc>
          <w:tcPr>
            <w:tcW w:w="724" w:type="pct"/>
            <w:tcBorders>
              <w:top w:val="single" w:sz="4" w:space="0" w:color="auto"/>
              <w:left w:val="single" w:sz="4" w:space="0" w:color="auto"/>
              <w:bottom w:val="single" w:sz="4" w:space="0" w:color="auto"/>
              <w:right w:val="single" w:sz="4" w:space="0" w:color="auto"/>
            </w:tcBorders>
          </w:tcPr>
          <w:p w14:paraId="564F030D"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3034DEFE"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775B84DF"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0D054D9C"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F7F110C"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68BDB5C0" w14:textId="77777777" w:rsidR="005A752A" w:rsidRDefault="005A752A" w:rsidP="00CE5D3E">
            <w:pPr>
              <w:pStyle w:val="TAC"/>
              <w:rPr>
                <w:lang w:val="sv-SE" w:eastAsia="zh-CN"/>
              </w:rPr>
            </w:pPr>
            <w:r>
              <w:rPr>
                <w:lang w:val="sv-SE" w:eastAsia="zh-CN"/>
              </w:rPr>
              <w:t>4</w:t>
            </w:r>
          </w:p>
        </w:tc>
      </w:tr>
      <w:tr w:rsidR="005A752A" w14:paraId="189F18A7" w14:textId="77777777" w:rsidTr="00CE5D3E">
        <w:tc>
          <w:tcPr>
            <w:tcW w:w="898" w:type="pct"/>
            <w:tcBorders>
              <w:top w:val="single" w:sz="4" w:space="0" w:color="auto"/>
              <w:left w:val="single" w:sz="4" w:space="0" w:color="auto"/>
              <w:bottom w:val="single" w:sz="4" w:space="0" w:color="auto"/>
              <w:right w:val="single" w:sz="4" w:space="0" w:color="auto"/>
            </w:tcBorders>
          </w:tcPr>
          <w:p w14:paraId="7FC077E2" w14:textId="77777777" w:rsidR="005A752A" w:rsidRDefault="005A752A" w:rsidP="00CE5D3E">
            <w:pPr>
              <w:pStyle w:val="TAL"/>
              <w:rPr>
                <w:lang w:eastAsia="zh-CN"/>
              </w:rPr>
            </w:pPr>
            <w:r>
              <w:rPr>
                <w:lang w:eastAsia="ko-KR"/>
              </w:rPr>
              <w:t>Number of PRS symbol</w:t>
            </w:r>
          </w:p>
        </w:tc>
        <w:tc>
          <w:tcPr>
            <w:tcW w:w="724" w:type="pct"/>
            <w:tcBorders>
              <w:top w:val="single" w:sz="4" w:space="0" w:color="auto"/>
              <w:left w:val="single" w:sz="4" w:space="0" w:color="auto"/>
              <w:bottom w:val="single" w:sz="4" w:space="0" w:color="auto"/>
              <w:right w:val="single" w:sz="4" w:space="0" w:color="auto"/>
            </w:tcBorders>
          </w:tcPr>
          <w:p w14:paraId="15C413E9" w14:textId="77777777" w:rsidR="005A752A" w:rsidRDefault="005A752A" w:rsidP="00CE5D3E">
            <w:pPr>
              <w:pStyle w:val="TAC"/>
              <w:rPr>
                <w:lang w:eastAsia="zh-CN"/>
              </w:rPr>
            </w:pPr>
            <w:r>
              <w:rPr>
                <w:lang w:eastAsia="zh-CN"/>
              </w:rPr>
              <w:t>4</w:t>
            </w:r>
          </w:p>
        </w:tc>
        <w:tc>
          <w:tcPr>
            <w:tcW w:w="665" w:type="pct"/>
            <w:tcBorders>
              <w:top w:val="single" w:sz="4" w:space="0" w:color="auto"/>
              <w:left w:val="single" w:sz="4" w:space="0" w:color="auto"/>
              <w:bottom w:val="single" w:sz="4" w:space="0" w:color="auto"/>
              <w:right w:val="single" w:sz="4" w:space="0" w:color="auto"/>
            </w:tcBorders>
          </w:tcPr>
          <w:p w14:paraId="1E3CA066" w14:textId="77777777" w:rsidR="005A752A" w:rsidRDefault="005A752A" w:rsidP="00CE5D3E">
            <w:pPr>
              <w:pStyle w:val="TAC"/>
              <w:rPr>
                <w:lang w:eastAsia="zh-CN"/>
              </w:rPr>
            </w:pPr>
            <w:r>
              <w:rPr>
                <w:lang w:eastAsia="zh-CN"/>
              </w:rPr>
              <w:t>4</w:t>
            </w:r>
          </w:p>
        </w:tc>
        <w:tc>
          <w:tcPr>
            <w:tcW w:w="674" w:type="pct"/>
            <w:gridSpan w:val="2"/>
            <w:tcBorders>
              <w:top w:val="single" w:sz="4" w:space="0" w:color="auto"/>
              <w:left w:val="single" w:sz="4" w:space="0" w:color="auto"/>
              <w:bottom w:val="single" w:sz="4" w:space="0" w:color="auto"/>
              <w:right w:val="single" w:sz="4" w:space="0" w:color="auto"/>
            </w:tcBorders>
          </w:tcPr>
          <w:p w14:paraId="16E218DD" w14:textId="77777777" w:rsidR="005A752A" w:rsidRDefault="005A752A" w:rsidP="00CE5D3E">
            <w:pPr>
              <w:pStyle w:val="TAC"/>
              <w:rPr>
                <w:lang w:eastAsia="zh-CN"/>
              </w:rPr>
            </w:pPr>
            <w:r>
              <w:rPr>
                <w:lang w:eastAsia="zh-CN"/>
              </w:rPr>
              <w:t>4</w:t>
            </w:r>
          </w:p>
        </w:tc>
        <w:tc>
          <w:tcPr>
            <w:tcW w:w="651" w:type="pct"/>
            <w:gridSpan w:val="2"/>
            <w:tcBorders>
              <w:top w:val="single" w:sz="4" w:space="0" w:color="auto"/>
              <w:left w:val="single" w:sz="4" w:space="0" w:color="auto"/>
              <w:bottom w:val="single" w:sz="4" w:space="0" w:color="auto"/>
              <w:right w:val="single" w:sz="4" w:space="0" w:color="auto"/>
            </w:tcBorders>
          </w:tcPr>
          <w:p w14:paraId="7AE08569" w14:textId="77777777" w:rsidR="005A752A" w:rsidRDefault="005A752A" w:rsidP="00CE5D3E">
            <w:pPr>
              <w:pStyle w:val="TAC"/>
              <w:rPr>
                <w:lang w:eastAsia="zh-CN"/>
              </w:rPr>
            </w:pPr>
            <w:r>
              <w:rPr>
                <w:lang w:eastAsia="zh-CN"/>
              </w:rPr>
              <w:t>4</w:t>
            </w:r>
          </w:p>
        </w:tc>
        <w:tc>
          <w:tcPr>
            <w:tcW w:w="709" w:type="pct"/>
            <w:tcBorders>
              <w:top w:val="single" w:sz="4" w:space="0" w:color="auto"/>
              <w:left w:val="single" w:sz="4" w:space="0" w:color="auto"/>
              <w:bottom w:val="single" w:sz="4" w:space="0" w:color="auto"/>
              <w:right w:val="single" w:sz="4" w:space="0" w:color="auto"/>
            </w:tcBorders>
          </w:tcPr>
          <w:p w14:paraId="126B1704" w14:textId="77777777" w:rsidR="005A752A" w:rsidRDefault="005A752A" w:rsidP="00CE5D3E">
            <w:pPr>
              <w:pStyle w:val="TAC"/>
              <w:rPr>
                <w:lang w:eastAsia="zh-CN"/>
              </w:rPr>
            </w:pPr>
            <w:r>
              <w:rPr>
                <w:lang w:eastAsia="zh-CN"/>
              </w:rPr>
              <w:t>4</w:t>
            </w:r>
          </w:p>
        </w:tc>
        <w:tc>
          <w:tcPr>
            <w:tcW w:w="679" w:type="pct"/>
            <w:tcBorders>
              <w:top w:val="single" w:sz="4" w:space="0" w:color="auto"/>
              <w:left w:val="single" w:sz="4" w:space="0" w:color="auto"/>
              <w:bottom w:val="single" w:sz="4" w:space="0" w:color="auto"/>
              <w:right w:val="single" w:sz="4" w:space="0" w:color="auto"/>
            </w:tcBorders>
          </w:tcPr>
          <w:p w14:paraId="315EB052" w14:textId="77777777" w:rsidR="005A752A" w:rsidRDefault="005A752A" w:rsidP="00CE5D3E">
            <w:pPr>
              <w:pStyle w:val="TAC"/>
              <w:rPr>
                <w:lang w:val="sv-SE" w:eastAsia="zh-CN"/>
              </w:rPr>
            </w:pPr>
            <w:r>
              <w:rPr>
                <w:lang w:val="sv-SE" w:eastAsia="zh-CN"/>
              </w:rPr>
              <w:t>4</w:t>
            </w:r>
          </w:p>
        </w:tc>
      </w:tr>
      <w:tr w:rsidR="005A752A" w14:paraId="54EF1922" w14:textId="77777777" w:rsidTr="00CE5D3E">
        <w:tc>
          <w:tcPr>
            <w:tcW w:w="898" w:type="pct"/>
            <w:tcBorders>
              <w:top w:val="single" w:sz="4" w:space="0" w:color="auto"/>
              <w:left w:val="single" w:sz="4" w:space="0" w:color="auto"/>
              <w:bottom w:val="single" w:sz="4" w:space="0" w:color="auto"/>
              <w:right w:val="single" w:sz="4" w:space="0" w:color="auto"/>
            </w:tcBorders>
          </w:tcPr>
          <w:p w14:paraId="2A81707F" w14:textId="77777777" w:rsidR="005A752A" w:rsidRDefault="005A752A" w:rsidP="00CE5D3E">
            <w:pPr>
              <w:pStyle w:val="TAL"/>
              <w:rPr>
                <w:lang w:eastAsia="zh-CN"/>
              </w:rPr>
            </w:pPr>
            <w:r>
              <w:rPr>
                <w:lang w:eastAsia="ko-KR"/>
              </w:rPr>
              <w:t xml:space="preserve">Repetion factor </w:t>
            </w:r>
          </w:p>
        </w:tc>
        <w:tc>
          <w:tcPr>
            <w:tcW w:w="724" w:type="pct"/>
            <w:tcBorders>
              <w:top w:val="single" w:sz="4" w:space="0" w:color="auto"/>
              <w:left w:val="single" w:sz="4" w:space="0" w:color="auto"/>
              <w:bottom w:val="single" w:sz="4" w:space="0" w:color="auto"/>
              <w:right w:val="single" w:sz="4" w:space="0" w:color="auto"/>
            </w:tcBorders>
          </w:tcPr>
          <w:p w14:paraId="42C589F5" w14:textId="77777777" w:rsidR="005A752A" w:rsidRDefault="005A752A" w:rsidP="00CE5D3E">
            <w:pPr>
              <w:pStyle w:val="TAC"/>
              <w:rPr>
                <w:lang w:eastAsia="zh-CN"/>
              </w:rPr>
            </w:pPr>
            <w:r>
              <w:rPr>
                <w:lang w:eastAsia="zh-CN"/>
              </w:rPr>
              <w:t>2</w:t>
            </w:r>
          </w:p>
        </w:tc>
        <w:tc>
          <w:tcPr>
            <w:tcW w:w="665" w:type="pct"/>
            <w:tcBorders>
              <w:top w:val="single" w:sz="4" w:space="0" w:color="auto"/>
              <w:left w:val="single" w:sz="4" w:space="0" w:color="auto"/>
              <w:bottom w:val="single" w:sz="4" w:space="0" w:color="auto"/>
              <w:right w:val="single" w:sz="4" w:space="0" w:color="auto"/>
            </w:tcBorders>
          </w:tcPr>
          <w:p w14:paraId="2F4A6355"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53D179DC" w14:textId="77777777" w:rsidR="005A752A" w:rsidRDefault="005A752A" w:rsidP="00CE5D3E">
            <w:pPr>
              <w:pStyle w:val="TAC"/>
              <w:rPr>
                <w:lang w:eastAsia="zh-CN"/>
              </w:rPr>
            </w:pPr>
            <w:r>
              <w:rPr>
                <w:lang w:eastAsia="zh-CN"/>
              </w:rPr>
              <w:t>2</w:t>
            </w:r>
          </w:p>
        </w:tc>
        <w:tc>
          <w:tcPr>
            <w:tcW w:w="651" w:type="pct"/>
            <w:gridSpan w:val="2"/>
            <w:tcBorders>
              <w:top w:val="single" w:sz="4" w:space="0" w:color="auto"/>
              <w:left w:val="single" w:sz="4" w:space="0" w:color="auto"/>
              <w:bottom w:val="single" w:sz="4" w:space="0" w:color="auto"/>
              <w:right w:val="single" w:sz="4" w:space="0" w:color="auto"/>
            </w:tcBorders>
          </w:tcPr>
          <w:p w14:paraId="263CDFCA"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08620D5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34A5BA76" w14:textId="77777777" w:rsidR="005A752A" w:rsidRDefault="005A752A" w:rsidP="00CE5D3E">
            <w:pPr>
              <w:pStyle w:val="TAC"/>
              <w:rPr>
                <w:lang w:val="sv-SE" w:eastAsia="zh-CN"/>
              </w:rPr>
            </w:pPr>
            <w:r>
              <w:rPr>
                <w:lang w:val="sv-SE" w:eastAsia="zh-CN"/>
              </w:rPr>
              <w:t>6</w:t>
            </w:r>
          </w:p>
        </w:tc>
      </w:tr>
      <w:tr w:rsidR="005A752A" w14:paraId="51E245DF" w14:textId="77777777" w:rsidTr="00CE5D3E">
        <w:tc>
          <w:tcPr>
            <w:tcW w:w="898" w:type="pct"/>
            <w:tcBorders>
              <w:top w:val="single" w:sz="4" w:space="0" w:color="auto"/>
              <w:left w:val="single" w:sz="4" w:space="0" w:color="auto"/>
              <w:bottom w:val="single" w:sz="4" w:space="0" w:color="auto"/>
              <w:right w:val="single" w:sz="4" w:space="0" w:color="auto"/>
            </w:tcBorders>
          </w:tcPr>
          <w:p w14:paraId="73A40624" w14:textId="77777777" w:rsidR="005A752A" w:rsidRDefault="005A752A" w:rsidP="00CE5D3E">
            <w:pPr>
              <w:pStyle w:val="TAL"/>
              <w:rPr>
                <w:lang w:eastAsia="zh-CN"/>
              </w:rPr>
            </w:pPr>
            <w:r>
              <w:rPr>
                <w:lang w:eastAsia="zh-CN"/>
              </w:rPr>
              <w:t>PRS resource time gap (slot)</w:t>
            </w:r>
          </w:p>
        </w:tc>
        <w:tc>
          <w:tcPr>
            <w:tcW w:w="724" w:type="pct"/>
            <w:tcBorders>
              <w:top w:val="single" w:sz="4" w:space="0" w:color="auto"/>
              <w:left w:val="single" w:sz="4" w:space="0" w:color="auto"/>
              <w:bottom w:val="single" w:sz="4" w:space="0" w:color="auto"/>
              <w:right w:val="single" w:sz="4" w:space="0" w:color="auto"/>
            </w:tcBorders>
          </w:tcPr>
          <w:p w14:paraId="768C7648" w14:textId="77777777" w:rsidR="005A752A" w:rsidRDefault="005A752A" w:rsidP="00CE5D3E">
            <w:pPr>
              <w:pStyle w:val="TAC"/>
              <w:rPr>
                <w:lang w:eastAsia="zh-CN"/>
              </w:rPr>
            </w:pPr>
            <w:r>
              <w:rPr>
                <w:lang w:eastAsia="zh-CN"/>
              </w:rPr>
              <w:t>1</w:t>
            </w:r>
          </w:p>
        </w:tc>
        <w:tc>
          <w:tcPr>
            <w:tcW w:w="665" w:type="pct"/>
            <w:tcBorders>
              <w:top w:val="single" w:sz="4" w:space="0" w:color="auto"/>
              <w:left w:val="single" w:sz="4" w:space="0" w:color="auto"/>
              <w:bottom w:val="single" w:sz="4" w:space="0" w:color="auto"/>
              <w:right w:val="single" w:sz="4" w:space="0" w:color="auto"/>
            </w:tcBorders>
          </w:tcPr>
          <w:p w14:paraId="05A294E2" w14:textId="77777777" w:rsidR="005A752A" w:rsidRDefault="005A752A" w:rsidP="00CE5D3E">
            <w:pPr>
              <w:pStyle w:val="TAC"/>
              <w:rPr>
                <w:lang w:eastAsia="zh-CN"/>
              </w:rPr>
            </w:pPr>
            <w:r>
              <w:rPr>
                <w:lang w:eastAsia="zh-CN"/>
              </w:rPr>
              <w:t>1</w:t>
            </w:r>
          </w:p>
        </w:tc>
        <w:tc>
          <w:tcPr>
            <w:tcW w:w="674" w:type="pct"/>
            <w:gridSpan w:val="2"/>
            <w:tcBorders>
              <w:top w:val="single" w:sz="4" w:space="0" w:color="auto"/>
              <w:left w:val="single" w:sz="4" w:space="0" w:color="auto"/>
              <w:bottom w:val="single" w:sz="4" w:space="0" w:color="auto"/>
              <w:right w:val="single" w:sz="4" w:space="0" w:color="auto"/>
            </w:tcBorders>
          </w:tcPr>
          <w:p w14:paraId="493644CB" w14:textId="77777777" w:rsidR="005A752A" w:rsidRDefault="005A752A" w:rsidP="00CE5D3E">
            <w:pPr>
              <w:pStyle w:val="TAC"/>
              <w:rPr>
                <w:lang w:eastAsia="zh-CN"/>
              </w:rPr>
            </w:pPr>
            <w:r>
              <w:rPr>
                <w:lang w:eastAsia="zh-CN"/>
              </w:rPr>
              <w:t>1</w:t>
            </w:r>
          </w:p>
        </w:tc>
        <w:tc>
          <w:tcPr>
            <w:tcW w:w="651" w:type="pct"/>
            <w:gridSpan w:val="2"/>
            <w:tcBorders>
              <w:top w:val="single" w:sz="4" w:space="0" w:color="auto"/>
              <w:left w:val="single" w:sz="4" w:space="0" w:color="auto"/>
              <w:bottom w:val="single" w:sz="4" w:space="0" w:color="auto"/>
              <w:right w:val="single" w:sz="4" w:space="0" w:color="auto"/>
            </w:tcBorders>
          </w:tcPr>
          <w:p w14:paraId="41F9FD68" w14:textId="77777777" w:rsidR="005A752A" w:rsidRDefault="005A752A" w:rsidP="00CE5D3E">
            <w:pPr>
              <w:pStyle w:val="TAC"/>
              <w:rPr>
                <w:lang w:eastAsia="zh-CN"/>
              </w:rPr>
            </w:pPr>
            <w:r>
              <w:rPr>
                <w:lang w:eastAsia="zh-CN"/>
              </w:rPr>
              <w:t>1</w:t>
            </w:r>
          </w:p>
        </w:tc>
        <w:tc>
          <w:tcPr>
            <w:tcW w:w="709" w:type="pct"/>
            <w:tcBorders>
              <w:top w:val="single" w:sz="4" w:space="0" w:color="auto"/>
              <w:left w:val="single" w:sz="4" w:space="0" w:color="auto"/>
              <w:bottom w:val="single" w:sz="4" w:space="0" w:color="auto"/>
              <w:right w:val="single" w:sz="4" w:space="0" w:color="auto"/>
            </w:tcBorders>
          </w:tcPr>
          <w:p w14:paraId="2E7B5A92" w14:textId="77777777" w:rsidR="005A752A" w:rsidRDefault="005A752A" w:rsidP="00CE5D3E">
            <w:pPr>
              <w:pStyle w:val="TAC"/>
              <w:rPr>
                <w:lang w:eastAsia="zh-CN"/>
              </w:rPr>
            </w:pPr>
            <w:r>
              <w:rPr>
                <w:lang w:eastAsia="zh-CN"/>
              </w:rPr>
              <w:t>1</w:t>
            </w:r>
          </w:p>
        </w:tc>
        <w:tc>
          <w:tcPr>
            <w:tcW w:w="679" w:type="pct"/>
            <w:tcBorders>
              <w:top w:val="single" w:sz="4" w:space="0" w:color="auto"/>
              <w:left w:val="single" w:sz="4" w:space="0" w:color="auto"/>
              <w:bottom w:val="single" w:sz="4" w:space="0" w:color="auto"/>
              <w:right w:val="single" w:sz="4" w:space="0" w:color="auto"/>
            </w:tcBorders>
          </w:tcPr>
          <w:p w14:paraId="4D4E5A12" w14:textId="77777777" w:rsidR="005A752A" w:rsidRDefault="005A752A" w:rsidP="00CE5D3E">
            <w:pPr>
              <w:pStyle w:val="TAC"/>
              <w:rPr>
                <w:lang w:val="sv-SE" w:eastAsia="zh-CN"/>
              </w:rPr>
            </w:pPr>
            <w:r>
              <w:rPr>
                <w:lang w:val="sv-SE" w:eastAsia="zh-CN"/>
              </w:rPr>
              <w:t>1</w:t>
            </w:r>
          </w:p>
        </w:tc>
      </w:tr>
      <w:tr w:rsidR="005A752A" w14:paraId="0D5EDE1F" w14:textId="77777777" w:rsidTr="00CE5D3E">
        <w:tc>
          <w:tcPr>
            <w:tcW w:w="898" w:type="pct"/>
            <w:tcBorders>
              <w:top w:val="single" w:sz="4" w:space="0" w:color="auto"/>
              <w:left w:val="single" w:sz="4" w:space="0" w:color="auto"/>
              <w:bottom w:val="single" w:sz="4" w:space="0" w:color="auto"/>
              <w:right w:val="single" w:sz="4" w:space="0" w:color="auto"/>
            </w:tcBorders>
          </w:tcPr>
          <w:p w14:paraId="709F53FA" w14:textId="77777777" w:rsidR="005A752A" w:rsidRDefault="005A752A"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24" w:type="pct"/>
            <w:tcBorders>
              <w:top w:val="single" w:sz="4" w:space="0" w:color="auto"/>
              <w:left w:val="single" w:sz="4" w:space="0" w:color="auto"/>
              <w:bottom w:val="single" w:sz="4" w:space="0" w:color="auto"/>
              <w:right w:val="single" w:sz="4" w:space="0" w:color="auto"/>
            </w:tcBorders>
          </w:tcPr>
          <w:p w14:paraId="2B65811A" w14:textId="77777777" w:rsidR="005A752A" w:rsidRDefault="005A752A" w:rsidP="00CE5D3E">
            <w:pPr>
              <w:pStyle w:val="TAC"/>
              <w:rPr>
                <w:lang w:eastAsia="zh-CN"/>
              </w:rPr>
            </w:pPr>
            <w:r>
              <w:rPr>
                <w:lang w:eastAsia="zh-CN"/>
              </w:rPr>
              <w:t>0-23</w:t>
            </w:r>
          </w:p>
        </w:tc>
        <w:tc>
          <w:tcPr>
            <w:tcW w:w="665" w:type="pct"/>
            <w:tcBorders>
              <w:top w:val="single" w:sz="4" w:space="0" w:color="auto"/>
              <w:left w:val="single" w:sz="4" w:space="0" w:color="auto"/>
              <w:bottom w:val="single" w:sz="4" w:space="0" w:color="auto"/>
              <w:right w:val="single" w:sz="4" w:space="0" w:color="auto"/>
            </w:tcBorders>
          </w:tcPr>
          <w:p w14:paraId="70168FD8" w14:textId="77777777" w:rsidR="005A752A" w:rsidRDefault="005A752A" w:rsidP="00CE5D3E">
            <w:pPr>
              <w:pStyle w:val="TAC"/>
              <w:rPr>
                <w:lang w:eastAsia="zh-CN"/>
              </w:rPr>
            </w:pPr>
            <w:r>
              <w:rPr>
                <w:lang w:eastAsia="zh-CN"/>
              </w:rPr>
              <w:t>0-131</w:t>
            </w:r>
          </w:p>
        </w:tc>
        <w:tc>
          <w:tcPr>
            <w:tcW w:w="674" w:type="pct"/>
            <w:gridSpan w:val="2"/>
            <w:tcBorders>
              <w:top w:val="single" w:sz="4" w:space="0" w:color="auto"/>
              <w:left w:val="single" w:sz="4" w:space="0" w:color="auto"/>
              <w:bottom w:val="single" w:sz="4" w:space="0" w:color="auto"/>
              <w:right w:val="single" w:sz="4" w:space="0" w:color="auto"/>
            </w:tcBorders>
          </w:tcPr>
          <w:p w14:paraId="2C9943A9" w14:textId="77777777" w:rsidR="005A752A" w:rsidRDefault="005A752A" w:rsidP="00CE5D3E">
            <w:pPr>
              <w:pStyle w:val="TAC"/>
              <w:rPr>
                <w:lang w:eastAsia="zh-CN"/>
              </w:rPr>
            </w:pPr>
            <w:r>
              <w:rPr>
                <w:lang w:eastAsia="zh-CN"/>
              </w:rPr>
              <w:t>0-23</w:t>
            </w:r>
          </w:p>
        </w:tc>
        <w:tc>
          <w:tcPr>
            <w:tcW w:w="651" w:type="pct"/>
            <w:gridSpan w:val="2"/>
            <w:tcBorders>
              <w:top w:val="single" w:sz="4" w:space="0" w:color="auto"/>
              <w:left w:val="single" w:sz="4" w:space="0" w:color="auto"/>
              <w:bottom w:val="single" w:sz="4" w:space="0" w:color="auto"/>
              <w:right w:val="single" w:sz="4" w:space="0" w:color="auto"/>
            </w:tcBorders>
          </w:tcPr>
          <w:p w14:paraId="0EC57D58" w14:textId="77777777" w:rsidR="005A752A" w:rsidRDefault="005A752A" w:rsidP="00CE5D3E">
            <w:pPr>
              <w:pStyle w:val="TAC"/>
              <w:rPr>
                <w:lang w:eastAsia="zh-CN"/>
              </w:rPr>
            </w:pPr>
            <w:r>
              <w:rPr>
                <w:lang w:eastAsia="zh-CN"/>
              </w:rPr>
              <w:t>0-131</w:t>
            </w:r>
          </w:p>
        </w:tc>
        <w:tc>
          <w:tcPr>
            <w:tcW w:w="709" w:type="pct"/>
            <w:tcBorders>
              <w:top w:val="single" w:sz="4" w:space="0" w:color="auto"/>
              <w:left w:val="single" w:sz="4" w:space="0" w:color="auto"/>
              <w:bottom w:val="single" w:sz="4" w:space="0" w:color="auto"/>
              <w:right w:val="single" w:sz="4" w:space="0" w:color="auto"/>
            </w:tcBorders>
          </w:tcPr>
          <w:p w14:paraId="49664F5E" w14:textId="77777777" w:rsidR="005A752A" w:rsidRDefault="005A752A" w:rsidP="00CE5D3E">
            <w:pPr>
              <w:pStyle w:val="TAC"/>
              <w:rPr>
                <w:lang w:eastAsia="zh-CN"/>
              </w:rPr>
            </w:pPr>
            <w:r>
              <w:rPr>
                <w:lang w:eastAsia="zh-CN"/>
              </w:rPr>
              <w:t>0-47</w:t>
            </w:r>
          </w:p>
        </w:tc>
        <w:tc>
          <w:tcPr>
            <w:tcW w:w="679" w:type="pct"/>
            <w:tcBorders>
              <w:top w:val="single" w:sz="4" w:space="0" w:color="auto"/>
              <w:left w:val="single" w:sz="4" w:space="0" w:color="auto"/>
              <w:bottom w:val="single" w:sz="4" w:space="0" w:color="auto"/>
              <w:right w:val="single" w:sz="4" w:space="0" w:color="auto"/>
            </w:tcBorders>
          </w:tcPr>
          <w:p w14:paraId="74FF9E0A" w14:textId="77777777" w:rsidR="005A752A" w:rsidRDefault="005A752A" w:rsidP="00CE5D3E">
            <w:pPr>
              <w:pStyle w:val="TAC"/>
              <w:rPr>
                <w:lang w:val="sv-SE" w:eastAsia="zh-CN"/>
              </w:rPr>
            </w:pPr>
            <w:r>
              <w:rPr>
                <w:lang w:val="sv-SE" w:eastAsia="zh-CN"/>
              </w:rPr>
              <w:t>0-271</w:t>
            </w:r>
          </w:p>
        </w:tc>
      </w:tr>
      <w:tr w:rsidR="005A752A" w14:paraId="6044A3E5" w14:textId="77777777" w:rsidTr="00CE5D3E">
        <w:tc>
          <w:tcPr>
            <w:tcW w:w="898" w:type="pct"/>
            <w:tcBorders>
              <w:top w:val="single" w:sz="4" w:space="0" w:color="auto"/>
              <w:left w:val="single" w:sz="4" w:space="0" w:color="auto"/>
              <w:bottom w:val="single" w:sz="4" w:space="0" w:color="auto"/>
              <w:right w:val="single" w:sz="4" w:space="0" w:color="auto"/>
            </w:tcBorders>
          </w:tcPr>
          <w:p w14:paraId="0B7C01BD" w14:textId="77777777" w:rsidR="005A752A" w:rsidRDefault="005A752A" w:rsidP="00CE5D3E">
            <w:pPr>
              <w:pStyle w:val="TAL"/>
              <w:rPr>
                <w:lang w:eastAsia="zh-CN"/>
              </w:rPr>
            </w:pPr>
            <w:r>
              <w:rPr>
                <w:rFonts w:cs="Arial"/>
                <w:lang w:eastAsia="ko-KR"/>
              </w:rPr>
              <w:t>PRS Start PRB</w:t>
            </w:r>
          </w:p>
        </w:tc>
        <w:tc>
          <w:tcPr>
            <w:tcW w:w="4102" w:type="pct"/>
            <w:gridSpan w:val="8"/>
            <w:tcBorders>
              <w:top w:val="single" w:sz="4" w:space="0" w:color="auto"/>
              <w:left w:val="single" w:sz="4" w:space="0" w:color="auto"/>
              <w:bottom w:val="single" w:sz="4" w:space="0" w:color="auto"/>
              <w:right w:val="single" w:sz="4" w:space="0" w:color="auto"/>
            </w:tcBorders>
          </w:tcPr>
          <w:p w14:paraId="2F5B6529" w14:textId="77777777" w:rsidR="005A752A" w:rsidRDefault="005A752A" w:rsidP="00CE5D3E">
            <w:pPr>
              <w:pStyle w:val="TAC"/>
              <w:rPr>
                <w:lang w:eastAsia="zh-CN"/>
              </w:rPr>
            </w:pPr>
            <w:r>
              <w:rPr>
                <w:lang w:eastAsia="zh-CN"/>
              </w:rPr>
              <w:t>0</w:t>
            </w:r>
          </w:p>
        </w:tc>
      </w:tr>
      <w:tr w:rsidR="005A752A" w14:paraId="5B4EF8C2" w14:textId="77777777" w:rsidTr="00CE5D3E">
        <w:tc>
          <w:tcPr>
            <w:tcW w:w="5000" w:type="pct"/>
            <w:gridSpan w:val="9"/>
            <w:tcBorders>
              <w:top w:val="single" w:sz="4" w:space="0" w:color="auto"/>
              <w:left w:val="single" w:sz="4" w:space="0" w:color="auto"/>
              <w:bottom w:val="single" w:sz="4" w:space="0" w:color="auto"/>
              <w:right w:val="single" w:sz="4" w:space="0" w:color="auto"/>
            </w:tcBorders>
          </w:tcPr>
          <w:p w14:paraId="44506567" w14:textId="0369D45E" w:rsidR="005A752A" w:rsidRDefault="005A752A" w:rsidP="00CE5D3E">
            <w:pPr>
              <w:pStyle w:val="TAN"/>
              <w:rPr>
                <w:lang w:eastAsia="ko-KR"/>
              </w:rPr>
            </w:pPr>
            <w:r>
              <w:rPr>
                <w:lang w:eastAsia="ko-KR"/>
              </w:rPr>
              <w:t>NOTE 1:</w:t>
            </w:r>
            <w:r>
              <w:rPr>
                <w:lang w:eastAsia="ko-KR"/>
              </w:rPr>
              <w:tab/>
              <w:t>Unless otherwise specified in the test case.</w:t>
            </w:r>
          </w:p>
        </w:tc>
      </w:tr>
    </w:tbl>
    <w:p w14:paraId="7FAA0A3B" w14:textId="77777777" w:rsidR="005A752A" w:rsidRDefault="005A752A" w:rsidP="005A752A"/>
    <w:p w14:paraId="32E5D0E8" w14:textId="159DFB56" w:rsidR="001C2050" w:rsidRPr="00495D84" w:rsidRDefault="001C2050" w:rsidP="00253B01">
      <w:pPr>
        <w:pStyle w:val="Heading3"/>
      </w:pPr>
      <w:r w:rsidRPr="00495D84">
        <w:lastRenderedPageBreak/>
        <w:t>A.3.31.2</w:t>
      </w:r>
      <w:r w:rsidRPr="00495D84">
        <w:tab/>
        <w:t>PRS Configurations for FR2</w:t>
      </w:r>
    </w:p>
    <w:p w14:paraId="358C1A0A" w14:textId="622AA5E2" w:rsidR="001C2050" w:rsidRPr="00495D84" w:rsidRDefault="001C2050" w:rsidP="00253B01">
      <w:pPr>
        <w:pStyle w:val="Heading4"/>
      </w:pPr>
      <w:r w:rsidRPr="00495D84">
        <w:t>A.3.31.2.1</w:t>
      </w:r>
      <w:r w:rsidRPr="00495D84">
        <w:tab/>
        <w:t xml:space="preserve">PRS pattern 1 in FR2: SCS=120 </w:t>
      </w:r>
      <w:r w:rsidR="00ED522E">
        <w:t>k</w:t>
      </w:r>
      <w:r w:rsidRPr="00495D84">
        <w:t>Hz</w:t>
      </w:r>
    </w:p>
    <w:p w14:paraId="5ACFCF97" w14:textId="05626FCD" w:rsidR="001C2050" w:rsidRPr="00495D84" w:rsidRDefault="001C2050" w:rsidP="00253B01">
      <w:pPr>
        <w:pStyle w:val="TH"/>
      </w:pPr>
      <w:r w:rsidRPr="00495D84">
        <w:t xml:space="preserve">Table A.3.31.2.1-1: PRS.1 FR2: PRS Pattern 1 for SCS=120 </w:t>
      </w:r>
      <w:r w:rsidR="00ED522E">
        <w:t>k</w:t>
      </w:r>
      <w:r w:rsidRPr="00495D84">
        <w:t>Hz</w:t>
      </w:r>
    </w:p>
    <w:tbl>
      <w:tblPr>
        <w:tblStyle w:val="TableGrid"/>
        <w:tblW w:w="5048" w:type="pct"/>
        <w:tblLook w:val="04A0" w:firstRow="1" w:lastRow="0" w:firstColumn="1" w:lastColumn="0" w:noHBand="0" w:noVBand="1"/>
      </w:tblPr>
      <w:tblGrid>
        <w:gridCol w:w="1684"/>
        <w:gridCol w:w="1373"/>
        <w:gridCol w:w="1285"/>
        <w:gridCol w:w="686"/>
        <w:gridCol w:w="622"/>
        <w:gridCol w:w="655"/>
        <w:gridCol w:w="653"/>
        <w:gridCol w:w="1431"/>
        <w:gridCol w:w="1332"/>
      </w:tblGrid>
      <w:tr w:rsidR="003800B4" w14:paraId="35BE2AD6" w14:textId="77777777" w:rsidTr="0049578F">
        <w:trPr>
          <w:tblHeader/>
        </w:trPr>
        <w:tc>
          <w:tcPr>
            <w:tcW w:w="866" w:type="pct"/>
            <w:tcBorders>
              <w:top w:val="single" w:sz="4" w:space="0" w:color="auto"/>
              <w:left w:val="single" w:sz="4" w:space="0" w:color="auto"/>
              <w:bottom w:val="single" w:sz="4" w:space="0" w:color="auto"/>
              <w:right w:val="single" w:sz="4" w:space="0" w:color="auto"/>
            </w:tcBorders>
            <w:hideMark/>
          </w:tcPr>
          <w:p w14:paraId="589506ED" w14:textId="77777777" w:rsidR="003800B4" w:rsidRDefault="003800B4" w:rsidP="00CE5D3E">
            <w:pPr>
              <w:pStyle w:val="TAH"/>
              <w:rPr>
                <w:lang w:eastAsia="zh-CN"/>
              </w:rPr>
            </w:pPr>
            <w:r>
              <w:rPr>
                <w:lang w:eastAsia="ko-KR"/>
              </w:rPr>
              <w:t>PRS Parameters</w:t>
            </w:r>
          </w:p>
        </w:tc>
        <w:tc>
          <w:tcPr>
            <w:tcW w:w="4134" w:type="pct"/>
            <w:gridSpan w:val="8"/>
            <w:tcBorders>
              <w:top w:val="single" w:sz="4" w:space="0" w:color="auto"/>
              <w:left w:val="single" w:sz="4" w:space="0" w:color="auto"/>
              <w:bottom w:val="single" w:sz="4" w:space="0" w:color="auto"/>
              <w:right w:val="single" w:sz="4" w:space="0" w:color="auto"/>
            </w:tcBorders>
            <w:hideMark/>
          </w:tcPr>
          <w:p w14:paraId="68378A36" w14:textId="77777777" w:rsidR="003800B4" w:rsidRDefault="003800B4" w:rsidP="00CE5D3E">
            <w:pPr>
              <w:pStyle w:val="TAH"/>
              <w:rPr>
                <w:lang w:eastAsia="ko-KR"/>
              </w:rPr>
            </w:pPr>
            <w:r>
              <w:rPr>
                <w:lang w:eastAsia="ko-KR"/>
              </w:rPr>
              <w:t>Values</w:t>
            </w:r>
          </w:p>
        </w:tc>
      </w:tr>
      <w:tr w:rsidR="003800B4" w14:paraId="3E311A2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5B7E18D3" w14:textId="77777777" w:rsidR="003800B4" w:rsidRDefault="003800B4" w:rsidP="00CE5D3E">
            <w:pPr>
              <w:pStyle w:val="TAL"/>
              <w:rPr>
                <w:lang w:eastAsia="zh-CN"/>
              </w:rPr>
            </w:pPr>
            <w:r>
              <w:rPr>
                <w:lang w:eastAsia="ko-KR"/>
              </w:rPr>
              <w:t>Reference channel</w:t>
            </w:r>
          </w:p>
        </w:tc>
        <w:tc>
          <w:tcPr>
            <w:tcW w:w="706" w:type="pct"/>
            <w:tcBorders>
              <w:top w:val="single" w:sz="4" w:space="0" w:color="auto"/>
              <w:left w:val="single" w:sz="4" w:space="0" w:color="auto"/>
              <w:bottom w:val="single" w:sz="4" w:space="0" w:color="auto"/>
              <w:right w:val="single" w:sz="4" w:space="0" w:color="auto"/>
            </w:tcBorders>
            <w:hideMark/>
          </w:tcPr>
          <w:p w14:paraId="0F8B42A1" w14:textId="77777777" w:rsidR="003800B4" w:rsidRDefault="003800B4" w:rsidP="00CE5D3E">
            <w:pPr>
              <w:pStyle w:val="TAC"/>
              <w:rPr>
                <w:lang w:eastAsia="zh-CN"/>
              </w:rPr>
            </w:pPr>
            <w:r>
              <w:rPr>
                <w:lang w:eastAsia="ko-KR"/>
              </w:rPr>
              <w:t>PRS.1.1 FR2</w:t>
            </w:r>
          </w:p>
        </w:tc>
        <w:tc>
          <w:tcPr>
            <w:tcW w:w="661" w:type="pct"/>
            <w:tcBorders>
              <w:top w:val="single" w:sz="4" w:space="0" w:color="auto"/>
              <w:left w:val="single" w:sz="4" w:space="0" w:color="auto"/>
              <w:bottom w:val="single" w:sz="4" w:space="0" w:color="auto"/>
              <w:right w:val="single" w:sz="4" w:space="0" w:color="auto"/>
            </w:tcBorders>
            <w:hideMark/>
          </w:tcPr>
          <w:p w14:paraId="6C87C425" w14:textId="77777777" w:rsidR="003800B4" w:rsidRDefault="003800B4" w:rsidP="00CE5D3E">
            <w:pPr>
              <w:pStyle w:val="TAC"/>
              <w:rPr>
                <w:lang w:eastAsia="zh-CN"/>
              </w:rPr>
            </w:pPr>
            <w:r>
              <w:rPr>
                <w:lang w:eastAsia="ko-KR"/>
              </w:rPr>
              <w:t>PRS.1.2 FR2</w:t>
            </w:r>
          </w:p>
        </w:tc>
        <w:tc>
          <w:tcPr>
            <w:tcW w:w="673" w:type="pct"/>
            <w:gridSpan w:val="2"/>
            <w:tcBorders>
              <w:top w:val="single" w:sz="4" w:space="0" w:color="auto"/>
              <w:left w:val="single" w:sz="4" w:space="0" w:color="auto"/>
              <w:bottom w:val="single" w:sz="4" w:space="0" w:color="auto"/>
              <w:right w:val="single" w:sz="4" w:space="0" w:color="auto"/>
            </w:tcBorders>
            <w:hideMark/>
          </w:tcPr>
          <w:p w14:paraId="2F7CBF58" w14:textId="77777777" w:rsidR="003800B4" w:rsidRDefault="003800B4" w:rsidP="00CE5D3E">
            <w:pPr>
              <w:pStyle w:val="TAC"/>
              <w:rPr>
                <w:lang w:eastAsia="zh-CN"/>
              </w:rPr>
            </w:pPr>
            <w:r>
              <w:rPr>
                <w:lang w:eastAsia="zh-CN"/>
              </w:rPr>
              <w:t>PRS.1.3 FR2</w:t>
            </w:r>
          </w:p>
        </w:tc>
        <w:tc>
          <w:tcPr>
            <w:tcW w:w="673" w:type="pct"/>
            <w:gridSpan w:val="2"/>
            <w:tcBorders>
              <w:top w:val="single" w:sz="4" w:space="0" w:color="auto"/>
              <w:left w:val="single" w:sz="4" w:space="0" w:color="auto"/>
              <w:bottom w:val="single" w:sz="4" w:space="0" w:color="auto"/>
              <w:right w:val="single" w:sz="4" w:space="0" w:color="auto"/>
            </w:tcBorders>
            <w:hideMark/>
          </w:tcPr>
          <w:p w14:paraId="5FC56F34" w14:textId="77777777" w:rsidR="003800B4" w:rsidRDefault="003800B4" w:rsidP="00CE5D3E">
            <w:pPr>
              <w:pStyle w:val="TAC"/>
              <w:rPr>
                <w:lang w:eastAsia="zh-CN"/>
              </w:rPr>
            </w:pPr>
            <w:r>
              <w:rPr>
                <w:lang w:eastAsia="zh-CN"/>
              </w:rPr>
              <w:t>PRS.1.4 FR2</w:t>
            </w:r>
          </w:p>
        </w:tc>
        <w:tc>
          <w:tcPr>
            <w:tcW w:w="736" w:type="pct"/>
            <w:tcBorders>
              <w:top w:val="single" w:sz="4" w:space="0" w:color="auto"/>
              <w:left w:val="single" w:sz="4" w:space="0" w:color="auto"/>
              <w:bottom w:val="single" w:sz="4" w:space="0" w:color="auto"/>
              <w:right w:val="single" w:sz="4" w:space="0" w:color="auto"/>
            </w:tcBorders>
            <w:hideMark/>
          </w:tcPr>
          <w:p w14:paraId="34480EBC" w14:textId="77777777" w:rsidR="003800B4" w:rsidRDefault="003800B4" w:rsidP="00CE5D3E">
            <w:pPr>
              <w:pStyle w:val="TAC"/>
              <w:rPr>
                <w:lang w:eastAsia="zh-CN"/>
              </w:rPr>
            </w:pPr>
            <w:r>
              <w:rPr>
                <w:lang w:eastAsia="zh-CN"/>
              </w:rPr>
              <w:t>PRS.1.5 FR2</w:t>
            </w:r>
          </w:p>
        </w:tc>
        <w:tc>
          <w:tcPr>
            <w:tcW w:w="685" w:type="pct"/>
            <w:tcBorders>
              <w:top w:val="single" w:sz="4" w:space="0" w:color="auto"/>
              <w:left w:val="single" w:sz="4" w:space="0" w:color="auto"/>
              <w:bottom w:val="single" w:sz="4" w:space="0" w:color="auto"/>
              <w:right w:val="single" w:sz="4" w:space="0" w:color="auto"/>
            </w:tcBorders>
            <w:hideMark/>
          </w:tcPr>
          <w:p w14:paraId="4B6A0AE7" w14:textId="77777777" w:rsidR="003800B4" w:rsidRDefault="003800B4" w:rsidP="00CE5D3E">
            <w:pPr>
              <w:pStyle w:val="TAC"/>
              <w:rPr>
                <w:lang w:val="sv-SE" w:eastAsia="zh-CN"/>
              </w:rPr>
            </w:pPr>
            <w:r>
              <w:rPr>
                <w:lang w:val="sv-SE" w:eastAsia="zh-CN"/>
              </w:rPr>
              <w:t>PRS.1.6 FR2</w:t>
            </w:r>
          </w:p>
        </w:tc>
      </w:tr>
      <w:tr w:rsidR="003800B4" w14:paraId="4D8A185C"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7CC45880" w14:textId="77777777" w:rsidR="003800B4" w:rsidRDefault="003800B4" w:rsidP="00CE5D3E">
            <w:pPr>
              <w:pStyle w:val="TAL"/>
              <w:rPr>
                <w:lang w:eastAsia="zh-CN"/>
              </w:rPr>
            </w:pPr>
            <w:r>
              <w:rPr>
                <w:lang w:eastAsia="zh-CN"/>
              </w:rPr>
              <w:t>Resource index in resource set</w:t>
            </w:r>
          </w:p>
        </w:tc>
        <w:tc>
          <w:tcPr>
            <w:tcW w:w="706" w:type="pct"/>
            <w:tcBorders>
              <w:top w:val="single" w:sz="4" w:space="0" w:color="auto"/>
              <w:left w:val="single" w:sz="4" w:space="0" w:color="auto"/>
              <w:bottom w:val="single" w:sz="4" w:space="0" w:color="auto"/>
              <w:right w:val="single" w:sz="4" w:space="0" w:color="auto"/>
            </w:tcBorders>
            <w:hideMark/>
          </w:tcPr>
          <w:p w14:paraId="138411A7" w14:textId="77777777" w:rsidR="003800B4" w:rsidRDefault="003800B4" w:rsidP="00CE5D3E">
            <w:pPr>
              <w:pStyle w:val="TAC"/>
              <w:rPr>
                <w:lang w:eastAsia="zh-CN"/>
              </w:rPr>
            </w:pPr>
            <w:r>
              <w:rPr>
                <w:lang w:eastAsia="zh-CN"/>
              </w:rPr>
              <w:t>0</w:t>
            </w:r>
          </w:p>
        </w:tc>
        <w:tc>
          <w:tcPr>
            <w:tcW w:w="661" w:type="pct"/>
            <w:tcBorders>
              <w:top w:val="single" w:sz="4" w:space="0" w:color="auto"/>
              <w:left w:val="single" w:sz="4" w:space="0" w:color="auto"/>
              <w:bottom w:val="single" w:sz="4" w:space="0" w:color="auto"/>
              <w:right w:val="single" w:sz="4" w:space="0" w:color="auto"/>
            </w:tcBorders>
            <w:hideMark/>
          </w:tcPr>
          <w:p w14:paraId="4CA5DD8D" w14:textId="77777777" w:rsidR="003800B4" w:rsidRDefault="003800B4" w:rsidP="00CE5D3E">
            <w:pPr>
              <w:pStyle w:val="TAC"/>
              <w:rPr>
                <w:lang w:eastAsia="zh-CN"/>
              </w:rPr>
            </w:pPr>
            <w:r>
              <w:rPr>
                <w:lang w:eastAsia="zh-CN"/>
              </w:rPr>
              <w:t>0</w:t>
            </w:r>
          </w:p>
        </w:tc>
        <w:tc>
          <w:tcPr>
            <w:tcW w:w="353" w:type="pct"/>
            <w:tcBorders>
              <w:top w:val="single" w:sz="4" w:space="0" w:color="auto"/>
              <w:left w:val="single" w:sz="4" w:space="0" w:color="auto"/>
              <w:bottom w:val="single" w:sz="4" w:space="0" w:color="auto"/>
              <w:right w:val="single" w:sz="4" w:space="0" w:color="auto"/>
            </w:tcBorders>
            <w:hideMark/>
          </w:tcPr>
          <w:p w14:paraId="123158AC"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0A2367EC" w14:textId="77777777" w:rsidR="003800B4" w:rsidRDefault="003800B4" w:rsidP="00CE5D3E">
            <w:pPr>
              <w:pStyle w:val="TAC"/>
              <w:rPr>
                <w:lang w:eastAsia="zh-CN"/>
              </w:rPr>
            </w:pPr>
            <w:r>
              <w:rPr>
                <w:lang w:eastAsia="zh-CN"/>
              </w:rPr>
              <w:t>1</w:t>
            </w:r>
          </w:p>
        </w:tc>
        <w:tc>
          <w:tcPr>
            <w:tcW w:w="337" w:type="pct"/>
            <w:tcBorders>
              <w:top w:val="single" w:sz="4" w:space="0" w:color="auto"/>
              <w:left w:val="single" w:sz="4" w:space="0" w:color="auto"/>
              <w:bottom w:val="single" w:sz="4" w:space="0" w:color="auto"/>
              <w:right w:val="single" w:sz="4" w:space="0" w:color="auto"/>
            </w:tcBorders>
            <w:hideMark/>
          </w:tcPr>
          <w:p w14:paraId="0B568D5F" w14:textId="77777777" w:rsidR="003800B4" w:rsidRDefault="003800B4" w:rsidP="00CE5D3E">
            <w:pPr>
              <w:pStyle w:val="TAC"/>
              <w:rPr>
                <w:lang w:eastAsia="zh-CN"/>
              </w:rPr>
            </w:pPr>
            <w:r>
              <w:rPr>
                <w:lang w:eastAsia="zh-CN"/>
              </w:rPr>
              <w:t>0</w:t>
            </w:r>
          </w:p>
        </w:tc>
        <w:tc>
          <w:tcPr>
            <w:tcW w:w="336" w:type="pct"/>
            <w:tcBorders>
              <w:top w:val="single" w:sz="4" w:space="0" w:color="auto"/>
              <w:left w:val="single" w:sz="4" w:space="0" w:color="auto"/>
              <w:bottom w:val="single" w:sz="4" w:space="0" w:color="auto"/>
              <w:right w:val="single" w:sz="4" w:space="0" w:color="auto"/>
            </w:tcBorders>
            <w:hideMark/>
          </w:tcPr>
          <w:p w14:paraId="127A37A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75B6AA3B"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7BAD9716" w14:textId="77777777" w:rsidR="003800B4" w:rsidRDefault="003800B4" w:rsidP="00CE5D3E">
            <w:pPr>
              <w:pStyle w:val="TAC"/>
              <w:rPr>
                <w:lang w:val="sv-SE" w:eastAsia="zh-CN"/>
              </w:rPr>
            </w:pPr>
            <w:r>
              <w:rPr>
                <w:lang w:val="sv-SE" w:eastAsia="zh-CN"/>
              </w:rPr>
              <w:t>0</w:t>
            </w:r>
          </w:p>
        </w:tc>
      </w:tr>
      <w:tr w:rsidR="003800B4" w14:paraId="4FF57152"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5D55484" w14:textId="77777777" w:rsidR="003800B4" w:rsidRDefault="003800B4" w:rsidP="00CE5D3E">
            <w:pPr>
              <w:pStyle w:val="TAL"/>
              <w:rPr>
                <w:lang w:eastAsia="zh-CN"/>
              </w:rPr>
            </w:pPr>
            <w:r>
              <w:rPr>
                <w:lang w:eastAsia="ko-KR"/>
              </w:rPr>
              <w:t>PRS periodicity</w:t>
            </w:r>
          </w:p>
        </w:tc>
        <w:tc>
          <w:tcPr>
            <w:tcW w:w="4134" w:type="pct"/>
            <w:gridSpan w:val="8"/>
            <w:tcBorders>
              <w:top w:val="single" w:sz="4" w:space="0" w:color="auto"/>
              <w:left w:val="single" w:sz="4" w:space="0" w:color="auto"/>
              <w:bottom w:val="single" w:sz="4" w:space="0" w:color="auto"/>
              <w:right w:val="single" w:sz="4" w:space="0" w:color="auto"/>
            </w:tcBorders>
            <w:hideMark/>
          </w:tcPr>
          <w:p w14:paraId="241836A7" w14:textId="77777777" w:rsidR="003800B4" w:rsidRDefault="003800B4" w:rsidP="00CE5D3E">
            <w:pPr>
              <w:pStyle w:val="TAC"/>
              <w:rPr>
                <w:lang w:eastAsia="zh-CN"/>
              </w:rPr>
            </w:pPr>
            <w:r>
              <w:rPr>
                <w:lang w:eastAsia="zh-CN"/>
              </w:rPr>
              <w:t>160 ms</w:t>
            </w:r>
          </w:p>
        </w:tc>
      </w:tr>
      <w:tr w:rsidR="003800B4" w14:paraId="497D2074"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60929AA" w14:textId="77777777" w:rsidR="003800B4" w:rsidRDefault="003800B4" w:rsidP="00CE5D3E">
            <w:pPr>
              <w:pStyle w:val="TAL"/>
              <w:rPr>
                <w:lang w:eastAsia="zh-CN"/>
              </w:rPr>
            </w:pPr>
            <w:r>
              <w:rPr>
                <w:lang w:eastAsia="ko-KR"/>
              </w:rPr>
              <w:t>PRS Resource set slot offset</w:t>
            </w:r>
            <w:r>
              <w:rPr>
                <w:vertAlign w:val="superscript"/>
                <w:lang w:eastAsia="ko-KR"/>
              </w:rPr>
              <w:t xml:space="preserve"> Note</w:t>
            </w:r>
            <w:r>
              <w:rPr>
                <w:vertAlign w:val="superscript"/>
                <w:lang w:eastAsia="zh-CN"/>
              </w:rPr>
              <w:t xml:space="preserve"> 1</w:t>
            </w:r>
          </w:p>
        </w:tc>
        <w:tc>
          <w:tcPr>
            <w:tcW w:w="4134" w:type="pct"/>
            <w:gridSpan w:val="8"/>
            <w:tcBorders>
              <w:top w:val="single" w:sz="4" w:space="0" w:color="auto"/>
              <w:left w:val="single" w:sz="4" w:space="0" w:color="auto"/>
              <w:bottom w:val="single" w:sz="4" w:space="0" w:color="auto"/>
              <w:right w:val="single" w:sz="4" w:space="0" w:color="auto"/>
            </w:tcBorders>
            <w:hideMark/>
          </w:tcPr>
          <w:p w14:paraId="78900E2F" w14:textId="77777777" w:rsidR="003800B4" w:rsidRDefault="003800B4" w:rsidP="00CE5D3E">
            <w:pPr>
              <w:pStyle w:val="TAC"/>
              <w:rPr>
                <w:lang w:eastAsia="zh-CN"/>
              </w:rPr>
            </w:pPr>
            <w:r>
              <w:rPr>
                <w:lang w:eastAsia="zh-CN"/>
              </w:rPr>
              <w:t xml:space="preserve">10 ms </w:t>
            </w:r>
          </w:p>
        </w:tc>
      </w:tr>
      <w:tr w:rsidR="003800B4" w14:paraId="5881BA4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052D3E3" w14:textId="77777777" w:rsidR="003800B4" w:rsidRDefault="003800B4" w:rsidP="00CE5D3E">
            <w:pPr>
              <w:pStyle w:val="TAL"/>
              <w:rPr>
                <w:lang w:eastAsia="zh-CN"/>
              </w:rPr>
            </w:pPr>
            <w:r>
              <w:rPr>
                <w:lang w:eastAsia="ko-KR"/>
              </w:rPr>
              <w:t>PRS Resource slot offset (slot)</w:t>
            </w:r>
            <w:r>
              <w:rPr>
                <w:vertAlign w:val="superscript"/>
                <w:lang w:eastAsia="ko-KR"/>
              </w:rPr>
              <w:t xml:space="preserve"> Note</w:t>
            </w:r>
            <w:r>
              <w:rPr>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64978BD2" w14:textId="77777777" w:rsidR="003800B4" w:rsidRDefault="003800B4" w:rsidP="00CE5D3E">
            <w:pPr>
              <w:pStyle w:val="TAC"/>
              <w:rPr>
                <w:lang w:eastAsia="zh-CN"/>
              </w:rPr>
            </w:pPr>
            <w:r>
              <w:rPr>
                <w:lang w:eastAsia="zh-CN"/>
              </w:rPr>
              <w:t xml:space="preserve">0 </w:t>
            </w:r>
          </w:p>
        </w:tc>
        <w:tc>
          <w:tcPr>
            <w:tcW w:w="661" w:type="pct"/>
            <w:tcBorders>
              <w:top w:val="single" w:sz="4" w:space="0" w:color="auto"/>
              <w:left w:val="single" w:sz="4" w:space="0" w:color="auto"/>
              <w:bottom w:val="single" w:sz="4" w:space="0" w:color="auto"/>
              <w:right w:val="single" w:sz="4" w:space="0" w:color="auto"/>
            </w:tcBorders>
            <w:hideMark/>
          </w:tcPr>
          <w:p w14:paraId="24DBE7C2"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2356C99B" w14:textId="77777777" w:rsidR="003800B4" w:rsidRDefault="003800B4" w:rsidP="00CE5D3E">
            <w:pPr>
              <w:pStyle w:val="TAC"/>
              <w:rPr>
                <w:lang w:eastAsia="zh-CN"/>
              </w:rPr>
            </w:pPr>
            <w:r>
              <w:rPr>
                <w:lang w:eastAsia="zh-CN"/>
              </w:rPr>
              <w:t>0</w:t>
            </w:r>
          </w:p>
        </w:tc>
        <w:tc>
          <w:tcPr>
            <w:tcW w:w="673" w:type="pct"/>
            <w:gridSpan w:val="2"/>
            <w:tcBorders>
              <w:top w:val="single" w:sz="4" w:space="0" w:color="auto"/>
              <w:left w:val="single" w:sz="4" w:space="0" w:color="auto"/>
              <w:bottom w:val="single" w:sz="4" w:space="0" w:color="auto"/>
              <w:right w:val="single" w:sz="4" w:space="0" w:color="auto"/>
            </w:tcBorders>
            <w:hideMark/>
          </w:tcPr>
          <w:p w14:paraId="538107C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1813B67C"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474C6313" w14:textId="77777777" w:rsidR="003800B4" w:rsidRDefault="003800B4" w:rsidP="00CE5D3E">
            <w:pPr>
              <w:pStyle w:val="TAC"/>
              <w:rPr>
                <w:lang w:val="sv-SE" w:eastAsia="zh-CN"/>
              </w:rPr>
            </w:pPr>
            <w:r>
              <w:rPr>
                <w:lang w:val="sv-SE" w:eastAsia="zh-CN"/>
              </w:rPr>
              <w:t>0</w:t>
            </w:r>
          </w:p>
        </w:tc>
      </w:tr>
      <w:tr w:rsidR="003800B4" w14:paraId="3EA0A285"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03D4F31E" w14:textId="77777777" w:rsidR="003800B4" w:rsidRDefault="003800B4" w:rsidP="00CE5D3E">
            <w:pPr>
              <w:pStyle w:val="TAL"/>
              <w:rPr>
                <w:lang w:eastAsia="zh-CN"/>
              </w:rPr>
            </w:pPr>
            <w:r>
              <w:rPr>
                <w:lang w:eastAsia="ko-KR"/>
              </w:rPr>
              <w:t>PRS RE offset</w:t>
            </w:r>
            <w:r>
              <w:rPr>
                <w:vertAlign w:val="superscript"/>
                <w:lang w:eastAsia="ko-KR"/>
              </w:rPr>
              <w:t xml:space="preserve"> Note</w:t>
            </w:r>
            <w:r>
              <w:rPr>
                <w:vertAlign w:val="superscript"/>
                <w:lang w:eastAsia="zh-CN"/>
              </w:rPr>
              <w:t xml:space="preserve"> 1</w:t>
            </w:r>
          </w:p>
        </w:tc>
        <w:tc>
          <w:tcPr>
            <w:tcW w:w="1367" w:type="pct"/>
            <w:gridSpan w:val="2"/>
            <w:tcBorders>
              <w:top w:val="single" w:sz="4" w:space="0" w:color="auto"/>
              <w:left w:val="single" w:sz="4" w:space="0" w:color="auto"/>
              <w:bottom w:val="single" w:sz="4" w:space="0" w:color="auto"/>
              <w:right w:val="single" w:sz="4" w:space="0" w:color="auto"/>
            </w:tcBorders>
            <w:hideMark/>
          </w:tcPr>
          <w:p w14:paraId="1B7F82E5"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53" w:type="pct"/>
            <w:tcBorders>
              <w:top w:val="single" w:sz="4" w:space="0" w:color="auto"/>
              <w:left w:val="single" w:sz="4" w:space="0" w:color="auto"/>
              <w:bottom w:val="single" w:sz="4" w:space="0" w:color="auto"/>
              <w:right w:val="single" w:sz="4" w:space="0" w:color="auto"/>
            </w:tcBorders>
            <w:hideMark/>
          </w:tcPr>
          <w:p w14:paraId="05CD3920" w14:textId="77777777" w:rsidR="003800B4" w:rsidRDefault="003800B4" w:rsidP="00CE5D3E">
            <w:pPr>
              <w:pStyle w:val="TAC"/>
              <w:rPr>
                <w:lang w:eastAsia="zh-CN"/>
              </w:rPr>
            </w:pPr>
            <w:r>
              <w:rPr>
                <w:lang w:eastAsia="zh-CN"/>
              </w:rPr>
              <w:t>0</w:t>
            </w:r>
          </w:p>
        </w:tc>
        <w:tc>
          <w:tcPr>
            <w:tcW w:w="320" w:type="pct"/>
            <w:tcBorders>
              <w:top w:val="single" w:sz="4" w:space="0" w:color="auto"/>
              <w:left w:val="single" w:sz="4" w:space="0" w:color="auto"/>
              <w:bottom w:val="single" w:sz="4" w:space="0" w:color="auto"/>
              <w:right w:val="single" w:sz="4" w:space="0" w:color="auto"/>
            </w:tcBorders>
            <w:hideMark/>
          </w:tcPr>
          <w:p w14:paraId="2D15415D" w14:textId="77777777" w:rsidR="003800B4" w:rsidRDefault="003800B4" w:rsidP="00CE5D3E">
            <w:pPr>
              <w:pStyle w:val="TAC"/>
              <w:rPr>
                <w:lang w:eastAsia="zh-CN"/>
              </w:rPr>
            </w:pPr>
            <w:r>
              <w:rPr>
                <w:lang w:eastAsia="zh-CN"/>
              </w:rPr>
              <w:t>1</w:t>
            </w:r>
            <w:r>
              <w:rPr>
                <w:vertAlign w:val="superscript"/>
                <w:lang w:eastAsia="ko-KR"/>
              </w:rPr>
              <w:t xml:space="preserve"> </w:t>
            </w:r>
          </w:p>
        </w:tc>
        <w:tc>
          <w:tcPr>
            <w:tcW w:w="337" w:type="pct"/>
            <w:tcBorders>
              <w:top w:val="single" w:sz="4" w:space="0" w:color="auto"/>
              <w:left w:val="single" w:sz="4" w:space="0" w:color="auto"/>
              <w:bottom w:val="single" w:sz="4" w:space="0" w:color="auto"/>
              <w:right w:val="single" w:sz="4" w:space="0" w:color="auto"/>
            </w:tcBorders>
            <w:hideMark/>
          </w:tcPr>
          <w:p w14:paraId="2379643B" w14:textId="77777777" w:rsidR="003800B4" w:rsidRDefault="003800B4" w:rsidP="00CE5D3E">
            <w:pPr>
              <w:pStyle w:val="TAC"/>
              <w:rPr>
                <w:lang w:eastAsia="zh-CN"/>
              </w:rPr>
            </w:pPr>
            <w:r>
              <w:rPr>
                <w:lang w:eastAsia="zh-CN"/>
              </w:rPr>
              <w:t>0</w:t>
            </w:r>
            <w:r>
              <w:rPr>
                <w:vertAlign w:val="superscript"/>
                <w:lang w:eastAsia="ko-KR"/>
              </w:rPr>
              <w:t xml:space="preserve"> </w:t>
            </w:r>
          </w:p>
        </w:tc>
        <w:tc>
          <w:tcPr>
            <w:tcW w:w="336" w:type="pct"/>
            <w:tcBorders>
              <w:top w:val="single" w:sz="4" w:space="0" w:color="auto"/>
              <w:left w:val="single" w:sz="4" w:space="0" w:color="auto"/>
              <w:bottom w:val="single" w:sz="4" w:space="0" w:color="auto"/>
              <w:right w:val="single" w:sz="4" w:space="0" w:color="auto"/>
            </w:tcBorders>
            <w:hideMark/>
          </w:tcPr>
          <w:p w14:paraId="0306DDF0" w14:textId="77777777" w:rsidR="003800B4" w:rsidRDefault="003800B4" w:rsidP="00CE5D3E">
            <w:pPr>
              <w:pStyle w:val="TAC"/>
              <w:rPr>
                <w:lang w:eastAsia="zh-CN"/>
              </w:rPr>
            </w:pPr>
            <w:r>
              <w:rPr>
                <w:lang w:eastAsia="zh-CN"/>
              </w:rPr>
              <w:t xml:space="preserve">1 </w:t>
            </w:r>
          </w:p>
        </w:tc>
        <w:tc>
          <w:tcPr>
            <w:tcW w:w="736" w:type="pct"/>
            <w:tcBorders>
              <w:top w:val="single" w:sz="4" w:space="0" w:color="auto"/>
              <w:left w:val="single" w:sz="4" w:space="0" w:color="auto"/>
              <w:bottom w:val="single" w:sz="4" w:space="0" w:color="auto"/>
              <w:right w:val="single" w:sz="4" w:space="0" w:color="auto"/>
            </w:tcBorders>
            <w:hideMark/>
          </w:tcPr>
          <w:p w14:paraId="397D0400" w14:textId="77777777" w:rsidR="003800B4" w:rsidRDefault="003800B4" w:rsidP="00CE5D3E">
            <w:pPr>
              <w:pStyle w:val="TAC"/>
              <w:rPr>
                <w:lang w:eastAsia="zh-CN"/>
              </w:rPr>
            </w:pPr>
            <w:r>
              <w:rPr>
                <w:lang w:eastAsia="zh-CN"/>
              </w:rPr>
              <w:t>0</w:t>
            </w:r>
          </w:p>
        </w:tc>
        <w:tc>
          <w:tcPr>
            <w:tcW w:w="685" w:type="pct"/>
            <w:tcBorders>
              <w:top w:val="single" w:sz="4" w:space="0" w:color="auto"/>
              <w:left w:val="single" w:sz="4" w:space="0" w:color="auto"/>
              <w:bottom w:val="single" w:sz="4" w:space="0" w:color="auto"/>
              <w:right w:val="single" w:sz="4" w:space="0" w:color="auto"/>
            </w:tcBorders>
            <w:hideMark/>
          </w:tcPr>
          <w:p w14:paraId="0C0F363E" w14:textId="77777777" w:rsidR="003800B4" w:rsidRDefault="003800B4" w:rsidP="00CE5D3E">
            <w:pPr>
              <w:pStyle w:val="TAC"/>
              <w:rPr>
                <w:lang w:val="sv-SE" w:eastAsia="zh-CN"/>
              </w:rPr>
            </w:pPr>
            <w:r>
              <w:rPr>
                <w:lang w:val="sv-SE" w:eastAsia="zh-CN"/>
              </w:rPr>
              <w:t>0</w:t>
            </w:r>
          </w:p>
        </w:tc>
      </w:tr>
      <w:tr w:rsidR="003800B4" w14:paraId="3C1F89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387926C" w14:textId="77777777" w:rsidR="003800B4" w:rsidRDefault="003800B4" w:rsidP="00CE5D3E">
            <w:pPr>
              <w:pStyle w:val="TAL"/>
              <w:rPr>
                <w:lang w:eastAsia="zh-CN"/>
              </w:rPr>
            </w:pPr>
            <w:r>
              <w:rPr>
                <w:lang w:eastAsia="ko-KR"/>
              </w:rPr>
              <w:t>SCS</w:t>
            </w:r>
          </w:p>
        </w:tc>
        <w:tc>
          <w:tcPr>
            <w:tcW w:w="4134" w:type="pct"/>
            <w:gridSpan w:val="8"/>
            <w:tcBorders>
              <w:top w:val="single" w:sz="4" w:space="0" w:color="auto"/>
              <w:left w:val="single" w:sz="4" w:space="0" w:color="auto"/>
              <w:bottom w:val="single" w:sz="4" w:space="0" w:color="auto"/>
              <w:right w:val="single" w:sz="4" w:space="0" w:color="auto"/>
            </w:tcBorders>
            <w:hideMark/>
          </w:tcPr>
          <w:p w14:paraId="7309055C" w14:textId="77777777" w:rsidR="003800B4" w:rsidRDefault="003800B4" w:rsidP="00CE5D3E">
            <w:pPr>
              <w:pStyle w:val="TAC"/>
              <w:rPr>
                <w:lang w:eastAsia="zh-CN"/>
              </w:rPr>
            </w:pPr>
            <w:r>
              <w:rPr>
                <w:lang w:eastAsia="zh-CN"/>
              </w:rPr>
              <w:t>120 kHz</w:t>
            </w:r>
          </w:p>
        </w:tc>
      </w:tr>
      <w:tr w:rsidR="003800B4" w14:paraId="4782463F"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20E0DBE1" w14:textId="77777777" w:rsidR="003800B4" w:rsidRDefault="003800B4" w:rsidP="00CE5D3E">
            <w:pPr>
              <w:pStyle w:val="TAL"/>
              <w:rPr>
                <w:lang w:eastAsia="zh-CN"/>
              </w:rPr>
            </w:pPr>
            <w:r>
              <w:rPr>
                <w:lang w:eastAsia="ko-KR"/>
              </w:rPr>
              <w:t>PRS comb size</w:t>
            </w:r>
          </w:p>
        </w:tc>
        <w:tc>
          <w:tcPr>
            <w:tcW w:w="706" w:type="pct"/>
            <w:tcBorders>
              <w:top w:val="single" w:sz="4" w:space="0" w:color="auto"/>
              <w:left w:val="single" w:sz="4" w:space="0" w:color="auto"/>
              <w:bottom w:val="single" w:sz="4" w:space="0" w:color="auto"/>
              <w:right w:val="single" w:sz="4" w:space="0" w:color="auto"/>
            </w:tcBorders>
            <w:hideMark/>
          </w:tcPr>
          <w:p w14:paraId="6D5FFDBC"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1695FB94"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12E10DFF"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EE2B013"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3989AAD6"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16B96BA" w14:textId="77777777" w:rsidR="003800B4" w:rsidRDefault="003800B4" w:rsidP="00CE5D3E">
            <w:pPr>
              <w:pStyle w:val="TAC"/>
              <w:rPr>
                <w:lang w:val="sv-SE" w:eastAsia="zh-CN"/>
              </w:rPr>
            </w:pPr>
            <w:r>
              <w:rPr>
                <w:lang w:val="sv-SE" w:eastAsia="zh-CN"/>
              </w:rPr>
              <w:t>4</w:t>
            </w:r>
          </w:p>
        </w:tc>
      </w:tr>
      <w:tr w:rsidR="003800B4" w14:paraId="668CBAA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BCDAF48" w14:textId="77777777" w:rsidR="003800B4" w:rsidRDefault="003800B4" w:rsidP="00CE5D3E">
            <w:pPr>
              <w:pStyle w:val="TAL"/>
              <w:rPr>
                <w:lang w:eastAsia="zh-CN"/>
              </w:rPr>
            </w:pPr>
            <w:r>
              <w:rPr>
                <w:lang w:eastAsia="ko-KR"/>
              </w:rPr>
              <w:t>Number of PRS symbol</w:t>
            </w:r>
          </w:p>
        </w:tc>
        <w:tc>
          <w:tcPr>
            <w:tcW w:w="706" w:type="pct"/>
            <w:tcBorders>
              <w:top w:val="single" w:sz="4" w:space="0" w:color="auto"/>
              <w:left w:val="single" w:sz="4" w:space="0" w:color="auto"/>
              <w:bottom w:val="single" w:sz="4" w:space="0" w:color="auto"/>
              <w:right w:val="single" w:sz="4" w:space="0" w:color="auto"/>
            </w:tcBorders>
            <w:hideMark/>
          </w:tcPr>
          <w:p w14:paraId="4CCA5989" w14:textId="77777777" w:rsidR="003800B4" w:rsidRDefault="003800B4" w:rsidP="00CE5D3E">
            <w:pPr>
              <w:pStyle w:val="TAC"/>
              <w:rPr>
                <w:lang w:eastAsia="zh-CN"/>
              </w:rPr>
            </w:pPr>
            <w:r>
              <w:rPr>
                <w:lang w:eastAsia="zh-CN"/>
              </w:rPr>
              <w:t>4</w:t>
            </w:r>
          </w:p>
        </w:tc>
        <w:tc>
          <w:tcPr>
            <w:tcW w:w="661" w:type="pct"/>
            <w:tcBorders>
              <w:top w:val="single" w:sz="4" w:space="0" w:color="auto"/>
              <w:left w:val="single" w:sz="4" w:space="0" w:color="auto"/>
              <w:bottom w:val="single" w:sz="4" w:space="0" w:color="auto"/>
              <w:right w:val="single" w:sz="4" w:space="0" w:color="auto"/>
            </w:tcBorders>
            <w:hideMark/>
          </w:tcPr>
          <w:p w14:paraId="09D9CAB1"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341ADB0" w14:textId="77777777" w:rsidR="003800B4" w:rsidRDefault="003800B4" w:rsidP="00CE5D3E">
            <w:pPr>
              <w:pStyle w:val="TAC"/>
              <w:rPr>
                <w:lang w:eastAsia="zh-CN"/>
              </w:rPr>
            </w:pPr>
            <w:r>
              <w:rPr>
                <w:lang w:eastAsia="zh-CN"/>
              </w:rPr>
              <w:t>4</w:t>
            </w:r>
          </w:p>
        </w:tc>
        <w:tc>
          <w:tcPr>
            <w:tcW w:w="673" w:type="pct"/>
            <w:gridSpan w:val="2"/>
            <w:tcBorders>
              <w:top w:val="single" w:sz="4" w:space="0" w:color="auto"/>
              <w:left w:val="single" w:sz="4" w:space="0" w:color="auto"/>
              <w:bottom w:val="single" w:sz="4" w:space="0" w:color="auto"/>
              <w:right w:val="single" w:sz="4" w:space="0" w:color="auto"/>
            </w:tcBorders>
            <w:hideMark/>
          </w:tcPr>
          <w:p w14:paraId="09B0F40F" w14:textId="77777777" w:rsidR="003800B4" w:rsidRDefault="003800B4" w:rsidP="00CE5D3E">
            <w:pPr>
              <w:pStyle w:val="TAC"/>
              <w:rPr>
                <w:lang w:eastAsia="zh-CN"/>
              </w:rPr>
            </w:pPr>
            <w:r>
              <w:rPr>
                <w:lang w:eastAsia="zh-CN"/>
              </w:rPr>
              <w:t>4</w:t>
            </w:r>
          </w:p>
        </w:tc>
        <w:tc>
          <w:tcPr>
            <w:tcW w:w="736" w:type="pct"/>
            <w:tcBorders>
              <w:top w:val="single" w:sz="4" w:space="0" w:color="auto"/>
              <w:left w:val="single" w:sz="4" w:space="0" w:color="auto"/>
              <w:bottom w:val="single" w:sz="4" w:space="0" w:color="auto"/>
              <w:right w:val="single" w:sz="4" w:space="0" w:color="auto"/>
            </w:tcBorders>
            <w:hideMark/>
          </w:tcPr>
          <w:p w14:paraId="648FA2FD" w14:textId="77777777" w:rsidR="003800B4" w:rsidRDefault="003800B4" w:rsidP="00CE5D3E">
            <w:pPr>
              <w:pStyle w:val="TAC"/>
              <w:rPr>
                <w:lang w:eastAsia="zh-CN"/>
              </w:rPr>
            </w:pPr>
            <w:r>
              <w:rPr>
                <w:lang w:eastAsia="zh-CN"/>
              </w:rPr>
              <w:t>4</w:t>
            </w:r>
          </w:p>
        </w:tc>
        <w:tc>
          <w:tcPr>
            <w:tcW w:w="685" w:type="pct"/>
            <w:tcBorders>
              <w:top w:val="single" w:sz="4" w:space="0" w:color="auto"/>
              <w:left w:val="single" w:sz="4" w:space="0" w:color="auto"/>
              <w:bottom w:val="single" w:sz="4" w:space="0" w:color="auto"/>
              <w:right w:val="single" w:sz="4" w:space="0" w:color="auto"/>
            </w:tcBorders>
            <w:hideMark/>
          </w:tcPr>
          <w:p w14:paraId="756CB5F0" w14:textId="77777777" w:rsidR="003800B4" w:rsidRDefault="003800B4" w:rsidP="00CE5D3E">
            <w:pPr>
              <w:pStyle w:val="TAC"/>
              <w:rPr>
                <w:lang w:val="sv-SE" w:eastAsia="zh-CN"/>
              </w:rPr>
            </w:pPr>
            <w:r>
              <w:rPr>
                <w:lang w:val="sv-SE" w:eastAsia="zh-CN"/>
              </w:rPr>
              <w:t>4</w:t>
            </w:r>
          </w:p>
        </w:tc>
      </w:tr>
      <w:tr w:rsidR="003800B4" w14:paraId="04D5B62D"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3FE0E232" w14:textId="77777777" w:rsidR="003800B4" w:rsidRDefault="003800B4" w:rsidP="00CE5D3E">
            <w:pPr>
              <w:pStyle w:val="TAL"/>
              <w:rPr>
                <w:lang w:eastAsia="zh-CN"/>
              </w:rPr>
            </w:pPr>
            <w:r>
              <w:rPr>
                <w:lang w:eastAsia="ko-KR"/>
              </w:rPr>
              <w:t xml:space="preserve">Repetion factor </w:t>
            </w:r>
          </w:p>
        </w:tc>
        <w:tc>
          <w:tcPr>
            <w:tcW w:w="706" w:type="pct"/>
            <w:tcBorders>
              <w:top w:val="single" w:sz="4" w:space="0" w:color="auto"/>
              <w:left w:val="single" w:sz="4" w:space="0" w:color="auto"/>
              <w:bottom w:val="single" w:sz="4" w:space="0" w:color="auto"/>
              <w:right w:val="single" w:sz="4" w:space="0" w:color="auto"/>
            </w:tcBorders>
            <w:hideMark/>
          </w:tcPr>
          <w:p w14:paraId="31526FFB" w14:textId="77777777" w:rsidR="003800B4" w:rsidRDefault="003800B4" w:rsidP="00CE5D3E">
            <w:pPr>
              <w:pStyle w:val="TAC"/>
              <w:rPr>
                <w:lang w:eastAsia="zh-CN"/>
              </w:rPr>
            </w:pPr>
            <w:r>
              <w:rPr>
                <w:lang w:eastAsia="zh-CN"/>
              </w:rPr>
              <w:t>2</w:t>
            </w:r>
          </w:p>
        </w:tc>
        <w:tc>
          <w:tcPr>
            <w:tcW w:w="661" w:type="pct"/>
            <w:tcBorders>
              <w:top w:val="single" w:sz="4" w:space="0" w:color="auto"/>
              <w:left w:val="single" w:sz="4" w:space="0" w:color="auto"/>
              <w:bottom w:val="single" w:sz="4" w:space="0" w:color="auto"/>
              <w:right w:val="single" w:sz="4" w:space="0" w:color="auto"/>
            </w:tcBorders>
            <w:hideMark/>
          </w:tcPr>
          <w:p w14:paraId="429EC587"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600CA19C" w14:textId="77777777" w:rsidR="003800B4" w:rsidRDefault="003800B4" w:rsidP="00CE5D3E">
            <w:pPr>
              <w:pStyle w:val="TAC"/>
              <w:rPr>
                <w:lang w:eastAsia="zh-CN"/>
              </w:rPr>
            </w:pPr>
            <w:r>
              <w:rPr>
                <w:lang w:eastAsia="zh-CN"/>
              </w:rPr>
              <w:t>2</w:t>
            </w:r>
          </w:p>
        </w:tc>
        <w:tc>
          <w:tcPr>
            <w:tcW w:w="673" w:type="pct"/>
            <w:gridSpan w:val="2"/>
            <w:tcBorders>
              <w:top w:val="single" w:sz="4" w:space="0" w:color="auto"/>
              <w:left w:val="single" w:sz="4" w:space="0" w:color="auto"/>
              <w:bottom w:val="single" w:sz="4" w:space="0" w:color="auto"/>
              <w:right w:val="single" w:sz="4" w:space="0" w:color="auto"/>
            </w:tcBorders>
            <w:hideMark/>
          </w:tcPr>
          <w:p w14:paraId="5FA0C825"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362B118D"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2D4D2D75" w14:textId="77777777" w:rsidR="003800B4" w:rsidRDefault="003800B4" w:rsidP="00CE5D3E">
            <w:pPr>
              <w:pStyle w:val="TAC"/>
              <w:rPr>
                <w:lang w:val="sv-SE" w:eastAsia="zh-CN"/>
              </w:rPr>
            </w:pPr>
            <w:r>
              <w:rPr>
                <w:lang w:val="sv-SE" w:eastAsia="zh-CN"/>
              </w:rPr>
              <w:t>6</w:t>
            </w:r>
          </w:p>
        </w:tc>
      </w:tr>
      <w:tr w:rsidR="003800B4" w14:paraId="0715E6B9"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15BA9991" w14:textId="77777777" w:rsidR="003800B4" w:rsidRDefault="003800B4" w:rsidP="00CE5D3E">
            <w:pPr>
              <w:pStyle w:val="TAL"/>
              <w:rPr>
                <w:lang w:eastAsia="zh-CN"/>
              </w:rPr>
            </w:pPr>
            <w:r>
              <w:rPr>
                <w:lang w:eastAsia="zh-CN"/>
              </w:rPr>
              <w:t>PRS resource time gap (slot)</w:t>
            </w:r>
          </w:p>
        </w:tc>
        <w:tc>
          <w:tcPr>
            <w:tcW w:w="706" w:type="pct"/>
            <w:tcBorders>
              <w:top w:val="single" w:sz="4" w:space="0" w:color="auto"/>
              <w:left w:val="single" w:sz="4" w:space="0" w:color="auto"/>
              <w:bottom w:val="single" w:sz="4" w:space="0" w:color="auto"/>
              <w:right w:val="single" w:sz="4" w:space="0" w:color="auto"/>
            </w:tcBorders>
            <w:hideMark/>
          </w:tcPr>
          <w:p w14:paraId="32A21283" w14:textId="77777777" w:rsidR="003800B4" w:rsidRDefault="003800B4" w:rsidP="00CE5D3E">
            <w:pPr>
              <w:pStyle w:val="TAC"/>
              <w:rPr>
                <w:lang w:eastAsia="zh-CN"/>
              </w:rPr>
            </w:pPr>
            <w:r>
              <w:rPr>
                <w:lang w:eastAsia="zh-CN"/>
              </w:rPr>
              <w:t>1</w:t>
            </w:r>
          </w:p>
        </w:tc>
        <w:tc>
          <w:tcPr>
            <w:tcW w:w="661" w:type="pct"/>
            <w:tcBorders>
              <w:top w:val="single" w:sz="4" w:space="0" w:color="auto"/>
              <w:left w:val="single" w:sz="4" w:space="0" w:color="auto"/>
              <w:bottom w:val="single" w:sz="4" w:space="0" w:color="auto"/>
              <w:right w:val="single" w:sz="4" w:space="0" w:color="auto"/>
            </w:tcBorders>
            <w:hideMark/>
          </w:tcPr>
          <w:p w14:paraId="0EAD065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1ED89D15" w14:textId="77777777" w:rsidR="003800B4" w:rsidRDefault="003800B4" w:rsidP="00CE5D3E">
            <w:pPr>
              <w:pStyle w:val="TAC"/>
              <w:rPr>
                <w:lang w:eastAsia="zh-CN"/>
              </w:rPr>
            </w:pPr>
            <w:r>
              <w:rPr>
                <w:lang w:eastAsia="zh-CN"/>
              </w:rPr>
              <w:t>1</w:t>
            </w:r>
          </w:p>
        </w:tc>
        <w:tc>
          <w:tcPr>
            <w:tcW w:w="673" w:type="pct"/>
            <w:gridSpan w:val="2"/>
            <w:tcBorders>
              <w:top w:val="single" w:sz="4" w:space="0" w:color="auto"/>
              <w:left w:val="single" w:sz="4" w:space="0" w:color="auto"/>
              <w:bottom w:val="single" w:sz="4" w:space="0" w:color="auto"/>
              <w:right w:val="single" w:sz="4" w:space="0" w:color="auto"/>
            </w:tcBorders>
            <w:hideMark/>
          </w:tcPr>
          <w:p w14:paraId="770EFCED" w14:textId="77777777" w:rsidR="003800B4" w:rsidRDefault="003800B4" w:rsidP="00CE5D3E">
            <w:pPr>
              <w:pStyle w:val="TAC"/>
              <w:rPr>
                <w:lang w:eastAsia="zh-CN"/>
              </w:rPr>
            </w:pPr>
            <w:r>
              <w:rPr>
                <w:lang w:eastAsia="zh-CN"/>
              </w:rPr>
              <w:t>1</w:t>
            </w:r>
          </w:p>
        </w:tc>
        <w:tc>
          <w:tcPr>
            <w:tcW w:w="736" w:type="pct"/>
            <w:tcBorders>
              <w:top w:val="single" w:sz="4" w:space="0" w:color="auto"/>
              <w:left w:val="single" w:sz="4" w:space="0" w:color="auto"/>
              <w:bottom w:val="single" w:sz="4" w:space="0" w:color="auto"/>
              <w:right w:val="single" w:sz="4" w:space="0" w:color="auto"/>
            </w:tcBorders>
            <w:hideMark/>
          </w:tcPr>
          <w:p w14:paraId="150A092F" w14:textId="77777777" w:rsidR="003800B4" w:rsidRDefault="003800B4" w:rsidP="00CE5D3E">
            <w:pPr>
              <w:pStyle w:val="TAC"/>
              <w:rPr>
                <w:lang w:eastAsia="zh-CN"/>
              </w:rPr>
            </w:pPr>
            <w:r>
              <w:rPr>
                <w:lang w:eastAsia="zh-CN"/>
              </w:rPr>
              <w:t>1</w:t>
            </w:r>
          </w:p>
        </w:tc>
        <w:tc>
          <w:tcPr>
            <w:tcW w:w="685" w:type="pct"/>
            <w:tcBorders>
              <w:top w:val="single" w:sz="4" w:space="0" w:color="auto"/>
              <w:left w:val="single" w:sz="4" w:space="0" w:color="auto"/>
              <w:bottom w:val="single" w:sz="4" w:space="0" w:color="auto"/>
              <w:right w:val="single" w:sz="4" w:space="0" w:color="auto"/>
            </w:tcBorders>
            <w:hideMark/>
          </w:tcPr>
          <w:p w14:paraId="3D0F17EE" w14:textId="77777777" w:rsidR="003800B4" w:rsidRDefault="003800B4" w:rsidP="00CE5D3E">
            <w:pPr>
              <w:pStyle w:val="TAC"/>
              <w:rPr>
                <w:lang w:val="sv-SE" w:eastAsia="zh-CN"/>
              </w:rPr>
            </w:pPr>
            <w:r>
              <w:rPr>
                <w:lang w:val="sv-SE" w:eastAsia="zh-CN"/>
              </w:rPr>
              <w:t>1</w:t>
            </w:r>
          </w:p>
        </w:tc>
      </w:tr>
      <w:tr w:rsidR="003800B4" w14:paraId="3E7FAA3E"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6E40F1D7" w14:textId="77777777" w:rsidR="003800B4" w:rsidRDefault="003800B4" w:rsidP="00CE5D3E">
            <w:pPr>
              <w:pStyle w:val="TAL"/>
              <w:rPr>
                <w:lang w:eastAsia="zh-CN"/>
              </w:rPr>
            </w:pPr>
            <w:r>
              <w:rPr>
                <w:rFonts w:cs="Arial"/>
                <w:lang w:eastAsia="ko-KR"/>
              </w:rPr>
              <w:t>PRB numbers containing PRS within channel BW</w:t>
            </w:r>
            <w:r>
              <w:rPr>
                <w:rFonts w:cs="Arial"/>
                <w:vertAlign w:val="superscript"/>
                <w:lang w:eastAsia="ko-KR"/>
              </w:rPr>
              <w:t xml:space="preserve"> Note</w:t>
            </w:r>
            <w:r>
              <w:rPr>
                <w:rFonts w:cs="Arial"/>
                <w:vertAlign w:val="superscript"/>
                <w:lang w:eastAsia="zh-CN"/>
              </w:rPr>
              <w:t xml:space="preserve"> 1</w:t>
            </w:r>
          </w:p>
        </w:tc>
        <w:tc>
          <w:tcPr>
            <w:tcW w:w="706" w:type="pct"/>
            <w:tcBorders>
              <w:top w:val="single" w:sz="4" w:space="0" w:color="auto"/>
              <w:left w:val="single" w:sz="4" w:space="0" w:color="auto"/>
              <w:bottom w:val="single" w:sz="4" w:space="0" w:color="auto"/>
              <w:right w:val="single" w:sz="4" w:space="0" w:color="auto"/>
            </w:tcBorders>
            <w:hideMark/>
          </w:tcPr>
          <w:p w14:paraId="4C8AAC82" w14:textId="77777777" w:rsidR="003800B4" w:rsidRDefault="003800B4" w:rsidP="00CE5D3E">
            <w:pPr>
              <w:pStyle w:val="TAC"/>
              <w:rPr>
                <w:lang w:eastAsia="zh-CN"/>
              </w:rPr>
            </w:pPr>
            <w:r>
              <w:rPr>
                <w:lang w:eastAsia="zh-CN"/>
              </w:rPr>
              <w:t>0-31</w:t>
            </w:r>
          </w:p>
        </w:tc>
        <w:tc>
          <w:tcPr>
            <w:tcW w:w="661" w:type="pct"/>
            <w:tcBorders>
              <w:top w:val="single" w:sz="4" w:space="0" w:color="auto"/>
              <w:left w:val="single" w:sz="4" w:space="0" w:color="auto"/>
              <w:bottom w:val="single" w:sz="4" w:space="0" w:color="auto"/>
              <w:right w:val="single" w:sz="4" w:space="0" w:color="auto"/>
            </w:tcBorders>
            <w:hideMark/>
          </w:tcPr>
          <w:p w14:paraId="7F08C42D" w14:textId="77777777" w:rsidR="003800B4" w:rsidRDefault="003800B4" w:rsidP="00CE5D3E">
            <w:pPr>
              <w:pStyle w:val="TAC"/>
              <w:rPr>
                <w:lang w:eastAsia="zh-CN"/>
              </w:rPr>
            </w:pPr>
            <w:r>
              <w:rPr>
                <w:lang w:eastAsia="zh-CN"/>
              </w:rPr>
              <w:t>0-127</w:t>
            </w:r>
          </w:p>
        </w:tc>
        <w:tc>
          <w:tcPr>
            <w:tcW w:w="673" w:type="pct"/>
            <w:gridSpan w:val="2"/>
            <w:tcBorders>
              <w:top w:val="single" w:sz="4" w:space="0" w:color="auto"/>
              <w:left w:val="single" w:sz="4" w:space="0" w:color="auto"/>
              <w:bottom w:val="single" w:sz="4" w:space="0" w:color="auto"/>
              <w:right w:val="single" w:sz="4" w:space="0" w:color="auto"/>
            </w:tcBorders>
            <w:hideMark/>
          </w:tcPr>
          <w:p w14:paraId="0E5AE118" w14:textId="77777777" w:rsidR="003800B4" w:rsidRDefault="003800B4" w:rsidP="00CE5D3E">
            <w:pPr>
              <w:pStyle w:val="TAC"/>
              <w:rPr>
                <w:lang w:eastAsia="zh-CN"/>
              </w:rPr>
            </w:pPr>
            <w:r>
              <w:rPr>
                <w:lang w:eastAsia="zh-CN"/>
              </w:rPr>
              <w:t>0-31</w:t>
            </w:r>
          </w:p>
        </w:tc>
        <w:tc>
          <w:tcPr>
            <w:tcW w:w="673" w:type="pct"/>
            <w:gridSpan w:val="2"/>
            <w:tcBorders>
              <w:top w:val="single" w:sz="4" w:space="0" w:color="auto"/>
              <w:left w:val="single" w:sz="4" w:space="0" w:color="auto"/>
              <w:bottom w:val="single" w:sz="4" w:space="0" w:color="auto"/>
              <w:right w:val="single" w:sz="4" w:space="0" w:color="auto"/>
            </w:tcBorders>
            <w:hideMark/>
          </w:tcPr>
          <w:p w14:paraId="4F7A1B2D" w14:textId="77777777" w:rsidR="003800B4" w:rsidRDefault="003800B4" w:rsidP="00CE5D3E">
            <w:pPr>
              <w:pStyle w:val="TAC"/>
              <w:rPr>
                <w:lang w:eastAsia="zh-CN"/>
              </w:rPr>
            </w:pPr>
            <w:r>
              <w:rPr>
                <w:lang w:eastAsia="zh-CN"/>
              </w:rPr>
              <w:t>0-127</w:t>
            </w:r>
          </w:p>
        </w:tc>
        <w:tc>
          <w:tcPr>
            <w:tcW w:w="736" w:type="pct"/>
            <w:tcBorders>
              <w:top w:val="single" w:sz="4" w:space="0" w:color="auto"/>
              <w:left w:val="single" w:sz="4" w:space="0" w:color="auto"/>
              <w:bottom w:val="single" w:sz="4" w:space="0" w:color="auto"/>
              <w:right w:val="single" w:sz="4" w:space="0" w:color="auto"/>
            </w:tcBorders>
            <w:hideMark/>
          </w:tcPr>
          <w:p w14:paraId="1A7175CD" w14:textId="77777777" w:rsidR="003800B4" w:rsidRDefault="003800B4" w:rsidP="00CE5D3E">
            <w:pPr>
              <w:pStyle w:val="TAC"/>
              <w:rPr>
                <w:lang w:eastAsia="zh-CN"/>
              </w:rPr>
            </w:pPr>
            <w:r>
              <w:rPr>
                <w:lang w:eastAsia="zh-CN"/>
              </w:rPr>
              <w:t>0-63</w:t>
            </w:r>
          </w:p>
        </w:tc>
        <w:tc>
          <w:tcPr>
            <w:tcW w:w="685" w:type="pct"/>
            <w:tcBorders>
              <w:top w:val="single" w:sz="4" w:space="0" w:color="auto"/>
              <w:left w:val="single" w:sz="4" w:space="0" w:color="auto"/>
              <w:bottom w:val="single" w:sz="4" w:space="0" w:color="auto"/>
              <w:right w:val="single" w:sz="4" w:space="0" w:color="auto"/>
            </w:tcBorders>
            <w:hideMark/>
          </w:tcPr>
          <w:p w14:paraId="0DC0F4E5" w14:textId="77777777" w:rsidR="003800B4" w:rsidRDefault="003800B4" w:rsidP="00CE5D3E">
            <w:pPr>
              <w:pStyle w:val="TAC"/>
              <w:rPr>
                <w:lang w:val="sv-SE" w:eastAsia="zh-CN"/>
              </w:rPr>
            </w:pPr>
            <w:r>
              <w:rPr>
                <w:lang w:val="sv-SE" w:eastAsia="zh-CN"/>
              </w:rPr>
              <w:t>0-263</w:t>
            </w:r>
          </w:p>
        </w:tc>
      </w:tr>
      <w:tr w:rsidR="003800B4" w14:paraId="18A4B333" w14:textId="77777777" w:rsidTr="00CE5D3E">
        <w:tc>
          <w:tcPr>
            <w:tcW w:w="866" w:type="pct"/>
            <w:tcBorders>
              <w:top w:val="single" w:sz="4" w:space="0" w:color="auto"/>
              <w:left w:val="single" w:sz="4" w:space="0" w:color="auto"/>
              <w:bottom w:val="single" w:sz="4" w:space="0" w:color="auto"/>
              <w:right w:val="single" w:sz="4" w:space="0" w:color="auto"/>
            </w:tcBorders>
            <w:hideMark/>
          </w:tcPr>
          <w:p w14:paraId="42B2D714" w14:textId="77777777" w:rsidR="003800B4" w:rsidRDefault="003800B4" w:rsidP="00CE5D3E">
            <w:pPr>
              <w:pStyle w:val="TAL"/>
              <w:rPr>
                <w:lang w:eastAsia="zh-CN"/>
              </w:rPr>
            </w:pPr>
            <w:r>
              <w:rPr>
                <w:rFonts w:cs="Arial"/>
                <w:lang w:eastAsia="ko-KR"/>
              </w:rPr>
              <w:t>PRS Start PRB</w:t>
            </w:r>
          </w:p>
        </w:tc>
        <w:tc>
          <w:tcPr>
            <w:tcW w:w="4134" w:type="pct"/>
            <w:gridSpan w:val="8"/>
            <w:tcBorders>
              <w:top w:val="single" w:sz="4" w:space="0" w:color="auto"/>
              <w:left w:val="single" w:sz="4" w:space="0" w:color="auto"/>
              <w:bottom w:val="single" w:sz="4" w:space="0" w:color="auto"/>
              <w:right w:val="single" w:sz="4" w:space="0" w:color="auto"/>
            </w:tcBorders>
            <w:hideMark/>
          </w:tcPr>
          <w:p w14:paraId="61F1E9D6" w14:textId="77777777" w:rsidR="003800B4" w:rsidRDefault="003800B4" w:rsidP="00CE5D3E">
            <w:pPr>
              <w:pStyle w:val="TAC"/>
              <w:rPr>
                <w:lang w:eastAsia="zh-CN"/>
              </w:rPr>
            </w:pPr>
            <w:r>
              <w:rPr>
                <w:lang w:eastAsia="zh-CN"/>
              </w:rPr>
              <w:t>0</w:t>
            </w:r>
          </w:p>
        </w:tc>
      </w:tr>
      <w:tr w:rsidR="003800B4" w14:paraId="79062C58" w14:textId="77777777" w:rsidTr="00CE5D3E">
        <w:tc>
          <w:tcPr>
            <w:tcW w:w="5000" w:type="pct"/>
            <w:gridSpan w:val="9"/>
            <w:tcBorders>
              <w:top w:val="single" w:sz="4" w:space="0" w:color="auto"/>
              <w:left w:val="single" w:sz="4" w:space="0" w:color="auto"/>
              <w:bottom w:val="single" w:sz="4" w:space="0" w:color="auto"/>
              <w:right w:val="single" w:sz="4" w:space="0" w:color="auto"/>
            </w:tcBorders>
            <w:hideMark/>
          </w:tcPr>
          <w:p w14:paraId="017B7A0E" w14:textId="0E04CD1A" w:rsidR="003800B4" w:rsidRDefault="003800B4" w:rsidP="00CE5D3E">
            <w:pPr>
              <w:pStyle w:val="TAN"/>
              <w:rPr>
                <w:lang w:eastAsia="ko-KR"/>
              </w:rPr>
            </w:pPr>
            <w:r>
              <w:rPr>
                <w:lang w:eastAsia="ko-KR"/>
              </w:rPr>
              <w:t>NOTE 1:</w:t>
            </w:r>
            <w:r>
              <w:rPr>
                <w:lang w:eastAsia="ko-KR"/>
              </w:rPr>
              <w:tab/>
              <w:t>Unless otherwise specified in the test case.</w:t>
            </w:r>
          </w:p>
        </w:tc>
      </w:tr>
    </w:tbl>
    <w:p w14:paraId="7CE03430" w14:textId="77777777" w:rsidR="003800B4" w:rsidRPr="00495D84" w:rsidRDefault="003800B4" w:rsidP="003800B4"/>
    <w:p w14:paraId="1C82167F" w14:textId="77777777" w:rsidR="006F4FEC" w:rsidRPr="00495D84" w:rsidRDefault="006F4FEC" w:rsidP="006F4FEC">
      <w:pPr>
        <w:pStyle w:val="Heading2"/>
        <w:rPr>
          <w:rFonts w:eastAsia="Malgun Gothic"/>
          <w:bCs/>
          <w:lang w:eastAsia="zh-CN"/>
        </w:rPr>
      </w:pPr>
      <w:r w:rsidRPr="00495D84">
        <w:t>A.3.32</w:t>
      </w:r>
      <w:r w:rsidRPr="00495D84">
        <w:tab/>
      </w:r>
      <w:r w:rsidRPr="00495D84">
        <w:rPr>
          <w:rFonts w:eastAsia="Malgun Gothic"/>
          <w:lang w:eastAsia="zh-CN"/>
        </w:rPr>
        <w:t>NR</w:t>
      </w:r>
      <w:r w:rsidRPr="00495D84">
        <w:rPr>
          <w:rFonts w:eastAsia="Malgun Gothic" w:hint="eastAsia"/>
          <w:lang w:eastAsia="zh-CN"/>
        </w:rPr>
        <w:t xml:space="preserve"> sidelink </w:t>
      </w:r>
      <w:r w:rsidRPr="00495D84">
        <w:rPr>
          <w:rFonts w:eastAsia="Malgun Gothic"/>
          <w:lang w:eastAsia="zh-CN"/>
        </w:rPr>
        <w:t>discovery</w:t>
      </w:r>
    </w:p>
    <w:p w14:paraId="45A5C407" w14:textId="4FD35B16" w:rsidR="006F4FEC" w:rsidRPr="00495D84" w:rsidRDefault="006F4FEC" w:rsidP="006F4FEC">
      <w:pPr>
        <w:pStyle w:val="Heading3"/>
      </w:pPr>
      <w:r w:rsidRPr="00495D84">
        <w:t>A.3.32.1</w:t>
      </w:r>
      <w:r w:rsidR="00CF52CA" w:rsidRPr="00495D84">
        <w:tab/>
      </w:r>
      <w:r w:rsidRPr="00495D84">
        <w:t>Introduction</w:t>
      </w:r>
    </w:p>
    <w:p w14:paraId="035E1BBC" w14:textId="77777777" w:rsidR="006F4FEC" w:rsidRPr="00495D84" w:rsidRDefault="006F4FEC" w:rsidP="006F4FEC">
      <w:pPr>
        <w:rPr>
          <w:lang w:eastAsia="zh-CN"/>
        </w:rPr>
      </w:pPr>
      <w:r w:rsidRPr="00495D84">
        <w:t>This clause also defines the principle and the reference configurations that are applicable to test cases verifying RRM core requirements for NR</w:t>
      </w:r>
      <w:r w:rsidRPr="00495D84">
        <w:rPr>
          <w:rFonts w:hint="eastAsia"/>
        </w:rPr>
        <w:t xml:space="preserve"> sidelink </w:t>
      </w:r>
      <w:r w:rsidRPr="00495D84">
        <w:t>discovery.</w:t>
      </w:r>
    </w:p>
    <w:p w14:paraId="4C5AB0F2" w14:textId="77777777" w:rsidR="006F4FEC" w:rsidRPr="00495D84" w:rsidRDefault="006F4FEC" w:rsidP="006F4FEC">
      <w:pPr>
        <w:pStyle w:val="Heading3"/>
      </w:pPr>
      <w:r w:rsidRPr="00495D84">
        <w:t>A.3.32.</w:t>
      </w:r>
      <w:r w:rsidRPr="00495D84">
        <w:rPr>
          <w:rFonts w:hint="eastAsia"/>
          <w:lang w:eastAsia="zh-CN"/>
        </w:rPr>
        <w:t>2</w:t>
      </w:r>
      <w:r w:rsidRPr="00495D84">
        <w:tab/>
        <w:t>Reference resource pool configurations for NR</w:t>
      </w:r>
      <w:r w:rsidRPr="00495D84">
        <w:rPr>
          <w:rFonts w:hint="eastAsia"/>
        </w:rPr>
        <w:t xml:space="preserve"> Sidelink </w:t>
      </w:r>
      <w:r w:rsidRPr="00495D84">
        <w:t>Discovery</w:t>
      </w:r>
    </w:p>
    <w:p w14:paraId="4E430FDA" w14:textId="77777777" w:rsidR="006F4FEC" w:rsidRPr="00495D84" w:rsidRDefault="006F4FEC" w:rsidP="006F4FEC"/>
    <w:p w14:paraId="7DC3F329" w14:textId="77777777" w:rsidR="006F4FEC" w:rsidRPr="00495D84" w:rsidRDefault="006F4FEC" w:rsidP="006F4FEC">
      <w:pPr>
        <w:pStyle w:val="TH"/>
        <w:rPr>
          <w:rFonts w:eastAsia="Malgun Gothic"/>
          <w:lang w:eastAsia="zh-CN"/>
        </w:rPr>
      </w:pPr>
      <w:r w:rsidRPr="00495D84">
        <w:lastRenderedPageBreak/>
        <w:t>Table A.3.32.</w:t>
      </w:r>
      <w:r w:rsidRPr="00495D84">
        <w:rPr>
          <w:rFonts w:eastAsia="Malgun Gothic" w:hint="eastAsia"/>
          <w:lang w:eastAsia="zh-CN"/>
        </w:rPr>
        <w:t>2</w:t>
      </w:r>
      <w:r w:rsidRPr="00495D84">
        <w:t>-</w:t>
      </w:r>
      <w:r w:rsidRPr="00495D84">
        <w:rPr>
          <w:rFonts w:eastAsia="Malgun Gothic"/>
          <w:lang w:eastAsia="zh-CN"/>
        </w:rPr>
        <w:t>1</w:t>
      </w:r>
      <w:r w:rsidRPr="00495D84">
        <w:t>: SL-BWP configuration for NR</w:t>
      </w:r>
      <w:r w:rsidRPr="00495D84">
        <w:rPr>
          <w:rFonts w:eastAsia="Malgun Gothic" w:hint="eastAsia"/>
          <w:lang w:eastAsia="zh-CN"/>
        </w:rPr>
        <w:t xml:space="preserve"> </w:t>
      </w:r>
      <w:r w:rsidRPr="00495D84">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6"/>
        <w:gridCol w:w="1558"/>
        <w:gridCol w:w="4815"/>
      </w:tblGrid>
      <w:tr w:rsidR="006F4FEC" w:rsidRPr="00495D84" w14:paraId="432D27F4" w14:textId="77777777" w:rsidTr="0049578F">
        <w:trPr>
          <w:cantSplit/>
          <w:tblHeader/>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495D84" w:rsidRDefault="006F4FEC" w:rsidP="00E838EC">
            <w:pPr>
              <w:pStyle w:val="TAH"/>
            </w:pPr>
            <w:r w:rsidRPr="00495D84">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495D84" w:rsidRDefault="006F4FEC" w:rsidP="00E838EC">
            <w:pPr>
              <w:pStyle w:val="TAH"/>
            </w:pPr>
            <w:r w:rsidRPr="00495D84">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495D84" w:rsidRDefault="006F4FEC" w:rsidP="00E838EC">
            <w:pPr>
              <w:pStyle w:val="TAH"/>
            </w:pPr>
            <w:r w:rsidRPr="00495D84">
              <w:t>Comment</w:t>
            </w:r>
          </w:p>
        </w:tc>
      </w:tr>
      <w:tr w:rsidR="006F4FEC" w:rsidRPr="00495D84" w14:paraId="7D30C16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495D84" w:rsidRDefault="006F4FEC" w:rsidP="00E838EC">
            <w:pPr>
              <w:keepNext/>
              <w:keepLines/>
              <w:spacing w:after="0"/>
              <w:jc w:val="both"/>
              <w:rPr>
                <w:rFonts w:ascii="Arial" w:hAnsi="Arial"/>
                <w:color w:val="000000" w:themeColor="text1"/>
                <w:sz w:val="18"/>
                <w:lang w:eastAsia="zh-CN"/>
              </w:rPr>
            </w:pPr>
            <w:r w:rsidRPr="00495D84">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495D84" w:rsidRDefault="006F4FEC" w:rsidP="00E838EC">
            <w:pPr>
              <w:pStyle w:val="TAL"/>
              <w:rPr>
                <w:lang w:eastAsia="zh-CN"/>
              </w:rPr>
            </w:pPr>
          </w:p>
        </w:tc>
      </w:tr>
      <w:tr w:rsidR="006F4FEC" w:rsidRPr="00495D84" w14:paraId="106D3D95"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495D84" w:rsidRDefault="006F4FEC" w:rsidP="00E838EC">
            <w:pPr>
              <w:pStyle w:val="TAL"/>
              <w:rPr>
                <w:rFonts w:cs="Arial"/>
                <w:lang w:eastAsia="zh-CN"/>
              </w:rPr>
            </w:pPr>
          </w:p>
        </w:tc>
      </w:tr>
      <w:tr w:rsidR="006F4FEC" w:rsidRPr="00495D84" w14:paraId="4C6DA70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495D84" w:rsidRDefault="006F4FEC" w:rsidP="00E838EC">
            <w:pPr>
              <w:pStyle w:val="TAC"/>
              <w:rPr>
                <w:lang w:eastAsia="zh-CN"/>
              </w:rPr>
            </w:pPr>
            <w:r w:rsidRPr="00495D84">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87C092C" w:rsidR="006F4FEC" w:rsidRPr="00495D84" w:rsidRDefault="006F4FEC" w:rsidP="00E838EC">
            <w:pPr>
              <w:pStyle w:val="TAL"/>
              <w:rPr>
                <w:lang w:eastAsia="zh-CN"/>
              </w:rPr>
            </w:pPr>
            <w:r w:rsidRPr="00495D84">
              <w:rPr>
                <w:lang w:eastAsia="zh-CN"/>
              </w:rPr>
              <w:t>All</w:t>
            </w:r>
            <w:r w:rsidR="00B27C84">
              <w:rPr>
                <w:lang w:eastAsia="zh-CN"/>
              </w:rPr>
              <w:t xml:space="preserve"> </w:t>
            </w:r>
            <w:r w:rsidRPr="00495D84">
              <w:rPr>
                <w:lang w:eastAsia="zh-CN"/>
              </w:rPr>
              <w:t>14</w:t>
            </w:r>
            <w:r w:rsidR="00B27C84">
              <w:rPr>
                <w:lang w:eastAsia="zh-CN"/>
              </w:rPr>
              <w:t xml:space="preserve"> </w:t>
            </w:r>
            <w:r w:rsidRPr="00495D84">
              <w:rPr>
                <w:lang w:eastAsia="zh-CN"/>
              </w:rPr>
              <w:t>symbols</w:t>
            </w:r>
            <w:r w:rsidR="00B27C84">
              <w:rPr>
                <w:lang w:eastAsia="zh-CN"/>
              </w:rPr>
              <w:t xml:space="preserve"> </w:t>
            </w:r>
            <w:r w:rsidRPr="00495D84">
              <w:rPr>
                <w:lang w:eastAsia="zh-CN"/>
              </w:rPr>
              <w:t>in</w:t>
            </w:r>
            <w:r w:rsidR="00B27C84">
              <w:rPr>
                <w:lang w:eastAsia="zh-CN"/>
              </w:rPr>
              <w:t xml:space="preserve"> </w:t>
            </w:r>
            <w:r w:rsidRPr="00495D84">
              <w:rPr>
                <w:lang w:eastAsia="zh-CN"/>
              </w:rPr>
              <w:t>a</w:t>
            </w:r>
            <w:r w:rsidR="00B27C84">
              <w:rPr>
                <w:lang w:eastAsia="zh-CN"/>
              </w:rPr>
              <w:t xml:space="preserve"> </w:t>
            </w:r>
            <w:r w:rsidRPr="00495D84">
              <w:rPr>
                <w:lang w:eastAsia="zh-CN"/>
              </w:rPr>
              <w:t>slot</w:t>
            </w:r>
            <w:r w:rsidR="00B27C84">
              <w:rPr>
                <w:lang w:eastAsia="zh-CN"/>
              </w:rPr>
              <w:t xml:space="preserve"> </w:t>
            </w:r>
            <w:r w:rsidRPr="00495D84">
              <w:rPr>
                <w:lang w:eastAsia="zh-CN"/>
              </w:rPr>
              <w:t>without</w:t>
            </w:r>
            <w:r w:rsidR="00B27C84">
              <w:rPr>
                <w:lang w:eastAsia="zh-CN"/>
              </w:rPr>
              <w:t xml:space="preserve"> </w:t>
            </w:r>
            <w:r w:rsidRPr="00495D84">
              <w:rPr>
                <w:lang w:eastAsia="zh-CN"/>
              </w:rPr>
              <w:t>S-SSB</w:t>
            </w:r>
            <w:r w:rsidR="00B27C84">
              <w:rPr>
                <w:lang w:eastAsia="zh-CN"/>
              </w:rPr>
              <w:t xml:space="preserve"> </w:t>
            </w:r>
            <w:r w:rsidRPr="00495D84">
              <w:rPr>
                <w:lang w:eastAsia="zh-CN"/>
              </w:rPr>
              <w:t>are</w:t>
            </w:r>
            <w:r w:rsidR="00B27C84">
              <w:rPr>
                <w:lang w:eastAsia="zh-CN"/>
              </w:rPr>
              <w:t xml:space="preserve"> </w:t>
            </w:r>
            <w:r w:rsidRPr="00495D84">
              <w:rPr>
                <w:lang w:eastAsia="zh-CN"/>
              </w:rPr>
              <w:t>used</w:t>
            </w:r>
            <w:r w:rsidR="00B27C84">
              <w:rPr>
                <w:lang w:eastAsia="zh-CN"/>
              </w:rPr>
              <w:t xml:space="preserve"> </w:t>
            </w:r>
            <w:r w:rsidRPr="00495D84">
              <w:rPr>
                <w:lang w:eastAsia="zh-CN"/>
              </w:rPr>
              <w:t>for</w:t>
            </w:r>
            <w:r w:rsidR="00B27C84">
              <w:rPr>
                <w:lang w:eastAsia="zh-CN"/>
              </w:rPr>
              <w:t xml:space="preserve"> </w:t>
            </w:r>
            <w:r w:rsidRPr="00495D84">
              <w:rPr>
                <w:lang w:eastAsia="zh-CN"/>
              </w:rPr>
              <w:t>sidelink</w:t>
            </w:r>
          </w:p>
        </w:tc>
      </w:tr>
      <w:tr w:rsidR="006F4FEC" w:rsidRPr="00495D84" w14:paraId="78C9B5E4"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495D84" w:rsidRDefault="006F4FEC" w:rsidP="00E838EC">
            <w:pPr>
              <w:keepNext/>
              <w:keepLines/>
              <w:spacing w:after="0"/>
              <w:ind w:firstLineChars="200" w:firstLine="360"/>
              <w:rPr>
                <w:rFonts w:ascii="Arial" w:hAnsi="Arial"/>
                <w:color w:val="000000" w:themeColor="text1"/>
                <w:sz w:val="18"/>
              </w:rPr>
            </w:pPr>
            <w:r w:rsidRPr="00495D84">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495D84" w:rsidRDefault="006F4FEC" w:rsidP="00E838EC">
            <w:pPr>
              <w:pStyle w:val="TAC"/>
              <w:rPr>
                <w:lang w:eastAsia="zh-CN"/>
              </w:rPr>
            </w:pPr>
            <w:r w:rsidRPr="00495D84">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2C9AC2D" w:rsidR="006F4FEC" w:rsidRPr="00495D84" w:rsidRDefault="006F4FEC" w:rsidP="00E838EC">
            <w:pPr>
              <w:pStyle w:val="TAL"/>
              <w:rPr>
                <w:lang w:eastAsia="zh-CN"/>
              </w:rPr>
            </w:pPr>
            <w:r w:rsidRPr="00495D84">
              <w:rPr>
                <w:lang w:eastAsia="zh-CN"/>
              </w:rPr>
              <w:t>Symbol</w:t>
            </w:r>
            <w:r w:rsidR="00B27C84">
              <w:rPr>
                <w:lang w:eastAsia="zh-CN"/>
              </w:rPr>
              <w:t xml:space="preserve"> </w:t>
            </w:r>
            <w:r w:rsidRPr="00495D84">
              <w:rPr>
                <w:lang w:eastAsia="zh-CN"/>
              </w:rPr>
              <w:t>#0</w:t>
            </w:r>
            <w:r w:rsidR="00B27C84">
              <w:rPr>
                <w:lang w:eastAsia="zh-CN"/>
              </w:rPr>
              <w:t xml:space="preserve"> </w:t>
            </w:r>
            <w:r w:rsidRPr="00495D84">
              <w:rPr>
                <w:lang w:eastAsia="zh-CN"/>
              </w:rPr>
              <w:t>is</w:t>
            </w:r>
            <w:r w:rsidR="00B27C84">
              <w:rPr>
                <w:lang w:eastAsia="zh-CN"/>
              </w:rPr>
              <w:t xml:space="preserve"> </w:t>
            </w:r>
            <w:r w:rsidRPr="00495D84">
              <w:rPr>
                <w:lang w:eastAsia="zh-CN"/>
              </w:rPr>
              <w:t>the</w:t>
            </w:r>
            <w:r w:rsidR="00B27C84">
              <w:rPr>
                <w:lang w:eastAsia="zh-CN"/>
              </w:rPr>
              <w:t xml:space="preserve"> </w:t>
            </w:r>
            <w:r w:rsidRPr="00495D84">
              <w:rPr>
                <w:lang w:eastAsia="sv-SE"/>
              </w:rPr>
              <w:t>starting</w:t>
            </w:r>
            <w:r w:rsidR="00B27C84">
              <w:rPr>
                <w:lang w:eastAsia="sv-SE"/>
              </w:rPr>
              <w:t xml:space="preserve"> </w:t>
            </w:r>
            <w:r w:rsidRPr="00495D84">
              <w:rPr>
                <w:lang w:eastAsia="sv-SE"/>
              </w:rPr>
              <w:t>symbol</w:t>
            </w:r>
            <w:r w:rsidR="00B27C84">
              <w:rPr>
                <w:lang w:eastAsia="sv-SE"/>
              </w:rPr>
              <w:t xml:space="preserve"> </w:t>
            </w:r>
            <w:r w:rsidRPr="00495D84">
              <w:rPr>
                <w:lang w:eastAsia="sv-SE"/>
              </w:rPr>
              <w:t>used</w:t>
            </w:r>
            <w:r w:rsidR="00B27C84">
              <w:rPr>
                <w:lang w:eastAsia="sv-SE"/>
              </w:rPr>
              <w:t xml:space="preserve"> </w:t>
            </w:r>
            <w:r w:rsidRPr="00495D84">
              <w:rPr>
                <w:lang w:eastAsia="sv-SE"/>
              </w:rPr>
              <w:t>for</w:t>
            </w:r>
            <w:r w:rsidR="00B27C84">
              <w:rPr>
                <w:lang w:eastAsia="sv-SE"/>
              </w:rPr>
              <w:t xml:space="preserve"> </w:t>
            </w:r>
            <w:r w:rsidRPr="00495D84">
              <w:rPr>
                <w:lang w:eastAsia="sv-SE"/>
              </w:rPr>
              <w:t>sidelink</w:t>
            </w:r>
            <w:r w:rsidR="00B27C84">
              <w:rPr>
                <w:lang w:eastAsia="sv-SE"/>
              </w:rPr>
              <w:t xml:space="preserve"> </w:t>
            </w:r>
            <w:r w:rsidRPr="00495D84">
              <w:rPr>
                <w:lang w:eastAsia="sv-SE"/>
              </w:rPr>
              <w:t>in</w:t>
            </w:r>
            <w:r w:rsidR="00B27C84">
              <w:rPr>
                <w:lang w:eastAsia="sv-SE"/>
              </w:rPr>
              <w:t xml:space="preserve"> </w:t>
            </w:r>
            <w:r w:rsidRPr="00495D84">
              <w:rPr>
                <w:lang w:eastAsia="sv-SE"/>
              </w:rPr>
              <w:t>a</w:t>
            </w:r>
            <w:r w:rsidR="00B27C84">
              <w:rPr>
                <w:lang w:eastAsia="sv-SE"/>
              </w:rPr>
              <w:t xml:space="preserve"> </w:t>
            </w:r>
            <w:r w:rsidRPr="00495D84">
              <w:rPr>
                <w:lang w:eastAsia="sv-SE"/>
              </w:rPr>
              <w:t>slot</w:t>
            </w:r>
            <w:r w:rsidR="00B27C84">
              <w:rPr>
                <w:lang w:eastAsia="sv-SE"/>
              </w:rPr>
              <w:t xml:space="preserve"> </w:t>
            </w:r>
            <w:r w:rsidRPr="00495D84">
              <w:rPr>
                <w:lang w:eastAsia="sv-SE"/>
              </w:rPr>
              <w:t>without</w:t>
            </w:r>
            <w:r w:rsidR="00B27C84">
              <w:rPr>
                <w:lang w:eastAsia="sv-SE"/>
              </w:rPr>
              <w:t xml:space="preserve"> </w:t>
            </w:r>
            <w:r w:rsidRPr="00495D84">
              <w:rPr>
                <w:lang w:eastAsia="sv-SE"/>
              </w:rPr>
              <w:t>S-SSB</w:t>
            </w:r>
          </w:p>
        </w:tc>
      </w:tr>
      <w:tr w:rsidR="006F4FEC" w:rsidRPr="00495D84" w14:paraId="3D578553"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495D84" w:rsidRDefault="006F4FEC" w:rsidP="00E838EC">
            <w:pPr>
              <w:keepNext/>
              <w:keepLines/>
              <w:spacing w:after="0"/>
              <w:ind w:firstLineChars="100" w:firstLine="180"/>
              <w:jc w:val="both"/>
              <w:rPr>
                <w:rFonts w:ascii="Arial" w:hAnsi="Arial" w:cs="Arial"/>
                <w:color w:val="000000" w:themeColor="text1"/>
                <w:sz w:val="18"/>
                <w:lang w:eastAsia="zh-CN"/>
              </w:rPr>
            </w:pPr>
            <w:r w:rsidRPr="00495D84">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495D84" w:rsidRDefault="006F4FEC" w:rsidP="00E838EC">
            <w:pPr>
              <w:pStyle w:val="TAL"/>
              <w:rPr>
                <w:lang w:eastAsia="zh-CN"/>
              </w:rPr>
            </w:pPr>
          </w:p>
        </w:tc>
      </w:tr>
      <w:tr w:rsidR="006F4FEC" w:rsidRPr="00495D84" w14:paraId="622C2DB8"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495D84" w:rsidRDefault="006F4FEC" w:rsidP="00E838EC">
            <w:pPr>
              <w:keepNext/>
              <w:keepLines/>
              <w:spacing w:after="0"/>
              <w:ind w:firstLineChars="200" w:firstLine="360"/>
              <w:jc w:val="both"/>
              <w:rPr>
                <w:rFonts w:ascii="Arial" w:hAnsi="Arial" w:cs="Arial"/>
                <w:color w:val="000000" w:themeColor="text1"/>
                <w:sz w:val="18"/>
                <w:lang w:eastAsia="zh-CN"/>
              </w:rPr>
            </w:pPr>
            <w:r w:rsidRPr="00495D84">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495D84" w:rsidRDefault="006F4FEC" w:rsidP="00E838EC">
            <w:pPr>
              <w:pStyle w:val="TAC"/>
              <w:rPr>
                <w:rFonts w:cs="Arial"/>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4AD68317" w:rsidR="006F4FEC" w:rsidRPr="00495D84" w:rsidRDefault="006F4FEC" w:rsidP="00E838EC">
            <w:pPr>
              <w:pStyle w:val="TAL"/>
              <w:rPr>
                <w:rFonts w:eastAsia="Malgun Gothic"/>
                <w:lang w:eastAsia="zh-CN"/>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reception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r w:rsidRPr="00495D84">
              <w:rPr>
                <w:rFonts w:eastAsia="Malgun Gothic"/>
                <w:lang w:eastAsia="zh-CN"/>
              </w:rPr>
              <w:t>.</w:t>
            </w:r>
          </w:p>
          <w:p w14:paraId="6B09631D" w14:textId="39016B9F" w:rsidR="006F4FEC" w:rsidRPr="00495D84" w:rsidRDefault="006F4FEC" w:rsidP="00E838EC">
            <w:pPr>
              <w:pStyle w:val="TAL"/>
              <w:rPr>
                <w:rFonts w:cs="Arial"/>
                <w:lang w:eastAsia="zh-CN"/>
              </w:rPr>
            </w:pPr>
            <w:r w:rsidRPr="00495D84">
              <w:rPr>
                <w:rFonts w:eastAsia="Malgun Gothic"/>
                <w:lang w:eastAsia="zh-CN"/>
              </w:rPr>
              <w:t>1</w:t>
            </w:r>
            <w:r w:rsidR="00B27C84">
              <w:rPr>
                <w:rFonts w:eastAsia="Malgun Gothic"/>
                <w:lang w:eastAsia="zh-CN"/>
              </w:rPr>
              <w:t xml:space="preserve"> </w:t>
            </w:r>
            <w:r w:rsidRPr="00495D84">
              <w:rPr>
                <w:rFonts w:eastAsia="Malgun Gothic"/>
                <w:lang w:eastAsia="zh-CN"/>
              </w:rPr>
              <w:t>entry</w:t>
            </w:r>
          </w:p>
        </w:tc>
      </w:tr>
      <w:tr w:rsidR="006F4FEC" w:rsidRPr="00495D84" w14:paraId="6AC4D1AD"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495D84" w:rsidRDefault="006F4FEC" w:rsidP="00E838EC">
            <w:pPr>
              <w:keepNext/>
              <w:keepLines/>
              <w:spacing w:after="0"/>
              <w:ind w:firstLineChars="300" w:firstLine="540"/>
              <w:rPr>
                <w:rFonts w:ascii="Arial" w:hAnsi="Arial"/>
                <w:color w:val="000000" w:themeColor="text1"/>
                <w:sz w:val="18"/>
                <w:lang w:eastAsia="zh-CN"/>
              </w:rPr>
            </w:pPr>
            <w:r w:rsidRPr="00495D84">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0CD3B6C8" w:rsidR="006F4FEC" w:rsidRPr="00495D84" w:rsidRDefault="006F4FEC" w:rsidP="00E838EC">
            <w:pPr>
              <w:pStyle w:val="TAC"/>
              <w:rPr>
                <w:lang w:eastAsia="zh-CN"/>
              </w:rPr>
            </w:pPr>
            <w:r w:rsidRPr="00495D84">
              <w:rPr>
                <w:rFonts w:hint="eastAsia"/>
                <w:lang w:eastAsia="zh-CN"/>
              </w:rPr>
              <w:t>S</w:t>
            </w:r>
            <w:r w:rsidRPr="00495D84">
              <w:rPr>
                <w:lang w:eastAsia="zh-CN"/>
              </w:rPr>
              <w:t>et</w:t>
            </w:r>
            <w:r w:rsidR="00B27C84">
              <w:rPr>
                <w:lang w:eastAsia="zh-CN"/>
              </w:rPr>
              <w:t xml:space="preserve"> </w:t>
            </w:r>
            <w:r w:rsidRPr="00495D84">
              <w:rPr>
                <w:lang w:eastAsia="zh-CN"/>
              </w:rPr>
              <w:t>according</w:t>
            </w:r>
            <w:r w:rsidR="00B27C84">
              <w:rPr>
                <w:lang w:eastAsia="zh-CN"/>
              </w:rPr>
              <w:t xml:space="preserve"> </w:t>
            </w:r>
            <w:r w:rsidRPr="00495D84">
              <w:rPr>
                <w:lang w:eastAsia="zh-CN"/>
              </w:rPr>
              <w:t>to</w:t>
            </w:r>
            <w:r w:rsidR="00B27C84">
              <w:rPr>
                <w:lang w:eastAsia="zh-CN"/>
              </w:rPr>
              <w:t xml:space="preserve"> </w:t>
            </w:r>
            <w:r w:rsidRPr="00495D84">
              <w:rPr>
                <w:rFonts w:eastAsia="Malgun Gothic"/>
                <w:lang w:eastAsia="zh-CN"/>
              </w:rPr>
              <w:t>Table</w:t>
            </w:r>
            <w:r w:rsidR="00B27C84">
              <w:rPr>
                <w:rFonts w:eastAsia="Malgun Gothic"/>
                <w:lang w:eastAsia="zh-CN"/>
              </w:rPr>
              <w:t xml:space="preserve"> </w:t>
            </w:r>
            <w:r w:rsidRPr="00495D84">
              <w:rPr>
                <w:rFonts w:eastAsia="Malgun Gothic"/>
                <w:lang w:eastAsia="zh-CN"/>
              </w:rPr>
              <w:t>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8BDCB81" w:rsidR="006F4FEC" w:rsidRPr="00495D84" w:rsidRDefault="006F4FEC" w:rsidP="00E838EC">
            <w:pPr>
              <w:pStyle w:val="TAL"/>
              <w:rPr>
                <w:rFonts w:cs="Arial"/>
                <w:lang w:eastAsia="zh-CN"/>
              </w:rPr>
            </w:pPr>
            <w:r w:rsidRPr="00495D84">
              <w:rPr>
                <w:rFonts w:cs="Arial"/>
                <w:lang w:eastAsia="zh-CN"/>
              </w:rPr>
              <w:t>Entry</w:t>
            </w:r>
            <w:r w:rsidR="00B27C84">
              <w:rPr>
                <w:rFonts w:cs="Arial"/>
                <w:lang w:eastAsia="zh-CN"/>
              </w:rPr>
              <w:t xml:space="preserve"> </w:t>
            </w:r>
            <w:r w:rsidRPr="00495D84">
              <w:rPr>
                <w:rFonts w:cs="Arial"/>
                <w:lang w:eastAsia="zh-CN"/>
              </w:rPr>
              <w:t>1</w:t>
            </w:r>
          </w:p>
        </w:tc>
      </w:tr>
      <w:tr w:rsidR="006F4FEC" w:rsidRPr="00495D84" w14:paraId="40D51220"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495D84" w:rsidRDefault="006F4FEC" w:rsidP="00E838EC">
            <w:pPr>
              <w:keepNext/>
              <w:keepLines/>
              <w:spacing w:after="0"/>
              <w:ind w:firstLineChars="200" w:firstLine="360"/>
              <w:jc w:val="both"/>
              <w:rPr>
                <w:rFonts w:ascii="Arial" w:hAnsi="Arial"/>
                <w:color w:val="000000" w:themeColor="text1"/>
                <w:sz w:val="18"/>
                <w:lang w:eastAsia="zh-CN"/>
              </w:rPr>
            </w:pPr>
            <w:r w:rsidRPr="00495D84">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09CA650F" w:rsidR="006F4FEC" w:rsidRPr="00495D84" w:rsidRDefault="006F4FEC" w:rsidP="00E838EC">
            <w:pPr>
              <w:pStyle w:val="TAL"/>
              <w:rPr>
                <w:bCs/>
                <w:kern w:val="2"/>
              </w:rPr>
            </w:pPr>
            <w:r w:rsidRPr="00495D84">
              <w:rPr>
                <w:bCs/>
                <w:kern w:val="2"/>
              </w:rPr>
              <w:t>Indicates</w:t>
            </w:r>
            <w:r w:rsidR="00B27C84">
              <w:rPr>
                <w:bCs/>
                <w:kern w:val="2"/>
              </w:rPr>
              <w:t xml:space="preserve"> </w:t>
            </w:r>
            <w:r w:rsidRPr="00495D84">
              <w:rPr>
                <w:bCs/>
                <w:kern w:val="2"/>
              </w:rPr>
              <w:t>the</w:t>
            </w:r>
            <w:r w:rsidR="00B27C84">
              <w:rPr>
                <w:bCs/>
                <w:kern w:val="2"/>
              </w:rPr>
              <w:t xml:space="preserve"> </w:t>
            </w:r>
            <w:r w:rsidRPr="00495D84">
              <w:rPr>
                <w:bCs/>
                <w:kern w:val="2"/>
              </w:rPr>
              <w:t>resources</w:t>
            </w:r>
            <w:r w:rsidR="00B27C84">
              <w:rPr>
                <w:bCs/>
                <w:kern w:val="2"/>
              </w:rPr>
              <w:t xml:space="preserve"> </w:t>
            </w:r>
            <w:r w:rsidRPr="00495D84">
              <w:rPr>
                <w:bCs/>
                <w:kern w:val="2"/>
              </w:rPr>
              <w:t>pool</w:t>
            </w:r>
            <w:r w:rsidR="00B27C84">
              <w:rPr>
                <w:bCs/>
                <w:kern w:val="2"/>
              </w:rPr>
              <w:t xml:space="preserve"> </w:t>
            </w:r>
            <w:r w:rsidRPr="00495D84">
              <w:rPr>
                <w:bCs/>
                <w:kern w:val="2"/>
              </w:rPr>
              <w:t>for</w:t>
            </w:r>
            <w:r w:rsidR="00B27C84">
              <w:rPr>
                <w:bCs/>
                <w:kern w:val="2"/>
              </w:rPr>
              <w:t xml:space="preserve"> </w:t>
            </w:r>
            <w:r w:rsidRPr="00495D84">
              <w:rPr>
                <w:bCs/>
                <w:kern w:val="2"/>
              </w:rPr>
              <w:t>mode</w:t>
            </w:r>
            <w:r w:rsidR="00B27C84">
              <w:rPr>
                <w:bCs/>
                <w:kern w:val="2"/>
              </w:rPr>
              <w:t xml:space="preserve"> </w:t>
            </w:r>
            <w:r w:rsidRPr="00495D84">
              <w:rPr>
                <w:bCs/>
                <w:kern w:val="2"/>
              </w:rPr>
              <w:t>2</w:t>
            </w:r>
            <w:r w:rsidR="00B27C84">
              <w:t xml:space="preserve"> </w:t>
            </w:r>
            <w:r w:rsidRPr="00495D84">
              <w:t>sidelink</w:t>
            </w:r>
            <w:r w:rsidR="00B27C84">
              <w:t xml:space="preserve"> </w:t>
            </w:r>
            <w:r w:rsidRPr="00495D84">
              <w:rPr>
                <w:bCs/>
                <w:kern w:val="2"/>
              </w:rPr>
              <w:t>communication</w:t>
            </w:r>
            <w:r w:rsidR="00B27C84">
              <w:rPr>
                <w:bCs/>
                <w:kern w:val="2"/>
              </w:rPr>
              <w:t xml:space="preserve"> </w:t>
            </w:r>
            <w:r w:rsidRPr="00495D84">
              <w:rPr>
                <w:bCs/>
                <w:kern w:val="2"/>
              </w:rPr>
              <w:t>on</w:t>
            </w:r>
            <w:r w:rsidR="00B27C84">
              <w:rPr>
                <w:bCs/>
                <w:kern w:val="2"/>
              </w:rPr>
              <w:t xml:space="preserve"> </w:t>
            </w:r>
            <w:r w:rsidRPr="00495D84">
              <w:rPr>
                <w:bCs/>
                <w:kern w:val="2"/>
              </w:rPr>
              <w:t>the</w:t>
            </w:r>
            <w:r w:rsidR="00B27C84">
              <w:rPr>
                <w:bCs/>
                <w:kern w:val="2"/>
              </w:rPr>
              <w:t xml:space="preserve"> </w:t>
            </w:r>
            <w:r w:rsidRPr="00495D84">
              <w:rPr>
                <w:bCs/>
                <w:kern w:val="2"/>
              </w:rPr>
              <w:t>configured</w:t>
            </w:r>
            <w:r w:rsidR="00B27C84">
              <w:rPr>
                <w:bCs/>
                <w:kern w:val="2"/>
              </w:rPr>
              <w:t xml:space="preserve"> </w:t>
            </w:r>
            <w:r w:rsidRPr="00495D84">
              <w:rPr>
                <w:bCs/>
                <w:kern w:val="2"/>
              </w:rPr>
              <w:t>BWP.</w:t>
            </w:r>
          </w:p>
          <w:p w14:paraId="2F7BF0E3" w14:textId="21E9CF6C" w:rsidR="006F4FEC" w:rsidRPr="00495D84" w:rsidRDefault="006F4FEC" w:rsidP="00E838EC">
            <w:pPr>
              <w:pStyle w:val="TAL"/>
              <w:rPr>
                <w:bCs/>
                <w:kern w:val="2"/>
              </w:rPr>
            </w:pPr>
            <w:r w:rsidRPr="00495D84">
              <w:rPr>
                <w:bCs/>
                <w:kern w:val="2"/>
              </w:rPr>
              <w:t>1</w:t>
            </w:r>
            <w:r w:rsidR="00B27C84">
              <w:rPr>
                <w:bCs/>
                <w:kern w:val="2"/>
              </w:rPr>
              <w:t xml:space="preserve"> </w:t>
            </w:r>
            <w:r w:rsidRPr="00495D84">
              <w:rPr>
                <w:bCs/>
                <w:kern w:val="2"/>
              </w:rPr>
              <w:t>entry</w:t>
            </w:r>
          </w:p>
        </w:tc>
      </w:tr>
      <w:tr w:rsidR="006F4FEC" w:rsidRPr="00495D84" w14:paraId="59D14632" w14:textId="77777777" w:rsidTr="00B27C84">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495D84" w:rsidRDefault="006F4FEC" w:rsidP="00E838EC">
            <w:pPr>
              <w:keepNext/>
              <w:keepLines/>
              <w:spacing w:after="0"/>
              <w:ind w:firstLineChars="300" w:firstLine="540"/>
              <w:rPr>
                <w:rFonts w:ascii="Arial" w:hAnsi="Arial"/>
                <w:color w:val="000000" w:themeColor="text1"/>
                <w:sz w:val="18"/>
              </w:rPr>
            </w:pPr>
            <w:r w:rsidRPr="00495D84">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495D84" w:rsidRDefault="006F4FEC" w:rsidP="00E838EC">
            <w:pPr>
              <w:pStyle w:val="TAC"/>
              <w:rPr>
                <w:lang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6FF73D80" w:rsidR="006F4FEC" w:rsidRPr="00495D84" w:rsidRDefault="006F4FEC" w:rsidP="00E838EC">
            <w:pPr>
              <w:pStyle w:val="TAL"/>
              <w:rPr>
                <w:rFonts w:cs="Arial"/>
                <w:lang w:eastAsia="zh-CN"/>
              </w:rPr>
            </w:pPr>
            <w:r w:rsidRPr="00495D84">
              <w:rPr>
                <w:rFonts w:cs="Arial" w:hint="eastAsia"/>
                <w:lang w:eastAsia="zh-CN"/>
              </w:rPr>
              <w:t>E</w:t>
            </w:r>
            <w:r w:rsidRPr="00495D84">
              <w:rPr>
                <w:rFonts w:cs="Arial"/>
                <w:lang w:eastAsia="zh-CN"/>
              </w:rPr>
              <w:t>ntry</w:t>
            </w:r>
            <w:r w:rsidR="00B27C84">
              <w:rPr>
                <w:rFonts w:cs="Arial"/>
                <w:lang w:eastAsia="zh-CN"/>
              </w:rPr>
              <w:t xml:space="preserve"> </w:t>
            </w:r>
            <w:r w:rsidRPr="00495D84">
              <w:rPr>
                <w:rFonts w:cs="Arial"/>
                <w:lang w:eastAsia="zh-CN"/>
              </w:rPr>
              <w:t>1</w:t>
            </w:r>
          </w:p>
        </w:tc>
      </w:tr>
    </w:tbl>
    <w:p w14:paraId="31485D02" w14:textId="77777777" w:rsidR="006F4FEC" w:rsidRPr="00495D84" w:rsidRDefault="006F4FEC" w:rsidP="006F4FEC">
      <w:pPr>
        <w:rPr>
          <w:rFonts w:eastAsia="Malgun Gothic"/>
          <w:lang w:eastAsia="zh-CN"/>
        </w:rPr>
      </w:pPr>
    </w:p>
    <w:p w14:paraId="4024EE24" w14:textId="77777777" w:rsidR="006F4FEC" w:rsidRPr="00495D84" w:rsidRDefault="006F4FEC" w:rsidP="006F4FEC">
      <w:pPr>
        <w:pStyle w:val="Heading3"/>
      </w:pPr>
      <w:r w:rsidRPr="00495D84">
        <w:t>A.3.32.3</w:t>
      </w:r>
      <w:r w:rsidRPr="00495D84">
        <w:tab/>
        <w:t>Principle of Testing</w:t>
      </w:r>
    </w:p>
    <w:p w14:paraId="63D0C1CE" w14:textId="1617DCAF" w:rsidR="006F4FEC" w:rsidRPr="00495D84" w:rsidRDefault="006F4FEC" w:rsidP="006F4FEC">
      <w:pPr>
        <w:rPr>
          <w:lang w:eastAsia="zh-CN"/>
        </w:rPr>
      </w:pPr>
      <w:r w:rsidRPr="00495D84">
        <w:t xml:space="preserve">The UE capable of both V2X sidelink communication and NR sidelink discovery does not have to pass the test for interruption </w:t>
      </w:r>
      <w:r w:rsidRPr="00495D84">
        <w:rPr>
          <w:lang w:eastAsia="en-GB"/>
        </w:rPr>
        <w:t>at NR sidelink discovery configuration defined in clause 9.1.6.</w:t>
      </w:r>
      <w:r w:rsidR="0053133F" w:rsidRPr="00495D84">
        <w:rPr>
          <w:lang w:eastAsia="en-GB"/>
        </w:rPr>
        <w:t>1</w:t>
      </w:r>
      <w:r w:rsidRPr="00495D84">
        <w:rPr>
          <w:lang w:eastAsia="en-GB"/>
        </w:rPr>
        <w:t xml:space="preserve">, if this UE has already passed the </w:t>
      </w:r>
      <w:r w:rsidRPr="00495D84">
        <w:t xml:space="preserve">test case for interruption </w:t>
      </w:r>
      <w:r w:rsidRPr="00495D84">
        <w:rPr>
          <w:lang w:eastAsia="en-GB"/>
        </w:rPr>
        <w:t xml:space="preserve">due to </w:t>
      </w:r>
      <w:r w:rsidRPr="00495D84">
        <w:t xml:space="preserve">V2X </w:t>
      </w:r>
      <w:r w:rsidRPr="00495D84">
        <w:rPr>
          <w:lang w:eastAsia="en-GB"/>
        </w:rPr>
        <w:t xml:space="preserve">sidelink </w:t>
      </w:r>
      <w:r w:rsidRPr="00495D84">
        <w:t xml:space="preserve">communication </w:t>
      </w:r>
      <w:r w:rsidRPr="00495D84">
        <w:rPr>
          <w:lang w:eastAsia="en-GB"/>
        </w:rPr>
        <w:t>defined in clause 9.1.6.1</w:t>
      </w:r>
      <w:r w:rsidRPr="00495D84">
        <w:t>.</w:t>
      </w:r>
    </w:p>
    <w:p w14:paraId="003737A9" w14:textId="77777777" w:rsidR="001A33D0" w:rsidRPr="00495D84" w:rsidRDefault="001A33D0" w:rsidP="001A33D0">
      <w:pPr>
        <w:pStyle w:val="Heading2"/>
        <w:rPr>
          <w:rFonts w:eastAsia="SimSun"/>
          <w:snapToGrid w:val="0"/>
        </w:rPr>
      </w:pPr>
      <w:r w:rsidRPr="00495D84">
        <w:rPr>
          <w:rFonts w:eastAsia="SimSun"/>
          <w:snapToGrid w:val="0"/>
        </w:rPr>
        <w:t>A.3.33</w:t>
      </w:r>
      <w:r w:rsidRPr="00495D84">
        <w:rPr>
          <w:rFonts w:eastAsia="SimSun"/>
          <w:snapToGrid w:val="0"/>
        </w:rPr>
        <w:tab/>
        <w:t>PRS Processing Window (PPW) configurations</w:t>
      </w:r>
    </w:p>
    <w:p w14:paraId="615F11C1" w14:textId="18C4EBE6" w:rsidR="001A33D0" w:rsidRPr="00495D84" w:rsidRDefault="001A33D0" w:rsidP="001A33D0">
      <w:pPr>
        <w:pStyle w:val="TH"/>
        <w:rPr>
          <w:rFonts w:eastAsia="SimSun"/>
        </w:rPr>
      </w:pPr>
      <w:r w:rsidRPr="00495D84">
        <w:t>Table A.3.</w:t>
      </w:r>
      <w:r w:rsidR="00901164" w:rsidRPr="00495D84">
        <w:t>33</w:t>
      </w:r>
      <w:r w:rsidRPr="00495D84">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9"/>
        <w:gridCol w:w="777"/>
        <w:gridCol w:w="5001"/>
      </w:tblGrid>
      <w:tr w:rsidR="001A33D0" w:rsidRPr="00495D84" w14:paraId="1E0753FF"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2F5D62E4" w:rsidR="001A33D0" w:rsidRPr="00495D84" w:rsidRDefault="001A33D0" w:rsidP="001A33D0">
            <w:pPr>
              <w:pStyle w:val="TAH"/>
            </w:pPr>
            <w:r w:rsidRPr="00495D84">
              <w:t>PPW</w:t>
            </w:r>
            <w:r w:rsidR="00B27C84">
              <w:t xml:space="preserve"> </w:t>
            </w:r>
            <w:r w:rsidRPr="00495D84">
              <w:t>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495D84" w:rsidRDefault="001A33D0" w:rsidP="001A33D0">
            <w:pPr>
              <w:pStyle w:val="TAH"/>
            </w:pPr>
            <w:r w:rsidRPr="00495D84">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495D84" w:rsidRDefault="001A33D0" w:rsidP="001A33D0">
            <w:pPr>
              <w:pStyle w:val="TAH"/>
            </w:pPr>
            <w:r w:rsidRPr="00495D84">
              <w:t>Values</w:t>
            </w:r>
          </w:p>
        </w:tc>
      </w:tr>
      <w:tr w:rsidR="001A33D0" w:rsidRPr="00495D84" w14:paraId="32A69BA1"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36310FC7" w:rsidR="001A33D0" w:rsidRPr="00495D84" w:rsidRDefault="001A33D0" w:rsidP="001A33D0">
            <w:pPr>
              <w:pStyle w:val="TAL"/>
            </w:pPr>
            <w:r w:rsidRPr="00495D84">
              <w:rPr>
                <w:lang w:eastAsia="zh-CN"/>
              </w:rPr>
              <w:t>Reference</w:t>
            </w:r>
            <w:r w:rsidR="00B27C84">
              <w:rPr>
                <w:lang w:eastAsia="zh-CN"/>
              </w:rPr>
              <w:t xml:space="preserve"> </w:t>
            </w:r>
            <w:r w:rsidRPr="00495D84">
              <w:rPr>
                <w:lang w:eastAsia="zh-CN"/>
              </w:rPr>
              <w:t>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495D84"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495D84" w:rsidRDefault="001A33D0" w:rsidP="001A33D0">
            <w:pPr>
              <w:pStyle w:val="TAL"/>
              <w:rPr>
                <w:lang w:eastAsia="zh-CN"/>
              </w:rPr>
            </w:pPr>
            <w:r w:rsidRPr="00495D84">
              <w:rPr>
                <w:lang w:eastAsia="zh-CN"/>
              </w:rPr>
              <w:t>PPW.1</w:t>
            </w:r>
          </w:p>
        </w:tc>
      </w:tr>
      <w:tr w:rsidR="001A33D0" w:rsidRPr="00495D84" w14:paraId="1DA0E016"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40D55983" w:rsidR="001A33D0" w:rsidRPr="00495D84" w:rsidRDefault="001A33D0" w:rsidP="001A33D0">
            <w:pPr>
              <w:pStyle w:val="TAL"/>
            </w:pPr>
            <w:r w:rsidRPr="00495D84">
              <w:t>Periodicity</w:t>
            </w:r>
            <w:r w:rsidR="00B27C84">
              <w:t xml:space="preserve">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190DA184"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1</w:t>
            </w:r>
          </w:p>
        </w:tc>
      </w:tr>
      <w:tr w:rsidR="001A33D0" w:rsidRPr="00495D84" w14:paraId="18E1FA38"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495D84" w:rsidRDefault="001A33D0" w:rsidP="001A33D0">
            <w:pPr>
              <w:pStyle w:val="TAL"/>
              <w:rPr>
                <w:lang w:eastAsia="zh-CN"/>
              </w:rPr>
            </w:pPr>
            <w:r w:rsidRPr="00495D84">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495D84" w:rsidRDefault="001A33D0" w:rsidP="001A33D0">
            <w:pPr>
              <w:pStyle w:val="TAL"/>
              <w:rPr>
                <w:lang w:eastAsia="zh-CN"/>
              </w:rPr>
            </w:pPr>
            <w:r w:rsidRPr="00495D84">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23F2D7AB" w:rsidR="001A33D0" w:rsidRPr="00495D84" w:rsidRDefault="001A33D0" w:rsidP="001A33D0">
            <w:pPr>
              <w:pStyle w:val="TAL"/>
              <w:rPr>
                <w:lang w:eastAsia="zh-CN"/>
              </w:rPr>
            </w:pPr>
            <w:r w:rsidRPr="00495D84">
              <w:rPr>
                <w:lang w:eastAsia="zh-CN"/>
              </w:rPr>
              <w:t>Note</w:t>
            </w:r>
            <w:r w:rsidR="00B27C84">
              <w:rPr>
                <w:lang w:eastAsia="zh-CN"/>
              </w:rPr>
              <w:t xml:space="preserve"> </w:t>
            </w:r>
            <w:r w:rsidRPr="00495D84">
              <w:rPr>
                <w:lang w:eastAsia="zh-CN"/>
              </w:rPr>
              <w:t>2</w:t>
            </w:r>
          </w:p>
        </w:tc>
      </w:tr>
      <w:tr w:rsidR="001A33D0" w:rsidRPr="00495D84" w14:paraId="75242E90"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495D84" w:rsidRDefault="001A33D0" w:rsidP="001A33D0">
            <w:pPr>
              <w:pStyle w:val="TAL"/>
              <w:rPr>
                <w:lang w:eastAsia="zh-CN"/>
              </w:rPr>
            </w:pPr>
            <w:r w:rsidRPr="00495D84">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495D84" w:rsidRDefault="001A33D0" w:rsidP="001A33D0">
            <w:pPr>
              <w:pStyle w:val="TAL"/>
              <w:rPr>
                <w:lang w:eastAsia="zh-CN"/>
              </w:rPr>
            </w:pPr>
            <w:r w:rsidRPr="00495D84">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495D84" w:rsidRDefault="001A33D0" w:rsidP="001A33D0">
            <w:pPr>
              <w:pStyle w:val="TAL"/>
              <w:rPr>
                <w:lang w:eastAsia="zh-CN"/>
              </w:rPr>
            </w:pPr>
            <w:r w:rsidRPr="00495D84">
              <w:rPr>
                <w:lang w:eastAsia="zh-CN"/>
              </w:rPr>
              <w:t>10</w:t>
            </w:r>
          </w:p>
        </w:tc>
      </w:tr>
      <w:tr w:rsidR="007C00A1" w:rsidRPr="00495D84" w14:paraId="2ED9CB93"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7C00A1" w:rsidRPr="00495D84" w:rsidRDefault="007C00A1" w:rsidP="007C00A1">
            <w:pPr>
              <w:pStyle w:val="TAL"/>
              <w:rPr>
                <w:lang w:eastAsia="zh-CN"/>
              </w:rPr>
            </w:pPr>
            <w:r w:rsidRPr="00495D84">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60FF0AC8" w:rsidR="007C00A1" w:rsidRPr="00495D84" w:rsidRDefault="007C00A1" w:rsidP="007C00A1">
            <w:pPr>
              <w:pStyle w:val="TAL"/>
              <w:rPr>
                <w:lang w:eastAsia="zh-CN"/>
              </w:rPr>
            </w:pPr>
            <w:r w:rsidRPr="00495D84">
              <w:rPr>
                <w:rFonts w:hint="eastAsia"/>
                <w:lang w:eastAsia="zh-CN"/>
              </w:rPr>
              <w:t>Same</w:t>
            </w:r>
            <w:r w:rsidR="00B27C84">
              <w:rPr>
                <w:rFonts w:hint="eastAsia"/>
                <w:lang w:eastAsia="zh-CN"/>
              </w:rPr>
              <w:t xml:space="preserve"> </w:t>
            </w:r>
            <w:r w:rsidRPr="00495D84">
              <w:rPr>
                <w:rFonts w:hint="eastAsia"/>
                <w:lang w:eastAsia="zh-CN"/>
              </w:rPr>
              <w:t>as</w:t>
            </w:r>
            <w:r w:rsidR="00B27C84">
              <w:rPr>
                <w:rFonts w:hint="eastAsia"/>
                <w:lang w:eastAsia="zh-CN"/>
              </w:rPr>
              <w:t xml:space="preserve"> </w:t>
            </w:r>
            <w:r w:rsidRPr="00495D84">
              <w:rPr>
                <w:rFonts w:hint="eastAsia"/>
                <w:lang w:eastAsia="zh-CN"/>
              </w:rPr>
              <w:t>the</w:t>
            </w:r>
            <w:r w:rsidR="00B27C84">
              <w:rPr>
                <w:rFonts w:hint="eastAsia"/>
                <w:lang w:eastAsia="zh-CN"/>
              </w:rPr>
              <w:t xml:space="preserve"> </w:t>
            </w:r>
            <w:r w:rsidRPr="00495D84">
              <w:rPr>
                <w:rFonts w:hint="eastAsia"/>
                <w:lang w:eastAsia="zh-CN"/>
              </w:rPr>
              <w:t>value</w:t>
            </w:r>
            <w:r w:rsidR="00B27C84">
              <w:rPr>
                <w:rFonts w:hint="eastAsia"/>
                <w:lang w:eastAsia="zh-CN"/>
              </w:rPr>
              <w:t xml:space="preserve"> </w:t>
            </w:r>
            <w:r w:rsidRPr="00495D84">
              <w:rPr>
                <w:rFonts w:hint="eastAsia"/>
                <w:lang w:eastAsia="zh-CN"/>
              </w:rPr>
              <w:t>reported</w:t>
            </w:r>
            <w:r w:rsidR="00B27C84">
              <w:rPr>
                <w:rFonts w:hint="eastAsia"/>
                <w:lang w:eastAsia="zh-CN"/>
              </w:rPr>
              <w:t xml:space="preserve"> </w:t>
            </w:r>
            <w:r w:rsidRPr="00495D84">
              <w:rPr>
                <w:rFonts w:hint="eastAsia"/>
                <w:lang w:eastAsia="zh-CN"/>
              </w:rPr>
              <w:t>in</w:t>
            </w:r>
            <w:r w:rsidR="00B27C84">
              <w:rPr>
                <w:rFonts w:hint="eastAsia"/>
                <w:lang w:eastAsia="zh-CN"/>
              </w:rPr>
              <w:t xml:space="preserve"> </w:t>
            </w:r>
            <w:r w:rsidRPr="00495D84">
              <w:rPr>
                <w:i/>
              </w:rPr>
              <w:t>prsProcessingType-r17</w:t>
            </w:r>
          </w:p>
        </w:tc>
      </w:tr>
      <w:tr w:rsidR="007C00A1" w:rsidRPr="00495D84" w14:paraId="1F7C40DE" w14:textId="77777777" w:rsidTr="00B27C84">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7C00A1" w:rsidRPr="00495D84" w:rsidRDefault="007C00A1" w:rsidP="007C00A1">
            <w:pPr>
              <w:pStyle w:val="TAL"/>
            </w:pPr>
            <w:r w:rsidRPr="00495D84">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7C00A1" w:rsidRPr="00495D84" w:rsidRDefault="007C00A1" w:rsidP="007C00A1">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64E275C0" w:rsidR="007C00A1" w:rsidRPr="00495D84" w:rsidRDefault="007C00A1" w:rsidP="007C00A1">
            <w:pPr>
              <w:pStyle w:val="TAL"/>
              <w:rPr>
                <w:lang w:eastAsia="zh-CN"/>
              </w:rPr>
            </w:pPr>
            <w:r w:rsidRPr="00495D84">
              <w:rPr>
                <w:lang w:eastAsia="zh-CN"/>
              </w:rPr>
              <w:t>st1</w:t>
            </w:r>
          </w:p>
        </w:tc>
      </w:tr>
      <w:tr w:rsidR="001A33D0" w:rsidRPr="00495D84" w14:paraId="323A4C09" w14:textId="77777777" w:rsidTr="00B27C84">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301A2C6" w:rsidR="001A33D0" w:rsidRPr="00495D84" w:rsidRDefault="00E94096" w:rsidP="001A33D0">
            <w:pPr>
              <w:pStyle w:val="TAN"/>
              <w:rPr>
                <w:lang w:eastAsia="zh-CN"/>
              </w:rPr>
            </w:pPr>
            <w:r>
              <w:rPr>
                <w:lang w:eastAsia="zh-CN"/>
              </w:rPr>
              <w:t xml:space="preserve">NOTE </w:t>
            </w:r>
            <w:r w:rsidRPr="00495D84">
              <w:rPr>
                <w:lang w:eastAsia="zh-CN"/>
              </w:rPr>
              <w:t>1</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set</w:t>
            </w:r>
            <w:r w:rsidR="00B27C84">
              <w:rPr>
                <w:lang w:eastAsia="zh-CN"/>
              </w:rPr>
              <w:t xml:space="preserve"> </w:t>
            </w:r>
            <w:r w:rsidR="001A33D0" w:rsidRPr="00495D84">
              <w:rPr>
                <w:lang w:eastAsia="zh-CN"/>
              </w:rPr>
              <w:t>periodicity</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p w14:paraId="04E3CCF3" w14:textId="67ECAD70" w:rsidR="001A33D0" w:rsidRPr="00495D84" w:rsidRDefault="00E94096" w:rsidP="001A33D0">
            <w:pPr>
              <w:pStyle w:val="TAN"/>
              <w:rPr>
                <w:lang w:eastAsia="zh-CN"/>
              </w:rPr>
            </w:pPr>
            <w:r>
              <w:rPr>
                <w:lang w:eastAsia="zh-CN"/>
              </w:rPr>
              <w:t xml:space="preserve">NOTE </w:t>
            </w:r>
            <w:r w:rsidRPr="00495D84">
              <w:rPr>
                <w:lang w:eastAsia="zh-CN"/>
              </w:rPr>
              <w:t>2</w:t>
            </w:r>
            <w:r>
              <w:rPr>
                <w:lang w:eastAsia="zh-CN"/>
              </w:rPr>
              <w:t>:</w:t>
            </w:r>
            <w:r w:rsidR="001A33D0" w:rsidRPr="00495D84">
              <w:rPr>
                <w:lang w:eastAsia="zh-CN"/>
              </w:rPr>
              <w:tab/>
              <w:t>Same</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PRS</w:t>
            </w:r>
            <w:r w:rsidR="00B27C84">
              <w:rPr>
                <w:lang w:eastAsia="zh-CN"/>
              </w:rPr>
              <w:t xml:space="preserve"> </w:t>
            </w:r>
            <w:r w:rsidR="001A33D0" w:rsidRPr="00495D84">
              <w:rPr>
                <w:lang w:eastAsia="zh-CN"/>
              </w:rPr>
              <w:t>resource</w:t>
            </w:r>
            <w:r w:rsidR="00B27C84">
              <w:rPr>
                <w:lang w:eastAsia="zh-CN"/>
              </w:rPr>
              <w:t xml:space="preserve"> </w:t>
            </w:r>
            <w:r w:rsidR="001A33D0" w:rsidRPr="00495D84">
              <w:rPr>
                <w:lang w:eastAsia="zh-CN"/>
              </w:rPr>
              <w:t>with</w:t>
            </w:r>
            <w:r w:rsidR="00B27C84">
              <w:rPr>
                <w:lang w:eastAsia="zh-CN"/>
              </w:rPr>
              <w:t xml:space="preserve"> </w:t>
            </w:r>
            <w:r w:rsidR="001A33D0" w:rsidRPr="00495D84">
              <w:rPr>
                <w:lang w:eastAsia="zh-CN"/>
              </w:rPr>
              <w:t>smallest</w:t>
            </w:r>
            <w:r w:rsidR="00B27C84">
              <w:rPr>
                <w:lang w:eastAsia="zh-CN"/>
              </w:rPr>
              <w:t xml:space="preserve"> </w:t>
            </w:r>
            <w:r w:rsidR="001A33D0" w:rsidRPr="00495D84">
              <w:rPr>
                <w:lang w:eastAsia="zh-CN"/>
              </w:rPr>
              <w:t>offset</w:t>
            </w:r>
            <w:r w:rsidR="00B27C84">
              <w:rPr>
                <w:lang w:eastAsia="zh-CN"/>
              </w:rPr>
              <w:t xml:space="preserve"> </w:t>
            </w:r>
            <w:r w:rsidR="001A33D0" w:rsidRPr="00495D84">
              <w:rPr>
                <w:lang w:eastAsia="zh-CN"/>
              </w:rPr>
              <w:t>as</w:t>
            </w:r>
            <w:r w:rsidR="00B27C84">
              <w:rPr>
                <w:lang w:eastAsia="zh-CN"/>
              </w:rPr>
              <w:t xml:space="preserve"> </w:t>
            </w:r>
            <w:r w:rsidR="001A33D0" w:rsidRPr="00495D84">
              <w:rPr>
                <w:lang w:eastAsia="zh-CN"/>
              </w:rPr>
              <w:t>used</w:t>
            </w:r>
            <w:r w:rsidR="00B27C84">
              <w:rPr>
                <w:lang w:eastAsia="zh-CN"/>
              </w:rPr>
              <w:t xml:space="preserve"> </w:t>
            </w:r>
            <w:r w:rsidR="001A33D0" w:rsidRPr="00495D84">
              <w:rPr>
                <w:lang w:eastAsia="zh-CN"/>
              </w:rPr>
              <w:t>in</w:t>
            </w:r>
            <w:r w:rsidR="00B27C84">
              <w:rPr>
                <w:lang w:eastAsia="zh-CN"/>
              </w:rPr>
              <w:t xml:space="preserve"> </w:t>
            </w:r>
            <w:r w:rsidR="001A33D0" w:rsidRPr="00495D84">
              <w:rPr>
                <w:lang w:eastAsia="zh-CN"/>
              </w:rPr>
              <w:t>the</w:t>
            </w:r>
            <w:r w:rsidR="00B27C84">
              <w:rPr>
                <w:lang w:eastAsia="zh-CN"/>
              </w:rPr>
              <w:t xml:space="preserve"> </w:t>
            </w:r>
            <w:r w:rsidR="001A33D0" w:rsidRPr="00495D84">
              <w:rPr>
                <w:lang w:eastAsia="zh-CN"/>
              </w:rPr>
              <w:t>test</w:t>
            </w:r>
            <w:r w:rsidR="00B27C84">
              <w:rPr>
                <w:lang w:eastAsia="zh-CN"/>
              </w:rPr>
              <w:t xml:space="preserve"> </w:t>
            </w:r>
            <w:r w:rsidR="001A33D0" w:rsidRPr="00495D84">
              <w:rPr>
                <w:lang w:eastAsia="zh-CN"/>
              </w:rPr>
              <w:t>case.</w:t>
            </w:r>
          </w:p>
        </w:tc>
      </w:tr>
    </w:tbl>
    <w:p w14:paraId="0183D33C" w14:textId="77777777" w:rsidR="001A33D0" w:rsidRPr="00495D84" w:rsidRDefault="001A33D0" w:rsidP="001A33D0">
      <w:pPr>
        <w:rPr>
          <w:rFonts w:eastAsia="SimSun"/>
          <w:highlight w:val="yellow"/>
          <w:lang w:eastAsia="zh-CN"/>
        </w:rPr>
      </w:pPr>
    </w:p>
    <w:p w14:paraId="478EDC87" w14:textId="77777777" w:rsidR="001A33D0" w:rsidRPr="00495D84" w:rsidRDefault="001A33D0" w:rsidP="001A33D0">
      <w:pPr>
        <w:pStyle w:val="Heading2"/>
      </w:pPr>
      <w:r w:rsidRPr="00495D84">
        <w:t>A.3.34</w:t>
      </w:r>
      <w:r w:rsidRPr="00495D84">
        <w:tab/>
        <w:t xml:space="preserve">Testing principles for test cases related to PRS measurements </w:t>
      </w:r>
    </w:p>
    <w:p w14:paraId="4EAEF8A4" w14:textId="77777777" w:rsidR="001A33D0" w:rsidRPr="00495D84" w:rsidRDefault="001A33D0" w:rsidP="001A33D0">
      <w:pPr>
        <w:pStyle w:val="Heading3"/>
      </w:pPr>
      <w:r w:rsidRPr="00495D84">
        <w:t>A.3.34.1</w:t>
      </w:r>
      <w:r w:rsidRPr="00495D84">
        <w:tab/>
        <w:t>Introduction</w:t>
      </w:r>
    </w:p>
    <w:p w14:paraId="29857E00" w14:textId="77777777" w:rsidR="001A33D0" w:rsidRPr="00495D84" w:rsidRDefault="001A33D0" w:rsidP="001A33D0">
      <w:r w:rsidRPr="00495D84">
        <w:t>In annex A test cases are defined for verifying various type of PRS measurement and accuracy requirements.</w:t>
      </w:r>
    </w:p>
    <w:p w14:paraId="013F985A" w14:textId="77777777" w:rsidR="001A33D0" w:rsidRPr="00495D84" w:rsidRDefault="001A33D0" w:rsidP="001A33D0">
      <w:pPr>
        <w:pStyle w:val="Heading3"/>
      </w:pPr>
      <w:r w:rsidRPr="00495D84">
        <w:t>A.3.34.2</w:t>
      </w:r>
      <w:r w:rsidRPr="00495D84">
        <w:tab/>
        <w:t>Test cases in RRC_INACTIVE state</w:t>
      </w:r>
    </w:p>
    <w:p w14:paraId="7FC459B5" w14:textId="275458A4"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in RRC_INACTIVE state. The testing principle for these test cases is as follows:</w:t>
      </w:r>
    </w:p>
    <w:p w14:paraId="2AB26A9E" w14:textId="16D26896" w:rsidR="001A33D0" w:rsidRPr="00495D84" w:rsidRDefault="001A33D0" w:rsidP="001A33D0">
      <w:pPr>
        <w:pStyle w:val="B10"/>
      </w:pPr>
      <w:r w:rsidRPr="00495D84">
        <w:t>-</w:t>
      </w:r>
      <w:r w:rsidRPr="00495D84">
        <w:tab/>
        <w:t xml:space="preserve">A UE capable of </w:t>
      </w:r>
      <w:r w:rsidRPr="00495D84">
        <w:rPr>
          <w:i/>
          <w:iCs/>
        </w:rPr>
        <w:t>supportedDL-PRS-ProcessingSamples-RRC-Inactive</w:t>
      </w:r>
      <w:r w:rsidRPr="00495D84">
        <w:t xml:space="preserve"> [34] is only required to pass the test cases with reduced number of samples.</w:t>
      </w:r>
    </w:p>
    <w:p w14:paraId="19B10A24" w14:textId="2EB84E14" w:rsidR="001A33D0" w:rsidRPr="00495D84" w:rsidRDefault="001A33D0" w:rsidP="001A33D0">
      <w:pPr>
        <w:pStyle w:val="B10"/>
      </w:pPr>
      <w:r w:rsidRPr="00495D84">
        <w:t>-</w:t>
      </w:r>
      <w:r w:rsidRPr="00495D84">
        <w:tab/>
        <w:t xml:space="preserve">A UE not capable of </w:t>
      </w:r>
      <w:r w:rsidRPr="00495D84">
        <w:rPr>
          <w:i/>
          <w:iCs/>
        </w:rPr>
        <w:t>supportedDL-PRS-ProcessingSamples-RRC-Inactive</w:t>
      </w:r>
      <w:r w:rsidRPr="00495D84">
        <w:t xml:space="preserve"> [34] is required to pass the test cases with 4 samples.</w:t>
      </w:r>
    </w:p>
    <w:p w14:paraId="24DBBB56" w14:textId="77777777" w:rsidR="0011429B" w:rsidRDefault="0011429B" w:rsidP="0011429B">
      <w:r>
        <w:lastRenderedPageBreak/>
        <w:t xml:space="preserve">In Annex A, PRS measurement delay test cases are defined for both PRS-RSRP and PRS-RSRPP measurements in RRC_INACTIVE state when UE is configured with DRX cycle and eDRX cycle &gt; 10.24s for positioning measurements. The testing principle for these test cases is as follows: </w:t>
      </w:r>
    </w:p>
    <w:p w14:paraId="1CAE92D5" w14:textId="77777777" w:rsidR="0011429B" w:rsidRDefault="0011429B" w:rsidP="0011429B">
      <w:pPr>
        <w:pStyle w:val="B10"/>
      </w:pPr>
      <w:r>
        <w:t>-</w:t>
      </w:r>
      <w:r>
        <w:tab/>
        <w:t xml:space="preserve">A UE capable of both PRS-RSRP and PRS-RSRPP measurements is required to pass either PRS-RSRP measurement delay test or PRS-RSRPP measurement delay test. </w:t>
      </w:r>
    </w:p>
    <w:p w14:paraId="46B4D43A" w14:textId="7043BEE2" w:rsidR="001A33D0" w:rsidRPr="00495D84" w:rsidRDefault="0011429B" w:rsidP="0011429B">
      <w:r>
        <w:t>In Annex A, PRS measurement delay test cases are defined for both RSTD and UE Rx-Tx time difference measurements in RRC_INACTIVE state when UE is configured with DRX cycle and eDRX cycle &gt; 10.24s for positioning measurements. The testing principle for these test cases is as follows:</w:t>
      </w:r>
    </w:p>
    <w:p w14:paraId="223E7CEE" w14:textId="42CF50A9" w:rsidR="001A33D0" w:rsidRPr="00495D84" w:rsidRDefault="001A33D0" w:rsidP="001A33D0">
      <w:pPr>
        <w:pStyle w:val="B10"/>
      </w:pPr>
      <w:r w:rsidRPr="00495D84">
        <w:t>-</w:t>
      </w:r>
      <w:r w:rsidRPr="00495D84">
        <w:tab/>
        <w:t>A UE capable of both RSTD and UE Rx-Tx time difference measurements is required to pass either RSTD measurement delay test or UE Rx-Tx time difference measurement delay test.</w:t>
      </w:r>
    </w:p>
    <w:p w14:paraId="524B715B" w14:textId="77777777" w:rsidR="001A33D0" w:rsidRPr="00495D84" w:rsidRDefault="001A33D0" w:rsidP="001A33D0">
      <w:pPr>
        <w:pStyle w:val="Heading3"/>
      </w:pPr>
      <w:r w:rsidRPr="00495D84">
        <w:t>A.3.34.3</w:t>
      </w:r>
      <w:r w:rsidRPr="00495D84">
        <w:tab/>
        <w:t>Test cases for PRS measurements with gaps in RRC_CONNECTED state</w:t>
      </w:r>
    </w:p>
    <w:p w14:paraId="3348810F" w14:textId="171361AC"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 measurement gaps in RRC_CONNECTED state. The testing principle for these test cases is as follows:</w:t>
      </w:r>
    </w:p>
    <w:p w14:paraId="7F8BDD7C" w14:textId="5131F571" w:rsidR="001A33D0" w:rsidRPr="00495D84" w:rsidRDefault="001A33D0" w:rsidP="001A33D0">
      <w:pPr>
        <w:pStyle w:val="B10"/>
      </w:pPr>
      <w:r w:rsidRPr="00495D84">
        <w:t>-</w:t>
      </w:r>
      <w:r w:rsidRPr="00495D84">
        <w:tab/>
        <w:t xml:space="preserve">A UE capable of </w:t>
      </w:r>
      <w:r w:rsidRPr="00495D84">
        <w:rPr>
          <w:i/>
          <w:iCs/>
        </w:rPr>
        <w:t>supportedDL-PRS-ProcessingSamples</w:t>
      </w:r>
      <w:r w:rsidRPr="00495D84">
        <w:t xml:space="preserve"> [34] is only required to pass the test cases with reduced number of samples.</w:t>
      </w:r>
    </w:p>
    <w:p w14:paraId="33BCD15D" w14:textId="58F17163" w:rsidR="001A33D0" w:rsidRPr="00495D84" w:rsidRDefault="001A33D0" w:rsidP="001A33D0">
      <w:pPr>
        <w:pStyle w:val="B10"/>
      </w:pPr>
      <w:r w:rsidRPr="00495D84">
        <w:t>-</w:t>
      </w:r>
      <w:r w:rsidRPr="00495D84">
        <w:tab/>
        <w:t xml:space="preserve">A UE not capable of </w:t>
      </w:r>
      <w:r w:rsidRPr="00495D84">
        <w:rPr>
          <w:i/>
          <w:iCs/>
        </w:rPr>
        <w:t>supportedDL-PRS-ProcessingSamples</w:t>
      </w:r>
      <w:r w:rsidRPr="00495D84">
        <w:t xml:space="preserve"> [34] is required to pass the test cases with 4 samples.</w:t>
      </w:r>
    </w:p>
    <w:p w14:paraId="6DB8A53D" w14:textId="7DEF5F41" w:rsidR="001A33D0" w:rsidRPr="00495D84" w:rsidRDefault="001A33D0" w:rsidP="000868F8">
      <w:r w:rsidRPr="00495D84">
        <w:t xml:space="preserve">In </w:t>
      </w:r>
      <w:r w:rsidR="00E94096">
        <w:t>annex</w:t>
      </w:r>
      <w:r w:rsidRPr="00495D84">
        <w:t xml:space="preserve"> A, PRS measurement delay test cases are defined for both PRS-RSRP and PRS-RSRPP measurements with measurement gaps in RRC_CONNECTED state. The testing principle for these test cases is as follows: </w:t>
      </w:r>
    </w:p>
    <w:p w14:paraId="5FA807CD" w14:textId="338753A3" w:rsidR="001A33D0" w:rsidRPr="00495D84" w:rsidRDefault="000868F8" w:rsidP="001A33D0">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4C401A04" w14:textId="77777777" w:rsidR="001A33D0" w:rsidRPr="00495D84" w:rsidRDefault="001A33D0" w:rsidP="001A33D0">
      <w:pPr>
        <w:pStyle w:val="Heading3"/>
      </w:pPr>
      <w:r w:rsidRPr="00495D84">
        <w:t>A.3.34.4</w:t>
      </w:r>
      <w:r w:rsidRPr="00495D84">
        <w:tab/>
        <w:t>Test cases for PRS measurements without gaps in RRC_CONNECTED state</w:t>
      </w:r>
    </w:p>
    <w:p w14:paraId="5232DD6D" w14:textId="4D57E642" w:rsidR="001A33D0" w:rsidRPr="00495D84" w:rsidRDefault="001A33D0" w:rsidP="001A33D0">
      <w:r w:rsidRPr="00495D84">
        <w:t xml:space="preserve">In </w:t>
      </w:r>
      <w:r w:rsidR="00E94096">
        <w:t>annex</w:t>
      </w:r>
      <w:r w:rsidRPr="00495D84">
        <w:t xml:space="preserve"> A, PRS measurement test cases are defined with 4 samples and with reduced number of samples without measurement gaps in RRC_CONNECTED state. The testing principle for these test cases is as follows:</w:t>
      </w:r>
    </w:p>
    <w:p w14:paraId="04656D80" w14:textId="427446C9" w:rsidR="001A33D0" w:rsidRPr="00495D84" w:rsidRDefault="000868F8" w:rsidP="000868F8">
      <w:pPr>
        <w:pStyle w:val="B10"/>
      </w:pPr>
      <w:r w:rsidRPr="00495D84">
        <w:t>-</w:t>
      </w:r>
      <w:r w:rsidRPr="00495D84">
        <w:tab/>
      </w:r>
      <w:r w:rsidR="001A33D0" w:rsidRPr="00495D84">
        <w:t xml:space="preserve">A UE capable of </w:t>
      </w:r>
      <w:r w:rsidR="001A33D0" w:rsidRPr="00495D84">
        <w:rPr>
          <w:i/>
          <w:iCs/>
        </w:rPr>
        <w:t>supportedDL-PRS-ProcessingSamples</w:t>
      </w:r>
      <w:r w:rsidR="001A33D0" w:rsidRPr="00495D84">
        <w:t xml:space="preserve"> [34] is only required to pass the test cases with reduced number of samples.</w:t>
      </w:r>
    </w:p>
    <w:p w14:paraId="4226853E" w14:textId="59D54AA0" w:rsidR="001A33D0" w:rsidRPr="00495D84" w:rsidRDefault="000868F8" w:rsidP="000868F8">
      <w:pPr>
        <w:pStyle w:val="B10"/>
      </w:pPr>
      <w:r w:rsidRPr="00495D84">
        <w:t>-</w:t>
      </w:r>
      <w:r w:rsidRPr="00495D84">
        <w:tab/>
      </w:r>
      <w:r w:rsidR="001A33D0" w:rsidRPr="00495D84">
        <w:t xml:space="preserve">A UE not capable of </w:t>
      </w:r>
      <w:r w:rsidR="001A33D0" w:rsidRPr="00495D84">
        <w:rPr>
          <w:i/>
          <w:iCs/>
        </w:rPr>
        <w:t>supportedDL-PRS-ProcessingSamples</w:t>
      </w:r>
      <w:r w:rsidR="001A33D0" w:rsidRPr="00495D84">
        <w:t xml:space="preserve"> [34] is required to pass the test case with 4 samples.</w:t>
      </w:r>
    </w:p>
    <w:p w14:paraId="5AD268C6" w14:textId="0D22ED85" w:rsidR="001A33D0" w:rsidRPr="00495D84" w:rsidRDefault="001A33D0" w:rsidP="001A33D0">
      <w:r w:rsidRPr="00495D84">
        <w:t xml:space="preserve">In </w:t>
      </w:r>
      <w:r w:rsidR="00E94096">
        <w:t>annex</w:t>
      </w:r>
      <w:r w:rsidRPr="00495D84">
        <w:t xml:space="preserve"> A, PRS measurement delay test cases are defined for both PRS-RSRP and PRS-RSRPP measurements without measurement gaps in RRC_CONNECTED state. The testing principle for these test cases is as follows: </w:t>
      </w:r>
    </w:p>
    <w:p w14:paraId="550A582F" w14:textId="23BA5722" w:rsidR="001A33D0" w:rsidRPr="00495D84" w:rsidRDefault="000868F8" w:rsidP="000868F8">
      <w:pPr>
        <w:pStyle w:val="B10"/>
      </w:pPr>
      <w:r w:rsidRPr="00495D84">
        <w:t>-</w:t>
      </w:r>
      <w:r w:rsidRPr="00495D84">
        <w:tab/>
      </w:r>
      <w:r w:rsidR="001A33D0" w:rsidRPr="00495D84">
        <w:t xml:space="preserve">A UE capable of both PRS-RSRP and PRS-RSRPP measurements is required to pass either PRS-RSRP measurement delay test or PRS-RSRPP measurement delay test. </w:t>
      </w:r>
    </w:p>
    <w:p w14:paraId="08E5DE44" w14:textId="3D110FBC" w:rsidR="001A33D0" w:rsidRPr="00495D84" w:rsidRDefault="001A33D0" w:rsidP="001A33D0">
      <w:r w:rsidRPr="00495D84">
        <w:t xml:space="preserve">In </w:t>
      </w:r>
      <w:r w:rsidR="00E94096">
        <w:t>annex</w:t>
      </w:r>
      <w:r w:rsidRPr="00495D84">
        <w:t xml:space="preserve">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rsidRPr="00495D84">
        <w:t>-</w:t>
      </w:r>
      <w:r w:rsidRPr="00495D84">
        <w:tab/>
      </w:r>
      <w:r w:rsidR="001A33D0" w:rsidRPr="00495D84">
        <w:t>A UE capable of both RSTD and UE Rx-Tx time difference measurements is required to pass either RSTD measurement delay test or UE Rx-Tx time difference measurement delay test.</w:t>
      </w:r>
    </w:p>
    <w:p w14:paraId="70E95E8F" w14:textId="77777777" w:rsidR="00AB4ACF" w:rsidRDefault="00AB4ACF" w:rsidP="00AB4ACF">
      <w:pPr>
        <w:pStyle w:val="Heading3"/>
        <w:rPr>
          <w:lang w:eastAsia="ko-KR"/>
        </w:rPr>
      </w:pPr>
      <w:r w:rsidRPr="00CB3E1C">
        <w:rPr>
          <w:lang w:eastAsia="ko-KR"/>
        </w:rPr>
        <w:t>A.3.34.</w:t>
      </w:r>
      <w:r>
        <w:rPr>
          <w:lang w:eastAsia="ko-KR"/>
        </w:rPr>
        <w:t>5</w:t>
      </w:r>
      <w:r>
        <w:rPr>
          <w:lang w:eastAsia="ko-KR"/>
        </w:rPr>
        <w:tab/>
      </w:r>
      <w:r w:rsidRPr="00CB3E1C">
        <w:rPr>
          <w:lang w:eastAsia="ko-KR"/>
        </w:rPr>
        <w:t>Testing principles for positioning measurements by aggregating PRS resources from multiple PFLs</w:t>
      </w:r>
    </w:p>
    <w:p w14:paraId="43DD9367" w14:textId="77777777" w:rsidR="00AB4ACF" w:rsidRDefault="00AB4ACF" w:rsidP="00AB4ACF">
      <w:pPr>
        <w:rPr>
          <w:lang w:eastAsia="ko-KR"/>
        </w:rPr>
      </w:pPr>
      <w:r>
        <w:t xml:space="preserve">In annex A, test cases for measurement delay requirement and accuracy requirement for positioning measurements by aggregating PRS resources from multiple PLFs are defined. While verifying the UE capability to meet the requirements defined for the positioning measurements by aggregating PRS resources from multiple PFLs, a UE capable of both RSTD and UE Rx-Tx time difference measurements by aggregating PRS resources from multiple PFLs is required to </w:t>
      </w:r>
      <w:r>
        <w:lastRenderedPageBreak/>
        <w:t>pass either PRS aggregation based RSTD measurement delay test or PRS aggregation-based UE Rx-Tx time difference measurement delay test.</w:t>
      </w:r>
      <w:r>
        <w:rPr>
          <w:lang w:eastAsia="ko-KR"/>
        </w:rPr>
        <w:t xml:space="preserve"> </w:t>
      </w:r>
    </w:p>
    <w:p w14:paraId="266CAF36" w14:textId="77777777" w:rsidR="00AB4ACF" w:rsidRDefault="00AB4ACF" w:rsidP="00AB4ACF">
      <w:pPr>
        <w:pStyle w:val="Heading3"/>
        <w:rPr>
          <w:lang w:eastAsia="ko-KR"/>
        </w:rPr>
      </w:pPr>
      <w:r w:rsidRPr="00CB3E1C">
        <w:rPr>
          <w:lang w:eastAsia="ko-KR"/>
        </w:rPr>
        <w:t>A.3.34.</w:t>
      </w:r>
      <w:r>
        <w:rPr>
          <w:lang w:eastAsia="ko-KR"/>
        </w:rPr>
        <w:t>6</w:t>
      </w:r>
      <w:r>
        <w:rPr>
          <w:lang w:eastAsia="ko-KR"/>
        </w:rPr>
        <w:tab/>
        <w:t>Testing principles for carrier phase measurement for positioning</w:t>
      </w:r>
    </w:p>
    <w:p w14:paraId="328A6776" w14:textId="77777777" w:rsidR="00AB4ACF" w:rsidRDefault="00AB4ACF" w:rsidP="00AB4ACF">
      <w:r>
        <w:t xml:space="preserve">In annex A, test cases for measurement delay requirement and accuracy requirement for carrier phase measurement reported together with legacy positioning measurement are defined. </w:t>
      </w:r>
    </w:p>
    <w:p w14:paraId="02AFE03B" w14:textId="77777777" w:rsidR="00AB4ACF" w:rsidRDefault="00AB4ACF" w:rsidP="00AB4ACF">
      <w:r>
        <w:t>While verifying the UE capability to meet the requirements defined for the carrier phase measurement reported together with the legacy positioning measurement, a UE capable of both RSCPD with RSTD and RSCP with UE Rx-Tx time difference measurements is required to pass either RSCPD with RSTD measurement delay test or RSCP with UE Rx-Tx time difference measurement delay test.</w:t>
      </w:r>
    </w:p>
    <w:p w14:paraId="3039DA0D" w14:textId="77777777" w:rsidR="00AB4ACF" w:rsidRDefault="00AB4ACF" w:rsidP="00AB4ACF">
      <w:pPr>
        <w:rPr>
          <w:lang w:val="en-US"/>
        </w:rPr>
      </w:pPr>
      <w:r>
        <w:rPr>
          <w:lang w:val="en-US"/>
        </w:rPr>
        <w:t>When a UE is tested for DL RSCPD with RSTD measurement, then the UE shall pass tests for RSTD measurement and RSCPD measurement.</w:t>
      </w:r>
    </w:p>
    <w:p w14:paraId="366EFB6B" w14:textId="77777777" w:rsidR="00AB4ACF" w:rsidRDefault="00AB4ACF" w:rsidP="00AB4ACF">
      <w:r>
        <w:rPr>
          <w:lang w:val="en-US"/>
        </w:rPr>
        <w:t>When a UE is tested for DL RSCP with UE Rx-Tx measurement, then the UE shall pass tests for UE Rx-Tx measurement and DL RSCP measurement.</w:t>
      </w:r>
    </w:p>
    <w:p w14:paraId="5AB0086B" w14:textId="77777777" w:rsidR="00AB4ACF" w:rsidRPr="00E44562" w:rsidRDefault="00AB4ACF" w:rsidP="00AB4ACF">
      <w:pPr>
        <w:pStyle w:val="Heading3"/>
      </w:pPr>
      <w:r w:rsidRPr="00E44562">
        <w:t>A.3.34.</w:t>
      </w:r>
      <w:r>
        <w:t>7</w:t>
      </w:r>
      <w:r w:rsidRPr="00E44562">
        <w:tab/>
        <w:t>Test cases in RRC_IDLE state</w:t>
      </w:r>
    </w:p>
    <w:p w14:paraId="2E3FD4D4" w14:textId="77777777" w:rsidR="00AB4ACF" w:rsidRDefault="00AB4ACF" w:rsidP="00AB4ACF">
      <w:r>
        <w:t>For the measurements supported by the UE in both RRC_IDLE and RRC_INACTIVE modes, UE shall pass the test cases for RRC_IDLE mode and does not need to be tested for the same measurement in RRC_INACTIVE mode.</w:t>
      </w:r>
    </w:p>
    <w:p w14:paraId="3D826D33" w14:textId="77777777" w:rsidR="00AB4ACF" w:rsidRPr="00495D84" w:rsidRDefault="00AB4ACF" w:rsidP="00AB4ACF"/>
    <w:p w14:paraId="19A694E9" w14:textId="77777777" w:rsidR="00AC6FB4" w:rsidRPr="00495D84" w:rsidRDefault="00AC6FB4" w:rsidP="00AC6FB4">
      <w:pPr>
        <w:pStyle w:val="Heading2"/>
      </w:pPr>
      <w:r w:rsidRPr="00495D84">
        <w:t>A.3.35</w:t>
      </w:r>
      <w:r w:rsidRPr="00495D84">
        <w:tab/>
        <w:t>Testing principle for RedCap UE</w:t>
      </w:r>
    </w:p>
    <w:p w14:paraId="26AB67D1" w14:textId="45DE35E7" w:rsidR="00AC6FB4" w:rsidRPr="00495D84" w:rsidRDefault="00AC6FB4" w:rsidP="00AC6FB4">
      <w:pPr>
        <w:pStyle w:val="Heading3"/>
      </w:pPr>
      <w:r w:rsidRPr="00495D84">
        <w:t>A.3.35.1</w:t>
      </w:r>
      <w:r w:rsidRPr="00495D84">
        <w:tab/>
        <w:t>Introduction</w:t>
      </w:r>
    </w:p>
    <w:p w14:paraId="18BA871C" w14:textId="69DC3A43" w:rsidR="00AC6FB4" w:rsidRPr="00495D84" w:rsidRDefault="00A03E01" w:rsidP="00AC6FB4">
      <w:r>
        <w:t>This clause defines testing principles which are applicable to test cases verifying RRM requirements for RedCap UE and test cases verifying PRS measurement requirements for RedCap UE.</w:t>
      </w:r>
    </w:p>
    <w:p w14:paraId="4A632D9E" w14:textId="7A20C25A" w:rsidR="00AC6FB4" w:rsidRPr="00495D84" w:rsidRDefault="00AC6FB4" w:rsidP="00AC6FB4">
      <w:pPr>
        <w:pStyle w:val="Heading3"/>
        <w:rPr>
          <w:snapToGrid w:val="0"/>
        </w:rPr>
      </w:pPr>
      <w:r w:rsidRPr="00495D84">
        <w:rPr>
          <w:snapToGrid w:val="0"/>
        </w:rPr>
        <w:t>A.3.35.2</w:t>
      </w:r>
      <w:r w:rsidRPr="00495D84">
        <w:rPr>
          <w:snapToGrid w:val="0"/>
        </w:rPr>
        <w:tab/>
        <w:t>Principle of testing for FR1</w:t>
      </w:r>
    </w:p>
    <w:p w14:paraId="59D9D30D" w14:textId="77777777" w:rsidR="00AC6FB4" w:rsidRPr="00495D84" w:rsidRDefault="00AC6FB4" w:rsidP="00AC6FB4">
      <w:r w:rsidRPr="00495D84">
        <w:t xml:space="preserve">For RedCap UEs supporting 1 Rx branch, all single carrier tests specified in clause A.16 and A.18 except for tests defined for 2 Rx and/or FR2 shall be tested on any band. </w:t>
      </w:r>
    </w:p>
    <w:p w14:paraId="14826C99" w14:textId="77777777" w:rsidR="00AC6FB4" w:rsidRPr="00495D84" w:rsidRDefault="00AC6FB4" w:rsidP="00AC6FB4">
      <w:pPr>
        <w:rPr>
          <w:b/>
        </w:rPr>
      </w:pPr>
      <w:r w:rsidRPr="00495D84">
        <w:t>For RedCap UEs supporting 2Rx branches, all single carrier tests specified in clause A.16 and A.18 except for tests defined for 1 Rx and/or FR2 shall be tested on any band.</w:t>
      </w:r>
    </w:p>
    <w:p w14:paraId="386E211B" w14:textId="34031D79" w:rsidR="00AC6FB4" w:rsidRPr="00495D84" w:rsidRDefault="00AC6FB4" w:rsidP="00AC6FB4">
      <w:pPr>
        <w:pStyle w:val="Heading3"/>
        <w:rPr>
          <w:snapToGrid w:val="0"/>
        </w:rPr>
      </w:pPr>
      <w:r w:rsidRPr="00495D84">
        <w:rPr>
          <w:snapToGrid w:val="0"/>
        </w:rPr>
        <w:t>A.3.35.3</w:t>
      </w:r>
      <w:r w:rsidRPr="00495D84">
        <w:rPr>
          <w:snapToGrid w:val="0"/>
        </w:rPr>
        <w:tab/>
        <w:t>Principle of testing for FR2</w:t>
      </w:r>
    </w:p>
    <w:p w14:paraId="73F8DA8D" w14:textId="77777777" w:rsidR="00AC6FB4" w:rsidRDefault="00AC6FB4" w:rsidP="00AC6FB4">
      <w:r w:rsidRPr="00495D84">
        <w:t>For RedCap UEs, all single carrier tests specified in clause A.17 and A.18 except for tests defined for FR1 shall be tested on any band.</w:t>
      </w:r>
    </w:p>
    <w:p w14:paraId="1B50AF87" w14:textId="77777777" w:rsidR="009C0D1E" w:rsidRDefault="009C0D1E" w:rsidP="009C0D1E">
      <w:pPr>
        <w:pStyle w:val="Heading3"/>
        <w:rPr>
          <w:snapToGrid w:val="0"/>
        </w:rPr>
      </w:pPr>
      <w:r w:rsidRPr="00E44562">
        <w:rPr>
          <w:snapToGrid w:val="0"/>
        </w:rPr>
        <w:t>A.3.35.4</w:t>
      </w:r>
      <w:r w:rsidRPr="00E44562">
        <w:rPr>
          <w:snapToGrid w:val="0"/>
        </w:rPr>
        <w:tab/>
        <w:t>Principle of testing for PRS measurement</w:t>
      </w:r>
    </w:p>
    <w:p w14:paraId="016A832C" w14:textId="77777777" w:rsidR="009C0D1E" w:rsidRDefault="009C0D1E" w:rsidP="009C0D1E">
      <w:r>
        <w:t>In annex A, test cases for measurement delay requirement and accuracy requirement for PRS measurement for RedCap UE are defined. The following testing principles are applied while verifying the RedCap UE capability to meet the PRS measurement requirements.</w:t>
      </w:r>
    </w:p>
    <w:p w14:paraId="6E36DA24" w14:textId="77777777" w:rsidR="009C0D1E" w:rsidRDefault="009C0D1E" w:rsidP="009C0D1E">
      <w:pPr>
        <w:pStyle w:val="B10"/>
      </w:pPr>
      <w:r>
        <w:t>-</w:t>
      </w:r>
      <w:r>
        <w:tab/>
        <w:t>A UE capable of both PRS-RSRP and PRS-RSRPP measurements is required to pass either PRS-RSRP measurement delay test or PRS-RSRPP measurement delay test.</w:t>
      </w:r>
    </w:p>
    <w:p w14:paraId="495B88E5" w14:textId="77777777" w:rsidR="009C0D1E" w:rsidRDefault="009C0D1E" w:rsidP="009C0D1E">
      <w:pPr>
        <w:pStyle w:val="B10"/>
      </w:pPr>
      <w:r>
        <w:t>-</w:t>
      </w:r>
      <w:r>
        <w:tab/>
        <w:t>A UE capable of both RSTD and UE Rx-Tx time difference measurements is required to pass either RSTD measurement delay test or UE Rx-Tx time difference measurement delay test.</w:t>
      </w:r>
    </w:p>
    <w:p w14:paraId="579F9B45" w14:textId="77777777" w:rsidR="009C0D1E" w:rsidRDefault="009C0D1E" w:rsidP="009C0D1E">
      <w:pPr>
        <w:pStyle w:val="B10"/>
      </w:pPr>
      <w:r>
        <w:lastRenderedPageBreak/>
        <w:t>-</w:t>
      </w:r>
      <w:r>
        <w:tab/>
        <w:t>A UE capable of performing PRS measurement with RX FH is only required to pass the measurement delay test cases for PRS measurement with RX FH.</w:t>
      </w:r>
    </w:p>
    <w:p w14:paraId="144F9153" w14:textId="21149D5B" w:rsidR="001B287B" w:rsidRPr="00495D84" w:rsidRDefault="009C0D1E" w:rsidP="009C0D1E">
      <w:pPr>
        <w:pStyle w:val="B10"/>
        <w:rPr>
          <w:b/>
        </w:rPr>
      </w:pPr>
      <w:r>
        <w:t>-</w:t>
      </w:r>
      <w:r>
        <w:tab/>
        <w:t>For the measurements supported by the UE in both RRC_IDLE and RRC_INACTIVE modes, UE shall pass the test cases for RRC_IDLE mode and does not need to be tested for the same measurement in RRC_INACTIVE mode.</w:t>
      </w:r>
    </w:p>
    <w:p w14:paraId="603AF530" w14:textId="3D56DF02" w:rsidR="009603EC" w:rsidRPr="00495D84" w:rsidRDefault="001B1087" w:rsidP="009603EC">
      <w:pPr>
        <w:pStyle w:val="Heading2"/>
      </w:pPr>
      <w:r w:rsidRPr="00495D84">
        <w:t>A.3.36</w:t>
      </w:r>
      <w:r w:rsidRPr="00495D84">
        <w:tab/>
      </w:r>
      <w:r w:rsidR="009603EC" w:rsidRPr="00495D84">
        <w:t>Testing related to Satellite access</w:t>
      </w:r>
    </w:p>
    <w:p w14:paraId="111E6801" w14:textId="50DD0AED" w:rsidR="001B1087" w:rsidRPr="00495D84" w:rsidRDefault="009603EC" w:rsidP="009603EC">
      <w:pPr>
        <w:pStyle w:val="Heading2"/>
      </w:pPr>
      <w:r w:rsidRPr="00495D84">
        <w:t>A.3.36.1</w:t>
      </w:r>
      <w:r w:rsidRPr="00495D84">
        <w:tab/>
        <w:t>Introduction</w:t>
      </w:r>
    </w:p>
    <w:p w14:paraId="5688A330" w14:textId="77777777" w:rsidR="001B1087" w:rsidRPr="00495D84" w:rsidRDefault="001B1087" w:rsidP="001B1087">
      <w:pPr>
        <w:pStyle w:val="Heading3"/>
      </w:pPr>
      <w:r w:rsidRPr="00495D84">
        <w:t>A.3.36.1</w:t>
      </w:r>
      <w:r w:rsidRPr="00495D84">
        <w:tab/>
        <w:t>Introduction</w:t>
      </w:r>
    </w:p>
    <w:p w14:paraId="52E94473" w14:textId="77777777" w:rsidR="001B1087" w:rsidRPr="00495D84" w:rsidRDefault="001B1087" w:rsidP="001B1087">
      <w:r w:rsidRPr="00495D84">
        <w:t>In annex A test cases are defined for verifying various type of RRM requirements related to satellite access.</w:t>
      </w:r>
    </w:p>
    <w:p w14:paraId="59F3CBB7" w14:textId="77777777" w:rsidR="001B1087" w:rsidRPr="00495D84" w:rsidRDefault="001B1087" w:rsidP="001B1087">
      <w:pPr>
        <w:pStyle w:val="Heading3"/>
      </w:pPr>
      <w:r w:rsidRPr="00495D84">
        <w:t>A.3.36.2</w:t>
      </w:r>
      <w:r w:rsidRPr="00495D84">
        <w:tab/>
        <w:t>Principle of testing GSO and NGSO scenarios</w:t>
      </w:r>
    </w:p>
    <w:p w14:paraId="78DB0072" w14:textId="496F3B3E" w:rsidR="001B1087" w:rsidRPr="00495D84" w:rsidRDefault="001B1087" w:rsidP="001B1087">
      <w:r w:rsidRPr="00495D84">
        <w:t xml:space="preserve">In </w:t>
      </w:r>
      <w:r w:rsidR="00E94096">
        <w:t>annex</w:t>
      </w:r>
      <w:r w:rsidRPr="00495D84">
        <w:t xml:space="preserve"> A, RRM test cases related to satellite access are defined for both GSO and NGSO. The testing principle for these test cases is as follows:</w:t>
      </w:r>
    </w:p>
    <w:p w14:paraId="04AD14DF" w14:textId="77777777" w:rsidR="001B1087" w:rsidRPr="00495D84" w:rsidRDefault="001B1087" w:rsidP="001B1087">
      <w:pPr>
        <w:pStyle w:val="B10"/>
      </w:pPr>
      <w:r w:rsidRPr="00495D84">
        <w:t>-</w:t>
      </w:r>
      <w:r w:rsidRPr="00495D84">
        <w:tab/>
        <w:t>A UE capable of GSO only is required to pass the test cases with GSO.</w:t>
      </w:r>
    </w:p>
    <w:p w14:paraId="7F06616F" w14:textId="77777777" w:rsidR="001B1087" w:rsidRPr="00495D84" w:rsidRDefault="001B1087" w:rsidP="001B1087">
      <w:pPr>
        <w:pStyle w:val="B10"/>
      </w:pPr>
      <w:r w:rsidRPr="00495D84">
        <w:t>-</w:t>
      </w:r>
      <w:r w:rsidRPr="00495D84">
        <w:tab/>
        <w:t>A UE capable of NGSO only is required to pass the test cases with NGSO.</w:t>
      </w:r>
    </w:p>
    <w:p w14:paraId="32D4E8E5" w14:textId="77777777" w:rsidR="001B1087" w:rsidRPr="00495D84" w:rsidRDefault="001B1087" w:rsidP="001B1087">
      <w:pPr>
        <w:pStyle w:val="B10"/>
      </w:pPr>
      <w:r w:rsidRPr="00495D84">
        <w:t>-</w:t>
      </w:r>
      <w:r w:rsidRPr="00495D84">
        <w:tab/>
        <w:t>A UE capable of both GSO and NGSO is required to pass the test cases with NGSO only.</w:t>
      </w:r>
    </w:p>
    <w:p w14:paraId="2CF75F8D" w14:textId="77777777" w:rsidR="001B1087" w:rsidRPr="00495D84" w:rsidRDefault="001B1087" w:rsidP="001B1087">
      <w:pPr>
        <w:pStyle w:val="B10"/>
        <w:ind w:left="0" w:firstLine="0"/>
        <w:rPr>
          <w:lang w:eastAsia="zh-CN"/>
        </w:rPr>
      </w:pPr>
      <w:r w:rsidRPr="00495D84">
        <w:rPr>
          <w:rFonts w:hint="eastAsia"/>
          <w:lang w:eastAsia="zh-CN"/>
        </w:rPr>
        <w:t>S</w:t>
      </w:r>
      <w:r w:rsidRPr="00495D84">
        <w:rPr>
          <w:lang w:eastAsia="zh-CN"/>
        </w:rPr>
        <w:t xml:space="preserve">upport of GSO and NGSO scenario is indicated via </w:t>
      </w:r>
      <w:r w:rsidRPr="00495D84">
        <w:rPr>
          <w:i/>
          <w:lang w:eastAsia="zh-CN"/>
        </w:rPr>
        <w:t>ntn-ScenarioSupport-r17</w:t>
      </w:r>
      <w:r w:rsidRPr="00495D84">
        <w:rPr>
          <w:lang w:eastAsia="zh-CN"/>
        </w:rPr>
        <w:t>.</w:t>
      </w:r>
    </w:p>
    <w:p w14:paraId="29196D34" w14:textId="77777777" w:rsidR="001B1087" w:rsidRPr="00495D84" w:rsidRDefault="001B1087" w:rsidP="001B1087">
      <w:pPr>
        <w:pStyle w:val="Heading3"/>
      </w:pPr>
      <w:r w:rsidRPr="00495D84">
        <w:t>A.3.36.2</w:t>
      </w:r>
      <w:r w:rsidRPr="00495D84">
        <w:tab/>
        <w:t>Principle of testing different RRM requirements</w:t>
      </w:r>
    </w:p>
    <w:p w14:paraId="4F7F3A95" w14:textId="0833FF05" w:rsidR="001B1087" w:rsidRPr="00495D84" w:rsidRDefault="001B1087" w:rsidP="001B1087">
      <w:r w:rsidRPr="00495D84">
        <w:t xml:space="preserve">In </w:t>
      </w:r>
      <w:r w:rsidR="00E94096">
        <w:t>annex</w:t>
      </w:r>
      <w:r w:rsidRPr="00495D84">
        <w:t xml:space="preserve"> A, RRM test cases related to satellite access are defined for all applicable RRM requirements. The testing principle for these test cases is as follows:</w:t>
      </w:r>
    </w:p>
    <w:p w14:paraId="5EF74609" w14:textId="77777777" w:rsidR="001B1087" w:rsidRPr="00495D84" w:rsidRDefault="001B1087" w:rsidP="001B1087">
      <w:pPr>
        <w:pStyle w:val="B10"/>
      </w:pPr>
      <w:r w:rsidRPr="00495D84">
        <w:t>-</w:t>
      </w:r>
      <w:r w:rsidRPr="00495D84">
        <w:tab/>
        <w:t>A UE capable of NTN only is required to pass all the test cases defined in clause A.14.</w:t>
      </w:r>
    </w:p>
    <w:p w14:paraId="4F46B44A" w14:textId="5C11C0F9" w:rsidR="001B1087" w:rsidRPr="00495D84" w:rsidRDefault="001B1087" w:rsidP="001B1087">
      <w:pPr>
        <w:pStyle w:val="B10"/>
      </w:pPr>
      <w:r w:rsidRPr="00495D84">
        <w:t>-</w:t>
      </w:r>
      <w:r w:rsidRPr="00495D84">
        <w:tab/>
        <w:t xml:space="preserve">A UE capable of both TN and NTN is required to pass the test cases for NTN specific requirements in </w:t>
      </w:r>
      <w:r w:rsidR="00E94096">
        <w:t>table</w:t>
      </w:r>
      <w:r w:rsidRPr="00495D84">
        <w:t xml:space="preserve"> A.3.36.2-1.</w:t>
      </w:r>
    </w:p>
    <w:p w14:paraId="667F5FBC" w14:textId="77777777" w:rsidR="001B1087" w:rsidRPr="00495D84" w:rsidRDefault="001B1087" w:rsidP="001B1087">
      <w:pPr>
        <w:pStyle w:val="TH"/>
        <w:rPr>
          <w:lang w:eastAsia="zh-CN"/>
        </w:rPr>
      </w:pPr>
      <w:r w:rsidRPr="00495D84">
        <w:lastRenderedPageBreak/>
        <w:t xml:space="preserve">Table A.3.36.2-1: </w:t>
      </w:r>
      <w:r w:rsidRPr="00495D84">
        <w:rPr>
          <w:lang w:eastAsia="zh-CN"/>
        </w:rPr>
        <w:t>Test cases for NTN specific requirements</w:t>
      </w:r>
    </w:p>
    <w:tbl>
      <w:tblPr>
        <w:tblStyle w:val="TableGrid"/>
        <w:tblW w:w="5000" w:type="pct"/>
        <w:jc w:val="center"/>
        <w:tblCellMar>
          <w:left w:w="28" w:type="dxa"/>
        </w:tblCellMar>
        <w:tblLook w:val="04A0" w:firstRow="1" w:lastRow="0" w:firstColumn="1" w:lastColumn="0" w:noHBand="0" w:noVBand="1"/>
      </w:tblPr>
      <w:tblGrid>
        <w:gridCol w:w="1454"/>
        <w:gridCol w:w="8175"/>
      </w:tblGrid>
      <w:tr w:rsidR="001B1087" w:rsidRPr="00495D84" w14:paraId="36277905" w14:textId="77777777" w:rsidTr="00E94096">
        <w:trPr>
          <w:jc w:val="center"/>
        </w:trPr>
        <w:tc>
          <w:tcPr>
            <w:tcW w:w="755" w:type="pct"/>
          </w:tcPr>
          <w:p w14:paraId="3F889BDE" w14:textId="77777777" w:rsidR="001B1087" w:rsidRPr="00495D84" w:rsidRDefault="001B1087" w:rsidP="00B47009">
            <w:pPr>
              <w:pStyle w:val="TAH"/>
            </w:pPr>
            <w:r w:rsidRPr="00495D84">
              <w:t>Clause</w:t>
            </w:r>
          </w:p>
        </w:tc>
        <w:tc>
          <w:tcPr>
            <w:tcW w:w="4245" w:type="pct"/>
          </w:tcPr>
          <w:p w14:paraId="76D0750D" w14:textId="07A3124E" w:rsidR="001B1087" w:rsidRPr="00495D84" w:rsidRDefault="001B1087" w:rsidP="00B47009">
            <w:pPr>
              <w:pStyle w:val="TAH"/>
            </w:pPr>
            <w:r w:rsidRPr="00495D84">
              <w:t>Test</w:t>
            </w:r>
            <w:r w:rsidR="00B27C84">
              <w:t xml:space="preserve"> </w:t>
            </w:r>
            <w:r w:rsidRPr="00495D84">
              <w:t>case</w:t>
            </w:r>
            <w:r w:rsidR="00B27C84">
              <w:t xml:space="preserve"> </w:t>
            </w:r>
            <w:r w:rsidRPr="00495D84">
              <w:t>slogan</w:t>
            </w:r>
          </w:p>
        </w:tc>
      </w:tr>
      <w:tr w:rsidR="001B1087" w:rsidRPr="00495D84" w14:paraId="2E665EE9" w14:textId="77777777" w:rsidTr="00E94096">
        <w:trPr>
          <w:jc w:val="center"/>
        </w:trPr>
        <w:tc>
          <w:tcPr>
            <w:tcW w:w="755" w:type="pct"/>
          </w:tcPr>
          <w:p w14:paraId="235A940D" w14:textId="77777777" w:rsidR="001B1087" w:rsidRPr="00495D84" w:rsidRDefault="001B1087" w:rsidP="00B47009">
            <w:pPr>
              <w:pStyle w:val="TAL"/>
            </w:pPr>
            <w:r w:rsidRPr="00495D84">
              <w:t>A.14.1.2</w:t>
            </w:r>
          </w:p>
        </w:tc>
        <w:tc>
          <w:tcPr>
            <w:tcW w:w="4245" w:type="pct"/>
          </w:tcPr>
          <w:p w14:paraId="64EE8B64" w14:textId="50780640" w:rsidR="001B1087" w:rsidRPr="00495D84" w:rsidRDefault="001B1087" w:rsidP="00B47009">
            <w:pPr>
              <w:pStyle w:val="TAL"/>
            </w:pP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r w:rsidR="00B27C84">
              <w:t xml:space="preserve"> </w:t>
            </w:r>
            <w:r w:rsidRPr="00495D84">
              <w:t>for</w:t>
            </w:r>
            <w:r w:rsidR="00B27C84">
              <w:t xml:space="preserve"> </w:t>
            </w:r>
            <w:r w:rsidRPr="00495D84">
              <w:t>UE</w:t>
            </w:r>
            <w:r w:rsidR="00B27C84">
              <w:t xml:space="preserve"> </w:t>
            </w:r>
            <w:r w:rsidRPr="00495D84">
              <w:t>configured</w:t>
            </w:r>
            <w:r w:rsidR="00B27C84">
              <w:t xml:space="preserve"> </w:t>
            </w:r>
            <w:r w:rsidRPr="00495D84">
              <w:t>with</w:t>
            </w:r>
            <w:r w:rsidR="00B27C84">
              <w:t xml:space="preserve"> </w:t>
            </w:r>
            <w:r w:rsidRPr="00495D84">
              <w:t>[capability</w:t>
            </w:r>
            <w:r w:rsidR="00B27C84">
              <w:t xml:space="preserve"> </w:t>
            </w:r>
            <w:r w:rsidRPr="00495D84">
              <w:t>for</w:t>
            </w:r>
            <w:r w:rsidR="00B27C84">
              <w:t xml:space="preserve"> </w:t>
            </w:r>
            <w:r w:rsidRPr="00495D84">
              <w:t>enhanced</w:t>
            </w:r>
            <w:r w:rsidR="00B27C84">
              <w:t xml:space="preserve"> </w:t>
            </w:r>
            <w:r w:rsidRPr="00495D84">
              <w:t>requirements]</w:t>
            </w:r>
          </w:p>
        </w:tc>
      </w:tr>
      <w:tr w:rsidR="001B1087" w:rsidRPr="00495D84" w14:paraId="13E837CD" w14:textId="77777777" w:rsidTr="00E94096">
        <w:trPr>
          <w:jc w:val="center"/>
        </w:trPr>
        <w:tc>
          <w:tcPr>
            <w:tcW w:w="755" w:type="pct"/>
          </w:tcPr>
          <w:p w14:paraId="2853D37B" w14:textId="77777777" w:rsidR="001B1087" w:rsidRPr="00495D84" w:rsidRDefault="001B1087" w:rsidP="00B47009">
            <w:pPr>
              <w:pStyle w:val="TAL"/>
            </w:pPr>
            <w:r w:rsidRPr="00495D84">
              <w:t>A.14.1.3</w:t>
            </w:r>
          </w:p>
        </w:tc>
        <w:tc>
          <w:tcPr>
            <w:tcW w:w="4245" w:type="pct"/>
          </w:tcPr>
          <w:p w14:paraId="32E4F06C" w14:textId="6FB6602F" w:rsidR="001B1087" w:rsidRPr="00495D84" w:rsidRDefault="001B1087" w:rsidP="00B47009">
            <w:pPr>
              <w:pStyle w:val="TAL"/>
            </w:pPr>
            <w:r w:rsidRPr="00495D84">
              <w:t>Time-based</w:t>
            </w:r>
            <w:r w:rsidR="00B27C84">
              <w:t xml:space="preserve"> </w:t>
            </w: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p>
        </w:tc>
      </w:tr>
      <w:tr w:rsidR="001B1087" w:rsidRPr="00495D84" w14:paraId="5CE4DD86" w14:textId="77777777" w:rsidTr="00E94096">
        <w:trPr>
          <w:jc w:val="center"/>
        </w:trPr>
        <w:tc>
          <w:tcPr>
            <w:tcW w:w="755" w:type="pct"/>
          </w:tcPr>
          <w:p w14:paraId="4EB181C6" w14:textId="77777777" w:rsidR="001B1087" w:rsidRPr="00495D84" w:rsidRDefault="001B1087" w:rsidP="00B47009">
            <w:pPr>
              <w:pStyle w:val="TAL"/>
            </w:pPr>
            <w:r w:rsidRPr="00495D84">
              <w:t>A.14.1.4</w:t>
            </w:r>
          </w:p>
        </w:tc>
        <w:tc>
          <w:tcPr>
            <w:tcW w:w="4245" w:type="pct"/>
          </w:tcPr>
          <w:p w14:paraId="0ACC5BA7" w14:textId="4D3C12F1" w:rsidR="001B1087" w:rsidRPr="00495D84" w:rsidRDefault="001B1087" w:rsidP="00B47009">
            <w:pPr>
              <w:pStyle w:val="TAL"/>
            </w:pPr>
            <w:r w:rsidRPr="00495D84">
              <w:t>Location-based</w:t>
            </w:r>
            <w:r w:rsidR="00B27C84">
              <w:t xml:space="preserve"> </w:t>
            </w: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intra-frequency</w:t>
            </w:r>
            <w:r w:rsidR="00B27C84">
              <w:t xml:space="preserve"> </w:t>
            </w:r>
            <w:r w:rsidRPr="00495D84">
              <w:t>NR</w:t>
            </w:r>
            <w:r w:rsidR="00B27C84">
              <w:t xml:space="preserve"> </w:t>
            </w:r>
            <w:r w:rsidRPr="00495D84">
              <w:t>cell</w:t>
            </w:r>
          </w:p>
        </w:tc>
      </w:tr>
      <w:tr w:rsidR="001B1087" w:rsidRPr="00495D84" w14:paraId="6A5E4879" w14:textId="77777777" w:rsidTr="00E94096">
        <w:trPr>
          <w:jc w:val="center"/>
        </w:trPr>
        <w:tc>
          <w:tcPr>
            <w:tcW w:w="755" w:type="pct"/>
          </w:tcPr>
          <w:p w14:paraId="53133EF0" w14:textId="77777777" w:rsidR="001B1087" w:rsidRPr="00495D84" w:rsidRDefault="001B1087" w:rsidP="00B47009">
            <w:pPr>
              <w:pStyle w:val="TAL"/>
            </w:pPr>
            <w:r w:rsidRPr="00495D84">
              <w:t>A.14.1.7</w:t>
            </w:r>
          </w:p>
        </w:tc>
        <w:tc>
          <w:tcPr>
            <w:tcW w:w="4245" w:type="pct"/>
          </w:tcPr>
          <w:p w14:paraId="24624E30" w14:textId="685B748C" w:rsidR="001B1087" w:rsidRPr="00495D84" w:rsidRDefault="001B1087" w:rsidP="00B47009">
            <w:pPr>
              <w:pStyle w:val="TAL"/>
            </w:pPr>
            <w:r w:rsidRPr="00495D84">
              <w:t>Cell</w:t>
            </w:r>
            <w:r w:rsidR="00B27C84">
              <w:t xml:space="preserve"> </w:t>
            </w:r>
            <w:r w:rsidRPr="00495D84">
              <w:t>reselection</w:t>
            </w:r>
            <w:r w:rsidR="00B27C84">
              <w:t xml:space="preserve"> </w:t>
            </w:r>
            <w:r w:rsidRPr="00495D84">
              <w:t>to</w:t>
            </w:r>
            <w:r w:rsidR="00B27C84">
              <w:t xml:space="preserve"> </w:t>
            </w:r>
            <w:r w:rsidRPr="00495D84">
              <w:t>FR1</w:t>
            </w:r>
            <w:r w:rsidR="00B27C84">
              <w:t xml:space="preserve"> </w:t>
            </w:r>
            <w:r w:rsidRPr="00495D84">
              <w:t>inter-frequency</w:t>
            </w:r>
            <w:r w:rsidR="00B27C84">
              <w:t xml:space="preserve"> </w:t>
            </w:r>
            <w:r w:rsidRPr="00495D84">
              <w:t>NR</w:t>
            </w:r>
            <w:r w:rsidR="00B27C84">
              <w:t xml:space="preserve"> </w:t>
            </w:r>
            <w:r w:rsidRPr="00495D84">
              <w:t>cell</w:t>
            </w:r>
            <w:r w:rsidR="00B27C84">
              <w:t xml:space="preserve"> </w:t>
            </w:r>
            <w:r w:rsidRPr="00495D84">
              <w:t>for</w:t>
            </w:r>
            <w:r w:rsidR="00B27C84">
              <w:t xml:space="preserve"> </w:t>
            </w:r>
            <w:r w:rsidRPr="00495D84">
              <w:t>UE</w:t>
            </w:r>
            <w:r w:rsidR="00B27C84">
              <w:t xml:space="preserve"> </w:t>
            </w:r>
            <w:r w:rsidRPr="00495D84">
              <w:t>configured</w:t>
            </w:r>
            <w:r w:rsidR="00B27C84">
              <w:t xml:space="preserve"> </w:t>
            </w:r>
            <w:r w:rsidRPr="00495D84">
              <w:t>with</w:t>
            </w:r>
            <w:r w:rsidR="00B27C84">
              <w:t xml:space="preserve"> </w:t>
            </w:r>
            <w:r w:rsidRPr="00495D84">
              <w:t>[capability</w:t>
            </w:r>
            <w:r w:rsidR="00B27C84">
              <w:t xml:space="preserve"> </w:t>
            </w:r>
            <w:r w:rsidRPr="00495D84">
              <w:t>for</w:t>
            </w:r>
            <w:r w:rsidR="00B27C84">
              <w:t xml:space="preserve"> </w:t>
            </w:r>
            <w:r w:rsidRPr="00495D84">
              <w:t>enhanced</w:t>
            </w:r>
            <w:r w:rsidR="00B27C84">
              <w:t xml:space="preserve"> </w:t>
            </w:r>
            <w:r w:rsidRPr="00495D84">
              <w:t>requirements]</w:t>
            </w:r>
          </w:p>
        </w:tc>
      </w:tr>
      <w:tr w:rsidR="001B1087" w:rsidRPr="00495D84" w14:paraId="63DDE6DF" w14:textId="77777777" w:rsidTr="00E94096">
        <w:trPr>
          <w:jc w:val="center"/>
        </w:trPr>
        <w:tc>
          <w:tcPr>
            <w:tcW w:w="755" w:type="pct"/>
          </w:tcPr>
          <w:p w14:paraId="3E0F3D46" w14:textId="77777777" w:rsidR="001B1087" w:rsidRPr="00495D84" w:rsidRDefault="001B1087" w:rsidP="00B47009">
            <w:pPr>
              <w:pStyle w:val="TAL"/>
            </w:pPr>
            <w:r w:rsidRPr="00495D84">
              <w:t>A.14.1.8</w:t>
            </w:r>
          </w:p>
        </w:tc>
        <w:tc>
          <w:tcPr>
            <w:tcW w:w="4245" w:type="pct"/>
          </w:tcPr>
          <w:p w14:paraId="69AE6ECF" w14:textId="7B5E5BF3" w:rsidR="001B1087" w:rsidRPr="00495D84" w:rsidRDefault="001B1087" w:rsidP="00B47009">
            <w:pPr>
              <w:pStyle w:val="TAL"/>
            </w:pPr>
            <w:r w:rsidRPr="00495D84">
              <w:rPr>
                <w:lang w:eastAsia="zh-CN"/>
              </w:rPr>
              <w:t>Time-based</w:t>
            </w:r>
            <w:r w:rsidR="00B27C84">
              <w:rPr>
                <w:lang w:eastAsia="zh-CN"/>
              </w:rPr>
              <w:t xml:space="preserve"> </w:t>
            </w:r>
            <w:r w:rsidRPr="00495D84">
              <w:rPr>
                <w:lang w:eastAsia="zh-CN"/>
              </w:rPr>
              <w:t>Cell</w:t>
            </w:r>
            <w:r w:rsidR="00B27C84">
              <w:rPr>
                <w:lang w:eastAsia="zh-CN"/>
              </w:rPr>
              <w:t xml:space="preserve"> </w:t>
            </w:r>
            <w:r w:rsidRPr="00495D84">
              <w:rPr>
                <w:lang w:eastAsia="zh-CN"/>
              </w:rPr>
              <w:t>reselection</w:t>
            </w:r>
            <w:r w:rsidR="00B27C84">
              <w:rPr>
                <w:lang w:eastAsia="zh-CN"/>
              </w:rPr>
              <w:t xml:space="preserve"> </w:t>
            </w:r>
            <w:r w:rsidRPr="00495D84">
              <w:rPr>
                <w:lang w:eastAsia="zh-CN"/>
              </w:rPr>
              <w:t>to</w:t>
            </w:r>
            <w:r w:rsidR="00B27C84">
              <w:rPr>
                <w:lang w:eastAsia="zh-CN"/>
              </w:rPr>
              <w:t xml:space="preserve"> </w:t>
            </w:r>
            <w:r w:rsidRPr="00495D84">
              <w:rPr>
                <w:lang w:eastAsia="zh-CN"/>
              </w:rPr>
              <w:t>FR1</w:t>
            </w:r>
            <w:r w:rsidR="00B27C84">
              <w:rPr>
                <w:lang w:eastAsia="zh-CN"/>
              </w:rPr>
              <w:t xml:space="preserve"> </w:t>
            </w:r>
            <w:r w:rsidRPr="00495D84">
              <w:rPr>
                <w:lang w:eastAsia="zh-CN"/>
              </w:rPr>
              <w:t>inter-frequency</w:t>
            </w:r>
            <w:r w:rsidR="00B27C84">
              <w:rPr>
                <w:lang w:eastAsia="zh-CN"/>
              </w:rPr>
              <w:t xml:space="preserve"> </w:t>
            </w:r>
            <w:r w:rsidRPr="00495D84">
              <w:rPr>
                <w:lang w:eastAsia="zh-CN"/>
              </w:rPr>
              <w:t>NR</w:t>
            </w:r>
            <w:r w:rsidR="00B27C84">
              <w:rPr>
                <w:lang w:eastAsia="zh-CN"/>
              </w:rPr>
              <w:t xml:space="preserve"> </w:t>
            </w:r>
            <w:r w:rsidRPr="00495D84">
              <w:rPr>
                <w:lang w:eastAsia="zh-CN"/>
              </w:rPr>
              <w:t>satellite</w:t>
            </w:r>
            <w:r w:rsidR="00B27C84">
              <w:rPr>
                <w:lang w:eastAsia="zh-CN"/>
              </w:rPr>
              <w:t xml:space="preserve"> </w:t>
            </w:r>
            <w:r w:rsidRPr="00495D84">
              <w:rPr>
                <w:lang w:eastAsia="zh-CN"/>
              </w:rPr>
              <w:t>access</w:t>
            </w:r>
            <w:r w:rsidR="00B27C84">
              <w:rPr>
                <w:lang w:eastAsia="zh-CN"/>
              </w:rPr>
              <w:t xml:space="preserve"> </w:t>
            </w:r>
            <w:r w:rsidRPr="00495D84">
              <w:rPr>
                <w:lang w:eastAsia="zh-CN"/>
              </w:rPr>
              <w:t>case</w:t>
            </w:r>
          </w:p>
        </w:tc>
      </w:tr>
      <w:tr w:rsidR="001B1087" w:rsidRPr="00495D84" w14:paraId="3822C50E" w14:textId="77777777" w:rsidTr="00E94096">
        <w:trPr>
          <w:jc w:val="center"/>
        </w:trPr>
        <w:tc>
          <w:tcPr>
            <w:tcW w:w="755" w:type="pct"/>
          </w:tcPr>
          <w:p w14:paraId="52EED386" w14:textId="77777777" w:rsidR="001B1087" w:rsidRPr="00495D84" w:rsidRDefault="001B1087" w:rsidP="00B47009">
            <w:pPr>
              <w:pStyle w:val="TAL"/>
            </w:pPr>
            <w:r w:rsidRPr="00495D84">
              <w:t>A.14.1.9</w:t>
            </w:r>
          </w:p>
        </w:tc>
        <w:tc>
          <w:tcPr>
            <w:tcW w:w="4245" w:type="pct"/>
          </w:tcPr>
          <w:p w14:paraId="2F35A5B4" w14:textId="0E5432E1" w:rsidR="001B1087" w:rsidRPr="00495D84" w:rsidRDefault="001B1087" w:rsidP="00B47009">
            <w:pPr>
              <w:pStyle w:val="TAL"/>
              <w:rPr>
                <w:lang w:eastAsia="zh-CN"/>
              </w:rPr>
            </w:pPr>
            <w:r w:rsidRPr="00495D84">
              <w:rPr>
                <w:lang w:eastAsia="zh-CN"/>
              </w:rPr>
              <w:t>Location-based</w:t>
            </w:r>
            <w:r w:rsidR="00B27C84">
              <w:rPr>
                <w:lang w:eastAsia="zh-CN"/>
              </w:rPr>
              <w:t xml:space="preserve"> </w:t>
            </w:r>
            <w:r w:rsidRPr="00495D84">
              <w:rPr>
                <w:lang w:eastAsia="zh-CN"/>
              </w:rPr>
              <w:t>Cell</w:t>
            </w:r>
            <w:r w:rsidR="00B27C84">
              <w:rPr>
                <w:lang w:eastAsia="zh-CN"/>
              </w:rPr>
              <w:t xml:space="preserve"> </w:t>
            </w:r>
            <w:r w:rsidRPr="00495D84">
              <w:rPr>
                <w:lang w:eastAsia="zh-CN"/>
              </w:rPr>
              <w:t>reselection</w:t>
            </w:r>
            <w:r w:rsidR="00B27C84">
              <w:rPr>
                <w:lang w:eastAsia="zh-CN"/>
              </w:rPr>
              <w:t xml:space="preserve"> </w:t>
            </w:r>
            <w:r w:rsidRPr="00495D84">
              <w:rPr>
                <w:lang w:eastAsia="zh-CN"/>
              </w:rPr>
              <w:t>to</w:t>
            </w:r>
            <w:r w:rsidR="00B27C84">
              <w:rPr>
                <w:lang w:eastAsia="zh-CN"/>
              </w:rPr>
              <w:t xml:space="preserve"> </w:t>
            </w:r>
            <w:r w:rsidRPr="00495D84">
              <w:rPr>
                <w:lang w:eastAsia="zh-CN"/>
              </w:rPr>
              <w:t>FR1</w:t>
            </w:r>
            <w:r w:rsidR="00B27C84">
              <w:rPr>
                <w:lang w:eastAsia="zh-CN"/>
              </w:rPr>
              <w:t xml:space="preserve"> </w:t>
            </w:r>
            <w:r w:rsidRPr="00495D84">
              <w:rPr>
                <w:lang w:eastAsia="zh-CN"/>
              </w:rPr>
              <w:t>inter-frequency</w:t>
            </w:r>
            <w:r w:rsidR="00B27C84">
              <w:rPr>
                <w:lang w:eastAsia="zh-CN"/>
              </w:rPr>
              <w:t xml:space="preserve"> </w:t>
            </w:r>
            <w:r w:rsidRPr="00495D84">
              <w:rPr>
                <w:lang w:eastAsia="zh-CN"/>
              </w:rPr>
              <w:t>NR</w:t>
            </w:r>
            <w:r w:rsidR="00B27C84">
              <w:rPr>
                <w:lang w:eastAsia="zh-CN"/>
              </w:rPr>
              <w:t xml:space="preserve"> </w:t>
            </w:r>
            <w:r w:rsidRPr="00495D84">
              <w:rPr>
                <w:lang w:eastAsia="zh-CN"/>
              </w:rPr>
              <w:t>satellite</w:t>
            </w:r>
            <w:r w:rsidR="00B27C84">
              <w:rPr>
                <w:lang w:eastAsia="zh-CN"/>
              </w:rPr>
              <w:t xml:space="preserve"> </w:t>
            </w:r>
            <w:r w:rsidRPr="00495D84">
              <w:rPr>
                <w:lang w:eastAsia="zh-CN"/>
              </w:rPr>
              <w:t>access</w:t>
            </w:r>
            <w:r w:rsidR="00B27C84">
              <w:rPr>
                <w:lang w:eastAsia="zh-CN"/>
              </w:rPr>
              <w:t xml:space="preserve"> </w:t>
            </w:r>
            <w:r w:rsidRPr="00495D84">
              <w:rPr>
                <w:lang w:eastAsia="zh-CN"/>
              </w:rPr>
              <w:t>case</w:t>
            </w:r>
          </w:p>
        </w:tc>
      </w:tr>
      <w:tr w:rsidR="001B1087" w:rsidRPr="00495D84" w14:paraId="3D119AFC" w14:textId="77777777" w:rsidTr="00E94096">
        <w:trPr>
          <w:jc w:val="center"/>
        </w:trPr>
        <w:tc>
          <w:tcPr>
            <w:tcW w:w="755" w:type="pct"/>
          </w:tcPr>
          <w:p w14:paraId="28EE7BAF" w14:textId="77777777" w:rsidR="001B1087" w:rsidRPr="00495D84" w:rsidRDefault="001B1087" w:rsidP="00B47009">
            <w:pPr>
              <w:pStyle w:val="TAL"/>
            </w:pPr>
            <w:r w:rsidRPr="00495D84">
              <w:rPr>
                <w:snapToGrid w:val="0"/>
              </w:rPr>
              <w:t>A.14.2.1.3</w:t>
            </w:r>
          </w:p>
        </w:tc>
        <w:tc>
          <w:tcPr>
            <w:tcW w:w="4245" w:type="pct"/>
          </w:tcPr>
          <w:p w14:paraId="600BBAFE" w14:textId="4B18B134" w:rsidR="001B1087" w:rsidRPr="00495D84" w:rsidRDefault="001B1087" w:rsidP="00B47009">
            <w:pPr>
              <w:pStyle w:val="TAL"/>
              <w:rPr>
                <w:lang w:eastAsia="zh-CN"/>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rFonts w:hint="eastAsia"/>
                <w:snapToGrid w:val="0"/>
                <w:lang w:eastAsia="zh-CN"/>
              </w:rPr>
              <w:t>c</w:t>
            </w:r>
            <w:r w:rsidRPr="00495D84">
              <w:rPr>
                <w:snapToGrid w:val="0"/>
              </w:rPr>
              <w:t>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73363B5" w14:textId="77777777" w:rsidTr="00E94096">
        <w:trPr>
          <w:jc w:val="center"/>
        </w:trPr>
        <w:tc>
          <w:tcPr>
            <w:tcW w:w="755" w:type="pct"/>
          </w:tcPr>
          <w:p w14:paraId="677380EC" w14:textId="2B604BB5" w:rsidR="001B1087" w:rsidRPr="00495D84" w:rsidRDefault="001B1087" w:rsidP="00B47009">
            <w:pPr>
              <w:pStyle w:val="TAL"/>
              <w:rPr>
                <w:snapToGrid w:val="0"/>
              </w:rPr>
            </w:pPr>
            <w:r w:rsidRPr="00495D84">
              <w:rPr>
                <w:snapToGrid w:val="0"/>
              </w:rPr>
              <w:t>A.14.2.1.4</w:t>
            </w:r>
          </w:p>
        </w:tc>
        <w:tc>
          <w:tcPr>
            <w:tcW w:w="4245" w:type="pct"/>
          </w:tcPr>
          <w:p w14:paraId="5525D398" w14:textId="1545BF43"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time-based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03D5F6DE" w14:textId="77777777" w:rsidTr="00E94096">
        <w:trPr>
          <w:jc w:val="center"/>
        </w:trPr>
        <w:tc>
          <w:tcPr>
            <w:tcW w:w="755" w:type="pct"/>
          </w:tcPr>
          <w:p w14:paraId="7984E966" w14:textId="28452A96" w:rsidR="001B1087" w:rsidRPr="00495D84" w:rsidRDefault="001B1087" w:rsidP="00B47009">
            <w:pPr>
              <w:pStyle w:val="TAL"/>
              <w:rPr>
                <w:snapToGrid w:val="0"/>
              </w:rPr>
            </w:pPr>
            <w:r w:rsidRPr="00495D84">
              <w:rPr>
                <w:snapToGrid w:val="0"/>
              </w:rPr>
              <w:t>A.14.2.1.5</w:t>
            </w:r>
          </w:p>
        </w:tc>
        <w:tc>
          <w:tcPr>
            <w:tcW w:w="4245" w:type="pct"/>
          </w:tcPr>
          <w:p w14:paraId="7AFAD54D" w14:textId="24126A3A" w:rsidR="001B1087" w:rsidRPr="00495D84" w:rsidRDefault="001B1087" w:rsidP="00B47009">
            <w:pPr>
              <w:pStyle w:val="TAL"/>
              <w:rPr>
                <w:snapToGrid w:val="0"/>
              </w:rPr>
            </w:pPr>
            <w:r w:rsidRPr="00495D84">
              <w:rPr>
                <w:snapToGrid w:val="0"/>
              </w:rPr>
              <w:t>Intra-frequency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6BF44500" w14:textId="77777777" w:rsidTr="00E94096">
        <w:trPr>
          <w:jc w:val="center"/>
        </w:trPr>
        <w:tc>
          <w:tcPr>
            <w:tcW w:w="755" w:type="pct"/>
          </w:tcPr>
          <w:p w14:paraId="426C5AEB" w14:textId="007F7495" w:rsidR="001B1087" w:rsidRPr="00495D84" w:rsidRDefault="001B1087" w:rsidP="00B47009">
            <w:pPr>
              <w:pStyle w:val="TAL"/>
              <w:rPr>
                <w:snapToGrid w:val="0"/>
              </w:rPr>
            </w:pPr>
            <w:r w:rsidRPr="00495D84">
              <w:rPr>
                <w:snapToGrid w:val="0"/>
              </w:rPr>
              <w:t>A.14.2.1.6</w:t>
            </w:r>
          </w:p>
        </w:tc>
        <w:tc>
          <w:tcPr>
            <w:tcW w:w="4245" w:type="pct"/>
          </w:tcPr>
          <w:p w14:paraId="51E8D305" w14:textId="3267F2F4" w:rsidR="001B1087" w:rsidRPr="00495D84" w:rsidRDefault="001B1087" w:rsidP="00B47009">
            <w:pPr>
              <w:pStyle w:val="TAL"/>
              <w:rPr>
                <w:snapToGrid w:val="0"/>
              </w:rPr>
            </w:pPr>
            <w:r w:rsidRPr="00495D84">
              <w:rPr>
                <w:snapToGrid w:val="0"/>
              </w:rPr>
              <w:t>Inter-frequency</w:t>
            </w:r>
            <w:r w:rsidR="00B27C84">
              <w:rPr>
                <w:snapToGrid w:val="0"/>
              </w:rPr>
              <w:t xml:space="preserve"> </w:t>
            </w:r>
            <w:r w:rsidRPr="00495D84">
              <w:rPr>
                <w:snapToGrid w:val="0"/>
              </w:rPr>
              <w:t>SAN</w:t>
            </w:r>
            <w:r w:rsidR="00B27C84">
              <w:rPr>
                <w:snapToGrid w:val="0"/>
              </w:rPr>
              <w:t xml:space="preserve"> </w:t>
            </w:r>
            <w:r w:rsidRPr="00495D84">
              <w:rPr>
                <w:snapToGrid w:val="0"/>
              </w:rPr>
              <w:t>distance-based</w:t>
            </w:r>
            <w:r w:rsidR="00B27C84">
              <w:rPr>
                <w:snapToGrid w:val="0"/>
              </w:rPr>
              <w:t xml:space="preserve"> </w:t>
            </w:r>
            <w:r w:rsidRPr="00495D84">
              <w:rPr>
                <w:snapToGrid w:val="0"/>
              </w:rPr>
              <w:t>conditional</w:t>
            </w:r>
            <w:r w:rsidR="00B27C84">
              <w:rPr>
                <w:snapToGrid w:val="0"/>
              </w:rPr>
              <w:t xml:space="preserve"> </w:t>
            </w:r>
            <w:r w:rsidRPr="00495D84">
              <w:rPr>
                <w:snapToGrid w:val="0"/>
              </w:rPr>
              <w:t>Handover</w:t>
            </w:r>
            <w:r w:rsidR="00B27C84">
              <w:rPr>
                <w:snapToGrid w:val="0"/>
              </w:rPr>
              <w:t xml:space="preserve"> </w:t>
            </w:r>
            <w:r w:rsidRPr="00495D84">
              <w:rPr>
                <w:snapToGrid w:val="0"/>
              </w:rPr>
              <w:t>from</w:t>
            </w:r>
            <w:r w:rsidR="00B27C84">
              <w:rPr>
                <w:snapToGrid w:val="0"/>
              </w:rPr>
              <w:t xml:space="preserve"> </w:t>
            </w:r>
            <w:r w:rsidRPr="00495D84">
              <w:rPr>
                <w:snapToGrid w:val="0"/>
              </w:rPr>
              <w:t>FR1</w:t>
            </w:r>
            <w:r w:rsidR="00B27C84">
              <w:rPr>
                <w:snapToGrid w:val="0"/>
              </w:rPr>
              <w:t xml:space="preserve"> </w:t>
            </w:r>
            <w:r w:rsidRPr="00495D84">
              <w:rPr>
                <w:snapToGrid w:val="0"/>
              </w:rPr>
              <w:t>to</w:t>
            </w:r>
            <w:r w:rsidR="00B27C84">
              <w:rPr>
                <w:snapToGrid w:val="0"/>
              </w:rPr>
              <w:t xml:space="preserve"> </w:t>
            </w:r>
            <w:r w:rsidRPr="00495D84">
              <w:rPr>
                <w:snapToGrid w:val="0"/>
              </w:rPr>
              <w:t>FR1</w:t>
            </w:r>
          </w:p>
        </w:tc>
      </w:tr>
      <w:tr w:rsidR="001B1087" w:rsidRPr="00495D84" w14:paraId="2E37EAA5" w14:textId="77777777" w:rsidTr="00E94096">
        <w:trPr>
          <w:jc w:val="center"/>
        </w:trPr>
        <w:tc>
          <w:tcPr>
            <w:tcW w:w="755" w:type="pct"/>
          </w:tcPr>
          <w:p w14:paraId="1507F735" w14:textId="34A816D0" w:rsidR="001B1087" w:rsidRPr="00495D84" w:rsidRDefault="001B1087" w:rsidP="00B47009">
            <w:pPr>
              <w:pStyle w:val="TAL"/>
              <w:rPr>
                <w:snapToGrid w:val="0"/>
              </w:rPr>
            </w:pPr>
            <w:r w:rsidRPr="00495D84">
              <w:rPr>
                <w:snapToGrid w:val="0"/>
              </w:rPr>
              <w:t>A.14.3.1.1</w:t>
            </w:r>
          </w:p>
        </w:tc>
        <w:tc>
          <w:tcPr>
            <w:tcW w:w="4245" w:type="pct"/>
          </w:tcPr>
          <w:p w14:paraId="6DA35670" w14:textId="198BF019" w:rsidR="001B1087" w:rsidRPr="00495D84" w:rsidRDefault="001B1087" w:rsidP="00B47009">
            <w:pPr>
              <w:pStyle w:val="TAL"/>
              <w:rPr>
                <w:snapToGrid w:val="0"/>
              </w:rPr>
            </w:pPr>
            <w:r w:rsidRPr="00495D84">
              <w:rPr>
                <w:snapToGrid w:val="0"/>
              </w:rPr>
              <w:t>NR</w:t>
            </w:r>
            <w:r w:rsidR="00B27C84">
              <w:rPr>
                <w:snapToGrid w:val="0"/>
              </w:rPr>
              <w:t xml:space="preserve"> </w:t>
            </w:r>
            <w:r w:rsidRPr="00495D84">
              <w:rPr>
                <w:snapToGrid w:val="0"/>
              </w:rPr>
              <w:t>UE</w:t>
            </w:r>
            <w:r w:rsidR="00B27C84">
              <w:rPr>
                <w:snapToGrid w:val="0"/>
              </w:rPr>
              <w:t xml:space="preserve"> </w:t>
            </w:r>
            <w:r w:rsidRPr="00495D84">
              <w:rPr>
                <w:snapToGrid w:val="0"/>
              </w:rPr>
              <w:t>Transmit</w:t>
            </w:r>
            <w:r w:rsidR="00B27C84">
              <w:rPr>
                <w:snapToGrid w:val="0"/>
              </w:rPr>
              <w:t xml:space="preserve"> </w:t>
            </w:r>
            <w:r w:rsidRPr="00495D84">
              <w:rPr>
                <w:snapToGrid w:val="0"/>
              </w:rPr>
              <w:t>Timing</w:t>
            </w:r>
            <w:r w:rsidR="00B27C84">
              <w:rPr>
                <w:snapToGrid w:val="0"/>
              </w:rPr>
              <w:t xml:space="preserve"> </w:t>
            </w:r>
            <w:r w:rsidRPr="00495D84">
              <w:rPr>
                <w:snapToGrid w:val="0"/>
              </w:rPr>
              <w:t>Test</w:t>
            </w:r>
            <w:r w:rsidR="00B27C84">
              <w:rPr>
                <w:snapToGrid w:val="0"/>
              </w:rPr>
              <w:t xml:space="preserve"> </w:t>
            </w:r>
            <w:r w:rsidRPr="00495D84">
              <w:rPr>
                <w:snapToGrid w:val="0"/>
              </w:rPr>
              <w:t>for</w:t>
            </w:r>
            <w:r w:rsidR="00B27C84">
              <w:rPr>
                <w:snapToGrid w:val="0"/>
              </w:rPr>
              <w:t xml:space="preserve"> </w:t>
            </w:r>
            <w:r w:rsidRPr="00495D84">
              <w:rPr>
                <w:snapToGrid w:val="0"/>
              </w:rPr>
              <w:t>FR1</w:t>
            </w:r>
          </w:p>
        </w:tc>
      </w:tr>
      <w:tr w:rsidR="001B1087" w:rsidRPr="00495D84" w14:paraId="61BE3564" w14:textId="77777777" w:rsidTr="00E94096">
        <w:trPr>
          <w:jc w:val="center"/>
        </w:trPr>
        <w:tc>
          <w:tcPr>
            <w:tcW w:w="755" w:type="pct"/>
          </w:tcPr>
          <w:p w14:paraId="32317B68" w14:textId="0D065D93" w:rsidR="001B1087" w:rsidRPr="00495D84" w:rsidRDefault="001B1087" w:rsidP="00B47009">
            <w:pPr>
              <w:pStyle w:val="TAL"/>
              <w:rPr>
                <w:snapToGrid w:val="0"/>
              </w:rPr>
            </w:pPr>
            <w:r w:rsidRPr="00495D84">
              <w:rPr>
                <w:snapToGrid w:val="0"/>
              </w:rPr>
              <w:t>A.14.5.1.1</w:t>
            </w:r>
          </w:p>
        </w:tc>
        <w:tc>
          <w:tcPr>
            <w:tcW w:w="4245" w:type="pct"/>
          </w:tcPr>
          <w:p w14:paraId="2F5818DA" w14:textId="2836B498"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48968018" w14:textId="77777777" w:rsidTr="00E94096">
        <w:trPr>
          <w:jc w:val="center"/>
        </w:trPr>
        <w:tc>
          <w:tcPr>
            <w:tcW w:w="755" w:type="pct"/>
          </w:tcPr>
          <w:p w14:paraId="59132122" w14:textId="7D42F6E3" w:rsidR="001B1087" w:rsidRPr="00495D84" w:rsidRDefault="001B1087" w:rsidP="00B47009">
            <w:pPr>
              <w:pStyle w:val="TAL"/>
              <w:rPr>
                <w:snapToGrid w:val="0"/>
              </w:rPr>
            </w:pPr>
            <w:r w:rsidRPr="00495D84">
              <w:rPr>
                <w:snapToGrid w:val="0"/>
              </w:rPr>
              <w:t>A.14.5.1.2</w:t>
            </w:r>
          </w:p>
        </w:tc>
        <w:tc>
          <w:tcPr>
            <w:tcW w:w="4245" w:type="pct"/>
          </w:tcPr>
          <w:p w14:paraId="4DEAED18" w14:textId="476C839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2066BE5F" w14:textId="77777777" w:rsidTr="00E94096">
        <w:trPr>
          <w:jc w:val="center"/>
        </w:trPr>
        <w:tc>
          <w:tcPr>
            <w:tcW w:w="755" w:type="pct"/>
          </w:tcPr>
          <w:p w14:paraId="50BCF268" w14:textId="72D8ABC7" w:rsidR="001B1087" w:rsidRPr="00495D84" w:rsidRDefault="001B1087" w:rsidP="00B47009">
            <w:pPr>
              <w:pStyle w:val="TAL"/>
              <w:rPr>
                <w:snapToGrid w:val="0"/>
              </w:rPr>
            </w:pPr>
            <w:r w:rsidRPr="00495D84">
              <w:rPr>
                <w:snapToGrid w:val="0"/>
              </w:rPr>
              <w:t>A.14.5.1.3</w:t>
            </w:r>
          </w:p>
        </w:tc>
        <w:tc>
          <w:tcPr>
            <w:tcW w:w="4245" w:type="pct"/>
          </w:tcPr>
          <w:p w14:paraId="7BAC69E0" w14:textId="3D212C5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p>
        </w:tc>
      </w:tr>
      <w:tr w:rsidR="001B1087" w:rsidRPr="00495D84" w14:paraId="68156B78" w14:textId="77777777" w:rsidTr="00E94096">
        <w:trPr>
          <w:jc w:val="center"/>
        </w:trPr>
        <w:tc>
          <w:tcPr>
            <w:tcW w:w="755" w:type="pct"/>
          </w:tcPr>
          <w:p w14:paraId="20A21011" w14:textId="7EC5519B" w:rsidR="001B1087" w:rsidRPr="00495D84" w:rsidRDefault="001B1087" w:rsidP="00B47009">
            <w:pPr>
              <w:pStyle w:val="TAL"/>
              <w:rPr>
                <w:snapToGrid w:val="0"/>
              </w:rPr>
            </w:pPr>
            <w:r w:rsidRPr="00495D84">
              <w:rPr>
                <w:snapToGrid w:val="0"/>
              </w:rPr>
              <w:t>A.14.5.1.4</w:t>
            </w:r>
          </w:p>
        </w:tc>
        <w:tc>
          <w:tcPr>
            <w:tcW w:w="4245" w:type="pct"/>
          </w:tcPr>
          <w:p w14:paraId="044F0F95" w14:textId="6D0F0B9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single</w:t>
            </w:r>
            <w:r w:rsidR="00B27C84">
              <w:rPr>
                <w:snapToGrid w:val="0"/>
              </w:rPr>
              <w:t xml:space="preserve"> </w:t>
            </w:r>
            <w:r w:rsidRPr="00495D84">
              <w:rPr>
                <w:snapToGrid w:val="0"/>
              </w:rPr>
              <w:t>measurement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5DEB6FAB" w14:textId="77777777" w:rsidTr="00E94096">
        <w:trPr>
          <w:jc w:val="center"/>
        </w:trPr>
        <w:tc>
          <w:tcPr>
            <w:tcW w:w="755" w:type="pct"/>
          </w:tcPr>
          <w:p w14:paraId="18C8B81B" w14:textId="1F46EB80" w:rsidR="001B1087" w:rsidRPr="00495D84" w:rsidRDefault="001B1087" w:rsidP="00B47009">
            <w:pPr>
              <w:pStyle w:val="TAL"/>
              <w:rPr>
                <w:snapToGrid w:val="0"/>
              </w:rPr>
            </w:pPr>
            <w:r w:rsidRPr="00495D84">
              <w:rPr>
                <w:snapToGrid w:val="0"/>
              </w:rPr>
              <w:t>A.14.5.1.5</w:t>
            </w:r>
          </w:p>
        </w:tc>
        <w:tc>
          <w:tcPr>
            <w:tcW w:w="4245" w:type="pct"/>
          </w:tcPr>
          <w:p w14:paraId="674BB1A8" w14:textId="22E4EF15"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FNO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DRX</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61B1522E" w14:textId="77777777" w:rsidTr="00E94096">
        <w:trPr>
          <w:jc w:val="center"/>
        </w:trPr>
        <w:tc>
          <w:tcPr>
            <w:tcW w:w="755" w:type="pct"/>
          </w:tcPr>
          <w:p w14:paraId="2C27D3B5" w14:textId="7D8981D6" w:rsidR="001B1087" w:rsidRPr="00495D84" w:rsidRDefault="001B1087" w:rsidP="00B47009">
            <w:pPr>
              <w:pStyle w:val="TAL"/>
              <w:rPr>
                <w:snapToGrid w:val="0"/>
              </w:rPr>
            </w:pPr>
            <w:r w:rsidRPr="00495D84">
              <w:rPr>
                <w:snapToGrid w:val="0"/>
              </w:rPr>
              <w:t>A.14.5.1.6</w:t>
            </w:r>
          </w:p>
        </w:tc>
        <w:tc>
          <w:tcPr>
            <w:tcW w:w="4245" w:type="pct"/>
          </w:tcPr>
          <w:p w14:paraId="0EF17F67" w14:textId="003879A3"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w:t>
            </w:r>
            <w:r w:rsidR="00B27C84">
              <w:rPr>
                <w:snapToGrid w:val="0"/>
              </w:rPr>
              <w:t xml:space="preserve"> </w:t>
            </w:r>
            <w:r w:rsidRPr="00495D84">
              <w:rPr>
                <w:snapToGrid w:val="0"/>
              </w:rPr>
              <w:t>PPO</w:t>
            </w:r>
            <w:r w:rsidR="00B27C84">
              <w:rPr>
                <w:snapToGrid w:val="0"/>
              </w:rPr>
              <w:t xml:space="preserve"> </w:t>
            </w:r>
            <w:r w:rsidRPr="00495D84">
              <w:rPr>
                <w:snapToGrid w:val="0"/>
              </w:rPr>
              <w:t>concurrent</w:t>
            </w:r>
            <w:r w:rsidR="00B27C84">
              <w:rPr>
                <w:snapToGrid w:val="0"/>
              </w:rPr>
              <w:t xml:space="preserve"> </w:t>
            </w:r>
            <w:r w:rsidRPr="00495D84">
              <w:rPr>
                <w:snapToGrid w:val="0"/>
              </w:rPr>
              <w:t>gaps</w:t>
            </w:r>
            <w:r w:rsidR="00B27C84">
              <w:rPr>
                <w:snapToGrid w:val="0"/>
              </w:rPr>
              <w:t xml:space="preserve"> </w:t>
            </w:r>
            <w:r w:rsidRPr="00495D84">
              <w:rPr>
                <w:snapToGrid w:val="0"/>
              </w:rPr>
              <w:t>under</w:t>
            </w:r>
            <w:r w:rsidR="00B27C84">
              <w:rPr>
                <w:snapToGrid w:val="0"/>
              </w:rPr>
              <w:t xml:space="preserve"> </w:t>
            </w:r>
            <w:r w:rsidRPr="00495D84">
              <w:rPr>
                <w:snapToGrid w:val="0"/>
              </w:rPr>
              <w:t>non-DRX</w:t>
            </w:r>
            <w:r w:rsidR="00B27C84">
              <w:rPr>
                <w:snapToGrid w:val="0"/>
              </w:rPr>
              <w:t xml:space="preserve"> </w:t>
            </w:r>
            <w:r w:rsidRPr="00495D84">
              <w:rPr>
                <w:snapToGrid w:val="0"/>
              </w:rPr>
              <w:t>with</w:t>
            </w:r>
            <w:r w:rsidR="00B27C84">
              <w:rPr>
                <w:snapToGrid w:val="0"/>
              </w:rPr>
              <w:t xml:space="preserve"> </w:t>
            </w:r>
            <w:r w:rsidRPr="00495D84">
              <w:rPr>
                <w:snapToGrid w:val="0"/>
              </w:rPr>
              <w:t>SSB</w:t>
            </w:r>
            <w:r w:rsidR="00B27C84">
              <w:rPr>
                <w:snapToGrid w:val="0"/>
              </w:rPr>
              <w:t xml:space="preserve"> </w:t>
            </w:r>
            <w:r w:rsidRPr="00495D84">
              <w:rPr>
                <w:snapToGrid w:val="0"/>
              </w:rPr>
              <w:t>index</w:t>
            </w:r>
            <w:r w:rsidR="00B27C84">
              <w:rPr>
                <w:snapToGrid w:val="0"/>
              </w:rPr>
              <w:t xml:space="preserve"> </w:t>
            </w:r>
            <w:r w:rsidRPr="00495D84">
              <w:rPr>
                <w:snapToGrid w:val="0"/>
              </w:rPr>
              <w:t>reading</w:t>
            </w:r>
            <w:r w:rsidR="00B27C84">
              <w:rPr>
                <w:snapToGrid w:val="0"/>
              </w:rPr>
              <w:t xml:space="preserve"> </w:t>
            </w:r>
            <w:r w:rsidRPr="00495D84">
              <w:rPr>
                <w:snapToGrid w:val="0"/>
              </w:rPr>
              <w:t>for</w:t>
            </w:r>
            <w:r w:rsidR="00B27C84">
              <w:rPr>
                <w:snapToGrid w:val="0"/>
              </w:rPr>
              <w:t xml:space="preserve"> </w:t>
            </w:r>
            <w:r w:rsidRPr="00495D84">
              <w:rPr>
                <w:snapToGrid w:val="0"/>
              </w:rPr>
              <w:t>satellite</w:t>
            </w:r>
            <w:r w:rsidR="00B27C84">
              <w:rPr>
                <w:snapToGrid w:val="0"/>
              </w:rPr>
              <w:t xml:space="preserve"> </w:t>
            </w:r>
            <w:r w:rsidRPr="00495D84">
              <w:rPr>
                <w:snapToGrid w:val="0"/>
              </w:rPr>
              <w:t>access</w:t>
            </w:r>
          </w:p>
        </w:tc>
      </w:tr>
      <w:tr w:rsidR="001B1087" w:rsidRPr="00495D84" w14:paraId="31E0E254" w14:textId="77777777" w:rsidTr="00E94096">
        <w:trPr>
          <w:jc w:val="center"/>
        </w:trPr>
        <w:tc>
          <w:tcPr>
            <w:tcW w:w="755" w:type="pct"/>
          </w:tcPr>
          <w:p w14:paraId="6AAA9EA7" w14:textId="2DA712D0" w:rsidR="001B1087" w:rsidRPr="00495D84" w:rsidRDefault="001B1087" w:rsidP="00B47009">
            <w:pPr>
              <w:pStyle w:val="TAL"/>
              <w:rPr>
                <w:snapToGrid w:val="0"/>
              </w:rPr>
            </w:pPr>
            <w:r w:rsidRPr="00495D84">
              <w:rPr>
                <w:snapToGrid w:val="0"/>
              </w:rPr>
              <w:t>A.14.5.2.1</w:t>
            </w:r>
          </w:p>
        </w:tc>
        <w:tc>
          <w:tcPr>
            <w:tcW w:w="4245" w:type="pct"/>
          </w:tcPr>
          <w:p w14:paraId="2E9554BF" w14:textId="18305725" w:rsidR="001B1087" w:rsidRPr="00495D84" w:rsidRDefault="001B1087" w:rsidP="00B47009">
            <w:pPr>
              <w:pStyle w:val="TAL"/>
              <w:rPr>
                <w:snapToGrid w:val="0"/>
              </w:rPr>
            </w:pP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non-DRX</w:t>
            </w:r>
          </w:p>
        </w:tc>
      </w:tr>
      <w:tr w:rsidR="001B1087" w:rsidRPr="00495D84" w14:paraId="643104F0" w14:textId="77777777" w:rsidTr="00E94096">
        <w:trPr>
          <w:jc w:val="center"/>
        </w:trPr>
        <w:tc>
          <w:tcPr>
            <w:tcW w:w="755" w:type="pct"/>
          </w:tcPr>
          <w:p w14:paraId="1B577A2C" w14:textId="5AD4B816" w:rsidR="001B1087" w:rsidRPr="00495D84" w:rsidRDefault="001B1087" w:rsidP="00B47009">
            <w:pPr>
              <w:pStyle w:val="TAL"/>
              <w:rPr>
                <w:snapToGrid w:val="0"/>
              </w:rPr>
            </w:pPr>
            <w:r w:rsidRPr="00495D84">
              <w:rPr>
                <w:snapToGrid w:val="0"/>
              </w:rPr>
              <w:t>A.14.5.2.2</w:t>
            </w:r>
          </w:p>
        </w:tc>
        <w:tc>
          <w:tcPr>
            <w:tcW w:w="4245" w:type="pct"/>
          </w:tcPr>
          <w:p w14:paraId="05F6B2AB" w14:textId="7E9817D7" w:rsidR="001B1087" w:rsidRPr="00495D84" w:rsidRDefault="001B1087" w:rsidP="00B47009">
            <w:pPr>
              <w:pStyle w:val="TAL"/>
              <w:rPr>
                <w:snapToGrid w:val="0"/>
              </w:rPr>
            </w:pPr>
            <w:r w:rsidRPr="00495D84">
              <w:rPr>
                <w:snapToGrid w:val="0"/>
              </w:rPr>
              <w:t>Event</w:t>
            </w:r>
            <w:r w:rsidR="00B27C84">
              <w:rPr>
                <w:snapToGrid w:val="0"/>
              </w:rPr>
              <w:t xml:space="preserve"> </w:t>
            </w:r>
            <w:r w:rsidRPr="00495D84">
              <w:rPr>
                <w:snapToGrid w:val="0"/>
              </w:rPr>
              <w:t>triggered</w:t>
            </w:r>
            <w:r w:rsidR="00B27C84">
              <w:rPr>
                <w:snapToGrid w:val="0"/>
              </w:rPr>
              <w:t xml:space="preserve"> </w:t>
            </w:r>
            <w:r w:rsidRPr="00495D84">
              <w:rPr>
                <w:snapToGrid w:val="0"/>
              </w:rPr>
              <w:t>reporting</w:t>
            </w:r>
            <w:r w:rsidR="00B27C84">
              <w:rPr>
                <w:snapToGrid w:val="0"/>
              </w:rPr>
              <w:t xml:space="preserve"> </w:t>
            </w:r>
            <w:r w:rsidRPr="00495D84">
              <w:rPr>
                <w:snapToGrid w:val="0"/>
              </w:rPr>
              <w:t>tests</w:t>
            </w:r>
            <w:r w:rsidR="00B27C84">
              <w:rPr>
                <w:snapToGrid w:val="0"/>
              </w:rPr>
              <w:t xml:space="preserve"> </w:t>
            </w:r>
            <w:r w:rsidRPr="00495D84">
              <w:rPr>
                <w:snapToGrid w:val="0"/>
              </w:rPr>
              <w:t>without</w:t>
            </w:r>
            <w:r w:rsidR="00B27C84">
              <w:rPr>
                <w:snapToGrid w:val="0"/>
              </w:rPr>
              <w:t xml:space="preserve"> </w:t>
            </w:r>
            <w:r w:rsidRPr="00495D84">
              <w:rPr>
                <w:snapToGrid w:val="0"/>
              </w:rPr>
              <w:t>gap</w:t>
            </w:r>
            <w:r w:rsidR="00B27C84">
              <w:rPr>
                <w:snapToGrid w:val="0"/>
              </w:rPr>
              <w:t xml:space="preserve"> </w:t>
            </w:r>
            <w:r w:rsidRPr="00495D84">
              <w:rPr>
                <w:snapToGrid w:val="0"/>
              </w:rPr>
              <w:t>under</w:t>
            </w:r>
            <w:r w:rsidR="00B27C84">
              <w:rPr>
                <w:snapToGrid w:val="0"/>
              </w:rPr>
              <w:t xml:space="preserve"> </w:t>
            </w:r>
            <w:r w:rsidRPr="00495D84">
              <w:rPr>
                <w:snapToGrid w:val="0"/>
              </w:rPr>
              <w:t>DRX</w:t>
            </w:r>
          </w:p>
        </w:tc>
      </w:tr>
      <w:tr w:rsidR="001B1087" w:rsidRPr="00495D84" w14:paraId="05936B77" w14:textId="77777777" w:rsidTr="00E94096">
        <w:trPr>
          <w:jc w:val="center"/>
        </w:trPr>
        <w:tc>
          <w:tcPr>
            <w:tcW w:w="755" w:type="pct"/>
          </w:tcPr>
          <w:p w14:paraId="47975B94" w14:textId="7FEA4E8F" w:rsidR="001B1087" w:rsidRPr="00495D84" w:rsidRDefault="001B1087" w:rsidP="00B47009">
            <w:pPr>
              <w:pStyle w:val="TAL"/>
              <w:rPr>
                <w:snapToGrid w:val="0"/>
              </w:rPr>
            </w:pPr>
            <w:r w:rsidRPr="00495D84">
              <w:rPr>
                <w:snapToGrid w:val="0"/>
              </w:rPr>
              <w:t>A.14.6.3.1</w:t>
            </w:r>
          </w:p>
        </w:tc>
        <w:tc>
          <w:tcPr>
            <w:tcW w:w="4245" w:type="pct"/>
          </w:tcPr>
          <w:p w14:paraId="14A1284A" w14:textId="14C5C76F"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intra-frequency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0D16AB54" w14:textId="77777777" w:rsidTr="00E94096">
        <w:trPr>
          <w:jc w:val="center"/>
        </w:trPr>
        <w:tc>
          <w:tcPr>
            <w:tcW w:w="755" w:type="pct"/>
          </w:tcPr>
          <w:p w14:paraId="038E59C6" w14:textId="22C87983" w:rsidR="001B1087" w:rsidRPr="00495D84" w:rsidRDefault="001B1087" w:rsidP="00B47009">
            <w:pPr>
              <w:pStyle w:val="TAL"/>
              <w:rPr>
                <w:snapToGrid w:val="0"/>
              </w:rPr>
            </w:pPr>
            <w:r w:rsidRPr="00495D84">
              <w:rPr>
                <w:snapToGrid w:val="0"/>
              </w:rPr>
              <w:t>A.14.6.3.2</w:t>
            </w:r>
          </w:p>
        </w:tc>
        <w:tc>
          <w:tcPr>
            <w:tcW w:w="4245" w:type="pct"/>
          </w:tcPr>
          <w:p w14:paraId="0716B47C" w14:textId="2260F5FA" w:rsidR="001B1087" w:rsidRPr="00495D84" w:rsidRDefault="001B1087" w:rsidP="00B47009">
            <w:pPr>
              <w:pStyle w:val="TAL"/>
              <w:rPr>
                <w:snapToGrid w:val="0"/>
              </w:rPr>
            </w:pPr>
            <w:r w:rsidRPr="00495D84">
              <w:rPr>
                <w:snapToGrid w:val="0"/>
              </w:rPr>
              <w:t>SA</w:t>
            </w:r>
            <w:r w:rsidR="00B27C84">
              <w:rPr>
                <w:snapToGrid w:val="0"/>
              </w:rPr>
              <w:t xml:space="preserve"> </w:t>
            </w:r>
            <w:r w:rsidRPr="00495D84">
              <w:rPr>
                <w:snapToGrid w:val="0"/>
              </w:rPr>
              <w:t>Inter-frequency</w:t>
            </w:r>
            <w:r w:rsidR="00B27C84">
              <w:rPr>
                <w:snapToGrid w:val="0"/>
              </w:rPr>
              <w:t xml:space="preserve"> </w:t>
            </w:r>
            <w:r w:rsidRPr="00495D84">
              <w:rPr>
                <w:snapToGrid w:val="0"/>
              </w:rPr>
              <w:t>measurement</w:t>
            </w:r>
            <w:r w:rsidR="00B27C84">
              <w:rPr>
                <w:snapToGrid w:val="0"/>
              </w:rPr>
              <w:t xml:space="preserve"> </w:t>
            </w:r>
            <w:r w:rsidRPr="00495D84">
              <w:rPr>
                <w:snapToGrid w:val="0"/>
              </w:rPr>
              <w:t>accuracy</w:t>
            </w:r>
            <w:r w:rsidR="00B27C84">
              <w:rPr>
                <w:snapToGrid w:val="0"/>
              </w:rPr>
              <w:t xml:space="preserve"> </w:t>
            </w:r>
            <w:r w:rsidRPr="00495D84">
              <w:rPr>
                <w:snapToGrid w:val="0"/>
              </w:rPr>
              <w:t>with</w:t>
            </w:r>
            <w:r w:rsidR="00B27C84">
              <w:rPr>
                <w:snapToGrid w:val="0"/>
              </w:rPr>
              <w:t xml:space="preserve"> </w:t>
            </w:r>
            <w:r w:rsidRPr="00495D84">
              <w:rPr>
                <w:snapToGrid w:val="0"/>
              </w:rPr>
              <w:t>FR1</w:t>
            </w:r>
            <w:r w:rsidR="00B27C84">
              <w:rPr>
                <w:snapToGrid w:val="0"/>
              </w:rPr>
              <w:t xml:space="preserve"> </w:t>
            </w:r>
            <w:r w:rsidRPr="00495D84">
              <w:rPr>
                <w:snapToGrid w:val="0"/>
              </w:rPr>
              <w:t>serving</w:t>
            </w:r>
            <w:r w:rsidR="00B27C84">
              <w:rPr>
                <w:snapToGrid w:val="0"/>
              </w:rPr>
              <w:t xml:space="preserve"> </w:t>
            </w:r>
            <w:r w:rsidRPr="00495D84">
              <w:rPr>
                <w:snapToGrid w:val="0"/>
              </w:rPr>
              <w:t>cell</w:t>
            </w:r>
            <w:r w:rsidR="00B27C84">
              <w:rPr>
                <w:snapToGrid w:val="0"/>
              </w:rPr>
              <w:t xml:space="preserve"> </w:t>
            </w:r>
            <w:r w:rsidRPr="00495D84">
              <w:rPr>
                <w:snapToGrid w:val="0"/>
              </w:rPr>
              <w:t>and</w:t>
            </w:r>
            <w:r w:rsidR="00B27C84">
              <w:rPr>
                <w:snapToGrid w:val="0"/>
              </w:rPr>
              <w:t xml:space="preserve"> </w:t>
            </w:r>
            <w:r w:rsidRPr="00495D84">
              <w:rPr>
                <w:snapToGrid w:val="0"/>
              </w:rPr>
              <w:t>FR1</w:t>
            </w:r>
            <w:r w:rsidR="00B27C84">
              <w:rPr>
                <w:snapToGrid w:val="0"/>
              </w:rPr>
              <w:t xml:space="preserve"> </w:t>
            </w:r>
            <w:r w:rsidRPr="00495D84">
              <w:rPr>
                <w:snapToGrid w:val="0"/>
              </w:rPr>
              <w:t>target</w:t>
            </w:r>
            <w:r w:rsidR="00B27C84">
              <w:rPr>
                <w:snapToGrid w:val="0"/>
              </w:rPr>
              <w:t xml:space="preserve"> </w:t>
            </w:r>
            <w:r w:rsidRPr="00495D84">
              <w:rPr>
                <w:snapToGrid w:val="0"/>
              </w:rPr>
              <w:t>cell</w:t>
            </w:r>
          </w:p>
        </w:tc>
      </w:tr>
      <w:tr w:rsidR="001B1087" w:rsidRPr="00495D84" w14:paraId="141446FA" w14:textId="77777777" w:rsidTr="00E94096">
        <w:trPr>
          <w:jc w:val="center"/>
        </w:trPr>
        <w:tc>
          <w:tcPr>
            <w:tcW w:w="755" w:type="pct"/>
          </w:tcPr>
          <w:p w14:paraId="39B7646C" w14:textId="5C617B6A" w:rsidR="001B1087" w:rsidRPr="00495D84" w:rsidRDefault="001B1087" w:rsidP="00B47009">
            <w:pPr>
              <w:pStyle w:val="TAL"/>
              <w:rPr>
                <w:snapToGrid w:val="0"/>
              </w:rPr>
            </w:pPr>
            <w:r w:rsidRPr="00495D84">
              <w:rPr>
                <w:snapToGrid w:val="0"/>
              </w:rPr>
              <w:t>A.14.6.4.1</w:t>
            </w:r>
          </w:p>
        </w:tc>
        <w:tc>
          <w:tcPr>
            <w:tcW w:w="4245" w:type="pct"/>
          </w:tcPr>
          <w:p w14:paraId="4B9451D5" w14:textId="377BE2B4" w:rsidR="001B1087" w:rsidRPr="00495D84" w:rsidRDefault="001B1087" w:rsidP="00B47009">
            <w:pPr>
              <w:pStyle w:val="TAL"/>
              <w:rPr>
                <w:snapToGrid w:val="0"/>
              </w:rPr>
            </w:pPr>
            <w:r w:rsidRPr="00495D84">
              <w:rPr>
                <w:snapToGrid w:val="0"/>
              </w:rPr>
              <w:t>SSB</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p>
        </w:tc>
      </w:tr>
      <w:tr w:rsidR="001B1087" w:rsidRPr="00495D84" w14:paraId="1788BEDD" w14:textId="77777777" w:rsidTr="00E94096">
        <w:trPr>
          <w:jc w:val="center"/>
        </w:trPr>
        <w:tc>
          <w:tcPr>
            <w:tcW w:w="755" w:type="pct"/>
          </w:tcPr>
          <w:p w14:paraId="68F39C31" w14:textId="2F7FFEDF" w:rsidR="001B1087" w:rsidRPr="00495D84" w:rsidRDefault="001B1087" w:rsidP="00B47009">
            <w:pPr>
              <w:pStyle w:val="TAL"/>
              <w:rPr>
                <w:snapToGrid w:val="0"/>
              </w:rPr>
            </w:pPr>
            <w:r w:rsidRPr="00495D84">
              <w:rPr>
                <w:snapToGrid w:val="0"/>
              </w:rPr>
              <w:t>A.14.6.4.2</w:t>
            </w:r>
          </w:p>
        </w:tc>
        <w:tc>
          <w:tcPr>
            <w:tcW w:w="4245" w:type="pct"/>
          </w:tcPr>
          <w:p w14:paraId="64BBE68E" w14:textId="0E91104B" w:rsidR="001B1087" w:rsidRPr="00495D84" w:rsidRDefault="001B1087" w:rsidP="00B47009">
            <w:pPr>
              <w:pStyle w:val="TAL"/>
              <w:rPr>
                <w:snapToGrid w:val="0"/>
              </w:rPr>
            </w:pPr>
            <w:r w:rsidRPr="00495D84">
              <w:rPr>
                <w:snapToGrid w:val="0"/>
              </w:rPr>
              <w:t>CSI-RS</w:t>
            </w:r>
            <w:r w:rsidR="00B27C84">
              <w:rPr>
                <w:snapToGrid w:val="0"/>
              </w:rPr>
              <w:t xml:space="preserve"> </w:t>
            </w:r>
            <w:r w:rsidRPr="00495D84">
              <w:rPr>
                <w:snapToGrid w:val="0"/>
              </w:rPr>
              <w:t>based</w:t>
            </w:r>
            <w:r w:rsidR="00B27C84">
              <w:rPr>
                <w:snapToGrid w:val="0"/>
              </w:rPr>
              <w:t xml:space="preserve"> </w:t>
            </w:r>
            <w:r w:rsidRPr="00495D84">
              <w:rPr>
                <w:snapToGrid w:val="0"/>
              </w:rPr>
              <w:t>L1-RSRP</w:t>
            </w:r>
            <w:r w:rsidR="00B27C84">
              <w:rPr>
                <w:snapToGrid w:val="0"/>
              </w:rPr>
              <w:t xml:space="preserve"> </w:t>
            </w:r>
            <w:r w:rsidRPr="00495D84">
              <w:rPr>
                <w:snapToGrid w:val="0"/>
              </w:rPr>
              <w:t>measurement</w:t>
            </w:r>
            <w:r w:rsidR="00B27C84">
              <w:rPr>
                <w:snapToGrid w:val="0"/>
              </w:rPr>
              <w:t xml:space="preserve"> </w:t>
            </w:r>
            <w:r w:rsidRPr="00495D84">
              <w:rPr>
                <w:snapToGrid w:val="0"/>
              </w:rPr>
              <w:t>on</w:t>
            </w:r>
            <w:r w:rsidR="00B27C84">
              <w:rPr>
                <w:snapToGrid w:val="0"/>
              </w:rPr>
              <w:t xml:space="preserve"> </w:t>
            </w:r>
            <w:r w:rsidRPr="00495D84">
              <w:rPr>
                <w:snapToGrid w:val="0"/>
              </w:rPr>
              <w:t>resource</w:t>
            </w:r>
            <w:r w:rsidR="00B27C84">
              <w:rPr>
                <w:snapToGrid w:val="0"/>
              </w:rPr>
              <w:t xml:space="preserve"> </w:t>
            </w:r>
            <w:r w:rsidRPr="00495D84">
              <w:rPr>
                <w:snapToGrid w:val="0"/>
              </w:rPr>
              <w:t>set</w:t>
            </w:r>
            <w:r w:rsidR="00B27C84">
              <w:rPr>
                <w:snapToGrid w:val="0"/>
              </w:rPr>
              <w:t xml:space="preserve"> </w:t>
            </w:r>
            <w:r w:rsidRPr="00495D84">
              <w:rPr>
                <w:snapToGrid w:val="0"/>
              </w:rPr>
              <w:t>with</w:t>
            </w:r>
            <w:r w:rsidR="00B27C84">
              <w:rPr>
                <w:snapToGrid w:val="0"/>
              </w:rPr>
              <w:t xml:space="preserve"> </w:t>
            </w:r>
            <w:r w:rsidRPr="00495D84">
              <w:rPr>
                <w:snapToGrid w:val="0"/>
              </w:rPr>
              <w:t>repetition</w:t>
            </w:r>
            <w:r w:rsidR="00B27C84">
              <w:rPr>
                <w:snapToGrid w:val="0"/>
              </w:rPr>
              <w:t xml:space="preserve"> </w:t>
            </w:r>
            <w:r w:rsidRPr="00495D84">
              <w:rPr>
                <w:snapToGrid w:val="0"/>
              </w:rPr>
              <w:t>off</w:t>
            </w:r>
          </w:p>
        </w:tc>
      </w:tr>
    </w:tbl>
    <w:p w14:paraId="2C742CB2" w14:textId="5FA8B798" w:rsidR="001B1087" w:rsidRPr="00495D84" w:rsidRDefault="001B1087" w:rsidP="00253B01"/>
    <w:p w14:paraId="66B9E90E" w14:textId="77777777" w:rsidR="00106D28" w:rsidRPr="00495D84" w:rsidRDefault="00106D28" w:rsidP="00106D28">
      <w:pPr>
        <w:pStyle w:val="Heading3"/>
      </w:pPr>
      <w:r w:rsidRPr="00495D84">
        <w:t>A.3.36.3</w:t>
      </w:r>
      <w:r w:rsidRPr="00495D84">
        <w:tab/>
        <w:t>Principle of testing different ephemeris formats</w:t>
      </w:r>
    </w:p>
    <w:p w14:paraId="42FD9A57" w14:textId="16849185" w:rsidR="00BA2ADD" w:rsidRPr="00495D84" w:rsidRDefault="00BA2ADD" w:rsidP="00BA2ADD">
      <w:r w:rsidRPr="00495D84">
        <w:t xml:space="preserve">Satellite access RRM test cases are defined such that satellite ephemeris information is sent to UE in each test case, according to </w:t>
      </w:r>
      <w:r w:rsidR="00E94096">
        <w:t>table</w:t>
      </w:r>
      <w:r w:rsidRPr="00495D84">
        <w:t>s 14.0.3-1 and 14.0.3-2.</w:t>
      </w:r>
    </w:p>
    <w:p w14:paraId="1616D346" w14:textId="77777777" w:rsidR="00BA2ADD" w:rsidRPr="00495D84" w:rsidRDefault="00BA2ADD" w:rsidP="00BA2ADD">
      <w:pPr>
        <w:pStyle w:val="TH"/>
      </w:pPr>
      <w:r w:rsidRPr="00495D84">
        <w:lastRenderedPageBreak/>
        <w:t>Table A.3.36.3-1: 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0"/>
        <w:gridCol w:w="1530"/>
      </w:tblGrid>
      <w:tr w:rsidR="00BA2ADD" w:rsidRPr="00495D84" w14:paraId="00B160F3" w14:textId="77777777" w:rsidTr="0049578F">
        <w:trPr>
          <w:tblHeader/>
          <w:jc w:val="center"/>
        </w:trPr>
        <w:tc>
          <w:tcPr>
            <w:tcW w:w="3690" w:type="dxa"/>
            <w:noWrap/>
            <w:tcMar>
              <w:top w:w="0" w:type="dxa"/>
              <w:left w:w="108" w:type="dxa"/>
              <w:bottom w:w="0" w:type="dxa"/>
              <w:right w:w="108" w:type="dxa"/>
            </w:tcMar>
            <w:vAlign w:val="center"/>
            <w:hideMark/>
          </w:tcPr>
          <w:p w14:paraId="04B3EBD7" w14:textId="7A4CDE13"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530" w:type="dxa"/>
            <w:noWrap/>
            <w:tcMar>
              <w:top w:w="0" w:type="dxa"/>
              <w:left w:w="108" w:type="dxa"/>
              <w:bottom w:w="0" w:type="dxa"/>
              <w:right w:w="108" w:type="dxa"/>
            </w:tcMar>
            <w:vAlign w:val="center"/>
            <w:hideMark/>
          </w:tcPr>
          <w:p w14:paraId="056B4E8E" w14:textId="2E946B3C"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2C5AC767" w14:textId="77777777" w:rsidTr="00B27C84">
        <w:trPr>
          <w:jc w:val="center"/>
        </w:trPr>
        <w:tc>
          <w:tcPr>
            <w:tcW w:w="3690" w:type="dxa"/>
            <w:vMerge w:val="restart"/>
            <w:noWrap/>
            <w:tcMar>
              <w:top w:w="0" w:type="dxa"/>
              <w:left w:w="108" w:type="dxa"/>
              <w:bottom w:w="0" w:type="dxa"/>
              <w:right w:w="108" w:type="dxa"/>
            </w:tcMar>
            <w:vAlign w:val="center"/>
            <w:hideMark/>
          </w:tcPr>
          <w:p w14:paraId="2FE10912" w14:textId="6BCE5D72"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530" w:type="dxa"/>
            <w:noWrap/>
            <w:tcMar>
              <w:top w:w="0" w:type="dxa"/>
              <w:left w:w="108" w:type="dxa"/>
              <w:bottom w:w="0" w:type="dxa"/>
              <w:right w:w="108" w:type="dxa"/>
            </w:tcMar>
            <w:hideMark/>
          </w:tcPr>
          <w:p w14:paraId="6725B342" w14:textId="77777777" w:rsidR="00BA2ADD" w:rsidRPr="00495D84" w:rsidRDefault="00BA2ADD" w:rsidP="00BA2ADD">
            <w:pPr>
              <w:pStyle w:val="TAC"/>
              <w:rPr>
                <w:snapToGrid w:val="0"/>
                <w:lang w:eastAsia="fr-FR"/>
              </w:rPr>
            </w:pPr>
            <w:r w:rsidRPr="00495D84">
              <w:rPr>
                <w:snapToGrid w:val="0"/>
                <w:lang w:eastAsia="fr-FR"/>
              </w:rPr>
              <w:t>A.14.1.3</w:t>
            </w:r>
          </w:p>
        </w:tc>
      </w:tr>
      <w:tr w:rsidR="00BA2ADD" w:rsidRPr="00495D84" w14:paraId="1C9EF5BC" w14:textId="77777777" w:rsidTr="00B27C84">
        <w:trPr>
          <w:jc w:val="center"/>
        </w:trPr>
        <w:tc>
          <w:tcPr>
            <w:tcW w:w="3690" w:type="dxa"/>
            <w:vMerge/>
            <w:vAlign w:val="center"/>
            <w:hideMark/>
          </w:tcPr>
          <w:p w14:paraId="31A0831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5D23743" w14:textId="77777777" w:rsidR="00BA2ADD" w:rsidRPr="00495D84" w:rsidRDefault="00BA2ADD" w:rsidP="00BA2ADD">
            <w:pPr>
              <w:pStyle w:val="TAC"/>
              <w:rPr>
                <w:snapToGrid w:val="0"/>
                <w:lang w:eastAsia="fr-FR"/>
              </w:rPr>
            </w:pPr>
            <w:r w:rsidRPr="00495D84">
              <w:rPr>
                <w:snapToGrid w:val="0"/>
                <w:lang w:eastAsia="fr-FR"/>
              </w:rPr>
              <w:t>A.14.1.4</w:t>
            </w:r>
          </w:p>
        </w:tc>
      </w:tr>
      <w:tr w:rsidR="00BA2ADD" w:rsidRPr="00495D84" w14:paraId="7F47D487" w14:textId="77777777" w:rsidTr="00B27C84">
        <w:trPr>
          <w:jc w:val="center"/>
        </w:trPr>
        <w:tc>
          <w:tcPr>
            <w:tcW w:w="3690" w:type="dxa"/>
            <w:vMerge/>
            <w:vAlign w:val="center"/>
            <w:hideMark/>
          </w:tcPr>
          <w:p w14:paraId="1945F27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B733F15" w14:textId="77777777" w:rsidR="00BA2ADD" w:rsidRPr="00495D84" w:rsidRDefault="00BA2ADD" w:rsidP="00BA2ADD">
            <w:pPr>
              <w:pStyle w:val="TAC"/>
              <w:rPr>
                <w:snapToGrid w:val="0"/>
                <w:lang w:eastAsia="fr-FR"/>
              </w:rPr>
            </w:pPr>
            <w:r w:rsidRPr="00495D84">
              <w:rPr>
                <w:snapToGrid w:val="0"/>
                <w:lang w:eastAsia="fr-FR"/>
              </w:rPr>
              <w:t>A.14.1.5</w:t>
            </w:r>
          </w:p>
        </w:tc>
      </w:tr>
      <w:tr w:rsidR="00BA2ADD" w:rsidRPr="00495D84" w14:paraId="5EF8223B" w14:textId="77777777" w:rsidTr="00B27C84">
        <w:trPr>
          <w:jc w:val="center"/>
        </w:trPr>
        <w:tc>
          <w:tcPr>
            <w:tcW w:w="3690" w:type="dxa"/>
            <w:vMerge/>
            <w:vAlign w:val="center"/>
            <w:hideMark/>
          </w:tcPr>
          <w:p w14:paraId="01B13F5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07D7056F" w14:textId="77777777" w:rsidR="00BA2ADD" w:rsidRPr="00495D84" w:rsidRDefault="00BA2ADD" w:rsidP="00BA2ADD">
            <w:pPr>
              <w:pStyle w:val="TAC"/>
              <w:rPr>
                <w:snapToGrid w:val="0"/>
                <w:lang w:eastAsia="fr-FR"/>
              </w:rPr>
            </w:pPr>
            <w:r w:rsidRPr="00495D84">
              <w:rPr>
                <w:snapToGrid w:val="0"/>
                <w:lang w:eastAsia="fr-FR"/>
              </w:rPr>
              <w:t>A.14.1.6</w:t>
            </w:r>
          </w:p>
        </w:tc>
      </w:tr>
      <w:tr w:rsidR="00BA2ADD" w:rsidRPr="00495D84" w14:paraId="0DC5248F" w14:textId="77777777" w:rsidTr="00B27C84">
        <w:trPr>
          <w:jc w:val="center"/>
        </w:trPr>
        <w:tc>
          <w:tcPr>
            <w:tcW w:w="3690" w:type="dxa"/>
            <w:vMerge/>
            <w:vAlign w:val="center"/>
            <w:hideMark/>
          </w:tcPr>
          <w:p w14:paraId="70461706"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BEE3DC9" w14:textId="77777777" w:rsidR="00BA2ADD" w:rsidRPr="00495D84" w:rsidRDefault="00BA2ADD" w:rsidP="00BA2ADD">
            <w:pPr>
              <w:pStyle w:val="TAC"/>
              <w:rPr>
                <w:snapToGrid w:val="0"/>
                <w:lang w:eastAsia="fr-FR"/>
              </w:rPr>
            </w:pPr>
            <w:r w:rsidRPr="00495D84">
              <w:rPr>
                <w:snapToGrid w:val="0"/>
                <w:lang w:eastAsia="fr-FR"/>
              </w:rPr>
              <w:t>A.14.1.9</w:t>
            </w:r>
          </w:p>
        </w:tc>
      </w:tr>
      <w:tr w:rsidR="00BA2ADD" w:rsidRPr="00495D84" w14:paraId="4C8A0C32" w14:textId="77777777" w:rsidTr="00B27C84">
        <w:trPr>
          <w:jc w:val="center"/>
        </w:trPr>
        <w:tc>
          <w:tcPr>
            <w:tcW w:w="3690" w:type="dxa"/>
            <w:vMerge/>
            <w:vAlign w:val="center"/>
            <w:hideMark/>
          </w:tcPr>
          <w:p w14:paraId="5F1841F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0A672AC" w14:textId="77777777" w:rsidR="00BA2ADD" w:rsidRPr="00495D84" w:rsidRDefault="00BA2ADD" w:rsidP="00BA2ADD">
            <w:pPr>
              <w:pStyle w:val="TAC"/>
              <w:rPr>
                <w:snapToGrid w:val="0"/>
                <w:lang w:eastAsia="fr-FR"/>
              </w:rPr>
            </w:pPr>
            <w:r w:rsidRPr="00495D84">
              <w:rPr>
                <w:snapToGrid w:val="0"/>
                <w:lang w:eastAsia="fr-FR"/>
              </w:rPr>
              <w:t>A.14.1.10</w:t>
            </w:r>
          </w:p>
        </w:tc>
      </w:tr>
      <w:tr w:rsidR="00BA2ADD" w:rsidRPr="00495D84" w14:paraId="65CD1C4A" w14:textId="77777777" w:rsidTr="00B27C84">
        <w:trPr>
          <w:jc w:val="center"/>
        </w:trPr>
        <w:tc>
          <w:tcPr>
            <w:tcW w:w="3690" w:type="dxa"/>
            <w:vMerge w:val="restart"/>
            <w:noWrap/>
            <w:tcMar>
              <w:top w:w="0" w:type="dxa"/>
              <w:left w:w="108" w:type="dxa"/>
              <w:bottom w:w="0" w:type="dxa"/>
              <w:right w:w="108" w:type="dxa"/>
            </w:tcMar>
            <w:vAlign w:val="center"/>
            <w:hideMark/>
          </w:tcPr>
          <w:p w14:paraId="6702C097" w14:textId="77777777" w:rsidR="00BA2ADD" w:rsidRPr="00495D84" w:rsidRDefault="00BA2ADD" w:rsidP="00BA2ADD">
            <w:pPr>
              <w:pStyle w:val="TAL"/>
              <w:rPr>
                <w:snapToGrid w:val="0"/>
                <w:lang w:eastAsia="fr-FR"/>
              </w:rPr>
            </w:pPr>
            <w:r w:rsidRPr="00495D84">
              <w:rPr>
                <w:snapToGrid w:val="0"/>
                <w:lang w:eastAsia="fr-FR"/>
              </w:rPr>
              <w:t>Handover</w:t>
            </w:r>
          </w:p>
        </w:tc>
        <w:tc>
          <w:tcPr>
            <w:tcW w:w="1530" w:type="dxa"/>
            <w:noWrap/>
            <w:tcMar>
              <w:top w:w="0" w:type="dxa"/>
              <w:left w:w="108" w:type="dxa"/>
              <w:bottom w:w="0" w:type="dxa"/>
              <w:right w:w="108" w:type="dxa"/>
            </w:tcMar>
            <w:hideMark/>
          </w:tcPr>
          <w:p w14:paraId="6FA3464E" w14:textId="77777777" w:rsidR="00BA2ADD" w:rsidRPr="00495D84" w:rsidRDefault="00BA2ADD" w:rsidP="00BA2ADD">
            <w:pPr>
              <w:pStyle w:val="TAC"/>
              <w:rPr>
                <w:snapToGrid w:val="0"/>
                <w:lang w:eastAsia="fr-FR"/>
              </w:rPr>
            </w:pPr>
            <w:r w:rsidRPr="00495D84">
              <w:rPr>
                <w:snapToGrid w:val="0"/>
                <w:lang w:eastAsia="fr-FR"/>
              </w:rPr>
              <w:t>A.14.2.1.3</w:t>
            </w:r>
          </w:p>
        </w:tc>
      </w:tr>
      <w:tr w:rsidR="00BA2ADD" w:rsidRPr="00495D84" w14:paraId="421DA81A" w14:textId="77777777" w:rsidTr="00B27C84">
        <w:trPr>
          <w:jc w:val="center"/>
        </w:trPr>
        <w:tc>
          <w:tcPr>
            <w:tcW w:w="3690" w:type="dxa"/>
            <w:vMerge/>
            <w:vAlign w:val="center"/>
            <w:hideMark/>
          </w:tcPr>
          <w:p w14:paraId="08C329C3"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225E060" w14:textId="77777777" w:rsidR="00BA2ADD" w:rsidRPr="00495D84" w:rsidRDefault="00BA2ADD" w:rsidP="00BA2ADD">
            <w:pPr>
              <w:pStyle w:val="TAC"/>
              <w:rPr>
                <w:snapToGrid w:val="0"/>
                <w:lang w:eastAsia="fr-FR"/>
              </w:rPr>
            </w:pPr>
            <w:r w:rsidRPr="00495D84">
              <w:rPr>
                <w:snapToGrid w:val="0"/>
                <w:lang w:eastAsia="fr-FR"/>
              </w:rPr>
              <w:t>A.14.2.1.4</w:t>
            </w:r>
          </w:p>
        </w:tc>
      </w:tr>
      <w:tr w:rsidR="00BA2ADD" w:rsidRPr="00495D84" w14:paraId="7754E1FE" w14:textId="77777777" w:rsidTr="00B27C84">
        <w:trPr>
          <w:jc w:val="center"/>
        </w:trPr>
        <w:tc>
          <w:tcPr>
            <w:tcW w:w="3690" w:type="dxa"/>
            <w:vMerge/>
            <w:vAlign w:val="center"/>
            <w:hideMark/>
          </w:tcPr>
          <w:p w14:paraId="06C6D680"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51F92F1" w14:textId="77777777" w:rsidR="00BA2ADD" w:rsidRPr="00495D84" w:rsidRDefault="00BA2ADD" w:rsidP="00BA2ADD">
            <w:pPr>
              <w:pStyle w:val="TAC"/>
              <w:rPr>
                <w:snapToGrid w:val="0"/>
                <w:lang w:eastAsia="fr-FR"/>
              </w:rPr>
            </w:pPr>
            <w:r w:rsidRPr="00495D84">
              <w:rPr>
                <w:snapToGrid w:val="0"/>
                <w:lang w:eastAsia="fr-FR"/>
              </w:rPr>
              <w:t>A.14.2.1.5</w:t>
            </w:r>
          </w:p>
        </w:tc>
      </w:tr>
      <w:tr w:rsidR="00BA2ADD" w:rsidRPr="00495D84" w14:paraId="0373FD78" w14:textId="77777777" w:rsidTr="00B27C84">
        <w:trPr>
          <w:jc w:val="center"/>
        </w:trPr>
        <w:tc>
          <w:tcPr>
            <w:tcW w:w="3690" w:type="dxa"/>
            <w:vMerge/>
            <w:vAlign w:val="center"/>
            <w:hideMark/>
          </w:tcPr>
          <w:p w14:paraId="0E6EC13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9F62847" w14:textId="77777777" w:rsidR="00BA2ADD" w:rsidRPr="00495D84" w:rsidRDefault="00BA2ADD" w:rsidP="00BA2ADD">
            <w:pPr>
              <w:pStyle w:val="TAC"/>
              <w:rPr>
                <w:snapToGrid w:val="0"/>
                <w:lang w:eastAsia="fr-FR"/>
              </w:rPr>
            </w:pPr>
            <w:r w:rsidRPr="00495D84">
              <w:rPr>
                <w:snapToGrid w:val="0"/>
                <w:lang w:eastAsia="fr-FR"/>
              </w:rPr>
              <w:t>A.14.2.1.6</w:t>
            </w:r>
          </w:p>
        </w:tc>
      </w:tr>
      <w:tr w:rsidR="00BA2ADD" w:rsidRPr="00495D84" w14:paraId="60DFC1A9" w14:textId="77777777" w:rsidTr="00B27C84">
        <w:trPr>
          <w:jc w:val="center"/>
        </w:trPr>
        <w:tc>
          <w:tcPr>
            <w:tcW w:w="3690" w:type="dxa"/>
            <w:noWrap/>
            <w:tcMar>
              <w:top w:w="0" w:type="dxa"/>
              <w:left w:w="108" w:type="dxa"/>
              <w:bottom w:w="0" w:type="dxa"/>
              <w:right w:w="108" w:type="dxa"/>
            </w:tcMar>
            <w:vAlign w:val="center"/>
            <w:hideMark/>
          </w:tcPr>
          <w:p w14:paraId="13CF979F" w14:textId="77777777" w:rsidR="00BA2ADD" w:rsidRPr="00495D84" w:rsidRDefault="00BA2ADD" w:rsidP="00BA2ADD">
            <w:pPr>
              <w:pStyle w:val="TAL"/>
              <w:rPr>
                <w:snapToGrid w:val="0"/>
                <w:lang w:eastAsia="fr-FR"/>
              </w:rPr>
            </w:pPr>
            <w:r w:rsidRPr="00495D84">
              <w:rPr>
                <w:snapToGrid w:val="0"/>
                <w:lang w:eastAsia="fr-FR"/>
              </w:rPr>
              <w:t>Timing</w:t>
            </w:r>
          </w:p>
        </w:tc>
        <w:tc>
          <w:tcPr>
            <w:tcW w:w="1530" w:type="dxa"/>
            <w:noWrap/>
            <w:tcMar>
              <w:top w:w="0" w:type="dxa"/>
              <w:left w:w="108" w:type="dxa"/>
              <w:bottom w:w="0" w:type="dxa"/>
              <w:right w:w="108" w:type="dxa"/>
            </w:tcMar>
            <w:hideMark/>
          </w:tcPr>
          <w:p w14:paraId="1DF87CFD" w14:textId="77777777" w:rsidR="00BA2ADD" w:rsidRPr="00495D84" w:rsidRDefault="00BA2ADD" w:rsidP="00BA2ADD">
            <w:pPr>
              <w:pStyle w:val="TAC"/>
              <w:rPr>
                <w:snapToGrid w:val="0"/>
                <w:lang w:eastAsia="fr-FR"/>
              </w:rPr>
            </w:pPr>
            <w:r w:rsidRPr="00495D84">
              <w:rPr>
                <w:snapToGrid w:val="0"/>
                <w:lang w:eastAsia="fr-FR"/>
              </w:rPr>
              <w:t>A.14.3.1</w:t>
            </w:r>
          </w:p>
        </w:tc>
      </w:tr>
      <w:tr w:rsidR="00BA2ADD" w:rsidRPr="00495D84" w14:paraId="640F643B" w14:textId="77777777" w:rsidTr="00B27C84">
        <w:trPr>
          <w:jc w:val="center"/>
        </w:trPr>
        <w:tc>
          <w:tcPr>
            <w:tcW w:w="3690" w:type="dxa"/>
            <w:vMerge w:val="restart"/>
            <w:noWrap/>
            <w:tcMar>
              <w:top w:w="0" w:type="dxa"/>
              <w:left w:w="108" w:type="dxa"/>
              <w:bottom w:w="0" w:type="dxa"/>
              <w:right w:w="108" w:type="dxa"/>
            </w:tcMar>
            <w:vAlign w:val="center"/>
            <w:hideMark/>
          </w:tcPr>
          <w:p w14:paraId="031562BD" w14:textId="01CAD497"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530" w:type="dxa"/>
            <w:noWrap/>
            <w:tcMar>
              <w:top w:w="0" w:type="dxa"/>
              <w:left w:w="108" w:type="dxa"/>
              <w:bottom w:w="0" w:type="dxa"/>
              <w:right w:w="108" w:type="dxa"/>
            </w:tcMar>
            <w:hideMark/>
          </w:tcPr>
          <w:p w14:paraId="6679A72D" w14:textId="77777777" w:rsidR="00BA2ADD" w:rsidRPr="00495D84" w:rsidRDefault="00BA2ADD" w:rsidP="00BA2ADD">
            <w:pPr>
              <w:pStyle w:val="TAC"/>
              <w:rPr>
                <w:snapToGrid w:val="0"/>
                <w:lang w:eastAsia="fr-FR"/>
              </w:rPr>
            </w:pPr>
            <w:r w:rsidRPr="00495D84">
              <w:rPr>
                <w:snapToGrid w:val="0"/>
                <w:lang w:eastAsia="fr-FR"/>
              </w:rPr>
              <w:t>A.14.4.1.1</w:t>
            </w:r>
          </w:p>
        </w:tc>
      </w:tr>
      <w:tr w:rsidR="00BA2ADD" w:rsidRPr="00495D84" w14:paraId="446E3164" w14:textId="77777777" w:rsidTr="00B27C84">
        <w:trPr>
          <w:jc w:val="center"/>
        </w:trPr>
        <w:tc>
          <w:tcPr>
            <w:tcW w:w="3690" w:type="dxa"/>
            <w:vMerge/>
            <w:vAlign w:val="center"/>
            <w:hideMark/>
          </w:tcPr>
          <w:p w14:paraId="3D851815"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5F99FA4" w14:textId="77777777" w:rsidR="00BA2ADD" w:rsidRPr="00495D84" w:rsidRDefault="00BA2ADD" w:rsidP="00BA2ADD">
            <w:pPr>
              <w:pStyle w:val="TAC"/>
              <w:rPr>
                <w:snapToGrid w:val="0"/>
                <w:lang w:eastAsia="fr-FR"/>
              </w:rPr>
            </w:pPr>
            <w:r w:rsidRPr="00495D84">
              <w:rPr>
                <w:snapToGrid w:val="0"/>
                <w:lang w:eastAsia="fr-FR"/>
              </w:rPr>
              <w:t>A.14.4.1.2</w:t>
            </w:r>
          </w:p>
        </w:tc>
      </w:tr>
      <w:tr w:rsidR="00BA2ADD" w:rsidRPr="00495D84" w14:paraId="5938D853" w14:textId="77777777" w:rsidTr="00B27C84">
        <w:trPr>
          <w:jc w:val="center"/>
        </w:trPr>
        <w:tc>
          <w:tcPr>
            <w:tcW w:w="3690" w:type="dxa"/>
            <w:vMerge/>
            <w:vAlign w:val="center"/>
            <w:hideMark/>
          </w:tcPr>
          <w:p w14:paraId="5269A8D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A7FF077" w14:textId="77777777" w:rsidR="00BA2ADD" w:rsidRPr="00495D84" w:rsidRDefault="00BA2ADD" w:rsidP="00BA2ADD">
            <w:pPr>
              <w:pStyle w:val="TAC"/>
              <w:rPr>
                <w:snapToGrid w:val="0"/>
                <w:lang w:eastAsia="fr-FR"/>
              </w:rPr>
            </w:pPr>
            <w:r w:rsidRPr="00495D84">
              <w:rPr>
                <w:snapToGrid w:val="0"/>
                <w:lang w:eastAsia="fr-FR"/>
              </w:rPr>
              <w:t>A.14.4.1.5</w:t>
            </w:r>
          </w:p>
        </w:tc>
      </w:tr>
      <w:tr w:rsidR="00BA2ADD" w:rsidRPr="00495D84" w14:paraId="0D9174C8" w14:textId="77777777" w:rsidTr="00B27C84">
        <w:trPr>
          <w:jc w:val="center"/>
        </w:trPr>
        <w:tc>
          <w:tcPr>
            <w:tcW w:w="3690" w:type="dxa"/>
            <w:vMerge/>
            <w:vAlign w:val="center"/>
            <w:hideMark/>
          </w:tcPr>
          <w:p w14:paraId="74CFD2D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3D8C1D8" w14:textId="77777777" w:rsidR="00BA2ADD" w:rsidRPr="00495D84" w:rsidRDefault="00BA2ADD" w:rsidP="00BA2ADD">
            <w:pPr>
              <w:pStyle w:val="TAC"/>
              <w:rPr>
                <w:snapToGrid w:val="0"/>
                <w:lang w:eastAsia="fr-FR"/>
              </w:rPr>
            </w:pPr>
            <w:r w:rsidRPr="00495D84">
              <w:rPr>
                <w:snapToGrid w:val="0"/>
                <w:lang w:eastAsia="fr-FR"/>
              </w:rPr>
              <w:t>A.14.4.1.6</w:t>
            </w:r>
          </w:p>
        </w:tc>
      </w:tr>
      <w:tr w:rsidR="00BA2ADD" w:rsidRPr="00495D84" w14:paraId="11FA334F" w14:textId="77777777" w:rsidTr="00B27C84">
        <w:trPr>
          <w:jc w:val="center"/>
        </w:trPr>
        <w:tc>
          <w:tcPr>
            <w:tcW w:w="3690" w:type="dxa"/>
            <w:vMerge w:val="restart"/>
            <w:noWrap/>
            <w:tcMar>
              <w:top w:w="0" w:type="dxa"/>
              <w:left w:w="108" w:type="dxa"/>
              <w:bottom w:w="0" w:type="dxa"/>
              <w:right w:w="108" w:type="dxa"/>
            </w:tcMar>
            <w:vAlign w:val="center"/>
            <w:hideMark/>
          </w:tcPr>
          <w:p w14:paraId="2039D30E" w14:textId="6A2C7BE7"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530" w:type="dxa"/>
            <w:noWrap/>
            <w:tcMar>
              <w:top w:w="0" w:type="dxa"/>
              <w:left w:w="108" w:type="dxa"/>
              <w:bottom w:w="0" w:type="dxa"/>
              <w:right w:w="108" w:type="dxa"/>
            </w:tcMar>
            <w:hideMark/>
          </w:tcPr>
          <w:p w14:paraId="656294FA" w14:textId="77777777" w:rsidR="00BA2ADD" w:rsidRPr="00495D84" w:rsidRDefault="00BA2ADD" w:rsidP="00BA2ADD">
            <w:pPr>
              <w:pStyle w:val="TAC"/>
              <w:rPr>
                <w:snapToGrid w:val="0"/>
                <w:lang w:eastAsia="fr-FR"/>
              </w:rPr>
            </w:pPr>
            <w:r w:rsidRPr="00495D84">
              <w:rPr>
                <w:snapToGrid w:val="0"/>
                <w:lang w:eastAsia="fr-FR"/>
              </w:rPr>
              <w:t>A.14.4.2.1</w:t>
            </w:r>
          </w:p>
        </w:tc>
      </w:tr>
      <w:tr w:rsidR="00BA2ADD" w:rsidRPr="00495D84" w14:paraId="486ACDD5" w14:textId="77777777" w:rsidTr="00B27C84">
        <w:trPr>
          <w:jc w:val="center"/>
        </w:trPr>
        <w:tc>
          <w:tcPr>
            <w:tcW w:w="3690" w:type="dxa"/>
            <w:vMerge/>
            <w:vAlign w:val="center"/>
            <w:hideMark/>
          </w:tcPr>
          <w:p w14:paraId="468F142C"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7A05B7D8" w14:textId="77777777" w:rsidR="00BA2ADD" w:rsidRPr="00495D84" w:rsidRDefault="00BA2ADD" w:rsidP="00BA2ADD">
            <w:pPr>
              <w:pStyle w:val="TAC"/>
              <w:rPr>
                <w:snapToGrid w:val="0"/>
                <w:lang w:eastAsia="fr-FR"/>
              </w:rPr>
            </w:pPr>
            <w:r w:rsidRPr="00495D84">
              <w:rPr>
                <w:snapToGrid w:val="0"/>
                <w:lang w:eastAsia="fr-FR"/>
              </w:rPr>
              <w:t>A.14.4.2.3</w:t>
            </w:r>
          </w:p>
        </w:tc>
      </w:tr>
      <w:tr w:rsidR="00BA2ADD" w:rsidRPr="00495D84" w14:paraId="1842C5D1" w14:textId="77777777" w:rsidTr="00B27C84">
        <w:trPr>
          <w:jc w:val="center"/>
        </w:trPr>
        <w:tc>
          <w:tcPr>
            <w:tcW w:w="3690" w:type="dxa"/>
            <w:vMerge/>
            <w:vAlign w:val="center"/>
            <w:hideMark/>
          </w:tcPr>
          <w:p w14:paraId="44674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484EF611" w14:textId="77777777" w:rsidR="00BA2ADD" w:rsidRPr="00495D84" w:rsidRDefault="00BA2ADD" w:rsidP="00BA2ADD">
            <w:pPr>
              <w:pStyle w:val="TAC"/>
              <w:rPr>
                <w:snapToGrid w:val="0"/>
                <w:lang w:eastAsia="fr-FR"/>
              </w:rPr>
            </w:pPr>
            <w:r w:rsidRPr="00495D84">
              <w:rPr>
                <w:snapToGrid w:val="0"/>
                <w:lang w:eastAsia="fr-FR"/>
              </w:rPr>
              <w:t>A.14.4.2.5</w:t>
            </w:r>
          </w:p>
        </w:tc>
      </w:tr>
      <w:tr w:rsidR="00BA2ADD" w:rsidRPr="00495D84" w14:paraId="0711B48C" w14:textId="77777777" w:rsidTr="00B27C84">
        <w:trPr>
          <w:jc w:val="center"/>
        </w:trPr>
        <w:tc>
          <w:tcPr>
            <w:tcW w:w="3690" w:type="dxa"/>
            <w:noWrap/>
            <w:tcMar>
              <w:top w:w="0" w:type="dxa"/>
              <w:left w:w="108" w:type="dxa"/>
              <w:bottom w:w="0" w:type="dxa"/>
              <w:right w:w="108" w:type="dxa"/>
            </w:tcMar>
            <w:vAlign w:val="center"/>
            <w:hideMark/>
          </w:tcPr>
          <w:p w14:paraId="54AB9C05" w14:textId="6F8FF860"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530" w:type="dxa"/>
            <w:noWrap/>
            <w:tcMar>
              <w:top w:w="0" w:type="dxa"/>
              <w:left w:w="108" w:type="dxa"/>
              <w:bottom w:w="0" w:type="dxa"/>
              <w:right w:w="108" w:type="dxa"/>
            </w:tcMar>
            <w:hideMark/>
          </w:tcPr>
          <w:p w14:paraId="568D5564" w14:textId="77777777" w:rsidR="00BA2ADD" w:rsidRPr="00495D84" w:rsidRDefault="00BA2ADD" w:rsidP="00BA2ADD">
            <w:pPr>
              <w:pStyle w:val="TAC"/>
              <w:rPr>
                <w:snapToGrid w:val="0"/>
                <w:lang w:eastAsia="fr-FR"/>
              </w:rPr>
            </w:pPr>
            <w:r w:rsidRPr="00495D84">
              <w:rPr>
                <w:snapToGrid w:val="0"/>
                <w:lang w:eastAsia="fr-FR"/>
              </w:rPr>
              <w:t>A.14.4.3.1</w:t>
            </w:r>
          </w:p>
        </w:tc>
      </w:tr>
      <w:tr w:rsidR="00BA2ADD" w:rsidRPr="00495D84" w14:paraId="59A17058" w14:textId="77777777" w:rsidTr="00B27C84">
        <w:trPr>
          <w:jc w:val="center"/>
        </w:trPr>
        <w:tc>
          <w:tcPr>
            <w:tcW w:w="3690" w:type="dxa"/>
            <w:noWrap/>
            <w:tcMar>
              <w:top w:w="0" w:type="dxa"/>
              <w:left w:w="108" w:type="dxa"/>
              <w:bottom w:w="0" w:type="dxa"/>
              <w:right w:w="108" w:type="dxa"/>
            </w:tcMar>
            <w:vAlign w:val="center"/>
            <w:hideMark/>
          </w:tcPr>
          <w:p w14:paraId="4D4822D2" w14:textId="0181645F" w:rsidR="00BA2ADD" w:rsidRPr="00495D84" w:rsidRDefault="00BA2ADD" w:rsidP="00BA2ADD">
            <w:pPr>
              <w:pStyle w:val="TAL"/>
              <w:rPr>
                <w:snapToGrid w:val="0"/>
                <w:lang w:eastAsia="fr-FR"/>
              </w:rPr>
            </w:pPr>
            <w:r w:rsidRPr="00495D84">
              <w:rPr>
                <w:snapToGrid w:val="0"/>
                <w:lang w:eastAsia="fr-FR"/>
              </w:rPr>
              <w:t>UE</w:t>
            </w:r>
            <w:r w:rsidR="00B27C84">
              <w:rPr>
                <w:snapToGrid w:val="0"/>
                <w:lang w:eastAsia="fr-FR"/>
              </w:rPr>
              <w:t xml:space="preserve"> </w:t>
            </w:r>
            <w:r w:rsidRPr="00495D84">
              <w:rPr>
                <w:snapToGrid w:val="0"/>
                <w:lang w:eastAsia="fr-FR"/>
              </w:rPr>
              <w:t>specific</w:t>
            </w:r>
            <w:r w:rsidR="00B27C84">
              <w:rPr>
                <w:snapToGrid w:val="0"/>
                <w:lang w:eastAsia="fr-FR"/>
              </w:rPr>
              <w:t xml:space="preserve"> </w:t>
            </w:r>
            <w:r w:rsidRPr="00495D84">
              <w:rPr>
                <w:snapToGrid w:val="0"/>
                <w:lang w:eastAsia="fr-FR"/>
              </w:rPr>
              <w:t>CBW</w:t>
            </w:r>
            <w:r w:rsidR="00B27C84">
              <w:rPr>
                <w:snapToGrid w:val="0"/>
                <w:lang w:eastAsia="fr-FR"/>
              </w:rPr>
              <w:t xml:space="preserve"> </w:t>
            </w:r>
            <w:r w:rsidRPr="00495D84">
              <w:rPr>
                <w:snapToGrid w:val="0"/>
                <w:lang w:eastAsia="fr-FR"/>
              </w:rPr>
              <w:t>change</w:t>
            </w:r>
          </w:p>
        </w:tc>
        <w:tc>
          <w:tcPr>
            <w:tcW w:w="1530" w:type="dxa"/>
            <w:noWrap/>
            <w:tcMar>
              <w:top w:w="0" w:type="dxa"/>
              <w:left w:w="108" w:type="dxa"/>
              <w:bottom w:w="0" w:type="dxa"/>
              <w:right w:w="108" w:type="dxa"/>
            </w:tcMar>
            <w:hideMark/>
          </w:tcPr>
          <w:p w14:paraId="636CA276" w14:textId="77777777" w:rsidR="00BA2ADD" w:rsidRPr="00495D84" w:rsidRDefault="00BA2ADD" w:rsidP="00BA2ADD">
            <w:pPr>
              <w:pStyle w:val="TAC"/>
              <w:rPr>
                <w:snapToGrid w:val="0"/>
                <w:lang w:eastAsia="fr-FR"/>
              </w:rPr>
            </w:pPr>
            <w:r w:rsidRPr="00495D84">
              <w:rPr>
                <w:snapToGrid w:val="0"/>
                <w:lang w:eastAsia="fr-FR"/>
              </w:rPr>
              <w:t>A.14.4.4.1</w:t>
            </w:r>
          </w:p>
        </w:tc>
      </w:tr>
      <w:tr w:rsidR="00BA2ADD" w:rsidRPr="00495D84" w14:paraId="5AE1960A" w14:textId="77777777" w:rsidTr="00B27C84">
        <w:trPr>
          <w:jc w:val="center"/>
        </w:trPr>
        <w:tc>
          <w:tcPr>
            <w:tcW w:w="3690" w:type="dxa"/>
            <w:noWrap/>
            <w:tcMar>
              <w:top w:w="0" w:type="dxa"/>
              <w:left w:w="108" w:type="dxa"/>
              <w:bottom w:w="0" w:type="dxa"/>
              <w:right w:w="108" w:type="dxa"/>
            </w:tcMar>
            <w:vAlign w:val="center"/>
            <w:hideMark/>
          </w:tcPr>
          <w:p w14:paraId="215FB3E4" w14:textId="361B096A" w:rsidR="00BA2ADD" w:rsidRPr="00495D84" w:rsidRDefault="00BA2ADD" w:rsidP="00BA2ADD">
            <w:pPr>
              <w:pStyle w:val="TAL"/>
              <w:rPr>
                <w:snapToGrid w:val="0"/>
                <w:lang w:eastAsia="fr-FR"/>
              </w:rPr>
            </w:pPr>
            <w:r w:rsidRPr="00495D84">
              <w:rPr>
                <w:snapToGrid w:val="0"/>
                <w:lang w:eastAsia="fr-FR"/>
              </w:rPr>
              <w:t>PL-RS</w:t>
            </w:r>
            <w:r w:rsidR="00B27C84">
              <w:rPr>
                <w:snapToGrid w:val="0"/>
                <w:lang w:eastAsia="fr-FR"/>
              </w:rPr>
              <w:t xml:space="preserve"> </w:t>
            </w:r>
            <w:r w:rsidRPr="00495D84">
              <w:rPr>
                <w:snapToGrid w:val="0"/>
                <w:lang w:eastAsia="fr-FR"/>
              </w:rPr>
              <w:t>switching</w:t>
            </w:r>
            <w:r w:rsidR="00B27C84">
              <w:rPr>
                <w:snapToGrid w:val="0"/>
                <w:lang w:eastAsia="fr-FR"/>
              </w:rPr>
              <w:t xml:space="preserve"> </w:t>
            </w:r>
            <w:r w:rsidRPr="00495D84">
              <w:rPr>
                <w:snapToGrid w:val="0"/>
                <w:lang w:eastAsia="fr-FR"/>
              </w:rPr>
              <w:t>delay</w:t>
            </w:r>
          </w:p>
        </w:tc>
        <w:tc>
          <w:tcPr>
            <w:tcW w:w="1530" w:type="dxa"/>
            <w:noWrap/>
            <w:tcMar>
              <w:top w:w="0" w:type="dxa"/>
              <w:left w:w="108" w:type="dxa"/>
              <w:bottom w:w="0" w:type="dxa"/>
              <w:right w:w="108" w:type="dxa"/>
            </w:tcMar>
            <w:hideMark/>
          </w:tcPr>
          <w:p w14:paraId="6F84F616" w14:textId="77777777" w:rsidR="00BA2ADD" w:rsidRPr="00495D84" w:rsidRDefault="00BA2ADD" w:rsidP="00BA2ADD">
            <w:pPr>
              <w:pStyle w:val="TAC"/>
              <w:rPr>
                <w:snapToGrid w:val="0"/>
                <w:lang w:eastAsia="fr-FR"/>
              </w:rPr>
            </w:pPr>
            <w:r w:rsidRPr="00495D84">
              <w:rPr>
                <w:snapToGrid w:val="0"/>
                <w:lang w:eastAsia="fr-FR"/>
              </w:rPr>
              <w:t>A.14.4.5.1</w:t>
            </w:r>
          </w:p>
        </w:tc>
      </w:tr>
      <w:tr w:rsidR="00BA2ADD" w:rsidRPr="00495D84" w14:paraId="6E1F2BD0" w14:textId="77777777" w:rsidTr="00B27C84">
        <w:trPr>
          <w:jc w:val="center"/>
        </w:trPr>
        <w:tc>
          <w:tcPr>
            <w:tcW w:w="3690" w:type="dxa"/>
            <w:vMerge w:val="restart"/>
            <w:noWrap/>
            <w:tcMar>
              <w:top w:w="0" w:type="dxa"/>
              <w:left w:w="108" w:type="dxa"/>
              <w:bottom w:w="0" w:type="dxa"/>
              <w:right w:w="108" w:type="dxa"/>
            </w:tcMar>
            <w:vAlign w:val="center"/>
            <w:hideMark/>
          </w:tcPr>
          <w:p w14:paraId="1B45D4C7" w14:textId="5F9F4D05"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61009348" w14:textId="77777777" w:rsidR="00BA2ADD" w:rsidRPr="00495D84" w:rsidRDefault="00BA2ADD" w:rsidP="00BA2ADD">
            <w:pPr>
              <w:pStyle w:val="TAC"/>
              <w:rPr>
                <w:snapToGrid w:val="0"/>
                <w:lang w:eastAsia="fr-FR"/>
              </w:rPr>
            </w:pPr>
            <w:r w:rsidRPr="00495D84">
              <w:rPr>
                <w:snapToGrid w:val="0"/>
                <w:lang w:eastAsia="fr-FR"/>
              </w:rPr>
              <w:t>A.14.5.1.1</w:t>
            </w:r>
          </w:p>
        </w:tc>
      </w:tr>
      <w:tr w:rsidR="00BA2ADD" w:rsidRPr="00495D84" w14:paraId="661DE364" w14:textId="77777777" w:rsidTr="00B27C84">
        <w:trPr>
          <w:jc w:val="center"/>
        </w:trPr>
        <w:tc>
          <w:tcPr>
            <w:tcW w:w="3690" w:type="dxa"/>
            <w:vMerge/>
            <w:vAlign w:val="center"/>
            <w:hideMark/>
          </w:tcPr>
          <w:p w14:paraId="3CE0B1AA"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130C9E34" w14:textId="77777777" w:rsidR="00BA2ADD" w:rsidRPr="00495D84" w:rsidRDefault="00BA2ADD" w:rsidP="00BA2ADD">
            <w:pPr>
              <w:pStyle w:val="TAC"/>
              <w:rPr>
                <w:snapToGrid w:val="0"/>
                <w:lang w:eastAsia="fr-FR"/>
              </w:rPr>
            </w:pPr>
            <w:r w:rsidRPr="00495D84">
              <w:rPr>
                <w:snapToGrid w:val="0"/>
                <w:lang w:eastAsia="fr-FR"/>
              </w:rPr>
              <w:t>A.14.5.1.3</w:t>
            </w:r>
          </w:p>
        </w:tc>
      </w:tr>
      <w:tr w:rsidR="00BA2ADD" w:rsidRPr="00495D84" w14:paraId="25C60ECD" w14:textId="77777777" w:rsidTr="00B27C84">
        <w:trPr>
          <w:jc w:val="center"/>
        </w:trPr>
        <w:tc>
          <w:tcPr>
            <w:tcW w:w="3690" w:type="dxa"/>
            <w:vMerge/>
            <w:vAlign w:val="center"/>
            <w:hideMark/>
          </w:tcPr>
          <w:p w14:paraId="23A95D81"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3374E01A" w14:textId="77777777" w:rsidR="00BA2ADD" w:rsidRPr="00495D84" w:rsidRDefault="00BA2ADD" w:rsidP="00BA2ADD">
            <w:pPr>
              <w:pStyle w:val="TAC"/>
              <w:rPr>
                <w:snapToGrid w:val="0"/>
                <w:lang w:eastAsia="fr-FR"/>
              </w:rPr>
            </w:pPr>
            <w:r w:rsidRPr="00495D84">
              <w:rPr>
                <w:snapToGrid w:val="0"/>
                <w:lang w:eastAsia="fr-FR"/>
              </w:rPr>
              <w:t>A.14.5.1.5</w:t>
            </w:r>
          </w:p>
        </w:tc>
      </w:tr>
      <w:tr w:rsidR="00BA2ADD" w:rsidRPr="00495D84" w14:paraId="3B12F36B" w14:textId="77777777" w:rsidTr="00B27C84">
        <w:trPr>
          <w:jc w:val="center"/>
        </w:trPr>
        <w:tc>
          <w:tcPr>
            <w:tcW w:w="3690" w:type="dxa"/>
            <w:vMerge w:val="restart"/>
            <w:noWrap/>
            <w:tcMar>
              <w:top w:w="0" w:type="dxa"/>
              <w:left w:w="108" w:type="dxa"/>
              <w:bottom w:w="0" w:type="dxa"/>
              <w:right w:w="108" w:type="dxa"/>
            </w:tcMar>
            <w:vAlign w:val="center"/>
            <w:hideMark/>
          </w:tcPr>
          <w:p w14:paraId="3A32A1A5" w14:textId="1A735DC5"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4370023F" w14:textId="77777777" w:rsidR="00BA2ADD" w:rsidRPr="00495D84" w:rsidRDefault="00BA2ADD" w:rsidP="00BA2ADD">
            <w:pPr>
              <w:pStyle w:val="TAC"/>
              <w:rPr>
                <w:snapToGrid w:val="0"/>
                <w:lang w:eastAsia="fr-FR"/>
              </w:rPr>
            </w:pPr>
            <w:r w:rsidRPr="00495D84">
              <w:rPr>
                <w:snapToGrid w:val="0"/>
                <w:lang w:eastAsia="fr-FR"/>
              </w:rPr>
              <w:t>A.14.5.2.1</w:t>
            </w:r>
          </w:p>
        </w:tc>
      </w:tr>
      <w:tr w:rsidR="00BA2ADD" w:rsidRPr="00495D84" w14:paraId="7CAF4464" w14:textId="77777777" w:rsidTr="00B27C84">
        <w:trPr>
          <w:jc w:val="center"/>
        </w:trPr>
        <w:tc>
          <w:tcPr>
            <w:tcW w:w="3690" w:type="dxa"/>
            <w:vMerge/>
            <w:vAlign w:val="center"/>
            <w:hideMark/>
          </w:tcPr>
          <w:p w14:paraId="6111231D"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97D082B" w14:textId="77777777" w:rsidR="00BA2ADD" w:rsidRPr="00495D84" w:rsidRDefault="00BA2ADD" w:rsidP="00BA2ADD">
            <w:pPr>
              <w:pStyle w:val="TAC"/>
              <w:rPr>
                <w:snapToGrid w:val="0"/>
                <w:lang w:eastAsia="fr-FR"/>
              </w:rPr>
            </w:pPr>
            <w:r w:rsidRPr="00495D84">
              <w:rPr>
                <w:snapToGrid w:val="0"/>
                <w:lang w:eastAsia="fr-FR"/>
              </w:rPr>
              <w:t>A.14.5.2.3</w:t>
            </w:r>
          </w:p>
        </w:tc>
      </w:tr>
      <w:tr w:rsidR="00BA2ADD" w:rsidRPr="00495D84" w14:paraId="016E3ACF" w14:textId="77777777" w:rsidTr="00B27C84">
        <w:trPr>
          <w:jc w:val="center"/>
        </w:trPr>
        <w:tc>
          <w:tcPr>
            <w:tcW w:w="3690" w:type="dxa"/>
            <w:vMerge/>
            <w:vAlign w:val="center"/>
            <w:hideMark/>
          </w:tcPr>
          <w:p w14:paraId="6ADFAA4F"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21958DD0" w14:textId="77777777" w:rsidR="00BA2ADD" w:rsidRPr="00495D84" w:rsidRDefault="00BA2ADD" w:rsidP="00BA2ADD">
            <w:pPr>
              <w:pStyle w:val="TAC"/>
              <w:rPr>
                <w:snapToGrid w:val="0"/>
                <w:lang w:eastAsia="fr-FR"/>
              </w:rPr>
            </w:pPr>
            <w:r w:rsidRPr="00495D84">
              <w:rPr>
                <w:snapToGrid w:val="0"/>
                <w:lang w:eastAsia="fr-FR"/>
              </w:rPr>
              <w:t>A.14.5.2.7</w:t>
            </w:r>
          </w:p>
        </w:tc>
      </w:tr>
      <w:tr w:rsidR="00BA2ADD" w:rsidRPr="00495D84" w14:paraId="22AAED7F" w14:textId="77777777" w:rsidTr="00B27C84">
        <w:trPr>
          <w:jc w:val="center"/>
        </w:trPr>
        <w:tc>
          <w:tcPr>
            <w:tcW w:w="3690" w:type="dxa"/>
            <w:vMerge w:val="restart"/>
            <w:noWrap/>
            <w:tcMar>
              <w:top w:w="0" w:type="dxa"/>
              <w:left w:w="108" w:type="dxa"/>
              <w:bottom w:w="0" w:type="dxa"/>
              <w:right w:w="108" w:type="dxa"/>
            </w:tcMar>
            <w:vAlign w:val="center"/>
            <w:hideMark/>
          </w:tcPr>
          <w:p w14:paraId="7CD2CD4B" w14:textId="12FB1BF2"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530" w:type="dxa"/>
            <w:noWrap/>
            <w:tcMar>
              <w:top w:w="0" w:type="dxa"/>
              <w:left w:w="108" w:type="dxa"/>
              <w:bottom w:w="0" w:type="dxa"/>
              <w:right w:w="108" w:type="dxa"/>
            </w:tcMar>
            <w:hideMark/>
          </w:tcPr>
          <w:p w14:paraId="3E1ABBFF" w14:textId="77777777" w:rsidR="00BA2ADD" w:rsidRPr="00495D84" w:rsidRDefault="00BA2ADD" w:rsidP="00BA2ADD">
            <w:pPr>
              <w:pStyle w:val="TAC"/>
              <w:rPr>
                <w:snapToGrid w:val="0"/>
                <w:lang w:eastAsia="fr-FR"/>
              </w:rPr>
            </w:pPr>
            <w:r w:rsidRPr="00495D84">
              <w:rPr>
                <w:snapToGrid w:val="0"/>
                <w:lang w:eastAsia="fr-FR"/>
              </w:rPr>
              <w:t>A.14.5.3.1</w:t>
            </w:r>
          </w:p>
        </w:tc>
      </w:tr>
      <w:tr w:rsidR="00BA2ADD" w:rsidRPr="00495D84" w14:paraId="4D1E5852" w14:textId="77777777" w:rsidTr="00B27C84">
        <w:trPr>
          <w:jc w:val="center"/>
        </w:trPr>
        <w:tc>
          <w:tcPr>
            <w:tcW w:w="3690" w:type="dxa"/>
            <w:vMerge/>
            <w:vAlign w:val="center"/>
            <w:hideMark/>
          </w:tcPr>
          <w:p w14:paraId="1265DC09" w14:textId="77777777" w:rsidR="00BA2ADD" w:rsidRPr="00495D84" w:rsidRDefault="00BA2ADD" w:rsidP="00BA2ADD">
            <w:pPr>
              <w:pStyle w:val="TAL"/>
              <w:rPr>
                <w:snapToGrid w:val="0"/>
                <w:lang w:eastAsia="fr-FR"/>
              </w:rPr>
            </w:pPr>
          </w:p>
        </w:tc>
        <w:tc>
          <w:tcPr>
            <w:tcW w:w="1530" w:type="dxa"/>
            <w:noWrap/>
            <w:tcMar>
              <w:top w:w="0" w:type="dxa"/>
              <w:left w:w="108" w:type="dxa"/>
              <w:bottom w:w="0" w:type="dxa"/>
              <w:right w:w="108" w:type="dxa"/>
            </w:tcMar>
            <w:hideMark/>
          </w:tcPr>
          <w:p w14:paraId="68B6EFE7" w14:textId="77777777" w:rsidR="00BA2ADD" w:rsidRPr="00495D84" w:rsidRDefault="00BA2ADD" w:rsidP="00BA2ADD">
            <w:pPr>
              <w:pStyle w:val="TAC"/>
              <w:rPr>
                <w:snapToGrid w:val="0"/>
                <w:lang w:eastAsia="fr-FR"/>
              </w:rPr>
            </w:pPr>
            <w:r w:rsidRPr="00495D84">
              <w:rPr>
                <w:snapToGrid w:val="0"/>
                <w:lang w:eastAsia="fr-FR"/>
              </w:rPr>
              <w:t>A.14.5.3.3</w:t>
            </w:r>
          </w:p>
        </w:tc>
      </w:tr>
      <w:tr w:rsidR="00BA2ADD" w:rsidRPr="00495D84" w14:paraId="0D06F618" w14:textId="77777777" w:rsidTr="00B27C84">
        <w:trPr>
          <w:jc w:val="center"/>
        </w:trPr>
        <w:tc>
          <w:tcPr>
            <w:tcW w:w="3690" w:type="dxa"/>
            <w:noWrap/>
            <w:tcMar>
              <w:top w:w="0" w:type="dxa"/>
              <w:left w:w="108" w:type="dxa"/>
              <w:bottom w:w="0" w:type="dxa"/>
              <w:right w:w="108" w:type="dxa"/>
            </w:tcMar>
            <w:vAlign w:val="center"/>
            <w:hideMark/>
          </w:tcPr>
          <w:p w14:paraId="202F0EBE" w14:textId="2F507FE2"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8555767" w14:textId="77777777" w:rsidR="00BA2ADD" w:rsidRPr="00495D84" w:rsidRDefault="00BA2ADD" w:rsidP="00BA2ADD">
            <w:pPr>
              <w:pStyle w:val="TAC"/>
              <w:rPr>
                <w:snapToGrid w:val="0"/>
                <w:lang w:eastAsia="fr-FR"/>
              </w:rPr>
            </w:pPr>
            <w:r w:rsidRPr="00495D84">
              <w:rPr>
                <w:snapToGrid w:val="0"/>
                <w:lang w:eastAsia="fr-FR"/>
              </w:rPr>
              <w:t>A.14.6.1.1</w:t>
            </w:r>
          </w:p>
        </w:tc>
      </w:tr>
      <w:tr w:rsidR="00BA2ADD" w:rsidRPr="00495D84" w14:paraId="44FBD126" w14:textId="77777777" w:rsidTr="00B27C84">
        <w:trPr>
          <w:jc w:val="center"/>
        </w:trPr>
        <w:tc>
          <w:tcPr>
            <w:tcW w:w="3690" w:type="dxa"/>
            <w:noWrap/>
            <w:tcMar>
              <w:top w:w="0" w:type="dxa"/>
              <w:left w:w="108" w:type="dxa"/>
              <w:bottom w:w="0" w:type="dxa"/>
              <w:right w:w="108" w:type="dxa"/>
            </w:tcMar>
            <w:vAlign w:val="center"/>
            <w:hideMark/>
          </w:tcPr>
          <w:p w14:paraId="5F1BAADE" w14:textId="3AC0D579"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4376F0AC" w14:textId="77777777" w:rsidR="00BA2ADD" w:rsidRPr="00495D84" w:rsidRDefault="00BA2ADD" w:rsidP="00BA2ADD">
            <w:pPr>
              <w:pStyle w:val="TAC"/>
              <w:rPr>
                <w:snapToGrid w:val="0"/>
                <w:lang w:eastAsia="fr-FR"/>
              </w:rPr>
            </w:pPr>
            <w:r w:rsidRPr="00495D84">
              <w:rPr>
                <w:snapToGrid w:val="0"/>
                <w:lang w:eastAsia="fr-FR"/>
              </w:rPr>
              <w:t>A.14.6.2.1</w:t>
            </w:r>
          </w:p>
        </w:tc>
      </w:tr>
      <w:tr w:rsidR="00BA2ADD" w:rsidRPr="00495D84" w14:paraId="26899774" w14:textId="77777777" w:rsidTr="00B27C84">
        <w:trPr>
          <w:jc w:val="center"/>
        </w:trPr>
        <w:tc>
          <w:tcPr>
            <w:tcW w:w="3690" w:type="dxa"/>
            <w:noWrap/>
            <w:tcMar>
              <w:top w:w="0" w:type="dxa"/>
              <w:left w:w="108" w:type="dxa"/>
              <w:bottom w:w="0" w:type="dxa"/>
              <w:right w:w="108" w:type="dxa"/>
            </w:tcMar>
            <w:vAlign w:val="center"/>
            <w:hideMark/>
          </w:tcPr>
          <w:p w14:paraId="0B937068" w14:textId="74D03863"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324BF1D7" w14:textId="77777777" w:rsidR="00BA2ADD" w:rsidRPr="00495D84" w:rsidRDefault="00BA2ADD" w:rsidP="00BA2ADD">
            <w:pPr>
              <w:pStyle w:val="TAC"/>
              <w:rPr>
                <w:snapToGrid w:val="0"/>
                <w:lang w:eastAsia="fr-FR"/>
              </w:rPr>
            </w:pPr>
            <w:r w:rsidRPr="00495D84">
              <w:rPr>
                <w:snapToGrid w:val="0"/>
                <w:lang w:eastAsia="fr-FR"/>
              </w:rPr>
              <w:t>A.14.6.3.1</w:t>
            </w:r>
          </w:p>
        </w:tc>
      </w:tr>
      <w:tr w:rsidR="00BA2ADD" w:rsidRPr="00495D84" w14:paraId="2AB1120D" w14:textId="77777777" w:rsidTr="00B27C84">
        <w:trPr>
          <w:jc w:val="center"/>
        </w:trPr>
        <w:tc>
          <w:tcPr>
            <w:tcW w:w="3690" w:type="dxa"/>
            <w:noWrap/>
            <w:tcMar>
              <w:top w:w="0" w:type="dxa"/>
              <w:left w:w="108" w:type="dxa"/>
              <w:bottom w:w="0" w:type="dxa"/>
              <w:right w:w="108" w:type="dxa"/>
            </w:tcMar>
            <w:vAlign w:val="center"/>
            <w:hideMark/>
          </w:tcPr>
          <w:p w14:paraId="07840886" w14:textId="4D2A0BFE"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530" w:type="dxa"/>
            <w:noWrap/>
            <w:tcMar>
              <w:top w:w="0" w:type="dxa"/>
              <w:left w:w="108" w:type="dxa"/>
              <w:bottom w:w="0" w:type="dxa"/>
              <w:right w:w="108" w:type="dxa"/>
            </w:tcMar>
            <w:hideMark/>
          </w:tcPr>
          <w:p w14:paraId="6F47A5D0" w14:textId="77777777" w:rsidR="00BA2ADD" w:rsidRPr="00495D84" w:rsidRDefault="00BA2ADD" w:rsidP="00BA2ADD">
            <w:pPr>
              <w:pStyle w:val="TAC"/>
              <w:rPr>
                <w:snapToGrid w:val="0"/>
                <w:lang w:eastAsia="fr-FR"/>
              </w:rPr>
            </w:pPr>
            <w:r w:rsidRPr="00495D84">
              <w:rPr>
                <w:snapToGrid w:val="0"/>
                <w:lang w:eastAsia="fr-FR"/>
              </w:rPr>
              <w:t>A.14.6.4.1</w:t>
            </w:r>
          </w:p>
        </w:tc>
      </w:tr>
    </w:tbl>
    <w:p w14:paraId="660E4F5E" w14:textId="77777777" w:rsidR="00BA2ADD" w:rsidRPr="00495D84" w:rsidRDefault="00BA2ADD" w:rsidP="00BA2ADD"/>
    <w:p w14:paraId="4E07B066" w14:textId="77777777" w:rsidR="00BA2ADD" w:rsidRPr="00495D84" w:rsidRDefault="00BA2ADD" w:rsidP="00BA2ADD">
      <w:pPr>
        <w:pStyle w:val="TH"/>
      </w:pPr>
      <w:r w:rsidRPr="00495D84">
        <w:lastRenderedPageBreak/>
        <w:t>Table A.3.36.3-2: 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70"/>
        <w:gridCol w:w="1800"/>
      </w:tblGrid>
      <w:tr w:rsidR="00BA2ADD" w:rsidRPr="00495D84" w14:paraId="548C26D6" w14:textId="77777777" w:rsidTr="0049578F">
        <w:trPr>
          <w:tblHeader/>
          <w:jc w:val="center"/>
        </w:trPr>
        <w:tc>
          <w:tcPr>
            <w:tcW w:w="3870" w:type="dxa"/>
            <w:noWrap/>
            <w:tcMar>
              <w:top w:w="0" w:type="dxa"/>
              <w:left w:w="108" w:type="dxa"/>
              <w:bottom w:w="0" w:type="dxa"/>
              <w:right w:w="108" w:type="dxa"/>
            </w:tcMar>
            <w:vAlign w:val="center"/>
            <w:hideMark/>
          </w:tcPr>
          <w:p w14:paraId="18071E6F" w14:textId="5E5CE700" w:rsidR="00BA2ADD" w:rsidRPr="00495D84" w:rsidRDefault="00BA2ADD" w:rsidP="00BA2ADD">
            <w:pPr>
              <w:pStyle w:val="TAH"/>
            </w:pPr>
            <w:r w:rsidRPr="00495D84">
              <w:rPr>
                <w:lang w:eastAsia="fr-FR"/>
              </w:rPr>
              <w:t>Functional</w:t>
            </w:r>
            <w:r w:rsidR="00B27C84">
              <w:rPr>
                <w:lang w:eastAsia="fr-FR"/>
              </w:rPr>
              <w:t xml:space="preserve"> </w:t>
            </w:r>
            <w:r w:rsidRPr="00495D84">
              <w:rPr>
                <w:lang w:eastAsia="fr-FR"/>
              </w:rPr>
              <w:t>Area</w:t>
            </w:r>
          </w:p>
        </w:tc>
        <w:tc>
          <w:tcPr>
            <w:tcW w:w="1800" w:type="dxa"/>
            <w:noWrap/>
            <w:tcMar>
              <w:top w:w="0" w:type="dxa"/>
              <w:left w:w="108" w:type="dxa"/>
              <w:bottom w:w="0" w:type="dxa"/>
              <w:right w:w="108" w:type="dxa"/>
            </w:tcMar>
            <w:vAlign w:val="center"/>
            <w:hideMark/>
          </w:tcPr>
          <w:p w14:paraId="642758F2" w14:textId="61DFCBDB" w:rsidR="00BA2ADD" w:rsidRPr="00495D84" w:rsidRDefault="00BA2ADD" w:rsidP="00BA2ADD">
            <w:pPr>
              <w:pStyle w:val="TAH"/>
              <w:rPr>
                <w:lang w:eastAsia="fr-FR"/>
              </w:rPr>
            </w:pPr>
            <w:r w:rsidRPr="00495D84">
              <w:rPr>
                <w:lang w:eastAsia="fr-FR"/>
              </w:rPr>
              <w:t>Test</w:t>
            </w:r>
            <w:r w:rsidR="00B27C84">
              <w:rPr>
                <w:lang w:eastAsia="fr-FR"/>
              </w:rPr>
              <w:t xml:space="preserve"> </w:t>
            </w:r>
            <w:r w:rsidRPr="00495D84">
              <w:rPr>
                <w:lang w:eastAsia="fr-FR"/>
              </w:rPr>
              <w:t>Case</w:t>
            </w:r>
          </w:p>
        </w:tc>
      </w:tr>
      <w:tr w:rsidR="00BA2ADD" w:rsidRPr="00495D84" w14:paraId="57F2DE99" w14:textId="77777777" w:rsidTr="00B27C84">
        <w:trPr>
          <w:jc w:val="center"/>
        </w:trPr>
        <w:tc>
          <w:tcPr>
            <w:tcW w:w="3870" w:type="dxa"/>
            <w:vMerge w:val="restart"/>
            <w:noWrap/>
            <w:tcMar>
              <w:top w:w="0" w:type="dxa"/>
              <w:left w:w="108" w:type="dxa"/>
              <w:bottom w:w="0" w:type="dxa"/>
              <w:right w:w="108" w:type="dxa"/>
            </w:tcMar>
            <w:vAlign w:val="center"/>
            <w:hideMark/>
          </w:tcPr>
          <w:p w14:paraId="1FBAC14D" w14:textId="5F50F5EF" w:rsidR="00BA2ADD" w:rsidRPr="00495D84" w:rsidRDefault="00BA2ADD" w:rsidP="00BA2ADD">
            <w:pPr>
              <w:pStyle w:val="TAL"/>
              <w:rPr>
                <w:snapToGrid w:val="0"/>
                <w:lang w:eastAsia="fr-FR"/>
              </w:rPr>
            </w:pPr>
            <w:r w:rsidRPr="00495D84">
              <w:rPr>
                <w:snapToGrid w:val="0"/>
                <w:lang w:eastAsia="fr-FR"/>
              </w:rPr>
              <w:t>RRC_IDLE</w:t>
            </w:r>
            <w:r w:rsidR="00B27C84">
              <w:rPr>
                <w:snapToGrid w:val="0"/>
                <w:lang w:eastAsia="fr-FR"/>
              </w:rPr>
              <w:t xml:space="preserve"> </w:t>
            </w:r>
            <w:r w:rsidRPr="00495D84">
              <w:rPr>
                <w:snapToGrid w:val="0"/>
                <w:lang w:eastAsia="fr-FR"/>
              </w:rPr>
              <w:t>state</w:t>
            </w:r>
            <w:r w:rsidR="00B27C84">
              <w:rPr>
                <w:snapToGrid w:val="0"/>
                <w:lang w:eastAsia="fr-FR"/>
              </w:rPr>
              <w:t xml:space="preserve"> </w:t>
            </w:r>
            <w:r w:rsidRPr="00495D84">
              <w:rPr>
                <w:snapToGrid w:val="0"/>
                <w:lang w:eastAsia="fr-FR"/>
              </w:rPr>
              <w:t>mobility</w:t>
            </w:r>
          </w:p>
        </w:tc>
        <w:tc>
          <w:tcPr>
            <w:tcW w:w="1800" w:type="dxa"/>
            <w:noWrap/>
            <w:tcMar>
              <w:top w:w="0" w:type="dxa"/>
              <w:left w:w="108" w:type="dxa"/>
              <w:bottom w:w="0" w:type="dxa"/>
              <w:right w:w="108" w:type="dxa"/>
            </w:tcMar>
            <w:vAlign w:val="center"/>
            <w:hideMark/>
          </w:tcPr>
          <w:p w14:paraId="5A966D7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14.1.1</w:t>
            </w:r>
          </w:p>
        </w:tc>
      </w:tr>
      <w:tr w:rsidR="00BA2ADD" w:rsidRPr="00495D84" w14:paraId="76EE1B4E" w14:textId="77777777" w:rsidTr="00B27C84">
        <w:trPr>
          <w:jc w:val="center"/>
        </w:trPr>
        <w:tc>
          <w:tcPr>
            <w:tcW w:w="3870" w:type="dxa"/>
            <w:vMerge/>
            <w:vAlign w:val="center"/>
            <w:hideMark/>
          </w:tcPr>
          <w:p w14:paraId="1B52886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8476B5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14.1.2</w:t>
            </w:r>
          </w:p>
        </w:tc>
      </w:tr>
      <w:tr w:rsidR="00BA2ADD" w:rsidRPr="00495D84" w14:paraId="4C3CA84F" w14:textId="77777777" w:rsidTr="00B27C84">
        <w:trPr>
          <w:jc w:val="center"/>
        </w:trPr>
        <w:tc>
          <w:tcPr>
            <w:tcW w:w="3870" w:type="dxa"/>
            <w:vMerge/>
            <w:vAlign w:val="center"/>
            <w:hideMark/>
          </w:tcPr>
          <w:p w14:paraId="279A87B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E54F4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14.1.5</w:t>
            </w:r>
          </w:p>
        </w:tc>
      </w:tr>
      <w:tr w:rsidR="00BA2ADD" w:rsidRPr="00495D84" w14:paraId="66F0B058" w14:textId="77777777" w:rsidTr="00B27C84">
        <w:trPr>
          <w:jc w:val="center"/>
        </w:trPr>
        <w:tc>
          <w:tcPr>
            <w:tcW w:w="3870" w:type="dxa"/>
            <w:vMerge/>
            <w:vAlign w:val="center"/>
            <w:hideMark/>
          </w:tcPr>
          <w:p w14:paraId="4E11AF8C"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788675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14.1.6</w:t>
            </w:r>
          </w:p>
        </w:tc>
      </w:tr>
      <w:tr w:rsidR="00BA2ADD" w:rsidRPr="00495D84" w14:paraId="2F25C7FE" w14:textId="77777777" w:rsidTr="00B27C84">
        <w:trPr>
          <w:jc w:val="center"/>
        </w:trPr>
        <w:tc>
          <w:tcPr>
            <w:tcW w:w="3870" w:type="dxa"/>
            <w:vMerge w:val="restart"/>
            <w:tcMar>
              <w:top w:w="0" w:type="dxa"/>
              <w:left w:w="108" w:type="dxa"/>
              <w:bottom w:w="0" w:type="dxa"/>
              <w:right w:w="108" w:type="dxa"/>
            </w:tcMar>
            <w:vAlign w:val="center"/>
            <w:hideMark/>
          </w:tcPr>
          <w:p w14:paraId="3AAA0DF7" w14:textId="77777777" w:rsidR="00BA2ADD" w:rsidRPr="00495D84" w:rsidRDefault="00BA2ADD" w:rsidP="00BA2ADD">
            <w:pPr>
              <w:pStyle w:val="TAL"/>
              <w:rPr>
                <w:snapToGrid w:val="0"/>
                <w:lang w:eastAsia="fr-FR"/>
              </w:rPr>
            </w:pPr>
            <w:r w:rsidRPr="00495D84">
              <w:rPr>
                <w:snapToGrid w:val="0"/>
                <w:lang w:eastAsia="fr-FR"/>
              </w:rPr>
              <w:t>Handover</w:t>
            </w:r>
          </w:p>
        </w:tc>
        <w:tc>
          <w:tcPr>
            <w:tcW w:w="1800" w:type="dxa"/>
            <w:noWrap/>
            <w:tcMar>
              <w:top w:w="0" w:type="dxa"/>
              <w:left w:w="108" w:type="dxa"/>
              <w:bottom w:w="0" w:type="dxa"/>
              <w:right w:w="108" w:type="dxa"/>
            </w:tcMar>
            <w:vAlign w:val="center"/>
            <w:hideMark/>
          </w:tcPr>
          <w:p w14:paraId="28E6891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14.2.1.1</w:t>
            </w:r>
          </w:p>
        </w:tc>
      </w:tr>
      <w:tr w:rsidR="00BA2ADD" w:rsidRPr="00495D84" w14:paraId="6D528B79" w14:textId="77777777" w:rsidTr="00B27C84">
        <w:trPr>
          <w:jc w:val="center"/>
        </w:trPr>
        <w:tc>
          <w:tcPr>
            <w:tcW w:w="3870" w:type="dxa"/>
            <w:vMerge/>
            <w:vAlign w:val="center"/>
            <w:hideMark/>
          </w:tcPr>
          <w:p w14:paraId="57761B30"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FDD7F4"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14.2.1.2</w:t>
            </w:r>
          </w:p>
        </w:tc>
      </w:tr>
      <w:tr w:rsidR="00BA2ADD" w:rsidRPr="00495D84" w14:paraId="4151BEF7" w14:textId="77777777" w:rsidTr="00B27C84">
        <w:trPr>
          <w:jc w:val="center"/>
        </w:trPr>
        <w:tc>
          <w:tcPr>
            <w:tcW w:w="3870" w:type="dxa"/>
            <w:vMerge w:val="restart"/>
            <w:noWrap/>
            <w:tcMar>
              <w:top w:w="0" w:type="dxa"/>
              <w:left w:w="108" w:type="dxa"/>
              <w:bottom w:w="0" w:type="dxa"/>
              <w:right w:w="108" w:type="dxa"/>
            </w:tcMar>
            <w:vAlign w:val="center"/>
            <w:hideMark/>
          </w:tcPr>
          <w:p w14:paraId="12BD8703" w14:textId="36D9A5AF" w:rsidR="00BA2ADD" w:rsidRPr="00495D84" w:rsidRDefault="00ED522E" w:rsidP="00BA2ADD">
            <w:pPr>
              <w:pStyle w:val="TAL"/>
              <w:rPr>
                <w:snapToGrid w:val="0"/>
                <w:lang w:eastAsia="fr-FR"/>
              </w:rPr>
            </w:pPr>
            <w:r>
              <w:rPr>
                <w:snapToGrid w:val="0"/>
                <w:lang w:eastAsia="fr-FR"/>
              </w:rPr>
              <w:t>RRC Connection Mobility Control</w:t>
            </w:r>
          </w:p>
        </w:tc>
        <w:tc>
          <w:tcPr>
            <w:tcW w:w="1800" w:type="dxa"/>
            <w:noWrap/>
            <w:tcMar>
              <w:top w:w="0" w:type="dxa"/>
              <w:left w:w="108" w:type="dxa"/>
              <w:bottom w:w="0" w:type="dxa"/>
              <w:right w:w="108" w:type="dxa"/>
            </w:tcMar>
            <w:vAlign w:val="center"/>
            <w:hideMark/>
          </w:tcPr>
          <w:p w14:paraId="0BF140D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14.2.2.1</w:t>
            </w:r>
          </w:p>
        </w:tc>
      </w:tr>
      <w:tr w:rsidR="00BA2ADD" w:rsidRPr="00495D84" w14:paraId="45FABC5A" w14:textId="77777777" w:rsidTr="00B27C84">
        <w:trPr>
          <w:jc w:val="center"/>
        </w:trPr>
        <w:tc>
          <w:tcPr>
            <w:tcW w:w="3870" w:type="dxa"/>
            <w:vMerge/>
            <w:vAlign w:val="center"/>
            <w:hideMark/>
          </w:tcPr>
          <w:p w14:paraId="7817E66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47EF64CC"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14.2.2.2</w:t>
            </w:r>
          </w:p>
        </w:tc>
      </w:tr>
      <w:tr w:rsidR="00BA2ADD" w:rsidRPr="00495D84" w14:paraId="1502C99E" w14:textId="77777777" w:rsidTr="00B27C84">
        <w:trPr>
          <w:jc w:val="center"/>
        </w:trPr>
        <w:tc>
          <w:tcPr>
            <w:tcW w:w="3870" w:type="dxa"/>
            <w:vMerge/>
            <w:vAlign w:val="center"/>
            <w:hideMark/>
          </w:tcPr>
          <w:p w14:paraId="3F18A528"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F84CEE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14.2.2.3</w:t>
            </w:r>
          </w:p>
        </w:tc>
      </w:tr>
      <w:tr w:rsidR="00BA2ADD" w:rsidRPr="00495D84" w14:paraId="06A02F91" w14:textId="77777777" w:rsidTr="00B27C84">
        <w:trPr>
          <w:jc w:val="center"/>
        </w:trPr>
        <w:tc>
          <w:tcPr>
            <w:tcW w:w="3870" w:type="dxa"/>
            <w:tcMar>
              <w:top w:w="0" w:type="dxa"/>
              <w:left w:w="108" w:type="dxa"/>
              <w:bottom w:w="0" w:type="dxa"/>
              <w:right w:w="108" w:type="dxa"/>
            </w:tcMar>
            <w:vAlign w:val="center"/>
            <w:hideMark/>
          </w:tcPr>
          <w:p w14:paraId="26FD6760" w14:textId="77777777" w:rsidR="00BA2ADD" w:rsidRPr="00495D84" w:rsidRDefault="00BA2ADD" w:rsidP="00BA2ADD">
            <w:pPr>
              <w:pStyle w:val="TAL"/>
              <w:rPr>
                <w:snapToGrid w:val="0"/>
                <w:lang w:eastAsia="fr-FR"/>
              </w:rPr>
            </w:pPr>
            <w:r w:rsidRPr="00495D84">
              <w:rPr>
                <w:snapToGrid w:val="0"/>
                <w:lang w:eastAsia="fr-FR"/>
              </w:rPr>
              <w:t>Timing</w:t>
            </w:r>
          </w:p>
        </w:tc>
        <w:tc>
          <w:tcPr>
            <w:tcW w:w="1800" w:type="dxa"/>
            <w:noWrap/>
            <w:tcMar>
              <w:top w:w="0" w:type="dxa"/>
              <w:left w:w="108" w:type="dxa"/>
              <w:bottom w:w="0" w:type="dxa"/>
              <w:right w:w="108" w:type="dxa"/>
            </w:tcMar>
            <w:vAlign w:val="center"/>
            <w:hideMark/>
          </w:tcPr>
          <w:p w14:paraId="6273917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14.3.2</w:t>
            </w:r>
          </w:p>
        </w:tc>
      </w:tr>
      <w:tr w:rsidR="00BA2ADD" w:rsidRPr="00495D84" w14:paraId="5300FF82" w14:textId="77777777" w:rsidTr="00B27C84">
        <w:trPr>
          <w:jc w:val="center"/>
        </w:trPr>
        <w:tc>
          <w:tcPr>
            <w:tcW w:w="3870" w:type="dxa"/>
            <w:vMerge w:val="restart"/>
            <w:noWrap/>
            <w:tcMar>
              <w:top w:w="0" w:type="dxa"/>
              <w:left w:w="108" w:type="dxa"/>
              <w:bottom w:w="0" w:type="dxa"/>
              <w:right w:w="108" w:type="dxa"/>
            </w:tcMar>
            <w:vAlign w:val="center"/>
            <w:hideMark/>
          </w:tcPr>
          <w:p w14:paraId="4A4D7D08" w14:textId="2F84DE4B" w:rsidR="00BA2ADD" w:rsidRPr="00495D84" w:rsidRDefault="00BA2ADD" w:rsidP="00BA2ADD">
            <w:pPr>
              <w:pStyle w:val="TAL"/>
              <w:rPr>
                <w:snapToGrid w:val="0"/>
                <w:lang w:eastAsia="fr-FR"/>
              </w:rPr>
            </w:pPr>
            <w:r w:rsidRPr="00495D84">
              <w:rPr>
                <w:snapToGrid w:val="0"/>
                <w:lang w:eastAsia="fr-FR"/>
              </w:rPr>
              <w:t>Radio</w:t>
            </w:r>
            <w:r w:rsidR="00B27C84">
              <w:rPr>
                <w:snapToGrid w:val="0"/>
                <w:lang w:eastAsia="fr-FR"/>
              </w:rPr>
              <w:t xml:space="preserve"> </w:t>
            </w:r>
            <w:r w:rsidRPr="00495D84">
              <w:rPr>
                <w:snapToGrid w:val="0"/>
                <w:lang w:eastAsia="fr-FR"/>
              </w:rPr>
              <w:t>Link</w:t>
            </w:r>
            <w:r w:rsidR="00B27C84">
              <w:rPr>
                <w:snapToGrid w:val="0"/>
                <w:lang w:eastAsia="fr-FR"/>
              </w:rPr>
              <w:t xml:space="preserve"> </w:t>
            </w:r>
            <w:r w:rsidRPr="00495D84">
              <w:rPr>
                <w:snapToGrid w:val="0"/>
                <w:lang w:eastAsia="fr-FR"/>
              </w:rPr>
              <w:t>Monitoring</w:t>
            </w:r>
          </w:p>
        </w:tc>
        <w:tc>
          <w:tcPr>
            <w:tcW w:w="1800" w:type="dxa"/>
            <w:noWrap/>
            <w:tcMar>
              <w:top w:w="0" w:type="dxa"/>
              <w:left w:w="108" w:type="dxa"/>
              <w:bottom w:w="0" w:type="dxa"/>
              <w:right w:w="108" w:type="dxa"/>
            </w:tcMar>
            <w:vAlign w:val="center"/>
            <w:hideMark/>
          </w:tcPr>
          <w:p w14:paraId="19C26DF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14.4.1.3</w:t>
            </w:r>
          </w:p>
        </w:tc>
      </w:tr>
      <w:tr w:rsidR="00BA2ADD" w:rsidRPr="00495D84" w14:paraId="337ECA42" w14:textId="77777777" w:rsidTr="00B27C84">
        <w:trPr>
          <w:jc w:val="center"/>
        </w:trPr>
        <w:tc>
          <w:tcPr>
            <w:tcW w:w="3870" w:type="dxa"/>
            <w:vMerge/>
            <w:vAlign w:val="center"/>
            <w:hideMark/>
          </w:tcPr>
          <w:p w14:paraId="6856FE35"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C632B3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14.4.1.4</w:t>
            </w:r>
          </w:p>
        </w:tc>
      </w:tr>
      <w:tr w:rsidR="00BA2ADD" w:rsidRPr="00495D84" w14:paraId="5FA1F0F6" w14:textId="77777777" w:rsidTr="00B27C84">
        <w:trPr>
          <w:jc w:val="center"/>
        </w:trPr>
        <w:tc>
          <w:tcPr>
            <w:tcW w:w="3870" w:type="dxa"/>
            <w:vMerge/>
            <w:vAlign w:val="center"/>
            <w:hideMark/>
          </w:tcPr>
          <w:p w14:paraId="22220CA3"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0F4B87B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14.4.1.7</w:t>
            </w:r>
          </w:p>
        </w:tc>
      </w:tr>
      <w:tr w:rsidR="00BA2ADD" w:rsidRPr="00495D84" w14:paraId="511BFD72" w14:textId="77777777" w:rsidTr="00B27C84">
        <w:trPr>
          <w:jc w:val="center"/>
        </w:trPr>
        <w:tc>
          <w:tcPr>
            <w:tcW w:w="3870" w:type="dxa"/>
            <w:vMerge/>
            <w:vAlign w:val="center"/>
            <w:hideMark/>
          </w:tcPr>
          <w:p w14:paraId="62A5EE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12C600DE"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14.4.1.8</w:t>
            </w:r>
          </w:p>
        </w:tc>
      </w:tr>
      <w:tr w:rsidR="00BA2ADD" w:rsidRPr="00495D84" w14:paraId="321C529F" w14:textId="77777777" w:rsidTr="00B27C84">
        <w:trPr>
          <w:jc w:val="center"/>
        </w:trPr>
        <w:tc>
          <w:tcPr>
            <w:tcW w:w="3870" w:type="dxa"/>
            <w:vMerge w:val="restart"/>
            <w:tcMar>
              <w:top w:w="0" w:type="dxa"/>
              <w:left w:w="108" w:type="dxa"/>
              <w:bottom w:w="0" w:type="dxa"/>
              <w:right w:w="108" w:type="dxa"/>
            </w:tcMar>
            <w:vAlign w:val="center"/>
            <w:hideMark/>
          </w:tcPr>
          <w:p w14:paraId="39D6CC1E" w14:textId="6784086D" w:rsidR="00BA2ADD" w:rsidRPr="00495D84" w:rsidRDefault="00BA2ADD" w:rsidP="00BA2ADD">
            <w:pPr>
              <w:pStyle w:val="TAL"/>
              <w:rPr>
                <w:snapToGrid w:val="0"/>
                <w:lang w:eastAsia="fr-FR"/>
              </w:rPr>
            </w:pPr>
            <w:r w:rsidRPr="00495D84">
              <w:rPr>
                <w:snapToGrid w:val="0"/>
                <w:lang w:eastAsia="fr-FR"/>
              </w:rPr>
              <w:t>BFD</w:t>
            </w:r>
            <w:r w:rsidR="00B27C84">
              <w:rPr>
                <w:snapToGrid w:val="0"/>
                <w:lang w:eastAsia="fr-FR"/>
              </w:rPr>
              <w:t xml:space="preserve"> </w:t>
            </w:r>
            <w:r w:rsidRPr="00495D84">
              <w:rPr>
                <w:snapToGrid w:val="0"/>
                <w:lang w:eastAsia="fr-FR"/>
              </w:rPr>
              <w:t>and</w:t>
            </w:r>
            <w:r w:rsidR="00B27C84">
              <w:rPr>
                <w:snapToGrid w:val="0"/>
                <w:lang w:eastAsia="fr-FR"/>
              </w:rPr>
              <w:t xml:space="preserve"> </w:t>
            </w:r>
            <w:r w:rsidRPr="00495D84">
              <w:rPr>
                <w:snapToGrid w:val="0"/>
                <w:lang w:eastAsia="fr-FR"/>
              </w:rPr>
              <w:t>LR</w:t>
            </w:r>
            <w:r w:rsidR="00B27C84">
              <w:rPr>
                <w:snapToGrid w:val="0"/>
                <w:lang w:eastAsia="fr-FR"/>
              </w:rPr>
              <w:t xml:space="preserve"> </w:t>
            </w:r>
            <w:r w:rsidRPr="00495D84">
              <w:rPr>
                <w:snapToGrid w:val="0"/>
                <w:lang w:eastAsia="fr-FR"/>
              </w:rPr>
              <w:t>procedures</w:t>
            </w:r>
          </w:p>
        </w:tc>
        <w:tc>
          <w:tcPr>
            <w:tcW w:w="1800" w:type="dxa"/>
            <w:noWrap/>
            <w:tcMar>
              <w:top w:w="0" w:type="dxa"/>
              <w:left w:w="108" w:type="dxa"/>
              <w:bottom w:w="0" w:type="dxa"/>
              <w:right w:w="108" w:type="dxa"/>
            </w:tcMar>
            <w:vAlign w:val="center"/>
            <w:hideMark/>
          </w:tcPr>
          <w:p w14:paraId="00615C3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14.4.2.2</w:t>
            </w:r>
          </w:p>
        </w:tc>
      </w:tr>
      <w:tr w:rsidR="00BA2ADD" w:rsidRPr="00495D84" w14:paraId="5EB17581" w14:textId="77777777" w:rsidTr="00B27C84">
        <w:trPr>
          <w:jc w:val="center"/>
        </w:trPr>
        <w:tc>
          <w:tcPr>
            <w:tcW w:w="3870" w:type="dxa"/>
            <w:vMerge/>
            <w:vAlign w:val="center"/>
            <w:hideMark/>
          </w:tcPr>
          <w:p w14:paraId="039A7C0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894C7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14.4.2.4</w:t>
            </w:r>
          </w:p>
        </w:tc>
      </w:tr>
      <w:tr w:rsidR="00BA2ADD" w:rsidRPr="00495D84" w14:paraId="3010B8E7" w14:textId="77777777" w:rsidTr="00B27C84">
        <w:trPr>
          <w:jc w:val="center"/>
        </w:trPr>
        <w:tc>
          <w:tcPr>
            <w:tcW w:w="3870" w:type="dxa"/>
            <w:vMerge/>
            <w:vAlign w:val="center"/>
            <w:hideMark/>
          </w:tcPr>
          <w:p w14:paraId="58F5C894"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1CB32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14.4.2.6</w:t>
            </w:r>
          </w:p>
        </w:tc>
      </w:tr>
      <w:tr w:rsidR="00BA2ADD" w:rsidRPr="00495D84" w14:paraId="2ACE9396" w14:textId="77777777" w:rsidTr="00B27C84">
        <w:trPr>
          <w:jc w:val="center"/>
        </w:trPr>
        <w:tc>
          <w:tcPr>
            <w:tcW w:w="3870" w:type="dxa"/>
            <w:tcMar>
              <w:top w:w="0" w:type="dxa"/>
              <w:left w:w="108" w:type="dxa"/>
              <w:bottom w:w="0" w:type="dxa"/>
              <w:right w:w="108" w:type="dxa"/>
            </w:tcMar>
            <w:vAlign w:val="center"/>
            <w:hideMark/>
          </w:tcPr>
          <w:p w14:paraId="0C924D70" w14:textId="61539BC6" w:rsidR="00BA2ADD" w:rsidRPr="00495D84" w:rsidRDefault="00BA2ADD" w:rsidP="00BA2ADD">
            <w:pPr>
              <w:pStyle w:val="TAL"/>
              <w:rPr>
                <w:snapToGrid w:val="0"/>
                <w:lang w:eastAsia="fr-FR"/>
              </w:rPr>
            </w:pPr>
            <w:r w:rsidRPr="00495D84">
              <w:rPr>
                <w:snapToGrid w:val="0"/>
                <w:lang w:eastAsia="fr-FR"/>
              </w:rPr>
              <w:t>Active</w:t>
            </w:r>
            <w:r w:rsidR="00B27C84">
              <w:rPr>
                <w:snapToGrid w:val="0"/>
                <w:lang w:eastAsia="fr-FR"/>
              </w:rPr>
              <w:t xml:space="preserve"> </w:t>
            </w:r>
            <w:r w:rsidRPr="00495D84">
              <w:rPr>
                <w:snapToGrid w:val="0"/>
                <w:lang w:eastAsia="fr-FR"/>
              </w:rPr>
              <w:t>BWP</w:t>
            </w:r>
            <w:r w:rsidR="00B27C84">
              <w:rPr>
                <w:snapToGrid w:val="0"/>
                <w:lang w:eastAsia="fr-FR"/>
              </w:rPr>
              <w:t xml:space="preserve"> </w:t>
            </w:r>
            <w:r w:rsidRPr="00495D84">
              <w:rPr>
                <w:snapToGrid w:val="0"/>
                <w:lang w:eastAsia="fr-FR"/>
              </w:rPr>
              <w:t>switch</w:t>
            </w:r>
          </w:p>
        </w:tc>
        <w:tc>
          <w:tcPr>
            <w:tcW w:w="1800" w:type="dxa"/>
            <w:noWrap/>
            <w:tcMar>
              <w:top w:w="0" w:type="dxa"/>
              <w:left w:w="108" w:type="dxa"/>
              <w:bottom w:w="0" w:type="dxa"/>
              <w:right w:w="108" w:type="dxa"/>
            </w:tcMar>
            <w:vAlign w:val="center"/>
            <w:hideMark/>
          </w:tcPr>
          <w:p w14:paraId="63B17B28"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14.4.3.2</w:t>
            </w:r>
          </w:p>
        </w:tc>
      </w:tr>
      <w:tr w:rsidR="00BA2ADD" w:rsidRPr="00495D84" w14:paraId="26DC2982" w14:textId="77777777" w:rsidTr="00B27C84">
        <w:trPr>
          <w:jc w:val="center"/>
        </w:trPr>
        <w:tc>
          <w:tcPr>
            <w:tcW w:w="3870" w:type="dxa"/>
            <w:vMerge w:val="restart"/>
            <w:noWrap/>
            <w:tcMar>
              <w:top w:w="0" w:type="dxa"/>
              <w:left w:w="108" w:type="dxa"/>
              <w:bottom w:w="0" w:type="dxa"/>
              <w:right w:w="108" w:type="dxa"/>
            </w:tcMar>
            <w:vAlign w:val="center"/>
            <w:hideMark/>
          </w:tcPr>
          <w:p w14:paraId="5200A41A" w14:textId="136B4FDC" w:rsidR="00BA2ADD" w:rsidRPr="00495D84" w:rsidRDefault="00BA2ADD" w:rsidP="00BA2ADD">
            <w:pPr>
              <w:pStyle w:val="TAL"/>
              <w:rPr>
                <w:snapToGrid w:val="0"/>
                <w:lang w:eastAsia="fr-FR"/>
              </w:rPr>
            </w:pPr>
            <w:r w:rsidRPr="00495D84">
              <w:rPr>
                <w:snapToGrid w:val="0"/>
                <w:lang w:eastAsia="fr-FR"/>
              </w:rPr>
              <w:t>Intra-frequency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7DA465A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14.5.1.2</w:t>
            </w:r>
          </w:p>
        </w:tc>
      </w:tr>
      <w:tr w:rsidR="00BA2ADD" w:rsidRPr="00495D84" w14:paraId="7CD33396" w14:textId="77777777" w:rsidTr="00B27C84">
        <w:trPr>
          <w:jc w:val="center"/>
        </w:trPr>
        <w:tc>
          <w:tcPr>
            <w:tcW w:w="3870" w:type="dxa"/>
            <w:vMerge/>
            <w:vAlign w:val="center"/>
            <w:hideMark/>
          </w:tcPr>
          <w:p w14:paraId="67312D7A"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4AA8593"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14.5.1.4</w:t>
            </w:r>
          </w:p>
        </w:tc>
      </w:tr>
      <w:tr w:rsidR="00BA2ADD" w:rsidRPr="00495D84" w14:paraId="52054A76" w14:textId="77777777" w:rsidTr="00B27C84">
        <w:trPr>
          <w:jc w:val="center"/>
        </w:trPr>
        <w:tc>
          <w:tcPr>
            <w:tcW w:w="3870" w:type="dxa"/>
            <w:vMerge/>
            <w:vAlign w:val="center"/>
            <w:hideMark/>
          </w:tcPr>
          <w:p w14:paraId="4D6F03DE"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36F4379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14.5.1.6</w:t>
            </w:r>
          </w:p>
        </w:tc>
      </w:tr>
      <w:tr w:rsidR="00BA2ADD" w:rsidRPr="00495D84" w14:paraId="1EF0D315" w14:textId="77777777" w:rsidTr="00B27C84">
        <w:trPr>
          <w:jc w:val="center"/>
        </w:trPr>
        <w:tc>
          <w:tcPr>
            <w:tcW w:w="3870" w:type="dxa"/>
            <w:vMerge w:val="restart"/>
            <w:noWrap/>
            <w:tcMar>
              <w:top w:w="0" w:type="dxa"/>
              <w:left w:w="108" w:type="dxa"/>
              <w:bottom w:w="0" w:type="dxa"/>
              <w:right w:w="108" w:type="dxa"/>
            </w:tcMar>
            <w:vAlign w:val="center"/>
            <w:hideMark/>
          </w:tcPr>
          <w:p w14:paraId="300669F5" w14:textId="2EBCDD4B" w:rsidR="00BA2ADD" w:rsidRPr="00495D84" w:rsidRDefault="00BA2ADD" w:rsidP="00BA2ADD">
            <w:pPr>
              <w:pStyle w:val="TAL"/>
              <w:rPr>
                <w:snapToGrid w:val="0"/>
                <w:lang w:eastAsia="fr-FR"/>
              </w:rPr>
            </w:pPr>
            <w:r w:rsidRPr="00495D84">
              <w:rPr>
                <w:snapToGrid w:val="0"/>
                <w:lang w:eastAsia="fr-FR"/>
              </w:rPr>
              <w:t>Inter-frequency</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011BB4B9"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14.5.2.2</w:t>
            </w:r>
          </w:p>
        </w:tc>
      </w:tr>
      <w:tr w:rsidR="00BA2ADD" w:rsidRPr="00495D84" w14:paraId="336A49A8" w14:textId="77777777" w:rsidTr="00B27C84">
        <w:trPr>
          <w:jc w:val="center"/>
        </w:trPr>
        <w:tc>
          <w:tcPr>
            <w:tcW w:w="3870" w:type="dxa"/>
            <w:vMerge/>
            <w:vAlign w:val="center"/>
            <w:hideMark/>
          </w:tcPr>
          <w:p w14:paraId="17DE971D"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5157E147"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14.5.2.4</w:t>
            </w:r>
          </w:p>
        </w:tc>
      </w:tr>
      <w:tr w:rsidR="00BA2ADD" w:rsidRPr="00495D84" w14:paraId="5EB68C79" w14:textId="77777777" w:rsidTr="00B27C84">
        <w:trPr>
          <w:jc w:val="center"/>
        </w:trPr>
        <w:tc>
          <w:tcPr>
            <w:tcW w:w="3870" w:type="dxa"/>
            <w:vMerge/>
            <w:vAlign w:val="center"/>
            <w:hideMark/>
          </w:tcPr>
          <w:p w14:paraId="0F98808F"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888AF3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14.5.2.6</w:t>
            </w:r>
          </w:p>
        </w:tc>
      </w:tr>
      <w:tr w:rsidR="00BA2ADD" w:rsidRPr="00495D84" w14:paraId="508DBF95" w14:textId="77777777" w:rsidTr="00B27C84">
        <w:trPr>
          <w:jc w:val="center"/>
        </w:trPr>
        <w:tc>
          <w:tcPr>
            <w:tcW w:w="3870" w:type="dxa"/>
            <w:vMerge/>
            <w:vAlign w:val="center"/>
            <w:hideMark/>
          </w:tcPr>
          <w:p w14:paraId="1C37E057"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26A6300A"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14.5.2.8</w:t>
            </w:r>
          </w:p>
        </w:tc>
      </w:tr>
      <w:tr w:rsidR="00BA2ADD" w:rsidRPr="00495D84" w14:paraId="35BA5833" w14:textId="77777777" w:rsidTr="00B27C84">
        <w:trPr>
          <w:jc w:val="center"/>
        </w:trPr>
        <w:tc>
          <w:tcPr>
            <w:tcW w:w="3870" w:type="dxa"/>
            <w:vMerge w:val="restart"/>
            <w:tcMar>
              <w:top w:w="0" w:type="dxa"/>
              <w:left w:w="108" w:type="dxa"/>
              <w:bottom w:w="0" w:type="dxa"/>
              <w:right w:w="108" w:type="dxa"/>
            </w:tcMar>
            <w:vAlign w:val="center"/>
            <w:hideMark/>
          </w:tcPr>
          <w:p w14:paraId="68FB89B3" w14:textId="081D9B2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measurements</w:t>
            </w:r>
          </w:p>
        </w:tc>
        <w:tc>
          <w:tcPr>
            <w:tcW w:w="1800" w:type="dxa"/>
            <w:noWrap/>
            <w:tcMar>
              <w:top w:w="0" w:type="dxa"/>
              <w:left w:w="108" w:type="dxa"/>
              <w:bottom w:w="0" w:type="dxa"/>
              <w:right w:w="108" w:type="dxa"/>
            </w:tcMar>
            <w:vAlign w:val="center"/>
            <w:hideMark/>
          </w:tcPr>
          <w:p w14:paraId="14DE7850"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14.5.3.2</w:t>
            </w:r>
          </w:p>
        </w:tc>
      </w:tr>
      <w:tr w:rsidR="00BA2ADD" w:rsidRPr="00495D84" w14:paraId="5E87F0AC" w14:textId="77777777" w:rsidTr="00B27C84">
        <w:trPr>
          <w:jc w:val="center"/>
        </w:trPr>
        <w:tc>
          <w:tcPr>
            <w:tcW w:w="3870" w:type="dxa"/>
            <w:vMerge/>
            <w:vAlign w:val="center"/>
            <w:hideMark/>
          </w:tcPr>
          <w:p w14:paraId="48D66CC6" w14:textId="77777777" w:rsidR="00BA2ADD" w:rsidRPr="00495D84" w:rsidRDefault="00BA2ADD" w:rsidP="00BA2ADD">
            <w:pPr>
              <w:pStyle w:val="TAL"/>
              <w:rPr>
                <w:snapToGrid w:val="0"/>
                <w:lang w:eastAsia="fr-FR"/>
              </w:rPr>
            </w:pPr>
          </w:p>
        </w:tc>
        <w:tc>
          <w:tcPr>
            <w:tcW w:w="1800" w:type="dxa"/>
            <w:noWrap/>
            <w:tcMar>
              <w:top w:w="0" w:type="dxa"/>
              <w:left w:w="108" w:type="dxa"/>
              <w:bottom w:w="0" w:type="dxa"/>
              <w:right w:w="108" w:type="dxa"/>
            </w:tcMar>
            <w:vAlign w:val="center"/>
            <w:hideMark/>
          </w:tcPr>
          <w:p w14:paraId="6517D65F"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14.5.3.4</w:t>
            </w:r>
          </w:p>
        </w:tc>
      </w:tr>
      <w:tr w:rsidR="00BA2ADD" w:rsidRPr="00495D84" w14:paraId="69971E00" w14:textId="77777777" w:rsidTr="00B27C84">
        <w:trPr>
          <w:jc w:val="center"/>
        </w:trPr>
        <w:tc>
          <w:tcPr>
            <w:tcW w:w="3870" w:type="dxa"/>
            <w:noWrap/>
            <w:tcMar>
              <w:top w:w="0" w:type="dxa"/>
              <w:left w:w="108" w:type="dxa"/>
              <w:bottom w:w="0" w:type="dxa"/>
              <w:right w:w="108" w:type="dxa"/>
            </w:tcMar>
            <w:vAlign w:val="center"/>
            <w:hideMark/>
          </w:tcPr>
          <w:p w14:paraId="2028E17C" w14:textId="13F4DDCD" w:rsidR="00BA2ADD" w:rsidRPr="00495D84" w:rsidRDefault="00BA2ADD" w:rsidP="00BA2ADD">
            <w:pPr>
              <w:pStyle w:val="TAL"/>
              <w:rPr>
                <w:snapToGrid w:val="0"/>
                <w:lang w:eastAsia="fr-FR"/>
              </w:rPr>
            </w:pPr>
            <w:r w:rsidRPr="00495D84">
              <w:rPr>
                <w:snapToGrid w:val="0"/>
                <w:lang w:eastAsia="fr-FR"/>
              </w:rPr>
              <w:t>SS-RSRP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B5F1435"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14.6.1.2</w:t>
            </w:r>
          </w:p>
        </w:tc>
      </w:tr>
      <w:tr w:rsidR="00BA2ADD" w:rsidRPr="00495D84" w14:paraId="0B059F6C" w14:textId="77777777" w:rsidTr="00B27C84">
        <w:trPr>
          <w:jc w:val="center"/>
        </w:trPr>
        <w:tc>
          <w:tcPr>
            <w:tcW w:w="3870" w:type="dxa"/>
            <w:tcMar>
              <w:top w:w="0" w:type="dxa"/>
              <w:left w:w="108" w:type="dxa"/>
              <w:bottom w:w="0" w:type="dxa"/>
              <w:right w:w="108" w:type="dxa"/>
            </w:tcMar>
            <w:vAlign w:val="center"/>
            <w:hideMark/>
          </w:tcPr>
          <w:p w14:paraId="6566E3A7" w14:textId="447F7AB4" w:rsidR="00BA2ADD" w:rsidRPr="00495D84" w:rsidRDefault="00BA2ADD" w:rsidP="00BA2ADD">
            <w:pPr>
              <w:pStyle w:val="TAL"/>
              <w:rPr>
                <w:snapToGrid w:val="0"/>
                <w:lang w:eastAsia="fr-FR"/>
              </w:rPr>
            </w:pPr>
            <w:r w:rsidRPr="00495D84">
              <w:rPr>
                <w:snapToGrid w:val="0"/>
                <w:lang w:eastAsia="fr-FR"/>
              </w:rPr>
              <w:t>SS-RSRQ</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37386EF6"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14.6.2.2</w:t>
            </w:r>
          </w:p>
        </w:tc>
      </w:tr>
      <w:tr w:rsidR="00BA2ADD" w:rsidRPr="00495D84" w14:paraId="5C706066" w14:textId="77777777" w:rsidTr="00B27C84">
        <w:trPr>
          <w:jc w:val="center"/>
        </w:trPr>
        <w:tc>
          <w:tcPr>
            <w:tcW w:w="3870" w:type="dxa"/>
            <w:noWrap/>
            <w:tcMar>
              <w:top w:w="0" w:type="dxa"/>
              <w:left w:w="108" w:type="dxa"/>
              <w:bottom w:w="0" w:type="dxa"/>
              <w:right w:w="108" w:type="dxa"/>
            </w:tcMar>
            <w:vAlign w:val="center"/>
            <w:hideMark/>
          </w:tcPr>
          <w:p w14:paraId="71C1B3B8" w14:textId="4D52D6BE" w:rsidR="00BA2ADD" w:rsidRPr="00495D84" w:rsidRDefault="00BA2ADD" w:rsidP="00BA2ADD">
            <w:pPr>
              <w:pStyle w:val="TAL"/>
              <w:rPr>
                <w:snapToGrid w:val="0"/>
                <w:lang w:eastAsia="fr-FR"/>
              </w:rPr>
            </w:pPr>
            <w:r w:rsidRPr="00495D84">
              <w:rPr>
                <w:snapToGrid w:val="0"/>
                <w:lang w:eastAsia="fr-FR"/>
              </w:rPr>
              <w:t>SS-SINR</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2F18909B"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14.6.3.2</w:t>
            </w:r>
          </w:p>
        </w:tc>
      </w:tr>
      <w:tr w:rsidR="00BA2ADD" w:rsidRPr="00495D84" w14:paraId="21073635" w14:textId="77777777" w:rsidTr="00B27C84">
        <w:trPr>
          <w:jc w:val="center"/>
        </w:trPr>
        <w:tc>
          <w:tcPr>
            <w:tcW w:w="3870" w:type="dxa"/>
            <w:noWrap/>
            <w:tcMar>
              <w:top w:w="0" w:type="dxa"/>
              <w:left w:w="108" w:type="dxa"/>
              <w:bottom w:w="0" w:type="dxa"/>
              <w:right w:w="108" w:type="dxa"/>
            </w:tcMar>
            <w:vAlign w:val="center"/>
            <w:hideMark/>
          </w:tcPr>
          <w:p w14:paraId="5E2F1DF1" w14:textId="24843307" w:rsidR="00BA2ADD" w:rsidRPr="00495D84" w:rsidRDefault="00BA2ADD" w:rsidP="00BA2ADD">
            <w:pPr>
              <w:pStyle w:val="TAL"/>
              <w:rPr>
                <w:snapToGrid w:val="0"/>
                <w:lang w:eastAsia="fr-FR"/>
              </w:rPr>
            </w:pPr>
            <w:r w:rsidRPr="00495D84">
              <w:rPr>
                <w:snapToGrid w:val="0"/>
                <w:lang w:eastAsia="fr-FR"/>
              </w:rPr>
              <w:t>L1-RSRP</w:t>
            </w:r>
            <w:r w:rsidR="00B27C84">
              <w:rPr>
                <w:snapToGrid w:val="0"/>
                <w:lang w:eastAsia="fr-FR"/>
              </w:rPr>
              <w:t xml:space="preserve"> </w:t>
            </w:r>
            <w:r w:rsidRPr="00495D84">
              <w:rPr>
                <w:snapToGrid w:val="0"/>
                <w:lang w:eastAsia="fr-FR"/>
              </w:rPr>
              <w:t>accuracy</w:t>
            </w:r>
          </w:p>
        </w:tc>
        <w:tc>
          <w:tcPr>
            <w:tcW w:w="1800" w:type="dxa"/>
            <w:noWrap/>
            <w:tcMar>
              <w:top w:w="0" w:type="dxa"/>
              <w:left w:w="108" w:type="dxa"/>
              <w:bottom w:w="0" w:type="dxa"/>
              <w:right w:w="108" w:type="dxa"/>
            </w:tcMar>
            <w:vAlign w:val="center"/>
            <w:hideMark/>
          </w:tcPr>
          <w:p w14:paraId="509C8E2D" w14:textId="77777777" w:rsidR="00BA2ADD" w:rsidRPr="00495D84" w:rsidRDefault="00BA2ADD" w:rsidP="00BA2ADD">
            <w:pPr>
              <w:pStyle w:val="TAC"/>
              <w:rPr>
                <w:snapToGrid w:val="0"/>
                <w:lang w:eastAsia="fr-FR"/>
              </w:rPr>
            </w:pPr>
            <w:r w:rsidRPr="00495D84">
              <w:rPr>
                <w:snapToGrid w:val="0"/>
                <w:lang w:eastAsia="fr-FR"/>
              </w:rPr>
              <w:t>A.</w:t>
            </w:r>
            <w:r w:rsidRPr="00495D84">
              <w:rPr>
                <w:lang w:eastAsia="fr-FR"/>
              </w:rPr>
              <w:t>14.6.4.2</w:t>
            </w:r>
          </w:p>
        </w:tc>
      </w:tr>
    </w:tbl>
    <w:p w14:paraId="6563F6AB" w14:textId="77777777" w:rsidR="00106D28" w:rsidRPr="00495D84" w:rsidRDefault="00106D28" w:rsidP="00253B01"/>
    <w:p w14:paraId="4FF0FE91" w14:textId="77777777" w:rsidR="009603EC" w:rsidRPr="00495D84" w:rsidRDefault="009603EC" w:rsidP="00106D28">
      <w:pPr>
        <w:pStyle w:val="Heading3"/>
      </w:pPr>
      <w:r w:rsidRPr="00495D84">
        <w:t>A.3.36.4</w:t>
      </w:r>
      <w:r w:rsidRPr="00495D84">
        <w:tab/>
        <w:t xml:space="preserve">General </w:t>
      </w:r>
      <w:r w:rsidRPr="00495D84">
        <w:rPr>
          <w:rFonts w:hint="eastAsia"/>
          <w:lang w:eastAsia="zh-CN"/>
        </w:rPr>
        <w:t>setup</w:t>
      </w:r>
      <w:r w:rsidRPr="00495D84">
        <w:t xml:space="preserve"> for SIB19</w:t>
      </w:r>
    </w:p>
    <w:p w14:paraId="6B62D857" w14:textId="0DA0AA4C" w:rsidR="009603EC" w:rsidRPr="00495D84" w:rsidRDefault="009603EC" w:rsidP="009603EC">
      <w:r w:rsidRPr="00495D84">
        <w:t xml:space="preserve">The general parameters for SIB19 setup is specified in </w:t>
      </w:r>
      <w:r w:rsidR="00E94096">
        <w:t>table</w:t>
      </w:r>
      <w:r w:rsidRPr="00495D84">
        <w:t xml:space="preserve"> A.3.36.4-1. </w:t>
      </w:r>
    </w:p>
    <w:p w14:paraId="4A126F60" w14:textId="77777777" w:rsidR="009603EC" w:rsidRPr="00495D84" w:rsidRDefault="009603EC" w:rsidP="009603EC">
      <w:pPr>
        <w:pStyle w:val="TH"/>
      </w:pPr>
      <w:r w:rsidRPr="00495D84">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2294"/>
        <w:gridCol w:w="3376"/>
      </w:tblGrid>
      <w:tr w:rsidR="009603EC" w:rsidRPr="00495D84" w14:paraId="39C7ED2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04793C3" w14:textId="77777777" w:rsidR="009603EC" w:rsidRPr="00495D84" w:rsidRDefault="009603EC" w:rsidP="00D710C0">
            <w:pPr>
              <w:pStyle w:val="TAH"/>
              <w:rPr>
                <w:lang w:eastAsia="fr-FR"/>
              </w:rPr>
            </w:pPr>
            <w:r w:rsidRPr="00495D84">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4FC6A2C" w14:textId="77777777" w:rsidR="009603EC" w:rsidRPr="00495D84" w:rsidRDefault="009603EC" w:rsidP="00D710C0">
            <w:pPr>
              <w:pStyle w:val="TAH"/>
              <w:rPr>
                <w:lang w:eastAsia="fr-FR"/>
              </w:rPr>
            </w:pPr>
            <w:r w:rsidRPr="00495D84">
              <w:rPr>
                <w:lang w:eastAsia="fr-FR"/>
              </w:rPr>
              <w:t>Unit</w:t>
            </w:r>
          </w:p>
        </w:tc>
        <w:tc>
          <w:tcPr>
            <w:tcW w:w="3376" w:type="dxa"/>
            <w:tcBorders>
              <w:top w:val="single" w:sz="4" w:space="0" w:color="auto"/>
              <w:left w:val="single" w:sz="4" w:space="0" w:color="auto"/>
              <w:right w:val="single" w:sz="4" w:space="0" w:color="auto"/>
            </w:tcBorders>
            <w:vAlign w:val="center"/>
            <w:hideMark/>
          </w:tcPr>
          <w:p w14:paraId="3281D4A8" w14:textId="4D6F4BEF" w:rsidR="009603EC" w:rsidRPr="00495D84" w:rsidRDefault="009603EC" w:rsidP="00D710C0">
            <w:pPr>
              <w:pStyle w:val="TAH"/>
              <w:rPr>
                <w:lang w:eastAsia="fr-FR"/>
              </w:rPr>
            </w:pPr>
            <w:r w:rsidRPr="00495D84">
              <w:rPr>
                <w:lang w:eastAsia="fr-FR"/>
              </w:rPr>
              <w:t>Test</w:t>
            </w:r>
            <w:r w:rsidR="00B27C84">
              <w:rPr>
                <w:lang w:eastAsia="fr-FR"/>
              </w:rPr>
              <w:t xml:space="preserve"> </w:t>
            </w:r>
            <w:r w:rsidRPr="00495D84">
              <w:rPr>
                <w:lang w:eastAsia="fr-FR"/>
              </w:rPr>
              <w:t>1</w:t>
            </w:r>
          </w:p>
        </w:tc>
      </w:tr>
      <w:tr w:rsidR="009603EC" w:rsidRPr="00495D84" w14:paraId="7F86079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5E0B207" w14:textId="1FBCFADC" w:rsidR="009603EC" w:rsidRPr="00495D84" w:rsidRDefault="009603EC" w:rsidP="00D710C0">
            <w:pPr>
              <w:pStyle w:val="TAL"/>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2294" w:type="dxa"/>
            <w:tcBorders>
              <w:top w:val="single" w:sz="4" w:space="0" w:color="auto"/>
              <w:left w:val="single" w:sz="4" w:space="0" w:color="auto"/>
              <w:bottom w:val="single" w:sz="4" w:space="0" w:color="auto"/>
              <w:right w:val="single" w:sz="4" w:space="0" w:color="auto"/>
            </w:tcBorders>
            <w:vAlign w:val="center"/>
          </w:tcPr>
          <w:p w14:paraId="581A825F" w14:textId="77777777" w:rsidR="009603EC" w:rsidRPr="00495D84" w:rsidRDefault="009603EC" w:rsidP="00D710C0">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0C084976" w14:textId="398012C9" w:rsidR="009603EC" w:rsidRPr="00495D84" w:rsidRDefault="009603EC" w:rsidP="00D710C0">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2.56</w:t>
            </w:r>
          </w:p>
          <w:p w14:paraId="34F6EA44" w14:textId="7AF66927" w:rsidR="009603EC" w:rsidRPr="00495D84" w:rsidRDefault="009603EC" w:rsidP="00D710C0">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10.24</w:t>
            </w:r>
          </w:p>
        </w:tc>
      </w:tr>
      <w:tr w:rsidR="00884397" w:rsidRPr="00495D84" w14:paraId="04C865D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3DE4AB4" w14:textId="77777777" w:rsidR="00884397" w:rsidRPr="00495D84" w:rsidRDefault="00884397" w:rsidP="00884397">
            <w:pPr>
              <w:pStyle w:val="TAL"/>
              <w:rPr>
                <w:szCs w:val="18"/>
                <w:lang w:eastAsia="fr-FR"/>
              </w:rPr>
            </w:pPr>
            <w:r w:rsidRPr="00495D84">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11E4B83B" w14:textId="77777777" w:rsidR="00884397" w:rsidRPr="00495D84" w:rsidRDefault="00884397" w:rsidP="00884397">
            <w:pPr>
              <w:pStyle w:val="TAC"/>
              <w:rPr>
                <w:rFonts w:cs="Arial"/>
                <w:szCs w:val="18"/>
                <w:lang w:eastAsia="fr-FR"/>
              </w:rPr>
            </w:pPr>
            <w:r w:rsidRPr="00495D84">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5CFC14FF" w14:textId="08BF3CB9"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5</w:t>
            </w:r>
          </w:p>
          <w:p w14:paraId="5538F2D3" w14:textId="47BE20DD"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900</w:t>
            </w:r>
          </w:p>
        </w:tc>
      </w:tr>
      <w:tr w:rsidR="00884397" w:rsidRPr="00495D84" w14:paraId="1CD16E72" w14:textId="77777777" w:rsidTr="00B27C84">
        <w:trPr>
          <w:jc w:val="center"/>
        </w:trPr>
        <w:tc>
          <w:tcPr>
            <w:tcW w:w="2830" w:type="dxa"/>
            <w:tcBorders>
              <w:top w:val="single" w:sz="4" w:space="0" w:color="auto"/>
              <w:left w:val="single" w:sz="4" w:space="0" w:color="auto"/>
              <w:right w:val="single" w:sz="4" w:space="0" w:color="auto"/>
            </w:tcBorders>
            <w:vAlign w:val="center"/>
          </w:tcPr>
          <w:p w14:paraId="16F8A7A1" w14:textId="5D1D5095" w:rsidR="00884397" w:rsidRPr="00495D84" w:rsidRDefault="00884397" w:rsidP="00884397">
            <w:pPr>
              <w:pStyle w:val="TAL"/>
              <w:rPr>
                <w:szCs w:val="18"/>
                <w:lang w:eastAsia="fr-FR"/>
              </w:rPr>
            </w:pPr>
            <w:r w:rsidRPr="00495D84">
              <w:rPr>
                <w:szCs w:val="18"/>
              </w:rPr>
              <w:t>cellSpecificKoffset</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5C4384E2" w14:textId="77777777" w:rsidR="00884397" w:rsidRPr="00495D84" w:rsidRDefault="00884397" w:rsidP="00884397">
            <w:pPr>
              <w:pStyle w:val="TAC"/>
              <w:rPr>
                <w:rFonts w:cs="Arial"/>
                <w:szCs w:val="18"/>
                <w:lang w:eastAsia="fr-FR"/>
              </w:rPr>
            </w:pPr>
            <w:r w:rsidRPr="00495D84">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7322200D" w14:textId="237E1972" w:rsidR="00884397" w:rsidRPr="00495D84" w:rsidRDefault="00884397" w:rsidP="00884397">
            <w:pPr>
              <w:pStyle w:val="TAC"/>
              <w:rPr>
                <w:rFonts w:cs="Arial"/>
                <w:szCs w:val="18"/>
                <w:lang w:eastAsia="zh-CN"/>
              </w:rPr>
            </w:pPr>
            <w:r w:rsidRPr="00495D84">
              <w:rPr>
                <w:rFonts w:cs="Arial"/>
                <w:szCs w:val="18"/>
                <w:lang w:eastAsia="zh-CN"/>
              </w:rPr>
              <w:t>LEO:</w:t>
            </w:r>
            <w:r w:rsidR="00B27C84">
              <w:rPr>
                <w:rFonts w:cs="Arial"/>
                <w:szCs w:val="18"/>
                <w:lang w:eastAsia="zh-CN"/>
              </w:rPr>
              <w:t xml:space="preserve"> </w:t>
            </w:r>
            <w:r w:rsidRPr="00495D84">
              <w:rPr>
                <w:rFonts w:cs="Arial"/>
                <w:szCs w:val="18"/>
                <w:lang w:eastAsia="zh-CN"/>
              </w:rPr>
              <w:t>14</w:t>
            </w:r>
          </w:p>
          <w:p w14:paraId="3093452C" w14:textId="7E2A255E" w:rsidR="00884397" w:rsidRPr="00495D84" w:rsidRDefault="00884397" w:rsidP="00884397">
            <w:pPr>
              <w:pStyle w:val="TAC"/>
              <w:rPr>
                <w:rFonts w:cs="Arial"/>
                <w:szCs w:val="18"/>
                <w:lang w:eastAsia="fr-FR"/>
              </w:rPr>
            </w:pPr>
            <w:r w:rsidRPr="00495D84">
              <w:rPr>
                <w:rFonts w:cs="Arial"/>
                <w:szCs w:val="18"/>
                <w:lang w:eastAsia="zh-CN"/>
              </w:rPr>
              <w:t>GEO:</w:t>
            </w:r>
            <w:r w:rsidR="00B27C84">
              <w:rPr>
                <w:rFonts w:cs="Arial"/>
                <w:szCs w:val="18"/>
                <w:lang w:eastAsia="zh-CN"/>
              </w:rPr>
              <w:t xml:space="preserve"> </w:t>
            </w:r>
            <w:r w:rsidRPr="00495D84">
              <w:rPr>
                <w:rFonts w:cs="Arial"/>
                <w:szCs w:val="18"/>
                <w:lang w:eastAsia="zh-CN"/>
              </w:rPr>
              <w:t>258</w:t>
            </w:r>
          </w:p>
        </w:tc>
      </w:tr>
      <w:tr w:rsidR="009603EC" w:rsidRPr="00495D84" w14:paraId="73FE2D97" w14:textId="77777777" w:rsidTr="00B27C84">
        <w:trPr>
          <w:jc w:val="center"/>
        </w:trPr>
        <w:tc>
          <w:tcPr>
            <w:tcW w:w="2830" w:type="dxa"/>
            <w:tcBorders>
              <w:top w:val="single" w:sz="4" w:space="0" w:color="auto"/>
              <w:left w:val="single" w:sz="4" w:space="0" w:color="auto"/>
              <w:right w:val="single" w:sz="4" w:space="0" w:color="auto"/>
            </w:tcBorders>
            <w:vAlign w:val="center"/>
          </w:tcPr>
          <w:p w14:paraId="2986CD81" w14:textId="3FEE0168" w:rsidR="009603EC" w:rsidRPr="00495D84" w:rsidRDefault="009603EC" w:rsidP="00D710C0">
            <w:pPr>
              <w:pStyle w:val="TAL"/>
              <w:rPr>
                <w:szCs w:val="18"/>
                <w:lang w:eastAsia="fr-FR"/>
              </w:rPr>
            </w:pPr>
            <w:r w:rsidRPr="00495D84">
              <w:rPr>
                <w:szCs w:val="18"/>
              </w:rPr>
              <w:t>kmac</w:t>
            </w:r>
            <w:r w:rsidR="00B27C84">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33868948" w14:textId="77777777" w:rsidR="009603EC" w:rsidRPr="00495D84" w:rsidRDefault="009603EC" w:rsidP="00D710C0">
            <w:pPr>
              <w:pStyle w:val="TAC"/>
              <w:rPr>
                <w:rFonts w:cs="Arial"/>
                <w:szCs w:val="18"/>
                <w:lang w:eastAsia="fr-FR"/>
              </w:rPr>
            </w:pPr>
            <w:r w:rsidRPr="00495D84">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4B4D6A92" w14:textId="5401E7C5"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r w:rsidR="009603EC" w:rsidRPr="00495D84" w14:paraId="56669DC4" w14:textId="77777777" w:rsidTr="00B27C84">
        <w:trPr>
          <w:jc w:val="center"/>
        </w:trPr>
        <w:tc>
          <w:tcPr>
            <w:tcW w:w="2830" w:type="dxa"/>
            <w:tcBorders>
              <w:top w:val="single" w:sz="4" w:space="0" w:color="auto"/>
              <w:left w:val="single" w:sz="4" w:space="0" w:color="auto"/>
              <w:right w:val="single" w:sz="4" w:space="0" w:color="auto"/>
            </w:tcBorders>
            <w:vAlign w:val="center"/>
          </w:tcPr>
          <w:p w14:paraId="7927EFCA" w14:textId="77777777" w:rsidR="009603EC" w:rsidRPr="00495D84" w:rsidRDefault="009603EC" w:rsidP="00D710C0">
            <w:pPr>
              <w:pStyle w:val="TAL"/>
              <w:rPr>
                <w:rFonts w:eastAsia="Calibri"/>
                <w:szCs w:val="18"/>
                <w:lang w:eastAsia="fr-FR"/>
              </w:rPr>
            </w:pPr>
            <w:r w:rsidRPr="00495D84">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0C2714FE"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525D0A72"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220E8A77"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9BF46B0" w14:textId="77777777" w:rsidR="009603EC" w:rsidRPr="00495D84" w:rsidRDefault="009603EC" w:rsidP="00D710C0">
            <w:pPr>
              <w:pStyle w:val="TAL"/>
              <w:rPr>
                <w:szCs w:val="18"/>
                <w:lang w:eastAsia="fr-FR"/>
              </w:rPr>
            </w:pPr>
            <w:r w:rsidRPr="00495D84">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7A07A9A6"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3042BBC"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18EEB5E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2E2AF6E" w14:textId="77777777" w:rsidR="009603EC" w:rsidRPr="00495D84" w:rsidRDefault="009603EC" w:rsidP="00D710C0">
            <w:pPr>
              <w:pStyle w:val="TAL"/>
              <w:rPr>
                <w:szCs w:val="18"/>
                <w:lang w:eastAsia="fr-FR"/>
              </w:rPr>
            </w:pPr>
            <w:r w:rsidRPr="00495D84">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6D70CB47"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1B33451A" w14:textId="77777777" w:rsidR="009603EC" w:rsidRPr="00495D84" w:rsidRDefault="009603EC" w:rsidP="00D710C0">
            <w:pPr>
              <w:pStyle w:val="TAC"/>
              <w:rPr>
                <w:rFonts w:cs="Arial"/>
                <w:szCs w:val="18"/>
                <w:lang w:eastAsia="fr-FR"/>
              </w:rPr>
            </w:pPr>
            <w:r w:rsidRPr="00495D84">
              <w:rPr>
                <w:rFonts w:cs="Arial"/>
                <w:szCs w:val="18"/>
                <w:lang w:eastAsia="fr-FR"/>
              </w:rPr>
              <w:t>0</w:t>
            </w:r>
          </w:p>
        </w:tc>
      </w:tr>
      <w:tr w:rsidR="009603EC" w:rsidRPr="00495D84" w14:paraId="7991976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18C57FB7" w14:textId="77777777" w:rsidR="009603EC" w:rsidRPr="00495D84" w:rsidRDefault="009603EC" w:rsidP="00D710C0">
            <w:pPr>
              <w:pStyle w:val="TAL"/>
              <w:rPr>
                <w:szCs w:val="18"/>
                <w:lang w:eastAsia="fr-FR"/>
              </w:rPr>
            </w:pPr>
            <w:r w:rsidRPr="00495D84">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6BC161AD"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4CD0DA6" w14:textId="77777777" w:rsidR="009603EC" w:rsidRPr="00495D84" w:rsidRDefault="009603EC" w:rsidP="00D710C0">
            <w:pPr>
              <w:pStyle w:val="TAC"/>
              <w:rPr>
                <w:rFonts w:cs="Arial"/>
                <w:szCs w:val="18"/>
                <w:lang w:eastAsia="fr-FR"/>
              </w:rPr>
            </w:pPr>
            <w:r w:rsidRPr="00495D84">
              <w:rPr>
                <w:rFonts w:cs="Arial"/>
                <w:szCs w:val="18"/>
              </w:rPr>
              <w:t>linear</w:t>
            </w:r>
          </w:p>
        </w:tc>
      </w:tr>
      <w:tr w:rsidR="009603EC" w:rsidRPr="00495D84" w14:paraId="4E311B97" w14:textId="77777777" w:rsidTr="00B27C84">
        <w:trPr>
          <w:jc w:val="center"/>
        </w:trPr>
        <w:tc>
          <w:tcPr>
            <w:tcW w:w="2830" w:type="dxa"/>
            <w:tcBorders>
              <w:top w:val="single" w:sz="4" w:space="0" w:color="auto"/>
              <w:left w:val="single" w:sz="4" w:space="0" w:color="auto"/>
              <w:right w:val="single" w:sz="4" w:space="0" w:color="auto"/>
            </w:tcBorders>
            <w:vAlign w:val="center"/>
          </w:tcPr>
          <w:p w14:paraId="616A6598" w14:textId="77777777" w:rsidR="009603EC" w:rsidRPr="00495D84" w:rsidRDefault="009603EC" w:rsidP="00D710C0">
            <w:pPr>
              <w:pStyle w:val="TAL"/>
              <w:rPr>
                <w:szCs w:val="18"/>
              </w:rPr>
            </w:pPr>
            <w:r w:rsidRPr="00495D84">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49C858F3"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26094F3A" w14:textId="77777777" w:rsidR="009603EC" w:rsidRPr="00495D84" w:rsidRDefault="009603EC" w:rsidP="00D710C0">
            <w:pPr>
              <w:pStyle w:val="TAC"/>
              <w:rPr>
                <w:rFonts w:cs="Arial"/>
                <w:szCs w:val="18"/>
              </w:rPr>
            </w:pPr>
            <w:r w:rsidRPr="00495D84">
              <w:rPr>
                <w:rFonts w:cs="Arial"/>
                <w:szCs w:val="18"/>
              </w:rPr>
              <w:t>linear</w:t>
            </w:r>
          </w:p>
        </w:tc>
      </w:tr>
      <w:tr w:rsidR="009603EC" w:rsidRPr="00495D84" w14:paraId="744F49EB" w14:textId="77777777" w:rsidTr="00B27C84">
        <w:trPr>
          <w:jc w:val="center"/>
        </w:trPr>
        <w:tc>
          <w:tcPr>
            <w:tcW w:w="2830" w:type="dxa"/>
            <w:tcBorders>
              <w:top w:val="single" w:sz="4" w:space="0" w:color="auto"/>
              <w:left w:val="single" w:sz="4" w:space="0" w:color="auto"/>
              <w:right w:val="single" w:sz="4" w:space="0" w:color="auto"/>
            </w:tcBorders>
            <w:vAlign w:val="center"/>
          </w:tcPr>
          <w:p w14:paraId="4CFC608C" w14:textId="77777777" w:rsidR="009603EC" w:rsidRPr="00495D84" w:rsidRDefault="009603EC" w:rsidP="00D710C0">
            <w:pPr>
              <w:pStyle w:val="TAL"/>
              <w:rPr>
                <w:szCs w:val="18"/>
              </w:rPr>
            </w:pPr>
            <w:r w:rsidRPr="00495D84">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0910BBE5"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204FC48" w14:textId="71BBEB83" w:rsidR="009603EC" w:rsidRPr="00495D84" w:rsidRDefault="00884397" w:rsidP="00884397">
            <w:pPr>
              <w:pStyle w:val="TAC"/>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ED522E">
              <w:t>.</w:t>
            </w:r>
          </w:p>
        </w:tc>
      </w:tr>
      <w:tr w:rsidR="009603EC" w:rsidRPr="00495D84" w14:paraId="4E0D2CB4" w14:textId="77777777" w:rsidTr="00B27C84">
        <w:trPr>
          <w:jc w:val="center"/>
        </w:trPr>
        <w:tc>
          <w:tcPr>
            <w:tcW w:w="2830" w:type="dxa"/>
            <w:tcBorders>
              <w:top w:val="single" w:sz="4" w:space="0" w:color="auto"/>
              <w:left w:val="single" w:sz="4" w:space="0" w:color="auto"/>
              <w:right w:val="single" w:sz="4" w:space="0" w:color="auto"/>
            </w:tcBorders>
            <w:vAlign w:val="center"/>
          </w:tcPr>
          <w:p w14:paraId="20D3AE90" w14:textId="77777777" w:rsidR="009603EC" w:rsidRPr="00495D84" w:rsidRDefault="009603EC" w:rsidP="00D710C0">
            <w:pPr>
              <w:pStyle w:val="TAL"/>
              <w:rPr>
                <w:szCs w:val="18"/>
              </w:rPr>
            </w:pPr>
            <w:r w:rsidRPr="00495D84">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73DC9D41" w14:textId="77777777" w:rsidR="009603EC" w:rsidRPr="00495D84" w:rsidRDefault="009603EC" w:rsidP="00D710C0">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189C9BC" w14:textId="66CD69AE" w:rsidR="009603EC" w:rsidRPr="00495D84" w:rsidRDefault="009603EC" w:rsidP="00D710C0">
            <w:pPr>
              <w:pStyle w:val="TAC"/>
              <w:rPr>
                <w:rFonts w:cs="Arial"/>
                <w:szCs w:val="18"/>
                <w:lang w:eastAsia="zh-CN"/>
              </w:rPr>
            </w:pPr>
            <w:r w:rsidRPr="00495D84">
              <w:rPr>
                <w:rFonts w:cs="Arial"/>
                <w:szCs w:val="18"/>
                <w:lang w:eastAsia="zh-CN"/>
              </w:rPr>
              <w:t>Not</w:t>
            </w:r>
            <w:r w:rsidR="00B27C84">
              <w:rPr>
                <w:rFonts w:cs="Arial"/>
                <w:szCs w:val="18"/>
                <w:lang w:eastAsia="zh-CN"/>
              </w:rPr>
              <w:t xml:space="preserve"> </w:t>
            </w:r>
            <w:r w:rsidRPr="00495D84">
              <w:rPr>
                <w:rFonts w:cs="Arial"/>
                <w:szCs w:val="18"/>
                <w:lang w:eastAsia="zh-CN"/>
              </w:rPr>
              <w:t>configured</w:t>
            </w:r>
          </w:p>
        </w:tc>
      </w:tr>
    </w:tbl>
    <w:p w14:paraId="735FD701" w14:textId="733D36FB" w:rsidR="009603EC" w:rsidRPr="00495D84" w:rsidRDefault="009603EC" w:rsidP="00253B01"/>
    <w:p w14:paraId="07977AE0" w14:textId="77777777" w:rsidR="00B57166" w:rsidRPr="00495D84" w:rsidRDefault="00B57166" w:rsidP="00B57166">
      <w:pPr>
        <w:pStyle w:val="Heading3"/>
        <w:rPr>
          <w:b/>
          <w:bCs/>
        </w:rPr>
      </w:pPr>
      <w:r w:rsidRPr="00495D84">
        <w:lastRenderedPageBreak/>
        <w:t>A.3.36.5</w:t>
      </w:r>
      <w:r w:rsidRPr="00495D84">
        <w:tab/>
        <w:t>Satellite specific parameters configuration</w:t>
      </w:r>
    </w:p>
    <w:p w14:paraId="5951922B" w14:textId="77777777" w:rsidR="00B57166" w:rsidRPr="00495D84" w:rsidRDefault="00B57166" w:rsidP="00B57166">
      <w:pPr>
        <w:pStyle w:val="Heading4"/>
        <w:rPr>
          <w:lang w:eastAsia="zh-CN"/>
        </w:rPr>
      </w:pPr>
      <w:r w:rsidRPr="00495D84">
        <w:t>A.3.36.</w:t>
      </w:r>
      <w:r w:rsidRPr="00495D84">
        <w:rPr>
          <w:lang w:eastAsia="zh-CN"/>
        </w:rPr>
        <w:t>5.1</w:t>
      </w:r>
      <w:r w:rsidRPr="00495D84">
        <w:rPr>
          <w:lang w:eastAsia="zh-CN"/>
        </w:rPr>
        <w:tab/>
        <w:t>Satellite specific configuration for serving cell</w:t>
      </w:r>
    </w:p>
    <w:p w14:paraId="296152F4" w14:textId="77777777" w:rsidR="00B57166" w:rsidRPr="00495D84" w:rsidRDefault="00B57166" w:rsidP="00B57166">
      <w:pPr>
        <w:pStyle w:val="TH"/>
      </w:pPr>
      <w:r w:rsidRPr="00495D84">
        <w:t>Table A.3.36.5.1-1: Satellite specific configuration pattern 1 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27A632B"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5B815D6"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522A7940" w14:textId="77777777" w:rsidR="00B57166" w:rsidRPr="00495D84" w:rsidRDefault="00B57166" w:rsidP="0024608B">
            <w:pPr>
              <w:pStyle w:val="TAH"/>
              <w:ind w:left="1600" w:hanging="400"/>
              <w:jc w:val="left"/>
              <w:rPr>
                <w:lang w:eastAsia="fr-FR"/>
              </w:rPr>
            </w:pPr>
            <w:r w:rsidRPr="00495D84">
              <w:rPr>
                <w:lang w:eastAsia="fr-FR"/>
              </w:rPr>
              <w:t>SSC.1</w:t>
            </w:r>
          </w:p>
        </w:tc>
      </w:tr>
      <w:tr w:rsidR="00B57166" w:rsidRPr="00495D84" w14:paraId="7AA7FA4A"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C3B3712" w14:textId="4EE0F19A" w:rsidR="00B57166" w:rsidRPr="00495D84" w:rsidRDefault="00B57166" w:rsidP="0024608B">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36BC8E33" w14:textId="26DB8065" w:rsidR="00B57166" w:rsidRPr="00495D84" w:rsidRDefault="00B57166" w:rsidP="0024608B">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B57166" w:rsidRPr="00495D84" w14:paraId="4121CA9D"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39D8D4" w14:textId="77777777" w:rsidR="00B57166" w:rsidRPr="00495D84" w:rsidRDefault="00B57166" w:rsidP="0024608B">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5B3FFEE0" w14:textId="7C1470AB" w:rsidR="00B57166" w:rsidRPr="00495D84" w:rsidRDefault="00B57166" w:rsidP="0024608B">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70ABDE69" w14:textId="77777777" w:rsidTr="00B27C84">
        <w:trPr>
          <w:jc w:val="center"/>
        </w:trPr>
        <w:tc>
          <w:tcPr>
            <w:tcW w:w="2830" w:type="dxa"/>
            <w:tcBorders>
              <w:top w:val="single" w:sz="4" w:space="0" w:color="auto"/>
              <w:left w:val="single" w:sz="4" w:space="0" w:color="auto"/>
              <w:right w:val="single" w:sz="4" w:space="0" w:color="auto"/>
            </w:tcBorders>
            <w:vAlign w:val="center"/>
          </w:tcPr>
          <w:p w14:paraId="4866D0D0" w14:textId="1E885049"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2B6584FE" w14:textId="40DE51A3"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4A2D3AB8" w14:textId="77777777" w:rsidTr="00B27C84">
        <w:trPr>
          <w:jc w:val="center"/>
        </w:trPr>
        <w:tc>
          <w:tcPr>
            <w:tcW w:w="2830" w:type="dxa"/>
            <w:tcBorders>
              <w:top w:val="single" w:sz="4" w:space="0" w:color="auto"/>
              <w:left w:val="single" w:sz="4" w:space="0" w:color="auto"/>
              <w:right w:val="single" w:sz="4" w:space="0" w:color="auto"/>
            </w:tcBorders>
            <w:vAlign w:val="center"/>
          </w:tcPr>
          <w:p w14:paraId="0C804FB1"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17E025B"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BB8F86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443280A2"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07D8DE2"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788C9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21F924B"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603C0429" w14:textId="7777777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1F94F19"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0B61B5B"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054422D7" w14:textId="77777777"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3712C943" w14:textId="77777777" w:rsidTr="00B27C84">
        <w:trPr>
          <w:jc w:val="center"/>
        </w:trPr>
        <w:tc>
          <w:tcPr>
            <w:tcW w:w="2830" w:type="dxa"/>
            <w:tcBorders>
              <w:top w:val="single" w:sz="4" w:space="0" w:color="auto"/>
              <w:left w:val="single" w:sz="4" w:space="0" w:color="auto"/>
              <w:right w:val="single" w:sz="4" w:space="0" w:color="auto"/>
            </w:tcBorders>
            <w:vAlign w:val="center"/>
          </w:tcPr>
          <w:p w14:paraId="745C4660"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304B7FB" w14:textId="77777777" w:rsidR="00884397" w:rsidRPr="00495D84" w:rsidRDefault="00884397" w:rsidP="00884397">
            <w:pPr>
              <w:pStyle w:val="TAC"/>
              <w:rPr>
                <w:rFonts w:cs="Arial"/>
                <w:szCs w:val="18"/>
              </w:rPr>
            </w:pPr>
            <w:r w:rsidRPr="00495D84">
              <w:rPr>
                <w:rFonts w:cs="Arial"/>
                <w:szCs w:val="18"/>
              </w:rPr>
              <w:t>linear</w:t>
            </w:r>
          </w:p>
        </w:tc>
      </w:tr>
      <w:tr w:rsidR="00884397" w:rsidRPr="00495D84" w14:paraId="77683769" w14:textId="77777777" w:rsidTr="00B27C84">
        <w:trPr>
          <w:jc w:val="center"/>
        </w:trPr>
        <w:tc>
          <w:tcPr>
            <w:tcW w:w="2830" w:type="dxa"/>
            <w:tcBorders>
              <w:top w:val="single" w:sz="4" w:space="0" w:color="auto"/>
              <w:left w:val="single" w:sz="4" w:space="0" w:color="auto"/>
              <w:right w:val="single" w:sz="4" w:space="0" w:color="auto"/>
            </w:tcBorders>
            <w:vAlign w:val="center"/>
          </w:tcPr>
          <w:p w14:paraId="66BFE834"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B3BFD10" w14:textId="70397582"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583A96">
              <w:t>.</w:t>
            </w:r>
          </w:p>
        </w:tc>
      </w:tr>
    </w:tbl>
    <w:p w14:paraId="7422A6DC" w14:textId="77777777" w:rsidR="00B57166" w:rsidRPr="00495D84" w:rsidRDefault="00B57166" w:rsidP="00B57166"/>
    <w:p w14:paraId="70683F87" w14:textId="77777777" w:rsidR="00B57166" w:rsidRPr="00495D84" w:rsidRDefault="00B57166" w:rsidP="00B57166">
      <w:pPr>
        <w:pStyle w:val="TH"/>
      </w:pPr>
      <w:r w:rsidRPr="00495D84">
        <w:t>Table A.3.36.5.1-2: Satellite specific configuration pattern 2 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176D522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A5A16C0"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D27B592" w14:textId="77777777" w:rsidR="00B57166" w:rsidRPr="00495D84" w:rsidRDefault="00B57166" w:rsidP="0024608B">
            <w:pPr>
              <w:pStyle w:val="TAH"/>
              <w:ind w:left="1600" w:hanging="400"/>
              <w:jc w:val="left"/>
              <w:rPr>
                <w:lang w:eastAsia="fr-FR"/>
              </w:rPr>
            </w:pPr>
            <w:r w:rsidRPr="00495D84">
              <w:rPr>
                <w:lang w:eastAsia="fr-FR"/>
              </w:rPr>
              <w:t>SSC.2</w:t>
            </w:r>
          </w:p>
        </w:tc>
      </w:tr>
      <w:tr w:rsidR="00884397" w:rsidRPr="00495D84" w14:paraId="4D80EE0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7F52072" w14:textId="68EE9A1C"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71EA886F" w14:textId="53F36A0E"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4304514"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6395FEE"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222D4A" w14:textId="5FDA6CB4"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37B6C7A5" w14:textId="77777777" w:rsidTr="00B27C84">
        <w:trPr>
          <w:jc w:val="center"/>
        </w:trPr>
        <w:tc>
          <w:tcPr>
            <w:tcW w:w="2830" w:type="dxa"/>
            <w:tcBorders>
              <w:top w:val="single" w:sz="4" w:space="0" w:color="auto"/>
              <w:left w:val="single" w:sz="4" w:space="0" w:color="auto"/>
              <w:right w:val="single" w:sz="4" w:space="0" w:color="auto"/>
            </w:tcBorders>
            <w:vAlign w:val="center"/>
          </w:tcPr>
          <w:p w14:paraId="3AD6D7E6" w14:textId="6E7ECC2A"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F255EE8" w14:textId="60672BDF"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6A8701BC" w14:textId="77777777" w:rsidTr="00B27C84">
        <w:trPr>
          <w:jc w:val="center"/>
        </w:trPr>
        <w:tc>
          <w:tcPr>
            <w:tcW w:w="2830" w:type="dxa"/>
            <w:tcBorders>
              <w:top w:val="single" w:sz="4" w:space="0" w:color="auto"/>
              <w:left w:val="single" w:sz="4" w:space="0" w:color="auto"/>
              <w:right w:val="single" w:sz="4" w:space="0" w:color="auto"/>
            </w:tcBorders>
            <w:vAlign w:val="center"/>
          </w:tcPr>
          <w:p w14:paraId="7A15C4DA"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302DDD13" w14:textId="0547D1E4"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CEFA688"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585A6F59"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06E924F" w14:textId="0C5E2302"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67BE0A28"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0D49456"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64B746C" w14:textId="2FEFD32B"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9D9F67B"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00987FD8"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56D36BD" w14:textId="6985168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B7CAA29" w14:textId="77777777" w:rsidTr="00B27C84">
        <w:trPr>
          <w:jc w:val="center"/>
        </w:trPr>
        <w:tc>
          <w:tcPr>
            <w:tcW w:w="2830" w:type="dxa"/>
            <w:tcBorders>
              <w:top w:val="single" w:sz="4" w:space="0" w:color="auto"/>
              <w:left w:val="single" w:sz="4" w:space="0" w:color="auto"/>
              <w:right w:val="single" w:sz="4" w:space="0" w:color="auto"/>
            </w:tcBorders>
            <w:vAlign w:val="center"/>
          </w:tcPr>
          <w:p w14:paraId="39D1C1CC"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3F04855A" w14:textId="4A19A2F7" w:rsidR="00884397" w:rsidRPr="00495D84" w:rsidRDefault="00884397" w:rsidP="00884397">
            <w:pPr>
              <w:pStyle w:val="TAC"/>
              <w:rPr>
                <w:rFonts w:cs="Arial"/>
                <w:szCs w:val="18"/>
              </w:rPr>
            </w:pPr>
            <w:r w:rsidRPr="00495D84">
              <w:rPr>
                <w:rFonts w:cs="Arial"/>
                <w:szCs w:val="18"/>
              </w:rPr>
              <w:t>linear</w:t>
            </w:r>
          </w:p>
        </w:tc>
      </w:tr>
      <w:tr w:rsidR="00884397" w:rsidRPr="00495D84" w14:paraId="07D98060" w14:textId="77777777" w:rsidTr="00B27C84">
        <w:trPr>
          <w:jc w:val="center"/>
        </w:trPr>
        <w:tc>
          <w:tcPr>
            <w:tcW w:w="2830" w:type="dxa"/>
            <w:tcBorders>
              <w:top w:val="single" w:sz="4" w:space="0" w:color="auto"/>
              <w:left w:val="single" w:sz="4" w:space="0" w:color="auto"/>
              <w:right w:val="single" w:sz="4" w:space="0" w:color="auto"/>
            </w:tcBorders>
            <w:vAlign w:val="center"/>
          </w:tcPr>
          <w:p w14:paraId="68989FEA"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23BB69D" w14:textId="1F2BE464"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6A2827">
              <w:t>.</w:t>
            </w:r>
          </w:p>
        </w:tc>
      </w:tr>
    </w:tbl>
    <w:p w14:paraId="3E1EA676" w14:textId="77777777" w:rsidR="00B57166" w:rsidRPr="00495D84" w:rsidRDefault="00B57166" w:rsidP="00B57166"/>
    <w:p w14:paraId="38E4D090" w14:textId="77777777" w:rsidR="00B57166" w:rsidRPr="00495D84" w:rsidRDefault="00B57166" w:rsidP="00B57166">
      <w:pPr>
        <w:pStyle w:val="Heading4"/>
        <w:rPr>
          <w:lang w:eastAsia="zh-CN"/>
        </w:rPr>
      </w:pPr>
      <w:r w:rsidRPr="00495D84">
        <w:t>A.3.36.</w:t>
      </w:r>
      <w:r w:rsidRPr="00495D84">
        <w:rPr>
          <w:lang w:eastAsia="zh-CN"/>
        </w:rPr>
        <w:t>5.2</w:t>
      </w:r>
      <w:r w:rsidRPr="00495D84">
        <w:rPr>
          <w:lang w:eastAsia="zh-CN"/>
        </w:rPr>
        <w:tab/>
        <w:t>Satellite specific configuration for neighbour cell</w:t>
      </w:r>
    </w:p>
    <w:p w14:paraId="3D21FA08" w14:textId="77777777" w:rsidR="00B57166" w:rsidRPr="00495D84" w:rsidRDefault="00B57166" w:rsidP="00B57166">
      <w:pPr>
        <w:pStyle w:val="TH"/>
      </w:pPr>
      <w:r w:rsidRPr="00495D84">
        <w:t>Table A.3.36.5.2-1: Satellite specific configuration pattern 1 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2F256F36"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B81D6F4"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1F202483" w14:textId="77777777" w:rsidR="00B57166" w:rsidRPr="00495D84" w:rsidRDefault="00B57166" w:rsidP="0024608B">
            <w:pPr>
              <w:pStyle w:val="TAH"/>
              <w:ind w:left="1600" w:hanging="400"/>
              <w:jc w:val="left"/>
              <w:rPr>
                <w:lang w:eastAsia="fr-FR"/>
              </w:rPr>
            </w:pPr>
            <w:r w:rsidRPr="00495D84">
              <w:rPr>
                <w:lang w:eastAsia="fr-FR"/>
              </w:rPr>
              <w:t>NSC.1</w:t>
            </w:r>
          </w:p>
        </w:tc>
      </w:tr>
      <w:tr w:rsidR="00884397" w:rsidRPr="00495D84" w14:paraId="6F72418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4A28383E" w14:textId="404D46E9"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04028343" w14:textId="4CBB0A6E" w:rsidR="00884397" w:rsidRPr="00495D84" w:rsidRDefault="00884397" w:rsidP="00884397">
            <w:pPr>
              <w:pStyle w:val="TAC"/>
              <w:rPr>
                <w:rFonts w:cs="Arial"/>
                <w:szCs w:val="18"/>
                <w:lang w:eastAsia="fr-FR"/>
              </w:rPr>
            </w:pPr>
            <w:r w:rsidRPr="00495D84">
              <w:rPr>
                <w:rFonts w:cs="Arial"/>
                <w:szCs w:val="18"/>
                <w:lang w:eastAsia="zh-CN"/>
              </w:rPr>
              <w:t>10.2</w:t>
            </w:r>
            <w:r w:rsidR="00E94096" w:rsidRPr="00495D84">
              <w:rPr>
                <w:rFonts w:cs="Arial"/>
                <w:szCs w:val="18"/>
                <w:lang w:eastAsia="zh-CN"/>
              </w:rPr>
              <w:t>4</w:t>
            </w:r>
            <w:r w:rsidR="00E94096">
              <w:rPr>
                <w:rFonts w:cs="Arial"/>
                <w:szCs w:val="18"/>
                <w:lang w:eastAsia="zh-CN"/>
              </w:rPr>
              <w:t xml:space="preserve"> s</w:t>
            </w:r>
          </w:p>
        </w:tc>
      </w:tr>
      <w:tr w:rsidR="00884397" w:rsidRPr="00495D84" w14:paraId="3A558771"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49E8D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67762425" w14:textId="095DC38E" w:rsidR="00884397" w:rsidRPr="00495D84" w:rsidRDefault="00884397" w:rsidP="00884397">
            <w:pPr>
              <w:pStyle w:val="TAC"/>
              <w:rPr>
                <w:rFonts w:cs="Arial"/>
                <w:szCs w:val="18"/>
                <w:lang w:eastAsia="fr-FR"/>
              </w:rPr>
            </w:pPr>
            <w:r w:rsidRPr="00495D84">
              <w:rPr>
                <w:rFonts w:cs="Arial"/>
                <w:szCs w:val="18"/>
                <w:lang w:eastAsia="zh-CN"/>
              </w:rPr>
              <w:t>90</w:t>
            </w:r>
            <w:r w:rsidR="00E94096" w:rsidRPr="00495D84">
              <w:rPr>
                <w:rFonts w:cs="Arial"/>
                <w:szCs w:val="18"/>
                <w:lang w:eastAsia="zh-CN"/>
              </w:rPr>
              <w:t>0</w:t>
            </w:r>
            <w:r w:rsidR="00E94096">
              <w:rPr>
                <w:rFonts w:cs="Arial"/>
                <w:szCs w:val="18"/>
                <w:lang w:eastAsia="zh-CN"/>
              </w:rPr>
              <w:t xml:space="preserve"> s</w:t>
            </w:r>
          </w:p>
        </w:tc>
      </w:tr>
      <w:tr w:rsidR="00884397" w:rsidRPr="00495D84" w14:paraId="0648107C" w14:textId="77777777" w:rsidTr="00B27C84">
        <w:trPr>
          <w:jc w:val="center"/>
        </w:trPr>
        <w:tc>
          <w:tcPr>
            <w:tcW w:w="2830" w:type="dxa"/>
            <w:tcBorders>
              <w:top w:val="single" w:sz="4" w:space="0" w:color="auto"/>
              <w:left w:val="single" w:sz="4" w:space="0" w:color="auto"/>
              <w:right w:val="single" w:sz="4" w:space="0" w:color="auto"/>
            </w:tcBorders>
            <w:vAlign w:val="center"/>
          </w:tcPr>
          <w:p w14:paraId="7E39D862" w14:textId="52BB357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0C2F1BBE" w14:textId="1F6DDE2E" w:rsidR="00884397" w:rsidRPr="00495D84" w:rsidRDefault="00884397" w:rsidP="00884397">
            <w:pPr>
              <w:pStyle w:val="TAC"/>
              <w:rPr>
                <w:rFonts w:cs="Arial"/>
                <w:szCs w:val="18"/>
                <w:lang w:eastAsia="fr-FR"/>
              </w:rPr>
            </w:pPr>
            <w:r w:rsidRPr="00495D84">
              <w:rPr>
                <w:rFonts w:cs="Arial"/>
                <w:szCs w:val="18"/>
                <w:lang w:eastAsia="zh-CN"/>
              </w:rPr>
              <w:t>258</w:t>
            </w:r>
            <w:r w:rsidR="00B27C84">
              <w:rPr>
                <w:rFonts w:cs="Arial"/>
                <w:szCs w:val="18"/>
                <w:lang w:eastAsia="zh-CN"/>
              </w:rPr>
              <w:t xml:space="preserve"> </w:t>
            </w:r>
            <w:r w:rsidRPr="00495D84">
              <w:rPr>
                <w:rFonts w:cs="Arial"/>
                <w:szCs w:val="18"/>
                <w:lang w:eastAsia="zh-CN"/>
              </w:rPr>
              <w:t>slots</w:t>
            </w:r>
          </w:p>
        </w:tc>
      </w:tr>
      <w:tr w:rsidR="00884397" w:rsidRPr="00495D84" w14:paraId="1808DDE1" w14:textId="77777777" w:rsidTr="00B27C84">
        <w:trPr>
          <w:jc w:val="center"/>
        </w:trPr>
        <w:tc>
          <w:tcPr>
            <w:tcW w:w="2830" w:type="dxa"/>
            <w:tcBorders>
              <w:top w:val="single" w:sz="4" w:space="0" w:color="auto"/>
              <w:left w:val="single" w:sz="4" w:space="0" w:color="auto"/>
              <w:right w:val="single" w:sz="4" w:space="0" w:color="auto"/>
            </w:tcBorders>
            <w:vAlign w:val="center"/>
          </w:tcPr>
          <w:p w14:paraId="15AD0AF7"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A8A55C3" w14:textId="7CDBF2C5"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D64C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2734B185"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2B8AF84F" w14:textId="434AF801"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237FC75E"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D99715F"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329F4751" w14:textId="12D97F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74998291"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8102BE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720794" w14:textId="2F49F431"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6FAC253C" w14:textId="77777777" w:rsidTr="00B27C84">
        <w:trPr>
          <w:jc w:val="center"/>
        </w:trPr>
        <w:tc>
          <w:tcPr>
            <w:tcW w:w="2830" w:type="dxa"/>
            <w:tcBorders>
              <w:top w:val="single" w:sz="4" w:space="0" w:color="auto"/>
              <w:left w:val="single" w:sz="4" w:space="0" w:color="auto"/>
              <w:right w:val="single" w:sz="4" w:space="0" w:color="auto"/>
            </w:tcBorders>
            <w:vAlign w:val="center"/>
          </w:tcPr>
          <w:p w14:paraId="4032F1A8"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7D6D92F8" w14:textId="375A61B9" w:rsidR="00884397" w:rsidRPr="00495D84" w:rsidRDefault="00884397" w:rsidP="00884397">
            <w:pPr>
              <w:pStyle w:val="TAC"/>
              <w:rPr>
                <w:rFonts w:cs="Arial"/>
                <w:szCs w:val="18"/>
              </w:rPr>
            </w:pPr>
            <w:r w:rsidRPr="00495D84">
              <w:rPr>
                <w:rFonts w:cs="Arial"/>
                <w:szCs w:val="18"/>
              </w:rPr>
              <w:t>linear</w:t>
            </w:r>
          </w:p>
        </w:tc>
      </w:tr>
      <w:tr w:rsidR="00884397" w:rsidRPr="00495D84" w14:paraId="7DAE5BFA" w14:textId="77777777" w:rsidTr="00B27C84">
        <w:trPr>
          <w:jc w:val="center"/>
        </w:trPr>
        <w:tc>
          <w:tcPr>
            <w:tcW w:w="2830" w:type="dxa"/>
            <w:tcBorders>
              <w:top w:val="single" w:sz="4" w:space="0" w:color="auto"/>
              <w:left w:val="single" w:sz="4" w:space="0" w:color="auto"/>
              <w:right w:val="single" w:sz="4" w:space="0" w:color="auto"/>
            </w:tcBorders>
            <w:vAlign w:val="center"/>
          </w:tcPr>
          <w:p w14:paraId="3A1D536D"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12165458" w14:textId="5EB0E949"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250B85E0" w14:textId="0AC9117F" w:rsidR="00B57166" w:rsidRPr="00495D84" w:rsidRDefault="000A1DD7" w:rsidP="00B57166">
      <w:r>
        <w:t>.</w:t>
      </w:r>
    </w:p>
    <w:p w14:paraId="461BA62F" w14:textId="77777777" w:rsidR="00B57166" w:rsidRPr="00495D84" w:rsidRDefault="00B57166" w:rsidP="00B57166">
      <w:pPr>
        <w:pStyle w:val="TH"/>
      </w:pPr>
      <w:r w:rsidRPr="00495D84">
        <w:lastRenderedPageBreak/>
        <w:t>Table A.3.36.5.2-2: Satellite specific configuration pattern 2 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376"/>
      </w:tblGrid>
      <w:tr w:rsidR="00B57166" w:rsidRPr="00495D84" w14:paraId="4B73C51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DC341AD" w14:textId="77777777" w:rsidR="00B57166" w:rsidRPr="00495D84" w:rsidRDefault="00B57166" w:rsidP="0024608B">
            <w:pPr>
              <w:pStyle w:val="TAH"/>
              <w:ind w:left="1600" w:hanging="400"/>
              <w:rPr>
                <w:lang w:eastAsia="fr-FR"/>
              </w:rPr>
            </w:pPr>
            <w:r w:rsidRPr="00495D84">
              <w:rPr>
                <w:lang w:eastAsia="fr-FR"/>
              </w:rPr>
              <w:t>Parameter</w:t>
            </w:r>
          </w:p>
        </w:tc>
        <w:tc>
          <w:tcPr>
            <w:tcW w:w="3376" w:type="dxa"/>
            <w:tcBorders>
              <w:top w:val="single" w:sz="4" w:space="0" w:color="auto"/>
              <w:left w:val="single" w:sz="4" w:space="0" w:color="auto"/>
              <w:right w:val="single" w:sz="4" w:space="0" w:color="auto"/>
            </w:tcBorders>
            <w:vAlign w:val="center"/>
            <w:hideMark/>
          </w:tcPr>
          <w:p w14:paraId="36BB5334" w14:textId="77777777" w:rsidR="00B57166" w:rsidRPr="00495D84" w:rsidRDefault="00B57166" w:rsidP="0024608B">
            <w:pPr>
              <w:pStyle w:val="TAH"/>
              <w:ind w:left="1600" w:hanging="400"/>
              <w:jc w:val="left"/>
              <w:rPr>
                <w:lang w:eastAsia="fr-FR"/>
              </w:rPr>
            </w:pPr>
            <w:r w:rsidRPr="00495D84">
              <w:rPr>
                <w:lang w:eastAsia="fr-FR"/>
              </w:rPr>
              <w:t>NSC.2</w:t>
            </w:r>
          </w:p>
        </w:tc>
      </w:tr>
      <w:tr w:rsidR="00884397" w:rsidRPr="00495D84" w14:paraId="50336C35"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35BC21E" w14:textId="0486C623" w:rsidR="00884397" w:rsidRPr="00495D84" w:rsidRDefault="00884397" w:rsidP="00884397">
            <w:pPr>
              <w:pStyle w:val="TAL"/>
              <w:ind w:left="800" w:hanging="400"/>
              <w:rPr>
                <w:szCs w:val="18"/>
              </w:rPr>
            </w:pPr>
            <w:r w:rsidRPr="00495D84">
              <w:rPr>
                <w:szCs w:val="18"/>
                <w:lang w:eastAsia="zh-CN"/>
              </w:rPr>
              <w:t>Interval</w:t>
            </w:r>
            <w:r w:rsidR="00B27C84">
              <w:rPr>
                <w:szCs w:val="18"/>
                <w:lang w:eastAsia="zh-CN"/>
              </w:rPr>
              <w:t xml:space="preserve"> </w:t>
            </w:r>
            <w:r w:rsidRPr="00495D84">
              <w:rPr>
                <w:szCs w:val="18"/>
                <w:lang w:eastAsia="zh-CN"/>
              </w:rPr>
              <w:t>between</w:t>
            </w:r>
            <w:r w:rsidR="00B27C84">
              <w:rPr>
                <w:szCs w:val="18"/>
                <w:lang w:eastAsia="zh-CN"/>
              </w:rPr>
              <w:t xml:space="preserve"> </w:t>
            </w:r>
            <w:r w:rsidRPr="00495D84">
              <w:rPr>
                <w:szCs w:val="18"/>
                <w:lang w:eastAsia="zh-CN"/>
              </w:rPr>
              <w:t>adjacent</w:t>
            </w:r>
            <w:r w:rsidR="00B27C84">
              <w:rPr>
                <w:szCs w:val="18"/>
                <w:lang w:eastAsia="zh-CN"/>
              </w:rPr>
              <w:t xml:space="preserve"> </w:t>
            </w:r>
            <w:r w:rsidRPr="00495D84">
              <w:rPr>
                <w:szCs w:val="18"/>
                <w:lang w:eastAsia="zh-CN"/>
              </w:rPr>
              <w:t>epoch</w:t>
            </w:r>
            <w:r w:rsidR="00B27C84">
              <w:rPr>
                <w:szCs w:val="18"/>
                <w:lang w:eastAsia="zh-CN"/>
              </w:rPr>
              <w:t xml:space="preserve"> </w:t>
            </w:r>
            <w:r w:rsidRPr="00495D84">
              <w:rPr>
                <w:szCs w:val="18"/>
                <w:lang w:eastAsia="zh-CN"/>
              </w:rPr>
              <w:t>time</w:t>
            </w:r>
          </w:p>
        </w:tc>
        <w:tc>
          <w:tcPr>
            <w:tcW w:w="3376" w:type="dxa"/>
            <w:tcBorders>
              <w:top w:val="single" w:sz="4" w:space="0" w:color="auto"/>
              <w:left w:val="single" w:sz="4" w:space="0" w:color="auto"/>
              <w:bottom w:val="single" w:sz="4" w:space="0" w:color="auto"/>
              <w:right w:val="single" w:sz="4" w:space="0" w:color="auto"/>
            </w:tcBorders>
            <w:vAlign w:val="center"/>
          </w:tcPr>
          <w:p w14:paraId="6232C16D" w14:textId="69159EFA" w:rsidR="00884397" w:rsidRPr="00495D84" w:rsidRDefault="00884397" w:rsidP="00884397">
            <w:pPr>
              <w:pStyle w:val="TAC"/>
              <w:rPr>
                <w:rFonts w:eastAsiaTheme="minorEastAsia" w:cs="Arial"/>
                <w:szCs w:val="18"/>
                <w:lang w:eastAsia="zh-CN"/>
              </w:rPr>
            </w:pPr>
            <w:r w:rsidRPr="00495D84">
              <w:rPr>
                <w:rFonts w:cs="Arial"/>
                <w:szCs w:val="18"/>
                <w:lang w:eastAsia="zh-CN"/>
              </w:rPr>
              <w:t>2.5</w:t>
            </w:r>
            <w:r w:rsidR="00E94096" w:rsidRPr="00495D84">
              <w:rPr>
                <w:rFonts w:cs="Arial"/>
                <w:szCs w:val="18"/>
                <w:lang w:eastAsia="zh-CN"/>
              </w:rPr>
              <w:t>6</w:t>
            </w:r>
            <w:r w:rsidR="00E94096">
              <w:rPr>
                <w:rFonts w:cs="Arial"/>
                <w:szCs w:val="18"/>
                <w:lang w:eastAsia="zh-CN"/>
              </w:rPr>
              <w:t xml:space="preserve"> s</w:t>
            </w:r>
          </w:p>
        </w:tc>
      </w:tr>
      <w:tr w:rsidR="00884397" w:rsidRPr="00495D84" w14:paraId="319A0FC3"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FCAFF86" w14:textId="77777777" w:rsidR="00884397" w:rsidRPr="00495D84" w:rsidRDefault="00884397" w:rsidP="00884397">
            <w:pPr>
              <w:pStyle w:val="TAL"/>
              <w:ind w:left="800" w:hanging="400"/>
              <w:rPr>
                <w:szCs w:val="18"/>
                <w:lang w:eastAsia="fr-FR"/>
              </w:rPr>
            </w:pPr>
            <w:r w:rsidRPr="00495D84">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B9A275" w14:textId="6153834C" w:rsidR="00884397" w:rsidRPr="00495D84" w:rsidRDefault="00E94096" w:rsidP="00884397">
            <w:pPr>
              <w:pStyle w:val="TAC"/>
              <w:rPr>
                <w:rFonts w:eastAsiaTheme="minorEastAsia" w:cs="Arial"/>
                <w:szCs w:val="18"/>
                <w:lang w:eastAsia="zh-CN"/>
              </w:rPr>
            </w:pPr>
            <w:r w:rsidRPr="00495D84">
              <w:rPr>
                <w:rFonts w:cs="Arial"/>
                <w:szCs w:val="18"/>
                <w:lang w:eastAsia="zh-CN"/>
              </w:rPr>
              <w:t>5</w:t>
            </w:r>
            <w:r>
              <w:rPr>
                <w:rFonts w:cs="Arial"/>
                <w:szCs w:val="18"/>
                <w:lang w:eastAsia="zh-CN"/>
              </w:rPr>
              <w:t xml:space="preserve"> s</w:t>
            </w:r>
          </w:p>
        </w:tc>
      </w:tr>
      <w:tr w:rsidR="00884397" w:rsidRPr="00495D84" w14:paraId="7F7EC0D2" w14:textId="77777777" w:rsidTr="00B27C84">
        <w:trPr>
          <w:jc w:val="center"/>
        </w:trPr>
        <w:tc>
          <w:tcPr>
            <w:tcW w:w="2830" w:type="dxa"/>
            <w:tcBorders>
              <w:top w:val="single" w:sz="4" w:space="0" w:color="auto"/>
              <w:left w:val="single" w:sz="4" w:space="0" w:color="auto"/>
              <w:right w:val="single" w:sz="4" w:space="0" w:color="auto"/>
            </w:tcBorders>
            <w:vAlign w:val="center"/>
          </w:tcPr>
          <w:p w14:paraId="7E5B7A96" w14:textId="621A2E42" w:rsidR="00884397" w:rsidRPr="00495D84" w:rsidRDefault="00884397" w:rsidP="00884397">
            <w:pPr>
              <w:pStyle w:val="TAL"/>
              <w:ind w:left="800" w:hanging="400"/>
              <w:rPr>
                <w:szCs w:val="18"/>
                <w:lang w:eastAsia="fr-FR"/>
              </w:rPr>
            </w:pPr>
            <w:r w:rsidRPr="00495D84">
              <w:rPr>
                <w:szCs w:val="18"/>
              </w:rPr>
              <w:t>cellSpecificKoffset</w:t>
            </w:r>
            <w:r w:rsidR="00B27C84">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167AC907" w14:textId="7ECA4D0D" w:rsidR="00884397" w:rsidRPr="00495D84" w:rsidRDefault="00884397" w:rsidP="00884397">
            <w:pPr>
              <w:pStyle w:val="TAC"/>
              <w:rPr>
                <w:rFonts w:eastAsiaTheme="minorEastAsia" w:cs="Arial"/>
                <w:szCs w:val="18"/>
                <w:lang w:eastAsia="zh-CN"/>
              </w:rPr>
            </w:pPr>
            <w:r w:rsidRPr="00495D84">
              <w:rPr>
                <w:rFonts w:cs="Arial"/>
                <w:szCs w:val="18"/>
                <w:lang w:eastAsia="zh-CN"/>
              </w:rPr>
              <w:t>14</w:t>
            </w:r>
            <w:r w:rsidR="00B27C84">
              <w:rPr>
                <w:rFonts w:cs="Arial"/>
                <w:szCs w:val="18"/>
                <w:lang w:eastAsia="zh-CN"/>
              </w:rPr>
              <w:t xml:space="preserve"> </w:t>
            </w:r>
            <w:r w:rsidRPr="00495D84">
              <w:rPr>
                <w:rFonts w:cs="Arial"/>
                <w:szCs w:val="18"/>
                <w:lang w:eastAsia="zh-CN"/>
              </w:rPr>
              <w:t>slots</w:t>
            </w:r>
          </w:p>
        </w:tc>
      </w:tr>
      <w:tr w:rsidR="00884397" w:rsidRPr="00495D84" w14:paraId="44063116" w14:textId="77777777" w:rsidTr="00B27C84">
        <w:trPr>
          <w:jc w:val="center"/>
        </w:trPr>
        <w:tc>
          <w:tcPr>
            <w:tcW w:w="2830" w:type="dxa"/>
            <w:tcBorders>
              <w:top w:val="single" w:sz="4" w:space="0" w:color="auto"/>
              <w:left w:val="single" w:sz="4" w:space="0" w:color="auto"/>
              <w:right w:val="single" w:sz="4" w:space="0" w:color="auto"/>
            </w:tcBorders>
            <w:vAlign w:val="center"/>
          </w:tcPr>
          <w:p w14:paraId="3CB829BB" w14:textId="77777777" w:rsidR="00884397" w:rsidRPr="00495D84" w:rsidRDefault="00884397" w:rsidP="00884397">
            <w:pPr>
              <w:pStyle w:val="TAL"/>
              <w:ind w:left="800" w:hanging="400"/>
              <w:rPr>
                <w:rFonts w:eastAsia="Calibri"/>
                <w:szCs w:val="18"/>
                <w:lang w:eastAsia="fr-FR"/>
              </w:rPr>
            </w:pPr>
            <w:r w:rsidRPr="00495D84">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025C514" w14:textId="1E33CFA7"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19C0E2FF"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3C95E1E6" w14:textId="77777777" w:rsidR="00884397" w:rsidRPr="00495D84" w:rsidRDefault="00884397" w:rsidP="00884397">
            <w:pPr>
              <w:pStyle w:val="TAL"/>
              <w:ind w:left="800" w:hanging="400"/>
              <w:rPr>
                <w:szCs w:val="18"/>
                <w:lang w:eastAsia="fr-FR"/>
              </w:rPr>
            </w:pPr>
            <w:r w:rsidRPr="00495D84">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D0812AA" w14:textId="7BAC560A"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42A2A630" w14:textId="77777777" w:rsidTr="00B27C84">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7D0FEF2" w14:textId="77777777" w:rsidR="00884397" w:rsidRPr="00495D84" w:rsidRDefault="00884397" w:rsidP="00884397">
            <w:pPr>
              <w:pStyle w:val="TAL"/>
              <w:ind w:left="800" w:hanging="400"/>
              <w:rPr>
                <w:szCs w:val="18"/>
                <w:lang w:eastAsia="fr-FR"/>
              </w:rPr>
            </w:pPr>
            <w:r w:rsidRPr="00495D84">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47D14721" w14:textId="125877B0" w:rsidR="00884397" w:rsidRPr="00495D84" w:rsidRDefault="00884397" w:rsidP="00884397">
            <w:pPr>
              <w:pStyle w:val="TAC"/>
              <w:rPr>
                <w:rFonts w:cs="Arial"/>
                <w:szCs w:val="18"/>
                <w:lang w:eastAsia="fr-FR"/>
              </w:rPr>
            </w:pPr>
            <w:r w:rsidRPr="00495D84">
              <w:rPr>
                <w:rFonts w:cs="Arial"/>
                <w:szCs w:val="18"/>
                <w:lang w:eastAsia="fr-FR"/>
              </w:rPr>
              <w:t>0</w:t>
            </w:r>
          </w:p>
        </w:tc>
      </w:tr>
      <w:tr w:rsidR="00884397" w:rsidRPr="00495D84" w14:paraId="0E080776" w14:textId="77777777" w:rsidTr="00B27C84">
        <w:trPr>
          <w:jc w:val="center"/>
        </w:trPr>
        <w:tc>
          <w:tcPr>
            <w:tcW w:w="2830" w:type="dxa"/>
            <w:tcBorders>
              <w:top w:val="single" w:sz="4" w:space="0" w:color="auto"/>
              <w:left w:val="single" w:sz="4" w:space="0" w:color="auto"/>
              <w:right w:val="single" w:sz="4" w:space="0" w:color="auto"/>
            </w:tcBorders>
            <w:vAlign w:val="center"/>
            <w:hideMark/>
          </w:tcPr>
          <w:p w14:paraId="74CE5A2C" w14:textId="77777777" w:rsidR="00884397" w:rsidRPr="00495D84" w:rsidRDefault="00884397" w:rsidP="00884397">
            <w:pPr>
              <w:pStyle w:val="TAL"/>
              <w:ind w:left="800" w:hanging="400"/>
              <w:rPr>
                <w:szCs w:val="18"/>
                <w:lang w:eastAsia="fr-FR"/>
              </w:rPr>
            </w:pPr>
            <w:r w:rsidRPr="00495D84">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2B6648EA" w14:textId="45B8E6F2" w:rsidR="00884397" w:rsidRPr="00495D84" w:rsidRDefault="00884397" w:rsidP="00884397">
            <w:pPr>
              <w:pStyle w:val="TAC"/>
              <w:rPr>
                <w:rFonts w:cs="Arial"/>
                <w:szCs w:val="18"/>
                <w:lang w:eastAsia="fr-FR"/>
              </w:rPr>
            </w:pPr>
            <w:r w:rsidRPr="00495D84">
              <w:rPr>
                <w:rFonts w:cs="Arial"/>
                <w:szCs w:val="18"/>
              </w:rPr>
              <w:t>linear</w:t>
            </w:r>
          </w:p>
        </w:tc>
      </w:tr>
      <w:tr w:rsidR="00884397" w:rsidRPr="00495D84" w14:paraId="2A9A8305" w14:textId="77777777" w:rsidTr="00B27C84">
        <w:trPr>
          <w:jc w:val="center"/>
        </w:trPr>
        <w:tc>
          <w:tcPr>
            <w:tcW w:w="2830" w:type="dxa"/>
            <w:tcBorders>
              <w:top w:val="single" w:sz="4" w:space="0" w:color="auto"/>
              <w:left w:val="single" w:sz="4" w:space="0" w:color="auto"/>
              <w:right w:val="single" w:sz="4" w:space="0" w:color="auto"/>
            </w:tcBorders>
            <w:vAlign w:val="center"/>
          </w:tcPr>
          <w:p w14:paraId="6512F429" w14:textId="77777777" w:rsidR="00884397" w:rsidRPr="00495D84" w:rsidRDefault="00884397" w:rsidP="00884397">
            <w:pPr>
              <w:pStyle w:val="TAL"/>
              <w:ind w:left="800" w:hanging="400"/>
              <w:rPr>
                <w:szCs w:val="18"/>
              </w:rPr>
            </w:pPr>
            <w:r w:rsidRPr="00495D84">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232DAEE0" w14:textId="220768BE" w:rsidR="00884397" w:rsidRPr="00495D84" w:rsidRDefault="00884397" w:rsidP="00884397">
            <w:pPr>
              <w:pStyle w:val="TAC"/>
              <w:rPr>
                <w:rFonts w:cs="Arial"/>
                <w:szCs w:val="18"/>
              </w:rPr>
            </w:pPr>
            <w:r w:rsidRPr="00495D84">
              <w:rPr>
                <w:rFonts w:cs="Arial"/>
                <w:szCs w:val="18"/>
              </w:rPr>
              <w:t>linear</w:t>
            </w:r>
          </w:p>
        </w:tc>
      </w:tr>
      <w:tr w:rsidR="00884397" w:rsidRPr="00495D84" w14:paraId="3C5817F6" w14:textId="77777777" w:rsidTr="00B27C84">
        <w:trPr>
          <w:jc w:val="center"/>
        </w:trPr>
        <w:tc>
          <w:tcPr>
            <w:tcW w:w="2830" w:type="dxa"/>
            <w:tcBorders>
              <w:top w:val="single" w:sz="4" w:space="0" w:color="auto"/>
              <w:left w:val="single" w:sz="4" w:space="0" w:color="auto"/>
              <w:right w:val="single" w:sz="4" w:space="0" w:color="auto"/>
            </w:tcBorders>
            <w:vAlign w:val="center"/>
          </w:tcPr>
          <w:p w14:paraId="04A120C6" w14:textId="77777777" w:rsidR="00884397" w:rsidRPr="00495D84" w:rsidRDefault="00884397" w:rsidP="00884397">
            <w:pPr>
              <w:pStyle w:val="TAL"/>
              <w:ind w:left="800" w:hanging="400"/>
              <w:rPr>
                <w:szCs w:val="18"/>
              </w:rPr>
            </w:pPr>
            <w:r w:rsidRPr="00495D84">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34730A1F" w14:textId="1872407F" w:rsidR="00884397" w:rsidRPr="00495D84" w:rsidRDefault="00884397" w:rsidP="00884397">
            <w:pPr>
              <w:pStyle w:val="TAC"/>
              <w:rPr>
                <w:rFonts w:eastAsiaTheme="minorEastAsia" w:cs="Arial"/>
                <w:szCs w:val="18"/>
                <w:lang w:eastAsia="zh-CN"/>
              </w:rPr>
            </w:pPr>
            <w:r w:rsidRPr="00495D84">
              <w:t>Detailed</w:t>
            </w:r>
            <w:r w:rsidR="00B27C84">
              <w:t xml:space="preserve"> </w:t>
            </w:r>
            <w:r w:rsidRPr="00495D84">
              <w:t>ephemeris</w:t>
            </w:r>
            <w:r w:rsidR="00B27C84">
              <w:t xml:space="preserve"> </w:t>
            </w:r>
            <w:r w:rsidRPr="00495D84">
              <w:t>information</w:t>
            </w:r>
            <w:r w:rsidR="00B27C84">
              <w:t xml:space="preserve"> </w:t>
            </w:r>
            <w:r w:rsidRPr="00495D84">
              <w:t>is</w:t>
            </w:r>
            <w:r w:rsidR="00B27C84">
              <w:rPr>
                <w:rFonts w:asciiTheme="minorEastAsia" w:eastAsiaTheme="minorEastAsia" w:hAnsiTheme="minorEastAsia"/>
              </w:rPr>
              <w:t xml:space="preserve"> </w:t>
            </w:r>
            <w:r w:rsidRPr="00495D84">
              <w:t>provided</w:t>
            </w:r>
            <w:r w:rsidR="00B27C84">
              <w:t xml:space="preserve"> </w:t>
            </w:r>
            <w:r w:rsidRPr="00495D84">
              <w:t>in</w:t>
            </w:r>
            <w:r w:rsidR="00B27C84">
              <w:t xml:space="preserve"> </w:t>
            </w:r>
            <w:r w:rsidRPr="00495D84">
              <w:t>TS</w:t>
            </w:r>
            <w:r w:rsidR="00B27C84">
              <w:t xml:space="preserve"> </w:t>
            </w:r>
            <w:r w:rsidRPr="00495D84">
              <w:t>38.508-1</w:t>
            </w:r>
            <w:r w:rsidR="00B27C84">
              <w:t xml:space="preserve"> </w:t>
            </w:r>
            <w:r w:rsidRPr="00495D84">
              <w:t>[38]</w:t>
            </w:r>
            <w:r w:rsidR="000A1DD7">
              <w:t>.</w:t>
            </w:r>
          </w:p>
        </w:tc>
      </w:tr>
    </w:tbl>
    <w:p w14:paraId="0E733F5C" w14:textId="77777777" w:rsidR="00B57166" w:rsidRPr="00495D84" w:rsidRDefault="00B57166" w:rsidP="00253B01"/>
    <w:p w14:paraId="56CA5204" w14:textId="7F7842E8" w:rsidR="00715FDA" w:rsidRPr="00495D84" w:rsidRDefault="00715FDA" w:rsidP="00715FDA">
      <w:pPr>
        <w:pStyle w:val="Heading2"/>
        <w:rPr>
          <w:sz w:val="24"/>
          <w:szCs w:val="24"/>
        </w:rPr>
      </w:pPr>
      <w:r w:rsidRPr="00495D84">
        <w:rPr>
          <w:sz w:val="24"/>
          <w:szCs w:val="24"/>
        </w:rPr>
        <w:t>A.3.3</w:t>
      </w:r>
      <w:r w:rsidR="0059404A" w:rsidRPr="00495D84">
        <w:rPr>
          <w:sz w:val="24"/>
          <w:szCs w:val="24"/>
        </w:rPr>
        <w:t>7</w:t>
      </w:r>
      <w:r w:rsidRPr="00495D84">
        <w:rPr>
          <w:sz w:val="24"/>
          <w:szCs w:val="24"/>
        </w:rPr>
        <w:tab/>
        <w:t>Reference Cell DTX configurations</w:t>
      </w:r>
    </w:p>
    <w:p w14:paraId="2AB958CB" w14:textId="31456B88" w:rsidR="00715FDA" w:rsidRPr="00495D84" w:rsidRDefault="00715FDA" w:rsidP="00715FDA">
      <w:pPr>
        <w:pStyle w:val="Heading3"/>
        <w:rPr>
          <w:sz w:val="22"/>
          <w:szCs w:val="22"/>
        </w:rPr>
      </w:pPr>
      <w:r w:rsidRPr="00495D84">
        <w:rPr>
          <w:sz w:val="22"/>
          <w:szCs w:val="22"/>
        </w:rPr>
        <w:t>A.3.3</w:t>
      </w:r>
      <w:r w:rsidR="0059404A" w:rsidRPr="00495D84">
        <w:rPr>
          <w:sz w:val="22"/>
          <w:szCs w:val="22"/>
        </w:rPr>
        <w:t>7</w:t>
      </w:r>
      <w:r w:rsidRPr="00495D84">
        <w:rPr>
          <w:sz w:val="22"/>
          <w:szCs w:val="22"/>
        </w:rPr>
        <w:t>.1</w:t>
      </w:r>
      <w:r w:rsidRPr="00495D84">
        <w:rPr>
          <w:sz w:val="22"/>
          <w:szCs w:val="22"/>
        </w:rPr>
        <w:tab/>
        <w:t xml:space="preserve">Cell DTX Configuration 1: </w:t>
      </w:r>
      <w:r w:rsidR="002E1D45" w:rsidRPr="00495D84">
        <w:rPr>
          <w:sz w:val="22"/>
          <w:szCs w:val="22"/>
        </w:rPr>
        <w:t>Cell DTX cycle = 160 ms and TAT = Infinity</w:t>
      </w:r>
    </w:p>
    <w:p w14:paraId="23902875" w14:textId="4F3AFF0C" w:rsidR="00715FDA" w:rsidRPr="00495D84" w:rsidRDefault="00715FDA" w:rsidP="00715FDA">
      <w:pPr>
        <w:pStyle w:val="TH"/>
        <w:rPr>
          <w:rFonts w:cs="v4.2.0"/>
        </w:rPr>
      </w:pPr>
      <w:r w:rsidRPr="00495D84">
        <w:rPr>
          <w:rFonts w:cs="v4.2.0"/>
        </w:rPr>
        <w:t>Table A.3.3</w:t>
      </w:r>
      <w:r w:rsidR="0059404A" w:rsidRPr="00495D84">
        <w:rPr>
          <w:rFonts w:cs="v4.2.0"/>
        </w:rPr>
        <w:t>7</w:t>
      </w:r>
      <w:r w:rsidRPr="00495D84">
        <w:rPr>
          <w:rFonts w:cs="v4.2.0"/>
        </w:rPr>
        <w:t xml:space="preserve">.1-1: DTX.1: </w:t>
      </w:r>
      <w:r w:rsidR="002E1D45" w:rsidRPr="00495D84">
        <w:rPr>
          <w:rFonts w:cs="v4.2.0"/>
        </w:rPr>
        <w:t xml:space="preserve">Cell DTX cycle = 160 ms and time alignment timer (TAT) = </w:t>
      </w:r>
      <w:r w:rsidR="002E1D45" w:rsidRPr="00495D84">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0"/>
        <w:gridCol w:w="4110"/>
      </w:tblGrid>
      <w:tr w:rsidR="00715FDA" w:rsidRPr="00495D84" w14:paraId="60AD46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C6CD9A2" w14:textId="77777777" w:rsidR="00715FDA" w:rsidRPr="00495D84" w:rsidRDefault="00715FDA" w:rsidP="00892771">
            <w:pPr>
              <w:pStyle w:val="TAC"/>
              <w:spacing w:line="256" w:lineRule="auto"/>
              <w:rPr>
                <w:rFonts w:cs="Arial"/>
              </w:rPr>
            </w:pPr>
            <w:r w:rsidRPr="00495D84">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26E6007B" w14:textId="77777777" w:rsidR="00715FDA" w:rsidRPr="00495D84" w:rsidRDefault="00715FDA" w:rsidP="00892771">
            <w:pPr>
              <w:pStyle w:val="TAC"/>
              <w:spacing w:line="256" w:lineRule="auto"/>
              <w:rPr>
                <w:rFonts w:cs="Arial"/>
              </w:rPr>
            </w:pPr>
            <w:r w:rsidRPr="00495D84">
              <w:rPr>
                <w:rFonts w:cs="Arial"/>
                <w:b/>
              </w:rPr>
              <w:t>Value</w:t>
            </w:r>
          </w:p>
        </w:tc>
      </w:tr>
      <w:tr w:rsidR="00715FDA" w:rsidRPr="00495D84" w14:paraId="4C51909D"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27391F8" w14:textId="77777777" w:rsidR="00715FDA" w:rsidRPr="00495D84" w:rsidRDefault="00715FDA" w:rsidP="00892771">
            <w:pPr>
              <w:pStyle w:val="TAC"/>
              <w:spacing w:line="256" w:lineRule="auto"/>
              <w:jc w:val="left"/>
              <w:rPr>
                <w:rFonts w:cs="Arial"/>
              </w:rPr>
            </w:pPr>
            <w:r w:rsidRPr="00495D84">
              <w:t>cellDTXDRX-onDurationTimer</w:t>
            </w:r>
          </w:p>
        </w:tc>
        <w:tc>
          <w:tcPr>
            <w:tcW w:w="4110" w:type="dxa"/>
            <w:tcBorders>
              <w:top w:val="single" w:sz="4" w:space="0" w:color="auto"/>
              <w:left w:val="single" w:sz="4" w:space="0" w:color="auto"/>
              <w:bottom w:val="single" w:sz="4" w:space="0" w:color="auto"/>
              <w:right w:val="single" w:sz="4" w:space="0" w:color="auto"/>
            </w:tcBorders>
            <w:hideMark/>
          </w:tcPr>
          <w:p w14:paraId="56B3D725" w14:textId="6ADEBDB8" w:rsidR="00715FDA" w:rsidRPr="00495D84" w:rsidRDefault="00715FDA" w:rsidP="00892771">
            <w:pPr>
              <w:pStyle w:val="TAC"/>
              <w:spacing w:line="256" w:lineRule="auto"/>
              <w:rPr>
                <w:rFonts w:cs="Arial"/>
              </w:rPr>
            </w:pPr>
            <w:r w:rsidRPr="00495D84">
              <w:rPr>
                <w:rFonts w:cs="Arial"/>
              </w:rPr>
              <w:t>1</w:t>
            </w:r>
            <w:r w:rsidR="00B27C84">
              <w:rPr>
                <w:rFonts w:cs="Arial"/>
              </w:rPr>
              <w:t xml:space="preserve"> </w:t>
            </w:r>
            <w:r w:rsidRPr="00495D84">
              <w:rPr>
                <w:rFonts w:cs="Arial"/>
              </w:rPr>
              <w:t>ms</w:t>
            </w:r>
          </w:p>
        </w:tc>
      </w:tr>
      <w:tr w:rsidR="00715FDA" w:rsidRPr="00495D84" w14:paraId="6A514948"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025BFA2" w14:textId="77777777" w:rsidR="00715FDA" w:rsidRPr="00495D84" w:rsidRDefault="00715FDA" w:rsidP="00892771">
            <w:pPr>
              <w:pStyle w:val="TAC"/>
              <w:spacing w:line="256" w:lineRule="auto"/>
              <w:jc w:val="left"/>
              <w:rPr>
                <w:rFonts w:cs="Arial"/>
                <w:vertAlign w:val="superscript"/>
              </w:rPr>
            </w:pPr>
            <w:r w:rsidRPr="00495D84">
              <w:t>cellDTXDRX-CycleStartOffset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3359991" w14:textId="5C70E573" w:rsidR="00715FDA" w:rsidRPr="00495D84" w:rsidRDefault="002E1D45" w:rsidP="00892771">
            <w:pPr>
              <w:pStyle w:val="TAC"/>
              <w:spacing w:line="256" w:lineRule="auto"/>
              <w:rPr>
                <w:rFonts w:cs="Arial"/>
              </w:rPr>
            </w:pPr>
            <w:r w:rsidRPr="00495D84">
              <w:rPr>
                <w:rFonts w:cs="Arial"/>
              </w:rPr>
              <w:t>160</w:t>
            </w:r>
            <w:r w:rsidR="00B27C84">
              <w:rPr>
                <w:rFonts w:cs="Arial"/>
              </w:rPr>
              <w:t xml:space="preserve"> </w:t>
            </w:r>
            <w:r w:rsidRPr="00495D84">
              <w:rPr>
                <w:rFonts w:cs="Arial"/>
              </w:rPr>
              <w:t>ms</w:t>
            </w:r>
          </w:p>
        </w:tc>
      </w:tr>
      <w:tr w:rsidR="00715FDA" w:rsidRPr="00495D84" w14:paraId="1EA96B0B"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B7547DE" w14:textId="77777777" w:rsidR="00715FDA" w:rsidRPr="00495D84" w:rsidRDefault="00715FDA" w:rsidP="00892771">
            <w:pPr>
              <w:pStyle w:val="TAC"/>
              <w:spacing w:line="256" w:lineRule="auto"/>
              <w:jc w:val="left"/>
              <w:rPr>
                <w:rFonts w:cs="Arial"/>
              </w:rPr>
            </w:pPr>
            <w:r w:rsidRPr="00495D84">
              <w:t>cellDTXDRXconfigType-r18</w:t>
            </w:r>
          </w:p>
        </w:tc>
        <w:tc>
          <w:tcPr>
            <w:tcW w:w="4110" w:type="dxa"/>
            <w:tcBorders>
              <w:top w:val="single" w:sz="4" w:space="0" w:color="auto"/>
              <w:left w:val="single" w:sz="4" w:space="0" w:color="auto"/>
              <w:bottom w:val="single" w:sz="4" w:space="0" w:color="auto"/>
              <w:right w:val="single" w:sz="4" w:space="0" w:color="auto"/>
            </w:tcBorders>
            <w:hideMark/>
          </w:tcPr>
          <w:p w14:paraId="6D52DB06" w14:textId="77777777" w:rsidR="00715FDA" w:rsidRPr="00495D84" w:rsidRDefault="00715FDA" w:rsidP="00892771">
            <w:pPr>
              <w:pStyle w:val="TAC"/>
              <w:spacing w:line="256" w:lineRule="auto"/>
              <w:rPr>
                <w:rFonts w:cs="Arial"/>
              </w:rPr>
            </w:pPr>
            <w:r w:rsidRPr="00495D84">
              <w:rPr>
                <w:rFonts w:cs="Arial"/>
              </w:rPr>
              <w:t>dtx</w:t>
            </w:r>
          </w:p>
        </w:tc>
      </w:tr>
      <w:tr w:rsidR="00715FDA" w:rsidRPr="00495D84" w14:paraId="521A446C" w14:textId="77777777" w:rsidTr="00B27C84">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47C5432" w14:textId="77777777" w:rsidR="00715FDA" w:rsidRPr="00495D84" w:rsidRDefault="00715FDA" w:rsidP="00892771">
            <w:pPr>
              <w:pStyle w:val="TAC"/>
              <w:spacing w:line="256" w:lineRule="auto"/>
              <w:jc w:val="left"/>
              <w:rPr>
                <w:rFonts w:cs="Arial"/>
              </w:rPr>
            </w:pPr>
            <w:r w:rsidRPr="00495D84">
              <w:t>cellDTXDRXactivationStatus</w:t>
            </w:r>
          </w:p>
        </w:tc>
        <w:tc>
          <w:tcPr>
            <w:tcW w:w="4110" w:type="dxa"/>
            <w:tcBorders>
              <w:top w:val="single" w:sz="4" w:space="0" w:color="auto"/>
              <w:left w:val="single" w:sz="4" w:space="0" w:color="auto"/>
              <w:bottom w:val="single" w:sz="4" w:space="0" w:color="auto"/>
              <w:right w:val="single" w:sz="4" w:space="0" w:color="auto"/>
            </w:tcBorders>
            <w:vAlign w:val="center"/>
          </w:tcPr>
          <w:p w14:paraId="10B6DBC8" w14:textId="77777777" w:rsidR="00715FDA" w:rsidRPr="00495D84" w:rsidRDefault="00715FDA" w:rsidP="00892771">
            <w:pPr>
              <w:pStyle w:val="TAC"/>
              <w:spacing w:line="256" w:lineRule="auto"/>
              <w:rPr>
                <w:rFonts w:cs="Arial"/>
              </w:rPr>
            </w:pPr>
            <w:r w:rsidRPr="00495D84">
              <w:rPr>
                <w:rFonts w:cs="Arial"/>
              </w:rPr>
              <w:t>activated</w:t>
            </w:r>
          </w:p>
        </w:tc>
      </w:tr>
      <w:tr w:rsidR="00715FDA" w:rsidRPr="00495D84" w14:paraId="5C8E5F03" w14:textId="77777777" w:rsidTr="00B27C8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4BFC8FC" w14:textId="0E956B5C" w:rsidR="00715FDA" w:rsidRPr="00495D84" w:rsidRDefault="00E94096" w:rsidP="00892771">
            <w:pPr>
              <w:pStyle w:val="TAN"/>
              <w:spacing w:line="256" w:lineRule="auto"/>
            </w:pPr>
            <w:r>
              <w:t>NOTE:</w:t>
            </w:r>
            <w:r w:rsidR="00715FDA" w:rsidRPr="00495D84">
              <w:tab/>
              <w:t>This</w:t>
            </w:r>
            <w:r w:rsidR="00B27C84">
              <w:t xml:space="preserve"> </w:t>
            </w:r>
            <w:r w:rsidR="00715FDA" w:rsidRPr="00495D84">
              <w:t>Cell</w:t>
            </w:r>
            <w:r w:rsidR="00B27C84">
              <w:t xml:space="preserve"> </w:t>
            </w:r>
            <w:r w:rsidR="00715FDA" w:rsidRPr="00495D84">
              <w:t>DTX</w:t>
            </w:r>
            <w:r w:rsidR="00B27C84">
              <w:t xml:space="preserve"> </w:t>
            </w:r>
            <w:r w:rsidR="00715FDA" w:rsidRPr="00495D84">
              <w:t>configuration</w:t>
            </w:r>
            <w:r w:rsidR="00B27C84">
              <w:t xml:space="preserve"> </w:t>
            </w:r>
            <w:r w:rsidR="00715FDA" w:rsidRPr="00495D84">
              <w:t>is</w:t>
            </w:r>
            <w:r w:rsidR="00B27C84">
              <w:t xml:space="preserve"> </w:t>
            </w:r>
            <w:r w:rsidR="00715FDA" w:rsidRPr="00495D84">
              <w:t>applicable</w:t>
            </w:r>
            <w:r w:rsidR="00B27C84">
              <w:t xml:space="preserve"> </w:t>
            </w:r>
            <w:r w:rsidR="00715FDA" w:rsidRPr="00495D84">
              <w:t>for</w:t>
            </w:r>
            <w:r w:rsidR="00B27C84">
              <w:t xml:space="preserve"> </w:t>
            </w:r>
            <w:r w:rsidR="00715FDA" w:rsidRPr="00495D84">
              <w:t>NR</w:t>
            </w:r>
            <w:r w:rsidR="00B27C84">
              <w:t xml:space="preserve"> </w:t>
            </w:r>
            <w:r w:rsidR="00715FDA" w:rsidRPr="00495D84">
              <w:t>serving</w:t>
            </w:r>
            <w:r w:rsidR="00B27C84">
              <w:t xml:space="preserve"> </w:t>
            </w:r>
            <w:r w:rsidR="00715FDA" w:rsidRPr="00495D84">
              <w:t>cell.</w:t>
            </w:r>
            <w:r w:rsidR="00B27C84">
              <w:t xml:space="preserve"> </w:t>
            </w:r>
            <w:r w:rsidR="00715FDA" w:rsidRPr="00495D84">
              <w:t>The</w:t>
            </w:r>
            <w:r w:rsidR="00B27C84">
              <w:t xml:space="preserve"> </w:t>
            </w:r>
            <w:r w:rsidR="00715FDA" w:rsidRPr="00495D84">
              <w:t>Cell</w:t>
            </w:r>
            <w:r w:rsidR="00B27C84">
              <w:t xml:space="preserve"> </w:t>
            </w:r>
            <w:r w:rsidR="00715FDA" w:rsidRPr="00495D84">
              <w:t>DTX</w:t>
            </w:r>
            <w:r w:rsidR="00B27C84">
              <w:t xml:space="preserve"> </w:t>
            </w:r>
            <w:r w:rsidR="00715FDA" w:rsidRPr="00495D84">
              <w:t>cycle</w:t>
            </w:r>
            <w:r w:rsidR="00B27C84">
              <w:t xml:space="preserve"> </w:t>
            </w:r>
            <w:r w:rsidR="00715FDA" w:rsidRPr="00495D84">
              <w:t>and</w:t>
            </w:r>
            <w:r w:rsidR="00B27C84">
              <w:t xml:space="preserve"> </w:t>
            </w:r>
            <w:r w:rsidR="00715FDA" w:rsidRPr="00495D84">
              <w:t>time</w:t>
            </w:r>
            <w:r w:rsidR="00B27C84">
              <w:t xml:space="preserve"> </w:t>
            </w:r>
            <w:r w:rsidR="00715FDA" w:rsidRPr="00495D84">
              <w:t>alignment</w:t>
            </w:r>
            <w:r w:rsidR="00B27C84">
              <w:t xml:space="preserve"> </w:t>
            </w:r>
            <w:r w:rsidR="00715FDA" w:rsidRPr="00495D84">
              <w:t>timer</w:t>
            </w:r>
            <w:r w:rsidR="00B27C84">
              <w:t xml:space="preserve"> </w:t>
            </w:r>
            <w:r w:rsidR="00715FDA" w:rsidRPr="00495D84">
              <w:t>parameters</w:t>
            </w:r>
            <w:r w:rsidR="00B27C84">
              <w:t xml:space="preserve"> </w:t>
            </w:r>
            <w:r w:rsidR="00715FDA" w:rsidRPr="00495D84">
              <w:t>are</w:t>
            </w:r>
            <w:r w:rsidR="00B27C84">
              <w:t xml:space="preserve"> </w:t>
            </w:r>
            <w:r w:rsidR="00715FDA" w:rsidRPr="00495D84">
              <w:t>specified</w:t>
            </w:r>
            <w:r w:rsidR="00B27C84">
              <w:t xml:space="preserve"> </w:t>
            </w:r>
            <w:r w:rsidR="00715FDA" w:rsidRPr="00495D84">
              <w:t>in</w:t>
            </w:r>
            <w:r w:rsidR="00B27C84">
              <w:t xml:space="preserve"> </w:t>
            </w:r>
            <w:r w:rsidR="00715FDA" w:rsidRPr="00495D84">
              <w:t>clause</w:t>
            </w:r>
            <w:r w:rsidR="00B27C84">
              <w:t xml:space="preserve"> </w:t>
            </w:r>
            <w:r w:rsidR="00715FDA" w:rsidRPr="00495D84">
              <w:t>6.3.2</w:t>
            </w:r>
            <w:r w:rsidR="00B27C84">
              <w:t xml:space="preserve"> </w:t>
            </w:r>
            <w:r w:rsidR="00715FDA" w:rsidRPr="00495D84">
              <w:t>in</w:t>
            </w:r>
            <w:r w:rsidR="00B27C84">
              <w:t xml:space="preserve"> </w:t>
            </w:r>
            <w:r w:rsidR="00715FDA" w:rsidRPr="00495D84">
              <w:t>TS</w:t>
            </w:r>
            <w:r w:rsidR="00B27C84">
              <w:t xml:space="preserve"> </w:t>
            </w:r>
            <w:r w:rsidR="00715FDA" w:rsidRPr="00495D84">
              <w:t>38.331</w:t>
            </w:r>
            <w:r w:rsidR="00B27C84">
              <w:t xml:space="preserve"> </w:t>
            </w:r>
            <w:r w:rsidR="00715FDA" w:rsidRPr="00495D84">
              <w:t>[2]</w:t>
            </w:r>
            <w:r w:rsidR="006A2827">
              <w:t>.</w:t>
            </w:r>
          </w:p>
        </w:tc>
      </w:tr>
    </w:tbl>
    <w:p w14:paraId="559BD86B" w14:textId="77777777" w:rsidR="00715FDA" w:rsidRDefault="00715FDA" w:rsidP="00253B01"/>
    <w:p w14:paraId="0A387B50" w14:textId="77777777" w:rsidR="002F4358" w:rsidRDefault="002F4358" w:rsidP="002F4358">
      <w:pPr>
        <w:pStyle w:val="Heading2"/>
        <w:rPr>
          <w:rFonts w:eastAsia="SimSun"/>
          <w:snapToGrid w:val="0"/>
        </w:rPr>
      </w:pPr>
      <w:r>
        <w:rPr>
          <w:rFonts w:eastAsia="SimSun"/>
          <w:snapToGrid w:val="0"/>
        </w:rPr>
        <w:t>A.</w:t>
      </w:r>
      <w:r w:rsidRPr="00E44562">
        <w:rPr>
          <w:rFonts w:eastAsia="SimSun"/>
          <w:snapToGrid w:val="0"/>
        </w:rPr>
        <w:t>3.38</w:t>
      </w:r>
      <w:r>
        <w:rPr>
          <w:rFonts w:eastAsia="SimSun"/>
          <w:snapToGrid w:val="0"/>
        </w:rPr>
        <w:tab/>
        <w:t>DL-PRS Measurement Time Window configurations</w:t>
      </w:r>
    </w:p>
    <w:p w14:paraId="33DF6B15" w14:textId="77777777" w:rsidR="002F4358" w:rsidRDefault="002F4358" w:rsidP="002F4358">
      <w:pPr>
        <w:pStyle w:val="TH"/>
        <w:rPr>
          <w:rFonts w:eastAsia="SimSun"/>
        </w:rPr>
      </w:pPr>
      <w:r>
        <w:t>Table A.3</w:t>
      </w:r>
      <w:r w:rsidRPr="00FE6508">
        <w:t>.38</w:t>
      </w:r>
      <w:r>
        <w:t>-1: Reference configuration</w:t>
      </w:r>
      <w:r>
        <w:rPr>
          <w:rFonts w:eastAsia="SimSun"/>
          <w:snapToGrid w:val="0"/>
        </w:rPr>
        <w:t xml:space="preserve"> for DL-PRS Measurement Time Window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9"/>
        <w:gridCol w:w="1316"/>
        <w:gridCol w:w="2486"/>
        <w:gridCol w:w="2418"/>
      </w:tblGrid>
      <w:tr w:rsidR="002F4358" w14:paraId="2E06D49D" w14:textId="77777777" w:rsidTr="008755D6">
        <w:trPr>
          <w:tblHeader/>
          <w:jc w:val="center"/>
        </w:trPr>
        <w:tc>
          <w:tcPr>
            <w:tcW w:w="3409" w:type="dxa"/>
            <w:tcBorders>
              <w:top w:val="single" w:sz="4" w:space="0" w:color="auto"/>
              <w:left w:val="single" w:sz="4" w:space="0" w:color="auto"/>
              <w:bottom w:val="single" w:sz="4" w:space="0" w:color="auto"/>
              <w:right w:val="single" w:sz="4" w:space="0" w:color="auto"/>
            </w:tcBorders>
          </w:tcPr>
          <w:p w14:paraId="1D1BC5E2" w14:textId="77777777" w:rsidR="002F4358" w:rsidRDefault="002F4358" w:rsidP="00CE5D3E">
            <w:pPr>
              <w:pStyle w:val="TAH"/>
            </w:pPr>
            <w:r>
              <w:rPr>
                <w:rFonts w:eastAsia="SimSun"/>
                <w:snapToGrid w:val="0"/>
              </w:rPr>
              <w:t>DL-PRS Measurement Time Window</w:t>
            </w:r>
            <w:r>
              <w:t xml:space="preserve"> Parameters</w:t>
            </w:r>
          </w:p>
        </w:tc>
        <w:tc>
          <w:tcPr>
            <w:tcW w:w="1316" w:type="dxa"/>
            <w:tcBorders>
              <w:top w:val="single" w:sz="4" w:space="0" w:color="auto"/>
              <w:left w:val="single" w:sz="4" w:space="0" w:color="auto"/>
              <w:bottom w:val="single" w:sz="4" w:space="0" w:color="auto"/>
              <w:right w:val="single" w:sz="4" w:space="0" w:color="auto"/>
            </w:tcBorders>
          </w:tcPr>
          <w:p w14:paraId="4D8341B6" w14:textId="77777777" w:rsidR="002F4358" w:rsidRDefault="002F4358" w:rsidP="00CE5D3E">
            <w:pPr>
              <w:pStyle w:val="TAH"/>
            </w:pPr>
            <w:r>
              <w:t>Unit</w:t>
            </w:r>
          </w:p>
        </w:tc>
        <w:tc>
          <w:tcPr>
            <w:tcW w:w="4904" w:type="dxa"/>
            <w:gridSpan w:val="2"/>
            <w:tcBorders>
              <w:top w:val="single" w:sz="4" w:space="0" w:color="auto"/>
              <w:left w:val="single" w:sz="4" w:space="0" w:color="auto"/>
              <w:bottom w:val="single" w:sz="4" w:space="0" w:color="auto"/>
              <w:right w:val="single" w:sz="4" w:space="0" w:color="auto"/>
            </w:tcBorders>
          </w:tcPr>
          <w:p w14:paraId="3F7CB3B4" w14:textId="77777777" w:rsidR="002F4358" w:rsidRDefault="002F4358" w:rsidP="00CE5D3E">
            <w:pPr>
              <w:pStyle w:val="TAH"/>
            </w:pPr>
            <w:r>
              <w:t>Values</w:t>
            </w:r>
          </w:p>
        </w:tc>
      </w:tr>
      <w:tr w:rsidR="002F4358" w14:paraId="1B1BB7A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71744CE" w14:textId="77777777" w:rsidR="002F4358" w:rsidRDefault="002F4358" w:rsidP="00CE5D3E">
            <w:pPr>
              <w:pStyle w:val="TAL"/>
            </w:pPr>
            <w:r>
              <w:rPr>
                <w:lang w:eastAsia="zh-CN"/>
              </w:rPr>
              <w:t xml:space="preserve">Reference </w:t>
            </w:r>
            <w:r>
              <w:rPr>
                <w:rFonts w:eastAsia="SimSun"/>
                <w:snapToGrid w:val="0"/>
              </w:rPr>
              <w:t>DL-PRS Measurement Time Window</w:t>
            </w:r>
          </w:p>
        </w:tc>
        <w:tc>
          <w:tcPr>
            <w:tcW w:w="1316" w:type="dxa"/>
            <w:tcBorders>
              <w:top w:val="single" w:sz="4" w:space="0" w:color="auto"/>
              <w:left w:val="single" w:sz="4" w:space="0" w:color="auto"/>
              <w:bottom w:val="single" w:sz="4" w:space="0" w:color="auto"/>
              <w:right w:val="single" w:sz="4" w:space="0" w:color="auto"/>
            </w:tcBorders>
          </w:tcPr>
          <w:p w14:paraId="32B76E6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4213178C" w14:textId="77777777" w:rsidR="002F4358" w:rsidRDefault="002F4358" w:rsidP="00CE5D3E">
            <w:pPr>
              <w:pStyle w:val="TAL"/>
              <w:rPr>
                <w:lang w:eastAsia="zh-CN"/>
              </w:rPr>
            </w:pPr>
            <w:r>
              <w:rPr>
                <w:lang w:eastAsia="zh-CN"/>
              </w:rPr>
              <w:t>MTW.1</w:t>
            </w:r>
          </w:p>
        </w:tc>
        <w:tc>
          <w:tcPr>
            <w:tcW w:w="2418" w:type="dxa"/>
            <w:tcBorders>
              <w:top w:val="single" w:sz="4" w:space="0" w:color="auto"/>
              <w:left w:val="single" w:sz="4" w:space="0" w:color="auto"/>
              <w:bottom w:val="single" w:sz="4" w:space="0" w:color="auto"/>
              <w:right w:val="single" w:sz="4" w:space="0" w:color="auto"/>
            </w:tcBorders>
          </w:tcPr>
          <w:p w14:paraId="717B1D30" w14:textId="77777777" w:rsidR="002F4358" w:rsidRDefault="002F4358" w:rsidP="00CE5D3E">
            <w:pPr>
              <w:pStyle w:val="TAL"/>
              <w:rPr>
                <w:lang w:eastAsia="zh-CN"/>
              </w:rPr>
            </w:pPr>
            <w:r>
              <w:rPr>
                <w:lang w:eastAsia="zh-CN"/>
              </w:rPr>
              <w:t>MTW.2</w:t>
            </w:r>
          </w:p>
        </w:tc>
      </w:tr>
      <w:tr w:rsidR="002F4358" w14:paraId="093691F3"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160FC80" w14:textId="77777777" w:rsidR="002F4358" w:rsidRDefault="002F4358" w:rsidP="00CE5D3E">
            <w:pPr>
              <w:pStyle w:val="TAL"/>
              <w:rPr>
                <w:lang w:eastAsia="zh-CN"/>
              </w:rPr>
            </w:pPr>
            <w:r>
              <w:rPr>
                <w:rFonts w:hint="eastAsia"/>
                <w:lang w:eastAsia="zh-CN"/>
              </w:rPr>
              <w:t>N</w:t>
            </w:r>
            <w:r>
              <w:rPr>
                <w:lang w:eastAsia="zh-CN"/>
              </w:rPr>
              <w:t>umber of configuration elements</w:t>
            </w:r>
          </w:p>
        </w:tc>
        <w:tc>
          <w:tcPr>
            <w:tcW w:w="1316" w:type="dxa"/>
            <w:tcBorders>
              <w:top w:val="single" w:sz="4" w:space="0" w:color="auto"/>
              <w:left w:val="single" w:sz="4" w:space="0" w:color="auto"/>
              <w:bottom w:val="single" w:sz="4" w:space="0" w:color="auto"/>
              <w:right w:val="single" w:sz="4" w:space="0" w:color="auto"/>
            </w:tcBorders>
          </w:tcPr>
          <w:p w14:paraId="50C37FE2"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770DE295" w14:textId="77777777" w:rsidR="002F4358" w:rsidRDefault="002F4358" w:rsidP="00CE5D3E">
            <w:pPr>
              <w:pStyle w:val="TAL"/>
              <w:rPr>
                <w:lang w:eastAsia="zh-CN"/>
              </w:rPr>
            </w:pPr>
            <w:r>
              <w:rPr>
                <w:rFonts w:hint="eastAsia"/>
                <w:lang w:eastAsia="zh-CN"/>
              </w:rPr>
              <w:t>1</w:t>
            </w:r>
          </w:p>
        </w:tc>
        <w:tc>
          <w:tcPr>
            <w:tcW w:w="2418" w:type="dxa"/>
            <w:tcBorders>
              <w:top w:val="single" w:sz="4" w:space="0" w:color="auto"/>
              <w:left w:val="single" w:sz="4" w:space="0" w:color="auto"/>
              <w:bottom w:val="single" w:sz="4" w:space="0" w:color="auto"/>
              <w:right w:val="single" w:sz="4" w:space="0" w:color="auto"/>
            </w:tcBorders>
          </w:tcPr>
          <w:p w14:paraId="6ABA5407" w14:textId="77777777" w:rsidR="002F4358" w:rsidRDefault="002F4358" w:rsidP="00CE5D3E">
            <w:pPr>
              <w:pStyle w:val="TAL"/>
              <w:rPr>
                <w:lang w:eastAsia="zh-CN"/>
              </w:rPr>
            </w:pPr>
            <w:r>
              <w:rPr>
                <w:rFonts w:hint="eastAsia"/>
                <w:lang w:eastAsia="zh-CN"/>
              </w:rPr>
              <w:t>1</w:t>
            </w:r>
          </w:p>
        </w:tc>
      </w:tr>
      <w:tr w:rsidR="002F4358" w14:paraId="5E626855"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D89BEFE" w14:textId="77777777" w:rsidR="002F4358" w:rsidRDefault="002F4358" w:rsidP="00CE5D3E">
            <w:pPr>
              <w:pStyle w:val="TAL"/>
              <w:rPr>
                <w:lang w:eastAsia="zh-CN"/>
              </w:rPr>
            </w:pPr>
            <w:r>
              <w:rPr>
                <w:rFonts w:hint="eastAsia"/>
                <w:lang w:eastAsia="zh-CN"/>
              </w:rPr>
              <w:t>S</w:t>
            </w:r>
            <w:r>
              <w:rPr>
                <w:lang w:eastAsia="zh-CN"/>
              </w:rPr>
              <w:t>tart SFN</w:t>
            </w:r>
          </w:p>
        </w:tc>
        <w:tc>
          <w:tcPr>
            <w:tcW w:w="1316" w:type="dxa"/>
            <w:tcBorders>
              <w:top w:val="single" w:sz="4" w:space="0" w:color="auto"/>
              <w:left w:val="single" w:sz="4" w:space="0" w:color="auto"/>
              <w:bottom w:val="single" w:sz="4" w:space="0" w:color="auto"/>
              <w:right w:val="single" w:sz="4" w:space="0" w:color="auto"/>
            </w:tcBorders>
          </w:tcPr>
          <w:p w14:paraId="7870D416"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1B854A94" w14:textId="77777777" w:rsidR="002F4358" w:rsidRDefault="002F4358" w:rsidP="00CE5D3E">
            <w:pPr>
              <w:pStyle w:val="TAL"/>
              <w:rPr>
                <w:lang w:eastAsia="zh-CN"/>
              </w:rPr>
            </w:pPr>
            <w:r>
              <w:rPr>
                <w:rFonts w:hint="eastAsia"/>
                <w:lang w:eastAsia="zh-CN"/>
              </w:rPr>
              <w:t>0</w:t>
            </w:r>
          </w:p>
        </w:tc>
        <w:tc>
          <w:tcPr>
            <w:tcW w:w="2418" w:type="dxa"/>
            <w:tcBorders>
              <w:top w:val="single" w:sz="4" w:space="0" w:color="auto"/>
              <w:left w:val="single" w:sz="4" w:space="0" w:color="auto"/>
              <w:bottom w:val="single" w:sz="4" w:space="0" w:color="auto"/>
              <w:right w:val="single" w:sz="4" w:space="0" w:color="auto"/>
            </w:tcBorders>
          </w:tcPr>
          <w:p w14:paraId="638AC989" w14:textId="77777777" w:rsidR="002F4358" w:rsidRDefault="002F4358" w:rsidP="00CE5D3E">
            <w:pPr>
              <w:pStyle w:val="TAL"/>
              <w:rPr>
                <w:lang w:eastAsia="zh-CN"/>
              </w:rPr>
            </w:pPr>
            <w:r>
              <w:rPr>
                <w:rFonts w:hint="eastAsia"/>
                <w:lang w:eastAsia="zh-CN"/>
              </w:rPr>
              <w:t>0</w:t>
            </w:r>
          </w:p>
        </w:tc>
      </w:tr>
      <w:tr w:rsidR="002F4358" w14:paraId="5F2EB57E"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0495D60" w14:textId="77777777" w:rsidR="002F4358" w:rsidRDefault="002F4358" w:rsidP="00CE5D3E">
            <w:pPr>
              <w:pStyle w:val="TAL"/>
            </w:pPr>
            <w:r>
              <w:t xml:space="preserve">Periodicity </w:t>
            </w:r>
          </w:p>
        </w:tc>
        <w:tc>
          <w:tcPr>
            <w:tcW w:w="1316" w:type="dxa"/>
            <w:tcBorders>
              <w:top w:val="single" w:sz="4" w:space="0" w:color="auto"/>
              <w:left w:val="single" w:sz="4" w:space="0" w:color="auto"/>
              <w:bottom w:val="single" w:sz="4" w:space="0" w:color="auto"/>
              <w:right w:val="single" w:sz="4" w:space="0" w:color="auto"/>
            </w:tcBorders>
          </w:tcPr>
          <w:p w14:paraId="198FCCD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CB25150" w14:textId="77777777" w:rsidR="002F4358" w:rsidRDefault="002F4358" w:rsidP="00CE5D3E">
            <w:pPr>
              <w:pStyle w:val="TAL"/>
              <w:rPr>
                <w:lang w:eastAsia="zh-CN"/>
              </w:rPr>
            </w:pPr>
            <w:r>
              <w:rPr>
                <w:lang w:eastAsia="zh-CN"/>
              </w:rPr>
              <w:t>Note 1</w:t>
            </w:r>
          </w:p>
        </w:tc>
        <w:tc>
          <w:tcPr>
            <w:tcW w:w="2418" w:type="dxa"/>
            <w:tcBorders>
              <w:top w:val="single" w:sz="4" w:space="0" w:color="auto"/>
              <w:left w:val="single" w:sz="4" w:space="0" w:color="auto"/>
              <w:bottom w:val="single" w:sz="4" w:space="0" w:color="auto"/>
              <w:right w:val="single" w:sz="4" w:space="0" w:color="auto"/>
            </w:tcBorders>
          </w:tcPr>
          <w:p w14:paraId="1FE63FEA" w14:textId="77777777" w:rsidR="002F4358" w:rsidRDefault="002F4358" w:rsidP="00CE5D3E">
            <w:pPr>
              <w:pStyle w:val="TAL"/>
              <w:rPr>
                <w:lang w:eastAsia="zh-CN"/>
              </w:rPr>
            </w:pPr>
            <w:r>
              <w:rPr>
                <w:lang w:eastAsia="zh-CN"/>
              </w:rPr>
              <w:t>Note 4</w:t>
            </w:r>
          </w:p>
        </w:tc>
      </w:tr>
      <w:tr w:rsidR="002F4358" w14:paraId="7389D22C"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1DF5998A" w14:textId="77777777" w:rsidR="002F4358" w:rsidRDefault="002F4358" w:rsidP="00CE5D3E">
            <w:pPr>
              <w:pStyle w:val="TAL"/>
              <w:rPr>
                <w:lang w:eastAsia="zh-CN"/>
              </w:rPr>
            </w:pPr>
            <w:r>
              <w:rPr>
                <w:lang w:eastAsia="zh-CN"/>
              </w:rPr>
              <w:t>Slot and Symbol Offset</w:t>
            </w:r>
          </w:p>
        </w:tc>
        <w:tc>
          <w:tcPr>
            <w:tcW w:w="1316" w:type="dxa"/>
            <w:tcBorders>
              <w:top w:val="single" w:sz="4" w:space="0" w:color="auto"/>
              <w:left w:val="single" w:sz="4" w:space="0" w:color="auto"/>
              <w:bottom w:val="single" w:sz="4" w:space="0" w:color="auto"/>
              <w:right w:val="single" w:sz="4" w:space="0" w:color="auto"/>
            </w:tcBorders>
          </w:tcPr>
          <w:p w14:paraId="720FF2C9"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68E1F6F0" w14:textId="77777777" w:rsidR="002F4358" w:rsidRDefault="002F4358" w:rsidP="00CE5D3E">
            <w:pPr>
              <w:pStyle w:val="TAL"/>
              <w:rPr>
                <w:lang w:eastAsia="zh-CN"/>
              </w:rPr>
            </w:pPr>
            <w:r>
              <w:rPr>
                <w:lang w:eastAsia="zh-CN"/>
              </w:rPr>
              <w:t>Note 2</w:t>
            </w:r>
          </w:p>
        </w:tc>
        <w:tc>
          <w:tcPr>
            <w:tcW w:w="2418" w:type="dxa"/>
            <w:tcBorders>
              <w:top w:val="single" w:sz="4" w:space="0" w:color="auto"/>
              <w:left w:val="single" w:sz="4" w:space="0" w:color="auto"/>
              <w:bottom w:val="single" w:sz="4" w:space="0" w:color="auto"/>
              <w:right w:val="single" w:sz="4" w:space="0" w:color="auto"/>
            </w:tcBorders>
          </w:tcPr>
          <w:p w14:paraId="3FCB4102" w14:textId="77777777" w:rsidR="002F4358" w:rsidRDefault="002F4358" w:rsidP="00CE5D3E">
            <w:pPr>
              <w:pStyle w:val="TAL"/>
              <w:rPr>
                <w:lang w:eastAsia="zh-CN"/>
              </w:rPr>
            </w:pPr>
            <w:r>
              <w:rPr>
                <w:lang w:eastAsia="zh-CN"/>
              </w:rPr>
              <w:t>Note 2</w:t>
            </w:r>
          </w:p>
        </w:tc>
      </w:tr>
      <w:tr w:rsidR="002F4358" w14:paraId="6643D396"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0950EA22" w14:textId="77777777" w:rsidR="002F4358" w:rsidRDefault="002F4358" w:rsidP="00CE5D3E">
            <w:pPr>
              <w:pStyle w:val="TAL"/>
              <w:rPr>
                <w:lang w:eastAsia="zh-CN"/>
              </w:rPr>
            </w:pPr>
            <w:r>
              <w:rPr>
                <w:lang w:eastAsia="zh-CN"/>
              </w:rPr>
              <w:t>Duration</w:t>
            </w:r>
          </w:p>
        </w:tc>
        <w:tc>
          <w:tcPr>
            <w:tcW w:w="1316" w:type="dxa"/>
            <w:tcBorders>
              <w:top w:val="single" w:sz="4" w:space="0" w:color="auto"/>
              <w:left w:val="single" w:sz="4" w:space="0" w:color="auto"/>
              <w:bottom w:val="single" w:sz="4" w:space="0" w:color="auto"/>
              <w:right w:val="single" w:sz="4" w:space="0" w:color="auto"/>
            </w:tcBorders>
          </w:tcPr>
          <w:p w14:paraId="0032CF7B" w14:textId="77777777" w:rsidR="002F4358" w:rsidRDefault="002F4358" w:rsidP="00CE5D3E">
            <w:pPr>
              <w:pStyle w:val="TAL"/>
              <w:rPr>
                <w:lang w:eastAsia="zh-CN"/>
              </w:rPr>
            </w:pPr>
            <w:r>
              <w:rPr>
                <w:lang w:eastAsia="zh-CN"/>
              </w:rPr>
              <w:t>slot</w:t>
            </w:r>
          </w:p>
        </w:tc>
        <w:tc>
          <w:tcPr>
            <w:tcW w:w="2486" w:type="dxa"/>
            <w:tcBorders>
              <w:top w:val="single" w:sz="4" w:space="0" w:color="auto"/>
              <w:left w:val="single" w:sz="4" w:space="0" w:color="auto"/>
              <w:bottom w:val="single" w:sz="4" w:space="0" w:color="auto"/>
              <w:right w:val="single" w:sz="4" w:space="0" w:color="auto"/>
            </w:tcBorders>
          </w:tcPr>
          <w:p w14:paraId="384E4CD8" w14:textId="77777777" w:rsidR="002F4358" w:rsidRDefault="002F4358" w:rsidP="00CE5D3E">
            <w:pPr>
              <w:pStyle w:val="TAL"/>
              <w:rPr>
                <w:lang w:eastAsia="zh-CN"/>
              </w:rPr>
            </w:pPr>
            <w:r>
              <w:rPr>
                <w:lang w:eastAsia="zh-CN"/>
              </w:rPr>
              <w:t>4</w:t>
            </w:r>
          </w:p>
        </w:tc>
        <w:tc>
          <w:tcPr>
            <w:tcW w:w="2418" w:type="dxa"/>
            <w:tcBorders>
              <w:top w:val="single" w:sz="4" w:space="0" w:color="auto"/>
              <w:left w:val="single" w:sz="4" w:space="0" w:color="auto"/>
              <w:bottom w:val="single" w:sz="4" w:space="0" w:color="auto"/>
              <w:right w:val="single" w:sz="4" w:space="0" w:color="auto"/>
            </w:tcBorders>
          </w:tcPr>
          <w:p w14:paraId="2EE6C5ED" w14:textId="77777777" w:rsidR="002F4358" w:rsidRDefault="002F4358" w:rsidP="00CE5D3E">
            <w:pPr>
              <w:pStyle w:val="TAL"/>
              <w:rPr>
                <w:lang w:eastAsia="zh-CN"/>
              </w:rPr>
            </w:pPr>
            <w:r>
              <w:rPr>
                <w:lang w:eastAsia="zh-CN"/>
              </w:rPr>
              <w:t>4</w:t>
            </w:r>
          </w:p>
        </w:tc>
      </w:tr>
      <w:tr w:rsidR="002F4358" w14:paraId="0B0B1B59"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53190E10" w14:textId="77777777" w:rsidR="002F4358" w:rsidRDefault="002F4358" w:rsidP="00CE5D3E">
            <w:pPr>
              <w:pStyle w:val="TAL"/>
              <w:rPr>
                <w:lang w:eastAsia="zh-CN"/>
              </w:rPr>
            </w:pPr>
            <w:r>
              <w:rPr>
                <w:lang w:eastAsia="zh-CN"/>
              </w:rPr>
              <w:t>Associated PFL index</w:t>
            </w:r>
          </w:p>
        </w:tc>
        <w:tc>
          <w:tcPr>
            <w:tcW w:w="1316" w:type="dxa"/>
            <w:tcBorders>
              <w:top w:val="single" w:sz="4" w:space="0" w:color="auto"/>
              <w:left w:val="single" w:sz="4" w:space="0" w:color="auto"/>
              <w:bottom w:val="single" w:sz="4" w:space="0" w:color="auto"/>
              <w:right w:val="single" w:sz="4" w:space="0" w:color="auto"/>
            </w:tcBorders>
          </w:tcPr>
          <w:p w14:paraId="033D5D39"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42E0C47" w14:textId="77777777" w:rsidR="002F4358" w:rsidRDefault="002F4358" w:rsidP="00CE5D3E">
            <w:pPr>
              <w:pStyle w:val="TAL"/>
              <w:rPr>
                <w:lang w:eastAsia="zh-CN"/>
              </w:rPr>
            </w:pPr>
            <w:r>
              <w:rPr>
                <w:lang w:eastAsia="zh-CN"/>
              </w:rPr>
              <w:t>0</w:t>
            </w:r>
          </w:p>
        </w:tc>
        <w:tc>
          <w:tcPr>
            <w:tcW w:w="2418" w:type="dxa"/>
            <w:tcBorders>
              <w:top w:val="single" w:sz="4" w:space="0" w:color="auto"/>
              <w:left w:val="single" w:sz="4" w:space="0" w:color="auto"/>
              <w:bottom w:val="single" w:sz="4" w:space="0" w:color="auto"/>
              <w:right w:val="single" w:sz="4" w:space="0" w:color="auto"/>
            </w:tcBorders>
          </w:tcPr>
          <w:p w14:paraId="5599DEF4" w14:textId="77777777" w:rsidR="002F4358" w:rsidRDefault="002F4358" w:rsidP="00CE5D3E">
            <w:pPr>
              <w:pStyle w:val="TAL"/>
              <w:rPr>
                <w:lang w:eastAsia="zh-CN"/>
              </w:rPr>
            </w:pPr>
            <w:r>
              <w:rPr>
                <w:lang w:eastAsia="zh-CN"/>
              </w:rPr>
              <w:t>0</w:t>
            </w:r>
          </w:p>
        </w:tc>
      </w:tr>
      <w:tr w:rsidR="002F4358" w14:paraId="273A7050" w14:textId="77777777" w:rsidTr="00CE5D3E">
        <w:trPr>
          <w:jc w:val="center"/>
        </w:trPr>
        <w:tc>
          <w:tcPr>
            <w:tcW w:w="3409" w:type="dxa"/>
            <w:tcBorders>
              <w:top w:val="single" w:sz="4" w:space="0" w:color="auto"/>
              <w:left w:val="single" w:sz="4" w:space="0" w:color="auto"/>
              <w:bottom w:val="single" w:sz="4" w:space="0" w:color="auto"/>
              <w:right w:val="single" w:sz="4" w:space="0" w:color="auto"/>
            </w:tcBorders>
          </w:tcPr>
          <w:p w14:paraId="4424DD9A" w14:textId="77777777" w:rsidR="002F4358" w:rsidRDefault="002F4358" w:rsidP="00CE5D3E">
            <w:pPr>
              <w:pStyle w:val="TAL"/>
            </w:pPr>
            <w:r>
              <w:rPr>
                <w:lang w:eastAsia="zh-CN"/>
              </w:rPr>
              <w:t>Associated PRS resource set index</w:t>
            </w:r>
          </w:p>
        </w:tc>
        <w:tc>
          <w:tcPr>
            <w:tcW w:w="1316" w:type="dxa"/>
            <w:tcBorders>
              <w:top w:val="single" w:sz="4" w:space="0" w:color="auto"/>
              <w:left w:val="single" w:sz="4" w:space="0" w:color="auto"/>
              <w:bottom w:val="single" w:sz="4" w:space="0" w:color="auto"/>
              <w:right w:val="single" w:sz="4" w:space="0" w:color="auto"/>
            </w:tcBorders>
          </w:tcPr>
          <w:p w14:paraId="55564698" w14:textId="77777777" w:rsidR="002F4358" w:rsidRDefault="002F4358" w:rsidP="00CE5D3E">
            <w:pPr>
              <w:pStyle w:val="TAL"/>
              <w:rPr>
                <w:lang w:eastAsia="zh-CN"/>
              </w:rPr>
            </w:pPr>
          </w:p>
        </w:tc>
        <w:tc>
          <w:tcPr>
            <w:tcW w:w="2486" w:type="dxa"/>
            <w:tcBorders>
              <w:top w:val="single" w:sz="4" w:space="0" w:color="auto"/>
              <w:left w:val="single" w:sz="4" w:space="0" w:color="auto"/>
              <w:bottom w:val="single" w:sz="4" w:space="0" w:color="auto"/>
              <w:right w:val="single" w:sz="4" w:space="0" w:color="auto"/>
            </w:tcBorders>
          </w:tcPr>
          <w:p w14:paraId="69DF1367" w14:textId="77777777" w:rsidR="002F4358" w:rsidRDefault="002F4358" w:rsidP="00CE5D3E">
            <w:pPr>
              <w:pStyle w:val="TAL"/>
              <w:rPr>
                <w:lang w:eastAsia="zh-CN"/>
              </w:rPr>
            </w:pPr>
            <w:r>
              <w:rPr>
                <w:lang w:eastAsia="zh-CN"/>
              </w:rPr>
              <w:t>Note 3</w:t>
            </w:r>
          </w:p>
        </w:tc>
        <w:tc>
          <w:tcPr>
            <w:tcW w:w="2418" w:type="dxa"/>
            <w:tcBorders>
              <w:top w:val="single" w:sz="4" w:space="0" w:color="auto"/>
              <w:left w:val="single" w:sz="4" w:space="0" w:color="auto"/>
              <w:bottom w:val="single" w:sz="4" w:space="0" w:color="auto"/>
              <w:right w:val="single" w:sz="4" w:space="0" w:color="auto"/>
            </w:tcBorders>
          </w:tcPr>
          <w:p w14:paraId="2DF83C9F" w14:textId="77777777" w:rsidR="002F4358" w:rsidRDefault="002F4358" w:rsidP="00CE5D3E">
            <w:pPr>
              <w:pStyle w:val="TAL"/>
              <w:rPr>
                <w:lang w:eastAsia="zh-CN"/>
              </w:rPr>
            </w:pPr>
            <w:r>
              <w:rPr>
                <w:lang w:eastAsia="zh-CN"/>
              </w:rPr>
              <w:t>Note 3</w:t>
            </w:r>
          </w:p>
        </w:tc>
      </w:tr>
      <w:tr w:rsidR="002F4358" w14:paraId="4EEF382D" w14:textId="77777777" w:rsidTr="00CE5D3E">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07F36AA8" w14:textId="77777777" w:rsidR="002F4358" w:rsidRDefault="002F4358" w:rsidP="00CE5D3E">
            <w:pPr>
              <w:pStyle w:val="TAN"/>
              <w:rPr>
                <w:lang w:eastAsia="zh-CN"/>
              </w:rPr>
            </w:pPr>
            <w:r>
              <w:rPr>
                <w:lang w:eastAsia="zh-CN"/>
              </w:rPr>
              <w:t>NOTE 1:</w:t>
            </w:r>
            <w:r>
              <w:rPr>
                <w:lang w:eastAsia="zh-CN"/>
              </w:rPr>
              <w:tab/>
              <w:t>Same as 2*(PRS resource set periodicity as used in the test case).</w:t>
            </w:r>
          </w:p>
          <w:p w14:paraId="204F6E59" w14:textId="77777777" w:rsidR="002F4358" w:rsidRDefault="002F4358" w:rsidP="00CE5D3E">
            <w:pPr>
              <w:pStyle w:val="TAN"/>
              <w:rPr>
                <w:lang w:eastAsia="zh-CN"/>
              </w:rPr>
            </w:pPr>
            <w:r>
              <w:rPr>
                <w:lang w:eastAsia="zh-CN"/>
              </w:rPr>
              <w:t>NOTE 2:</w:t>
            </w:r>
            <w:r>
              <w:rPr>
                <w:lang w:eastAsia="zh-CN"/>
              </w:rPr>
              <w:tab/>
              <w:t>Same as PRS resource with smallest slot and symbol offset as used in the test case.</w:t>
            </w:r>
          </w:p>
          <w:p w14:paraId="22491278" w14:textId="77777777" w:rsidR="002F4358" w:rsidRDefault="002F4358" w:rsidP="00CE5D3E">
            <w:pPr>
              <w:pStyle w:val="TAN"/>
              <w:rPr>
                <w:lang w:eastAsia="zh-CN"/>
              </w:rPr>
            </w:pPr>
            <w:r>
              <w:rPr>
                <w:lang w:eastAsia="zh-CN"/>
              </w:rPr>
              <w:t>NOTE 3:</w:t>
            </w:r>
            <w:r>
              <w:rPr>
                <w:lang w:eastAsia="zh-CN"/>
              </w:rPr>
              <w:tab/>
              <w:t>Include all PRS resource sets of all TRPs used in the test case.</w:t>
            </w:r>
          </w:p>
          <w:p w14:paraId="685639AB" w14:textId="77777777" w:rsidR="002F4358" w:rsidRDefault="002F4358" w:rsidP="00CE5D3E">
            <w:pPr>
              <w:pStyle w:val="TAN"/>
              <w:rPr>
                <w:lang w:eastAsia="zh-CN"/>
              </w:rPr>
            </w:pPr>
            <w:r>
              <w:rPr>
                <w:lang w:eastAsia="zh-CN"/>
              </w:rPr>
              <w:t>NOTE 4:</w:t>
            </w:r>
            <w:r>
              <w:rPr>
                <w:lang w:eastAsia="zh-CN"/>
              </w:rPr>
              <w:tab/>
              <w:t>Same as 2*(DRX cycle as used in the test case).</w:t>
            </w:r>
          </w:p>
        </w:tc>
      </w:tr>
    </w:tbl>
    <w:p w14:paraId="0DDADF64" w14:textId="77777777" w:rsidR="00942013" w:rsidRPr="00495D84" w:rsidRDefault="00942013" w:rsidP="00253B01"/>
    <w:sectPr w:rsidR="00942013" w:rsidRPr="00495D84" w:rsidSect="006145B9">
      <w:headerReference w:type="even" r:id="rId8"/>
      <w:headerReference w:type="default" r:id="rId9"/>
      <w:footerReference w:type="even" r:id="rId10"/>
      <w:footerReference w:type="default" r:id="rId11"/>
      <w:headerReference w:type="first" r:id="rId12"/>
      <w:footerReference w:type="first" r:id="rId13"/>
      <w:pgSz w:w="11907" w:h="16840" w:code="9"/>
      <w:pgMar w:top="1418" w:right="1134" w:bottom="1134" w:left="1134" w:header="720" w:footer="720" w:gutter="0"/>
      <w:pgNumType w:start="181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CBD99" w14:textId="77777777" w:rsidR="006E1E02" w:rsidRDefault="006E1E02" w:rsidP="00867DC3">
      <w:pPr>
        <w:spacing w:after="0"/>
      </w:pPr>
      <w:r>
        <w:separator/>
      </w:r>
    </w:p>
  </w:endnote>
  <w:endnote w:type="continuationSeparator" w:id="0">
    <w:p w14:paraId="0D26DFA3" w14:textId="77777777" w:rsidR="006E1E02" w:rsidRDefault="006E1E02"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default"/>
    <w:sig w:usb0="00000000" w:usb1="00000000"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28C8" w14:textId="77777777" w:rsidR="006145B9" w:rsidRDefault="006145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1EB63FDB" w:rsidR="00490BE5" w:rsidRDefault="006145B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DD12B" w14:textId="77777777" w:rsidR="006145B9" w:rsidRDefault="006145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2FC6E" w14:textId="77777777" w:rsidR="006E1E02" w:rsidRDefault="006E1E02" w:rsidP="00867DC3">
      <w:pPr>
        <w:spacing w:after="0"/>
      </w:pPr>
      <w:r>
        <w:separator/>
      </w:r>
    </w:p>
  </w:footnote>
  <w:footnote w:type="continuationSeparator" w:id="0">
    <w:p w14:paraId="7F39D210" w14:textId="77777777" w:rsidR="006E1E02" w:rsidRDefault="006E1E02"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4C60D" w14:textId="77777777" w:rsidR="006145B9" w:rsidRDefault="006145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DF" w14:textId="7963AAF7" w:rsidR="00490BE5" w:rsidRDefault="006145B9"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V19.2.0 (2025-09)</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33DCA290" w:rsidR="00490BE5" w:rsidRDefault="00490BE5">
    <w:pPr>
      <w:pStyle w:val="Header"/>
    </w:pPr>
    <w:r>
      <w:t>Release 1</w:t>
    </w:r>
    <w:r w:rsidR="003710BC">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5BA6C" w14:textId="77777777" w:rsidR="006145B9" w:rsidRDefault="006145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6EE"/>
    <w:rsid w:val="00003E19"/>
    <w:rsid w:val="000069FF"/>
    <w:rsid w:val="00006BA8"/>
    <w:rsid w:val="00006DFE"/>
    <w:rsid w:val="00007240"/>
    <w:rsid w:val="0000774A"/>
    <w:rsid w:val="00007F8B"/>
    <w:rsid w:val="00010C6B"/>
    <w:rsid w:val="0001108D"/>
    <w:rsid w:val="000126DE"/>
    <w:rsid w:val="00012FD1"/>
    <w:rsid w:val="00014B54"/>
    <w:rsid w:val="00014B95"/>
    <w:rsid w:val="00015705"/>
    <w:rsid w:val="0002028D"/>
    <w:rsid w:val="00020467"/>
    <w:rsid w:val="00020569"/>
    <w:rsid w:val="000205FE"/>
    <w:rsid w:val="00020B64"/>
    <w:rsid w:val="0002108D"/>
    <w:rsid w:val="000231B5"/>
    <w:rsid w:val="00023734"/>
    <w:rsid w:val="000242E4"/>
    <w:rsid w:val="00024D21"/>
    <w:rsid w:val="00025C23"/>
    <w:rsid w:val="00026163"/>
    <w:rsid w:val="000276A8"/>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03E3"/>
    <w:rsid w:val="0005169C"/>
    <w:rsid w:val="00052005"/>
    <w:rsid w:val="000533C4"/>
    <w:rsid w:val="0005407D"/>
    <w:rsid w:val="00054E40"/>
    <w:rsid w:val="00054F4A"/>
    <w:rsid w:val="00055CA3"/>
    <w:rsid w:val="00056D35"/>
    <w:rsid w:val="00060BE6"/>
    <w:rsid w:val="00061253"/>
    <w:rsid w:val="00063283"/>
    <w:rsid w:val="0006387B"/>
    <w:rsid w:val="00070220"/>
    <w:rsid w:val="00070C06"/>
    <w:rsid w:val="00071586"/>
    <w:rsid w:val="0007168D"/>
    <w:rsid w:val="00072146"/>
    <w:rsid w:val="0007215B"/>
    <w:rsid w:val="00074037"/>
    <w:rsid w:val="00074E8D"/>
    <w:rsid w:val="00075ABD"/>
    <w:rsid w:val="00076F6D"/>
    <w:rsid w:val="00077738"/>
    <w:rsid w:val="00077B0F"/>
    <w:rsid w:val="00080182"/>
    <w:rsid w:val="000808F6"/>
    <w:rsid w:val="00080B4B"/>
    <w:rsid w:val="0008201D"/>
    <w:rsid w:val="0008217F"/>
    <w:rsid w:val="000824EA"/>
    <w:rsid w:val="0008289F"/>
    <w:rsid w:val="000833F4"/>
    <w:rsid w:val="000868D2"/>
    <w:rsid w:val="000868F8"/>
    <w:rsid w:val="00086DAD"/>
    <w:rsid w:val="00087E26"/>
    <w:rsid w:val="000908E9"/>
    <w:rsid w:val="00091095"/>
    <w:rsid w:val="000912AC"/>
    <w:rsid w:val="000921BD"/>
    <w:rsid w:val="00092441"/>
    <w:rsid w:val="000925BB"/>
    <w:rsid w:val="00093175"/>
    <w:rsid w:val="00094759"/>
    <w:rsid w:val="0009512F"/>
    <w:rsid w:val="00095750"/>
    <w:rsid w:val="00096966"/>
    <w:rsid w:val="00097CFC"/>
    <w:rsid w:val="000A0A5F"/>
    <w:rsid w:val="000A0CAD"/>
    <w:rsid w:val="000A0F42"/>
    <w:rsid w:val="000A1DD7"/>
    <w:rsid w:val="000A444E"/>
    <w:rsid w:val="000A4EA8"/>
    <w:rsid w:val="000A5E3C"/>
    <w:rsid w:val="000A6BE7"/>
    <w:rsid w:val="000A7C26"/>
    <w:rsid w:val="000B15E5"/>
    <w:rsid w:val="000B2077"/>
    <w:rsid w:val="000B20E2"/>
    <w:rsid w:val="000B2F12"/>
    <w:rsid w:val="000B3262"/>
    <w:rsid w:val="000B4F07"/>
    <w:rsid w:val="000B5C74"/>
    <w:rsid w:val="000C0C64"/>
    <w:rsid w:val="000C0D3B"/>
    <w:rsid w:val="000C2A88"/>
    <w:rsid w:val="000C357D"/>
    <w:rsid w:val="000C35A6"/>
    <w:rsid w:val="000C503D"/>
    <w:rsid w:val="000C5E2A"/>
    <w:rsid w:val="000C66B4"/>
    <w:rsid w:val="000C6708"/>
    <w:rsid w:val="000C749F"/>
    <w:rsid w:val="000C7503"/>
    <w:rsid w:val="000D0D60"/>
    <w:rsid w:val="000D2839"/>
    <w:rsid w:val="000D3028"/>
    <w:rsid w:val="000D418C"/>
    <w:rsid w:val="000D4CFA"/>
    <w:rsid w:val="000D74C0"/>
    <w:rsid w:val="000E06BC"/>
    <w:rsid w:val="000E08B6"/>
    <w:rsid w:val="000E1A68"/>
    <w:rsid w:val="000E2DEA"/>
    <w:rsid w:val="000E4227"/>
    <w:rsid w:val="000E42C5"/>
    <w:rsid w:val="000E7167"/>
    <w:rsid w:val="000E7241"/>
    <w:rsid w:val="000E77AF"/>
    <w:rsid w:val="000F1EA7"/>
    <w:rsid w:val="000F2762"/>
    <w:rsid w:val="000F2837"/>
    <w:rsid w:val="000F2E04"/>
    <w:rsid w:val="000F3335"/>
    <w:rsid w:val="000F4048"/>
    <w:rsid w:val="000F4580"/>
    <w:rsid w:val="000F50D8"/>
    <w:rsid w:val="000F5872"/>
    <w:rsid w:val="000F5F6F"/>
    <w:rsid w:val="001007F9"/>
    <w:rsid w:val="00101482"/>
    <w:rsid w:val="00104BDD"/>
    <w:rsid w:val="00105512"/>
    <w:rsid w:val="001063F0"/>
    <w:rsid w:val="0010654D"/>
    <w:rsid w:val="00106D28"/>
    <w:rsid w:val="0010789D"/>
    <w:rsid w:val="00107C8E"/>
    <w:rsid w:val="001114E8"/>
    <w:rsid w:val="00112891"/>
    <w:rsid w:val="0011429B"/>
    <w:rsid w:val="0011498E"/>
    <w:rsid w:val="00116D60"/>
    <w:rsid w:val="00117645"/>
    <w:rsid w:val="00117668"/>
    <w:rsid w:val="001178EE"/>
    <w:rsid w:val="0011797C"/>
    <w:rsid w:val="0012056D"/>
    <w:rsid w:val="00120BC5"/>
    <w:rsid w:val="00120C19"/>
    <w:rsid w:val="001215ED"/>
    <w:rsid w:val="001219F0"/>
    <w:rsid w:val="00123273"/>
    <w:rsid w:val="001263EA"/>
    <w:rsid w:val="001268B4"/>
    <w:rsid w:val="00127031"/>
    <w:rsid w:val="00130257"/>
    <w:rsid w:val="00131238"/>
    <w:rsid w:val="00131443"/>
    <w:rsid w:val="00132879"/>
    <w:rsid w:val="00133C39"/>
    <w:rsid w:val="0013419B"/>
    <w:rsid w:val="00136957"/>
    <w:rsid w:val="00136EA2"/>
    <w:rsid w:val="001409EB"/>
    <w:rsid w:val="00140B00"/>
    <w:rsid w:val="00141B41"/>
    <w:rsid w:val="00143242"/>
    <w:rsid w:val="00143578"/>
    <w:rsid w:val="001443D4"/>
    <w:rsid w:val="00145B3F"/>
    <w:rsid w:val="00146815"/>
    <w:rsid w:val="001477D1"/>
    <w:rsid w:val="00147C80"/>
    <w:rsid w:val="00152337"/>
    <w:rsid w:val="001524F3"/>
    <w:rsid w:val="00152CAC"/>
    <w:rsid w:val="00153F82"/>
    <w:rsid w:val="00154229"/>
    <w:rsid w:val="001548BF"/>
    <w:rsid w:val="00157C1F"/>
    <w:rsid w:val="0016052D"/>
    <w:rsid w:val="001641D2"/>
    <w:rsid w:val="00165FD9"/>
    <w:rsid w:val="001673F5"/>
    <w:rsid w:val="00167CDA"/>
    <w:rsid w:val="00170257"/>
    <w:rsid w:val="0017129C"/>
    <w:rsid w:val="00171653"/>
    <w:rsid w:val="00171C5A"/>
    <w:rsid w:val="00172B8D"/>
    <w:rsid w:val="00172D77"/>
    <w:rsid w:val="00173599"/>
    <w:rsid w:val="0017636F"/>
    <w:rsid w:val="00176EC7"/>
    <w:rsid w:val="0017700C"/>
    <w:rsid w:val="001803AC"/>
    <w:rsid w:val="00180CEF"/>
    <w:rsid w:val="00181188"/>
    <w:rsid w:val="0018150C"/>
    <w:rsid w:val="00182FE8"/>
    <w:rsid w:val="00184768"/>
    <w:rsid w:val="00186E29"/>
    <w:rsid w:val="00187861"/>
    <w:rsid w:val="00190031"/>
    <w:rsid w:val="001901CF"/>
    <w:rsid w:val="00190815"/>
    <w:rsid w:val="00190E66"/>
    <w:rsid w:val="0019149E"/>
    <w:rsid w:val="0019152E"/>
    <w:rsid w:val="00191BA5"/>
    <w:rsid w:val="00191E2B"/>
    <w:rsid w:val="00193BC7"/>
    <w:rsid w:val="00194094"/>
    <w:rsid w:val="00194317"/>
    <w:rsid w:val="001951AE"/>
    <w:rsid w:val="00195730"/>
    <w:rsid w:val="0019794D"/>
    <w:rsid w:val="001A0904"/>
    <w:rsid w:val="001A29F4"/>
    <w:rsid w:val="001A2CDE"/>
    <w:rsid w:val="001A33D0"/>
    <w:rsid w:val="001A3CCF"/>
    <w:rsid w:val="001A46E3"/>
    <w:rsid w:val="001A50D8"/>
    <w:rsid w:val="001A5F6D"/>
    <w:rsid w:val="001A6BD5"/>
    <w:rsid w:val="001A75AD"/>
    <w:rsid w:val="001B0350"/>
    <w:rsid w:val="001B1087"/>
    <w:rsid w:val="001B16D0"/>
    <w:rsid w:val="001B287B"/>
    <w:rsid w:val="001B2D94"/>
    <w:rsid w:val="001B3123"/>
    <w:rsid w:val="001B5840"/>
    <w:rsid w:val="001B5F01"/>
    <w:rsid w:val="001B6430"/>
    <w:rsid w:val="001C0171"/>
    <w:rsid w:val="001C03B7"/>
    <w:rsid w:val="001C1583"/>
    <w:rsid w:val="001C2050"/>
    <w:rsid w:val="001C2068"/>
    <w:rsid w:val="001C319E"/>
    <w:rsid w:val="001C38B1"/>
    <w:rsid w:val="001C4290"/>
    <w:rsid w:val="001C4725"/>
    <w:rsid w:val="001C4D44"/>
    <w:rsid w:val="001D3196"/>
    <w:rsid w:val="001D3920"/>
    <w:rsid w:val="001D6237"/>
    <w:rsid w:val="001E1351"/>
    <w:rsid w:val="001E2321"/>
    <w:rsid w:val="001E274B"/>
    <w:rsid w:val="001E2F1E"/>
    <w:rsid w:val="001E3109"/>
    <w:rsid w:val="001E4C06"/>
    <w:rsid w:val="001E5215"/>
    <w:rsid w:val="001E5481"/>
    <w:rsid w:val="001F052E"/>
    <w:rsid w:val="001F0B3A"/>
    <w:rsid w:val="001F130E"/>
    <w:rsid w:val="001F2BCD"/>
    <w:rsid w:val="001F2D39"/>
    <w:rsid w:val="001F2E64"/>
    <w:rsid w:val="001F45A0"/>
    <w:rsid w:val="001F588D"/>
    <w:rsid w:val="001F6910"/>
    <w:rsid w:val="002015ED"/>
    <w:rsid w:val="002022E1"/>
    <w:rsid w:val="002043F3"/>
    <w:rsid w:val="0020525D"/>
    <w:rsid w:val="00205AF8"/>
    <w:rsid w:val="0020648B"/>
    <w:rsid w:val="002100E9"/>
    <w:rsid w:val="00211908"/>
    <w:rsid w:val="002123C1"/>
    <w:rsid w:val="002140D4"/>
    <w:rsid w:val="00214438"/>
    <w:rsid w:val="00214707"/>
    <w:rsid w:val="00216952"/>
    <w:rsid w:val="00216A52"/>
    <w:rsid w:val="002207DD"/>
    <w:rsid w:val="00221A46"/>
    <w:rsid w:val="00221DC9"/>
    <w:rsid w:val="00222A7B"/>
    <w:rsid w:val="00223145"/>
    <w:rsid w:val="0022388B"/>
    <w:rsid w:val="00223E91"/>
    <w:rsid w:val="00224B06"/>
    <w:rsid w:val="00224D59"/>
    <w:rsid w:val="00224F1F"/>
    <w:rsid w:val="00225CFC"/>
    <w:rsid w:val="002271C6"/>
    <w:rsid w:val="0023013D"/>
    <w:rsid w:val="002307F1"/>
    <w:rsid w:val="00230E6E"/>
    <w:rsid w:val="0023118D"/>
    <w:rsid w:val="002319B4"/>
    <w:rsid w:val="002320BB"/>
    <w:rsid w:val="00232806"/>
    <w:rsid w:val="00234399"/>
    <w:rsid w:val="00234976"/>
    <w:rsid w:val="00237636"/>
    <w:rsid w:val="002379A0"/>
    <w:rsid w:val="00237C35"/>
    <w:rsid w:val="00240107"/>
    <w:rsid w:val="002428DA"/>
    <w:rsid w:val="00242D0B"/>
    <w:rsid w:val="00243467"/>
    <w:rsid w:val="00243913"/>
    <w:rsid w:val="002447D5"/>
    <w:rsid w:val="00244C77"/>
    <w:rsid w:val="00250027"/>
    <w:rsid w:val="002522DF"/>
    <w:rsid w:val="00253B01"/>
    <w:rsid w:val="002556F8"/>
    <w:rsid w:val="00256D40"/>
    <w:rsid w:val="00257A39"/>
    <w:rsid w:val="0026000C"/>
    <w:rsid w:val="00260AEE"/>
    <w:rsid w:val="002614FD"/>
    <w:rsid w:val="00262038"/>
    <w:rsid w:val="0026291D"/>
    <w:rsid w:val="00263ADE"/>
    <w:rsid w:val="00263C63"/>
    <w:rsid w:val="00264658"/>
    <w:rsid w:val="00264A43"/>
    <w:rsid w:val="002663BF"/>
    <w:rsid w:val="0026699D"/>
    <w:rsid w:val="00270133"/>
    <w:rsid w:val="00270642"/>
    <w:rsid w:val="002706A1"/>
    <w:rsid w:val="002710EB"/>
    <w:rsid w:val="002747C8"/>
    <w:rsid w:val="0027490E"/>
    <w:rsid w:val="00274A0D"/>
    <w:rsid w:val="00274E48"/>
    <w:rsid w:val="00276E96"/>
    <w:rsid w:val="00276F9E"/>
    <w:rsid w:val="002800AB"/>
    <w:rsid w:val="002807F4"/>
    <w:rsid w:val="00281FE2"/>
    <w:rsid w:val="00282F74"/>
    <w:rsid w:val="00284344"/>
    <w:rsid w:val="002853EA"/>
    <w:rsid w:val="002866CA"/>
    <w:rsid w:val="00286761"/>
    <w:rsid w:val="0029160A"/>
    <w:rsid w:val="0029197A"/>
    <w:rsid w:val="00291A04"/>
    <w:rsid w:val="00292C50"/>
    <w:rsid w:val="00293358"/>
    <w:rsid w:val="00294593"/>
    <w:rsid w:val="00294E7D"/>
    <w:rsid w:val="00296196"/>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0F8"/>
    <w:rsid w:val="002B12AB"/>
    <w:rsid w:val="002B2535"/>
    <w:rsid w:val="002B3477"/>
    <w:rsid w:val="002B392C"/>
    <w:rsid w:val="002B4304"/>
    <w:rsid w:val="002B6400"/>
    <w:rsid w:val="002B7656"/>
    <w:rsid w:val="002B778E"/>
    <w:rsid w:val="002B7D5A"/>
    <w:rsid w:val="002C00D0"/>
    <w:rsid w:val="002C0B49"/>
    <w:rsid w:val="002C1249"/>
    <w:rsid w:val="002C20AF"/>
    <w:rsid w:val="002C297E"/>
    <w:rsid w:val="002C387C"/>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1D45"/>
    <w:rsid w:val="002E3182"/>
    <w:rsid w:val="002E3E76"/>
    <w:rsid w:val="002E48DA"/>
    <w:rsid w:val="002E7DBE"/>
    <w:rsid w:val="002F1346"/>
    <w:rsid w:val="002F1E4D"/>
    <w:rsid w:val="002F41F5"/>
    <w:rsid w:val="002F4358"/>
    <w:rsid w:val="002F45DA"/>
    <w:rsid w:val="002F5718"/>
    <w:rsid w:val="002F65CF"/>
    <w:rsid w:val="003003A1"/>
    <w:rsid w:val="00300B35"/>
    <w:rsid w:val="003017C5"/>
    <w:rsid w:val="00302257"/>
    <w:rsid w:val="003030E3"/>
    <w:rsid w:val="00304625"/>
    <w:rsid w:val="003067B7"/>
    <w:rsid w:val="00306AA2"/>
    <w:rsid w:val="00307358"/>
    <w:rsid w:val="00307524"/>
    <w:rsid w:val="00307FC8"/>
    <w:rsid w:val="00310F7A"/>
    <w:rsid w:val="00311E72"/>
    <w:rsid w:val="00312688"/>
    <w:rsid w:val="003133F3"/>
    <w:rsid w:val="00313861"/>
    <w:rsid w:val="00315382"/>
    <w:rsid w:val="003158DD"/>
    <w:rsid w:val="00317787"/>
    <w:rsid w:val="003203F5"/>
    <w:rsid w:val="00321A55"/>
    <w:rsid w:val="00322779"/>
    <w:rsid w:val="0032343F"/>
    <w:rsid w:val="00325516"/>
    <w:rsid w:val="00325662"/>
    <w:rsid w:val="0032584F"/>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6D6"/>
    <w:rsid w:val="003519AF"/>
    <w:rsid w:val="00353E9B"/>
    <w:rsid w:val="0035409B"/>
    <w:rsid w:val="0035442D"/>
    <w:rsid w:val="003556AA"/>
    <w:rsid w:val="00356613"/>
    <w:rsid w:val="00356E26"/>
    <w:rsid w:val="00357859"/>
    <w:rsid w:val="00357A25"/>
    <w:rsid w:val="00357ED3"/>
    <w:rsid w:val="003603A0"/>
    <w:rsid w:val="00361B1D"/>
    <w:rsid w:val="00362600"/>
    <w:rsid w:val="00362AFB"/>
    <w:rsid w:val="00362C6C"/>
    <w:rsid w:val="00363353"/>
    <w:rsid w:val="00364F29"/>
    <w:rsid w:val="00367DBE"/>
    <w:rsid w:val="00370144"/>
    <w:rsid w:val="003705F5"/>
    <w:rsid w:val="003710BC"/>
    <w:rsid w:val="00372F78"/>
    <w:rsid w:val="0037435B"/>
    <w:rsid w:val="0037670E"/>
    <w:rsid w:val="003800B4"/>
    <w:rsid w:val="003803F0"/>
    <w:rsid w:val="00381581"/>
    <w:rsid w:val="00382910"/>
    <w:rsid w:val="00384503"/>
    <w:rsid w:val="00385F84"/>
    <w:rsid w:val="00386EFC"/>
    <w:rsid w:val="00390B49"/>
    <w:rsid w:val="00391EE3"/>
    <w:rsid w:val="003929D7"/>
    <w:rsid w:val="00392ACE"/>
    <w:rsid w:val="003933B0"/>
    <w:rsid w:val="003943C3"/>
    <w:rsid w:val="003950A0"/>
    <w:rsid w:val="003961F6"/>
    <w:rsid w:val="00396265"/>
    <w:rsid w:val="003978A9"/>
    <w:rsid w:val="00397AF9"/>
    <w:rsid w:val="00397BCB"/>
    <w:rsid w:val="003A10B1"/>
    <w:rsid w:val="003A180E"/>
    <w:rsid w:val="003A183E"/>
    <w:rsid w:val="003A21CA"/>
    <w:rsid w:val="003A422A"/>
    <w:rsid w:val="003A48AB"/>
    <w:rsid w:val="003A4D08"/>
    <w:rsid w:val="003A69C0"/>
    <w:rsid w:val="003A7329"/>
    <w:rsid w:val="003B0738"/>
    <w:rsid w:val="003B0A20"/>
    <w:rsid w:val="003B0FE0"/>
    <w:rsid w:val="003B18DF"/>
    <w:rsid w:val="003B19BF"/>
    <w:rsid w:val="003B1BB2"/>
    <w:rsid w:val="003B1EF5"/>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D6CB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2AE4"/>
    <w:rsid w:val="004131E3"/>
    <w:rsid w:val="00413C5D"/>
    <w:rsid w:val="00414F22"/>
    <w:rsid w:val="00416B0F"/>
    <w:rsid w:val="00417749"/>
    <w:rsid w:val="0042342A"/>
    <w:rsid w:val="00423FC7"/>
    <w:rsid w:val="004240CF"/>
    <w:rsid w:val="0042443A"/>
    <w:rsid w:val="00425768"/>
    <w:rsid w:val="00426A3C"/>
    <w:rsid w:val="00427370"/>
    <w:rsid w:val="00427DEF"/>
    <w:rsid w:val="0043093E"/>
    <w:rsid w:val="00430CF0"/>
    <w:rsid w:val="0043174F"/>
    <w:rsid w:val="0043199F"/>
    <w:rsid w:val="00434A42"/>
    <w:rsid w:val="00435531"/>
    <w:rsid w:val="00436604"/>
    <w:rsid w:val="0043669B"/>
    <w:rsid w:val="0043722A"/>
    <w:rsid w:val="0044049F"/>
    <w:rsid w:val="00442193"/>
    <w:rsid w:val="00444D41"/>
    <w:rsid w:val="00446CFE"/>
    <w:rsid w:val="00447F69"/>
    <w:rsid w:val="0045139A"/>
    <w:rsid w:val="004528FD"/>
    <w:rsid w:val="00452F1F"/>
    <w:rsid w:val="004534FF"/>
    <w:rsid w:val="00453A13"/>
    <w:rsid w:val="00454CD2"/>
    <w:rsid w:val="00455AA0"/>
    <w:rsid w:val="00455CF7"/>
    <w:rsid w:val="0046041A"/>
    <w:rsid w:val="00460BD3"/>
    <w:rsid w:val="0046377D"/>
    <w:rsid w:val="00464A12"/>
    <w:rsid w:val="00464F57"/>
    <w:rsid w:val="00465A8F"/>
    <w:rsid w:val="00466D3F"/>
    <w:rsid w:val="0046710A"/>
    <w:rsid w:val="00467985"/>
    <w:rsid w:val="00471699"/>
    <w:rsid w:val="00471AAE"/>
    <w:rsid w:val="00472BCE"/>
    <w:rsid w:val="00473583"/>
    <w:rsid w:val="004738E9"/>
    <w:rsid w:val="00474988"/>
    <w:rsid w:val="00477C99"/>
    <w:rsid w:val="00477D30"/>
    <w:rsid w:val="004823E8"/>
    <w:rsid w:val="00483718"/>
    <w:rsid w:val="004843A0"/>
    <w:rsid w:val="004843E7"/>
    <w:rsid w:val="004846DB"/>
    <w:rsid w:val="00484EC4"/>
    <w:rsid w:val="004855B3"/>
    <w:rsid w:val="00486893"/>
    <w:rsid w:val="0048742F"/>
    <w:rsid w:val="00490640"/>
    <w:rsid w:val="004906DF"/>
    <w:rsid w:val="00490909"/>
    <w:rsid w:val="00490BE5"/>
    <w:rsid w:val="004921AC"/>
    <w:rsid w:val="00493C25"/>
    <w:rsid w:val="00493D68"/>
    <w:rsid w:val="00493E71"/>
    <w:rsid w:val="00494308"/>
    <w:rsid w:val="00494DC0"/>
    <w:rsid w:val="00495729"/>
    <w:rsid w:val="0049578F"/>
    <w:rsid w:val="00495D84"/>
    <w:rsid w:val="00495DC4"/>
    <w:rsid w:val="00495DD5"/>
    <w:rsid w:val="004978AF"/>
    <w:rsid w:val="004A0845"/>
    <w:rsid w:val="004A09B7"/>
    <w:rsid w:val="004A0DA4"/>
    <w:rsid w:val="004A2DD2"/>
    <w:rsid w:val="004A39D5"/>
    <w:rsid w:val="004A3D20"/>
    <w:rsid w:val="004A6FA4"/>
    <w:rsid w:val="004A708F"/>
    <w:rsid w:val="004A791E"/>
    <w:rsid w:val="004B0C93"/>
    <w:rsid w:val="004B170F"/>
    <w:rsid w:val="004B198F"/>
    <w:rsid w:val="004B44FC"/>
    <w:rsid w:val="004B47DF"/>
    <w:rsid w:val="004B6867"/>
    <w:rsid w:val="004B6B46"/>
    <w:rsid w:val="004B758C"/>
    <w:rsid w:val="004B76EB"/>
    <w:rsid w:val="004C00B0"/>
    <w:rsid w:val="004C0931"/>
    <w:rsid w:val="004C1D76"/>
    <w:rsid w:val="004C2AC5"/>
    <w:rsid w:val="004C3514"/>
    <w:rsid w:val="004C36BB"/>
    <w:rsid w:val="004C44A1"/>
    <w:rsid w:val="004C46D6"/>
    <w:rsid w:val="004C5199"/>
    <w:rsid w:val="004C6213"/>
    <w:rsid w:val="004C6588"/>
    <w:rsid w:val="004C79B1"/>
    <w:rsid w:val="004D1282"/>
    <w:rsid w:val="004D2C1A"/>
    <w:rsid w:val="004D3202"/>
    <w:rsid w:val="004D445A"/>
    <w:rsid w:val="004D6056"/>
    <w:rsid w:val="004D6329"/>
    <w:rsid w:val="004D69DB"/>
    <w:rsid w:val="004E0049"/>
    <w:rsid w:val="004E2579"/>
    <w:rsid w:val="004E37D6"/>
    <w:rsid w:val="004E4783"/>
    <w:rsid w:val="004E5095"/>
    <w:rsid w:val="004E594B"/>
    <w:rsid w:val="004E6C88"/>
    <w:rsid w:val="004E73FA"/>
    <w:rsid w:val="004E74BE"/>
    <w:rsid w:val="004E7BC9"/>
    <w:rsid w:val="004F1A86"/>
    <w:rsid w:val="004F1C14"/>
    <w:rsid w:val="004F1DC1"/>
    <w:rsid w:val="004F20A5"/>
    <w:rsid w:val="004F2CD5"/>
    <w:rsid w:val="004F2EDE"/>
    <w:rsid w:val="004F312E"/>
    <w:rsid w:val="004F3927"/>
    <w:rsid w:val="004F3AF0"/>
    <w:rsid w:val="004F3DC2"/>
    <w:rsid w:val="004F45AF"/>
    <w:rsid w:val="004F4705"/>
    <w:rsid w:val="004F5253"/>
    <w:rsid w:val="004F5AD6"/>
    <w:rsid w:val="004F5B12"/>
    <w:rsid w:val="004F5BCE"/>
    <w:rsid w:val="004F66BF"/>
    <w:rsid w:val="004F6FFF"/>
    <w:rsid w:val="004F74C5"/>
    <w:rsid w:val="004F78FC"/>
    <w:rsid w:val="004F7B00"/>
    <w:rsid w:val="005003B9"/>
    <w:rsid w:val="00500CAB"/>
    <w:rsid w:val="0050554C"/>
    <w:rsid w:val="0050729B"/>
    <w:rsid w:val="00507396"/>
    <w:rsid w:val="005076EC"/>
    <w:rsid w:val="005113CF"/>
    <w:rsid w:val="005128A6"/>
    <w:rsid w:val="005128C4"/>
    <w:rsid w:val="00512D68"/>
    <w:rsid w:val="00514AA1"/>
    <w:rsid w:val="005167A5"/>
    <w:rsid w:val="00517684"/>
    <w:rsid w:val="00517742"/>
    <w:rsid w:val="00517F48"/>
    <w:rsid w:val="0052544F"/>
    <w:rsid w:val="005255C1"/>
    <w:rsid w:val="00525D12"/>
    <w:rsid w:val="00526653"/>
    <w:rsid w:val="00526EF5"/>
    <w:rsid w:val="00527667"/>
    <w:rsid w:val="00527B9F"/>
    <w:rsid w:val="0053133F"/>
    <w:rsid w:val="00532355"/>
    <w:rsid w:val="00532475"/>
    <w:rsid w:val="00532BDB"/>
    <w:rsid w:val="005335A6"/>
    <w:rsid w:val="005337CC"/>
    <w:rsid w:val="00533BDC"/>
    <w:rsid w:val="00534206"/>
    <w:rsid w:val="00534B84"/>
    <w:rsid w:val="00535B4E"/>
    <w:rsid w:val="0053709A"/>
    <w:rsid w:val="00537815"/>
    <w:rsid w:val="00540DD6"/>
    <w:rsid w:val="00540F66"/>
    <w:rsid w:val="0054134E"/>
    <w:rsid w:val="00541C04"/>
    <w:rsid w:val="00542E0F"/>
    <w:rsid w:val="00546100"/>
    <w:rsid w:val="00547603"/>
    <w:rsid w:val="0055043C"/>
    <w:rsid w:val="00550705"/>
    <w:rsid w:val="0055106E"/>
    <w:rsid w:val="0055188A"/>
    <w:rsid w:val="00551BD4"/>
    <w:rsid w:val="00551BDC"/>
    <w:rsid w:val="00552766"/>
    <w:rsid w:val="005529FB"/>
    <w:rsid w:val="00553FD1"/>
    <w:rsid w:val="00554AD7"/>
    <w:rsid w:val="005559F3"/>
    <w:rsid w:val="00555E00"/>
    <w:rsid w:val="0055689E"/>
    <w:rsid w:val="005569B3"/>
    <w:rsid w:val="00556A05"/>
    <w:rsid w:val="0055739C"/>
    <w:rsid w:val="00563C9B"/>
    <w:rsid w:val="00566C7D"/>
    <w:rsid w:val="005709A5"/>
    <w:rsid w:val="00570EE3"/>
    <w:rsid w:val="00571180"/>
    <w:rsid w:val="00572980"/>
    <w:rsid w:val="0057445D"/>
    <w:rsid w:val="005745DB"/>
    <w:rsid w:val="0057493B"/>
    <w:rsid w:val="00576446"/>
    <w:rsid w:val="00576CB0"/>
    <w:rsid w:val="0057738A"/>
    <w:rsid w:val="00577AC8"/>
    <w:rsid w:val="005800D3"/>
    <w:rsid w:val="005806E2"/>
    <w:rsid w:val="0058259C"/>
    <w:rsid w:val="005836DA"/>
    <w:rsid w:val="00583A96"/>
    <w:rsid w:val="00584488"/>
    <w:rsid w:val="00585757"/>
    <w:rsid w:val="005861F4"/>
    <w:rsid w:val="00586B79"/>
    <w:rsid w:val="00587796"/>
    <w:rsid w:val="00587EC4"/>
    <w:rsid w:val="00590840"/>
    <w:rsid w:val="005909BB"/>
    <w:rsid w:val="005911C9"/>
    <w:rsid w:val="005919E5"/>
    <w:rsid w:val="00592024"/>
    <w:rsid w:val="0059404A"/>
    <w:rsid w:val="00595BDD"/>
    <w:rsid w:val="0059707F"/>
    <w:rsid w:val="00597ACB"/>
    <w:rsid w:val="005A0230"/>
    <w:rsid w:val="005A04AA"/>
    <w:rsid w:val="005A127A"/>
    <w:rsid w:val="005A1FD4"/>
    <w:rsid w:val="005A323C"/>
    <w:rsid w:val="005A33E3"/>
    <w:rsid w:val="005A5F7B"/>
    <w:rsid w:val="005A752A"/>
    <w:rsid w:val="005B0077"/>
    <w:rsid w:val="005B0609"/>
    <w:rsid w:val="005B1F80"/>
    <w:rsid w:val="005B2419"/>
    <w:rsid w:val="005B2E4D"/>
    <w:rsid w:val="005B3DF5"/>
    <w:rsid w:val="005B424F"/>
    <w:rsid w:val="005B5446"/>
    <w:rsid w:val="005B60F3"/>
    <w:rsid w:val="005B7CAE"/>
    <w:rsid w:val="005B7EE3"/>
    <w:rsid w:val="005C04EF"/>
    <w:rsid w:val="005C0B85"/>
    <w:rsid w:val="005C0C78"/>
    <w:rsid w:val="005C1213"/>
    <w:rsid w:val="005C1609"/>
    <w:rsid w:val="005C20F1"/>
    <w:rsid w:val="005C2367"/>
    <w:rsid w:val="005C3554"/>
    <w:rsid w:val="005C3ADD"/>
    <w:rsid w:val="005C69AA"/>
    <w:rsid w:val="005C6F95"/>
    <w:rsid w:val="005C709A"/>
    <w:rsid w:val="005C76F3"/>
    <w:rsid w:val="005D0D1A"/>
    <w:rsid w:val="005D1EF5"/>
    <w:rsid w:val="005D4B5F"/>
    <w:rsid w:val="005D5516"/>
    <w:rsid w:val="005D6901"/>
    <w:rsid w:val="005D73AE"/>
    <w:rsid w:val="005D7911"/>
    <w:rsid w:val="005E031E"/>
    <w:rsid w:val="005E1131"/>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0975"/>
    <w:rsid w:val="00601391"/>
    <w:rsid w:val="006044C9"/>
    <w:rsid w:val="006048AE"/>
    <w:rsid w:val="0060684E"/>
    <w:rsid w:val="0061019F"/>
    <w:rsid w:val="00610587"/>
    <w:rsid w:val="00610D90"/>
    <w:rsid w:val="00611073"/>
    <w:rsid w:val="0061214D"/>
    <w:rsid w:val="00612A89"/>
    <w:rsid w:val="00612B61"/>
    <w:rsid w:val="00612D75"/>
    <w:rsid w:val="006145B9"/>
    <w:rsid w:val="0061515F"/>
    <w:rsid w:val="00615AC5"/>
    <w:rsid w:val="006162C9"/>
    <w:rsid w:val="00616D70"/>
    <w:rsid w:val="00620B21"/>
    <w:rsid w:val="00620FAB"/>
    <w:rsid w:val="00621AC9"/>
    <w:rsid w:val="00621FF8"/>
    <w:rsid w:val="006222A0"/>
    <w:rsid w:val="0062409A"/>
    <w:rsid w:val="00627AFD"/>
    <w:rsid w:val="00630099"/>
    <w:rsid w:val="00632A84"/>
    <w:rsid w:val="0063458E"/>
    <w:rsid w:val="00637644"/>
    <w:rsid w:val="006378D4"/>
    <w:rsid w:val="0064097C"/>
    <w:rsid w:val="00641ECE"/>
    <w:rsid w:val="00643755"/>
    <w:rsid w:val="00643AC3"/>
    <w:rsid w:val="00643F3A"/>
    <w:rsid w:val="00644106"/>
    <w:rsid w:val="00644AA8"/>
    <w:rsid w:val="00645B5D"/>
    <w:rsid w:val="006467C2"/>
    <w:rsid w:val="00646C03"/>
    <w:rsid w:val="00647E77"/>
    <w:rsid w:val="006509D9"/>
    <w:rsid w:val="006510D8"/>
    <w:rsid w:val="0065149A"/>
    <w:rsid w:val="006517D7"/>
    <w:rsid w:val="006517FD"/>
    <w:rsid w:val="00652F82"/>
    <w:rsid w:val="006531E8"/>
    <w:rsid w:val="00653859"/>
    <w:rsid w:val="00655E31"/>
    <w:rsid w:val="0065603D"/>
    <w:rsid w:val="00660B61"/>
    <w:rsid w:val="00661188"/>
    <w:rsid w:val="00662D9C"/>
    <w:rsid w:val="006635FE"/>
    <w:rsid w:val="00663800"/>
    <w:rsid w:val="00664591"/>
    <w:rsid w:val="00664605"/>
    <w:rsid w:val="006663AB"/>
    <w:rsid w:val="00666440"/>
    <w:rsid w:val="00667216"/>
    <w:rsid w:val="006672E9"/>
    <w:rsid w:val="00667DA0"/>
    <w:rsid w:val="006706DE"/>
    <w:rsid w:val="00670A4E"/>
    <w:rsid w:val="00671922"/>
    <w:rsid w:val="00672A00"/>
    <w:rsid w:val="00673C62"/>
    <w:rsid w:val="006750C1"/>
    <w:rsid w:val="006766F2"/>
    <w:rsid w:val="00680DFA"/>
    <w:rsid w:val="00682750"/>
    <w:rsid w:val="00682B11"/>
    <w:rsid w:val="00683475"/>
    <w:rsid w:val="00683AA2"/>
    <w:rsid w:val="0068493B"/>
    <w:rsid w:val="00684C33"/>
    <w:rsid w:val="006858C6"/>
    <w:rsid w:val="006859A8"/>
    <w:rsid w:val="00685AAF"/>
    <w:rsid w:val="0068676A"/>
    <w:rsid w:val="00691C66"/>
    <w:rsid w:val="00693D98"/>
    <w:rsid w:val="00693DD4"/>
    <w:rsid w:val="006942F7"/>
    <w:rsid w:val="006944AB"/>
    <w:rsid w:val="0069460B"/>
    <w:rsid w:val="00694C9A"/>
    <w:rsid w:val="00694FE5"/>
    <w:rsid w:val="0069681F"/>
    <w:rsid w:val="00696F84"/>
    <w:rsid w:val="0069712E"/>
    <w:rsid w:val="0069772C"/>
    <w:rsid w:val="00697819"/>
    <w:rsid w:val="006A00FD"/>
    <w:rsid w:val="006A25E3"/>
    <w:rsid w:val="006A2827"/>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4ED"/>
    <w:rsid w:val="006C2B1B"/>
    <w:rsid w:val="006C33E9"/>
    <w:rsid w:val="006C3545"/>
    <w:rsid w:val="006C4352"/>
    <w:rsid w:val="006C5F25"/>
    <w:rsid w:val="006C6041"/>
    <w:rsid w:val="006C699E"/>
    <w:rsid w:val="006D1674"/>
    <w:rsid w:val="006D2EAD"/>
    <w:rsid w:val="006D38C6"/>
    <w:rsid w:val="006D3C8F"/>
    <w:rsid w:val="006D4A2F"/>
    <w:rsid w:val="006D4BD0"/>
    <w:rsid w:val="006D564F"/>
    <w:rsid w:val="006D5A0F"/>
    <w:rsid w:val="006D619F"/>
    <w:rsid w:val="006D662F"/>
    <w:rsid w:val="006D6D73"/>
    <w:rsid w:val="006E0A38"/>
    <w:rsid w:val="006E1E02"/>
    <w:rsid w:val="006E2D02"/>
    <w:rsid w:val="006E2DFC"/>
    <w:rsid w:val="006E34C2"/>
    <w:rsid w:val="006E35BC"/>
    <w:rsid w:val="006E4172"/>
    <w:rsid w:val="006E454B"/>
    <w:rsid w:val="006E5D5E"/>
    <w:rsid w:val="006E6143"/>
    <w:rsid w:val="006F1F84"/>
    <w:rsid w:val="006F2F1C"/>
    <w:rsid w:val="006F2F84"/>
    <w:rsid w:val="006F3541"/>
    <w:rsid w:val="006F3EEF"/>
    <w:rsid w:val="006F4D85"/>
    <w:rsid w:val="006F4FEC"/>
    <w:rsid w:val="006F55F8"/>
    <w:rsid w:val="006F6F64"/>
    <w:rsid w:val="007027B5"/>
    <w:rsid w:val="00703F56"/>
    <w:rsid w:val="00703FE7"/>
    <w:rsid w:val="00705EF2"/>
    <w:rsid w:val="007072C3"/>
    <w:rsid w:val="007117F4"/>
    <w:rsid w:val="00712321"/>
    <w:rsid w:val="00712941"/>
    <w:rsid w:val="00714300"/>
    <w:rsid w:val="00715FDA"/>
    <w:rsid w:val="007171A0"/>
    <w:rsid w:val="00720658"/>
    <w:rsid w:val="007238C4"/>
    <w:rsid w:val="00723BD3"/>
    <w:rsid w:val="0072506A"/>
    <w:rsid w:val="0072510E"/>
    <w:rsid w:val="007251AD"/>
    <w:rsid w:val="007255B3"/>
    <w:rsid w:val="00725F3C"/>
    <w:rsid w:val="007263D2"/>
    <w:rsid w:val="007264F2"/>
    <w:rsid w:val="0072699E"/>
    <w:rsid w:val="00726C5E"/>
    <w:rsid w:val="00726F3F"/>
    <w:rsid w:val="00727B3D"/>
    <w:rsid w:val="00727CA1"/>
    <w:rsid w:val="007307B0"/>
    <w:rsid w:val="00730DAD"/>
    <w:rsid w:val="0073198C"/>
    <w:rsid w:val="007325CF"/>
    <w:rsid w:val="007331CA"/>
    <w:rsid w:val="0073332F"/>
    <w:rsid w:val="007336FB"/>
    <w:rsid w:val="007353E5"/>
    <w:rsid w:val="00737F78"/>
    <w:rsid w:val="00741534"/>
    <w:rsid w:val="0074394F"/>
    <w:rsid w:val="00743BC6"/>
    <w:rsid w:val="00743F70"/>
    <w:rsid w:val="00744EFD"/>
    <w:rsid w:val="007468D2"/>
    <w:rsid w:val="007471E1"/>
    <w:rsid w:val="00750952"/>
    <w:rsid w:val="00751237"/>
    <w:rsid w:val="007519F3"/>
    <w:rsid w:val="00751C12"/>
    <w:rsid w:val="007521AC"/>
    <w:rsid w:val="00752583"/>
    <w:rsid w:val="007543CD"/>
    <w:rsid w:val="00754C15"/>
    <w:rsid w:val="007559C7"/>
    <w:rsid w:val="00757721"/>
    <w:rsid w:val="007604D6"/>
    <w:rsid w:val="007620AE"/>
    <w:rsid w:val="00763BF8"/>
    <w:rsid w:val="00764B25"/>
    <w:rsid w:val="00764D65"/>
    <w:rsid w:val="00765563"/>
    <w:rsid w:val="00765754"/>
    <w:rsid w:val="00767FED"/>
    <w:rsid w:val="0077070E"/>
    <w:rsid w:val="00770CC5"/>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1FF2"/>
    <w:rsid w:val="00782822"/>
    <w:rsid w:val="00782B7A"/>
    <w:rsid w:val="00782FED"/>
    <w:rsid w:val="00783135"/>
    <w:rsid w:val="00783BB5"/>
    <w:rsid w:val="0078491A"/>
    <w:rsid w:val="00784EBA"/>
    <w:rsid w:val="00785773"/>
    <w:rsid w:val="00786858"/>
    <w:rsid w:val="00787688"/>
    <w:rsid w:val="00787A17"/>
    <w:rsid w:val="007909B2"/>
    <w:rsid w:val="00790E29"/>
    <w:rsid w:val="00791618"/>
    <w:rsid w:val="007916E5"/>
    <w:rsid w:val="007918C5"/>
    <w:rsid w:val="00792416"/>
    <w:rsid w:val="00792932"/>
    <w:rsid w:val="00793481"/>
    <w:rsid w:val="0079349E"/>
    <w:rsid w:val="00794587"/>
    <w:rsid w:val="00794833"/>
    <w:rsid w:val="0079515D"/>
    <w:rsid w:val="00795D15"/>
    <w:rsid w:val="00795EDD"/>
    <w:rsid w:val="007976EE"/>
    <w:rsid w:val="007A1FCF"/>
    <w:rsid w:val="007A1FD8"/>
    <w:rsid w:val="007A1FF5"/>
    <w:rsid w:val="007A25E8"/>
    <w:rsid w:val="007A2DCA"/>
    <w:rsid w:val="007A3B8B"/>
    <w:rsid w:val="007A4636"/>
    <w:rsid w:val="007A5331"/>
    <w:rsid w:val="007A5DDC"/>
    <w:rsid w:val="007A6DAC"/>
    <w:rsid w:val="007A726D"/>
    <w:rsid w:val="007A790E"/>
    <w:rsid w:val="007A7BCA"/>
    <w:rsid w:val="007A7D58"/>
    <w:rsid w:val="007B17A3"/>
    <w:rsid w:val="007B1DEC"/>
    <w:rsid w:val="007B2048"/>
    <w:rsid w:val="007B262A"/>
    <w:rsid w:val="007B32BE"/>
    <w:rsid w:val="007B3545"/>
    <w:rsid w:val="007C0059"/>
    <w:rsid w:val="007C00A1"/>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C6E72"/>
    <w:rsid w:val="007D3C74"/>
    <w:rsid w:val="007D4453"/>
    <w:rsid w:val="007D4647"/>
    <w:rsid w:val="007D486A"/>
    <w:rsid w:val="007D4ECF"/>
    <w:rsid w:val="007D51FA"/>
    <w:rsid w:val="007D5355"/>
    <w:rsid w:val="007D59F9"/>
    <w:rsid w:val="007D6192"/>
    <w:rsid w:val="007D674F"/>
    <w:rsid w:val="007D78D4"/>
    <w:rsid w:val="007E3560"/>
    <w:rsid w:val="007E4619"/>
    <w:rsid w:val="007E4A41"/>
    <w:rsid w:val="007E6DF0"/>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1E6F"/>
    <w:rsid w:val="008028DF"/>
    <w:rsid w:val="00803FA1"/>
    <w:rsid w:val="00804C83"/>
    <w:rsid w:val="00804D81"/>
    <w:rsid w:val="008065E5"/>
    <w:rsid w:val="00806D00"/>
    <w:rsid w:val="00806D8B"/>
    <w:rsid w:val="008105D1"/>
    <w:rsid w:val="0081069C"/>
    <w:rsid w:val="00810DFE"/>
    <w:rsid w:val="008118F8"/>
    <w:rsid w:val="00812CA9"/>
    <w:rsid w:val="00813029"/>
    <w:rsid w:val="00814926"/>
    <w:rsid w:val="008154F3"/>
    <w:rsid w:val="00816814"/>
    <w:rsid w:val="00816DC8"/>
    <w:rsid w:val="00816E89"/>
    <w:rsid w:val="008176FB"/>
    <w:rsid w:val="0082024B"/>
    <w:rsid w:val="00820C19"/>
    <w:rsid w:val="00821252"/>
    <w:rsid w:val="008215D8"/>
    <w:rsid w:val="008224C2"/>
    <w:rsid w:val="00822AD4"/>
    <w:rsid w:val="00822BFA"/>
    <w:rsid w:val="00822F25"/>
    <w:rsid w:val="00823074"/>
    <w:rsid w:val="0082367A"/>
    <w:rsid w:val="0082403D"/>
    <w:rsid w:val="008241DB"/>
    <w:rsid w:val="008251E8"/>
    <w:rsid w:val="00825524"/>
    <w:rsid w:val="0083052A"/>
    <w:rsid w:val="008307EE"/>
    <w:rsid w:val="008314EA"/>
    <w:rsid w:val="008315CD"/>
    <w:rsid w:val="00831657"/>
    <w:rsid w:val="00831A4A"/>
    <w:rsid w:val="00832C0B"/>
    <w:rsid w:val="00833FEA"/>
    <w:rsid w:val="00834AB1"/>
    <w:rsid w:val="00835681"/>
    <w:rsid w:val="00836296"/>
    <w:rsid w:val="00836B72"/>
    <w:rsid w:val="008379F5"/>
    <w:rsid w:val="00840306"/>
    <w:rsid w:val="008409BF"/>
    <w:rsid w:val="00840FFF"/>
    <w:rsid w:val="0084169F"/>
    <w:rsid w:val="00843D6C"/>
    <w:rsid w:val="00844DFC"/>
    <w:rsid w:val="0084556A"/>
    <w:rsid w:val="008464B4"/>
    <w:rsid w:val="008467EB"/>
    <w:rsid w:val="00847BE5"/>
    <w:rsid w:val="00851082"/>
    <w:rsid w:val="0085175B"/>
    <w:rsid w:val="0085386F"/>
    <w:rsid w:val="00853976"/>
    <w:rsid w:val="00853CBA"/>
    <w:rsid w:val="008557F5"/>
    <w:rsid w:val="00856478"/>
    <w:rsid w:val="00857379"/>
    <w:rsid w:val="00857E70"/>
    <w:rsid w:val="00860864"/>
    <w:rsid w:val="0086139D"/>
    <w:rsid w:val="008613AB"/>
    <w:rsid w:val="00861AF4"/>
    <w:rsid w:val="00861C8C"/>
    <w:rsid w:val="00861D95"/>
    <w:rsid w:val="00862751"/>
    <w:rsid w:val="008643E2"/>
    <w:rsid w:val="00867441"/>
    <w:rsid w:val="00867DC3"/>
    <w:rsid w:val="00870AF9"/>
    <w:rsid w:val="00870EE0"/>
    <w:rsid w:val="00871799"/>
    <w:rsid w:val="00871EB5"/>
    <w:rsid w:val="00872C71"/>
    <w:rsid w:val="00872D30"/>
    <w:rsid w:val="0087337F"/>
    <w:rsid w:val="00874A15"/>
    <w:rsid w:val="008755D6"/>
    <w:rsid w:val="0087668A"/>
    <w:rsid w:val="008766CE"/>
    <w:rsid w:val="008767DD"/>
    <w:rsid w:val="00876BCC"/>
    <w:rsid w:val="0088029D"/>
    <w:rsid w:val="00880DF9"/>
    <w:rsid w:val="0088147D"/>
    <w:rsid w:val="0088183F"/>
    <w:rsid w:val="008819DD"/>
    <w:rsid w:val="008841E4"/>
    <w:rsid w:val="00884397"/>
    <w:rsid w:val="0088448A"/>
    <w:rsid w:val="008844A3"/>
    <w:rsid w:val="0088497B"/>
    <w:rsid w:val="00884E6B"/>
    <w:rsid w:val="00884F5D"/>
    <w:rsid w:val="00885B1C"/>
    <w:rsid w:val="00895087"/>
    <w:rsid w:val="0089573C"/>
    <w:rsid w:val="0089615F"/>
    <w:rsid w:val="00896E88"/>
    <w:rsid w:val="0089747A"/>
    <w:rsid w:val="008978BB"/>
    <w:rsid w:val="008A01AF"/>
    <w:rsid w:val="008A02D4"/>
    <w:rsid w:val="008A1D86"/>
    <w:rsid w:val="008A210F"/>
    <w:rsid w:val="008A427C"/>
    <w:rsid w:val="008B0130"/>
    <w:rsid w:val="008B1340"/>
    <w:rsid w:val="008B2746"/>
    <w:rsid w:val="008B3FC6"/>
    <w:rsid w:val="008B4DD3"/>
    <w:rsid w:val="008B59E0"/>
    <w:rsid w:val="008C0D95"/>
    <w:rsid w:val="008C0E2F"/>
    <w:rsid w:val="008C15BB"/>
    <w:rsid w:val="008C27E9"/>
    <w:rsid w:val="008C2EC1"/>
    <w:rsid w:val="008C3766"/>
    <w:rsid w:val="008C5F12"/>
    <w:rsid w:val="008C7126"/>
    <w:rsid w:val="008D01F5"/>
    <w:rsid w:val="008D0C1D"/>
    <w:rsid w:val="008D2396"/>
    <w:rsid w:val="008D3277"/>
    <w:rsid w:val="008D32F6"/>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004"/>
    <w:rsid w:val="008F3CCA"/>
    <w:rsid w:val="008F3D06"/>
    <w:rsid w:val="008F4FA5"/>
    <w:rsid w:val="008F50CD"/>
    <w:rsid w:val="008F5365"/>
    <w:rsid w:val="008F5731"/>
    <w:rsid w:val="008F5A19"/>
    <w:rsid w:val="008F60B4"/>
    <w:rsid w:val="008F6AB7"/>
    <w:rsid w:val="008F702F"/>
    <w:rsid w:val="008F76BA"/>
    <w:rsid w:val="008F777E"/>
    <w:rsid w:val="008F79E9"/>
    <w:rsid w:val="00900BF8"/>
    <w:rsid w:val="00900F8A"/>
    <w:rsid w:val="00901046"/>
    <w:rsid w:val="009010B5"/>
    <w:rsid w:val="00901164"/>
    <w:rsid w:val="009049B0"/>
    <w:rsid w:val="00905A66"/>
    <w:rsid w:val="00905E9B"/>
    <w:rsid w:val="00907438"/>
    <w:rsid w:val="00907463"/>
    <w:rsid w:val="00907C69"/>
    <w:rsid w:val="00910FFA"/>
    <w:rsid w:val="00912477"/>
    <w:rsid w:val="0091256B"/>
    <w:rsid w:val="00914653"/>
    <w:rsid w:val="009146C8"/>
    <w:rsid w:val="00916B5E"/>
    <w:rsid w:val="00920273"/>
    <w:rsid w:val="009223A6"/>
    <w:rsid w:val="009225C7"/>
    <w:rsid w:val="00922830"/>
    <w:rsid w:val="009256C7"/>
    <w:rsid w:val="00925FF9"/>
    <w:rsid w:val="0092698A"/>
    <w:rsid w:val="0093017F"/>
    <w:rsid w:val="00934E51"/>
    <w:rsid w:val="00940165"/>
    <w:rsid w:val="00940843"/>
    <w:rsid w:val="0094117B"/>
    <w:rsid w:val="00942013"/>
    <w:rsid w:val="00943152"/>
    <w:rsid w:val="0094339A"/>
    <w:rsid w:val="00943727"/>
    <w:rsid w:val="00944884"/>
    <w:rsid w:val="009448A0"/>
    <w:rsid w:val="0094549A"/>
    <w:rsid w:val="00945DB3"/>
    <w:rsid w:val="00947084"/>
    <w:rsid w:val="0094754E"/>
    <w:rsid w:val="00950192"/>
    <w:rsid w:val="009504C0"/>
    <w:rsid w:val="00950EDE"/>
    <w:rsid w:val="00951200"/>
    <w:rsid w:val="009521BE"/>
    <w:rsid w:val="00952345"/>
    <w:rsid w:val="00952936"/>
    <w:rsid w:val="009535B4"/>
    <w:rsid w:val="00955467"/>
    <w:rsid w:val="009554F0"/>
    <w:rsid w:val="00955576"/>
    <w:rsid w:val="00960166"/>
    <w:rsid w:val="00960391"/>
    <w:rsid w:val="009603EC"/>
    <w:rsid w:val="00960512"/>
    <w:rsid w:val="00960813"/>
    <w:rsid w:val="009614C0"/>
    <w:rsid w:val="00962969"/>
    <w:rsid w:val="00962D87"/>
    <w:rsid w:val="00963801"/>
    <w:rsid w:val="009662E3"/>
    <w:rsid w:val="00966461"/>
    <w:rsid w:val="00966AC7"/>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30C"/>
    <w:rsid w:val="009944FD"/>
    <w:rsid w:val="00994BA2"/>
    <w:rsid w:val="00997346"/>
    <w:rsid w:val="00997351"/>
    <w:rsid w:val="009A0721"/>
    <w:rsid w:val="009A17CC"/>
    <w:rsid w:val="009A237C"/>
    <w:rsid w:val="009A26E0"/>
    <w:rsid w:val="009A29AF"/>
    <w:rsid w:val="009A2DAD"/>
    <w:rsid w:val="009A44CA"/>
    <w:rsid w:val="009A54D1"/>
    <w:rsid w:val="009A5A75"/>
    <w:rsid w:val="009A6716"/>
    <w:rsid w:val="009A6F37"/>
    <w:rsid w:val="009A6F4E"/>
    <w:rsid w:val="009A73DC"/>
    <w:rsid w:val="009A79F6"/>
    <w:rsid w:val="009A7B42"/>
    <w:rsid w:val="009B0092"/>
    <w:rsid w:val="009B19F3"/>
    <w:rsid w:val="009B1B73"/>
    <w:rsid w:val="009B1F81"/>
    <w:rsid w:val="009B2F21"/>
    <w:rsid w:val="009B4231"/>
    <w:rsid w:val="009B426E"/>
    <w:rsid w:val="009B45B2"/>
    <w:rsid w:val="009B5751"/>
    <w:rsid w:val="009B5C4E"/>
    <w:rsid w:val="009B63A5"/>
    <w:rsid w:val="009B6938"/>
    <w:rsid w:val="009B736C"/>
    <w:rsid w:val="009C00E5"/>
    <w:rsid w:val="009C0D1E"/>
    <w:rsid w:val="009C15DA"/>
    <w:rsid w:val="009C4931"/>
    <w:rsid w:val="009C49CB"/>
    <w:rsid w:val="009C5405"/>
    <w:rsid w:val="009C6CF4"/>
    <w:rsid w:val="009C7EAB"/>
    <w:rsid w:val="009D07B1"/>
    <w:rsid w:val="009D1457"/>
    <w:rsid w:val="009D2314"/>
    <w:rsid w:val="009D3D4C"/>
    <w:rsid w:val="009D4381"/>
    <w:rsid w:val="009D47D7"/>
    <w:rsid w:val="009D5A03"/>
    <w:rsid w:val="009D6D40"/>
    <w:rsid w:val="009D7CF7"/>
    <w:rsid w:val="009E0064"/>
    <w:rsid w:val="009E0D9B"/>
    <w:rsid w:val="009E2BE9"/>
    <w:rsid w:val="009E2E82"/>
    <w:rsid w:val="009E7453"/>
    <w:rsid w:val="009E7E27"/>
    <w:rsid w:val="009F197A"/>
    <w:rsid w:val="009F2019"/>
    <w:rsid w:val="009F226C"/>
    <w:rsid w:val="009F2918"/>
    <w:rsid w:val="009F43EB"/>
    <w:rsid w:val="009F6124"/>
    <w:rsid w:val="00A00190"/>
    <w:rsid w:val="00A0021B"/>
    <w:rsid w:val="00A0179A"/>
    <w:rsid w:val="00A020FD"/>
    <w:rsid w:val="00A0331A"/>
    <w:rsid w:val="00A03E01"/>
    <w:rsid w:val="00A04465"/>
    <w:rsid w:val="00A058A6"/>
    <w:rsid w:val="00A0679C"/>
    <w:rsid w:val="00A06CCB"/>
    <w:rsid w:val="00A11022"/>
    <w:rsid w:val="00A1279C"/>
    <w:rsid w:val="00A127B5"/>
    <w:rsid w:val="00A14CE7"/>
    <w:rsid w:val="00A16AB4"/>
    <w:rsid w:val="00A17383"/>
    <w:rsid w:val="00A173BB"/>
    <w:rsid w:val="00A20198"/>
    <w:rsid w:val="00A20E5B"/>
    <w:rsid w:val="00A20F23"/>
    <w:rsid w:val="00A21769"/>
    <w:rsid w:val="00A22F7F"/>
    <w:rsid w:val="00A268E2"/>
    <w:rsid w:val="00A26BB7"/>
    <w:rsid w:val="00A30684"/>
    <w:rsid w:val="00A309EB"/>
    <w:rsid w:val="00A30B6A"/>
    <w:rsid w:val="00A30EA3"/>
    <w:rsid w:val="00A3154E"/>
    <w:rsid w:val="00A31E40"/>
    <w:rsid w:val="00A35B4A"/>
    <w:rsid w:val="00A35ECD"/>
    <w:rsid w:val="00A36007"/>
    <w:rsid w:val="00A3655D"/>
    <w:rsid w:val="00A365F5"/>
    <w:rsid w:val="00A36A84"/>
    <w:rsid w:val="00A3729D"/>
    <w:rsid w:val="00A40A5F"/>
    <w:rsid w:val="00A41134"/>
    <w:rsid w:val="00A41C73"/>
    <w:rsid w:val="00A4302D"/>
    <w:rsid w:val="00A4320B"/>
    <w:rsid w:val="00A43984"/>
    <w:rsid w:val="00A43BDC"/>
    <w:rsid w:val="00A43CEF"/>
    <w:rsid w:val="00A4460F"/>
    <w:rsid w:val="00A46FD5"/>
    <w:rsid w:val="00A4732C"/>
    <w:rsid w:val="00A47775"/>
    <w:rsid w:val="00A502B8"/>
    <w:rsid w:val="00A51379"/>
    <w:rsid w:val="00A51E01"/>
    <w:rsid w:val="00A5284F"/>
    <w:rsid w:val="00A528F8"/>
    <w:rsid w:val="00A5383F"/>
    <w:rsid w:val="00A541C7"/>
    <w:rsid w:val="00A57417"/>
    <w:rsid w:val="00A62962"/>
    <w:rsid w:val="00A64159"/>
    <w:rsid w:val="00A64708"/>
    <w:rsid w:val="00A64A31"/>
    <w:rsid w:val="00A6569D"/>
    <w:rsid w:val="00A66DBC"/>
    <w:rsid w:val="00A6799D"/>
    <w:rsid w:val="00A70CCE"/>
    <w:rsid w:val="00A73C17"/>
    <w:rsid w:val="00A76060"/>
    <w:rsid w:val="00A77558"/>
    <w:rsid w:val="00A80E69"/>
    <w:rsid w:val="00A844ED"/>
    <w:rsid w:val="00A8489A"/>
    <w:rsid w:val="00A84BFC"/>
    <w:rsid w:val="00A8530D"/>
    <w:rsid w:val="00A858D1"/>
    <w:rsid w:val="00A85DE0"/>
    <w:rsid w:val="00A914B6"/>
    <w:rsid w:val="00A928AB"/>
    <w:rsid w:val="00A930D1"/>
    <w:rsid w:val="00A96225"/>
    <w:rsid w:val="00A9645C"/>
    <w:rsid w:val="00A9681F"/>
    <w:rsid w:val="00A96BC9"/>
    <w:rsid w:val="00A970C0"/>
    <w:rsid w:val="00A97727"/>
    <w:rsid w:val="00A97A80"/>
    <w:rsid w:val="00AA1C74"/>
    <w:rsid w:val="00AA25EC"/>
    <w:rsid w:val="00AA2E29"/>
    <w:rsid w:val="00AA3B4B"/>
    <w:rsid w:val="00AA4944"/>
    <w:rsid w:val="00AB0739"/>
    <w:rsid w:val="00AB134F"/>
    <w:rsid w:val="00AB1AFD"/>
    <w:rsid w:val="00AB2C61"/>
    <w:rsid w:val="00AB4ACF"/>
    <w:rsid w:val="00AB4D88"/>
    <w:rsid w:val="00AB5D38"/>
    <w:rsid w:val="00AB68F2"/>
    <w:rsid w:val="00AB7704"/>
    <w:rsid w:val="00AC0C59"/>
    <w:rsid w:val="00AC0E34"/>
    <w:rsid w:val="00AC2779"/>
    <w:rsid w:val="00AC2A54"/>
    <w:rsid w:val="00AC369C"/>
    <w:rsid w:val="00AC3964"/>
    <w:rsid w:val="00AC3FB5"/>
    <w:rsid w:val="00AC6890"/>
    <w:rsid w:val="00AC6F05"/>
    <w:rsid w:val="00AC6FB4"/>
    <w:rsid w:val="00AC769B"/>
    <w:rsid w:val="00AD25AE"/>
    <w:rsid w:val="00AD2A22"/>
    <w:rsid w:val="00AD2B43"/>
    <w:rsid w:val="00AD508F"/>
    <w:rsid w:val="00AD5652"/>
    <w:rsid w:val="00AD5DED"/>
    <w:rsid w:val="00AD5F51"/>
    <w:rsid w:val="00AD7086"/>
    <w:rsid w:val="00AD7A93"/>
    <w:rsid w:val="00AE136D"/>
    <w:rsid w:val="00AE1680"/>
    <w:rsid w:val="00AE3315"/>
    <w:rsid w:val="00AE56E2"/>
    <w:rsid w:val="00AE6132"/>
    <w:rsid w:val="00AE61FB"/>
    <w:rsid w:val="00AE720D"/>
    <w:rsid w:val="00AE7BAC"/>
    <w:rsid w:val="00AF044C"/>
    <w:rsid w:val="00AF1093"/>
    <w:rsid w:val="00AF1B2B"/>
    <w:rsid w:val="00AF1DC0"/>
    <w:rsid w:val="00AF351B"/>
    <w:rsid w:val="00AF3652"/>
    <w:rsid w:val="00AF3A89"/>
    <w:rsid w:val="00AF5C3C"/>
    <w:rsid w:val="00AF7A2A"/>
    <w:rsid w:val="00B0013D"/>
    <w:rsid w:val="00B003FF"/>
    <w:rsid w:val="00B01A57"/>
    <w:rsid w:val="00B02A06"/>
    <w:rsid w:val="00B072CA"/>
    <w:rsid w:val="00B0798B"/>
    <w:rsid w:val="00B07AE7"/>
    <w:rsid w:val="00B10DAF"/>
    <w:rsid w:val="00B1170B"/>
    <w:rsid w:val="00B11B37"/>
    <w:rsid w:val="00B12302"/>
    <w:rsid w:val="00B1316D"/>
    <w:rsid w:val="00B206D2"/>
    <w:rsid w:val="00B20992"/>
    <w:rsid w:val="00B231A5"/>
    <w:rsid w:val="00B23358"/>
    <w:rsid w:val="00B2395D"/>
    <w:rsid w:val="00B23B63"/>
    <w:rsid w:val="00B24D73"/>
    <w:rsid w:val="00B24E92"/>
    <w:rsid w:val="00B2743B"/>
    <w:rsid w:val="00B27486"/>
    <w:rsid w:val="00B275AC"/>
    <w:rsid w:val="00B27B4B"/>
    <w:rsid w:val="00B27C84"/>
    <w:rsid w:val="00B301E4"/>
    <w:rsid w:val="00B3075B"/>
    <w:rsid w:val="00B3227A"/>
    <w:rsid w:val="00B34870"/>
    <w:rsid w:val="00B349DF"/>
    <w:rsid w:val="00B350F6"/>
    <w:rsid w:val="00B367B9"/>
    <w:rsid w:val="00B36C12"/>
    <w:rsid w:val="00B36E75"/>
    <w:rsid w:val="00B36ED0"/>
    <w:rsid w:val="00B40AA9"/>
    <w:rsid w:val="00B41634"/>
    <w:rsid w:val="00B41D8B"/>
    <w:rsid w:val="00B426B0"/>
    <w:rsid w:val="00B43380"/>
    <w:rsid w:val="00B44600"/>
    <w:rsid w:val="00B451C3"/>
    <w:rsid w:val="00B4536C"/>
    <w:rsid w:val="00B471F9"/>
    <w:rsid w:val="00B50350"/>
    <w:rsid w:val="00B50B61"/>
    <w:rsid w:val="00B52191"/>
    <w:rsid w:val="00B52693"/>
    <w:rsid w:val="00B53246"/>
    <w:rsid w:val="00B53EF7"/>
    <w:rsid w:val="00B54645"/>
    <w:rsid w:val="00B547E1"/>
    <w:rsid w:val="00B54A57"/>
    <w:rsid w:val="00B554A4"/>
    <w:rsid w:val="00B559A5"/>
    <w:rsid w:val="00B55DD8"/>
    <w:rsid w:val="00B57166"/>
    <w:rsid w:val="00B572DC"/>
    <w:rsid w:val="00B578D9"/>
    <w:rsid w:val="00B57D87"/>
    <w:rsid w:val="00B60334"/>
    <w:rsid w:val="00B63B7A"/>
    <w:rsid w:val="00B63D37"/>
    <w:rsid w:val="00B64C6B"/>
    <w:rsid w:val="00B64E7B"/>
    <w:rsid w:val="00B64EF2"/>
    <w:rsid w:val="00B6626C"/>
    <w:rsid w:val="00B67538"/>
    <w:rsid w:val="00B67805"/>
    <w:rsid w:val="00B70A70"/>
    <w:rsid w:val="00B70C66"/>
    <w:rsid w:val="00B71D32"/>
    <w:rsid w:val="00B7213E"/>
    <w:rsid w:val="00B723BD"/>
    <w:rsid w:val="00B72429"/>
    <w:rsid w:val="00B72658"/>
    <w:rsid w:val="00B73A3B"/>
    <w:rsid w:val="00B73CD5"/>
    <w:rsid w:val="00B74688"/>
    <w:rsid w:val="00B76271"/>
    <w:rsid w:val="00B76861"/>
    <w:rsid w:val="00B76B17"/>
    <w:rsid w:val="00B80922"/>
    <w:rsid w:val="00B80E9E"/>
    <w:rsid w:val="00B81223"/>
    <w:rsid w:val="00B815D7"/>
    <w:rsid w:val="00B82B16"/>
    <w:rsid w:val="00B82F29"/>
    <w:rsid w:val="00B84565"/>
    <w:rsid w:val="00B858A8"/>
    <w:rsid w:val="00B86A6F"/>
    <w:rsid w:val="00B87183"/>
    <w:rsid w:val="00B87D8C"/>
    <w:rsid w:val="00B90416"/>
    <w:rsid w:val="00B9099C"/>
    <w:rsid w:val="00B92518"/>
    <w:rsid w:val="00B92A03"/>
    <w:rsid w:val="00B92CCF"/>
    <w:rsid w:val="00B92CF4"/>
    <w:rsid w:val="00B92DBA"/>
    <w:rsid w:val="00B92FE5"/>
    <w:rsid w:val="00B93456"/>
    <w:rsid w:val="00B93A1F"/>
    <w:rsid w:val="00B93A4F"/>
    <w:rsid w:val="00B94ED6"/>
    <w:rsid w:val="00B95892"/>
    <w:rsid w:val="00B9595E"/>
    <w:rsid w:val="00B96357"/>
    <w:rsid w:val="00B97F65"/>
    <w:rsid w:val="00BA0666"/>
    <w:rsid w:val="00BA192D"/>
    <w:rsid w:val="00BA2ADD"/>
    <w:rsid w:val="00BA2DB6"/>
    <w:rsid w:val="00BA341D"/>
    <w:rsid w:val="00BA35EF"/>
    <w:rsid w:val="00BA3716"/>
    <w:rsid w:val="00BA3D8D"/>
    <w:rsid w:val="00BA4563"/>
    <w:rsid w:val="00BA4D76"/>
    <w:rsid w:val="00BA5200"/>
    <w:rsid w:val="00BA58BF"/>
    <w:rsid w:val="00BA60D0"/>
    <w:rsid w:val="00BA611A"/>
    <w:rsid w:val="00BA62FA"/>
    <w:rsid w:val="00BB008F"/>
    <w:rsid w:val="00BB0DB6"/>
    <w:rsid w:val="00BB17F4"/>
    <w:rsid w:val="00BB2A0E"/>
    <w:rsid w:val="00BB3109"/>
    <w:rsid w:val="00BB3B66"/>
    <w:rsid w:val="00BB5409"/>
    <w:rsid w:val="00BB546C"/>
    <w:rsid w:val="00BB5992"/>
    <w:rsid w:val="00BC09A6"/>
    <w:rsid w:val="00BC0A28"/>
    <w:rsid w:val="00BC1717"/>
    <w:rsid w:val="00BC3366"/>
    <w:rsid w:val="00BC385A"/>
    <w:rsid w:val="00BC3FAF"/>
    <w:rsid w:val="00BC468F"/>
    <w:rsid w:val="00BC4C70"/>
    <w:rsid w:val="00BC601C"/>
    <w:rsid w:val="00BC6182"/>
    <w:rsid w:val="00BC66C4"/>
    <w:rsid w:val="00BC75F9"/>
    <w:rsid w:val="00BD2B61"/>
    <w:rsid w:val="00BD3B0C"/>
    <w:rsid w:val="00BD4160"/>
    <w:rsid w:val="00BD41E0"/>
    <w:rsid w:val="00BD435C"/>
    <w:rsid w:val="00BD43A6"/>
    <w:rsid w:val="00BD4C4A"/>
    <w:rsid w:val="00BD5359"/>
    <w:rsid w:val="00BD56AF"/>
    <w:rsid w:val="00BD616D"/>
    <w:rsid w:val="00BD67D7"/>
    <w:rsid w:val="00BD6953"/>
    <w:rsid w:val="00BD734A"/>
    <w:rsid w:val="00BD74CF"/>
    <w:rsid w:val="00BE0517"/>
    <w:rsid w:val="00BE07CE"/>
    <w:rsid w:val="00BE08CC"/>
    <w:rsid w:val="00BE234C"/>
    <w:rsid w:val="00BE32D5"/>
    <w:rsid w:val="00BE398B"/>
    <w:rsid w:val="00BE430D"/>
    <w:rsid w:val="00BE515C"/>
    <w:rsid w:val="00BE5455"/>
    <w:rsid w:val="00BE5977"/>
    <w:rsid w:val="00BE5F6B"/>
    <w:rsid w:val="00BE6467"/>
    <w:rsid w:val="00BE69A9"/>
    <w:rsid w:val="00BE7B36"/>
    <w:rsid w:val="00BF0F93"/>
    <w:rsid w:val="00BF1CB3"/>
    <w:rsid w:val="00BF255B"/>
    <w:rsid w:val="00BF4CB1"/>
    <w:rsid w:val="00BF5D2A"/>
    <w:rsid w:val="00BF79A0"/>
    <w:rsid w:val="00C01139"/>
    <w:rsid w:val="00C01C84"/>
    <w:rsid w:val="00C02D5A"/>
    <w:rsid w:val="00C0617B"/>
    <w:rsid w:val="00C067D8"/>
    <w:rsid w:val="00C072D7"/>
    <w:rsid w:val="00C072E1"/>
    <w:rsid w:val="00C077DB"/>
    <w:rsid w:val="00C108E0"/>
    <w:rsid w:val="00C10DF1"/>
    <w:rsid w:val="00C11337"/>
    <w:rsid w:val="00C11CFA"/>
    <w:rsid w:val="00C1357D"/>
    <w:rsid w:val="00C1531A"/>
    <w:rsid w:val="00C1631E"/>
    <w:rsid w:val="00C16B98"/>
    <w:rsid w:val="00C16F1F"/>
    <w:rsid w:val="00C1729C"/>
    <w:rsid w:val="00C17E1B"/>
    <w:rsid w:val="00C17EB0"/>
    <w:rsid w:val="00C17FF1"/>
    <w:rsid w:val="00C20FC6"/>
    <w:rsid w:val="00C214B9"/>
    <w:rsid w:val="00C21C8D"/>
    <w:rsid w:val="00C22DF9"/>
    <w:rsid w:val="00C23227"/>
    <w:rsid w:val="00C234A1"/>
    <w:rsid w:val="00C24A70"/>
    <w:rsid w:val="00C24C42"/>
    <w:rsid w:val="00C25B69"/>
    <w:rsid w:val="00C25F29"/>
    <w:rsid w:val="00C260AC"/>
    <w:rsid w:val="00C26507"/>
    <w:rsid w:val="00C27332"/>
    <w:rsid w:val="00C2749C"/>
    <w:rsid w:val="00C30B78"/>
    <w:rsid w:val="00C3100C"/>
    <w:rsid w:val="00C31461"/>
    <w:rsid w:val="00C33325"/>
    <w:rsid w:val="00C33A2B"/>
    <w:rsid w:val="00C341EE"/>
    <w:rsid w:val="00C34FDE"/>
    <w:rsid w:val="00C35F04"/>
    <w:rsid w:val="00C367FA"/>
    <w:rsid w:val="00C371F3"/>
    <w:rsid w:val="00C4026A"/>
    <w:rsid w:val="00C40464"/>
    <w:rsid w:val="00C40AE3"/>
    <w:rsid w:val="00C41D25"/>
    <w:rsid w:val="00C420D1"/>
    <w:rsid w:val="00C447A4"/>
    <w:rsid w:val="00C45FA4"/>
    <w:rsid w:val="00C46173"/>
    <w:rsid w:val="00C50193"/>
    <w:rsid w:val="00C509ED"/>
    <w:rsid w:val="00C50CEA"/>
    <w:rsid w:val="00C5110C"/>
    <w:rsid w:val="00C513E1"/>
    <w:rsid w:val="00C535E3"/>
    <w:rsid w:val="00C53B6E"/>
    <w:rsid w:val="00C541D2"/>
    <w:rsid w:val="00C54FD4"/>
    <w:rsid w:val="00C55DA7"/>
    <w:rsid w:val="00C56169"/>
    <w:rsid w:val="00C56AE4"/>
    <w:rsid w:val="00C57873"/>
    <w:rsid w:val="00C601AE"/>
    <w:rsid w:val="00C60F50"/>
    <w:rsid w:val="00C6205D"/>
    <w:rsid w:val="00C63D88"/>
    <w:rsid w:val="00C6541F"/>
    <w:rsid w:val="00C65A1A"/>
    <w:rsid w:val="00C66828"/>
    <w:rsid w:val="00C66EE6"/>
    <w:rsid w:val="00C66FBC"/>
    <w:rsid w:val="00C6759A"/>
    <w:rsid w:val="00C7090A"/>
    <w:rsid w:val="00C730DA"/>
    <w:rsid w:val="00C74BFD"/>
    <w:rsid w:val="00C74C3E"/>
    <w:rsid w:val="00C770B9"/>
    <w:rsid w:val="00C77914"/>
    <w:rsid w:val="00C77D2D"/>
    <w:rsid w:val="00C81FDE"/>
    <w:rsid w:val="00C8209A"/>
    <w:rsid w:val="00C83FC5"/>
    <w:rsid w:val="00C87115"/>
    <w:rsid w:val="00C87285"/>
    <w:rsid w:val="00C90440"/>
    <w:rsid w:val="00C91683"/>
    <w:rsid w:val="00C918A2"/>
    <w:rsid w:val="00C91FD4"/>
    <w:rsid w:val="00C92D53"/>
    <w:rsid w:val="00C93D34"/>
    <w:rsid w:val="00C95627"/>
    <w:rsid w:val="00C958AE"/>
    <w:rsid w:val="00C96992"/>
    <w:rsid w:val="00C96A48"/>
    <w:rsid w:val="00C96E3D"/>
    <w:rsid w:val="00C97191"/>
    <w:rsid w:val="00C9779C"/>
    <w:rsid w:val="00CA0FBB"/>
    <w:rsid w:val="00CA13A5"/>
    <w:rsid w:val="00CA2179"/>
    <w:rsid w:val="00CA3192"/>
    <w:rsid w:val="00CA3B9C"/>
    <w:rsid w:val="00CA46BE"/>
    <w:rsid w:val="00CA5A9E"/>
    <w:rsid w:val="00CA6C20"/>
    <w:rsid w:val="00CA737C"/>
    <w:rsid w:val="00CB1115"/>
    <w:rsid w:val="00CB1400"/>
    <w:rsid w:val="00CB1673"/>
    <w:rsid w:val="00CB1B0A"/>
    <w:rsid w:val="00CB3492"/>
    <w:rsid w:val="00CB395B"/>
    <w:rsid w:val="00CB3ABD"/>
    <w:rsid w:val="00CB5BFC"/>
    <w:rsid w:val="00CB5D7F"/>
    <w:rsid w:val="00CB64C7"/>
    <w:rsid w:val="00CB67FC"/>
    <w:rsid w:val="00CB69E7"/>
    <w:rsid w:val="00CB6BB1"/>
    <w:rsid w:val="00CB6C58"/>
    <w:rsid w:val="00CB729F"/>
    <w:rsid w:val="00CC06CB"/>
    <w:rsid w:val="00CC1D2D"/>
    <w:rsid w:val="00CC2D98"/>
    <w:rsid w:val="00CC33B0"/>
    <w:rsid w:val="00CC4F31"/>
    <w:rsid w:val="00CC56FF"/>
    <w:rsid w:val="00CC5F33"/>
    <w:rsid w:val="00CD0639"/>
    <w:rsid w:val="00CD0C11"/>
    <w:rsid w:val="00CD0DCD"/>
    <w:rsid w:val="00CD12A7"/>
    <w:rsid w:val="00CD2165"/>
    <w:rsid w:val="00CD2A4C"/>
    <w:rsid w:val="00CD5609"/>
    <w:rsid w:val="00CD5EC2"/>
    <w:rsid w:val="00CD6DAB"/>
    <w:rsid w:val="00CE62E7"/>
    <w:rsid w:val="00CE65E2"/>
    <w:rsid w:val="00CE66F7"/>
    <w:rsid w:val="00CE6D8F"/>
    <w:rsid w:val="00CE6EC7"/>
    <w:rsid w:val="00CE6F45"/>
    <w:rsid w:val="00CE738D"/>
    <w:rsid w:val="00CE78BD"/>
    <w:rsid w:val="00CF00A7"/>
    <w:rsid w:val="00CF05EF"/>
    <w:rsid w:val="00CF1E96"/>
    <w:rsid w:val="00CF2CD5"/>
    <w:rsid w:val="00CF3117"/>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07FE0"/>
    <w:rsid w:val="00D1028B"/>
    <w:rsid w:val="00D11F23"/>
    <w:rsid w:val="00D12C03"/>
    <w:rsid w:val="00D13786"/>
    <w:rsid w:val="00D13DDF"/>
    <w:rsid w:val="00D13E00"/>
    <w:rsid w:val="00D156FD"/>
    <w:rsid w:val="00D1578F"/>
    <w:rsid w:val="00D164EF"/>
    <w:rsid w:val="00D2244A"/>
    <w:rsid w:val="00D229A1"/>
    <w:rsid w:val="00D23485"/>
    <w:rsid w:val="00D270B1"/>
    <w:rsid w:val="00D27473"/>
    <w:rsid w:val="00D30D82"/>
    <w:rsid w:val="00D3134F"/>
    <w:rsid w:val="00D3174F"/>
    <w:rsid w:val="00D31DF1"/>
    <w:rsid w:val="00D32695"/>
    <w:rsid w:val="00D32CCE"/>
    <w:rsid w:val="00D331C3"/>
    <w:rsid w:val="00D33BDF"/>
    <w:rsid w:val="00D344C2"/>
    <w:rsid w:val="00D35F66"/>
    <w:rsid w:val="00D36B2E"/>
    <w:rsid w:val="00D40925"/>
    <w:rsid w:val="00D409FF"/>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138"/>
    <w:rsid w:val="00D7732A"/>
    <w:rsid w:val="00D77891"/>
    <w:rsid w:val="00D80F18"/>
    <w:rsid w:val="00D81184"/>
    <w:rsid w:val="00D82A69"/>
    <w:rsid w:val="00D86873"/>
    <w:rsid w:val="00D8704F"/>
    <w:rsid w:val="00D87BED"/>
    <w:rsid w:val="00D921C6"/>
    <w:rsid w:val="00D92E67"/>
    <w:rsid w:val="00D93453"/>
    <w:rsid w:val="00D94D1F"/>
    <w:rsid w:val="00D95889"/>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5125"/>
    <w:rsid w:val="00DB767D"/>
    <w:rsid w:val="00DB768F"/>
    <w:rsid w:val="00DC14E0"/>
    <w:rsid w:val="00DC1C5C"/>
    <w:rsid w:val="00DC2EA5"/>
    <w:rsid w:val="00DC36DE"/>
    <w:rsid w:val="00DD0957"/>
    <w:rsid w:val="00DD0BC5"/>
    <w:rsid w:val="00DD0BD1"/>
    <w:rsid w:val="00DD1DA0"/>
    <w:rsid w:val="00DD1E03"/>
    <w:rsid w:val="00DD3273"/>
    <w:rsid w:val="00DD3AF6"/>
    <w:rsid w:val="00DD3D40"/>
    <w:rsid w:val="00DD467B"/>
    <w:rsid w:val="00DD4BC2"/>
    <w:rsid w:val="00DD4EBF"/>
    <w:rsid w:val="00DD671B"/>
    <w:rsid w:val="00DE0706"/>
    <w:rsid w:val="00DE072D"/>
    <w:rsid w:val="00DE09E5"/>
    <w:rsid w:val="00DE0ECD"/>
    <w:rsid w:val="00DE1162"/>
    <w:rsid w:val="00DE2B9B"/>
    <w:rsid w:val="00DE3352"/>
    <w:rsid w:val="00DE39EE"/>
    <w:rsid w:val="00DE3CD1"/>
    <w:rsid w:val="00DE48F7"/>
    <w:rsid w:val="00DF07E1"/>
    <w:rsid w:val="00DF3A44"/>
    <w:rsid w:val="00DF3C5B"/>
    <w:rsid w:val="00DF4587"/>
    <w:rsid w:val="00DF5264"/>
    <w:rsid w:val="00DF5ACB"/>
    <w:rsid w:val="00DF67A1"/>
    <w:rsid w:val="00E0362A"/>
    <w:rsid w:val="00E05303"/>
    <w:rsid w:val="00E0640C"/>
    <w:rsid w:val="00E06B6B"/>
    <w:rsid w:val="00E12470"/>
    <w:rsid w:val="00E12FC2"/>
    <w:rsid w:val="00E133FD"/>
    <w:rsid w:val="00E149E5"/>
    <w:rsid w:val="00E154B2"/>
    <w:rsid w:val="00E15D43"/>
    <w:rsid w:val="00E16275"/>
    <w:rsid w:val="00E162A3"/>
    <w:rsid w:val="00E162B7"/>
    <w:rsid w:val="00E16B0B"/>
    <w:rsid w:val="00E17E94"/>
    <w:rsid w:val="00E205CA"/>
    <w:rsid w:val="00E2084D"/>
    <w:rsid w:val="00E20F84"/>
    <w:rsid w:val="00E21460"/>
    <w:rsid w:val="00E21CDC"/>
    <w:rsid w:val="00E220C7"/>
    <w:rsid w:val="00E22100"/>
    <w:rsid w:val="00E22368"/>
    <w:rsid w:val="00E2285F"/>
    <w:rsid w:val="00E2313D"/>
    <w:rsid w:val="00E235F6"/>
    <w:rsid w:val="00E24453"/>
    <w:rsid w:val="00E25D65"/>
    <w:rsid w:val="00E27845"/>
    <w:rsid w:val="00E27BB9"/>
    <w:rsid w:val="00E30A54"/>
    <w:rsid w:val="00E30CFE"/>
    <w:rsid w:val="00E31033"/>
    <w:rsid w:val="00E31281"/>
    <w:rsid w:val="00E31C81"/>
    <w:rsid w:val="00E32415"/>
    <w:rsid w:val="00E331ED"/>
    <w:rsid w:val="00E3354C"/>
    <w:rsid w:val="00E33C74"/>
    <w:rsid w:val="00E33DB2"/>
    <w:rsid w:val="00E35459"/>
    <w:rsid w:val="00E36E44"/>
    <w:rsid w:val="00E3740B"/>
    <w:rsid w:val="00E4056C"/>
    <w:rsid w:val="00E40FC8"/>
    <w:rsid w:val="00E410C2"/>
    <w:rsid w:val="00E41CF8"/>
    <w:rsid w:val="00E428B7"/>
    <w:rsid w:val="00E428E3"/>
    <w:rsid w:val="00E42AA9"/>
    <w:rsid w:val="00E434CD"/>
    <w:rsid w:val="00E43F4E"/>
    <w:rsid w:val="00E44874"/>
    <w:rsid w:val="00E44A80"/>
    <w:rsid w:val="00E4592D"/>
    <w:rsid w:val="00E45CD5"/>
    <w:rsid w:val="00E46548"/>
    <w:rsid w:val="00E507FB"/>
    <w:rsid w:val="00E517DE"/>
    <w:rsid w:val="00E517EE"/>
    <w:rsid w:val="00E52245"/>
    <w:rsid w:val="00E52975"/>
    <w:rsid w:val="00E52A30"/>
    <w:rsid w:val="00E54F68"/>
    <w:rsid w:val="00E55780"/>
    <w:rsid w:val="00E56561"/>
    <w:rsid w:val="00E56F48"/>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886"/>
    <w:rsid w:val="00E8685C"/>
    <w:rsid w:val="00E8727D"/>
    <w:rsid w:val="00E87565"/>
    <w:rsid w:val="00E90706"/>
    <w:rsid w:val="00E914BA"/>
    <w:rsid w:val="00E93AE3"/>
    <w:rsid w:val="00E94096"/>
    <w:rsid w:val="00E96991"/>
    <w:rsid w:val="00E96C2E"/>
    <w:rsid w:val="00E97551"/>
    <w:rsid w:val="00E97A0A"/>
    <w:rsid w:val="00EA1EDA"/>
    <w:rsid w:val="00EA2940"/>
    <w:rsid w:val="00EA3369"/>
    <w:rsid w:val="00EA5262"/>
    <w:rsid w:val="00EA6111"/>
    <w:rsid w:val="00EA6503"/>
    <w:rsid w:val="00EA77DE"/>
    <w:rsid w:val="00EB007E"/>
    <w:rsid w:val="00EB0216"/>
    <w:rsid w:val="00EB1950"/>
    <w:rsid w:val="00EB1A9E"/>
    <w:rsid w:val="00EB1F89"/>
    <w:rsid w:val="00EB237A"/>
    <w:rsid w:val="00EB2F1E"/>
    <w:rsid w:val="00EB3346"/>
    <w:rsid w:val="00EB4080"/>
    <w:rsid w:val="00EB51DC"/>
    <w:rsid w:val="00EB570A"/>
    <w:rsid w:val="00EB58FE"/>
    <w:rsid w:val="00EB602A"/>
    <w:rsid w:val="00EB6A45"/>
    <w:rsid w:val="00EB71D2"/>
    <w:rsid w:val="00EC124D"/>
    <w:rsid w:val="00EC18C0"/>
    <w:rsid w:val="00EC1AF7"/>
    <w:rsid w:val="00EC2BC4"/>
    <w:rsid w:val="00EC5232"/>
    <w:rsid w:val="00EC549D"/>
    <w:rsid w:val="00EC67D8"/>
    <w:rsid w:val="00ED2078"/>
    <w:rsid w:val="00ED2E3F"/>
    <w:rsid w:val="00ED2FDE"/>
    <w:rsid w:val="00ED31E8"/>
    <w:rsid w:val="00ED3EAB"/>
    <w:rsid w:val="00ED522E"/>
    <w:rsid w:val="00ED5831"/>
    <w:rsid w:val="00ED5B9B"/>
    <w:rsid w:val="00ED65B2"/>
    <w:rsid w:val="00EE000F"/>
    <w:rsid w:val="00EE1256"/>
    <w:rsid w:val="00EE2628"/>
    <w:rsid w:val="00EE2D26"/>
    <w:rsid w:val="00EE2E44"/>
    <w:rsid w:val="00EE3981"/>
    <w:rsid w:val="00EE5931"/>
    <w:rsid w:val="00EE5B09"/>
    <w:rsid w:val="00EE5B54"/>
    <w:rsid w:val="00EE6B62"/>
    <w:rsid w:val="00EF0120"/>
    <w:rsid w:val="00EF0FF7"/>
    <w:rsid w:val="00EF10B5"/>
    <w:rsid w:val="00EF12A2"/>
    <w:rsid w:val="00EF1835"/>
    <w:rsid w:val="00EF1F68"/>
    <w:rsid w:val="00EF2F66"/>
    <w:rsid w:val="00EF3CD4"/>
    <w:rsid w:val="00EF4134"/>
    <w:rsid w:val="00EF58EE"/>
    <w:rsid w:val="00EF5A28"/>
    <w:rsid w:val="00EF5C7F"/>
    <w:rsid w:val="00EF62D0"/>
    <w:rsid w:val="00EF68D2"/>
    <w:rsid w:val="00EF6B73"/>
    <w:rsid w:val="00EF740C"/>
    <w:rsid w:val="00F004FB"/>
    <w:rsid w:val="00F01419"/>
    <w:rsid w:val="00F01777"/>
    <w:rsid w:val="00F026A0"/>
    <w:rsid w:val="00F03739"/>
    <w:rsid w:val="00F03B8F"/>
    <w:rsid w:val="00F03D90"/>
    <w:rsid w:val="00F042E0"/>
    <w:rsid w:val="00F04F3C"/>
    <w:rsid w:val="00F059C2"/>
    <w:rsid w:val="00F061AB"/>
    <w:rsid w:val="00F07E60"/>
    <w:rsid w:val="00F11627"/>
    <w:rsid w:val="00F11841"/>
    <w:rsid w:val="00F11EFA"/>
    <w:rsid w:val="00F11FAD"/>
    <w:rsid w:val="00F14C57"/>
    <w:rsid w:val="00F178C5"/>
    <w:rsid w:val="00F201EE"/>
    <w:rsid w:val="00F207CB"/>
    <w:rsid w:val="00F21588"/>
    <w:rsid w:val="00F2174B"/>
    <w:rsid w:val="00F23EFA"/>
    <w:rsid w:val="00F24FFB"/>
    <w:rsid w:val="00F25771"/>
    <w:rsid w:val="00F26CD4"/>
    <w:rsid w:val="00F30A29"/>
    <w:rsid w:val="00F3148F"/>
    <w:rsid w:val="00F31619"/>
    <w:rsid w:val="00F317F3"/>
    <w:rsid w:val="00F31D88"/>
    <w:rsid w:val="00F31DB4"/>
    <w:rsid w:val="00F32989"/>
    <w:rsid w:val="00F33DD7"/>
    <w:rsid w:val="00F34A13"/>
    <w:rsid w:val="00F35A05"/>
    <w:rsid w:val="00F35CFF"/>
    <w:rsid w:val="00F37359"/>
    <w:rsid w:val="00F40AB3"/>
    <w:rsid w:val="00F41548"/>
    <w:rsid w:val="00F440AD"/>
    <w:rsid w:val="00F44864"/>
    <w:rsid w:val="00F45A51"/>
    <w:rsid w:val="00F467E3"/>
    <w:rsid w:val="00F50BE7"/>
    <w:rsid w:val="00F51159"/>
    <w:rsid w:val="00F51AD6"/>
    <w:rsid w:val="00F51C31"/>
    <w:rsid w:val="00F52325"/>
    <w:rsid w:val="00F52468"/>
    <w:rsid w:val="00F52B40"/>
    <w:rsid w:val="00F52E3F"/>
    <w:rsid w:val="00F54D41"/>
    <w:rsid w:val="00F55343"/>
    <w:rsid w:val="00F558B3"/>
    <w:rsid w:val="00F5617B"/>
    <w:rsid w:val="00F5715E"/>
    <w:rsid w:val="00F60F13"/>
    <w:rsid w:val="00F62654"/>
    <w:rsid w:val="00F62EC4"/>
    <w:rsid w:val="00F63C99"/>
    <w:rsid w:val="00F6608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4F52"/>
    <w:rsid w:val="00F86102"/>
    <w:rsid w:val="00F869B3"/>
    <w:rsid w:val="00F86CFA"/>
    <w:rsid w:val="00F86F71"/>
    <w:rsid w:val="00F87A69"/>
    <w:rsid w:val="00F90078"/>
    <w:rsid w:val="00F910E1"/>
    <w:rsid w:val="00F91F9D"/>
    <w:rsid w:val="00F95744"/>
    <w:rsid w:val="00F95E55"/>
    <w:rsid w:val="00F9612B"/>
    <w:rsid w:val="00FA0245"/>
    <w:rsid w:val="00FA188A"/>
    <w:rsid w:val="00FA26B5"/>
    <w:rsid w:val="00FA28AB"/>
    <w:rsid w:val="00FA2DE3"/>
    <w:rsid w:val="00FA4EDC"/>
    <w:rsid w:val="00FA55C1"/>
    <w:rsid w:val="00FA6123"/>
    <w:rsid w:val="00FA672C"/>
    <w:rsid w:val="00FB1B5F"/>
    <w:rsid w:val="00FB254A"/>
    <w:rsid w:val="00FB3A5D"/>
    <w:rsid w:val="00FB44F9"/>
    <w:rsid w:val="00FB46A0"/>
    <w:rsid w:val="00FB4758"/>
    <w:rsid w:val="00FB53ED"/>
    <w:rsid w:val="00FB65C7"/>
    <w:rsid w:val="00FB686D"/>
    <w:rsid w:val="00FC04B5"/>
    <w:rsid w:val="00FC1269"/>
    <w:rsid w:val="00FC1928"/>
    <w:rsid w:val="00FC2D2D"/>
    <w:rsid w:val="00FC33A0"/>
    <w:rsid w:val="00FC4A97"/>
    <w:rsid w:val="00FC500C"/>
    <w:rsid w:val="00FC694A"/>
    <w:rsid w:val="00FD0553"/>
    <w:rsid w:val="00FD2575"/>
    <w:rsid w:val="00FD270A"/>
    <w:rsid w:val="00FD3D5C"/>
    <w:rsid w:val="00FD429C"/>
    <w:rsid w:val="00FD4F56"/>
    <w:rsid w:val="00FD4F9F"/>
    <w:rsid w:val="00FD4FB7"/>
    <w:rsid w:val="00FD5911"/>
    <w:rsid w:val="00FD6F72"/>
    <w:rsid w:val="00FE13B0"/>
    <w:rsid w:val="00FE1917"/>
    <w:rsid w:val="00FE19FE"/>
    <w:rsid w:val="00FE2A12"/>
    <w:rsid w:val="00FE2BEF"/>
    <w:rsid w:val="00FE2F7D"/>
    <w:rsid w:val="00FE471F"/>
    <w:rsid w:val="00FE47AF"/>
    <w:rsid w:val="00FE5F63"/>
    <w:rsid w:val="00FE6A57"/>
    <w:rsid w:val="00FE6E7A"/>
    <w:rsid w:val="00FE73F4"/>
    <w:rsid w:val="00FF00D1"/>
    <w:rsid w:val="00FF1631"/>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D8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495D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95D8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95D8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95D8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95D84"/>
    <w:pPr>
      <w:ind w:left="1701" w:hanging="1701"/>
      <w:outlineLvl w:val="4"/>
    </w:pPr>
    <w:rPr>
      <w:sz w:val="22"/>
    </w:rPr>
  </w:style>
  <w:style w:type="paragraph" w:styleId="Heading6">
    <w:name w:val="heading 6"/>
    <w:aliases w:val="T1,Header 6"/>
    <w:basedOn w:val="H6"/>
    <w:next w:val="Normal"/>
    <w:link w:val="Heading6Char"/>
    <w:qFormat/>
    <w:rsid w:val="00495D84"/>
    <w:pPr>
      <w:outlineLvl w:val="5"/>
    </w:pPr>
  </w:style>
  <w:style w:type="paragraph" w:styleId="Heading7">
    <w:name w:val="heading 7"/>
    <w:aliases w:val="L7,Header 7"/>
    <w:basedOn w:val="H6"/>
    <w:next w:val="Normal"/>
    <w:link w:val="Heading7Char"/>
    <w:qFormat/>
    <w:rsid w:val="00495D84"/>
    <w:pPr>
      <w:outlineLvl w:val="6"/>
    </w:pPr>
  </w:style>
  <w:style w:type="paragraph" w:styleId="Heading8">
    <w:name w:val="heading 8"/>
    <w:aliases w:val="Table Heading"/>
    <w:basedOn w:val="Heading1"/>
    <w:next w:val="Normal"/>
    <w:link w:val="Heading8Char"/>
    <w:qFormat/>
    <w:rsid w:val="00495D84"/>
    <w:pPr>
      <w:ind w:left="0" w:firstLine="0"/>
      <w:outlineLvl w:val="7"/>
    </w:pPr>
  </w:style>
  <w:style w:type="paragraph" w:styleId="Heading9">
    <w:name w:val="heading 9"/>
    <w:aliases w:val="Figure Heading,FH"/>
    <w:basedOn w:val="Heading8"/>
    <w:next w:val="Normal"/>
    <w:link w:val="Heading9Char"/>
    <w:qFormat/>
    <w:rsid w:val="00495D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rsid w:val="00BD6953"/>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rsid w:val="00BD6953"/>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495D84"/>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en-US"/>
    </w:rPr>
  </w:style>
  <w:style w:type="paragraph" w:styleId="TOC9">
    <w:name w:val="toc 9"/>
    <w:basedOn w:val="TOC8"/>
    <w:rsid w:val="00495D84"/>
    <w:pPr>
      <w:ind w:left="1418" w:hanging="1418"/>
    </w:pPr>
  </w:style>
  <w:style w:type="paragraph" w:styleId="TOC8">
    <w:name w:val="toc 8"/>
    <w:basedOn w:val="TOC1"/>
    <w:rsid w:val="00495D84"/>
    <w:pPr>
      <w:spacing w:before="180"/>
      <w:ind w:left="2693" w:hanging="2693"/>
    </w:pPr>
    <w:rPr>
      <w:b/>
    </w:rPr>
  </w:style>
  <w:style w:type="paragraph" w:styleId="TOC1">
    <w:name w:val="toc 1"/>
    <w:rsid w:val="00495D8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495D84"/>
    <w:pPr>
      <w:keepLines/>
      <w:tabs>
        <w:tab w:val="center" w:pos="4536"/>
        <w:tab w:val="right" w:pos="9072"/>
      </w:tabs>
    </w:pPr>
    <w:rPr>
      <w:noProof/>
    </w:rPr>
  </w:style>
  <w:style w:type="character" w:customStyle="1" w:styleId="ZGSM">
    <w:name w:val="ZGSM"/>
    <w:rsid w:val="00495D8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5D8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en-US"/>
    </w:rPr>
  </w:style>
  <w:style w:type="paragraph" w:customStyle="1" w:styleId="ZD">
    <w:name w:val="ZD"/>
    <w:rsid w:val="00495D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495D84"/>
    <w:pPr>
      <w:ind w:left="1701" w:hanging="1701"/>
    </w:pPr>
  </w:style>
  <w:style w:type="paragraph" w:styleId="TOC4">
    <w:name w:val="toc 4"/>
    <w:basedOn w:val="TOC3"/>
    <w:rsid w:val="00495D84"/>
    <w:pPr>
      <w:ind w:left="1418" w:hanging="1418"/>
    </w:pPr>
  </w:style>
  <w:style w:type="paragraph" w:styleId="TOC3">
    <w:name w:val="toc 3"/>
    <w:basedOn w:val="TOC2"/>
    <w:rsid w:val="00495D84"/>
    <w:pPr>
      <w:ind w:left="1134" w:hanging="1134"/>
    </w:pPr>
  </w:style>
  <w:style w:type="paragraph" w:styleId="TOC2">
    <w:name w:val="toc 2"/>
    <w:basedOn w:val="TOC1"/>
    <w:rsid w:val="00495D84"/>
    <w:pPr>
      <w:spacing w:before="0"/>
      <w:ind w:left="851" w:hanging="851"/>
    </w:pPr>
    <w:rPr>
      <w:sz w:val="20"/>
    </w:rPr>
  </w:style>
  <w:style w:type="paragraph" w:styleId="Footer">
    <w:name w:val="footer"/>
    <w:aliases w:val="footer odd,footer,fo,pie de página"/>
    <w:basedOn w:val="Header"/>
    <w:link w:val="FooterChar"/>
    <w:rsid w:val="00495D84"/>
    <w:pPr>
      <w:jc w:val="center"/>
    </w:pPr>
    <w:rPr>
      <w:i/>
    </w:rPr>
  </w:style>
  <w:style w:type="character" w:customStyle="1" w:styleId="FooterChar">
    <w:name w:val="Footer Char"/>
    <w:aliases w:val="footer odd Char,footer Char,fo Char,pie de página Char"/>
    <w:basedOn w:val="DefaultParagraphFont"/>
    <w:link w:val="Footer"/>
    <w:rsid w:val="00BD6953"/>
    <w:rPr>
      <w:rFonts w:ascii="Arial" w:eastAsia="Times New Roman" w:hAnsi="Arial" w:cs="Times New Roman"/>
      <w:b/>
      <w:i/>
      <w:noProof/>
      <w:sz w:val="18"/>
      <w:szCs w:val="20"/>
      <w:lang w:val="en-GB" w:eastAsia="en-US"/>
    </w:rPr>
  </w:style>
  <w:style w:type="paragraph" w:customStyle="1" w:styleId="TT">
    <w:name w:val="TT"/>
    <w:basedOn w:val="Heading1"/>
    <w:next w:val="Normal"/>
    <w:rsid w:val="00495D84"/>
    <w:pPr>
      <w:outlineLvl w:val="9"/>
    </w:pPr>
  </w:style>
  <w:style w:type="paragraph" w:customStyle="1" w:styleId="NF">
    <w:name w:val="NF"/>
    <w:basedOn w:val="NO"/>
    <w:rsid w:val="00495D84"/>
    <w:pPr>
      <w:keepNext/>
      <w:spacing w:after="0"/>
    </w:pPr>
    <w:rPr>
      <w:rFonts w:ascii="Arial" w:hAnsi="Arial"/>
      <w:sz w:val="18"/>
    </w:rPr>
  </w:style>
  <w:style w:type="paragraph" w:customStyle="1" w:styleId="NO">
    <w:name w:val="NO"/>
    <w:basedOn w:val="Normal"/>
    <w:link w:val="NOChar"/>
    <w:rsid w:val="00495D84"/>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en-US"/>
    </w:rPr>
  </w:style>
  <w:style w:type="paragraph" w:customStyle="1" w:styleId="PL">
    <w:name w:val="PL"/>
    <w:link w:val="PLChar"/>
    <w:rsid w:val="00495D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495D84"/>
    <w:pPr>
      <w:jc w:val="right"/>
    </w:pPr>
  </w:style>
  <w:style w:type="paragraph" w:customStyle="1" w:styleId="TAL">
    <w:name w:val="TAL"/>
    <w:basedOn w:val="Normal"/>
    <w:link w:val="TALCar"/>
    <w:qFormat/>
    <w:rsid w:val="00495D84"/>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en-US"/>
    </w:rPr>
  </w:style>
  <w:style w:type="paragraph" w:customStyle="1" w:styleId="TAH">
    <w:name w:val="TAH"/>
    <w:basedOn w:val="TAC"/>
    <w:link w:val="TAHCar"/>
    <w:qFormat/>
    <w:rsid w:val="00495D84"/>
    <w:rPr>
      <w:b/>
    </w:rPr>
  </w:style>
  <w:style w:type="paragraph" w:customStyle="1" w:styleId="TAC">
    <w:name w:val="TAC"/>
    <w:basedOn w:val="TAL"/>
    <w:link w:val="TACChar"/>
    <w:qFormat/>
    <w:rsid w:val="00495D84"/>
    <w:pPr>
      <w:jc w:val="center"/>
    </w:pPr>
  </w:style>
  <w:style w:type="character" w:customStyle="1" w:styleId="TACChar">
    <w:name w:val="TAC Char"/>
    <w:link w:val="TAC"/>
    <w:qFormat/>
    <w:rsid w:val="00BD6953"/>
    <w:rPr>
      <w:rFonts w:ascii="Arial" w:eastAsia="Times New Roman" w:hAnsi="Arial" w:cs="Times New Roman"/>
      <w:sz w:val="18"/>
      <w:szCs w:val="20"/>
      <w:lang w:val="en-GB" w:eastAsia="en-US"/>
    </w:rPr>
  </w:style>
  <w:style w:type="character" w:customStyle="1" w:styleId="TAHCar">
    <w:name w:val="TAH Car"/>
    <w:link w:val="TAH"/>
    <w:qFormat/>
    <w:rsid w:val="00BD6953"/>
    <w:rPr>
      <w:rFonts w:ascii="Arial" w:eastAsia="Times New Roman" w:hAnsi="Arial" w:cs="Times New Roman"/>
      <w:b/>
      <w:sz w:val="18"/>
      <w:szCs w:val="20"/>
      <w:lang w:val="en-GB" w:eastAsia="en-US"/>
    </w:rPr>
  </w:style>
  <w:style w:type="paragraph" w:customStyle="1" w:styleId="LD">
    <w:name w:val="LD"/>
    <w:rsid w:val="00495D8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495D84"/>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en-US"/>
    </w:rPr>
  </w:style>
  <w:style w:type="paragraph" w:customStyle="1" w:styleId="FP">
    <w:name w:val="FP"/>
    <w:basedOn w:val="Normal"/>
    <w:rsid w:val="00495D84"/>
    <w:pPr>
      <w:spacing w:after="0"/>
    </w:pPr>
  </w:style>
  <w:style w:type="paragraph" w:customStyle="1" w:styleId="NW">
    <w:name w:val="NW"/>
    <w:basedOn w:val="NO"/>
    <w:rsid w:val="00495D84"/>
    <w:pPr>
      <w:spacing w:after="0"/>
    </w:pPr>
  </w:style>
  <w:style w:type="paragraph" w:customStyle="1" w:styleId="EW">
    <w:name w:val="EW"/>
    <w:basedOn w:val="EX"/>
    <w:rsid w:val="00495D84"/>
    <w:pPr>
      <w:spacing w:after="0"/>
    </w:pPr>
  </w:style>
  <w:style w:type="paragraph" w:customStyle="1" w:styleId="B10">
    <w:name w:val="B1"/>
    <w:basedOn w:val="List"/>
    <w:link w:val="B1Char"/>
    <w:qFormat/>
    <w:rsid w:val="00495D84"/>
  </w:style>
  <w:style w:type="character" w:customStyle="1" w:styleId="B1Char">
    <w:name w:val="B1 Char"/>
    <w:link w:val="B10"/>
    <w:qFormat/>
    <w:rsid w:val="00BD6953"/>
    <w:rPr>
      <w:rFonts w:ascii="Times New Roman" w:eastAsia="Times New Roman" w:hAnsi="Times New Roman" w:cs="Times New Roman"/>
      <w:sz w:val="20"/>
      <w:szCs w:val="20"/>
      <w:lang w:val="en-GB" w:eastAsia="en-US"/>
    </w:rPr>
  </w:style>
  <w:style w:type="paragraph" w:styleId="TOC6">
    <w:name w:val="toc 6"/>
    <w:basedOn w:val="TOC5"/>
    <w:next w:val="Normal"/>
    <w:rsid w:val="00495D84"/>
    <w:pPr>
      <w:ind w:left="1985" w:hanging="1985"/>
    </w:pPr>
  </w:style>
  <w:style w:type="paragraph" w:styleId="TOC7">
    <w:name w:val="toc 7"/>
    <w:basedOn w:val="TOC6"/>
    <w:next w:val="Normal"/>
    <w:rsid w:val="00495D84"/>
    <w:pPr>
      <w:ind w:left="2268" w:hanging="2268"/>
    </w:pPr>
  </w:style>
  <w:style w:type="paragraph" w:customStyle="1" w:styleId="EditorsNote">
    <w:name w:val="Editor's Note"/>
    <w:aliases w:val="EN,Editor's Noteormal"/>
    <w:basedOn w:val="NO"/>
    <w:link w:val="EditorsNoteChar"/>
    <w:rsid w:val="00495D84"/>
    <w:rPr>
      <w:color w:val="FF0000"/>
    </w:rPr>
  </w:style>
  <w:style w:type="paragraph" w:customStyle="1" w:styleId="TH">
    <w:name w:val="TH"/>
    <w:basedOn w:val="Normal"/>
    <w:link w:val="THChar"/>
    <w:qFormat/>
    <w:rsid w:val="00495D84"/>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en-US"/>
    </w:rPr>
  </w:style>
  <w:style w:type="paragraph" w:customStyle="1" w:styleId="ZA">
    <w:name w:val="ZA"/>
    <w:rsid w:val="00495D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495D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495D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495D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495D84"/>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en-US"/>
    </w:rPr>
  </w:style>
  <w:style w:type="paragraph" w:customStyle="1" w:styleId="ZH">
    <w:name w:val="ZH"/>
    <w:rsid w:val="00495D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rsid w:val="00495D84"/>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en-US"/>
    </w:rPr>
  </w:style>
  <w:style w:type="paragraph" w:customStyle="1" w:styleId="ZG">
    <w:name w:val="ZG"/>
    <w:rsid w:val="00495D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rsid w:val="00495D84"/>
  </w:style>
  <w:style w:type="character" w:customStyle="1" w:styleId="B2Char">
    <w:name w:val="B2 Char"/>
    <w:link w:val="B20"/>
    <w:qFormat/>
    <w:rsid w:val="00BD6953"/>
    <w:rPr>
      <w:rFonts w:ascii="Times New Roman" w:eastAsia="Times New Roman" w:hAnsi="Times New Roman" w:cs="Times New Roman"/>
      <w:sz w:val="20"/>
      <w:szCs w:val="20"/>
      <w:lang w:val="en-GB" w:eastAsia="en-US"/>
    </w:rPr>
  </w:style>
  <w:style w:type="paragraph" w:customStyle="1" w:styleId="B30">
    <w:name w:val="B3"/>
    <w:basedOn w:val="List3"/>
    <w:link w:val="B3Char"/>
    <w:rsid w:val="00495D84"/>
  </w:style>
  <w:style w:type="paragraph" w:customStyle="1" w:styleId="B4">
    <w:name w:val="B4"/>
    <w:basedOn w:val="List4"/>
    <w:link w:val="B4Char"/>
    <w:rsid w:val="00495D84"/>
  </w:style>
  <w:style w:type="character" w:customStyle="1" w:styleId="B4Char">
    <w:name w:val="B4 Char"/>
    <w:link w:val="B4"/>
    <w:qFormat/>
    <w:rsid w:val="00BD6953"/>
    <w:rPr>
      <w:rFonts w:ascii="Times New Roman" w:eastAsia="Times New Roman" w:hAnsi="Times New Roman" w:cs="Times New Roman"/>
      <w:sz w:val="20"/>
      <w:szCs w:val="20"/>
      <w:lang w:val="en-GB" w:eastAsia="en-US"/>
    </w:rPr>
  </w:style>
  <w:style w:type="paragraph" w:customStyle="1" w:styleId="B5">
    <w:name w:val="B5"/>
    <w:basedOn w:val="List5"/>
    <w:rsid w:val="00495D84"/>
  </w:style>
  <w:style w:type="paragraph" w:customStyle="1" w:styleId="ZTD">
    <w:name w:val="ZTD"/>
    <w:basedOn w:val="ZB"/>
    <w:rsid w:val="00495D84"/>
    <w:pPr>
      <w:framePr w:hRule="auto" w:wrap="notBeside" w:y="852"/>
    </w:pPr>
    <w:rPr>
      <w:i w:val="0"/>
      <w:sz w:val="40"/>
    </w:rPr>
  </w:style>
  <w:style w:type="paragraph" w:customStyle="1" w:styleId="ZV">
    <w:name w:val="ZV"/>
    <w:basedOn w:val="ZU"/>
    <w:rsid w:val="00495D84"/>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495D84"/>
    <w:pPr>
      <w:keepLines/>
    </w:pPr>
  </w:style>
  <w:style w:type="paragraph" w:styleId="Index2">
    <w:name w:val="index 2"/>
    <w:basedOn w:val="Index1"/>
    <w:rsid w:val="00495D84"/>
    <w:pPr>
      <w:ind w:left="284"/>
    </w:pPr>
  </w:style>
  <w:style w:type="character" w:styleId="FootnoteReference">
    <w:name w:val="footnote reference"/>
    <w:aliases w:val="Appel note de bas de p,Nota,Footnote symbol,Footnote"/>
    <w:basedOn w:val="DefaultParagraphFont"/>
    <w:rsid w:val="00495D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95D8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en-US"/>
    </w:rPr>
  </w:style>
  <w:style w:type="paragraph" w:styleId="ListNumber2">
    <w:name w:val="List Number 2"/>
    <w:basedOn w:val="ListNumber"/>
    <w:rsid w:val="00495D84"/>
    <w:pPr>
      <w:ind w:left="851"/>
    </w:pPr>
  </w:style>
  <w:style w:type="paragraph" w:styleId="ListNumber">
    <w:name w:val="List Number"/>
    <w:basedOn w:val="List"/>
    <w:rsid w:val="00495D84"/>
  </w:style>
  <w:style w:type="paragraph" w:styleId="List">
    <w:name w:val="List"/>
    <w:basedOn w:val="Normal"/>
    <w:link w:val="ListChar"/>
    <w:rsid w:val="00495D84"/>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rsid w:val="00495D84"/>
    <w:pPr>
      <w:ind w:left="851"/>
    </w:pPr>
  </w:style>
  <w:style w:type="paragraph" w:styleId="ListBullet">
    <w:name w:val="List Bullet"/>
    <w:aliases w:val="UL"/>
    <w:basedOn w:val="List"/>
    <w:link w:val="ListBulletChar"/>
    <w:rsid w:val="00495D84"/>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495D84"/>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en-US"/>
    </w:rPr>
  </w:style>
  <w:style w:type="paragraph" w:styleId="List2">
    <w:name w:val="List 2"/>
    <w:basedOn w:val="List"/>
    <w:link w:val="List2Char"/>
    <w:rsid w:val="00495D84"/>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en-US"/>
    </w:rPr>
  </w:style>
  <w:style w:type="paragraph" w:styleId="List3">
    <w:name w:val="List 3"/>
    <w:basedOn w:val="List2"/>
    <w:rsid w:val="00495D84"/>
    <w:pPr>
      <w:ind w:left="1135"/>
    </w:pPr>
  </w:style>
  <w:style w:type="paragraph" w:styleId="List4">
    <w:name w:val="List 4"/>
    <w:basedOn w:val="List3"/>
    <w:rsid w:val="00495D84"/>
    <w:pPr>
      <w:ind w:left="1418"/>
    </w:pPr>
  </w:style>
  <w:style w:type="paragraph" w:styleId="List5">
    <w:name w:val="List 5"/>
    <w:basedOn w:val="List4"/>
    <w:rsid w:val="00495D84"/>
    <w:pPr>
      <w:ind w:left="1702"/>
    </w:pPr>
  </w:style>
  <w:style w:type="paragraph" w:styleId="ListBullet4">
    <w:name w:val="List Bullet 4"/>
    <w:basedOn w:val="ListBullet3"/>
    <w:rsid w:val="00495D84"/>
    <w:pPr>
      <w:ind w:left="1418"/>
    </w:pPr>
  </w:style>
  <w:style w:type="paragraph" w:styleId="ListBullet5">
    <w:name w:val="List Bullet 5"/>
    <w:basedOn w:val="ListBullet4"/>
    <w:rsid w:val="00495D84"/>
    <w:pPr>
      <w:ind w:left="1702"/>
    </w:pPr>
  </w:style>
  <w:style w:type="paragraph" w:styleId="IndexHeading">
    <w:name w:val="index heading"/>
    <w:basedOn w:val="Normal"/>
    <w:next w:val="Normal"/>
    <w:uiPriority w:val="99"/>
    <w:qFormat/>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qFormat/>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en-US"/>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rsid w:val="00495D8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en-US"/>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1408</TotalTime>
  <Pages>143</Pages>
  <Words>46292</Words>
  <Characters>263869</Characters>
  <Application>Microsoft Office Word</Application>
  <DocSecurity>0</DocSecurity>
  <Lines>2198</Lines>
  <Paragraphs>619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309542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554</cp:revision>
  <dcterms:created xsi:type="dcterms:W3CDTF">2021-06-24T13:08:00Z</dcterms:created>
  <dcterms:modified xsi:type="dcterms:W3CDTF">2025-10-03T23:22:00Z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