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v:imagedata r:id="rId11" o:title=""/>
                </v:shape>
                <o:OLEObject Type="Embed" ProgID="Equation.3" ShapeID="_x0000_i1025" DrawAspect="Content" ObjectID="_1821054553"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65pt;height:20.65pt" o:ole="">
                  <v:imagedata r:id="rId13" o:title=""/>
                </v:shape>
                <o:OLEObject Type="Embed" ProgID="Equation.3" ShapeID="_x0000_i1026" DrawAspect="Content" ObjectID="_1821054554"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65pt;height:20.65pt" o:ole="">
                  <v:imagedata r:id="rId13" o:title=""/>
                </v:shape>
                <o:OLEObject Type="Embed" ProgID="Equation.3" ShapeID="_x0000_i1027" DrawAspect="Content" ObjectID="_1821054555"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65pt;height:15.35pt" o:ole="">
                  <v:imagedata r:id="rId16" o:title=""/>
                </v:shape>
                <o:OLEObject Type="Embed" ProgID="Equation.3" ShapeID="_x0000_i1028" DrawAspect="Content" ObjectID="_1821054556"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65pt;height:20.65pt" o:ole="">
                  <v:imagedata r:id="rId13" o:title=""/>
                </v:shape>
                <o:OLEObject Type="Embed" ProgID="Equation.3" ShapeID="_x0000_i1029" DrawAspect="Content" ObjectID="_1821054557"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2pt;height:15.35pt" o:ole="">
                  <v:imagedata r:id="rId11" o:title=""/>
                </v:shape>
                <o:OLEObject Type="Embed" ProgID="Equation.3" ShapeID="_x0000_i1030" DrawAspect="Content" ObjectID="_1821054558"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65pt;height:20.65pt" o:ole="">
                  <v:imagedata r:id="rId13" o:title=""/>
                </v:shape>
                <o:OLEObject Type="Embed" ProgID="Equation.3" ShapeID="_x0000_i1031" DrawAspect="Content" ObjectID="_1821054559"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65pt;height:20.65pt" o:ole="">
                  <v:imagedata r:id="rId13" o:title=""/>
                </v:shape>
                <o:OLEObject Type="Embed" ProgID="Equation.3" ShapeID="_x0000_i1032" DrawAspect="Content" ObjectID="_1821054560"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65pt;height:15.35pt" o:ole="">
                  <v:imagedata r:id="rId16" o:title=""/>
                </v:shape>
                <o:OLEObject Type="Embed" ProgID="Equation.3" ShapeID="_x0000_i1033" DrawAspect="Content" ObjectID="_1821054561"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65pt;height:20.65pt" o:ole="">
                  <v:imagedata r:id="rId13" o:title=""/>
                </v:shape>
                <o:OLEObject Type="Embed" ProgID="Equation.3" ShapeID="_x0000_i1034" DrawAspect="Content" ObjectID="_1821054562"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35pt;height:15.35pt" o:ole="">
                  <v:imagedata r:id="rId13" o:title=""/>
                </v:shape>
                <o:OLEObject Type="Embed" ProgID="Equation.3" ShapeID="_x0000_i1035" DrawAspect="Content" ObjectID="_1821054563"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35pt;height:15.35pt" o:ole="">
                  <v:imagedata r:id="rId11" o:title=""/>
                </v:shape>
                <o:OLEObject Type="Embed" ProgID="Equation.3" ShapeID="_x0000_i1036" DrawAspect="Content" ObjectID="_1821054564"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35pt;height:15.35pt" o:ole="">
                  <v:imagedata r:id="rId16" o:title=""/>
                </v:shape>
                <o:OLEObject Type="Embed" ProgID="Equation.3" ShapeID="_x0000_i1037" DrawAspect="Content" ObjectID="_1821054565"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35pt;height:15.35pt" o:ole="">
                  <v:imagedata r:id="rId13" o:title=""/>
                </v:shape>
                <o:OLEObject Type="Embed" ProgID="Equation.3" ShapeID="_x0000_i1038" DrawAspect="Content" ObjectID="_1821054566"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35pt;height:15.35pt" o:ole="">
                  <v:imagedata r:id="rId13" o:title=""/>
                </v:shape>
                <o:OLEObject Type="Embed" ProgID="Equation.3" ShapeID="_x0000_i1039" DrawAspect="Content" ObjectID="_1821054567"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35pt;height:15.35pt" o:ole="">
                  <v:imagedata r:id="rId11" o:title=""/>
                </v:shape>
                <o:OLEObject Type="Embed" ProgID="Equation.3" ShapeID="_x0000_i1040" DrawAspect="Content" ObjectID="_1821054568"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35pt;height:15.35pt" o:ole="">
                  <v:imagedata r:id="rId16" o:title=""/>
                </v:shape>
                <o:OLEObject Type="Embed" ProgID="Equation.3" ShapeID="_x0000_i1041" DrawAspect="Content" ObjectID="_1821054569"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35pt;height:15.35pt" o:ole="">
                  <v:imagedata r:id="rId13" o:title=""/>
                </v:shape>
                <o:OLEObject Type="Embed" ProgID="Equation.3" ShapeID="_x0000_i1042" DrawAspect="Content" ObjectID="_1821054570"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6D4403"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247CC6" w:rsidRDefault="006D4403" w:rsidP="006D4403">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247CC6" w:rsidRDefault="006D4403" w:rsidP="006D4403">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5850BE3" w:rsidR="006D4403" w:rsidRPr="00247CC6" w:rsidRDefault="006D4403" w:rsidP="006D4403">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247CC6" w:rsidRDefault="006D4403" w:rsidP="006D4403">
            <w:pPr>
              <w:pStyle w:val="TAC"/>
              <w:keepNext w:val="0"/>
              <w:keepLines w:val="0"/>
            </w:pPr>
          </w:p>
        </w:tc>
      </w:tr>
      <w:tr w:rsidR="006D4403"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247CC6"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247CC6" w:rsidRDefault="006D4403" w:rsidP="006D4403">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ECE02E0" w:rsidR="006D4403" w:rsidRPr="00247CC6" w:rsidRDefault="006D4403" w:rsidP="006D4403">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247CC6" w:rsidRDefault="006D4403" w:rsidP="006D4403">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247CC6"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4.65pt;height:15.35pt" o:ole="">
                  <v:imagedata r:id="rId11" o:title=""/>
                </v:shape>
                <o:OLEObject Type="Embed" ProgID="Equation.3" ShapeID="_x0000_i1043" DrawAspect="Content" ObjectID="_1821054571"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65pt;height:20.65pt" o:ole="">
                  <v:imagedata r:id="rId13" o:title=""/>
                </v:shape>
                <o:OLEObject Type="Embed" ProgID="Equation.3" ShapeID="_x0000_i1044" DrawAspect="Content" ObjectID="_1821054572"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35pt;height:15.35pt" o:ole="">
                  <v:imagedata r:id="rId16" o:title=""/>
                </v:shape>
                <o:OLEObject Type="Embed" ProgID="Equation.3" ShapeID="_x0000_i1045" DrawAspect="Content" ObjectID="_1821054573"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6D4403" w:rsidRPr="00247CC6"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247CC6" w:rsidRDefault="006D4403" w:rsidP="006D4403">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247CC6" w:rsidRDefault="006D4403" w:rsidP="006D440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46522687" w:rsidR="006D4403" w:rsidRPr="00247CC6" w:rsidRDefault="006D4403" w:rsidP="006D4403">
            <w:pPr>
              <w:pStyle w:val="TAC"/>
              <w:keepNext w:val="0"/>
              <w:keepLines w:val="0"/>
              <w:rPr>
                <w:rFonts w:cstheme="minorBidi"/>
              </w:rPr>
            </w:pPr>
            <w:r w:rsidRPr="00247CC6">
              <w:t>AWGN</w:t>
            </w:r>
            <w:r>
              <w:t xml:space="preserve"> + </w:t>
            </w:r>
            <w:r w:rsidRPr="00247CC6">
              <w:t>220</w:t>
            </w:r>
            <w:r>
              <w:t xml:space="preserve"> Hz</w:t>
            </w:r>
          </w:p>
        </w:tc>
      </w:tr>
      <w:tr w:rsidR="006D4403" w:rsidRPr="00247CC6"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247CC6"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247CC6" w:rsidRDefault="006D4403" w:rsidP="006D4403">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17624506" w:rsidR="006D4403" w:rsidRPr="00247CC6" w:rsidRDefault="006D4403" w:rsidP="006D4403">
            <w:pPr>
              <w:pStyle w:val="TAC"/>
              <w:keepNext w:val="0"/>
              <w:keepLines w:val="0"/>
              <w:rPr>
                <w:rFonts w:cs="v4.2.0"/>
              </w:rPr>
            </w:pPr>
            <w:r w:rsidRPr="00247CC6">
              <w:t>AWGN</w:t>
            </w:r>
            <w:r>
              <w:t xml:space="preserve"> + </w:t>
            </w:r>
            <w:r w:rsidRPr="00247CC6">
              <w:t>500</w:t>
            </w:r>
            <w:r>
              <w:t xml:space="preserve"> Hz</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65pt;height:20.65pt" o:ole="">
                  <v:imagedata r:id="rId13" o:title=""/>
                </v:shape>
                <o:OLEObject Type="Embed" ProgID="Equation.3" ShapeID="_x0000_i1046" DrawAspect="Content" ObjectID="_1821054574"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65pt;height:15.35pt" o:ole="">
                  <v:imagedata r:id="rId13" o:title=""/>
                </v:shape>
                <o:OLEObject Type="Embed" ProgID="Equation.3" ShapeID="_x0000_i1047" DrawAspect="Content" ObjectID="_1821054575"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65pt;height:15.35pt" o:ole="">
                  <v:imagedata r:id="rId13" o:title=""/>
                </v:shape>
                <o:OLEObject Type="Embed" ProgID="Equation.3" ShapeID="_x0000_i1048" DrawAspect="Content" ObjectID="_1821054576"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30.65pt;height:15.35pt" o:ole="">
                  <v:imagedata r:id="rId11" o:title=""/>
                </v:shape>
                <o:OLEObject Type="Embed" ProgID="Equation.3" ShapeID="_x0000_i1049" DrawAspect="Content" ObjectID="_1821054577"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1.35pt;height:15.35pt" o:ole="">
                  <v:imagedata r:id="rId16" o:title=""/>
                </v:shape>
                <o:OLEObject Type="Embed" ProgID="Equation.3" ShapeID="_x0000_i1050" DrawAspect="Content" ObjectID="_1821054578"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65pt;height:15.35pt" o:ole="">
                  <v:imagedata r:id="rId13" o:title=""/>
                </v:shape>
                <o:OLEObject Type="Embed" ProgID="Equation.3" ShapeID="_x0000_i1051" DrawAspect="Content" ObjectID="_1821054579"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65pt;height:20.65pt" o:ole="">
                  <v:imagedata r:id="rId41" o:title=""/>
                </v:shape>
                <o:OLEObject Type="Embed" ProgID="Equation.3" ShapeID="_x0000_i1052" DrawAspect="Content" ObjectID="_1821054580"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65pt;height:20.65pt" o:ole="">
                  <v:imagedata r:id="rId41" o:title=""/>
                </v:shape>
                <o:OLEObject Type="Embed" ProgID="Equation.3" ShapeID="_x0000_i1053" DrawAspect="Content" ObjectID="_1821054581"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65pt;height:20.65pt" o:ole="">
                  <v:imagedata r:id="rId41" o:title=""/>
                </v:shape>
                <o:OLEObject Type="Embed" ProgID="Equation.3" ShapeID="_x0000_i1054" DrawAspect="Content" ObjectID="_1821054582"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65pt;height:20.65pt" o:ole="">
                  <v:imagedata r:id="rId41" o:title=""/>
                </v:shape>
                <o:OLEObject Type="Embed" ProgID="Equation.3" ShapeID="_x0000_i1055" DrawAspect="Content" ObjectID="_1821054583"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65pt;height:20.65pt" o:ole="">
                  <v:imagedata r:id="rId41" o:title=""/>
                </v:shape>
                <o:OLEObject Type="Embed" ProgID="Equation.3" ShapeID="_x0000_i1056" DrawAspect="Content" ObjectID="_1821054584"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5.35pt;height:194.65pt" o:ole="">
            <v:imagedata r:id="rId49" o:title=""/>
          </v:shape>
          <o:OLEObject Type="Embed" ProgID="Word.Picture.8" ShapeID="_x0000_i1057" DrawAspect="Content" ObjectID="_1821054585"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5.35pt;height:15.35pt" o:ole="">
                  <v:imagedata r:id="rId41" o:title=""/>
                </v:shape>
                <o:OLEObject Type="Embed" ProgID="Equation.3" ShapeID="_x0000_i1058" DrawAspect="Content" ObjectID="_1821054586"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387A2B0C">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65pt;height:20.65pt" o:ole="">
                  <v:imagedata r:id="rId41" o:title=""/>
                </v:shape>
                <o:OLEObject Type="Embed" ProgID="Equation.3" ShapeID="_x0000_i1059" DrawAspect="Content" ObjectID="_1821054587"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65pt;height:20.65pt" o:ole="">
                  <v:imagedata r:id="rId41" o:title=""/>
                </v:shape>
                <o:OLEObject Type="Embed" ProgID="Equation.3" ShapeID="_x0000_i1060" DrawAspect="Content" ObjectID="_1821054588"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FA1A30">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FA1A30">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FA1A30">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FA1A30">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FA1A30">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FA1A30">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FA1A30">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FA1A30">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FA1A30">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FA1A30">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FA1A30">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FA1A30">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FA1A30">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FA1A30">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FA1A30">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FA1A30">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FA1A30">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FA1A30">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FA1A30">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FA1A30">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FA1A30">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FA1A30">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FA1A30">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FA1A30">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FA1A30">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FA1A30">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FA1A30">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FA1A30">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FA1A30">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FA1A30">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FA1A30">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FA1A30">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FA1A30" w:rsidRPr="00247CC6" w14:paraId="32010358" w14:textId="77777777" w:rsidTr="00FA1A30">
        <w:trPr>
          <w:jc w:val="center"/>
        </w:trPr>
        <w:tc>
          <w:tcPr>
            <w:tcW w:w="2011" w:type="pct"/>
            <w:gridSpan w:val="2"/>
            <w:shd w:val="clear" w:color="auto" w:fill="auto"/>
          </w:tcPr>
          <w:p w14:paraId="38442C19" w14:textId="77777777" w:rsidR="00FA1A30" w:rsidRPr="00247CC6" w:rsidRDefault="00FA1A30" w:rsidP="00FA1A30">
            <w:pPr>
              <w:pStyle w:val="TAL"/>
              <w:keepNext w:val="0"/>
              <w:keepLines w:val="0"/>
              <w:rPr>
                <w:lang w:eastAsia="zh-CN"/>
              </w:rPr>
            </w:pPr>
            <w:r w:rsidRPr="00247CC6">
              <w:rPr>
                <w:lang w:eastAsia="zh-CN"/>
              </w:rPr>
              <w:t>T1</w:t>
            </w:r>
          </w:p>
        </w:tc>
        <w:tc>
          <w:tcPr>
            <w:tcW w:w="444" w:type="pct"/>
            <w:shd w:val="clear" w:color="auto" w:fill="auto"/>
          </w:tcPr>
          <w:p w14:paraId="2A5C82DD"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3A153293" w14:textId="57B20308"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5A420685" w14:textId="77777777" w:rsidR="00FA1A30" w:rsidRPr="00247CC6" w:rsidRDefault="00FA1A30" w:rsidP="00FA1A30">
            <w:pPr>
              <w:pStyle w:val="TAC"/>
              <w:keepNext w:val="0"/>
              <w:keepLines w:val="0"/>
              <w:rPr>
                <w:lang w:eastAsia="zh-CN"/>
              </w:rPr>
            </w:pPr>
          </w:p>
        </w:tc>
      </w:tr>
      <w:tr w:rsidR="00FA1A30" w:rsidRPr="00247CC6" w14:paraId="08C9A177" w14:textId="77777777" w:rsidTr="00FA1A30">
        <w:trPr>
          <w:jc w:val="center"/>
        </w:trPr>
        <w:tc>
          <w:tcPr>
            <w:tcW w:w="2011" w:type="pct"/>
            <w:gridSpan w:val="2"/>
            <w:shd w:val="clear" w:color="auto" w:fill="auto"/>
          </w:tcPr>
          <w:p w14:paraId="6BEA1770" w14:textId="77777777" w:rsidR="00FA1A30" w:rsidRPr="00247CC6" w:rsidRDefault="00FA1A30" w:rsidP="00FA1A30">
            <w:pPr>
              <w:pStyle w:val="TAL"/>
              <w:keepNext w:val="0"/>
              <w:keepLines w:val="0"/>
              <w:rPr>
                <w:lang w:eastAsia="zh-CN"/>
              </w:rPr>
            </w:pPr>
            <w:r w:rsidRPr="00247CC6">
              <w:rPr>
                <w:lang w:eastAsia="zh-CN"/>
              </w:rPr>
              <w:t>T2</w:t>
            </w:r>
          </w:p>
        </w:tc>
        <w:tc>
          <w:tcPr>
            <w:tcW w:w="444" w:type="pct"/>
            <w:shd w:val="clear" w:color="auto" w:fill="auto"/>
          </w:tcPr>
          <w:p w14:paraId="0E92270A"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17F06E25" w14:textId="08942D3C"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7DBE4E2A" w14:textId="77777777" w:rsidR="00FA1A30" w:rsidRPr="00247CC6" w:rsidRDefault="00FA1A30" w:rsidP="00FA1A30">
            <w:pPr>
              <w:pStyle w:val="TAC"/>
              <w:keepNext w:val="0"/>
              <w:keepLines w:val="0"/>
              <w:rPr>
                <w:lang w:eastAsia="zh-CN"/>
              </w:rPr>
            </w:pPr>
          </w:p>
        </w:tc>
      </w:tr>
      <w:tr w:rsidR="00EA4FDE" w:rsidRPr="00247CC6" w14:paraId="4D6DEE9E" w14:textId="77777777" w:rsidTr="00FA1A30">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247CC6"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247CC6" w:rsidRDefault="00F37D28" w:rsidP="00124E70">
            <w:pPr>
              <w:pStyle w:val="TAH"/>
              <w:keepNext w:val="0"/>
              <w:keepLines w:val="0"/>
            </w:pPr>
            <w:r w:rsidRPr="00247CC6">
              <w:t>Parameter</w:t>
            </w:r>
          </w:p>
        </w:tc>
        <w:tc>
          <w:tcPr>
            <w:tcW w:w="512" w:type="pct"/>
            <w:vMerge w:val="restart"/>
            <w:tcBorders>
              <w:top w:val="single" w:sz="4" w:space="0" w:color="auto"/>
            </w:tcBorders>
          </w:tcPr>
          <w:p w14:paraId="4CDC527F" w14:textId="77777777" w:rsidR="00F37D28" w:rsidRPr="00247CC6" w:rsidRDefault="00F37D28" w:rsidP="00124E70">
            <w:pPr>
              <w:pStyle w:val="TAH"/>
              <w:keepNext w:val="0"/>
              <w:keepLines w:val="0"/>
            </w:pPr>
            <w:r w:rsidRPr="00247CC6">
              <w:t>Unit</w:t>
            </w:r>
          </w:p>
        </w:tc>
        <w:tc>
          <w:tcPr>
            <w:tcW w:w="1930" w:type="pct"/>
            <w:gridSpan w:val="3"/>
            <w:tcBorders>
              <w:top w:val="single" w:sz="4" w:space="0" w:color="auto"/>
            </w:tcBorders>
          </w:tcPr>
          <w:p w14:paraId="3B55C1EF" w14:textId="77777777" w:rsidR="00F37D28" w:rsidRPr="00247CC6" w:rsidRDefault="00F37D28" w:rsidP="00124E70">
            <w:pPr>
              <w:pStyle w:val="TAH"/>
              <w:keepNext w:val="0"/>
              <w:keepLines w:val="0"/>
            </w:pPr>
            <w:r w:rsidRPr="00247CC6">
              <w:t>Test</w:t>
            </w:r>
            <w:r>
              <w:t xml:space="preserve"> </w:t>
            </w:r>
            <w:r w:rsidRPr="00247CC6">
              <w:t>1</w:t>
            </w:r>
          </w:p>
        </w:tc>
      </w:tr>
      <w:tr w:rsidR="00F37D28" w:rsidRPr="00247CC6"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247CC6" w:rsidRDefault="00F37D28" w:rsidP="00124E70">
            <w:pPr>
              <w:pStyle w:val="TAH"/>
              <w:keepNext w:val="0"/>
              <w:keepLines w:val="0"/>
            </w:pPr>
          </w:p>
        </w:tc>
        <w:tc>
          <w:tcPr>
            <w:tcW w:w="512" w:type="pct"/>
            <w:vMerge/>
            <w:tcBorders>
              <w:bottom w:val="single" w:sz="4" w:space="0" w:color="auto"/>
            </w:tcBorders>
          </w:tcPr>
          <w:p w14:paraId="690BAF53" w14:textId="77777777" w:rsidR="00F37D28" w:rsidRPr="00247CC6" w:rsidRDefault="00F37D28" w:rsidP="00124E70">
            <w:pPr>
              <w:pStyle w:val="TAH"/>
              <w:keepNext w:val="0"/>
              <w:keepLines w:val="0"/>
            </w:pPr>
          </w:p>
        </w:tc>
        <w:tc>
          <w:tcPr>
            <w:tcW w:w="643" w:type="pct"/>
            <w:tcBorders>
              <w:bottom w:val="single" w:sz="4" w:space="0" w:color="auto"/>
            </w:tcBorders>
          </w:tcPr>
          <w:p w14:paraId="0051F92B" w14:textId="77777777" w:rsidR="00F37D28" w:rsidRPr="00247CC6" w:rsidRDefault="00F37D28" w:rsidP="00124E70">
            <w:pPr>
              <w:pStyle w:val="TAH"/>
              <w:keepNext w:val="0"/>
              <w:keepLines w:val="0"/>
            </w:pPr>
            <w:r w:rsidRPr="00247CC6">
              <w:t>T1</w:t>
            </w:r>
          </w:p>
        </w:tc>
        <w:tc>
          <w:tcPr>
            <w:tcW w:w="643" w:type="pct"/>
            <w:tcBorders>
              <w:bottom w:val="single" w:sz="4" w:space="0" w:color="auto"/>
            </w:tcBorders>
          </w:tcPr>
          <w:p w14:paraId="63D09D51" w14:textId="77777777" w:rsidR="00F37D28" w:rsidRPr="00247CC6" w:rsidRDefault="00F37D28" w:rsidP="00124E70">
            <w:pPr>
              <w:pStyle w:val="TAH"/>
              <w:keepNext w:val="0"/>
              <w:keepLines w:val="0"/>
            </w:pPr>
            <w:r w:rsidRPr="00247CC6">
              <w:t>T2</w:t>
            </w:r>
          </w:p>
        </w:tc>
        <w:tc>
          <w:tcPr>
            <w:tcW w:w="644" w:type="pct"/>
            <w:tcBorders>
              <w:bottom w:val="single" w:sz="4" w:space="0" w:color="auto"/>
            </w:tcBorders>
          </w:tcPr>
          <w:p w14:paraId="55301D31" w14:textId="77777777" w:rsidR="00F37D28" w:rsidRPr="00247CC6" w:rsidRDefault="00F37D28" w:rsidP="00124E70">
            <w:pPr>
              <w:pStyle w:val="TAH"/>
              <w:keepNext w:val="0"/>
              <w:keepLines w:val="0"/>
              <w:rPr>
                <w:lang w:eastAsia="zh-CN"/>
              </w:rPr>
            </w:pPr>
            <w:r w:rsidRPr="00247CC6">
              <w:rPr>
                <w:rFonts w:hint="eastAsia"/>
                <w:lang w:eastAsia="zh-CN"/>
              </w:rPr>
              <w:t>T3</w:t>
            </w:r>
          </w:p>
        </w:tc>
      </w:tr>
      <w:tr w:rsidR="00F37D28" w:rsidRPr="00247CC6"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515C3FC" w14:textId="77777777" w:rsidR="00F37D28" w:rsidRPr="00247CC6" w:rsidRDefault="00F37D28" w:rsidP="00124E70">
            <w:pPr>
              <w:pStyle w:val="TAC"/>
              <w:keepNext w:val="0"/>
              <w:keepLines w:val="0"/>
            </w:pPr>
            <w:r w:rsidRPr="00247CC6">
              <w:t>dB</w:t>
            </w:r>
          </w:p>
        </w:tc>
        <w:tc>
          <w:tcPr>
            <w:tcW w:w="1930" w:type="pct"/>
            <w:gridSpan w:val="3"/>
            <w:vAlign w:val="center"/>
          </w:tcPr>
          <w:p w14:paraId="2F0C5E0F" w14:textId="77777777" w:rsidR="00F37D28" w:rsidRPr="00247CC6" w:rsidRDefault="00F37D28" w:rsidP="00124E70">
            <w:pPr>
              <w:pStyle w:val="TAC"/>
              <w:keepNext w:val="0"/>
              <w:keepLines w:val="0"/>
            </w:pPr>
            <w:r w:rsidRPr="00247CC6">
              <w:t>4</w:t>
            </w:r>
          </w:p>
        </w:tc>
      </w:tr>
      <w:tr w:rsidR="00F37D28" w:rsidRPr="00247CC6"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573E8645" w14:textId="77777777" w:rsidR="00F37D28" w:rsidRPr="00247CC6" w:rsidRDefault="00F37D28" w:rsidP="00124E70">
            <w:pPr>
              <w:pStyle w:val="TAC"/>
              <w:keepNext w:val="0"/>
              <w:keepLines w:val="0"/>
            </w:pPr>
            <w:r w:rsidRPr="00247CC6">
              <w:t>dB</w:t>
            </w:r>
          </w:p>
        </w:tc>
        <w:tc>
          <w:tcPr>
            <w:tcW w:w="1930" w:type="pct"/>
            <w:gridSpan w:val="3"/>
            <w:vAlign w:val="center"/>
          </w:tcPr>
          <w:p w14:paraId="14B1E5E0" w14:textId="77777777" w:rsidR="00F37D28" w:rsidRPr="00247CC6" w:rsidRDefault="00F37D28" w:rsidP="00124E70">
            <w:pPr>
              <w:pStyle w:val="TAC"/>
              <w:keepNext w:val="0"/>
              <w:keepLines w:val="0"/>
            </w:pPr>
            <w:r w:rsidRPr="00247CC6">
              <w:t>0</w:t>
            </w:r>
          </w:p>
        </w:tc>
      </w:tr>
      <w:tr w:rsidR="00F37D28" w:rsidRPr="00247CC6"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7FBCF8FC" w14:textId="77777777" w:rsidR="00F37D28" w:rsidRPr="00247CC6" w:rsidRDefault="00F37D28" w:rsidP="00124E70">
            <w:pPr>
              <w:pStyle w:val="TAC"/>
              <w:keepNext w:val="0"/>
              <w:keepLines w:val="0"/>
            </w:pPr>
            <w:r w:rsidRPr="00247CC6">
              <w:t>dB</w:t>
            </w:r>
          </w:p>
        </w:tc>
        <w:tc>
          <w:tcPr>
            <w:tcW w:w="1930" w:type="pct"/>
            <w:gridSpan w:val="3"/>
            <w:vMerge w:val="restart"/>
            <w:vAlign w:val="center"/>
          </w:tcPr>
          <w:p w14:paraId="0FA8DF6D" w14:textId="77777777" w:rsidR="00F37D28" w:rsidRPr="00247CC6" w:rsidRDefault="00F37D28" w:rsidP="00124E70">
            <w:pPr>
              <w:pStyle w:val="TAC"/>
              <w:keepNext w:val="0"/>
              <w:keepLines w:val="0"/>
            </w:pPr>
            <w:r w:rsidRPr="00247CC6">
              <w:t>0</w:t>
            </w:r>
          </w:p>
        </w:tc>
      </w:tr>
      <w:tr w:rsidR="00F37D28" w:rsidRPr="00247CC6"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5102E049" w14:textId="77777777" w:rsidR="00F37D28" w:rsidRPr="00247CC6" w:rsidRDefault="00F37D28" w:rsidP="00124E70">
            <w:pPr>
              <w:pStyle w:val="TAC"/>
              <w:keepNext w:val="0"/>
              <w:keepLines w:val="0"/>
            </w:pPr>
            <w:r w:rsidRPr="00247CC6">
              <w:t>dB</w:t>
            </w:r>
          </w:p>
        </w:tc>
        <w:tc>
          <w:tcPr>
            <w:tcW w:w="1930" w:type="pct"/>
            <w:gridSpan w:val="3"/>
            <w:vMerge/>
            <w:vAlign w:val="center"/>
          </w:tcPr>
          <w:p w14:paraId="76632F87" w14:textId="77777777" w:rsidR="00F37D28" w:rsidRPr="00247CC6" w:rsidRDefault="00F37D28" w:rsidP="00124E70">
            <w:pPr>
              <w:pStyle w:val="TAC"/>
              <w:keepNext w:val="0"/>
              <w:keepLines w:val="0"/>
            </w:pPr>
          </w:p>
        </w:tc>
      </w:tr>
      <w:tr w:rsidR="00F37D28" w:rsidRPr="00247CC6"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C9D6D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755E28" w14:textId="77777777" w:rsidR="00F37D28" w:rsidRPr="00247CC6" w:rsidRDefault="00F37D28" w:rsidP="00124E70">
            <w:pPr>
              <w:pStyle w:val="TAC"/>
              <w:keepNext w:val="0"/>
              <w:keepLines w:val="0"/>
            </w:pPr>
          </w:p>
        </w:tc>
      </w:tr>
      <w:tr w:rsidR="00F37D28" w:rsidRPr="00247CC6"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7C4E9A2" w14:textId="77777777" w:rsidR="00F37D28" w:rsidRPr="00247CC6" w:rsidRDefault="00F37D28" w:rsidP="00124E70">
            <w:pPr>
              <w:pStyle w:val="TAC"/>
              <w:keepNext w:val="0"/>
              <w:keepLines w:val="0"/>
            </w:pPr>
            <w:r w:rsidRPr="00247CC6">
              <w:t>dB</w:t>
            </w:r>
          </w:p>
        </w:tc>
        <w:tc>
          <w:tcPr>
            <w:tcW w:w="1930" w:type="pct"/>
            <w:gridSpan w:val="3"/>
            <w:vMerge/>
            <w:vAlign w:val="center"/>
          </w:tcPr>
          <w:p w14:paraId="7843985B" w14:textId="77777777" w:rsidR="00F37D28" w:rsidRPr="00247CC6" w:rsidRDefault="00F37D28" w:rsidP="00124E70">
            <w:pPr>
              <w:pStyle w:val="TAC"/>
              <w:keepNext w:val="0"/>
              <w:keepLines w:val="0"/>
            </w:pPr>
          </w:p>
        </w:tc>
      </w:tr>
      <w:tr w:rsidR="00F37D28" w:rsidRPr="00247CC6"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137EB5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FC5AD9" w14:textId="77777777" w:rsidR="00F37D28" w:rsidRPr="00247CC6" w:rsidRDefault="00F37D28" w:rsidP="00124E70">
            <w:pPr>
              <w:pStyle w:val="TAC"/>
              <w:keepNext w:val="0"/>
              <w:keepLines w:val="0"/>
            </w:pPr>
          </w:p>
        </w:tc>
      </w:tr>
      <w:tr w:rsidR="00F37D28" w:rsidRPr="00247CC6"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7615C19" w14:textId="77777777" w:rsidR="00F37D28" w:rsidRPr="00247CC6" w:rsidRDefault="00F37D28" w:rsidP="00124E70">
            <w:pPr>
              <w:pStyle w:val="TAC"/>
              <w:keepNext w:val="0"/>
              <w:keepLines w:val="0"/>
            </w:pPr>
            <w:r w:rsidRPr="00247CC6">
              <w:t>dB</w:t>
            </w:r>
          </w:p>
        </w:tc>
        <w:tc>
          <w:tcPr>
            <w:tcW w:w="1930" w:type="pct"/>
            <w:gridSpan w:val="3"/>
            <w:vMerge/>
            <w:vAlign w:val="center"/>
          </w:tcPr>
          <w:p w14:paraId="2D16F0FE" w14:textId="77777777" w:rsidR="00F37D28" w:rsidRPr="00247CC6" w:rsidRDefault="00F37D28" w:rsidP="00124E70">
            <w:pPr>
              <w:pStyle w:val="TAC"/>
              <w:keepNext w:val="0"/>
              <w:keepLines w:val="0"/>
            </w:pPr>
          </w:p>
        </w:tc>
      </w:tr>
      <w:tr w:rsidR="00F37D28" w:rsidRPr="00247CC6"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64B15E46" w14:textId="77777777" w:rsidR="00F37D28" w:rsidRPr="00247CC6" w:rsidRDefault="00F37D28" w:rsidP="00124E70">
            <w:pPr>
              <w:pStyle w:val="TAC"/>
              <w:keepNext w:val="0"/>
              <w:keepLines w:val="0"/>
            </w:pPr>
            <w:r w:rsidRPr="00247CC6">
              <w:t>dB</w:t>
            </w:r>
          </w:p>
        </w:tc>
        <w:tc>
          <w:tcPr>
            <w:tcW w:w="1930" w:type="pct"/>
            <w:gridSpan w:val="3"/>
            <w:vMerge/>
            <w:vAlign w:val="center"/>
          </w:tcPr>
          <w:p w14:paraId="037A7F5F" w14:textId="77777777" w:rsidR="00F37D28" w:rsidRPr="00247CC6" w:rsidRDefault="00F37D28" w:rsidP="00124E70">
            <w:pPr>
              <w:pStyle w:val="TAC"/>
              <w:keepNext w:val="0"/>
              <w:keepLines w:val="0"/>
            </w:pPr>
          </w:p>
        </w:tc>
      </w:tr>
      <w:tr w:rsidR="00F37D28" w:rsidRPr="00247CC6" w14:paraId="432212CE" w14:textId="77777777" w:rsidTr="00124E70">
        <w:trPr>
          <w:cantSplit/>
          <w:jc w:val="center"/>
        </w:trPr>
        <w:tc>
          <w:tcPr>
            <w:tcW w:w="1167" w:type="pct"/>
            <w:vMerge w:val="restart"/>
          </w:tcPr>
          <w:p w14:paraId="5EAB6DFD" w14:textId="77777777" w:rsidR="00F37D28" w:rsidRPr="00247CC6" w:rsidRDefault="00F37D28" w:rsidP="00124E70">
            <w:pPr>
              <w:pStyle w:val="TAL"/>
              <w:keepNext w:val="0"/>
              <w:keepLines w:val="0"/>
            </w:pPr>
          </w:p>
          <w:p w14:paraId="71A75B9F"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3C72E55D" w14:textId="77777777" w:rsidR="00F37D28" w:rsidRPr="00247CC6" w:rsidRDefault="00F37D28" w:rsidP="00124E70">
            <w:pPr>
              <w:pStyle w:val="TAL"/>
              <w:keepNext w:val="0"/>
              <w:keepLines w:val="0"/>
            </w:pPr>
            <w:r w:rsidRPr="00247CC6">
              <w:rPr>
                <w:position w:val="-12"/>
              </w:rPr>
              <w:object w:dxaOrig="729" w:dyaOrig="310" w14:anchorId="4887E858">
                <v:shape id="_x0000_i1061" type="#_x0000_t75" style="width:36.65pt;height:14.65pt" o:ole="">
                  <v:imagedata r:id="rId59" o:title=""/>
                </v:shape>
                <o:OLEObject Type="Embed" ProgID="Equation.3" ShapeID="_x0000_i1061" DrawAspect="Content" ObjectID="_1821054589" r:id="rId60"/>
              </w:object>
            </w:r>
          </w:p>
        </w:tc>
        <w:tc>
          <w:tcPr>
            <w:tcW w:w="512" w:type="pct"/>
          </w:tcPr>
          <w:p w14:paraId="1ED5EB57" w14:textId="77777777" w:rsidR="00F37D28" w:rsidRPr="00247CC6" w:rsidRDefault="00F37D28" w:rsidP="00124E70">
            <w:pPr>
              <w:pStyle w:val="TAC"/>
              <w:keepNext w:val="0"/>
              <w:keepLines w:val="0"/>
            </w:pPr>
            <w:r w:rsidRPr="00247CC6">
              <w:t>dB</w:t>
            </w:r>
          </w:p>
        </w:tc>
        <w:tc>
          <w:tcPr>
            <w:tcW w:w="1930" w:type="pct"/>
            <w:gridSpan w:val="3"/>
          </w:tcPr>
          <w:p w14:paraId="0FB2382F" w14:textId="60729E38" w:rsidR="00F37D28" w:rsidRPr="00247CC6" w:rsidRDefault="00F37D28" w:rsidP="00124E70">
            <w:pPr>
              <w:pStyle w:val="TAC"/>
              <w:keepNext w:val="0"/>
              <w:keepLines w:val="0"/>
              <w:rPr>
                <w:lang w:eastAsia="zh-CN"/>
              </w:rPr>
            </w:pPr>
            <w:r w:rsidRPr="00247CC6">
              <w:rPr>
                <w:rFonts w:hint="eastAsia"/>
                <w:lang w:eastAsia="zh-CN"/>
              </w:rPr>
              <w:t>7</w:t>
            </w:r>
          </w:p>
        </w:tc>
      </w:tr>
      <w:tr w:rsidR="00F37D28" w:rsidRPr="00247CC6" w14:paraId="1162095D" w14:textId="77777777" w:rsidTr="00124E70">
        <w:trPr>
          <w:cantSplit/>
          <w:jc w:val="center"/>
        </w:trPr>
        <w:tc>
          <w:tcPr>
            <w:tcW w:w="1167" w:type="pct"/>
            <w:vMerge/>
          </w:tcPr>
          <w:p w14:paraId="0D38375D" w14:textId="77777777" w:rsidR="00F37D28" w:rsidRPr="00247CC6" w:rsidRDefault="00F37D28" w:rsidP="00124E70">
            <w:pPr>
              <w:pStyle w:val="TAL"/>
              <w:keepNext w:val="0"/>
              <w:keepLines w:val="0"/>
            </w:pPr>
          </w:p>
        </w:tc>
        <w:tc>
          <w:tcPr>
            <w:tcW w:w="491" w:type="pct"/>
          </w:tcPr>
          <w:p w14:paraId="40B0AC0C" w14:textId="77777777" w:rsidR="00F37D28" w:rsidRPr="00247CC6" w:rsidRDefault="00F37D28" w:rsidP="00124E70">
            <w:pPr>
              <w:pStyle w:val="TAL"/>
              <w:keepNext w:val="0"/>
              <w:keepLines w:val="0"/>
            </w:pPr>
            <w:r w:rsidRPr="00247CC6">
              <w:rPr>
                <w:position w:val="-12"/>
              </w:rPr>
              <w:object w:dxaOrig="437" w:dyaOrig="437" w14:anchorId="20E95FE6">
                <v:shape id="_x0000_i1062" type="#_x0000_t75" style="width:22pt;height:22pt" o:ole="">
                  <v:imagedata r:id="rId13" o:title=""/>
                </v:shape>
                <o:OLEObject Type="Embed" ProgID="Equation.3" ShapeID="_x0000_i1062" DrawAspect="Content" ObjectID="_1821054590" r:id="rId61"/>
              </w:object>
            </w:r>
          </w:p>
        </w:tc>
        <w:tc>
          <w:tcPr>
            <w:tcW w:w="900" w:type="pct"/>
            <w:gridSpan w:val="2"/>
          </w:tcPr>
          <w:p w14:paraId="54C52A37"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2AF1625D" w14:textId="77777777" w:rsidR="00F37D28" w:rsidRPr="00247CC6" w:rsidRDefault="00F37D28" w:rsidP="00124E70">
            <w:pPr>
              <w:pStyle w:val="TAL"/>
              <w:keepNext w:val="0"/>
              <w:keepLines w:val="0"/>
            </w:pPr>
          </w:p>
        </w:tc>
        <w:tc>
          <w:tcPr>
            <w:tcW w:w="512" w:type="pct"/>
          </w:tcPr>
          <w:p w14:paraId="09575039"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75AD444A" w14:textId="5563DC92" w:rsidR="00F37D28" w:rsidRPr="00247CC6" w:rsidRDefault="00F37D28" w:rsidP="00124E70">
            <w:pPr>
              <w:pStyle w:val="TAC"/>
              <w:keepNext w:val="0"/>
              <w:keepLines w:val="0"/>
              <w:rPr>
                <w:lang w:eastAsia="zh-CN"/>
              </w:rPr>
            </w:pPr>
            <w:r w:rsidRPr="00247CC6">
              <w:t>-101</w:t>
            </w:r>
          </w:p>
          <w:p w14:paraId="1321C3D2" w14:textId="77777777" w:rsidR="00F37D28" w:rsidRPr="00247CC6" w:rsidRDefault="00F37D28" w:rsidP="00124E70">
            <w:pPr>
              <w:pStyle w:val="TAC"/>
              <w:keepNext w:val="0"/>
              <w:keepLines w:val="0"/>
            </w:pPr>
          </w:p>
        </w:tc>
      </w:tr>
      <w:tr w:rsidR="00F37D28" w:rsidRPr="00247CC6" w14:paraId="65C5DE1D" w14:textId="77777777" w:rsidTr="00124E70">
        <w:trPr>
          <w:cantSplit/>
          <w:jc w:val="center"/>
        </w:trPr>
        <w:tc>
          <w:tcPr>
            <w:tcW w:w="1167" w:type="pct"/>
            <w:vMerge/>
          </w:tcPr>
          <w:p w14:paraId="790DDF7E" w14:textId="77777777" w:rsidR="00F37D28" w:rsidRPr="00247CC6" w:rsidRDefault="00F37D28" w:rsidP="00124E70">
            <w:pPr>
              <w:pStyle w:val="TAL"/>
              <w:keepNext w:val="0"/>
              <w:keepLines w:val="0"/>
            </w:pPr>
          </w:p>
        </w:tc>
        <w:tc>
          <w:tcPr>
            <w:tcW w:w="1391" w:type="pct"/>
            <w:gridSpan w:val="3"/>
          </w:tcPr>
          <w:p w14:paraId="2443D325" w14:textId="77777777" w:rsidR="00F37D28" w:rsidRPr="00247CC6" w:rsidRDefault="00F37D28" w:rsidP="00124E70">
            <w:pPr>
              <w:pStyle w:val="TAL"/>
              <w:keepNext w:val="0"/>
              <w:keepLines w:val="0"/>
            </w:pPr>
            <w:r w:rsidRPr="00247CC6">
              <w:rPr>
                <w:position w:val="-12"/>
              </w:rPr>
              <w:object w:dxaOrig="729" w:dyaOrig="310" w14:anchorId="3410AB8F">
                <v:shape id="_x0000_i1063" type="#_x0000_t75" style="width:36.65pt;height:14.65pt" o:ole="">
                  <v:imagedata r:id="rId62" o:title=""/>
                </v:shape>
                <o:OLEObject Type="Embed" ProgID="Equation.3" ShapeID="_x0000_i1063" DrawAspect="Content" ObjectID="_1821054591" r:id="rId63"/>
              </w:object>
            </w:r>
          </w:p>
        </w:tc>
        <w:tc>
          <w:tcPr>
            <w:tcW w:w="512" w:type="pct"/>
          </w:tcPr>
          <w:p w14:paraId="5907FB58" w14:textId="77777777" w:rsidR="00F37D28" w:rsidRPr="00247CC6" w:rsidRDefault="00F37D28" w:rsidP="00124E70">
            <w:pPr>
              <w:pStyle w:val="TAC"/>
              <w:keepNext w:val="0"/>
              <w:keepLines w:val="0"/>
            </w:pPr>
            <w:r w:rsidRPr="00247CC6">
              <w:t>dB</w:t>
            </w:r>
          </w:p>
        </w:tc>
        <w:tc>
          <w:tcPr>
            <w:tcW w:w="1930" w:type="pct"/>
            <w:gridSpan w:val="3"/>
          </w:tcPr>
          <w:p w14:paraId="2242550F" w14:textId="088F0827" w:rsidR="00F37D28" w:rsidRPr="00247CC6" w:rsidRDefault="00F37D28" w:rsidP="00124E70">
            <w:pPr>
              <w:pStyle w:val="TAC"/>
              <w:keepNext w:val="0"/>
              <w:keepLines w:val="0"/>
              <w:rPr>
                <w:lang w:eastAsia="zh-CN"/>
              </w:rPr>
            </w:pPr>
            <w:r w:rsidRPr="00247CC6">
              <w:rPr>
                <w:lang w:eastAsia="zh-CN"/>
              </w:rPr>
              <w:t>7</w:t>
            </w:r>
          </w:p>
        </w:tc>
      </w:tr>
      <w:tr w:rsidR="00F37D28" w:rsidRPr="00247CC6" w14:paraId="34C8AF9A" w14:textId="77777777" w:rsidTr="00124E70">
        <w:trPr>
          <w:cantSplit/>
          <w:jc w:val="center"/>
        </w:trPr>
        <w:tc>
          <w:tcPr>
            <w:tcW w:w="1167" w:type="pct"/>
            <w:vMerge/>
          </w:tcPr>
          <w:p w14:paraId="72E6EB2E" w14:textId="77777777" w:rsidR="00F37D28" w:rsidRPr="00247CC6" w:rsidRDefault="00F37D28" w:rsidP="00124E70">
            <w:pPr>
              <w:pStyle w:val="TAL"/>
              <w:keepNext w:val="0"/>
              <w:keepLines w:val="0"/>
            </w:pPr>
          </w:p>
        </w:tc>
        <w:tc>
          <w:tcPr>
            <w:tcW w:w="571" w:type="pct"/>
            <w:gridSpan w:val="2"/>
            <w:vMerge w:val="restart"/>
          </w:tcPr>
          <w:p w14:paraId="1FD92C17"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97D22E1"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00AFF83F"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79D32894" w14:textId="7C853DEB" w:rsidR="00F37D28" w:rsidRPr="00247CC6" w:rsidRDefault="00F37D28" w:rsidP="00124E70">
            <w:pPr>
              <w:pStyle w:val="TAC"/>
              <w:keepNext w:val="0"/>
              <w:keepLines w:val="0"/>
            </w:pPr>
            <w:r w:rsidRPr="00247CC6">
              <w:rPr>
                <w:lang w:eastAsia="zh-CN"/>
              </w:rPr>
              <w:t>-94</w:t>
            </w:r>
          </w:p>
        </w:tc>
      </w:tr>
      <w:tr w:rsidR="00F37D28" w:rsidRPr="00247CC6" w14:paraId="2F0529D2" w14:textId="77777777" w:rsidTr="00124E70">
        <w:trPr>
          <w:cantSplit/>
          <w:jc w:val="center"/>
        </w:trPr>
        <w:tc>
          <w:tcPr>
            <w:tcW w:w="1167" w:type="pct"/>
            <w:vMerge/>
          </w:tcPr>
          <w:p w14:paraId="1205734D" w14:textId="77777777" w:rsidR="00F37D28" w:rsidRPr="00247CC6" w:rsidRDefault="00F37D28" w:rsidP="00124E70">
            <w:pPr>
              <w:pStyle w:val="TAL"/>
              <w:keepNext w:val="0"/>
              <w:keepLines w:val="0"/>
            </w:pPr>
          </w:p>
        </w:tc>
        <w:tc>
          <w:tcPr>
            <w:tcW w:w="571" w:type="pct"/>
            <w:gridSpan w:val="2"/>
            <w:vMerge/>
          </w:tcPr>
          <w:p w14:paraId="762507F8" w14:textId="77777777" w:rsidR="00F37D28" w:rsidRPr="00247CC6" w:rsidRDefault="00F37D28" w:rsidP="00124E70">
            <w:pPr>
              <w:pStyle w:val="TAL"/>
              <w:keepNext w:val="0"/>
              <w:keepLines w:val="0"/>
              <w:rPr>
                <w:lang w:eastAsia="zh-CN"/>
              </w:rPr>
            </w:pPr>
          </w:p>
        </w:tc>
        <w:tc>
          <w:tcPr>
            <w:tcW w:w="820" w:type="pct"/>
          </w:tcPr>
          <w:p w14:paraId="05AF9B60"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CE8631A" w14:textId="77777777" w:rsidR="00F37D28" w:rsidRPr="00247CC6" w:rsidRDefault="00F37D28" w:rsidP="00124E70">
            <w:pPr>
              <w:pStyle w:val="TAC"/>
              <w:keepNext w:val="0"/>
              <w:keepLines w:val="0"/>
            </w:pPr>
          </w:p>
        </w:tc>
        <w:tc>
          <w:tcPr>
            <w:tcW w:w="1930" w:type="pct"/>
            <w:gridSpan w:val="3"/>
          </w:tcPr>
          <w:p w14:paraId="3A2EC33F" w14:textId="48574615" w:rsidR="00F37D28" w:rsidRPr="00247CC6" w:rsidRDefault="00F37D28" w:rsidP="00124E70">
            <w:pPr>
              <w:pStyle w:val="TAC"/>
              <w:keepNext w:val="0"/>
              <w:keepLines w:val="0"/>
              <w:rPr>
                <w:lang w:eastAsia="zh-CN"/>
              </w:rPr>
            </w:pPr>
            <w:r w:rsidRPr="00247CC6">
              <w:rPr>
                <w:lang w:eastAsia="zh-CN"/>
              </w:rPr>
              <w:t>-9</w:t>
            </w:r>
            <w:r w:rsidRPr="00247CC6">
              <w:rPr>
                <w:rFonts w:hint="eastAsia"/>
                <w:lang w:eastAsia="zh-CN"/>
              </w:rPr>
              <w:t>1</w:t>
            </w:r>
          </w:p>
        </w:tc>
      </w:tr>
      <w:tr w:rsidR="00F37D28" w:rsidRPr="00247CC6" w14:paraId="1C69D44C" w14:textId="77777777" w:rsidTr="00124E70">
        <w:trPr>
          <w:cantSplit/>
          <w:jc w:val="center"/>
        </w:trPr>
        <w:tc>
          <w:tcPr>
            <w:tcW w:w="1167" w:type="pct"/>
            <w:vMerge w:val="restart"/>
          </w:tcPr>
          <w:p w14:paraId="74222046" w14:textId="77777777" w:rsidR="00F37D28" w:rsidRPr="00247CC6" w:rsidRDefault="00F37D28" w:rsidP="00124E70">
            <w:pPr>
              <w:pStyle w:val="TAL"/>
              <w:keepNext w:val="0"/>
              <w:keepLines w:val="0"/>
            </w:pPr>
          </w:p>
          <w:p w14:paraId="5C3D061A"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C200A35" w14:textId="77777777" w:rsidR="00F37D28" w:rsidRPr="00247CC6" w:rsidRDefault="00F37D28" w:rsidP="00124E70">
            <w:pPr>
              <w:pStyle w:val="TAL"/>
              <w:keepNext w:val="0"/>
              <w:keepLines w:val="0"/>
            </w:pPr>
            <w:r w:rsidRPr="00247CC6">
              <w:rPr>
                <w:position w:val="-12"/>
              </w:rPr>
              <w:object w:dxaOrig="729" w:dyaOrig="310" w14:anchorId="7E925ED8">
                <v:shape id="_x0000_i1064" type="#_x0000_t75" style="width:36.65pt;height:14.65pt" o:ole="">
                  <v:imagedata r:id="rId59" o:title=""/>
                </v:shape>
                <o:OLEObject Type="Embed" ProgID="Equation.3" ShapeID="_x0000_i1064" DrawAspect="Content" ObjectID="_1821054592" r:id="rId64"/>
              </w:object>
            </w:r>
          </w:p>
        </w:tc>
        <w:tc>
          <w:tcPr>
            <w:tcW w:w="512" w:type="pct"/>
          </w:tcPr>
          <w:p w14:paraId="64346945" w14:textId="77777777" w:rsidR="00F37D28" w:rsidRPr="00247CC6" w:rsidRDefault="00F37D28" w:rsidP="00124E70">
            <w:pPr>
              <w:pStyle w:val="TAC"/>
              <w:keepNext w:val="0"/>
              <w:keepLines w:val="0"/>
            </w:pPr>
            <w:r w:rsidRPr="00247CC6">
              <w:t>dB</w:t>
            </w:r>
          </w:p>
        </w:tc>
        <w:tc>
          <w:tcPr>
            <w:tcW w:w="1930" w:type="pct"/>
            <w:gridSpan w:val="3"/>
          </w:tcPr>
          <w:p w14:paraId="49B769FC" w14:textId="447B0C16" w:rsidR="00F37D28" w:rsidRPr="00247CC6" w:rsidRDefault="00F37D28" w:rsidP="00124E70">
            <w:pPr>
              <w:pStyle w:val="TAC"/>
              <w:keepNext w:val="0"/>
              <w:keepLines w:val="0"/>
            </w:pPr>
            <w:r w:rsidRPr="00247CC6">
              <w:rPr>
                <w:bCs/>
                <w:lang w:eastAsia="zh-CN"/>
              </w:rPr>
              <w:t>-3</w:t>
            </w:r>
          </w:p>
        </w:tc>
      </w:tr>
      <w:tr w:rsidR="00F37D28" w:rsidRPr="00247CC6" w14:paraId="5F4FB6C5" w14:textId="77777777" w:rsidTr="00124E70">
        <w:trPr>
          <w:cantSplit/>
          <w:jc w:val="center"/>
        </w:trPr>
        <w:tc>
          <w:tcPr>
            <w:tcW w:w="1167" w:type="pct"/>
            <w:vMerge/>
          </w:tcPr>
          <w:p w14:paraId="230222BB" w14:textId="77777777" w:rsidR="00F37D28" w:rsidRPr="00247CC6" w:rsidRDefault="00F37D28" w:rsidP="00124E70">
            <w:pPr>
              <w:pStyle w:val="TAL"/>
              <w:keepNext w:val="0"/>
              <w:keepLines w:val="0"/>
            </w:pPr>
          </w:p>
        </w:tc>
        <w:tc>
          <w:tcPr>
            <w:tcW w:w="491" w:type="pct"/>
          </w:tcPr>
          <w:p w14:paraId="23FB1F7A" w14:textId="77777777" w:rsidR="00F37D28" w:rsidRPr="00247CC6" w:rsidRDefault="00F37D28" w:rsidP="00124E70">
            <w:pPr>
              <w:pStyle w:val="TAL"/>
              <w:keepNext w:val="0"/>
              <w:keepLines w:val="0"/>
            </w:pPr>
            <w:r w:rsidRPr="00247CC6">
              <w:rPr>
                <w:position w:val="-12"/>
              </w:rPr>
              <w:object w:dxaOrig="437" w:dyaOrig="437" w14:anchorId="504D72C3">
                <v:shape id="_x0000_i1065" type="#_x0000_t75" style="width:22pt;height:22pt" o:ole="">
                  <v:imagedata r:id="rId13" o:title=""/>
                </v:shape>
                <o:OLEObject Type="Embed" ProgID="Equation.3" ShapeID="_x0000_i1065" DrawAspect="Content" ObjectID="_1821054593" r:id="rId65"/>
              </w:object>
            </w:r>
          </w:p>
        </w:tc>
        <w:tc>
          <w:tcPr>
            <w:tcW w:w="900" w:type="pct"/>
            <w:gridSpan w:val="2"/>
          </w:tcPr>
          <w:p w14:paraId="73F33FFE"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5EAE7B6" w14:textId="77777777" w:rsidR="00F37D28" w:rsidRPr="00247CC6" w:rsidRDefault="00F37D28" w:rsidP="00124E70">
            <w:pPr>
              <w:pStyle w:val="TAL"/>
              <w:keepNext w:val="0"/>
              <w:keepLines w:val="0"/>
            </w:pPr>
          </w:p>
        </w:tc>
        <w:tc>
          <w:tcPr>
            <w:tcW w:w="512" w:type="pct"/>
          </w:tcPr>
          <w:p w14:paraId="2FC81573"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EB9892" w14:textId="64FB05D1" w:rsidR="00F37D28" w:rsidRPr="00247CC6" w:rsidRDefault="00F37D28" w:rsidP="00124E70">
            <w:pPr>
              <w:pStyle w:val="TAC"/>
              <w:keepNext w:val="0"/>
              <w:keepLines w:val="0"/>
            </w:pPr>
            <w:r w:rsidRPr="00247CC6">
              <w:t>-101</w:t>
            </w:r>
          </w:p>
          <w:p w14:paraId="4E48F0EE" w14:textId="77777777" w:rsidR="00F37D28" w:rsidRPr="00247CC6" w:rsidRDefault="00F37D28" w:rsidP="00124E70">
            <w:pPr>
              <w:pStyle w:val="TAC"/>
              <w:keepNext w:val="0"/>
              <w:keepLines w:val="0"/>
            </w:pPr>
          </w:p>
        </w:tc>
      </w:tr>
      <w:tr w:rsidR="00F37D28" w:rsidRPr="00247CC6" w14:paraId="11130C35" w14:textId="77777777" w:rsidTr="00124E70">
        <w:trPr>
          <w:cantSplit/>
          <w:jc w:val="center"/>
        </w:trPr>
        <w:tc>
          <w:tcPr>
            <w:tcW w:w="1167" w:type="pct"/>
            <w:vMerge/>
          </w:tcPr>
          <w:p w14:paraId="10239B61" w14:textId="77777777" w:rsidR="00F37D28" w:rsidRPr="00247CC6" w:rsidRDefault="00F37D28" w:rsidP="00124E70">
            <w:pPr>
              <w:pStyle w:val="TAL"/>
              <w:keepNext w:val="0"/>
              <w:keepLines w:val="0"/>
            </w:pPr>
          </w:p>
        </w:tc>
        <w:tc>
          <w:tcPr>
            <w:tcW w:w="1391" w:type="pct"/>
            <w:gridSpan w:val="3"/>
          </w:tcPr>
          <w:p w14:paraId="410C9CB9" w14:textId="77777777" w:rsidR="00F37D28" w:rsidRPr="00247CC6" w:rsidRDefault="00F37D28" w:rsidP="00124E70">
            <w:pPr>
              <w:pStyle w:val="TAL"/>
              <w:keepNext w:val="0"/>
              <w:keepLines w:val="0"/>
            </w:pPr>
            <w:r w:rsidRPr="00247CC6">
              <w:rPr>
                <w:position w:val="-12"/>
              </w:rPr>
              <w:object w:dxaOrig="729" w:dyaOrig="310" w14:anchorId="46388B11">
                <v:shape id="_x0000_i1066" type="#_x0000_t75" style="width:36.65pt;height:14.65pt" o:ole="">
                  <v:imagedata r:id="rId62" o:title=""/>
                </v:shape>
                <o:OLEObject Type="Embed" ProgID="Equation.3" ShapeID="_x0000_i1066" DrawAspect="Content" ObjectID="_1821054594" r:id="rId66"/>
              </w:object>
            </w:r>
          </w:p>
        </w:tc>
        <w:tc>
          <w:tcPr>
            <w:tcW w:w="512" w:type="pct"/>
          </w:tcPr>
          <w:p w14:paraId="1BE53FCC" w14:textId="77777777" w:rsidR="00F37D28" w:rsidRPr="00247CC6" w:rsidRDefault="00F37D28" w:rsidP="00124E70">
            <w:pPr>
              <w:pStyle w:val="TAC"/>
              <w:keepNext w:val="0"/>
              <w:keepLines w:val="0"/>
            </w:pPr>
            <w:r w:rsidRPr="00247CC6">
              <w:t>dB</w:t>
            </w:r>
          </w:p>
        </w:tc>
        <w:tc>
          <w:tcPr>
            <w:tcW w:w="1930" w:type="pct"/>
            <w:gridSpan w:val="3"/>
          </w:tcPr>
          <w:p w14:paraId="44CD3FBD" w14:textId="63C3AA4F" w:rsidR="00F37D28" w:rsidRPr="00247CC6" w:rsidRDefault="00F37D28" w:rsidP="00124E70">
            <w:pPr>
              <w:pStyle w:val="TAC"/>
              <w:keepNext w:val="0"/>
              <w:keepLines w:val="0"/>
            </w:pPr>
            <w:r w:rsidRPr="00247CC6">
              <w:rPr>
                <w:lang w:eastAsia="zh-CN"/>
              </w:rPr>
              <w:t>-</w:t>
            </w:r>
            <w:r w:rsidRPr="00247CC6">
              <w:rPr>
                <w:rFonts w:hint="eastAsia"/>
                <w:lang w:eastAsia="zh-CN"/>
              </w:rPr>
              <w:t>3</w:t>
            </w:r>
          </w:p>
        </w:tc>
      </w:tr>
      <w:tr w:rsidR="00F37D28" w:rsidRPr="00247CC6" w14:paraId="393684F3" w14:textId="77777777" w:rsidTr="00124E70">
        <w:trPr>
          <w:cantSplit/>
          <w:jc w:val="center"/>
        </w:trPr>
        <w:tc>
          <w:tcPr>
            <w:tcW w:w="1167" w:type="pct"/>
            <w:vMerge/>
          </w:tcPr>
          <w:p w14:paraId="22C7F8DD" w14:textId="77777777" w:rsidR="00F37D28" w:rsidRPr="00247CC6" w:rsidRDefault="00F37D28" w:rsidP="00124E70">
            <w:pPr>
              <w:pStyle w:val="TAL"/>
              <w:keepNext w:val="0"/>
              <w:keepLines w:val="0"/>
            </w:pPr>
          </w:p>
        </w:tc>
        <w:tc>
          <w:tcPr>
            <w:tcW w:w="571" w:type="pct"/>
            <w:gridSpan w:val="2"/>
            <w:vMerge w:val="restart"/>
          </w:tcPr>
          <w:p w14:paraId="6CA3052F"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450AC02E"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7B71F6"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42CFCE9F" w14:textId="3C47CAB6" w:rsidR="00F37D28" w:rsidRPr="00247CC6" w:rsidRDefault="00F37D28" w:rsidP="00124E70">
            <w:pPr>
              <w:pStyle w:val="TAC"/>
              <w:keepNext w:val="0"/>
              <w:keepLines w:val="0"/>
            </w:pPr>
            <w:r w:rsidRPr="00247CC6">
              <w:rPr>
                <w:lang w:eastAsia="zh-CN"/>
              </w:rPr>
              <w:t>-1</w:t>
            </w:r>
            <w:r w:rsidRPr="00247CC6">
              <w:rPr>
                <w:rFonts w:hint="eastAsia"/>
                <w:lang w:eastAsia="zh-CN"/>
              </w:rPr>
              <w:t>04</w:t>
            </w:r>
          </w:p>
        </w:tc>
      </w:tr>
      <w:tr w:rsidR="00F37D28" w:rsidRPr="00247CC6" w14:paraId="3D201F1B" w14:textId="77777777" w:rsidTr="00124E70">
        <w:trPr>
          <w:cantSplit/>
          <w:jc w:val="center"/>
        </w:trPr>
        <w:tc>
          <w:tcPr>
            <w:tcW w:w="1167" w:type="pct"/>
            <w:vMerge/>
          </w:tcPr>
          <w:p w14:paraId="7B973A49" w14:textId="77777777" w:rsidR="00F37D28" w:rsidRPr="00247CC6" w:rsidRDefault="00F37D28" w:rsidP="00124E70">
            <w:pPr>
              <w:pStyle w:val="TAL"/>
              <w:keepNext w:val="0"/>
              <w:keepLines w:val="0"/>
            </w:pPr>
          </w:p>
        </w:tc>
        <w:tc>
          <w:tcPr>
            <w:tcW w:w="571" w:type="pct"/>
            <w:gridSpan w:val="2"/>
            <w:vMerge/>
          </w:tcPr>
          <w:p w14:paraId="73A404D1" w14:textId="77777777" w:rsidR="00F37D28" w:rsidRPr="00247CC6" w:rsidRDefault="00F37D28" w:rsidP="00124E70">
            <w:pPr>
              <w:pStyle w:val="TAL"/>
              <w:keepNext w:val="0"/>
              <w:keepLines w:val="0"/>
              <w:rPr>
                <w:lang w:eastAsia="zh-CN"/>
              </w:rPr>
            </w:pPr>
          </w:p>
        </w:tc>
        <w:tc>
          <w:tcPr>
            <w:tcW w:w="820" w:type="pct"/>
          </w:tcPr>
          <w:p w14:paraId="7659C154"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C5ABA02" w14:textId="77777777" w:rsidR="00F37D28" w:rsidRPr="00247CC6" w:rsidRDefault="00F37D28" w:rsidP="00124E70">
            <w:pPr>
              <w:pStyle w:val="TAC"/>
              <w:keepNext w:val="0"/>
              <w:keepLines w:val="0"/>
            </w:pPr>
          </w:p>
        </w:tc>
        <w:tc>
          <w:tcPr>
            <w:tcW w:w="1930" w:type="pct"/>
            <w:gridSpan w:val="3"/>
          </w:tcPr>
          <w:p w14:paraId="6F9EE0B9" w14:textId="766016E0" w:rsidR="00F37D28" w:rsidRPr="00247CC6" w:rsidRDefault="00F37D28" w:rsidP="00124E70">
            <w:pPr>
              <w:pStyle w:val="TAC"/>
              <w:keepNext w:val="0"/>
              <w:keepLines w:val="0"/>
              <w:rPr>
                <w:lang w:eastAsia="zh-CN"/>
              </w:rPr>
            </w:pPr>
            <w:r w:rsidRPr="00247CC6">
              <w:rPr>
                <w:lang w:eastAsia="zh-CN"/>
              </w:rPr>
              <w:t>-10</w:t>
            </w:r>
            <w:r w:rsidRPr="00247CC6">
              <w:rPr>
                <w:rFonts w:hint="eastAsia"/>
                <w:lang w:eastAsia="zh-CN"/>
              </w:rPr>
              <w:t>1</w:t>
            </w:r>
          </w:p>
        </w:tc>
      </w:tr>
      <w:tr w:rsidR="00F37D28" w:rsidRPr="00247CC6" w14:paraId="6AB72224" w14:textId="77777777" w:rsidTr="00124E70">
        <w:trPr>
          <w:cantSplit/>
          <w:jc w:val="center"/>
        </w:trPr>
        <w:tc>
          <w:tcPr>
            <w:tcW w:w="1167" w:type="pct"/>
            <w:vMerge w:val="restart"/>
            <w:vAlign w:val="center"/>
          </w:tcPr>
          <w:p w14:paraId="14561911"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460C54E0"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220FBF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6E8CAB" w14:textId="77777777" w:rsidR="00F37D28" w:rsidRPr="00247CC6" w:rsidRDefault="00F37D28" w:rsidP="00124E70">
            <w:pPr>
              <w:pStyle w:val="TAC"/>
              <w:keepNext w:val="0"/>
              <w:keepLines w:val="0"/>
            </w:pPr>
            <w:r w:rsidRPr="00247CC6">
              <w:t>dBm</w:t>
            </w:r>
          </w:p>
        </w:tc>
        <w:tc>
          <w:tcPr>
            <w:tcW w:w="1930" w:type="pct"/>
            <w:gridSpan w:val="3"/>
          </w:tcPr>
          <w:p w14:paraId="7A174B78" w14:textId="77777777" w:rsidR="00F37D28" w:rsidRPr="00247CC6" w:rsidRDefault="00F37D28" w:rsidP="00124E70">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F37D28" w:rsidRPr="00247CC6" w14:paraId="7CA8E661" w14:textId="77777777" w:rsidTr="00124E70">
        <w:trPr>
          <w:cantSplit/>
          <w:jc w:val="center"/>
        </w:trPr>
        <w:tc>
          <w:tcPr>
            <w:tcW w:w="1167" w:type="pct"/>
            <w:vMerge/>
          </w:tcPr>
          <w:p w14:paraId="0EA5C07C" w14:textId="77777777" w:rsidR="00F37D28" w:rsidRPr="00247CC6" w:rsidRDefault="00F37D28" w:rsidP="00124E70">
            <w:pPr>
              <w:pStyle w:val="TAL"/>
              <w:keepNext w:val="0"/>
              <w:keepLines w:val="0"/>
            </w:pPr>
          </w:p>
        </w:tc>
        <w:tc>
          <w:tcPr>
            <w:tcW w:w="1391" w:type="pct"/>
            <w:gridSpan w:val="3"/>
            <w:vAlign w:val="center"/>
          </w:tcPr>
          <w:p w14:paraId="07D5FCC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74E82A8" w14:textId="77777777" w:rsidR="00F37D28" w:rsidRPr="00247CC6" w:rsidRDefault="00F37D28" w:rsidP="00124E70">
            <w:pPr>
              <w:pStyle w:val="TAC"/>
              <w:keepNext w:val="0"/>
              <w:keepLines w:val="0"/>
            </w:pPr>
          </w:p>
        </w:tc>
        <w:tc>
          <w:tcPr>
            <w:tcW w:w="1930" w:type="pct"/>
            <w:gridSpan w:val="3"/>
          </w:tcPr>
          <w:p w14:paraId="59F73B40" w14:textId="77777777" w:rsidR="00F37D28" w:rsidRPr="00247CC6" w:rsidRDefault="00F37D28" w:rsidP="00124E70">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F37D28" w:rsidRPr="00247CC6" w14:paraId="41B3A668" w14:textId="77777777" w:rsidTr="00124E70">
        <w:trPr>
          <w:cantSplit/>
          <w:jc w:val="center"/>
        </w:trPr>
        <w:tc>
          <w:tcPr>
            <w:tcW w:w="1167" w:type="pct"/>
            <w:vMerge w:val="restart"/>
          </w:tcPr>
          <w:p w14:paraId="769B1929"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372138E6"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1090A4E7"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1812E120" w14:textId="77777777" w:rsidR="00F37D28" w:rsidRPr="00247CC6" w:rsidRDefault="00F37D28" w:rsidP="00124E70">
            <w:pPr>
              <w:pStyle w:val="TAC"/>
              <w:keepNext w:val="0"/>
              <w:keepLines w:val="0"/>
            </w:pPr>
            <w:r w:rsidRPr="00247CC6">
              <w:t>dBm</w:t>
            </w:r>
          </w:p>
        </w:tc>
        <w:tc>
          <w:tcPr>
            <w:tcW w:w="1930" w:type="pct"/>
            <w:gridSpan w:val="3"/>
          </w:tcPr>
          <w:p w14:paraId="27534CBD" w14:textId="77777777" w:rsidR="00F37D28" w:rsidRPr="00247CC6" w:rsidRDefault="00F37D28" w:rsidP="00124E70">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F37D28" w:rsidRPr="00247CC6" w14:paraId="5149A913" w14:textId="77777777" w:rsidTr="00124E70">
        <w:trPr>
          <w:cantSplit/>
          <w:jc w:val="center"/>
        </w:trPr>
        <w:tc>
          <w:tcPr>
            <w:tcW w:w="1167" w:type="pct"/>
            <w:vMerge/>
          </w:tcPr>
          <w:p w14:paraId="2403C304" w14:textId="77777777" w:rsidR="00F37D28" w:rsidRPr="00247CC6" w:rsidRDefault="00F37D28" w:rsidP="00124E70">
            <w:pPr>
              <w:pStyle w:val="TAL"/>
              <w:keepNext w:val="0"/>
              <w:keepLines w:val="0"/>
            </w:pPr>
          </w:p>
        </w:tc>
        <w:tc>
          <w:tcPr>
            <w:tcW w:w="1391" w:type="pct"/>
            <w:gridSpan w:val="3"/>
            <w:vAlign w:val="center"/>
          </w:tcPr>
          <w:p w14:paraId="3F5D451F"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783199D7" w14:textId="77777777" w:rsidR="00F37D28" w:rsidRPr="00247CC6" w:rsidRDefault="00F37D28" w:rsidP="00124E70">
            <w:pPr>
              <w:pStyle w:val="TAC"/>
              <w:keepNext w:val="0"/>
              <w:keepLines w:val="0"/>
            </w:pPr>
          </w:p>
        </w:tc>
        <w:tc>
          <w:tcPr>
            <w:tcW w:w="1930" w:type="pct"/>
            <w:gridSpan w:val="3"/>
          </w:tcPr>
          <w:p w14:paraId="21E7B64F" w14:textId="77777777" w:rsidR="00F37D28" w:rsidRPr="00247CC6" w:rsidRDefault="00F37D28" w:rsidP="00124E70">
            <w:pPr>
              <w:pStyle w:val="TAC"/>
              <w:keepNext w:val="0"/>
              <w:keepLines w:val="0"/>
              <w:rPr>
                <w:lang w:eastAsia="zh-CN"/>
              </w:rPr>
            </w:pPr>
            <w:r w:rsidRPr="00247CC6">
              <w:rPr>
                <w:lang w:eastAsia="zh-CN"/>
              </w:rPr>
              <w:t>-</w:t>
            </w:r>
            <w:r>
              <w:rPr>
                <w:lang w:eastAsia="zh-CN"/>
              </w:rPr>
              <w:t>68</w:t>
            </w:r>
            <w:r w:rsidRPr="00247CC6">
              <w:rPr>
                <w:lang w:eastAsia="zh-CN"/>
              </w:rPr>
              <w:t>.</w:t>
            </w:r>
            <w:r w:rsidRPr="00247CC6">
              <w:rPr>
                <w:rFonts w:hint="eastAsia"/>
                <w:lang w:eastAsia="zh-CN"/>
              </w:rPr>
              <w:t>2</w:t>
            </w:r>
            <w:r>
              <w:rPr>
                <w:lang w:eastAsia="zh-CN"/>
              </w:rPr>
              <w:t>7</w:t>
            </w:r>
            <w:r w:rsidRPr="00247CC6">
              <w:rPr>
                <w:lang w:eastAsia="zh-CN"/>
              </w:rPr>
              <w:t>/38.16</w:t>
            </w:r>
            <w:r>
              <w:rPr>
                <w:lang w:eastAsia="zh-CN"/>
              </w:rPr>
              <w:t xml:space="preserve"> MHz</w:t>
            </w:r>
          </w:p>
        </w:tc>
      </w:tr>
      <w:tr w:rsidR="00F37D28" w:rsidRPr="00247CC6" w14:paraId="566ED58B" w14:textId="77777777" w:rsidTr="00124E70">
        <w:trPr>
          <w:cantSplit/>
          <w:jc w:val="center"/>
        </w:trPr>
        <w:tc>
          <w:tcPr>
            <w:tcW w:w="1167" w:type="pct"/>
            <w:vMerge w:val="restart"/>
          </w:tcPr>
          <w:p w14:paraId="11E81679" w14:textId="77777777" w:rsidR="00F37D28" w:rsidRPr="00247CC6" w:rsidRDefault="00F37D28" w:rsidP="00124E70">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FB2C7E6" w14:textId="77777777" w:rsidR="00F37D28" w:rsidRPr="00247CC6" w:rsidRDefault="00F37D28" w:rsidP="00124E70">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58AB6EE9" w14:textId="77777777" w:rsidR="00F37D28" w:rsidRPr="00247CC6" w:rsidRDefault="00F37D28" w:rsidP="00124E70">
            <w:pPr>
              <w:pStyle w:val="TAC"/>
              <w:keepNext w:val="0"/>
              <w:keepLines w:val="0"/>
            </w:pPr>
          </w:p>
        </w:tc>
        <w:tc>
          <w:tcPr>
            <w:tcW w:w="1930" w:type="pct"/>
            <w:gridSpan w:val="3"/>
          </w:tcPr>
          <w:p w14:paraId="43CACEDD" w14:textId="77777777" w:rsidR="00F37D28" w:rsidRPr="00247CC6" w:rsidRDefault="00F37D28" w:rsidP="00124E70">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F37D28" w:rsidRPr="00247CC6" w14:paraId="7A9C285D" w14:textId="77777777" w:rsidTr="00124E70">
        <w:trPr>
          <w:cantSplit/>
          <w:jc w:val="center"/>
        </w:trPr>
        <w:tc>
          <w:tcPr>
            <w:tcW w:w="1167" w:type="pct"/>
            <w:vMerge/>
          </w:tcPr>
          <w:p w14:paraId="7503067E" w14:textId="77777777" w:rsidR="00F37D28" w:rsidRPr="00247CC6" w:rsidRDefault="00F37D28" w:rsidP="00124E70">
            <w:pPr>
              <w:pStyle w:val="TAL"/>
              <w:keepNext w:val="0"/>
              <w:keepLines w:val="0"/>
            </w:pPr>
          </w:p>
        </w:tc>
        <w:tc>
          <w:tcPr>
            <w:tcW w:w="1391" w:type="pct"/>
            <w:gridSpan w:val="3"/>
          </w:tcPr>
          <w:p w14:paraId="101CF72D" w14:textId="77777777" w:rsidR="00F37D28" w:rsidRPr="00247CC6" w:rsidRDefault="00F37D28" w:rsidP="00124E70">
            <w:pPr>
              <w:pStyle w:val="TAL"/>
              <w:keepNext w:val="0"/>
              <w:keepLines w:val="0"/>
              <w:rPr>
                <w:lang w:eastAsia="zh-CN"/>
              </w:rPr>
            </w:pPr>
            <w:r w:rsidRPr="00247CC6">
              <w:t>Config</w:t>
            </w:r>
            <w:r>
              <w:t xml:space="preserve"> </w:t>
            </w:r>
            <w:r w:rsidRPr="00247CC6">
              <w:t>3</w:t>
            </w:r>
          </w:p>
        </w:tc>
        <w:tc>
          <w:tcPr>
            <w:tcW w:w="512" w:type="pct"/>
          </w:tcPr>
          <w:p w14:paraId="4243464D" w14:textId="77777777" w:rsidR="00F37D28" w:rsidRPr="00247CC6" w:rsidRDefault="00F37D28" w:rsidP="00124E70">
            <w:pPr>
              <w:pStyle w:val="TAC"/>
              <w:keepNext w:val="0"/>
              <w:keepLines w:val="0"/>
            </w:pPr>
          </w:p>
        </w:tc>
        <w:tc>
          <w:tcPr>
            <w:tcW w:w="1930" w:type="pct"/>
            <w:gridSpan w:val="3"/>
          </w:tcPr>
          <w:p w14:paraId="29ECC05B" w14:textId="77777777" w:rsidR="00F37D28" w:rsidRPr="00247CC6" w:rsidRDefault="00F37D28" w:rsidP="00124E70">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F37D28" w:rsidRPr="00247CC6" w14:paraId="45D83063" w14:textId="77777777" w:rsidTr="00124E70">
        <w:trPr>
          <w:cantSplit/>
          <w:jc w:val="center"/>
        </w:trPr>
        <w:tc>
          <w:tcPr>
            <w:tcW w:w="5000" w:type="pct"/>
            <w:gridSpan w:val="8"/>
          </w:tcPr>
          <w:p w14:paraId="53C578A9" w14:textId="77777777" w:rsidR="00F37D28" w:rsidRPr="00247CC6" w:rsidRDefault="00F37D28" w:rsidP="00124E70">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59B2D56B" w14:textId="77777777" w:rsidR="00F37D28" w:rsidRPr="00247CC6" w:rsidRDefault="00F37D28" w:rsidP="00124E70">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B24489" w14:textId="77777777" w:rsidR="00F37D28" w:rsidRPr="00247CC6" w:rsidRDefault="00F37D28" w:rsidP="00124E70">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1DFC0D5E" w14:textId="77777777" w:rsidR="00F37D28" w:rsidRPr="00247CC6" w:rsidRDefault="00F37D28" w:rsidP="00124E70">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999A191" w14:textId="77777777" w:rsidR="00F37D28" w:rsidRPr="00247CC6" w:rsidRDefault="00F37D28" w:rsidP="00124E70">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lastRenderedPageBreak/>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4C1C14F5"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43C1F2FB"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lastRenderedPageBreak/>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1ED09DAD"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338A1836"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lastRenderedPageBreak/>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039F8AD9"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bookmarkEnd w:id="67"/>
    <w:p w14:paraId="269CEADE" w14:textId="21B639C3"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2BFF49A8"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3213E3D5"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48D166BF" w14:textId="77777777" w:rsidR="00624A1F" w:rsidRPr="00247CC6" w:rsidRDefault="00624A1F" w:rsidP="00624A1F">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624A1F" w:rsidRPr="00247CC6" w14:paraId="19CBC142" w14:textId="77777777" w:rsidTr="002A62D8">
        <w:trPr>
          <w:cantSplit/>
          <w:jc w:val="center"/>
        </w:trPr>
        <w:tc>
          <w:tcPr>
            <w:tcW w:w="2068" w:type="dxa"/>
            <w:tcBorders>
              <w:top w:val="single" w:sz="4" w:space="0" w:color="auto"/>
              <w:left w:val="single" w:sz="4" w:space="0" w:color="auto"/>
              <w:bottom w:val="nil"/>
              <w:right w:val="single" w:sz="4" w:space="0" w:color="auto"/>
            </w:tcBorders>
          </w:tcPr>
          <w:p w14:paraId="3C69BFCF" w14:textId="77777777" w:rsidR="00624A1F" w:rsidRPr="00247CC6" w:rsidRDefault="00624A1F" w:rsidP="009053ED">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FF041BD" w14:textId="77777777" w:rsidR="00624A1F" w:rsidRPr="00247CC6" w:rsidRDefault="00624A1F" w:rsidP="009053ED">
            <w:pPr>
              <w:pStyle w:val="TAH"/>
            </w:pPr>
            <w:r w:rsidRPr="00247CC6">
              <w:t>Unit</w:t>
            </w:r>
          </w:p>
        </w:tc>
        <w:tc>
          <w:tcPr>
            <w:tcW w:w="1701" w:type="dxa"/>
            <w:tcBorders>
              <w:top w:val="single" w:sz="4" w:space="0" w:color="auto"/>
              <w:left w:val="single" w:sz="4" w:space="0" w:color="auto"/>
              <w:bottom w:val="nil"/>
              <w:right w:val="single" w:sz="4" w:space="0" w:color="auto"/>
            </w:tcBorders>
          </w:tcPr>
          <w:p w14:paraId="7F16CBD2" w14:textId="77777777" w:rsidR="00624A1F" w:rsidRPr="00247CC6" w:rsidRDefault="00624A1F" w:rsidP="009053ED">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2896212A" w14:textId="77777777" w:rsidR="00624A1F" w:rsidRPr="00247CC6" w:rsidRDefault="00624A1F" w:rsidP="009053ED">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22831510" w14:textId="77777777" w:rsidR="00624A1F" w:rsidRPr="00247CC6" w:rsidRDefault="00624A1F" w:rsidP="009053ED">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624A1F" w:rsidRPr="00247CC6" w14:paraId="0DB306EB" w14:textId="77777777" w:rsidTr="009053ED">
        <w:trPr>
          <w:cantSplit/>
          <w:jc w:val="center"/>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247CC6" w:rsidRDefault="00624A1F" w:rsidP="009053ED">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247CC6" w:rsidRDefault="00624A1F" w:rsidP="009053ED">
            <w:pPr>
              <w:pStyle w:val="TAH"/>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247CC6" w:rsidRDefault="00624A1F" w:rsidP="009053ED">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247CC6" w:rsidRDefault="00624A1F" w:rsidP="009053ED">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13AF1AF" w14:textId="77777777" w:rsidR="00624A1F" w:rsidRPr="00247CC6" w:rsidRDefault="00624A1F" w:rsidP="009053ED">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247CC6" w:rsidRDefault="00624A1F" w:rsidP="009053ED">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2673AF88" w14:textId="77777777" w:rsidR="00624A1F" w:rsidRPr="00247CC6" w:rsidRDefault="00624A1F" w:rsidP="009053ED">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r>
      <w:tr w:rsidR="00624A1F" w:rsidRPr="00247CC6"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247CC6" w:rsidRDefault="00624A1F" w:rsidP="009053ED">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247CC6" w:rsidRDefault="00624A1F" w:rsidP="009053ED">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6C9926B6" w14:textId="77777777" w:rsidR="00624A1F" w:rsidRPr="00247CC6" w:rsidRDefault="00624A1F" w:rsidP="009053ED">
            <w:pPr>
              <w:pStyle w:val="TAC"/>
              <w:keepNext w:val="0"/>
              <w:keepLines w:val="0"/>
              <w:rPr>
                <w:rFonts w:cs="v4.2.0"/>
              </w:rPr>
            </w:pPr>
            <w:r w:rsidRPr="00247CC6">
              <w:t>AWGN+220</w:t>
            </w:r>
            <w:r>
              <w:t xml:space="preserve"> Hz</w:t>
            </w:r>
          </w:p>
        </w:tc>
      </w:tr>
      <w:tr w:rsidR="00624A1F" w:rsidRPr="00247CC6"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247CC6"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247CC6" w:rsidRDefault="00624A1F" w:rsidP="009053ED">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5E03B879" w14:textId="77777777" w:rsidR="00624A1F" w:rsidRPr="00247CC6" w:rsidRDefault="00624A1F" w:rsidP="009053ED">
            <w:pPr>
              <w:pStyle w:val="TAC"/>
              <w:keepNext w:val="0"/>
              <w:keepLines w:val="0"/>
              <w:rPr>
                <w:rFonts w:cs="v4.2.0"/>
              </w:rPr>
            </w:pPr>
            <w:r w:rsidRPr="00247CC6">
              <w:t>AWGN+500</w:t>
            </w:r>
            <w:r>
              <w:t xml:space="preserve"> Hz</w:t>
            </w:r>
          </w:p>
        </w:tc>
      </w:tr>
    </w:tbl>
    <w:p w14:paraId="6A0FA123" w14:textId="77777777" w:rsidR="00624A1F" w:rsidRPr="00247CC6" w:rsidRDefault="00624A1F" w:rsidP="00624A1F">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FA2609">
      <w:headerReference w:type="even" r:id="rId67"/>
      <w:headerReference w:type="default" r:id="rId68"/>
      <w:footerReference w:type="even" r:id="rId69"/>
      <w:footerReference w:type="default" r:id="rId70"/>
      <w:headerReference w:type="first" r:id="rId71"/>
      <w:footerReference w:type="first" r:id="rId72"/>
      <w:pgSz w:w="11907" w:h="16840" w:code="9"/>
      <w:pgMar w:top="1418" w:right="1134" w:bottom="1134" w:left="1134" w:header="851" w:footer="340" w:gutter="0"/>
      <w:pgNumType w:start="58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9CA18" w14:textId="77777777" w:rsidR="00F155D1" w:rsidRDefault="00F155D1" w:rsidP="0064056D">
      <w:pPr>
        <w:spacing w:after="0"/>
      </w:pPr>
      <w:r>
        <w:separator/>
      </w:r>
    </w:p>
  </w:endnote>
  <w:endnote w:type="continuationSeparator" w:id="0">
    <w:p w14:paraId="279D5E77" w14:textId="77777777" w:rsidR="00F155D1" w:rsidRDefault="00F155D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2B2D" w14:textId="77777777" w:rsidR="00FA2609" w:rsidRDefault="00FA26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AEB85D5" w:rsidR="004B148F" w:rsidRDefault="00FA260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92BF7" w14:textId="77777777" w:rsidR="00FA2609" w:rsidRDefault="00FA2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3E294" w14:textId="77777777" w:rsidR="00F155D1" w:rsidRDefault="00F155D1" w:rsidP="0064056D">
      <w:pPr>
        <w:spacing w:after="0"/>
      </w:pPr>
      <w:r>
        <w:separator/>
      </w:r>
    </w:p>
  </w:footnote>
  <w:footnote w:type="continuationSeparator" w:id="0">
    <w:p w14:paraId="207FC8E9" w14:textId="77777777" w:rsidR="00F155D1" w:rsidRDefault="00F155D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209E" w14:textId="77777777" w:rsidR="00FA2609" w:rsidRDefault="00FA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1A1CCC9" w:rsidR="004B148F" w:rsidRDefault="00FA2609"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V18.11.0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29791" w14:textId="77777777" w:rsidR="00FA2609" w:rsidRDefault="00FA2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grammar="clean"/>
  <w:attachedTemplate r:id="rId1"/>
  <w:doNotTrackFormatting/>
  <w:defaultTabStop w:val="720"/>
  <w:characterSpacingControl w:val="doNotCompress"/>
  <w:hdrShapeDefaults>
    <o:shapedefaults v:ext="edit" spidmax="209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62D8"/>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0549"/>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308"/>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0F19"/>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5D1"/>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94A"/>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609"/>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81</Pages>
  <Words>29384</Words>
  <Characters>167495</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160</cp:revision>
  <dcterms:created xsi:type="dcterms:W3CDTF">2024-04-03T11:54:00Z</dcterms:created>
  <dcterms:modified xsi:type="dcterms:W3CDTF">2025-10-03T21:50:00Z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