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0428AA82" w14:textId="77777777" w:rsidTr="005E4BB2">
        <w:tc>
          <w:tcPr>
            <w:tcW w:w="10423" w:type="dxa"/>
            <w:gridSpan w:val="2"/>
            <w:shd w:val="clear" w:color="auto" w:fill="auto"/>
          </w:tcPr>
          <w:p w14:paraId="5FF9907B" w14:textId="73F0DB96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2303FE">
              <w:t>6</w:t>
            </w:r>
            <w:r w:rsidRPr="000334B8">
              <w:t>.</w:t>
            </w:r>
            <w:r w:rsidR="00D814E9">
              <w:t>10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0334B8" w:rsidRPr="000334B8">
              <w:rPr>
                <w:sz w:val="32"/>
              </w:rPr>
              <w:t>202</w:t>
            </w:r>
            <w:r w:rsidR="00586CBC">
              <w:rPr>
                <w:sz w:val="32"/>
              </w:rPr>
              <w:t>1</w:t>
            </w:r>
            <w:r w:rsidRPr="000334B8">
              <w:rPr>
                <w:sz w:val="32"/>
              </w:rPr>
              <w:t>-</w:t>
            </w:r>
            <w:bookmarkEnd w:id="4"/>
            <w:r w:rsidR="00D814E9">
              <w:rPr>
                <w:sz w:val="32"/>
              </w:rPr>
              <w:t>12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5E4C81D8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2721FF51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3D70705A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381E16E2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7560A6A7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17E64A9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78C8F28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500DE7AF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2303FE">
              <w:rPr>
                <w:rStyle w:val="ZGSM"/>
              </w:rPr>
              <w:t>6</w:t>
            </w:r>
            <w:r w:rsidRPr="00B840AC">
              <w:t>)</w:t>
            </w:r>
          </w:p>
          <w:p w14:paraId="407E041C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2B6BD315" w14:textId="77777777" w:rsidTr="005E4BB2">
        <w:tc>
          <w:tcPr>
            <w:tcW w:w="10423" w:type="dxa"/>
            <w:gridSpan w:val="2"/>
            <w:shd w:val="clear" w:color="auto" w:fill="auto"/>
          </w:tcPr>
          <w:p w14:paraId="1D92FFCB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06120C57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28D9947" w14:textId="77777777" w:rsidR="00D57972" w:rsidRDefault="00C82A7D">
            <w:r>
              <w:rPr>
                <w:i/>
              </w:rPr>
              <w:pict w14:anchorId="243BA1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pt;height:65.5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D3E3206" w14:textId="77777777" w:rsidR="00D57972" w:rsidRDefault="00C82A7D" w:rsidP="00133525">
            <w:pPr>
              <w:jc w:val="right"/>
            </w:pPr>
            <w:bookmarkStart w:id="6" w:name="logos"/>
            <w:r>
              <w:pict w14:anchorId="1EA0C674">
                <v:shape id="_x0000_i1026" type="#_x0000_t75" style="width:127.5pt;height:74pt">
                  <v:imagedata r:id="rId10" o:title="3GPP-logo_web"/>
                </v:shape>
              </w:pict>
            </w:r>
            <w:bookmarkEnd w:id="6"/>
          </w:p>
        </w:tc>
      </w:tr>
      <w:tr w:rsidR="00C074DD" w14:paraId="50624D9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7D701854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DD5FC61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6479C74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449FEFB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05C7D228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54009C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366048CE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4C2F5E6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2D3A284D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6D5CEEB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736FDD2B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2584A59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CD286EC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8EF47B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7E46107C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0F36446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745ABBC0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57E1AB49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774F726" w14:textId="77777777" w:rsidR="00E16509" w:rsidRDefault="00E16509" w:rsidP="00133525"/>
        </w:tc>
      </w:tr>
      <w:tr w:rsidR="00E16509" w14:paraId="2017932A" w14:textId="77777777" w:rsidTr="00C074DD">
        <w:tc>
          <w:tcPr>
            <w:tcW w:w="10423" w:type="dxa"/>
            <w:shd w:val="clear" w:color="auto" w:fill="auto"/>
            <w:vAlign w:val="bottom"/>
          </w:tcPr>
          <w:p w14:paraId="2B28CDFE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57734FB4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7DC5A2B3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21FFA5F7" w14:textId="27B50AAC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586CBC">
              <w:rPr>
                <w:noProof/>
                <w:sz w:val="18"/>
              </w:rPr>
              <w:t>2021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78EAECC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7D4BF8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7C525DD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114A7E7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E2FD7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2C2199D7" w14:textId="77777777" w:rsidR="00E16509" w:rsidRDefault="00E16509" w:rsidP="00133525"/>
        </w:tc>
      </w:tr>
      <w:bookmarkEnd w:id="8"/>
    </w:tbl>
    <w:p w14:paraId="437585BA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626A25A9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42</w:t>
      </w:r>
    </w:p>
    <w:p w14:paraId="1D33BE88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44</w:t>
      </w:r>
    </w:p>
    <w:p w14:paraId="65211DBA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44</w:t>
      </w:r>
    </w:p>
    <w:p w14:paraId="427E5CDC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45</w:t>
      </w:r>
    </w:p>
    <w:p w14:paraId="04BD3A2B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45</w:t>
      </w:r>
    </w:p>
    <w:p w14:paraId="6A6D39B8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46</w:t>
      </w:r>
    </w:p>
    <w:p w14:paraId="7B4C2739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47</w:t>
      </w:r>
    </w:p>
    <w:p w14:paraId="3389BEAD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tolerances</w:t>
      </w:r>
      <w:r>
        <w:tab/>
        <w:t>50</w:t>
      </w:r>
    </w:p>
    <w:p w14:paraId="4664CE2F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bands grouping</w:t>
      </w:r>
      <w:r>
        <w:tab/>
        <w:t>50</w:t>
      </w:r>
    </w:p>
    <w:p w14:paraId="2446CB0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Introduction</w:t>
      </w:r>
      <w:r>
        <w:tab/>
        <w:t>50</w:t>
      </w:r>
    </w:p>
    <w:p w14:paraId="4AE778E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NR operating bands in FR1</w:t>
      </w:r>
      <w:r>
        <w:tab/>
        <w:t>50</w:t>
      </w:r>
    </w:p>
    <w:p w14:paraId="2D14FF1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NR operating bands in FR2</w:t>
      </w:r>
      <w:r>
        <w:tab/>
        <w:t>51</w:t>
      </w:r>
    </w:p>
    <w:p w14:paraId="198B0DC5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51</w:t>
      </w:r>
    </w:p>
    <w:p w14:paraId="069BEE1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RRC connected state requirements in DRX</w:t>
      </w:r>
      <w:r>
        <w:tab/>
        <w:t>52</w:t>
      </w:r>
    </w:p>
    <w:p w14:paraId="2709088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Number of serving carriers</w:t>
      </w:r>
      <w:r>
        <w:tab/>
        <w:t>52</w:t>
      </w:r>
    </w:p>
    <w:p w14:paraId="2098CA4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3.6.2.1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Number of serving carriers for SA</w:t>
      </w:r>
      <w:r>
        <w:tab/>
        <w:t>52</w:t>
      </w:r>
    </w:p>
    <w:p w14:paraId="2095F31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3.6.2.2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Number of serving carriers for EN-DC</w:t>
      </w:r>
      <w:r>
        <w:tab/>
        <w:t>52</w:t>
      </w:r>
    </w:p>
    <w:p w14:paraId="339AC01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3.6.2.3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 xml:space="preserve">Number of serving carriers for </w:t>
      </w:r>
      <w:r w:rsidRPr="0086784B">
        <w:rPr>
          <w:lang w:val="en-US" w:eastAsia="ko-KR"/>
        </w:rPr>
        <w:t>NE-DC</w:t>
      </w:r>
      <w:r>
        <w:tab/>
        <w:t>52</w:t>
      </w:r>
    </w:p>
    <w:p w14:paraId="52C9432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3.6.2.4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 xml:space="preserve">Number of serving carriers for </w:t>
      </w:r>
      <w:r w:rsidRPr="0086784B">
        <w:rPr>
          <w:lang w:val="en-US" w:eastAsia="ko-KR"/>
        </w:rPr>
        <w:t>NR-DC</w:t>
      </w:r>
      <w:r>
        <w:tab/>
        <w:t>53</w:t>
      </w:r>
    </w:p>
    <w:p w14:paraId="0E21D32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 xml:space="preserve">Applicability </w:t>
      </w:r>
      <w:r>
        <w:t>for intra-band FR2</w:t>
      </w:r>
      <w:r>
        <w:tab/>
        <w:t>53</w:t>
      </w:r>
    </w:p>
    <w:p w14:paraId="42ADA06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Applicability for FR2 UE power classes</w:t>
      </w:r>
      <w:r>
        <w:tab/>
        <w:t>53</w:t>
      </w:r>
    </w:p>
    <w:p w14:paraId="19EEB20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3.6.5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Applicability for SDL bands</w:t>
      </w:r>
      <w:r>
        <w:tab/>
        <w:t>53</w:t>
      </w:r>
    </w:p>
    <w:p w14:paraId="7531B6D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3.6.6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53</w:t>
      </w:r>
    </w:p>
    <w:p w14:paraId="0F40950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3.6.7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 xml:space="preserve">Applicability </w:t>
      </w:r>
      <w:r>
        <w:t>of QCL</w:t>
      </w:r>
      <w:r>
        <w:tab/>
        <w:t>53</w:t>
      </w:r>
    </w:p>
    <w:p w14:paraId="3BA1DA2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3.6.9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scheduling availability</w:t>
      </w:r>
      <w:r>
        <w:tab/>
        <w:t>54</w:t>
      </w:r>
    </w:p>
    <w:p w14:paraId="4B39DA6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3.6.10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measurement restrictions</w:t>
      </w:r>
      <w:r>
        <w:tab/>
        <w:t>54</w:t>
      </w:r>
    </w:p>
    <w:p w14:paraId="057BDCDD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SA: RRC_IDLE state mobility</w:t>
      </w:r>
      <w:r>
        <w:tab/>
        <w:t>54</w:t>
      </w:r>
    </w:p>
    <w:p w14:paraId="7BD4B60A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54</w:t>
      </w:r>
    </w:p>
    <w:p w14:paraId="2A58A0D5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54</w:t>
      </w:r>
    </w:p>
    <w:p w14:paraId="251EE75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Introduction</w:t>
      </w:r>
      <w:r>
        <w:tab/>
        <w:t>54</w:t>
      </w:r>
    </w:p>
    <w:p w14:paraId="2D9CE36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Requirements</w:t>
      </w:r>
      <w:r>
        <w:tab/>
        <w:t>55</w:t>
      </w:r>
    </w:p>
    <w:p w14:paraId="76CC72C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UE measurement capability</w:t>
      </w:r>
      <w:r>
        <w:tab/>
        <w:t>55</w:t>
      </w:r>
    </w:p>
    <w:p w14:paraId="1C5C3B6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Measurement and evaluation of serving cell</w:t>
      </w:r>
      <w:r>
        <w:tab/>
        <w:t>55</w:t>
      </w:r>
    </w:p>
    <w:p w14:paraId="195E87C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Measurements of intra-frequency NR cells</w:t>
      </w:r>
      <w:r>
        <w:tab/>
        <w:t>56</w:t>
      </w:r>
    </w:p>
    <w:p w14:paraId="5A8A9B3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Measurements of inter-frequency NR cells</w:t>
      </w:r>
      <w:r>
        <w:tab/>
        <w:t>57</w:t>
      </w:r>
    </w:p>
    <w:p w14:paraId="1271EF0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Measurements of inter-RAT E-UTRAN cells</w:t>
      </w:r>
      <w:r>
        <w:tab/>
        <w:t>59</w:t>
      </w:r>
    </w:p>
    <w:p w14:paraId="37EC2CD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61</w:t>
      </w:r>
    </w:p>
    <w:p w14:paraId="7A814EF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requirements</w:t>
      </w:r>
      <w:r>
        <w:tab/>
        <w:t>61</w:t>
      </w:r>
    </w:p>
    <w:p w14:paraId="4DBFDE5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</w:t>
      </w:r>
      <w:r w:rsidRPr="0086784B">
        <w:rPr>
          <w:rFonts w:eastAsiaTheme="minorEastAsia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at transitions</w:t>
      </w:r>
      <w:r>
        <w:tab/>
        <w:t>61</w:t>
      </w:r>
    </w:p>
    <w:p w14:paraId="54C1332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Measurements of intra-frequency NR cells for UE configured with relaxed measurement criterion</w:t>
      </w:r>
      <w:r>
        <w:tab/>
        <w:t>62</w:t>
      </w:r>
    </w:p>
    <w:p w14:paraId="12D3411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4.2.2.9.1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Introduction</w:t>
      </w:r>
      <w:r>
        <w:tab/>
        <w:t>62</w:t>
      </w:r>
    </w:p>
    <w:p w14:paraId="4D741F5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4.2.2.9.2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Measurements for UE fulfilling low mobility criterion</w:t>
      </w:r>
      <w:r>
        <w:tab/>
        <w:t>62</w:t>
      </w:r>
    </w:p>
    <w:p w14:paraId="7AE3113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4.2.2.9.3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Measurements for UE fulfilling not-at-cell edge criterion</w:t>
      </w:r>
      <w:r>
        <w:tab/>
        <w:t>63</w:t>
      </w:r>
    </w:p>
    <w:p w14:paraId="741939A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4.2.2.9.4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Measurements for UE fulfilling low mobility and not-at-cell edge criteria</w:t>
      </w:r>
      <w:r>
        <w:tab/>
        <w:t>64</w:t>
      </w:r>
    </w:p>
    <w:p w14:paraId="06C6D76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Measurements of inter-frequency NR cells for UE configured with relaxed measurement criterion</w:t>
      </w:r>
      <w:r>
        <w:tab/>
        <w:t>64</w:t>
      </w:r>
    </w:p>
    <w:p w14:paraId="1542426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Introduction</w:t>
      </w:r>
      <w:r>
        <w:tab/>
        <w:t>64</w:t>
      </w:r>
    </w:p>
    <w:p w14:paraId="29F9C41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Measurements for UE fulfilling low mobility criterion</w:t>
      </w:r>
      <w:r>
        <w:tab/>
        <w:t>64</w:t>
      </w:r>
    </w:p>
    <w:p w14:paraId="6DE5081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4.2.2.10.3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Measurements for UE fulfilling not-at-cell edge criterion</w:t>
      </w:r>
      <w:r>
        <w:tab/>
        <w:t>65</w:t>
      </w:r>
    </w:p>
    <w:p w14:paraId="0675253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4.2.2.10.4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Measurements for UE fulfilling low mobility and not-at-cell edge criterion</w:t>
      </w:r>
      <w:r>
        <w:tab/>
        <w:t>66</w:t>
      </w:r>
    </w:p>
    <w:p w14:paraId="572273C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Measurements of inter-RAT E-UTRAN cells for UE configured with relaxed measurement criterion</w:t>
      </w:r>
      <w:r>
        <w:tab/>
        <w:t>66</w:t>
      </w:r>
    </w:p>
    <w:p w14:paraId="5FC11C6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4.2.2.11.1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Introduction</w:t>
      </w:r>
      <w:r>
        <w:tab/>
        <w:t>66</w:t>
      </w:r>
    </w:p>
    <w:p w14:paraId="0E6B2CE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4.2.2.11.2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Measurements for UE fulfilling low mobility criterion</w:t>
      </w:r>
      <w:r>
        <w:tab/>
        <w:t>67</w:t>
      </w:r>
    </w:p>
    <w:p w14:paraId="40A5739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lastRenderedPageBreak/>
        <w:t>4.2.2.11.3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Measurements for UE fulfilling with not-at-cell edge criterion</w:t>
      </w:r>
      <w:r>
        <w:tab/>
        <w:t>68</w:t>
      </w:r>
    </w:p>
    <w:p w14:paraId="264FC55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4.2.2.11.4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Measurements for UE fulfilling low mobility and not-at-cell edge criterion</w:t>
      </w:r>
      <w:r>
        <w:tab/>
        <w:t>69</w:t>
      </w:r>
    </w:p>
    <w:p w14:paraId="5D517204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when subject to CCA</w:t>
      </w:r>
      <w:r>
        <w:tab/>
        <w:t>69</w:t>
      </w:r>
    </w:p>
    <w:p w14:paraId="188FE92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4.2A.1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Introduction</w:t>
      </w:r>
      <w:r>
        <w:tab/>
        <w:t>69</w:t>
      </w:r>
    </w:p>
    <w:p w14:paraId="63EF837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4.2A.2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Requirements</w:t>
      </w:r>
      <w:r>
        <w:tab/>
        <w:t>70</w:t>
      </w:r>
    </w:p>
    <w:p w14:paraId="7694067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4.2A.2.1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UE measurement capability</w:t>
      </w:r>
      <w:r>
        <w:tab/>
        <w:t>70</w:t>
      </w:r>
    </w:p>
    <w:p w14:paraId="27C9A61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4.2A.2.2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Measurement and evaluation when subject to CCA on the serving cell</w:t>
      </w:r>
      <w:r>
        <w:tab/>
        <w:t>70</w:t>
      </w:r>
    </w:p>
    <w:p w14:paraId="7DF6126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4.2A.2.3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Measurements of intra-frequency NR cells when subject to CCA on the serving cell and target cell</w:t>
      </w:r>
      <w:r>
        <w:tab/>
        <w:t>71</w:t>
      </w:r>
    </w:p>
    <w:p w14:paraId="642BF26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4.2A.2.4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Measurements of inter-frequency NR cells when subject to CCA on the target cell</w:t>
      </w:r>
      <w:r>
        <w:tab/>
        <w:t>72</w:t>
      </w:r>
    </w:p>
    <w:p w14:paraId="04FF00E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4.2A.2.5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Measurements of inter-RAT E-UTRAN cells when subject to CCA on the serving cell</w:t>
      </w:r>
      <w:r>
        <w:tab/>
        <w:t>74</w:t>
      </w:r>
    </w:p>
    <w:p w14:paraId="45D2938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4.2A.2.6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 when subject to CCA on the target cell</w:t>
      </w:r>
      <w:r>
        <w:tab/>
        <w:t>74</w:t>
      </w:r>
    </w:p>
    <w:p w14:paraId="3A738F2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4.2A.2.7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requirements</w:t>
      </w:r>
      <w:r>
        <w:tab/>
        <w:t>74</w:t>
      </w:r>
    </w:p>
    <w:p w14:paraId="7E4843A0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75</w:t>
      </w:r>
    </w:p>
    <w:p w14:paraId="35575D9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</w:t>
      </w:r>
    </w:p>
    <w:p w14:paraId="73AF400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Requirements</w:t>
      </w:r>
      <w:r>
        <w:tab/>
        <w:t>75</w:t>
      </w:r>
    </w:p>
    <w:p w14:paraId="253921C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75</w:t>
      </w:r>
    </w:p>
    <w:p w14:paraId="1BD13D8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76</w:t>
      </w:r>
    </w:p>
    <w:p w14:paraId="453288B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76</w:t>
      </w:r>
    </w:p>
    <w:p w14:paraId="3EB47794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CA/DC Measurements</w:t>
      </w:r>
      <w:r>
        <w:tab/>
        <w:t>76</w:t>
      </w:r>
    </w:p>
    <w:p w14:paraId="2C5C361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76</w:t>
      </w:r>
    </w:p>
    <w:p w14:paraId="6893FB9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76</w:t>
      </w:r>
    </w:p>
    <w:p w14:paraId="102733D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76</w:t>
      </w:r>
    </w:p>
    <w:p w14:paraId="4AFC4EC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77</w:t>
      </w:r>
    </w:p>
    <w:p w14:paraId="4C668D9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78</w:t>
      </w:r>
    </w:p>
    <w:p w14:paraId="1553CD2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E-UTRAN inter-RAT DC candidate cells</w:t>
      </w:r>
      <w:r>
        <w:tab/>
        <w:t>78</w:t>
      </w:r>
    </w:p>
    <w:p w14:paraId="4AF11F96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SA: RRC_INACTIVE state mobility</w:t>
      </w:r>
      <w:r>
        <w:tab/>
        <w:t>80</w:t>
      </w:r>
    </w:p>
    <w:p w14:paraId="1F55AAF7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80</w:t>
      </w:r>
    </w:p>
    <w:p w14:paraId="348C87A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</w:t>
      </w:r>
    </w:p>
    <w:p w14:paraId="0E3D7EF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80</w:t>
      </w:r>
    </w:p>
    <w:p w14:paraId="683CAD6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80</w:t>
      </w:r>
    </w:p>
    <w:p w14:paraId="7AD478C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80</w:t>
      </w:r>
    </w:p>
    <w:p w14:paraId="4429F42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NR cells</w:t>
      </w:r>
      <w:r>
        <w:tab/>
        <w:t>80</w:t>
      </w:r>
    </w:p>
    <w:p w14:paraId="1889880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NR cells</w:t>
      </w:r>
      <w:r>
        <w:tab/>
        <w:t>80</w:t>
      </w:r>
    </w:p>
    <w:p w14:paraId="6F33CC3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E-UTRAN cells</w:t>
      </w:r>
      <w:r>
        <w:tab/>
        <w:t>80</w:t>
      </w:r>
    </w:p>
    <w:p w14:paraId="312ED7E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80</w:t>
      </w:r>
    </w:p>
    <w:p w14:paraId="6D1DF5C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requirements</w:t>
      </w:r>
      <w:r>
        <w:tab/>
        <w:t>80</w:t>
      </w:r>
    </w:p>
    <w:p w14:paraId="316C032E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with CCA</w:t>
      </w:r>
      <w:r>
        <w:tab/>
        <w:t>80</w:t>
      </w:r>
    </w:p>
    <w:p w14:paraId="17C2D4A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</w:t>
      </w:r>
    </w:p>
    <w:p w14:paraId="2864D57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</w:t>
      </w:r>
    </w:p>
    <w:p w14:paraId="3F5D5AE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81</w:t>
      </w:r>
    </w:p>
    <w:p w14:paraId="7B74CCE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when CCA is used on the serving cell</w:t>
      </w:r>
      <w:r>
        <w:tab/>
        <w:t>81</w:t>
      </w:r>
    </w:p>
    <w:p w14:paraId="4AE6496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NR cells when CCA is used on the serving cell and target cell</w:t>
      </w:r>
      <w:r>
        <w:tab/>
        <w:t>81</w:t>
      </w:r>
    </w:p>
    <w:p w14:paraId="7F9A11B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NR cells when CCA is used on the target cell</w:t>
      </w:r>
      <w:r>
        <w:tab/>
        <w:t>81</w:t>
      </w:r>
    </w:p>
    <w:p w14:paraId="54A7510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E-UTRAN cells when CCA is used on the serving cell</w:t>
      </w:r>
      <w:r>
        <w:tab/>
        <w:t>81</w:t>
      </w:r>
    </w:p>
    <w:p w14:paraId="31DC83F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 when CCA is used on the target cell</w:t>
      </w:r>
      <w:r>
        <w:tab/>
        <w:t>81</w:t>
      </w:r>
    </w:p>
    <w:p w14:paraId="73BE547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requirements</w:t>
      </w:r>
      <w:r>
        <w:tab/>
        <w:t>81</w:t>
      </w:r>
    </w:p>
    <w:p w14:paraId="67BB67F7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</w:t>
      </w:r>
    </w:p>
    <w:p w14:paraId="1B906FFC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81</w:t>
      </w:r>
    </w:p>
    <w:p w14:paraId="0F24D6B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</w:t>
      </w:r>
    </w:p>
    <w:p w14:paraId="134CE40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Requirements</w:t>
      </w:r>
      <w:r>
        <w:tab/>
        <w:t>82</w:t>
      </w:r>
    </w:p>
    <w:p w14:paraId="07D3811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82</w:t>
      </w:r>
    </w:p>
    <w:p w14:paraId="580CCFF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82</w:t>
      </w:r>
    </w:p>
    <w:p w14:paraId="7E93D4F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82</w:t>
      </w:r>
    </w:p>
    <w:p w14:paraId="085D8FC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RRC Resume Failure Log Reporting</w:t>
      </w:r>
      <w:r>
        <w:tab/>
        <w:t>82</w:t>
      </w:r>
    </w:p>
    <w:p w14:paraId="08607D03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CA/DC Measurements</w:t>
      </w:r>
      <w:r>
        <w:tab/>
        <w:t>82</w:t>
      </w:r>
    </w:p>
    <w:p w14:paraId="78A8A1C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82</w:t>
      </w:r>
    </w:p>
    <w:p w14:paraId="7852FFE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82</w:t>
      </w:r>
    </w:p>
    <w:p w14:paraId="2330D63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83</w:t>
      </w:r>
    </w:p>
    <w:p w14:paraId="239752A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83</w:t>
      </w:r>
    </w:p>
    <w:p w14:paraId="7F4A938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83</w:t>
      </w:r>
    </w:p>
    <w:p w14:paraId="6B09969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E-UTRAN inter-RAT DC candidate cells</w:t>
      </w:r>
      <w:r>
        <w:tab/>
        <w:t>83</w:t>
      </w:r>
    </w:p>
    <w:p w14:paraId="69E36A95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RRC_CONNECTED state mobility</w:t>
      </w:r>
      <w:r>
        <w:tab/>
        <w:t>83</w:t>
      </w:r>
    </w:p>
    <w:p w14:paraId="547CD1D6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</w:t>
      </w:r>
      <w:r>
        <w:tab/>
        <w:t>83</w:t>
      </w:r>
    </w:p>
    <w:p w14:paraId="538AD44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NR Handover</w:t>
      </w:r>
      <w:r>
        <w:tab/>
        <w:t>83</w:t>
      </w:r>
    </w:p>
    <w:p w14:paraId="0FFFC52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Introduction</w:t>
      </w:r>
      <w:r>
        <w:tab/>
        <w:t>83</w:t>
      </w:r>
    </w:p>
    <w:p w14:paraId="623C071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NR FR1 - NR FR1 Handover</w:t>
      </w:r>
      <w:r>
        <w:tab/>
        <w:t>83</w:t>
      </w:r>
    </w:p>
    <w:p w14:paraId="33E902F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83</w:t>
      </w:r>
    </w:p>
    <w:p w14:paraId="0D231F5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83</w:t>
      </w:r>
    </w:p>
    <w:p w14:paraId="1774FD4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NR FR2- NR FR1 Handover</w:t>
      </w:r>
      <w:r>
        <w:tab/>
        <w:t>84</w:t>
      </w:r>
    </w:p>
    <w:p w14:paraId="7E2575F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84</w:t>
      </w:r>
    </w:p>
    <w:p w14:paraId="7E2C6C0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84</w:t>
      </w:r>
    </w:p>
    <w:p w14:paraId="093887B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NR FR2- NR FR2 Handover</w:t>
      </w:r>
      <w:r>
        <w:tab/>
        <w:t>85</w:t>
      </w:r>
    </w:p>
    <w:p w14:paraId="58BBE64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85</w:t>
      </w:r>
    </w:p>
    <w:p w14:paraId="3B7E075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85</w:t>
      </w:r>
    </w:p>
    <w:p w14:paraId="6CED3EE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NR FR1- NR FR2 Handover</w:t>
      </w:r>
      <w:r>
        <w:tab/>
        <w:t>86</w:t>
      </w:r>
    </w:p>
    <w:p w14:paraId="6492B54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86</w:t>
      </w:r>
    </w:p>
    <w:p w14:paraId="6B422A3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86</w:t>
      </w:r>
    </w:p>
    <w:p w14:paraId="645A07E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NR Handover to other RATs</w:t>
      </w:r>
      <w:r>
        <w:tab/>
        <w:t>87</w:t>
      </w:r>
    </w:p>
    <w:p w14:paraId="6CEECC7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NR – E-UTRAN Handover</w:t>
      </w:r>
      <w:r>
        <w:tab/>
        <w:t>87</w:t>
      </w:r>
    </w:p>
    <w:p w14:paraId="2026C20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Introduction</w:t>
      </w:r>
      <w:r>
        <w:tab/>
        <w:t>87</w:t>
      </w:r>
    </w:p>
    <w:p w14:paraId="09ED730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Handover delay</w:t>
      </w:r>
      <w:r>
        <w:tab/>
        <w:t>87</w:t>
      </w:r>
    </w:p>
    <w:p w14:paraId="7561FAF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Interruption time</w:t>
      </w:r>
      <w:r>
        <w:tab/>
        <w:t>87</w:t>
      </w:r>
    </w:p>
    <w:p w14:paraId="4AE62E3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NR – UTRAN Handover</w:t>
      </w:r>
      <w:r>
        <w:tab/>
        <w:t>88</w:t>
      </w:r>
    </w:p>
    <w:p w14:paraId="7B872B3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</w:t>
      </w:r>
    </w:p>
    <w:p w14:paraId="0B921B9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88</w:t>
      </w:r>
    </w:p>
    <w:p w14:paraId="7F399A0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88</w:t>
      </w:r>
    </w:p>
    <w:p w14:paraId="5FD678B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NR DAPS Handover</w:t>
      </w:r>
      <w:r>
        <w:tab/>
        <w:t>89</w:t>
      </w:r>
    </w:p>
    <w:p w14:paraId="41E13E9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Introduction</w:t>
      </w:r>
      <w:r>
        <w:tab/>
        <w:t>89</w:t>
      </w:r>
    </w:p>
    <w:p w14:paraId="792A552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NR FR1 - NR FR1 DAPS Handover</w:t>
      </w:r>
      <w:r>
        <w:tab/>
        <w:t>89</w:t>
      </w:r>
    </w:p>
    <w:p w14:paraId="6812C65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89</w:t>
      </w:r>
    </w:p>
    <w:p w14:paraId="3350B2F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90</w:t>
      </w:r>
    </w:p>
    <w:p w14:paraId="39EF0ED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NR FR2- NR FR1 DAPS Handover</w:t>
      </w:r>
      <w:r>
        <w:tab/>
        <w:t>92</w:t>
      </w:r>
    </w:p>
    <w:p w14:paraId="2318344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92</w:t>
      </w:r>
    </w:p>
    <w:p w14:paraId="729A652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92</w:t>
      </w:r>
    </w:p>
    <w:p w14:paraId="28276F7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NR FR1- NR FR2 DAPS Handover</w:t>
      </w:r>
      <w:r>
        <w:tab/>
        <w:t>93</w:t>
      </w:r>
    </w:p>
    <w:p w14:paraId="0BEB400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93</w:t>
      </w:r>
    </w:p>
    <w:p w14:paraId="5B034D2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93</w:t>
      </w:r>
    </w:p>
    <w:p w14:paraId="28B4263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NR Conditional Handover</w:t>
      </w:r>
      <w:r>
        <w:tab/>
        <w:t>94</w:t>
      </w:r>
    </w:p>
    <w:p w14:paraId="2229E8C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Introduction</w:t>
      </w:r>
      <w:r>
        <w:tab/>
        <w:t>94</w:t>
      </w:r>
    </w:p>
    <w:p w14:paraId="3CD44FB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NR FR1 – NR FR1 conditional handover</w:t>
      </w:r>
      <w:r>
        <w:tab/>
        <w:t>94</w:t>
      </w:r>
    </w:p>
    <w:p w14:paraId="38022FF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NR FR2 – NR FR1 conditional handover</w:t>
      </w:r>
      <w:r>
        <w:tab/>
        <w:t>95</w:t>
      </w:r>
    </w:p>
    <w:p w14:paraId="46F7CBF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NR FR2 – NR FR2 conditional handover</w:t>
      </w:r>
      <w:r>
        <w:tab/>
        <w:t>96</w:t>
      </w:r>
    </w:p>
    <w:p w14:paraId="2B58680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96</w:t>
      </w:r>
    </w:p>
    <w:p w14:paraId="799C595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time</w:t>
      </w:r>
      <w:r>
        <w:tab/>
        <w:t>96</w:t>
      </w:r>
    </w:p>
    <w:p w14:paraId="7E1D502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Preparation time</w:t>
      </w:r>
      <w:r>
        <w:tab/>
        <w:t>96</w:t>
      </w:r>
    </w:p>
    <w:p w14:paraId="4598BC5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96</w:t>
      </w:r>
    </w:p>
    <w:p w14:paraId="0F7D224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NR FR1 – NR FR2 conditional handover</w:t>
      </w:r>
      <w:r>
        <w:tab/>
        <w:t>97</w:t>
      </w:r>
    </w:p>
    <w:p w14:paraId="4E99CAA0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fi-FI"/>
        </w:rPr>
        <w:t>6</w:t>
      </w:r>
      <w:r w:rsidRPr="0086784B">
        <w:rPr>
          <w:color w:val="000000" w:themeColor="text1"/>
          <w:lang w:val="fi-FI"/>
        </w:rPr>
        <w:t>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color w:val="000000" w:themeColor="text1"/>
          <w:lang w:val="fi-FI"/>
        </w:rPr>
        <w:t>Void</w:t>
      </w:r>
      <w:r>
        <w:tab/>
        <w:t>97</w:t>
      </w:r>
    </w:p>
    <w:p w14:paraId="7CFF301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color w:val="000000" w:themeColor="text1"/>
          <w:lang w:val="fi-FI" w:eastAsia="ko-KR"/>
        </w:rPr>
        <w:t>6.1A.1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color w:val="000000" w:themeColor="text1"/>
          <w:lang w:val="fi-FI" w:eastAsia="ko-KR"/>
        </w:rPr>
        <w:t>Void</w:t>
      </w:r>
      <w:r>
        <w:tab/>
        <w:t>97</w:t>
      </w:r>
    </w:p>
    <w:p w14:paraId="64E5E07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color w:val="000000" w:themeColor="text1"/>
          <w:lang w:val="fi-FI" w:eastAsia="zh-CN"/>
        </w:rPr>
        <w:t>6.1A.1.1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color w:val="000000" w:themeColor="text1"/>
          <w:lang w:val="fi-FI" w:eastAsia="zh-CN"/>
        </w:rPr>
        <w:t>Void</w:t>
      </w:r>
      <w:r>
        <w:tab/>
        <w:t>97</w:t>
      </w:r>
    </w:p>
    <w:p w14:paraId="61E2035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color w:val="000000" w:themeColor="text1"/>
          <w:lang w:val="da-DK" w:eastAsia="zh-CN"/>
        </w:rPr>
        <w:t>6.1A.1.2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color w:val="000000" w:themeColor="text1"/>
          <w:lang w:val="da-DK" w:eastAsia="zh-CN"/>
        </w:rPr>
        <w:t>Void</w:t>
      </w:r>
      <w:r>
        <w:tab/>
        <w:t>97</w:t>
      </w:r>
    </w:p>
    <w:p w14:paraId="36A6D19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color w:val="000000" w:themeColor="text1"/>
          <w:lang w:val="fi-FI"/>
        </w:rPr>
        <w:t>6.1A.1.2.1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color w:val="000000" w:themeColor="text1"/>
          <w:lang w:val="fi-FI"/>
        </w:rPr>
        <w:t>Void</w:t>
      </w:r>
      <w:r>
        <w:tab/>
        <w:t>97</w:t>
      </w:r>
    </w:p>
    <w:p w14:paraId="38C41F9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color w:val="000000" w:themeColor="text1"/>
          <w:lang w:val="fi-FI"/>
        </w:rPr>
        <w:t>6.1A.1.2.2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color w:val="000000" w:themeColor="text1"/>
          <w:lang w:val="fi-FI"/>
        </w:rPr>
        <w:t>Void</w:t>
      </w:r>
      <w:r>
        <w:tab/>
        <w:t>97</w:t>
      </w:r>
    </w:p>
    <w:p w14:paraId="56FBEBF8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Handover to target cell using CCA</w:t>
      </w:r>
      <w:r>
        <w:tab/>
        <w:t>97</w:t>
      </w:r>
    </w:p>
    <w:p w14:paraId="1998715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6.1B.1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NR Handover</w:t>
      </w:r>
      <w:r>
        <w:tab/>
        <w:t>97</w:t>
      </w:r>
    </w:p>
    <w:p w14:paraId="084023A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6.1B.1.1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Introduction</w:t>
      </w:r>
      <w:r>
        <w:tab/>
        <w:t>97</w:t>
      </w:r>
    </w:p>
    <w:p w14:paraId="1FA5188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da-DK" w:eastAsia="zh-CN"/>
        </w:rPr>
        <w:t>6.1B.1.2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da-DK" w:eastAsia="zh-CN"/>
        </w:rPr>
        <w:t>NR FR1 - NR FR1 Handover</w:t>
      </w:r>
      <w:r>
        <w:tab/>
        <w:t>98</w:t>
      </w:r>
    </w:p>
    <w:p w14:paraId="1BAB093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6.1B.1.2.1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98</w:t>
      </w:r>
    </w:p>
    <w:p w14:paraId="0B8CC3A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color w:val="000000" w:themeColor="text1"/>
        </w:rPr>
        <w:t>6.1B.1.2.2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color w:val="000000" w:themeColor="text1"/>
        </w:rPr>
        <w:t>Interruption time</w:t>
      </w:r>
      <w:r>
        <w:tab/>
        <w:t>98</w:t>
      </w:r>
    </w:p>
    <w:p w14:paraId="323B3E4E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99</w:t>
      </w:r>
    </w:p>
    <w:p w14:paraId="25D1FF3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SA: RRC Re-establishment</w:t>
      </w:r>
      <w:r>
        <w:tab/>
        <w:t>99</w:t>
      </w:r>
    </w:p>
    <w:p w14:paraId="0439BD4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99</w:t>
      </w:r>
    </w:p>
    <w:p w14:paraId="361DFDE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99</w:t>
      </w:r>
    </w:p>
    <w:p w14:paraId="37A2E6A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UE Re-establishment delay requirement</w:t>
      </w:r>
      <w:r>
        <w:tab/>
        <w:t>99</w:t>
      </w:r>
    </w:p>
    <w:p w14:paraId="7F777D0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RRC Re-establishment with CCA</w:t>
      </w:r>
      <w:r>
        <w:tab/>
        <w:t>100</w:t>
      </w:r>
    </w:p>
    <w:p w14:paraId="2604E9D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100</w:t>
      </w:r>
    </w:p>
    <w:p w14:paraId="258A89B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101</w:t>
      </w:r>
    </w:p>
    <w:p w14:paraId="4ED2BB7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6.2.1A.2.1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UE Re-establishment with CCA delay requirement</w:t>
      </w:r>
      <w:r>
        <w:tab/>
        <w:t>101</w:t>
      </w:r>
    </w:p>
    <w:p w14:paraId="056F0A6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Random access</w:t>
      </w:r>
      <w:r>
        <w:tab/>
        <w:t>102</w:t>
      </w:r>
    </w:p>
    <w:p w14:paraId="0FEF6F3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102</w:t>
      </w:r>
    </w:p>
    <w:p w14:paraId="6F8A10E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103</w:t>
      </w:r>
    </w:p>
    <w:p w14:paraId="1EB7672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103</w:t>
      </w:r>
    </w:p>
    <w:p w14:paraId="7CFD191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104</w:t>
      </w:r>
    </w:p>
    <w:p w14:paraId="14B92E2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behaviour when configured with supplementary UL</w:t>
      </w:r>
      <w:r>
        <w:tab/>
        <w:t>105</w:t>
      </w:r>
    </w:p>
    <w:p w14:paraId="1F2B4B4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105</w:t>
      </w:r>
    </w:p>
    <w:p w14:paraId="5AF3D1D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105</w:t>
      </w:r>
    </w:p>
    <w:p w14:paraId="56C5DFE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106</w:t>
      </w:r>
    </w:p>
    <w:p w14:paraId="002C512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behaviour when configured with supplementary UL</w:t>
      </w:r>
      <w:r>
        <w:tab/>
        <w:t>107</w:t>
      </w:r>
    </w:p>
    <w:p w14:paraId="3F31242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Random access when CCA is used on target frequency</w:t>
      </w:r>
      <w:r>
        <w:tab/>
        <w:t>107</w:t>
      </w:r>
    </w:p>
    <w:p w14:paraId="5B44926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107</w:t>
      </w:r>
    </w:p>
    <w:p w14:paraId="70B093E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107</w:t>
      </w:r>
    </w:p>
    <w:p w14:paraId="412666F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107</w:t>
      </w:r>
    </w:p>
    <w:p w14:paraId="794838F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108</w:t>
      </w:r>
    </w:p>
    <w:p w14:paraId="62BD460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109</w:t>
      </w:r>
    </w:p>
    <w:p w14:paraId="1234315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110</w:t>
      </w:r>
    </w:p>
    <w:p w14:paraId="7754C1C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111</w:t>
      </w:r>
    </w:p>
    <w:p w14:paraId="099B92F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SA: RRC Connection Release with Redirection</w:t>
      </w:r>
      <w:r>
        <w:tab/>
        <w:t>111</w:t>
      </w:r>
    </w:p>
    <w:p w14:paraId="3062D2B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Introduction</w:t>
      </w:r>
      <w:r>
        <w:tab/>
        <w:t>111</w:t>
      </w:r>
    </w:p>
    <w:p w14:paraId="5A39C7E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Requirements</w:t>
      </w:r>
      <w:r>
        <w:tab/>
        <w:t>112</w:t>
      </w:r>
    </w:p>
    <w:p w14:paraId="75B6256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RRC connection release with redirection to NR</w:t>
      </w:r>
      <w:r>
        <w:tab/>
        <w:t>112</w:t>
      </w:r>
    </w:p>
    <w:p w14:paraId="67C5EDB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RRC connection release with redirection to E-UTRAN</w:t>
      </w:r>
      <w:r>
        <w:tab/>
        <w:t>113</w:t>
      </w:r>
    </w:p>
    <w:p w14:paraId="2F3E0EF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6.2.3.2.3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RRC connection release with redirection to NR carrier subject to CCA</w:t>
      </w:r>
      <w:r>
        <w:tab/>
        <w:t>113</w:t>
      </w:r>
    </w:p>
    <w:p w14:paraId="7AD06F51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</w:t>
      </w:r>
      <w:r>
        <w:tab/>
        <w:t>114</w:t>
      </w:r>
    </w:p>
    <w:p w14:paraId="294B7DF9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114</w:t>
      </w:r>
    </w:p>
    <w:p w14:paraId="502C838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114</w:t>
      </w:r>
    </w:p>
    <w:p w14:paraId="56BFF77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114</w:t>
      </w:r>
    </w:p>
    <w:p w14:paraId="1D84728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Gradual timing adjustment</w:t>
      </w:r>
      <w:r>
        <w:tab/>
        <w:t>116</w:t>
      </w:r>
    </w:p>
    <w:p w14:paraId="7D29B18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116</w:t>
      </w:r>
    </w:p>
    <w:p w14:paraId="438B7841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116</w:t>
      </w:r>
    </w:p>
    <w:p w14:paraId="5891401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116</w:t>
      </w:r>
    </w:p>
    <w:p w14:paraId="57546A1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116</w:t>
      </w:r>
    </w:p>
    <w:p w14:paraId="5C7746AE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117</w:t>
      </w:r>
    </w:p>
    <w:p w14:paraId="66DF55E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117</w:t>
      </w:r>
    </w:p>
    <w:p w14:paraId="20EE7C5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7824189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delay</w:t>
      </w:r>
      <w:r>
        <w:tab/>
        <w:t>117</w:t>
      </w:r>
    </w:p>
    <w:p w14:paraId="1BD18CD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117</w:t>
      </w:r>
    </w:p>
    <w:p w14:paraId="5115D2ED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phase synchronization accuracy</w:t>
      </w:r>
      <w:r>
        <w:tab/>
        <w:t>117</w:t>
      </w:r>
    </w:p>
    <w:p w14:paraId="4D49A35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117</w:t>
      </w:r>
    </w:p>
    <w:p w14:paraId="1D0D1BC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117</w:t>
      </w:r>
    </w:p>
    <w:p w14:paraId="1AEE5CFC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Maximum Transmission Timing Difference</w:t>
      </w:r>
      <w:r>
        <w:tab/>
        <w:t>117</w:t>
      </w:r>
    </w:p>
    <w:p w14:paraId="4571E6E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117</w:t>
      </w:r>
    </w:p>
    <w:p w14:paraId="3DB4A82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118</w:t>
      </w:r>
    </w:p>
    <w:p w14:paraId="56A2BCE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118</w:t>
      </w:r>
    </w:p>
    <w:p w14:paraId="3C35A54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intra-band EN-DC</w:t>
      </w:r>
      <w:r>
        <w:tab/>
        <w:t>118</w:t>
      </w:r>
    </w:p>
    <w:p w14:paraId="7111CFC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</w:t>
      </w:r>
      <w:r w:rsidRPr="0086784B">
        <w:rPr>
          <w:rFonts w:eastAsia="Malgun Gothic"/>
        </w:rPr>
        <w:t>5</w:t>
      </w:r>
      <w:r>
        <w:rPr>
          <w:lang w:eastAsia="ko-KR"/>
        </w:rPr>
        <w:t>.</w:t>
      </w:r>
      <w:r w:rsidRPr="0086784B">
        <w:rPr>
          <w:rFonts w:eastAsia="Malgun Gothic"/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119</w:t>
      </w:r>
    </w:p>
    <w:p w14:paraId="535D20B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119</w:t>
      </w:r>
    </w:p>
    <w:p w14:paraId="36BC1C0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120</w:t>
      </w:r>
    </w:p>
    <w:p w14:paraId="698B86A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</w:t>
      </w:r>
      <w:r w:rsidRPr="0086784B">
        <w:rPr>
          <w:rFonts w:eastAsia="Malgun Gothic"/>
          <w:lang w:eastAsia="ko-KR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86784B">
        <w:rPr>
          <w:rFonts w:eastAsia="Malgun Gothic"/>
          <w:lang w:eastAsia="ko-KR"/>
        </w:rPr>
        <w:t>DC</w:t>
      </w:r>
      <w:r>
        <w:tab/>
        <w:t>120</w:t>
      </w:r>
    </w:p>
    <w:p w14:paraId="28B91C78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Maximum Receive Timing Difference</w:t>
      </w:r>
      <w:r>
        <w:tab/>
        <w:t>120</w:t>
      </w:r>
    </w:p>
    <w:p w14:paraId="6085E7B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120</w:t>
      </w:r>
    </w:p>
    <w:p w14:paraId="0C17DD5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121</w:t>
      </w:r>
    </w:p>
    <w:p w14:paraId="0A93BF8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121</w:t>
      </w:r>
    </w:p>
    <w:p w14:paraId="6127853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intra-band EN-DC</w:t>
      </w:r>
      <w:r>
        <w:tab/>
        <w:t>121</w:t>
      </w:r>
    </w:p>
    <w:p w14:paraId="442E93C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86784B">
        <w:rPr>
          <w:rFonts w:eastAsia="Malgun Gothic"/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122</w:t>
      </w:r>
    </w:p>
    <w:p w14:paraId="49E727D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123</w:t>
      </w:r>
    </w:p>
    <w:p w14:paraId="43F0E71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123</w:t>
      </w:r>
    </w:p>
    <w:p w14:paraId="0BDEDBE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86784B">
        <w:rPr>
          <w:rFonts w:eastAsia="Malgun Gothic"/>
          <w:lang w:eastAsia="ko-KR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86784B">
        <w:rPr>
          <w:rFonts w:eastAsia="Malgun Gothic"/>
          <w:lang w:eastAsia="ko-KR"/>
        </w:rPr>
        <w:t>DC</w:t>
      </w:r>
      <w:r>
        <w:tab/>
        <w:t>123</w:t>
      </w:r>
    </w:p>
    <w:p w14:paraId="7FA66E93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i/>
          <w:lang w:val="en-US"/>
        </w:rPr>
        <w:t>deriveSSB-IndexFromCell</w:t>
      </w:r>
      <w:r>
        <w:t xml:space="preserve"> tolerance</w:t>
      </w:r>
      <w:r>
        <w:tab/>
        <w:t>124</w:t>
      </w:r>
    </w:p>
    <w:p w14:paraId="2EECF8D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124</w:t>
      </w:r>
    </w:p>
    <w:p w14:paraId="5411FD55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124</w:t>
      </w:r>
    </w:p>
    <w:p w14:paraId="51308171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Signalling characteristics</w:t>
      </w:r>
      <w:r>
        <w:tab/>
        <w:t>124</w:t>
      </w:r>
    </w:p>
    <w:p w14:paraId="4CE2A48A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124</w:t>
      </w:r>
    </w:p>
    <w:p w14:paraId="2DCF2FD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124</w:t>
      </w:r>
    </w:p>
    <w:p w14:paraId="006AAED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125</w:t>
      </w:r>
    </w:p>
    <w:p w14:paraId="17C2F56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125</w:t>
      </w:r>
    </w:p>
    <w:p w14:paraId="2D4D553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126</w:t>
      </w:r>
    </w:p>
    <w:p w14:paraId="0ACA504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?? ??"/>
        </w:rP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restrictions for SSB based RLM</w:t>
      </w:r>
      <w:r>
        <w:tab/>
        <w:t>128</w:t>
      </w:r>
    </w:p>
    <w:p w14:paraId="0E7634E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CSI-RS based radio link monitoring</w:t>
      </w:r>
      <w:r>
        <w:tab/>
        <w:t>128</w:t>
      </w:r>
    </w:p>
    <w:p w14:paraId="67D77AB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128</w:t>
      </w:r>
    </w:p>
    <w:p w14:paraId="508B679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129</w:t>
      </w:r>
    </w:p>
    <w:p w14:paraId="0F1177A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?? ??"/>
        </w:rPr>
        <w:t>8.1.3.3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restrictions for CSI-RS based RLM</w:t>
      </w:r>
      <w:r>
        <w:tab/>
        <w:t>131</w:t>
      </w:r>
    </w:p>
    <w:p w14:paraId="2C270D5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at transitions</w:t>
      </w:r>
      <w:r>
        <w:tab/>
        <w:t>132</w:t>
      </w:r>
    </w:p>
    <w:p w14:paraId="7136AE3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132</w:t>
      </w:r>
    </w:p>
    <w:p w14:paraId="59C78E3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for L1 indication</w:t>
      </w:r>
      <w:r>
        <w:tab/>
        <w:t>132</w:t>
      </w:r>
    </w:p>
    <w:p w14:paraId="57A79A0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133</w:t>
      </w:r>
    </w:p>
    <w:p w14:paraId="53CD451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with a same subcarrier spacing as PDSCH/PDCCH on FR1</w:t>
      </w:r>
      <w:r>
        <w:tab/>
        <w:t>133</w:t>
      </w:r>
    </w:p>
    <w:p w14:paraId="04E0DDA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 on FR1</w:t>
      </w:r>
      <w:r>
        <w:tab/>
        <w:t>133</w:t>
      </w:r>
    </w:p>
    <w:p w14:paraId="41A2FB2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on FR2</w:t>
      </w:r>
      <w:r>
        <w:tab/>
        <w:t>133</w:t>
      </w:r>
    </w:p>
    <w:p w14:paraId="248A9BB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134</w:t>
      </w:r>
    </w:p>
    <w:p w14:paraId="7485191E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with CCA on Target Frequency</w:t>
      </w:r>
      <w:r>
        <w:tab/>
        <w:t>134</w:t>
      </w:r>
    </w:p>
    <w:p w14:paraId="312178F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134</w:t>
      </w:r>
    </w:p>
    <w:p w14:paraId="6C2AEA0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135</w:t>
      </w:r>
    </w:p>
    <w:p w14:paraId="45602AB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135</w:t>
      </w:r>
    </w:p>
    <w:p w14:paraId="1554709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136</w:t>
      </w:r>
    </w:p>
    <w:p w14:paraId="6370728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at transitions</w:t>
      </w:r>
      <w:r>
        <w:tab/>
        <w:t>137</w:t>
      </w:r>
    </w:p>
    <w:p w14:paraId="6BE7644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137</w:t>
      </w:r>
    </w:p>
    <w:p w14:paraId="270029C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for L1 indication</w:t>
      </w:r>
      <w:r>
        <w:tab/>
        <w:t>138</w:t>
      </w:r>
    </w:p>
    <w:p w14:paraId="4C4F938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138</w:t>
      </w:r>
    </w:p>
    <w:p w14:paraId="23DB92E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with the same subcarrier spacing as PDSCH/PDCCH</w:t>
      </w:r>
      <w:r>
        <w:tab/>
        <w:t>138</w:t>
      </w:r>
    </w:p>
    <w:p w14:paraId="399ED71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</w:t>
      </w:r>
      <w:r>
        <w:tab/>
        <w:t>138</w:t>
      </w:r>
    </w:p>
    <w:p w14:paraId="1DADA7C1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138</w:t>
      </w:r>
    </w:p>
    <w:p w14:paraId="2A09654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Interruption</w:t>
      </w:r>
      <w:r>
        <w:tab/>
        <w:t>138</w:t>
      </w:r>
    </w:p>
    <w:p w14:paraId="457EA67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138</w:t>
      </w:r>
    </w:p>
    <w:p w14:paraId="26C5D98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139</w:t>
      </w:r>
    </w:p>
    <w:p w14:paraId="0F3630B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139</w:t>
      </w:r>
    </w:p>
    <w:p w14:paraId="2CF8745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140</w:t>
      </w:r>
    </w:p>
    <w:p w14:paraId="5293F17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</w:t>
      </w:r>
      <w:r>
        <w:tab/>
        <w:t>140</w:t>
      </w:r>
    </w:p>
    <w:p w14:paraId="10A437F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141</w:t>
      </w:r>
    </w:p>
    <w:p w14:paraId="07045D6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</w:t>
      </w:r>
      <w:r>
        <w:tab/>
        <w:t>142</w:t>
      </w:r>
    </w:p>
    <w:p w14:paraId="4D80A56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143</w:t>
      </w:r>
    </w:p>
    <w:p w14:paraId="5B56C1A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8.2.1.2.7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Interruptions due to Active BWP switching Requirement</w:t>
      </w:r>
      <w:r>
        <w:tab/>
        <w:t>144</w:t>
      </w:r>
    </w:p>
    <w:p w14:paraId="2A4FFDF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145</w:t>
      </w:r>
    </w:p>
    <w:p w14:paraId="59CE751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145</w:t>
      </w:r>
    </w:p>
    <w:p w14:paraId="60700D4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145</w:t>
      </w:r>
    </w:p>
    <w:p w14:paraId="45BAA05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lastRenderedPageBreak/>
        <w:t>8.2.1.2.11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Interruptions due to UE-specific CBW change</w:t>
      </w:r>
      <w:r>
        <w:tab/>
        <w:t>146</w:t>
      </w:r>
    </w:p>
    <w:p w14:paraId="23A6A00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146</w:t>
      </w:r>
    </w:p>
    <w:p w14:paraId="4A56AFC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147</w:t>
      </w:r>
    </w:p>
    <w:p w14:paraId="7AA2EAD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148</w:t>
      </w:r>
    </w:p>
    <w:p w14:paraId="5719249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SCell dormancy</w:t>
      </w:r>
      <w:r>
        <w:tab/>
        <w:t>149</w:t>
      </w:r>
    </w:p>
    <w:p w14:paraId="7A9E461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Calibri"/>
        </w:rPr>
        <w:t>8.2.1.2.16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149</w:t>
      </w:r>
    </w:p>
    <w:p w14:paraId="24F4D7C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Calibri"/>
        </w:rPr>
        <w:t>8.2.1.2.17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150</w:t>
      </w:r>
    </w:p>
    <w:p w14:paraId="6005952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Interruptions with Standalone NR Carrier Aggregation</w:t>
      </w:r>
      <w:r>
        <w:tab/>
        <w:t>150</w:t>
      </w:r>
    </w:p>
    <w:p w14:paraId="5136C53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150</w:t>
      </w:r>
    </w:p>
    <w:p w14:paraId="3D37B71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151</w:t>
      </w:r>
    </w:p>
    <w:p w14:paraId="1D78332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</w:t>
      </w:r>
      <w:r>
        <w:tab/>
        <w:t>151</w:t>
      </w:r>
    </w:p>
    <w:p w14:paraId="274FC07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152</w:t>
      </w:r>
    </w:p>
    <w:p w14:paraId="3997E99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SCC</w:t>
      </w:r>
      <w:r>
        <w:tab/>
        <w:t>153</w:t>
      </w:r>
    </w:p>
    <w:p w14:paraId="13E8A3C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154</w:t>
      </w:r>
    </w:p>
    <w:p w14:paraId="5EDF573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8.2.2.2.5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Interruptions due to Active BWP switching Requirement</w:t>
      </w:r>
      <w:r>
        <w:tab/>
        <w:t>154</w:t>
      </w:r>
    </w:p>
    <w:p w14:paraId="3922B27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inter-frequency SFTD measurement</w:t>
      </w:r>
      <w:r>
        <w:tab/>
        <w:t>155</w:t>
      </w:r>
    </w:p>
    <w:p w14:paraId="0325BAB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156</w:t>
      </w:r>
    </w:p>
    <w:p w14:paraId="597850B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8.2.2.2.8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Interruptions due to UE-specific CBW change</w:t>
      </w:r>
      <w:r>
        <w:tab/>
        <w:t>156</w:t>
      </w:r>
    </w:p>
    <w:p w14:paraId="77BCBD8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156</w:t>
      </w:r>
    </w:p>
    <w:p w14:paraId="1EC0582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158</w:t>
      </w:r>
    </w:p>
    <w:p w14:paraId="5402EEA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</w:t>
      </w:r>
      <w:r>
        <w:tab/>
        <w:t>158</w:t>
      </w:r>
    </w:p>
    <w:p w14:paraId="0F89E9F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SCell dormancy</w:t>
      </w:r>
      <w:r>
        <w:tab/>
        <w:t>159</w:t>
      </w:r>
    </w:p>
    <w:p w14:paraId="38E0664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Interruptions at transitions between active and non-active during DRX</w:t>
      </w:r>
      <w:r>
        <w:tab/>
        <w:t>159</w:t>
      </w:r>
    </w:p>
    <w:p w14:paraId="13C1176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Calibri"/>
        </w:rPr>
        <w:t>8.2.2.2.14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159</w:t>
      </w:r>
    </w:p>
    <w:p w14:paraId="71AA865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Calibri"/>
        </w:rPr>
        <w:t>8.2.2.2.15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160</w:t>
      </w:r>
    </w:p>
    <w:p w14:paraId="35F0372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 Interruptions</w:t>
      </w:r>
      <w:r>
        <w:tab/>
        <w:t>160</w:t>
      </w:r>
    </w:p>
    <w:p w14:paraId="5B80D01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160</w:t>
      </w:r>
    </w:p>
    <w:p w14:paraId="77BB3AD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161</w:t>
      </w:r>
    </w:p>
    <w:p w14:paraId="64CE724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161</w:t>
      </w:r>
    </w:p>
    <w:p w14:paraId="5F02CB9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161</w:t>
      </w:r>
    </w:p>
    <w:p w14:paraId="0949F3E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161</w:t>
      </w:r>
    </w:p>
    <w:p w14:paraId="751E51F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162</w:t>
      </w:r>
    </w:p>
    <w:p w14:paraId="273B25E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</w:t>
      </w:r>
      <w:r>
        <w:tab/>
        <w:t>164</w:t>
      </w:r>
    </w:p>
    <w:p w14:paraId="232AF41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165</w:t>
      </w:r>
    </w:p>
    <w:p w14:paraId="41E35EB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165</w:t>
      </w:r>
    </w:p>
    <w:p w14:paraId="4AB5611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165</w:t>
      </w:r>
    </w:p>
    <w:p w14:paraId="2B5A2AD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166</w:t>
      </w:r>
    </w:p>
    <w:p w14:paraId="3D2B17A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166</w:t>
      </w:r>
    </w:p>
    <w:p w14:paraId="39376AC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166</w:t>
      </w:r>
    </w:p>
    <w:p w14:paraId="1E088A4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168</w:t>
      </w:r>
    </w:p>
    <w:p w14:paraId="48AE40F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SCell dormancy</w:t>
      </w:r>
      <w:r>
        <w:tab/>
        <w:t>168</w:t>
      </w:r>
    </w:p>
    <w:p w14:paraId="5FFEA51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Calibri"/>
        </w:rPr>
        <w:t>8.2.3.2.14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169</w:t>
      </w:r>
    </w:p>
    <w:p w14:paraId="47100BA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Calibri"/>
        </w:rPr>
        <w:t>8.2.3.2.15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169</w:t>
      </w:r>
    </w:p>
    <w:p w14:paraId="4D9C6E5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NR-DC: Interruptions</w:t>
      </w:r>
      <w:r>
        <w:tab/>
        <w:t>170</w:t>
      </w:r>
    </w:p>
    <w:p w14:paraId="0541196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170</w:t>
      </w:r>
    </w:p>
    <w:p w14:paraId="2D78678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171</w:t>
      </w:r>
    </w:p>
    <w:p w14:paraId="7F294B9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171</w:t>
      </w:r>
    </w:p>
    <w:p w14:paraId="6E46932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172</w:t>
      </w:r>
    </w:p>
    <w:p w14:paraId="24877C1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</w:t>
      </w:r>
      <w:r>
        <w:tab/>
        <w:t>173</w:t>
      </w:r>
    </w:p>
    <w:p w14:paraId="7CB1024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173</w:t>
      </w:r>
    </w:p>
    <w:p w14:paraId="2DB1624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8.2.4.2.5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Interruptions due to Active BWP switching Requirement</w:t>
      </w:r>
      <w:r>
        <w:tab/>
        <w:t>173</w:t>
      </w:r>
    </w:p>
    <w:p w14:paraId="0913A9F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8.2.4.2.6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Interruptions at transitions between active and non-active during DRX</w:t>
      </w:r>
      <w:r>
        <w:tab/>
        <w:t>174</w:t>
      </w:r>
    </w:p>
    <w:p w14:paraId="526B30D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8.2.4.2.7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174</w:t>
      </w:r>
    </w:p>
    <w:p w14:paraId="753E252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174</w:t>
      </w:r>
    </w:p>
    <w:p w14:paraId="6C2398E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NR SRS carrier based switching</w:t>
      </w:r>
      <w:r>
        <w:tab/>
        <w:t>174</w:t>
      </w:r>
    </w:p>
    <w:p w14:paraId="2CAE23B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</w:t>
      </w:r>
      <w:r>
        <w:tab/>
        <w:t>176</w:t>
      </w:r>
    </w:p>
    <w:p w14:paraId="2F9E2F0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Calibri"/>
        </w:rPr>
        <w:t>8.2.4.2.11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176</w:t>
      </w:r>
    </w:p>
    <w:p w14:paraId="627EF4C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Calibri"/>
        </w:rPr>
        <w:t>8.2.4.2.12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177</w:t>
      </w:r>
    </w:p>
    <w:p w14:paraId="3B829E2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Calibri"/>
        </w:rPr>
        <w:t>8.2.4.2.13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Calibri"/>
        </w:rPr>
        <w:t xml:space="preserve"> </w:t>
      </w:r>
      <w:r>
        <w:t>Interruptions due to SCell dormancy</w:t>
      </w:r>
      <w:r>
        <w:tab/>
        <w:t>177</w:t>
      </w:r>
    </w:p>
    <w:p w14:paraId="1CFA797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178</w:t>
      </w:r>
    </w:p>
    <w:p w14:paraId="50138E2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8.2.4.2A.1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178</w:t>
      </w:r>
    </w:p>
    <w:p w14:paraId="1941043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8.2.4.2A.2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178</w:t>
      </w:r>
    </w:p>
    <w:p w14:paraId="6E4ADB7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8.2.4.2A.3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178</w:t>
      </w:r>
    </w:p>
    <w:p w14:paraId="48D13965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178</w:t>
      </w:r>
    </w:p>
    <w:p w14:paraId="1D93AC2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Introduction</w:t>
      </w:r>
      <w:r>
        <w:tab/>
        <w:t>178</w:t>
      </w:r>
    </w:p>
    <w:p w14:paraId="453F896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SCell Activation Delay Requirement for Deactivated SCell</w:t>
      </w:r>
      <w:r>
        <w:tab/>
        <w:t>178</w:t>
      </w:r>
    </w:p>
    <w:p w14:paraId="3186908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SCell Deactivation Delay Requirement for Activated SCell</w:t>
      </w:r>
      <w:r>
        <w:tab/>
        <w:t>182</w:t>
      </w:r>
    </w:p>
    <w:p w14:paraId="126364A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eastAsia="ko-KR"/>
        </w:rPr>
        <w:t>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eastAsia="ko-KR"/>
        </w:rPr>
        <w:t>Direct SCell Activation at SCell addition</w:t>
      </w:r>
      <w:r>
        <w:tab/>
        <w:t>183</w:t>
      </w:r>
    </w:p>
    <w:p w14:paraId="0A19642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eastAsia="ko-KR"/>
        </w:rPr>
        <w:t>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eastAsia="ko-KR"/>
        </w:rPr>
        <w:t>Direct SCell Activation at Handover</w:t>
      </w:r>
      <w:r>
        <w:tab/>
        <w:t>184</w:t>
      </w:r>
    </w:p>
    <w:p w14:paraId="0B245EA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SCell Activation Delay Requirement for Deactivated SCell with Multiple Downlink SCells</w:t>
      </w:r>
      <w:r>
        <w:tab/>
        <w:t>186</w:t>
      </w:r>
    </w:p>
    <w:p w14:paraId="0D4FD36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SCell Deactivation Delay Requirement for Activated SCell with Multiple Downlink SCells</w:t>
      </w:r>
      <w:r>
        <w:tab/>
        <w:t>190</w:t>
      </w:r>
    </w:p>
    <w:p w14:paraId="4A6E131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SCell addition</w:t>
      </w:r>
      <w:r>
        <w:tab/>
        <w:t>190</w:t>
      </w:r>
    </w:p>
    <w:p w14:paraId="7BDF898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Handover</w:t>
      </w:r>
      <w:r>
        <w:tab/>
        <w:t>192</w:t>
      </w:r>
    </w:p>
    <w:p w14:paraId="49AB41DA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in Carriers with CCA</w:t>
      </w:r>
      <w:r>
        <w:tab/>
        <w:t>193</w:t>
      </w:r>
    </w:p>
    <w:p w14:paraId="4A0A2B5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Introduction</w:t>
      </w:r>
      <w:r>
        <w:tab/>
        <w:t>193</w:t>
      </w:r>
    </w:p>
    <w:p w14:paraId="032CF4E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SCell Activation Delay Requirement for Deactivated SCell</w:t>
      </w:r>
      <w:r>
        <w:tab/>
        <w:t>193</w:t>
      </w:r>
    </w:p>
    <w:p w14:paraId="6EBC356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SCell Deactivation Delay Requirement for Activated SCell</w:t>
      </w:r>
      <w:r>
        <w:tab/>
        <w:t>196</w:t>
      </w:r>
    </w:p>
    <w:p w14:paraId="4558C6EC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</w:rPr>
        <w:t>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</w:rPr>
        <w:t>UE UL carrier RRC reconfiguration delay</w:t>
      </w:r>
      <w:r>
        <w:tab/>
        <w:t>196</w:t>
      </w:r>
    </w:p>
    <w:p w14:paraId="79D41FE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  <w:lang w:val="en-US" w:eastAsia="zh-CN"/>
        </w:rPr>
        <w:t>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  <w:lang w:val="en-US" w:eastAsia="zh-CN"/>
        </w:rPr>
        <w:t>Introduction</w:t>
      </w:r>
      <w:r>
        <w:tab/>
        <w:t>196</w:t>
      </w:r>
    </w:p>
    <w:p w14:paraId="59D7D3E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  <w:lang w:val="en-US"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  <w:lang w:val="en-US" w:eastAsia="zh-CN"/>
        </w:rPr>
        <w:t>UE UL carrier configuration delay requirement</w:t>
      </w:r>
      <w:r>
        <w:tab/>
        <w:t>196</w:t>
      </w:r>
    </w:p>
    <w:p w14:paraId="47E924C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</w:rPr>
        <w:t>UE UL carrier deconfiguration delay requirement</w:t>
      </w:r>
      <w:r>
        <w:tab/>
        <w:t>197</w:t>
      </w:r>
    </w:p>
    <w:p w14:paraId="5633BFCD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Link Recovery Procedures</w:t>
      </w:r>
      <w:r>
        <w:tab/>
        <w:t>197</w:t>
      </w:r>
    </w:p>
    <w:p w14:paraId="1A52047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197</w:t>
      </w:r>
    </w:p>
    <w:p w14:paraId="5781759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SSB based beam failure detection</w:t>
      </w:r>
      <w:r>
        <w:tab/>
        <w:t>198</w:t>
      </w:r>
    </w:p>
    <w:p w14:paraId="1C89C69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?? ??"/>
        </w:rPr>
        <w:t>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198</w:t>
      </w:r>
    </w:p>
    <w:p w14:paraId="6C94CF1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?? ??"/>
        </w:rPr>
        <w:t>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198</w:t>
      </w:r>
    </w:p>
    <w:p w14:paraId="23DAB58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SSB based beam failure detection</w:t>
      </w:r>
      <w:r>
        <w:tab/>
        <w:t>200</w:t>
      </w:r>
    </w:p>
    <w:p w14:paraId="18739B3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CSI-RS based beam failure detection</w:t>
      </w:r>
      <w:r>
        <w:tab/>
        <w:t>200</w:t>
      </w:r>
    </w:p>
    <w:p w14:paraId="26177C2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?? ??"/>
        </w:rPr>
        <w:t>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200</w:t>
      </w:r>
    </w:p>
    <w:p w14:paraId="6E01D95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?? ??"/>
        </w:rPr>
        <w:t>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201</w:t>
      </w:r>
    </w:p>
    <w:p w14:paraId="57FB2F1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?? ??"/>
        </w:rPr>
        <w:t>8.5.3.3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restrictions for CSI-RS beam failure detection</w:t>
      </w:r>
      <w:r>
        <w:tab/>
        <w:t>203</w:t>
      </w:r>
    </w:p>
    <w:p w14:paraId="5A4ACC4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for L1 indication</w:t>
      </w:r>
      <w:r>
        <w:tab/>
        <w:t>204</w:t>
      </w:r>
    </w:p>
    <w:p w14:paraId="028C168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SSB based candidate beam detection</w:t>
      </w:r>
      <w:r>
        <w:tab/>
        <w:t>204</w:t>
      </w:r>
    </w:p>
    <w:p w14:paraId="534975F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?? ??"/>
        </w:rPr>
        <w:t>8.5.5.1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204</w:t>
      </w:r>
    </w:p>
    <w:p w14:paraId="443E4EC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?? ??"/>
        </w:rPr>
        <w:t>8.5.5.2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204</w:t>
      </w:r>
    </w:p>
    <w:p w14:paraId="256224C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SSB based candidate beam detection</w:t>
      </w:r>
      <w:r>
        <w:tab/>
        <w:t>206</w:t>
      </w:r>
    </w:p>
    <w:p w14:paraId="4129CE5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CSI-RS based candidate beam detection</w:t>
      </w:r>
      <w:r>
        <w:tab/>
        <w:t>207</w:t>
      </w:r>
    </w:p>
    <w:p w14:paraId="7BDED17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?? ??"/>
        </w:rPr>
        <w:t>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207</w:t>
      </w:r>
    </w:p>
    <w:p w14:paraId="2E1618C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?? ??"/>
        </w:rPr>
        <w:t>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207</w:t>
      </w:r>
    </w:p>
    <w:p w14:paraId="20C212D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CSI-RS based candidate beam detection</w:t>
      </w:r>
      <w:r>
        <w:tab/>
        <w:t>209</w:t>
      </w:r>
    </w:p>
    <w:p w14:paraId="505A906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beam failure detection</w:t>
      </w:r>
      <w:r>
        <w:tab/>
        <w:t>210</w:t>
      </w:r>
    </w:p>
    <w:p w14:paraId="3D63DE9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?? ??"/>
        </w:rPr>
        <w:t>8.5.</w:t>
      </w:r>
      <w:r w:rsidRPr="0086784B">
        <w:rPr>
          <w:rFonts w:eastAsia="?? ??"/>
          <w:lang w:eastAsia="ja-JP"/>
        </w:rPr>
        <w:t>7</w:t>
      </w:r>
      <w:r w:rsidRPr="0086784B">
        <w:rPr>
          <w:rFonts w:eastAsia="?? ??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?? ??"/>
        </w:rPr>
        <w:t>Scheduling availability of UE performing beam failure detection with a same subcarrier spacing as PDSCH/PDCCH on FR1</w:t>
      </w:r>
      <w:r>
        <w:tab/>
        <w:t>210</w:t>
      </w:r>
    </w:p>
    <w:p w14:paraId="3B5F591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210</w:t>
      </w:r>
    </w:p>
    <w:p w14:paraId="53EA9CF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beam failure detection on FR2</w:t>
      </w:r>
      <w:r>
        <w:tab/>
        <w:t>210</w:t>
      </w:r>
    </w:p>
    <w:p w14:paraId="6A941A4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211</w:t>
      </w:r>
    </w:p>
    <w:p w14:paraId="4EC1D7C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candidate beam detection</w:t>
      </w:r>
      <w:r>
        <w:tab/>
        <w:t>211</w:t>
      </w:r>
    </w:p>
    <w:p w14:paraId="7D7F1AD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211</w:t>
      </w:r>
    </w:p>
    <w:p w14:paraId="1036BE5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211</w:t>
      </w:r>
    </w:p>
    <w:p w14:paraId="1F310E0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211</w:t>
      </w:r>
    </w:p>
    <w:p w14:paraId="37F34CF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212</w:t>
      </w:r>
    </w:p>
    <w:p w14:paraId="0BDCDC0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Beam Failure Recovery in SCell</w:t>
      </w:r>
      <w:r>
        <w:tab/>
        <w:t>212</w:t>
      </w:r>
    </w:p>
    <w:p w14:paraId="32F1BDC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?? ??"/>
        </w:rPr>
        <w:t>8.5.9.1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212</w:t>
      </w:r>
    </w:p>
    <w:p w14:paraId="7F0A4ED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?? ??"/>
        </w:rPr>
        <w:t>8.5.9.2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212</w:t>
      </w:r>
    </w:p>
    <w:p w14:paraId="497F55E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at transitions for beam failure detection</w:t>
      </w:r>
      <w:r>
        <w:tab/>
        <w:t>213</w:t>
      </w:r>
    </w:p>
    <w:p w14:paraId="350EBFE7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Link Recovery Procedures when CCA is used on target frequency</w:t>
      </w:r>
      <w:r>
        <w:tab/>
        <w:t>213</w:t>
      </w:r>
    </w:p>
    <w:p w14:paraId="11E4E3F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Introduction</w:t>
      </w:r>
      <w:r>
        <w:tab/>
        <w:t>213</w:t>
      </w:r>
    </w:p>
    <w:p w14:paraId="150AA63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Requirements for SSB based beam failure detection</w:t>
      </w:r>
      <w:r>
        <w:tab/>
        <w:t>214</w:t>
      </w:r>
    </w:p>
    <w:p w14:paraId="549869B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?? ??"/>
          <w:lang w:val="en-US"/>
        </w:rPr>
        <w:t>8.5A.2.1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Introduction</w:t>
      </w:r>
      <w:r>
        <w:tab/>
        <w:t>214</w:t>
      </w:r>
    </w:p>
    <w:p w14:paraId="761D9A5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?? ??"/>
          <w:lang w:val="en-US"/>
        </w:rPr>
        <w:lastRenderedPageBreak/>
        <w:t>8.5A.2.2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Minimum requirement</w:t>
      </w:r>
      <w:r>
        <w:tab/>
        <w:t>214</w:t>
      </w:r>
    </w:p>
    <w:p w14:paraId="68B66F7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8.5A.2.3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Measurement restriction for SSB based beam failure detection</w:t>
      </w:r>
      <w:r>
        <w:tab/>
        <w:t>215</w:t>
      </w:r>
    </w:p>
    <w:p w14:paraId="39DF184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8.5A.4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Minimum requirement for L1 indication</w:t>
      </w:r>
      <w:r>
        <w:tab/>
        <w:t>215</w:t>
      </w:r>
    </w:p>
    <w:p w14:paraId="3EB217E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8.5A.5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Requirements for SSB based candidate beam detection</w:t>
      </w:r>
      <w:r>
        <w:tab/>
        <w:t>215</w:t>
      </w:r>
    </w:p>
    <w:p w14:paraId="514CE6A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?? ??"/>
          <w:lang w:val="en-US"/>
        </w:rPr>
        <w:t>8.5A.5.1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Introduction</w:t>
      </w:r>
      <w:r>
        <w:tab/>
        <w:t>215</w:t>
      </w:r>
    </w:p>
    <w:p w14:paraId="0E3911F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?? ??"/>
          <w:lang w:val="en-US"/>
        </w:rPr>
        <w:t>8.5A.5.2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Minimum requirement</w:t>
      </w:r>
      <w:r>
        <w:tab/>
        <w:t>215</w:t>
      </w:r>
    </w:p>
    <w:p w14:paraId="3E73429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8.5A.5.3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Measurement restriction for SSB based candidate beam detection</w:t>
      </w:r>
      <w:r>
        <w:tab/>
        <w:t>216</w:t>
      </w:r>
    </w:p>
    <w:p w14:paraId="66CF73F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8.5A.7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Scheduling availability of UE during beam failure detection</w:t>
      </w:r>
      <w:r>
        <w:tab/>
        <w:t>216</w:t>
      </w:r>
    </w:p>
    <w:p w14:paraId="3FA109B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8.5A.</w:t>
      </w:r>
      <w:r w:rsidRPr="0086784B">
        <w:rPr>
          <w:lang w:val="en-US" w:eastAsia="ja-JP"/>
        </w:rPr>
        <w:t>7</w:t>
      </w:r>
      <w:r w:rsidRPr="0086784B">
        <w:rPr>
          <w:lang w:val="en-US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Scheduling availability of UE performing beam failure detection with a same subcarrier spacing as PDSCH/PDCCH</w:t>
      </w:r>
      <w:r>
        <w:tab/>
        <w:t>216</w:t>
      </w:r>
    </w:p>
    <w:p w14:paraId="1FFED82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8.5A.</w:t>
      </w:r>
      <w:r w:rsidRPr="0086784B">
        <w:rPr>
          <w:lang w:val="en-US" w:eastAsia="ja-JP"/>
        </w:rPr>
        <w:t>7</w:t>
      </w:r>
      <w:r w:rsidRPr="0086784B">
        <w:rPr>
          <w:lang w:val="en-US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Scheduling availability of UE performing beam failure detection with a different subcarrier spacing than PDSCH/PDCCH</w:t>
      </w:r>
      <w:r>
        <w:tab/>
        <w:t>216</w:t>
      </w:r>
    </w:p>
    <w:p w14:paraId="0EB5F5E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8.5A.8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Scheduling availability of UE during candidate beam detection</w:t>
      </w:r>
      <w:r>
        <w:tab/>
        <w:t>216</w:t>
      </w:r>
    </w:p>
    <w:p w14:paraId="75A7742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8.5A.8.1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Scheduling availability of UE performing L1-RSRP measurement with a same subcarrier spacing as PDSCH/PDCCH</w:t>
      </w:r>
      <w:r>
        <w:tab/>
        <w:t>217</w:t>
      </w:r>
    </w:p>
    <w:p w14:paraId="3421240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8.5A.8.2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Scheduling availability of UE performing L1-RSRP measurement with a different subcarrier spacing than PDSCH/PDCCH</w:t>
      </w:r>
      <w:r>
        <w:tab/>
        <w:t>217</w:t>
      </w:r>
    </w:p>
    <w:p w14:paraId="76705BF0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 delay</w:t>
      </w:r>
      <w:r>
        <w:tab/>
        <w:t>217</w:t>
      </w:r>
    </w:p>
    <w:p w14:paraId="4F83EAE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Introduction</w:t>
      </w:r>
      <w:r>
        <w:tab/>
        <w:t>217</w:t>
      </w:r>
    </w:p>
    <w:p w14:paraId="12D70B7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DCI and timer based BWP switch delay on a single CC</w:t>
      </w:r>
      <w:r>
        <w:tab/>
        <w:t>217</w:t>
      </w:r>
    </w:p>
    <w:p w14:paraId="5EDF978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8.6.2A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DCI based BWP switch delay on multiple CCs</w:t>
      </w:r>
      <w:r>
        <w:tab/>
        <w:t>218</w:t>
      </w:r>
    </w:p>
    <w:p w14:paraId="42C4812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8.6.2A.1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Simultaneous DCI based BWP switch delay on multiple CCs</w:t>
      </w:r>
      <w:r>
        <w:tab/>
        <w:t>218</w:t>
      </w:r>
    </w:p>
    <w:p w14:paraId="079B01E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8.6.2A.2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Non-simultaneous DCI based BWP switch delay on multiple CCs</w:t>
      </w:r>
      <w:r>
        <w:tab/>
        <w:t>220</w:t>
      </w:r>
    </w:p>
    <w:p w14:paraId="60A564E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8.6.2B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Timer based BWP switch delay on multiple CCs</w:t>
      </w:r>
      <w:r>
        <w:tab/>
        <w:t>220</w:t>
      </w:r>
    </w:p>
    <w:p w14:paraId="441D6F5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8.6.2B.1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Simultaneous timer based BWP switch delay on multiple CCs</w:t>
      </w:r>
      <w:r>
        <w:tab/>
        <w:t>220</w:t>
      </w:r>
    </w:p>
    <w:p w14:paraId="3844A8D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8.6.2B.2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Non-simultaneous timer based BWP switch delay on multiple CCs</w:t>
      </w:r>
      <w:r>
        <w:tab/>
        <w:t>221</w:t>
      </w:r>
    </w:p>
    <w:p w14:paraId="3D0DB98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RRC based BWP switch delay on a single CC</w:t>
      </w:r>
      <w:r>
        <w:tab/>
        <w:t>221</w:t>
      </w:r>
    </w:p>
    <w:p w14:paraId="5292B10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  <w:lang w:val="en-US" w:eastAsia="zh-CN"/>
        </w:rPr>
        <w:t>8.6.3A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  <w:lang w:val="en-US" w:eastAsia="zh-CN"/>
        </w:rPr>
        <w:t>RRC based BWP switch delay on multiple CCs</w:t>
      </w:r>
      <w:r>
        <w:tab/>
        <w:t>222</w:t>
      </w:r>
    </w:p>
    <w:p w14:paraId="609E3C9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  <w:lang w:val="en-US" w:eastAsia="zh-CN"/>
        </w:rPr>
        <w:t>8.6.3A.1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  <w:lang w:val="en-US" w:eastAsia="zh-CN"/>
        </w:rPr>
        <w:t>Simultaneous RRC based BWP switch delay on multiple CCs</w:t>
      </w:r>
      <w:r>
        <w:tab/>
        <w:t>222</w:t>
      </w:r>
    </w:p>
    <w:p w14:paraId="3187985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  <w:lang w:val="en-US" w:eastAsia="zh-CN"/>
        </w:rPr>
        <w:t>8.6.3A.2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  <w:lang w:val="en-US" w:eastAsia="zh-CN"/>
        </w:rPr>
        <w:t>Non-simultaneous RRC based BWP switch delay on multiple CCs</w:t>
      </w:r>
      <w:r>
        <w:tab/>
        <w:t>222</w:t>
      </w:r>
    </w:p>
    <w:p w14:paraId="39ED1F5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8.6.4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BWP switch delay on Consistent UL CCA recovery</w:t>
      </w:r>
      <w:r>
        <w:tab/>
        <w:t>223</w:t>
      </w:r>
    </w:p>
    <w:p w14:paraId="58D95574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Void</w:t>
      </w:r>
      <w:r>
        <w:tab/>
        <w:t>223</w:t>
      </w:r>
    </w:p>
    <w:p w14:paraId="24B02A18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223</w:t>
      </w:r>
    </w:p>
    <w:p w14:paraId="154BA43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223</w:t>
      </w:r>
    </w:p>
    <w:p w14:paraId="11E7FFD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223</w:t>
      </w:r>
    </w:p>
    <w:p w14:paraId="0C4DB7F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224</w:t>
      </w:r>
    </w:p>
    <w:p w14:paraId="1C982E31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NR-DC: PSCell Addition and Release Delay</w:t>
      </w:r>
      <w:r>
        <w:tab/>
        <w:t>224</w:t>
      </w:r>
    </w:p>
    <w:p w14:paraId="1530DA0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224</w:t>
      </w:r>
    </w:p>
    <w:p w14:paraId="0E2827C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PSCell Addition Delay Requirement</w:t>
      </w:r>
      <w:r>
        <w:tab/>
        <w:t>224</w:t>
      </w:r>
    </w:p>
    <w:p w14:paraId="358B388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225</w:t>
      </w:r>
    </w:p>
    <w:p w14:paraId="3904DCE7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algun Gothic"/>
          <w:lang w:val="en-US"/>
        </w:rPr>
        <w:t>Active TCI state switching delay</w:t>
      </w:r>
      <w:r>
        <w:tab/>
        <w:t>225</w:t>
      </w:r>
    </w:p>
    <w:p w14:paraId="0A9B4A6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algun Gothic"/>
          <w:lang w:val="en-US"/>
        </w:rPr>
        <w:t>8.10.4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 xml:space="preserve">DCI based </w:t>
      </w:r>
      <w:r w:rsidRPr="0086784B">
        <w:rPr>
          <w:rFonts w:eastAsia="Malgun Gothic"/>
          <w:lang w:val="en-US"/>
        </w:rPr>
        <w:t>TCI</w:t>
      </w:r>
      <w:r w:rsidRPr="0086784B">
        <w:rPr>
          <w:lang w:val="en-US"/>
        </w:rPr>
        <w:t xml:space="preserve"> state switch delay</w:t>
      </w:r>
      <w:r>
        <w:tab/>
        <w:t>227</w:t>
      </w:r>
    </w:p>
    <w:p w14:paraId="028346D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RRC based TCI state switch delay</w:t>
      </w:r>
      <w:r>
        <w:tab/>
        <w:t>227</w:t>
      </w:r>
    </w:p>
    <w:p w14:paraId="01424B2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Active TCI state list update delay</w:t>
      </w:r>
      <w:r>
        <w:tab/>
        <w:t>227</w:t>
      </w:r>
    </w:p>
    <w:p w14:paraId="6749D9DB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Active TCI state switching delay with CCA</w:t>
      </w:r>
      <w:r>
        <w:tab/>
        <w:t>228</w:t>
      </w:r>
    </w:p>
    <w:p w14:paraId="17378A5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</w:t>
      </w:r>
      <w:r w:rsidRPr="0086784B">
        <w:rPr>
          <w:rFonts w:eastAsia="Malgun Gothic"/>
          <w:lang w:val="en-US"/>
        </w:rPr>
        <w:t>10A</w:t>
      </w:r>
      <w:r w:rsidRPr="0086784B">
        <w:rPr>
          <w:lang w:val="en-US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Introduction</w:t>
      </w:r>
      <w:r>
        <w:tab/>
        <w:t>228</w:t>
      </w:r>
    </w:p>
    <w:p w14:paraId="48C3B00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Known conditions for TCI state</w:t>
      </w:r>
      <w:r>
        <w:tab/>
        <w:t>228</w:t>
      </w:r>
    </w:p>
    <w:p w14:paraId="1645F19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8.10A.3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MAC-CE based TCI state switch delay</w:t>
      </w:r>
      <w:r>
        <w:tab/>
        <w:t>228</w:t>
      </w:r>
    </w:p>
    <w:p w14:paraId="1452D66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algun Gothic"/>
          <w:lang w:val="en-US"/>
        </w:rPr>
        <w:t>8.10A.4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 xml:space="preserve">DCI based </w:t>
      </w:r>
      <w:r w:rsidRPr="0086784B">
        <w:rPr>
          <w:rFonts w:eastAsia="Malgun Gothic"/>
          <w:lang w:val="en-US"/>
        </w:rPr>
        <w:t>TCI</w:t>
      </w:r>
      <w:r w:rsidRPr="0086784B">
        <w:rPr>
          <w:lang w:val="en-US"/>
        </w:rPr>
        <w:t xml:space="preserve"> state switch delay</w:t>
      </w:r>
      <w:r>
        <w:tab/>
        <w:t>229</w:t>
      </w:r>
    </w:p>
    <w:p w14:paraId="48F8C48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8.10A.5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RRC based TCI state switch delay</w:t>
      </w:r>
      <w:r>
        <w:tab/>
        <w:t>229</w:t>
      </w:r>
    </w:p>
    <w:p w14:paraId="0A9839F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8.10</w:t>
      </w:r>
      <w:r w:rsidRPr="0086784B">
        <w:rPr>
          <w:lang w:val="en-US" w:eastAsia="zh-CN"/>
        </w:rPr>
        <w:t>A</w:t>
      </w:r>
      <w:r w:rsidRPr="0086784B">
        <w:rPr>
          <w:lang w:val="en-US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Active TCI state list update delay</w:t>
      </w:r>
      <w:r>
        <w:tab/>
        <w:t>230</w:t>
      </w:r>
    </w:p>
    <w:p w14:paraId="0CF4D183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PSCell Change</w:t>
      </w:r>
      <w:r>
        <w:tab/>
        <w:t>230</w:t>
      </w:r>
    </w:p>
    <w:p w14:paraId="27165014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8.11A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void</w:t>
      </w:r>
      <w:r>
        <w:tab/>
        <w:t>231</w:t>
      </w:r>
    </w:p>
    <w:p w14:paraId="1E0ADFAB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8.11B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Conditional PSCell Change</w:t>
      </w:r>
      <w:r>
        <w:tab/>
        <w:t>231</w:t>
      </w:r>
    </w:p>
    <w:p w14:paraId="223352C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8.11B.1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Introduction</w:t>
      </w:r>
      <w:r>
        <w:tab/>
        <w:t>231</w:t>
      </w:r>
    </w:p>
    <w:p w14:paraId="25FB63D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8.11B.2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Conditoinal PSCell Change delay</w:t>
      </w:r>
      <w:r>
        <w:tab/>
        <w:t>231</w:t>
      </w:r>
    </w:p>
    <w:p w14:paraId="3832679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8.11B.2.1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Measurement time</w:t>
      </w:r>
      <w:r>
        <w:tab/>
        <w:t>231</w:t>
      </w:r>
    </w:p>
    <w:p w14:paraId="00BC7A40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Uplink spatial relation switch delay</w:t>
      </w:r>
      <w:r>
        <w:tab/>
        <w:t>232</w:t>
      </w:r>
    </w:p>
    <w:p w14:paraId="59AAA8C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Introduction</w:t>
      </w:r>
      <w:r>
        <w:tab/>
        <w:t>232</w:t>
      </w:r>
    </w:p>
    <w:p w14:paraId="031A286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Known conditions for spatial relation when associated with DL-RS</w:t>
      </w:r>
      <w:r>
        <w:tab/>
        <w:t>232</w:t>
      </w:r>
    </w:p>
    <w:p w14:paraId="1D8D90C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MAC-CE based spatial relation switch delay</w:t>
      </w:r>
      <w:r>
        <w:tab/>
        <w:t>232</w:t>
      </w:r>
    </w:p>
    <w:p w14:paraId="5AF7D81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algun Gothic"/>
          <w:lang w:val="en-US"/>
        </w:rPr>
        <w:t>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DCI based spatial relation switch delay</w:t>
      </w:r>
      <w:r>
        <w:tab/>
        <w:t>233</w:t>
      </w:r>
    </w:p>
    <w:p w14:paraId="7129EB3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lastRenderedPageBreak/>
        <w:t>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RRC based spatial relation switch delay</w:t>
      </w:r>
      <w:r>
        <w:tab/>
        <w:t>233</w:t>
      </w:r>
    </w:p>
    <w:p w14:paraId="70322074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UE-specific CBW change</w:t>
      </w:r>
      <w:r>
        <w:tab/>
        <w:t>234</w:t>
      </w:r>
    </w:p>
    <w:p w14:paraId="4E14033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234</w:t>
      </w:r>
    </w:p>
    <w:p w14:paraId="70CD3A2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UE-specific CBW change delay</w:t>
      </w:r>
      <w:r>
        <w:tab/>
        <w:t>234</w:t>
      </w:r>
    </w:p>
    <w:p w14:paraId="0C3D328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Pathloss reference signal switching delay</w:t>
      </w:r>
      <w:r>
        <w:tab/>
        <w:t>234</w:t>
      </w:r>
    </w:p>
    <w:p w14:paraId="22C833C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Introduction</w:t>
      </w:r>
      <w:r>
        <w:tab/>
        <w:t>234</w:t>
      </w:r>
    </w:p>
    <w:p w14:paraId="7577C8E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Known conditions for pathloss reference signal</w:t>
      </w:r>
      <w:r>
        <w:tab/>
        <w:t>234</w:t>
      </w:r>
    </w:p>
    <w:p w14:paraId="0F638E8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MAC-CE based pathloss reference signal switch delay</w:t>
      </w:r>
      <w:r>
        <w:tab/>
        <w:t>235</w:t>
      </w:r>
    </w:p>
    <w:p w14:paraId="795EA814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Procedure</w:t>
      </w:r>
      <w:r>
        <w:tab/>
        <w:t>235</w:t>
      </w:r>
    </w:p>
    <w:p w14:paraId="3F62F077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</w:t>
      </w:r>
      <w:r>
        <w:tab/>
        <w:t>235</w:t>
      </w:r>
    </w:p>
    <w:p w14:paraId="51AFDFF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235</w:t>
      </w:r>
    </w:p>
    <w:p w14:paraId="633005A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</w:t>
      </w:r>
      <w:r>
        <w:tab/>
        <w:t>236</w:t>
      </w:r>
    </w:p>
    <w:p w14:paraId="4455F2B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EN-DC: Measurement Gap Sharing</w:t>
      </w:r>
      <w:r>
        <w:tab/>
        <w:t>247</w:t>
      </w:r>
    </w:p>
    <w:p w14:paraId="304C696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SA: Measurement Gap Sharing</w:t>
      </w:r>
      <w:r>
        <w:tab/>
        <w:t>247</w:t>
      </w:r>
    </w:p>
    <w:p w14:paraId="7E73C2D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NE-DC: Measurement Gap Sharing</w:t>
      </w:r>
      <w:r>
        <w:tab/>
        <w:t>248</w:t>
      </w:r>
    </w:p>
    <w:p w14:paraId="3A05D38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NR-DC: Measurement Gap Sharing</w:t>
      </w:r>
      <w:r>
        <w:tab/>
        <w:t>249</w:t>
      </w:r>
    </w:p>
    <w:p w14:paraId="0C91730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250</w:t>
      </w:r>
    </w:p>
    <w:p w14:paraId="42F5E2B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EN-DC: Monitoring of multiple layers using gaps</w:t>
      </w:r>
      <w:r>
        <w:tab/>
        <w:t>250</w:t>
      </w:r>
    </w:p>
    <w:p w14:paraId="6E06D81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Monitoring of multiple layers using gaps</w:t>
      </w:r>
      <w:r>
        <w:tab/>
        <w:t>250</w:t>
      </w:r>
    </w:p>
    <w:p w14:paraId="179D269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NE-DC: Monitoring of multiple layers using gaps</w:t>
      </w:r>
      <w:r>
        <w:tab/>
        <w:t>251</w:t>
      </w:r>
    </w:p>
    <w:p w14:paraId="02DDBA0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NR-DC: Monitoring of multiple layers using gaps</w:t>
      </w:r>
      <w:r>
        <w:tab/>
        <w:t>251</w:t>
      </w:r>
    </w:p>
    <w:p w14:paraId="0F369C9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EN-DC: Maximum allowed layers for multiple monitoring</w:t>
      </w:r>
      <w:r>
        <w:tab/>
        <w:t>252</w:t>
      </w:r>
    </w:p>
    <w:p w14:paraId="3D217AD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Maximum allowed layers for multiple monitoring</w:t>
      </w:r>
      <w:r>
        <w:tab/>
        <w:t>253</w:t>
      </w:r>
    </w:p>
    <w:p w14:paraId="48714C0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NE-DC: Maximum allowed layers for multiple monitoring</w:t>
      </w:r>
      <w:r>
        <w:tab/>
        <w:t>253</w:t>
      </w:r>
    </w:p>
    <w:p w14:paraId="3D7DEFB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t>9.1.3.2c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t>NR-DC: Maximum allowed layers for multiple monitoring</w:t>
      </w:r>
      <w:r>
        <w:tab/>
        <w:t>254</w:t>
      </w:r>
    </w:p>
    <w:p w14:paraId="2363585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255</w:t>
      </w:r>
    </w:p>
    <w:p w14:paraId="3541C9C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under operation mode with CCA</w:t>
      </w:r>
      <w:r>
        <w:tab/>
        <w:t>255</w:t>
      </w:r>
    </w:p>
    <w:p w14:paraId="37E73AB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EN-DC: Monitoring of multiple layers using gaps under CCA</w:t>
      </w:r>
      <w:r>
        <w:tab/>
        <w:t>255</w:t>
      </w:r>
    </w:p>
    <w:p w14:paraId="3CC3C99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Monitoring of multiple layers using gaps under CCA</w:t>
      </w:r>
      <w:r>
        <w:tab/>
        <w:t>255</w:t>
      </w:r>
    </w:p>
    <w:p w14:paraId="3E1929D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EN-DC: Maximum allowed layers for multiple monitoring under CCA</w:t>
      </w:r>
      <w:r>
        <w:tab/>
        <w:t>255</w:t>
      </w:r>
    </w:p>
    <w:p w14:paraId="6666758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9.1A.3.2a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256</w:t>
      </w:r>
    </w:p>
    <w:p w14:paraId="03B832F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Maximum allowed layers for multiple monitoring under CCA</w:t>
      </w:r>
      <w:r>
        <w:tab/>
        <w:t>256</w:t>
      </w:r>
    </w:p>
    <w:p w14:paraId="4C86C1B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256</w:t>
      </w:r>
    </w:p>
    <w:p w14:paraId="68C2102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256</w:t>
      </w:r>
    </w:p>
    <w:p w14:paraId="77F2620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256</w:t>
      </w:r>
    </w:p>
    <w:p w14:paraId="28A6EF9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Carrier-specific scaling factor</w:t>
      </w:r>
      <w:r>
        <w:tab/>
        <w:t>260</w:t>
      </w:r>
    </w:p>
    <w:p w14:paraId="27437B3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outside gaps</w:t>
      </w:r>
      <w:r>
        <w:tab/>
        <w:t>260</w:t>
      </w:r>
    </w:p>
    <w:p w14:paraId="62DA6EE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262</w:t>
      </w:r>
    </w:p>
    <w:p w14:paraId="70DE6FA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263</w:t>
      </w:r>
    </w:p>
    <w:p w14:paraId="206E800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NR-DC mode: carrier-specific scaling factor for SSB-based and CSI-RS based L3 measurements performed outside gaps</w:t>
      </w:r>
      <w:r>
        <w:tab/>
        <w:t>264</w:t>
      </w:r>
    </w:p>
    <w:p w14:paraId="4A31AFD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 mode: carrier-specific scaling factor for SSB-based and CSI-RS based measurements performed outside gaps</w:t>
      </w:r>
      <w:r>
        <w:tab/>
        <w:t>265</w:t>
      </w:r>
    </w:p>
    <w:p w14:paraId="6F344A4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within gaps</w:t>
      </w:r>
      <w:r>
        <w:tab/>
        <w:t>266</w:t>
      </w:r>
    </w:p>
    <w:p w14:paraId="4413AC2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267</w:t>
      </w:r>
    </w:p>
    <w:p w14:paraId="41C09DA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269</w:t>
      </w:r>
    </w:p>
    <w:p w14:paraId="156CD3B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270</w:t>
      </w:r>
    </w:p>
    <w:p w14:paraId="0B02778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272</w:t>
      </w:r>
    </w:p>
    <w:p w14:paraId="78B07FC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mode: carrier-specific scaling factor for PRS-based measurements performed within gaps</w:t>
      </w:r>
      <w:r>
        <w:tab/>
        <w:t>274</w:t>
      </w:r>
    </w:p>
    <w:p w14:paraId="2622302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274</w:t>
      </w:r>
    </w:p>
    <w:p w14:paraId="089D6F8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274</w:t>
      </w:r>
    </w:p>
    <w:p w14:paraId="1ACC6C7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at transitions</w:t>
      </w:r>
      <w:r>
        <w:tab/>
        <w:t>274</w:t>
      </w:r>
    </w:p>
    <w:p w14:paraId="2F6972E3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intra-frequency measurements</w:t>
      </w:r>
      <w:r>
        <w:tab/>
        <w:t>275</w:t>
      </w:r>
    </w:p>
    <w:p w14:paraId="7B6932A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275</w:t>
      </w:r>
    </w:p>
    <w:p w14:paraId="0DC8EF6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275</w:t>
      </w:r>
    </w:p>
    <w:p w14:paraId="70945DC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SSB</w:t>
      </w:r>
      <w:r>
        <w:tab/>
        <w:t>276</w:t>
      </w:r>
    </w:p>
    <w:p w14:paraId="06DEEA6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FR1</w:t>
      </w:r>
      <w:r>
        <w:tab/>
        <w:t>276</w:t>
      </w:r>
    </w:p>
    <w:p w14:paraId="30D300A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FR2</w:t>
      </w:r>
      <w:r>
        <w:tab/>
        <w:t>276</w:t>
      </w:r>
    </w:p>
    <w:p w14:paraId="29CBF57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276</w:t>
      </w:r>
    </w:p>
    <w:p w14:paraId="1094629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276</w:t>
      </w:r>
    </w:p>
    <w:p w14:paraId="279739F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t>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t>Event-triggered Periodic Reporting</w:t>
      </w:r>
      <w:r>
        <w:tab/>
        <w:t>276</w:t>
      </w:r>
    </w:p>
    <w:p w14:paraId="6F96620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277</w:t>
      </w:r>
    </w:p>
    <w:p w14:paraId="773CCA4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Intrafrequency measurements without measurement gaps</w:t>
      </w:r>
      <w:r>
        <w:tab/>
        <w:t>277</w:t>
      </w:r>
    </w:p>
    <w:p w14:paraId="7229680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Intrafrequency cell identification</w:t>
      </w:r>
      <w:r>
        <w:tab/>
        <w:t>277</w:t>
      </w:r>
    </w:p>
    <w:p w14:paraId="3987B03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period</w:t>
      </w:r>
      <w:r>
        <w:tab/>
        <w:t>280</w:t>
      </w:r>
    </w:p>
    <w:p w14:paraId="25806E0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281</w:t>
      </w:r>
    </w:p>
    <w:p w14:paraId="4B09A48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282</w:t>
      </w:r>
    </w:p>
    <w:p w14:paraId="4BFAED9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282</w:t>
      </w:r>
    </w:p>
    <w:p w14:paraId="747AC74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282</w:t>
      </w:r>
    </w:p>
    <w:p w14:paraId="253BB27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283</w:t>
      </w:r>
    </w:p>
    <w:p w14:paraId="7E39E6E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 between PCell and PSCell</w:t>
      </w:r>
      <w:r>
        <w:tab/>
        <w:t>283</w:t>
      </w:r>
    </w:p>
    <w:p w14:paraId="0E5B1E4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9.2.5.4.1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283</w:t>
      </w:r>
    </w:p>
    <w:p w14:paraId="58A664C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9.2.5.4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delay</w:t>
      </w:r>
      <w:r>
        <w:tab/>
        <w:t>284</w:t>
      </w:r>
    </w:p>
    <w:p w14:paraId="027553A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284</w:t>
      </w:r>
    </w:p>
    <w:p w14:paraId="6A17F9D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284</w:t>
      </w:r>
    </w:p>
    <w:p w14:paraId="34D7F5A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284</w:t>
      </w:r>
    </w:p>
    <w:p w14:paraId="5BF8355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cell identification</w:t>
      </w:r>
      <w:r>
        <w:tab/>
        <w:t>284</w:t>
      </w:r>
    </w:p>
    <w:p w14:paraId="5C23992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Intrafrequency Measurement Period</w:t>
      </w:r>
      <w:r>
        <w:tab/>
        <w:t>286</w:t>
      </w:r>
    </w:p>
    <w:p w14:paraId="5CB87198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intra-frequency measurements with CCA</w:t>
      </w:r>
      <w:r>
        <w:tab/>
        <w:t>287</w:t>
      </w:r>
    </w:p>
    <w:p w14:paraId="2AEAC60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0BBC1DB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288</w:t>
      </w:r>
    </w:p>
    <w:p w14:paraId="4ACDA6A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SSB</w:t>
      </w:r>
      <w:r>
        <w:tab/>
        <w:t>288</w:t>
      </w:r>
    </w:p>
    <w:p w14:paraId="4E7F9AC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288</w:t>
      </w:r>
    </w:p>
    <w:p w14:paraId="1061A80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289</w:t>
      </w:r>
    </w:p>
    <w:p w14:paraId="0D77BEF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period</w:t>
      </w:r>
      <w:r>
        <w:tab/>
        <w:t>291</w:t>
      </w:r>
    </w:p>
    <w:p w14:paraId="45E5692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292</w:t>
      </w:r>
    </w:p>
    <w:p w14:paraId="0CFF3D0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in TDD bands</w:t>
      </w:r>
      <w:r>
        <w:tab/>
        <w:t>292</w:t>
      </w:r>
    </w:p>
    <w:p w14:paraId="36D5232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</w:t>
      </w:r>
      <w:r>
        <w:tab/>
        <w:t>293</w:t>
      </w:r>
    </w:p>
    <w:p w14:paraId="29B2D22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293</w:t>
      </w:r>
    </w:p>
    <w:p w14:paraId="4C342DF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cell identification</w:t>
      </w:r>
      <w:r>
        <w:tab/>
        <w:t>293</w:t>
      </w:r>
    </w:p>
    <w:p w14:paraId="08D3CE0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 Period</w:t>
      </w:r>
      <w:r>
        <w:tab/>
        <w:t>294</w:t>
      </w:r>
    </w:p>
    <w:p w14:paraId="4094651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RSSI and Channel occupancy measurements</w:t>
      </w:r>
      <w:r>
        <w:tab/>
        <w:t>295</w:t>
      </w:r>
    </w:p>
    <w:p w14:paraId="17F82A0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RSSI measurements</w:t>
      </w:r>
      <w:r>
        <w:tab/>
        <w:t>295</w:t>
      </w:r>
    </w:p>
    <w:p w14:paraId="2671519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measurements</w:t>
      </w:r>
      <w:r>
        <w:tab/>
        <w:t>296</w:t>
      </w:r>
    </w:p>
    <w:p w14:paraId="6454022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restriction during RSSI and Channel Occupancy measurements</w:t>
      </w:r>
      <w:r>
        <w:tab/>
        <w:t>297</w:t>
      </w:r>
    </w:p>
    <w:p w14:paraId="05E31BB0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inter-frequency measurements</w:t>
      </w:r>
      <w:r>
        <w:tab/>
        <w:t>297</w:t>
      </w:r>
    </w:p>
    <w:p w14:paraId="74A9E50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algun Gothic"/>
        </w:rP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algun Gothic"/>
        </w:rPr>
        <w:t>Introduction</w:t>
      </w:r>
      <w:r>
        <w:tab/>
        <w:t>297</w:t>
      </w:r>
    </w:p>
    <w:p w14:paraId="34C469A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298</w:t>
      </w:r>
    </w:p>
    <w:p w14:paraId="6E160E5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298</w:t>
      </w:r>
    </w:p>
    <w:p w14:paraId="5F314EA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298</w:t>
      </w:r>
    </w:p>
    <w:p w14:paraId="01A2A90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SSB</w:t>
      </w:r>
      <w:r>
        <w:tab/>
        <w:t>298</w:t>
      </w:r>
    </w:p>
    <w:p w14:paraId="583BDF1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FR1</w:t>
      </w:r>
      <w:r>
        <w:tab/>
        <w:t>298</w:t>
      </w:r>
    </w:p>
    <w:p w14:paraId="0BE9616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FR2</w:t>
      </w:r>
      <w:r>
        <w:tab/>
        <w:t>298</w:t>
      </w:r>
    </w:p>
    <w:p w14:paraId="134968C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298</w:t>
      </w:r>
    </w:p>
    <w:p w14:paraId="0245906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300</w:t>
      </w:r>
    </w:p>
    <w:p w14:paraId="41C0BD4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300</w:t>
      </w:r>
    </w:p>
    <w:p w14:paraId="1A29C65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300</w:t>
      </w:r>
    </w:p>
    <w:p w14:paraId="4FAB43B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300</w:t>
      </w:r>
    </w:p>
    <w:p w14:paraId="78516ED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300</w:t>
      </w:r>
    </w:p>
    <w:p w14:paraId="6716F4A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300</w:t>
      </w:r>
    </w:p>
    <w:p w14:paraId="76B4283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Calibri"/>
        </w:rPr>
        <w:t>9.3.6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 reporting requirements</w:t>
      </w:r>
      <w:r>
        <w:tab/>
        <w:t>300</w:t>
      </w:r>
    </w:p>
    <w:p w14:paraId="7876E03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300</w:t>
      </w:r>
    </w:p>
    <w:p w14:paraId="0384F7C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301</w:t>
      </w:r>
    </w:p>
    <w:p w14:paraId="1F23282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301</w:t>
      </w:r>
    </w:p>
    <w:p w14:paraId="22C807E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lastRenderedPageBreak/>
        <w:t>9.3.7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Void</w:t>
      </w:r>
      <w:r>
        <w:tab/>
        <w:t>301</w:t>
      </w:r>
    </w:p>
    <w:p w14:paraId="6EE326E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Calibri"/>
        </w:rPr>
        <w:t>9.3.8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algun Gothic"/>
        </w:rPr>
        <w:t>Inter-frequency SFTD measurement requirements</w:t>
      </w:r>
      <w:r>
        <w:tab/>
        <w:t>301</w:t>
      </w:r>
    </w:p>
    <w:p w14:paraId="1B58D99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algun Gothic"/>
        </w:rPr>
        <w:t>9.3.8.1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algun Gothic"/>
        </w:rPr>
        <w:t>Introduction</w:t>
      </w:r>
      <w:r>
        <w:tab/>
        <w:t>301</w:t>
      </w:r>
    </w:p>
    <w:p w14:paraId="3AA055F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algun Gothic"/>
        </w:rPr>
        <w:t>9.3.8.2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algun Gothic"/>
        </w:rPr>
        <w:t>SFTD Measurement delay</w:t>
      </w:r>
      <w:r>
        <w:tab/>
        <w:t>301</w:t>
      </w:r>
    </w:p>
    <w:p w14:paraId="340FA67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algun Gothic"/>
        </w:rPr>
        <w:t>9.3.8.3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algun Gothic"/>
        </w:rPr>
        <w:t>SFTD Measurement reporting delay</w:t>
      </w:r>
      <w:r>
        <w:tab/>
        <w:t>302</w:t>
      </w:r>
    </w:p>
    <w:p w14:paraId="5772487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 frequency measurements without measurement gaps</w:t>
      </w:r>
      <w:r>
        <w:tab/>
        <w:t>303</w:t>
      </w:r>
    </w:p>
    <w:p w14:paraId="56522B1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303</w:t>
      </w:r>
    </w:p>
    <w:p w14:paraId="294CA80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period</w:t>
      </w:r>
      <w:r>
        <w:tab/>
        <w:t>304</w:t>
      </w:r>
    </w:p>
    <w:p w14:paraId="7CD668E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305</w:t>
      </w:r>
    </w:p>
    <w:p w14:paraId="48847D9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305</w:t>
      </w:r>
    </w:p>
    <w:p w14:paraId="1DD362A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306</w:t>
      </w:r>
    </w:p>
    <w:p w14:paraId="517B5A4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306</w:t>
      </w:r>
    </w:p>
    <w:p w14:paraId="0442706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306</w:t>
      </w:r>
    </w:p>
    <w:p w14:paraId="03DF7591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inter-frequency measurements in carrier frequencies with CCA</w:t>
      </w:r>
      <w:r>
        <w:tab/>
        <w:t>307</w:t>
      </w:r>
    </w:p>
    <w:p w14:paraId="2EADF41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307</w:t>
      </w:r>
    </w:p>
    <w:p w14:paraId="627A344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307</w:t>
      </w:r>
    </w:p>
    <w:p w14:paraId="05356A4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SSB</w:t>
      </w:r>
      <w:r>
        <w:tab/>
        <w:t>307</w:t>
      </w:r>
    </w:p>
    <w:p w14:paraId="6D3B0CB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307</w:t>
      </w:r>
    </w:p>
    <w:p w14:paraId="0D64C4E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cell identification</w:t>
      </w:r>
      <w:r>
        <w:tab/>
        <w:t>308</w:t>
      </w:r>
    </w:p>
    <w:p w14:paraId="6DE2400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309</w:t>
      </w:r>
    </w:p>
    <w:p w14:paraId="1BBE7D1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Calibri"/>
        </w:rPr>
        <w:t>9.3A.6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Calibri"/>
        </w:rPr>
        <w:t xml:space="preserve">NR </w:t>
      </w:r>
      <w:r>
        <w:t>Inter-frequency measurements reporting requirements</w:t>
      </w:r>
      <w:r>
        <w:tab/>
        <w:t>310</w:t>
      </w:r>
    </w:p>
    <w:p w14:paraId="75D2D36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310</w:t>
      </w:r>
    </w:p>
    <w:p w14:paraId="3405A2D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310</w:t>
      </w:r>
    </w:p>
    <w:p w14:paraId="5743D19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310</w:t>
      </w:r>
    </w:p>
    <w:p w14:paraId="5FCD5BE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RSSI measurements</w:t>
      </w:r>
      <w:r>
        <w:tab/>
        <w:t>310</w:t>
      </w:r>
    </w:p>
    <w:p w14:paraId="644AE3D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channel occupancy measurements</w:t>
      </w:r>
      <w:r>
        <w:tab/>
        <w:t>311</w:t>
      </w:r>
    </w:p>
    <w:p w14:paraId="28146B4E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measurements</w:t>
      </w:r>
      <w:r>
        <w:tab/>
        <w:t>311</w:t>
      </w:r>
    </w:p>
    <w:p w14:paraId="326556E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311</w:t>
      </w:r>
    </w:p>
    <w:p w14:paraId="74C3549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NR − E-UTRAN FDD measurements</w:t>
      </w:r>
      <w:r>
        <w:tab/>
        <w:t>313</w:t>
      </w:r>
    </w:p>
    <w:p w14:paraId="04906CE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313</w:t>
      </w:r>
    </w:p>
    <w:p w14:paraId="33AE001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313</w:t>
      </w:r>
    </w:p>
    <w:p w14:paraId="3545E14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314</w:t>
      </w:r>
    </w:p>
    <w:p w14:paraId="54E0046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315</w:t>
      </w:r>
    </w:p>
    <w:p w14:paraId="3115082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315</w:t>
      </w:r>
    </w:p>
    <w:p w14:paraId="0EE6B73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315</w:t>
      </w:r>
    </w:p>
    <w:p w14:paraId="44101DF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315</w:t>
      </w:r>
    </w:p>
    <w:p w14:paraId="395A43C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NR − E-UTRAN TDD measurements</w:t>
      </w:r>
      <w:r>
        <w:tab/>
        <w:t>315</w:t>
      </w:r>
    </w:p>
    <w:p w14:paraId="56E7FCB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315</w:t>
      </w:r>
    </w:p>
    <w:p w14:paraId="1CD6F23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315</w:t>
      </w:r>
    </w:p>
    <w:p w14:paraId="7D17EE5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316</w:t>
      </w:r>
    </w:p>
    <w:p w14:paraId="1A206EA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318</w:t>
      </w:r>
    </w:p>
    <w:p w14:paraId="6942DDA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318</w:t>
      </w:r>
    </w:p>
    <w:p w14:paraId="453E44B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318</w:t>
      </w:r>
    </w:p>
    <w:p w14:paraId="00DEA2F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318</w:t>
      </w:r>
    </w:p>
    <w:p w14:paraId="781E444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9.4.4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Inter-RAT RSTD measurements</w:t>
      </w:r>
      <w:r>
        <w:tab/>
        <w:t>318</w:t>
      </w:r>
    </w:p>
    <w:p w14:paraId="3C2D54B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9.4.4.1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NR − E-UTRAN FDD RSTD measurements</w:t>
      </w:r>
      <w:r>
        <w:tab/>
        <w:t>318</w:t>
      </w:r>
    </w:p>
    <w:p w14:paraId="3218EE6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318</w:t>
      </w:r>
    </w:p>
    <w:p w14:paraId="017E455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319</w:t>
      </w:r>
    </w:p>
    <w:p w14:paraId="64374B0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9.4.4.2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NR − E-UTRAN TDD RSTD measurements</w:t>
      </w:r>
      <w:r>
        <w:tab/>
        <w:t>322</w:t>
      </w:r>
    </w:p>
    <w:p w14:paraId="3847759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322</w:t>
      </w:r>
    </w:p>
    <w:p w14:paraId="2876D97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323</w:t>
      </w:r>
    </w:p>
    <w:p w14:paraId="7281086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Inter-RAT E-CID measurements</w:t>
      </w:r>
      <w:r>
        <w:tab/>
        <w:t>326</w:t>
      </w:r>
    </w:p>
    <w:p w14:paraId="5B2D8D9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9.4.5.1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NR−E-UTRAN FDD</w:t>
      </w:r>
      <w:r w:rsidRPr="0086784B">
        <w:rPr>
          <w:lang w:val="en-US"/>
        </w:rPr>
        <w:t xml:space="preserve"> E-CID RSRP and RSRQ measurements</w:t>
      </w:r>
      <w:r>
        <w:tab/>
        <w:t>326</w:t>
      </w:r>
    </w:p>
    <w:p w14:paraId="7D9E096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326</w:t>
      </w:r>
    </w:p>
    <w:p w14:paraId="32DBF16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326</w:t>
      </w:r>
    </w:p>
    <w:p w14:paraId="3AC840B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326</w:t>
      </w:r>
    </w:p>
    <w:p w14:paraId="2F66F5C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9.4.5.2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NR−E-UTRAN TDD</w:t>
      </w:r>
      <w:r w:rsidRPr="0086784B">
        <w:rPr>
          <w:lang w:val="en-US"/>
        </w:rPr>
        <w:t xml:space="preserve"> E-CID RSRP and RSRQ measurements</w:t>
      </w:r>
      <w:r>
        <w:tab/>
        <w:t>326</w:t>
      </w:r>
    </w:p>
    <w:p w14:paraId="1BEFE2E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326</w:t>
      </w:r>
    </w:p>
    <w:p w14:paraId="5CE1A62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326</w:t>
      </w:r>
    </w:p>
    <w:p w14:paraId="57B0941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327</w:t>
      </w:r>
    </w:p>
    <w:p w14:paraId="2C2D1ED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lastRenderedPageBreak/>
        <w:t>9.4.6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NR − UTRAN FDD measurements</w:t>
      </w:r>
      <w:r>
        <w:tab/>
        <w:t>327</w:t>
      </w:r>
    </w:p>
    <w:p w14:paraId="5A05606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327</w:t>
      </w:r>
    </w:p>
    <w:p w14:paraId="1B4FDC4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327</w:t>
      </w:r>
    </w:p>
    <w:p w14:paraId="61C37F7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328</w:t>
      </w:r>
    </w:p>
    <w:p w14:paraId="23FDDDF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– E-UTRAN measurements with autonomous gaps</w:t>
      </w:r>
      <w:r>
        <w:tab/>
        <w:t>330</w:t>
      </w:r>
    </w:p>
    <w:p w14:paraId="5D39D9A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CGI identification of an E-UTRA cell with autonomous gaps</w:t>
      </w:r>
      <w:r>
        <w:tab/>
        <w:t>330</w:t>
      </w:r>
    </w:p>
    <w:p w14:paraId="0F5F8BA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CGI reporting delay</w:t>
      </w:r>
      <w:r>
        <w:tab/>
        <w:t>330</w:t>
      </w:r>
    </w:p>
    <w:p w14:paraId="5F7C3631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measurements for Reporting</w:t>
      </w:r>
      <w:r>
        <w:tab/>
        <w:t>331</w:t>
      </w:r>
    </w:p>
    <w:p w14:paraId="3B37D11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331</w:t>
      </w:r>
    </w:p>
    <w:p w14:paraId="675C35C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331</w:t>
      </w:r>
    </w:p>
    <w:p w14:paraId="5788849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331</w:t>
      </w:r>
    </w:p>
    <w:p w14:paraId="2B525DA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332</w:t>
      </w:r>
    </w:p>
    <w:p w14:paraId="11DFCB9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Semi-Persistent Reporting</w:t>
      </w:r>
      <w:r>
        <w:tab/>
        <w:t>332</w:t>
      </w:r>
    </w:p>
    <w:p w14:paraId="5192970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Aperiodic Reporting</w:t>
      </w:r>
      <w:r>
        <w:tab/>
        <w:t>332</w:t>
      </w:r>
    </w:p>
    <w:p w14:paraId="7FB9D23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requirements</w:t>
      </w:r>
      <w:r>
        <w:tab/>
        <w:t>332</w:t>
      </w:r>
    </w:p>
    <w:p w14:paraId="16C1A76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based L1-RSRP Reporting</w:t>
      </w:r>
      <w:r>
        <w:tab/>
        <w:t>332</w:t>
      </w:r>
    </w:p>
    <w:p w14:paraId="1E3FC8C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based L1-RSRP Reporting</w:t>
      </w:r>
      <w:r>
        <w:tab/>
        <w:t>334</w:t>
      </w:r>
    </w:p>
    <w:p w14:paraId="100724A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337</w:t>
      </w:r>
    </w:p>
    <w:p w14:paraId="7D16261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337</w:t>
      </w:r>
    </w:p>
    <w:p w14:paraId="55C0DB4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CSI-RS and SSB for L1-RSRP measurement</w:t>
      </w:r>
      <w:r>
        <w:tab/>
        <w:t>337</w:t>
      </w:r>
    </w:p>
    <w:p w14:paraId="62A9549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337</w:t>
      </w:r>
    </w:p>
    <w:p w14:paraId="151DF86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CSI-RS based L1-RSRP</w:t>
      </w:r>
      <w:r>
        <w:tab/>
        <w:t>337</w:t>
      </w:r>
    </w:p>
    <w:p w14:paraId="39CE291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338</w:t>
      </w:r>
    </w:p>
    <w:p w14:paraId="350BCD6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?? ??"/>
        </w:rPr>
        <w:t>9.5.6.1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?? ??"/>
        </w:rPr>
        <w:t>Scheduling availability of UE performing L1-RSRP measurement with a same subcarrier spacing as PDSCH/PDCCH on FR1</w:t>
      </w:r>
      <w:r>
        <w:tab/>
        <w:t>338</w:t>
      </w:r>
    </w:p>
    <w:p w14:paraId="20D46F3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338</w:t>
      </w:r>
    </w:p>
    <w:p w14:paraId="10BA852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339</w:t>
      </w:r>
    </w:p>
    <w:p w14:paraId="5E93785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339</w:t>
      </w:r>
    </w:p>
    <w:p w14:paraId="5A7CAADF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measurements for Reporting under CCA</w:t>
      </w:r>
      <w:r>
        <w:tab/>
        <w:t>340</w:t>
      </w:r>
    </w:p>
    <w:p w14:paraId="7BB4243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340</w:t>
      </w:r>
    </w:p>
    <w:p w14:paraId="48DE782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340</w:t>
      </w:r>
    </w:p>
    <w:p w14:paraId="19B5055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340</w:t>
      </w:r>
    </w:p>
    <w:p w14:paraId="509A3D1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340</w:t>
      </w:r>
    </w:p>
    <w:p w14:paraId="4826391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Semi-Persistent Reporting</w:t>
      </w:r>
      <w:r>
        <w:tab/>
        <w:t>341</w:t>
      </w:r>
    </w:p>
    <w:p w14:paraId="7D69788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Aperiodic Reporting</w:t>
      </w:r>
      <w:r>
        <w:tab/>
        <w:t>341</w:t>
      </w:r>
    </w:p>
    <w:p w14:paraId="5242BED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requirements</w:t>
      </w:r>
      <w:r>
        <w:tab/>
        <w:t>341</w:t>
      </w:r>
    </w:p>
    <w:p w14:paraId="659F530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based L1-RSRP Reporting</w:t>
      </w:r>
      <w:r>
        <w:tab/>
        <w:t>341</w:t>
      </w:r>
    </w:p>
    <w:p w14:paraId="2C41447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L1-RSRP measurement</w:t>
      </w:r>
      <w:r>
        <w:tab/>
        <w:t>342</w:t>
      </w:r>
    </w:p>
    <w:p w14:paraId="5EEBFB3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342</w:t>
      </w:r>
    </w:p>
    <w:p w14:paraId="1E116E7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342</w:t>
      </w:r>
    </w:p>
    <w:p w14:paraId="1DC7538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?? ??"/>
        </w:rPr>
        <w:t>9.5A.6.1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?? ??"/>
        </w:rPr>
        <w:t>Scheduling availability of UE performing L1-RSRP measurement with a same subcarrier spacing as PDSCH/PDCCH</w:t>
      </w:r>
      <w:r>
        <w:tab/>
        <w:t>342</w:t>
      </w:r>
    </w:p>
    <w:p w14:paraId="02DD01E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</w:t>
      </w:r>
      <w:r>
        <w:tab/>
        <w:t>343</w:t>
      </w:r>
    </w:p>
    <w:p w14:paraId="739F68F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in case of FR1-FR2 inter-band CA</w:t>
      </w:r>
      <w:r>
        <w:tab/>
        <w:t>343</w:t>
      </w:r>
    </w:p>
    <w:p w14:paraId="458AA858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NE-DC: Measurements</w:t>
      </w:r>
      <w:r>
        <w:tab/>
        <w:t>343</w:t>
      </w:r>
    </w:p>
    <w:p w14:paraId="7369160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343</w:t>
      </w:r>
    </w:p>
    <w:p w14:paraId="217DFCA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SFTD Measurements</w:t>
      </w:r>
      <w:r>
        <w:tab/>
        <w:t>343</w:t>
      </w:r>
    </w:p>
    <w:p w14:paraId="7951856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343</w:t>
      </w:r>
    </w:p>
    <w:p w14:paraId="477897B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343</w:t>
      </w:r>
    </w:p>
    <w:p w14:paraId="78621249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Cross Link Interference measurements</w:t>
      </w:r>
      <w:r>
        <w:tab/>
        <w:t>344</w:t>
      </w:r>
    </w:p>
    <w:p w14:paraId="6564788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Introduction</w:t>
      </w:r>
      <w:r>
        <w:tab/>
        <w:t>344</w:t>
      </w:r>
    </w:p>
    <w:p w14:paraId="5A7180C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SRS-RSRP measurements</w:t>
      </w:r>
      <w:r>
        <w:tab/>
        <w:t>344</w:t>
      </w:r>
    </w:p>
    <w:p w14:paraId="4F663E0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344</w:t>
      </w:r>
    </w:p>
    <w:p w14:paraId="2066E71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344</w:t>
      </w:r>
    </w:p>
    <w:p w14:paraId="26BD297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345</w:t>
      </w:r>
    </w:p>
    <w:p w14:paraId="41EB88B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345</w:t>
      </w:r>
    </w:p>
    <w:p w14:paraId="03E915A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345</w:t>
      </w:r>
    </w:p>
    <w:p w14:paraId="1FF03F1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345</w:t>
      </w:r>
    </w:p>
    <w:p w14:paraId="5EB25C7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capability</w:t>
      </w:r>
      <w:r>
        <w:tab/>
        <w:t>345</w:t>
      </w:r>
    </w:p>
    <w:p w14:paraId="7B92BAD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SRS-RSRP measurement period</w:t>
      </w:r>
      <w:r>
        <w:tab/>
        <w:t>345</w:t>
      </w:r>
    </w:p>
    <w:p w14:paraId="4715BF7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9.7.3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CLI-RSSI measurements</w:t>
      </w:r>
      <w:r>
        <w:tab/>
        <w:t>346</w:t>
      </w:r>
    </w:p>
    <w:p w14:paraId="285FF70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346</w:t>
      </w:r>
    </w:p>
    <w:p w14:paraId="049582F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346</w:t>
      </w:r>
    </w:p>
    <w:p w14:paraId="76CF18D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346</w:t>
      </w:r>
    </w:p>
    <w:p w14:paraId="01FA119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346</w:t>
      </w:r>
    </w:p>
    <w:p w14:paraId="7182450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346</w:t>
      </w:r>
    </w:p>
    <w:p w14:paraId="2D9F99C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346</w:t>
      </w:r>
    </w:p>
    <w:p w14:paraId="5EDA5B1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capability</w:t>
      </w:r>
      <w:r>
        <w:tab/>
        <w:t>347</w:t>
      </w:r>
    </w:p>
    <w:p w14:paraId="79E5D40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CLI-RSSI measurement period</w:t>
      </w:r>
      <w:r>
        <w:tab/>
        <w:t>347</w:t>
      </w:r>
    </w:p>
    <w:p w14:paraId="0104EE3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9.7.4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Scheduling availability of UE during CLI measurements</w:t>
      </w:r>
      <w:r>
        <w:tab/>
        <w:t>347</w:t>
      </w:r>
    </w:p>
    <w:p w14:paraId="353442D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 on FR1</w:t>
      </w:r>
      <w:r>
        <w:tab/>
        <w:t>347</w:t>
      </w:r>
    </w:p>
    <w:p w14:paraId="30F54A8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 on FR2</w:t>
      </w:r>
      <w:r>
        <w:tab/>
        <w:t>347</w:t>
      </w:r>
    </w:p>
    <w:p w14:paraId="4D38541A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measurements for Reporting</w:t>
      </w:r>
      <w:r>
        <w:tab/>
        <w:t>348</w:t>
      </w:r>
    </w:p>
    <w:p w14:paraId="04FF36B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348</w:t>
      </w:r>
    </w:p>
    <w:p w14:paraId="4DE39ED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348</w:t>
      </w:r>
    </w:p>
    <w:p w14:paraId="30508D9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349</w:t>
      </w:r>
    </w:p>
    <w:p w14:paraId="1D53E51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349</w:t>
      </w:r>
    </w:p>
    <w:p w14:paraId="368989E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Semi-Persistent Reporting</w:t>
      </w:r>
      <w:r>
        <w:tab/>
        <w:t>349</w:t>
      </w:r>
    </w:p>
    <w:p w14:paraId="557BA91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requirements</w:t>
      </w:r>
      <w:r>
        <w:tab/>
        <w:t>350</w:t>
      </w:r>
    </w:p>
    <w:p w14:paraId="04120F0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reporting with CSI-RS based CMR and no dedicated IMR configured</w:t>
      </w:r>
      <w:r>
        <w:tab/>
        <w:t>350</w:t>
      </w:r>
    </w:p>
    <w:p w14:paraId="43D834B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reporting with CSI-RS based CMR and dedicated IMR configured</w:t>
      </w:r>
      <w:r>
        <w:tab/>
        <w:t>353</w:t>
      </w:r>
    </w:p>
    <w:p w14:paraId="586A7BB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L1-SINR measurement</w:t>
      </w:r>
      <w:r>
        <w:tab/>
        <w:t>355</w:t>
      </w:r>
    </w:p>
    <w:p w14:paraId="0819CAC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355</w:t>
      </w:r>
    </w:p>
    <w:p w14:paraId="60858C0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if CSI-RS configured for L1-SINR measurement</w:t>
      </w:r>
      <w:r>
        <w:tab/>
        <w:t>356</w:t>
      </w:r>
    </w:p>
    <w:p w14:paraId="7E5926C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if CSI-IM configured for L1-SINR measurement</w:t>
      </w:r>
      <w:r>
        <w:tab/>
        <w:t>356</w:t>
      </w:r>
    </w:p>
    <w:p w14:paraId="3D30A7E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L1-SINR measurement</w:t>
      </w:r>
      <w:r>
        <w:tab/>
        <w:t>357</w:t>
      </w:r>
    </w:p>
    <w:p w14:paraId="0EA566F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L1-SINR measurement with a same subcarrier spacing as PDSCH/PDCCH on FR1</w:t>
      </w:r>
      <w:r>
        <w:tab/>
        <w:t>357</w:t>
      </w:r>
    </w:p>
    <w:p w14:paraId="7A6CC23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L1-SINR measurement with a different subcarrier spacing than PDSCH/PDCCH on FR1</w:t>
      </w:r>
      <w:r>
        <w:tab/>
        <w:t>357</w:t>
      </w:r>
    </w:p>
    <w:p w14:paraId="39647F3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L1-SINR measurement on FR1 or FR2 in case of FR1-FR2 inter-band CA</w:t>
      </w:r>
      <w:r>
        <w:tab/>
        <w:t>358</w:t>
      </w:r>
    </w:p>
    <w:p w14:paraId="5F705D54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NR measurements for positioning</w:t>
      </w:r>
      <w:r>
        <w:tab/>
        <w:t>358</w:t>
      </w:r>
    </w:p>
    <w:p w14:paraId="74B95A3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358</w:t>
      </w:r>
    </w:p>
    <w:p w14:paraId="05C810F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359</w:t>
      </w:r>
    </w:p>
    <w:p w14:paraId="673F5A6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359</w:t>
      </w:r>
    </w:p>
    <w:p w14:paraId="047BDB4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359</w:t>
      </w:r>
    </w:p>
    <w:p w14:paraId="1E977BD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359</w:t>
      </w:r>
    </w:p>
    <w:p w14:paraId="3477EE6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359</w:t>
      </w:r>
    </w:p>
    <w:p w14:paraId="7800ED4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359</w:t>
      </w:r>
    </w:p>
    <w:p w14:paraId="569CC30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359</w:t>
      </w:r>
    </w:p>
    <w:p w14:paraId="56F2700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359</w:t>
      </w:r>
    </w:p>
    <w:p w14:paraId="2DC1AFB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359</w:t>
      </w:r>
    </w:p>
    <w:p w14:paraId="7A7FB9A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361</w:t>
      </w:r>
    </w:p>
    <w:p w14:paraId="11022D4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PRS-RSRP measurements</w:t>
      </w:r>
      <w:r>
        <w:tab/>
        <w:t>361</w:t>
      </w:r>
    </w:p>
    <w:p w14:paraId="1B8F24E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361</w:t>
      </w:r>
    </w:p>
    <w:p w14:paraId="5D87894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361</w:t>
      </w:r>
    </w:p>
    <w:p w14:paraId="33AA876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361</w:t>
      </w:r>
    </w:p>
    <w:p w14:paraId="3019DBC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361</w:t>
      </w:r>
    </w:p>
    <w:p w14:paraId="6B122FB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362</w:t>
      </w:r>
    </w:p>
    <w:p w14:paraId="33BCB2E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364</w:t>
      </w:r>
    </w:p>
    <w:p w14:paraId="69282FD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9.9.4.1 Introduction</w:t>
      </w:r>
      <w:r>
        <w:tab/>
        <w:t>364</w:t>
      </w:r>
    </w:p>
    <w:p w14:paraId="45C048D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9.9.4.2 Requirements Applicability</w:t>
      </w:r>
      <w:r>
        <w:tab/>
        <w:t>364</w:t>
      </w:r>
    </w:p>
    <w:p w14:paraId="7CB70BA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9.9.4.3 Measurement Capability</w:t>
      </w:r>
      <w:r>
        <w:tab/>
        <w:t>364</w:t>
      </w:r>
    </w:p>
    <w:p w14:paraId="15465A8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9.9.4.4 Measurement Reporting Requirements</w:t>
      </w:r>
      <w:r>
        <w:tab/>
        <w:t>364</w:t>
      </w:r>
    </w:p>
    <w:p w14:paraId="470B157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9.9.4.5 Measurement Period Requirements</w:t>
      </w:r>
      <w:r>
        <w:tab/>
        <w:t>364</w:t>
      </w:r>
    </w:p>
    <w:p w14:paraId="0F42D00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E-CID measurements</w:t>
      </w:r>
      <w:r>
        <w:tab/>
        <w:t>366</w:t>
      </w:r>
    </w:p>
    <w:p w14:paraId="1133113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366</w:t>
      </w:r>
    </w:p>
    <w:p w14:paraId="6F28CDD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Requirements</w:t>
      </w:r>
      <w:r>
        <w:tab/>
        <w:t>366</w:t>
      </w:r>
    </w:p>
    <w:p w14:paraId="0B6E716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 Requirements</w:t>
      </w:r>
      <w:r>
        <w:tab/>
        <w:t>366</w:t>
      </w:r>
    </w:p>
    <w:p w14:paraId="270229D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9.9.5.2.2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 Requirements</w:t>
      </w:r>
      <w:r>
        <w:tab/>
        <w:t>367</w:t>
      </w:r>
    </w:p>
    <w:p w14:paraId="190C866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367</w:t>
      </w:r>
    </w:p>
    <w:p w14:paraId="108E1BEE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based L3 measurements</w:t>
      </w:r>
      <w:r>
        <w:tab/>
        <w:t>367</w:t>
      </w:r>
    </w:p>
    <w:p w14:paraId="36D2378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367</w:t>
      </w:r>
    </w:p>
    <w:p w14:paraId="39A812A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</w:t>
      </w:r>
      <w:r w:rsidRPr="0086784B">
        <w:rPr>
          <w:rFonts w:eastAsiaTheme="minorEastAsia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</w:rPr>
        <w:t xml:space="preserve">CSI-RS based </w:t>
      </w:r>
      <w:r>
        <w:t>intra-frequency measurements</w:t>
      </w:r>
      <w:r>
        <w:tab/>
        <w:t>368</w:t>
      </w:r>
    </w:p>
    <w:p w14:paraId="7FDF57E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368</w:t>
      </w:r>
    </w:p>
    <w:p w14:paraId="363BC8E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368</w:t>
      </w:r>
    </w:p>
    <w:p w14:paraId="2E962DB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</w:t>
      </w:r>
      <w:r w:rsidRPr="0086784B">
        <w:rPr>
          <w:rFonts w:eastAsiaTheme="minorEastAsia"/>
        </w:rPr>
        <w:t>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Number of cells and number of </w:t>
      </w:r>
      <w:r w:rsidRPr="0086784B">
        <w:rPr>
          <w:rFonts w:eastAsiaTheme="minorEastAsia"/>
        </w:rPr>
        <w:t>CSI-RS</w:t>
      </w:r>
      <w:r>
        <w:tab/>
        <w:t>369</w:t>
      </w:r>
    </w:p>
    <w:p w14:paraId="526588D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</w:t>
      </w:r>
      <w:r w:rsidRPr="0086784B">
        <w:rPr>
          <w:rFonts w:eastAsiaTheme="minorEastAsia"/>
        </w:rPr>
        <w:t>2.</w:t>
      </w: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FR1</w:t>
      </w:r>
      <w:r>
        <w:tab/>
        <w:t>369</w:t>
      </w:r>
    </w:p>
    <w:p w14:paraId="1C40AB5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</w:t>
      </w:r>
      <w:r w:rsidRPr="0086784B">
        <w:rPr>
          <w:rFonts w:eastAsiaTheme="minorEastAsia"/>
        </w:rPr>
        <w:t>2.</w:t>
      </w: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FR2</w:t>
      </w:r>
      <w:r>
        <w:tab/>
        <w:t>369</w:t>
      </w:r>
    </w:p>
    <w:p w14:paraId="77FA7B7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370</w:t>
      </w:r>
    </w:p>
    <w:p w14:paraId="5F5EF03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370</w:t>
      </w:r>
    </w:p>
    <w:p w14:paraId="5832A7E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370</w:t>
      </w:r>
    </w:p>
    <w:p w14:paraId="2A5F2F2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370</w:t>
      </w:r>
    </w:p>
    <w:p w14:paraId="20A1429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370</w:t>
      </w:r>
    </w:p>
    <w:p w14:paraId="658456A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CSI-RS based intra-frequency measurements</w:t>
      </w:r>
      <w:r>
        <w:tab/>
        <w:t>371</w:t>
      </w:r>
    </w:p>
    <w:p w14:paraId="20FCF63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CSI-RS based measurements in TDD bands</w:t>
      </w:r>
      <w:r>
        <w:tab/>
        <w:t>372</w:t>
      </w:r>
    </w:p>
    <w:p w14:paraId="237DB87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CSI-RS based measurements in FR2</w:t>
      </w:r>
      <w:r>
        <w:tab/>
        <w:t>372</w:t>
      </w:r>
    </w:p>
    <w:p w14:paraId="291AF1C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based Inter-frequency measurements</w:t>
      </w:r>
      <w:r>
        <w:tab/>
        <w:t>372</w:t>
      </w:r>
    </w:p>
    <w:p w14:paraId="09B9D70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372</w:t>
      </w:r>
    </w:p>
    <w:p w14:paraId="397BE85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372</w:t>
      </w:r>
    </w:p>
    <w:p w14:paraId="618C0FB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CSI-RS resources</w:t>
      </w:r>
      <w:r>
        <w:tab/>
        <w:t>373</w:t>
      </w:r>
    </w:p>
    <w:p w14:paraId="5542CFD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FR1</w:t>
      </w:r>
      <w:r>
        <w:tab/>
        <w:t>373</w:t>
      </w:r>
    </w:p>
    <w:p w14:paraId="7F2C637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FR2</w:t>
      </w:r>
      <w:r>
        <w:tab/>
        <w:t>373</w:t>
      </w:r>
    </w:p>
    <w:p w14:paraId="64EFB4F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Calibri"/>
        </w:rPr>
        <w:t>9.10.3.4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Calibri"/>
        </w:rPr>
        <w:t>M</w:t>
      </w:r>
      <w:r>
        <w:t>easurements reporting requirements</w:t>
      </w:r>
      <w:r>
        <w:tab/>
        <w:t>373</w:t>
      </w:r>
    </w:p>
    <w:p w14:paraId="5AFDB27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373</w:t>
      </w:r>
    </w:p>
    <w:p w14:paraId="51B406B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374</w:t>
      </w:r>
    </w:p>
    <w:p w14:paraId="0272C75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374</w:t>
      </w:r>
    </w:p>
    <w:p w14:paraId="0856302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frequency measurements with measurement gaps</w:t>
      </w:r>
      <w:r>
        <w:tab/>
        <w:t>374</w:t>
      </w:r>
    </w:p>
    <w:p w14:paraId="6D82BA1C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 with autonomous gaps</w:t>
      </w:r>
      <w:r>
        <w:tab/>
        <w:t>375</w:t>
      </w:r>
    </w:p>
    <w:p w14:paraId="4B2AC8D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375</w:t>
      </w:r>
    </w:p>
    <w:p w14:paraId="436884D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CGI identification of an NR cell with autonomous gaps</w:t>
      </w:r>
      <w:r>
        <w:tab/>
        <w:t>375</w:t>
      </w:r>
    </w:p>
    <w:p w14:paraId="1BBD6C6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CGI reporting delay</w:t>
      </w:r>
      <w:r>
        <w:tab/>
        <w:t>376</w:t>
      </w:r>
    </w:p>
    <w:p w14:paraId="4CF355CC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377</w:t>
      </w:r>
    </w:p>
    <w:p w14:paraId="2E2F526B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377</w:t>
      </w:r>
    </w:p>
    <w:p w14:paraId="6879AE8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Introduction</w:t>
      </w:r>
      <w:r>
        <w:tab/>
        <w:t>377</w:t>
      </w:r>
    </w:p>
    <w:p w14:paraId="1F2890B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Intra-frequency RSRP accuracy requirements for FR1</w:t>
      </w:r>
      <w:r>
        <w:tab/>
        <w:t>377</w:t>
      </w:r>
    </w:p>
    <w:p w14:paraId="7243732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Intra-frequency SS-RSRP accuracy requirements</w:t>
      </w:r>
      <w:r>
        <w:tab/>
        <w:t>377</w:t>
      </w:r>
    </w:p>
    <w:p w14:paraId="20A5500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86784B">
        <w:rPr>
          <w:lang w:val="en-US"/>
        </w:rPr>
        <w:t xml:space="preserve">SS-RSRP </w:t>
      </w:r>
      <w:r>
        <w:t>Accuracy</w:t>
      </w:r>
      <w:r>
        <w:tab/>
        <w:t>377</w:t>
      </w:r>
    </w:p>
    <w:p w14:paraId="00FBBA2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</w:t>
      </w:r>
      <w:r w:rsidRPr="0086784B">
        <w:rPr>
          <w:lang w:val="en-US"/>
        </w:rPr>
        <w:t xml:space="preserve">SS-RSRP </w:t>
      </w:r>
      <w:r>
        <w:t>Accuracy</w:t>
      </w:r>
      <w:r>
        <w:tab/>
        <w:t>378</w:t>
      </w:r>
    </w:p>
    <w:p w14:paraId="5420C74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Void</w:t>
      </w:r>
      <w:r>
        <w:tab/>
        <w:t>379</w:t>
      </w:r>
    </w:p>
    <w:p w14:paraId="0888C9B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Intra-frequency CSI-RSRP accuracy requirements</w:t>
      </w:r>
      <w:r>
        <w:tab/>
        <w:t>379</w:t>
      </w:r>
    </w:p>
    <w:p w14:paraId="02AFC3F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86784B">
        <w:rPr>
          <w:lang w:val="en-US"/>
        </w:rPr>
        <w:t xml:space="preserve">CSI-RSRP </w:t>
      </w:r>
      <w:r>
        <w:t>Accuracy</w:t>
      </w:r>
      <w:r>
        <w:tab/>
        <w:t>379</w:t>
      </w:r>
    </w:p>
    <w:p w14:paraId="2BFD4A3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</w:t>
      </w:r>
      <w:r w:rsidRPr="0086784B">
        <w:rPr>
          <w:lang w:val="en-US"/>
        </w:rPr>
        <w:t xml:space="preserve">CSI-RSRP </w:t>
      </w:r>
      <w:r>
        <w:t>Accuracy</w:t>
      </w:r>
      <w:r>
        <w:tab/>
        <w:t>380</w:t>
      </w:r>
    </w:p>
    <w:p w14:paraId="2F162E3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Intra-frequency RSRP accuracy requirements for FR1 for CA/DC Idle Mode Measurements</w:t>
      </w:r>
      <w:r>
        <w:tab/>
        <w:t>381</w:t>
      </w:r>
    </w:p>
    <w:p w14:paraId="00F841A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Intra-frequency SS-RSRP accuracy requirements</w:t>
      </w:r>
      <w:r>
        <w:tab/>
        <w:t>381</w:t>
      </w:r>
    </w:p>
    <w:p w14:paraId="4EFBBB0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86784B">
        <w:rPr>
          <w:lang w:val="en-US"/>
        </w:rPr>
        <w:t xml:space="preserve">SS-RSRP </w:t>
      </w:r>
      <w:r>
        <w:t>Accuracy</w:t>
      </w:r>
      <w:r>
        <w:tab/>
        <w:t>381</w:t>
      </w:r>
    </w:p>
    <w:p w14:paraId="2A42ABB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Intra-frequency RSRP accuracy requirements for FR2</w:t>
      </w:r>
      <w:r>
        <w:tab/>
        <w:t>382</w:t>
      </w:r>
    </w:p>
    <w:p w14:paraId="5AC2B5A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Intra-frequency SS-RSRP accuracy requirements</w:t>
      </w:r>
      <w:r>
        <w:tab/>
        <w:t>382</w:t>
      </w:r>
    </w:p>
    <w:p w14:paraId="7ABF41D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86784B">
        <w:rPr>
          <w:lang w:val="en-US"/>
        </w:rPr>
        <w:t xml:space="preserve">SS-RSRP </w:t>
      </w:r>
      <w:r>
        <w:t>Accuracy</w:t>
      </w:r>
      <w:r>
        <w:tab/>
        <w:t>382</w:t>
      </w:r>
    </w:p>
    <w:p w14:paraId="164D0F0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SS-RSRP Accuracy</w:t>
      </w:r>
      <w:r>
        <w:tab/>
        <w:t>383</w:t>
      </w:r>
    </w:p>
    <w:p w14:paraId="25471FA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Void</w:t>
      </w:r>
      <w:r>
        <w:tab/>
        <w:t>384</w:t>
      </w:r>
    </w:p>
    <w:p w14:paraId="3495C01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Intra-frequency CSI-RSRP accuracy requirements</w:t>
      </w:r>
      <w:r>
        <w:tab/>
        <w:t>384</w:t>
      </w:r>
    </w:p>
    <w:p w14:paraId="6FF68F8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86784B">
        <w:rPr>
          <w:lang w:val="en-US"/>
        </w:rPr>
        <w:t xml:space="preserve">CSI-RSRP </w:t>
      </w:r>
      <w:r>
        <w:t>Accuracy</w:t>
      </w:r>
      <w:r>
        <w:tab/>
        <w:t>384</w:t>
      </w:r>
    </w:p>
    <w:p w14:paraId="60EC830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Accuracy</w:t>
      </w:r>
      <w:r>
        <w:tab/>
        <w:t>384</w:t>
      </w:r>
    </w:p>
    <w:p w14:paraId="6C6BC03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Intra-frequency RSRP accuracy requirements for FR2 for CA/DC Idle Mode Measurements</w:t>
      </w:r>
      <w:r>
        <w:tab/>
        <w:t>385</w:t>
      </w:r>
    </w:p>
    <w:p w14:paraId="7CB9F6E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Intra-frequency SS-RSRP accuracy requirements</w:t>
      </w:r>
      <w:r>
        <w:tab/>
        <w:t>385</w:t>
      </w:r>
    </w:p>
    <w:p w14:paraId="05424F7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86784B">
        <w:rPr>
          <w:lang w:val="en-US"/>
        </w:rPr>
        <w:t xml:space="preserve">SS-RSRP </w:t>
      </w:r>
      <w:r>
        <w:t>Accuracy</w:t>
      </w:r>
      <w:r>
        <w:tab/>
        <w:t>386</w:t>
      </w:r>
    </w:p>
    <w:p w14:paraId="5BEE733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 xml:space="preserve">Inter-frequency RSRP accuracy requirements </w:t>
      </w:r>
      <w:r w:rsidRPr="0086784B">
        <w:rPr>
          <w:lang w:val="en-US" w:eastAsia="zh-CN"/>
        </w:rPr>
        <w:t>for</w:t>
      </w:r>
      <w:r w:rsidRPr="0086784B">
        <w:rPr>
          <w:lang w:val="en-US" w:eastAsia="ko-KR"/>
        </w:rPr>
        <w:t xml:space="preserve"> FR1</w:t>
      </w:r>
      <w:r>
        <w:tab/>
        <w:t>386</w:t>
      </w:r>
    </w:p>
    <w:p w14:paraId="65C63A8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Inter-frequency SS-RSRP accuracy requirements</w:t>
      </w:r>
      <w:r>
        <w:tab/>
        <w:t>386</w:t>
      </w:r>
    </w:p>
    <w:p w14:paraId="00BF2B9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86784B">
        <w:rPr>
          <w:lang w:val="en-US" w:eastAsia="zh-CN"/>
        </w:rPr>
        <w:t xml:space="preserve"> in FR1</w:t>
      </w:r>
      <w:r>
        <w:tab/>
        <w:t>386</w:t>
      </w:r>
    </w:p>
    <w:p w14:paraId="40F76F8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10.1.4.1.2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SS-RSRP in FR1</w:t>
      </w:r>
      <w:r>
        <w:tab/>
        <w:t>387</w:t>
      </w:r>
    </w:p>
    <w:p w14:paraId="6F7E990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Void</w:t>
      </w:r>
      <w:r>
        <w:tab/>
        <w:t>388</w:t>
      </w:r>
    </w:p>
    <w:p w14:paraId="66C1D16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Inter-frequency CSI-RSRP accuracy requirements</w:t>
      </w:r>
      <w:r>
        <w:tab/>
        <w:t>388</w:t>
      </w:r>
    </w:p>
    <w:p w14:paraId="348B1BE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CSI-RSRP</w:t>
      </w:r>
      <w:r w:rsidRPr="0086784B">
        <w:rPr>
          <w:lang w:val="en-US" w:eastAsia="zh-CN"/>
        </w:rPr>
        <w:t xml:space="preserve"> in FR1</w:t>
      </w:r>
      <w:r>
        <w:tab/>
        <w:t>388</w:t>
      </w:r>
    </w:p>
    <w:p w14:paraId="57B9812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CS-RSRP in FR1</w:t>
      </w:r>
      <w:r>
        <w:tab/>
        <w:t>389</w:t>
      </w:r>
    </w:p>
    <w:p w14:paraId="029D472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10.1.4B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 xml:space="preserve">Inter-frequency RSRP accuracy requirements </w:t>
      </w:r>
      <w:r w:rsidRPr="0086784B">
        <w:rPr>
          <w:lang w:val="en-US" w:eastAsia="zh-CN"/>
        </w:rPr>
        <w:t>for</w:t>
      </w:r>
      <w:r w:rsidRPr="0086784B">
        <w:rPr>
          <w:lang w:val="en-US" w:eastAsia="ko-KR"/>
        </w:rPr>
        <w:t xml:space="preserve"> FR1</w:t>
      </w:r>
      <w:r w:rsidRPr="0086784B">
        <w:rPr>
          <w:lang w:val="en-US"/>
        </w:rPr>
        <w:t xml:space="preserve"> for CA/DC Idle Mode Measurements</w:t>
      </w:r>
      <w:r>
        <w:tab/>
        <w:t>390</w:t>
      </w:r>
    </w:p>
    <w:p w14:paraId="66C0938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10.1.4B.1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Inter-frequency SS-RSRP accuracy requirements</w:t>
      </w:r>
      <w:r>
        <w:tab/>
        <w:t>390</w:t>
      </w:r>
    </w:p>
    <w:p w14:paraId="04E806B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10.1.4B.1.1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86784B">
        <w:rPr>
          <w:lang w:val="en-US" w:eastAsia="zh-CN"/>
        </w:rPr>
        <w:t xml:space="preserve"> in FR1</w:t>
      </w:r>
      <w:r>
        <w:tab/>
        <w:t>390</w:t>
      </w:r>
    </w:p>
    <w:p w14:paraId="5455C00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Inter-frequency RSRP accuracy requirements for FR2</w:t>
      </w:r>
      <w:r>
        <w:tab/>
        <w:t>391</w:t>
      </w:r>
    </w:p>
    <w:p w14:paraId="78B5369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Inter-frequency SS-RSRP accuracy requirements</w:t>
      </w:r>
      <w:r>
        <w:tab/>
        <w:t>391</w:t>
      </w:r>
    </w:p>
    <w:p w14:paraId="5AFD365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Absolute SS-RSRP Accuracy</w:t>
      </w:r>
      <w:r>
        <w:tab/>
        <w:t>391</w:t>
      </w:r>
    </w:p>
    <w:p w14:paraId="3F19C96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Relative SS-RSRP Accuracy</w:t>
      </w:r>
      <w:r>
        <w:tab/>
        <w:t>392</w:t>
      </w:r>
    </w:p>
    <w:p w14:paraId="5B5101B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Void</w:t>
      </w:r>
      <w:r>
        <w:tab/>
        <w:t>393</w:t>
      </w:r>
    </w:p>
    <w:p w14:paraId="4DBB75E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Inter-frequency CSI-RSRP accuracy requirements</w:t>
      </w:r>
      <w:r>
        <w:tab/>
        <w:t>393</w:t>
      </w:r>
    </w:p>
    <w:p w14:paraId="2BA760D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Absolute CSI-RSRP Accuracy</w:t>
      </w:r>
      <w:r>
        <w:tab/>
        <w:t>393</w:t>
      </w:r>
    </w:p>
    <w:p w14:paraId="4F3AA88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Relative CSI-RSRP Accuracy</w:t>
      </w:r>
      <w:r>
        <w:tab/>
        <w:t>393</w:t>
      </w:r>
    </w:p>
    <w:p w14:paraId="185FA15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Inter-frequency RSRP accuracy requirements for FR2 for CA/DC Idle Mode Measurements</w:t>
      </w:r>
      <w:r>
        <w:tab/>
        <w:t>394</w:t>
      </w:r>
    </w:p>
    <w:p w14:paraId="27BCD10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10.1.6</w:t>
      </w:r>
      <w:r w:rsidRPr="0086784B">
        <w:rPr>
          <w:lang w:val="en-US" w:eastAsia="ko-KR"/>
        </w:rPr>
        <w:t xml:space="preserve"> </w:t>
      </w:r>
      <w:r>
        <w:t>RSRP Measurement Report Mapping</w:t>
      </w:r>
      <w:r>
        <w:tab/>
        <w:t>395</w:t>
      </w:r>
    </w:p>
    <w:p w14:paraId="11ABFE9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Intra-frequency RSRQ accuracy requirements for FR1</w:t>
      </w:r>
      <w:r>
        <w:tab/>
        <w:t>397</w:t>
      </w:r>
    </w:p>
    <w:p w14:paraId="0E53BDA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Intra-frequency SS-RSRQ accuracy requirements</w:t>
      </w:r>
      <w:r w:rsidRPr="0086784B">
        <w:rPr>
          <w:lang w:val="en-US" w:eastAsia="zh-CN"/>
        </w:rPr>
        <w:t xml:space="preserve"> in FR1</w:t>
      </w:r>
      <w:r>
        <w:tab/>
        <w:t>397</w:t>
      </w:r>
    </w:p>
    <w:p w14:paraId="3D9F89B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86784B">
        <w:rPr>
          <w:lang w:val="en-US" w:eastAsia="ko-KR"/>
        </w:rPr>
        <w:t xml:space="preserve">SS-RSRQ </w:t>
      </w:r>
      <w:r>
        <w:t>Accuracy in FR1</w:t>
      </w:r>
      <w:r>
        <w:tab/>
        <w:t>397</w:t>
      </w:r>
    </w:p>
    <w:p w14:paraId="2C73B18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Intra-frequency CSI-RSRQ accuracy requirements</w:t>
      </w:r>
      <w:r>
        <w:tab/>
        <w:t>398</w:t>
      </w:r>
    </w:p>
    <w:p w14:paraId="6D6DBB9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86784B">
        <w:rPr>
          <w:lang w:val="en-US"/>
        </w:rPr>
        <w:t xml:space="preserve">CSI-RSRQ </w:t>
      </w:r>
      <w:r>
        <w:t>Accuracy</w:t>
      </w:r>
      <w:r>
        <w:tab/>
        <w:t>398</w:t>
      </w:r>
    </w:p>
    <w:p w14:paraId="25C36BC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Intra-frequency RSRQ accuracy requirements for FR1 for CA/DC Idle Mode Measurements</w:t>
      </w:r>
      <w:r>
        <w:tab/>
        <w:t>399</w:t>
      </w:r>
    </w:p>
    <w:p w14:paraId="5509660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Intra-frequency SS-RSRQ accuracy requirements</w:t>
      </w:r>
      <w:r w:rsidRPr="0086784B">
        <w:rPr>
          <w:lang w:val="en-US" w:eastAsia="zh-CN"/>
        </w:rPr>
        <w:t xml:space="preserve"> in FR1</w:t>
      </w:r>
      <w:r>
        <w:tab/>
        <w:t>399</w:t>
      </w:r>
    </w:p>
    <w:p w14:paraId="649B62F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86784B">
        <w:rPr>
          <w:lang w:val="en-US" w:eastAsia="ko-KR"/>
        </w:rPr>
        <w:t xml:space="preserve">SS-RSRQ </w:t>
      </w:r>
      <w:r>
        <w:t>Accuracy in FR1</w:t>
      </w:r>
      <w:r>
        <w:tab/>
        <w:t>399</w:t>
      </w:r>
    </w:p>
    <w:p w14:paraId="382FC04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Intra-frequency RSRQ accuracy requirements for FR2</w:t>
      </w:r>
      <w:r>
        <w:tab/>
        <w:t>400</w:t>
      </w:r>
    </w:p>
    <w:p w14:paraId="1AF0EA0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10.1.8.</w:t>
      </w:r>
      <w:r w:rsidRPr="0086784B">
        <w:rPr>
          <w:lang w:val="en-US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Intra</w:t>
      </w:r>
      <w:r w:rsidRPr="0086784B">
        <w:rPr>
          <w:lang w:val="en-US"/>
        </w:rPr>
        <w:t xml:space="preserve">-frequency </w:t>
      </w:r>
      <w:r w:rsidRPr="0086784B">
        <w:rPr>
          <w:lang w:val="en-US" w:eastAsia="ko-KR"/>
        </w:rPr>
        <w:t>SS-RSRQ</w:t>
      </w:r>
      <w:r w:rsidRPr="0086784B">
        <w:rPr>
          <w:lang w:val="en-US"/>
        </w:rPr>
        <w:t xml:space="preserve"> accuracy requirements </w:t>
      </w:r>
      <w:r w:rsidRPr="0086784B">
        <w:rPr>
          <w:lang w:val="en-US" w:eastAsia="zh-CN"/>
        </w:rPr>
        <w:t>in FR2</w:t>
      </w:r>
      <w:r>
        <w:tab/>
        <w:t>400</w:t>
      </w:r>
    </w:p>
    <w:p w14:paraId="274F77F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86784B">
        <w:rPr>
          <w:lang w:val="en-US" w:eastAsia="ko-KR"/>
        </w:rPr>
        <w:t xml:space="preserve">SS-RSRQ </w:t>
      </w:r>
      <w:r>
        <w:t>Accuracy in FR2</w:t>
      </w:r>
      <w:r>
        <w:tab/>
        <w:t>400</w:t>
      </w:r>
    </w:p>
    <w:p w14:paraId="2EB9517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Intra-frequency CSI-RSRQ accuracy requirements</w:t>
      </w:r>
      <w:r>
        <w:tab/>
        <w:t>401</w:t>
      </w:r>
    </w:p>
    <w:p w14:paraId="1677E25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86784B">
        <w:rPr>
          <w:lang w:val="en-US"/>
        </w:rPr>
        <w:t xml:space="preserve">CSI-RSRQ </w:t>
      </w:r>
      <w:r>
        <w:t>Accuracy</w:t>
      </w:r>
      <w:r>
        <w:tab/>
        <w:t>401</w:t>
      </w:r>
    </w:p>
    <w:p w14:paraId="10329A0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10.1.8B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Intra-frequency RSRQ accuracy requirements for FR2 for CA/DC Idle Mode Measurements</w:t>
      </w:r>
      <w:r>
        <w:tab/>
        <w:t>402</w:t>
      </w:r>
    </w:p>
    <w:p w14:paraId="004B5BB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10.1.8B.</w:t>
      </w:r>
      <w:r w:rsidRPr="0086784B">
        <w:rPr>
          <w:lang w:val="en-US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Intra</w:t>
      </w:r>
      <w:r w:rsidRPr="0086784B">
        <w:rPr>
          <w:lang w:val="en-US"/>
        </w:rPr>
        <w:t xml:space="preserve">-frequency </w:t>
      </w:r>
      <w:r w:rsidRPr="0086784B">
        <w:rPr>
          <w:lang w:val="en-US" w:eastAsia="ko-KR"/>
        </w:rPr>
        <w:t>SS-RSRQ</w:t>
      </w:r>
      <w:r w:rsidRPr="0086784B">
        <w:rPr>
          <w:lang w:val="en-US"/>
        </w:rPr>
        <w:t xml:space="preserve"> accuracy requirements </w:t>
      </w:r>
      <w:r w:rsidRPr="0086784B">
        <w:rPr>
          <w:lang w:val="en-US" w:eastAsia="zh-CN"/>
        </w:rPr>
        <w:t>in FR2</w:t>
      </w:r>
      <w:r>
        <w:tab/>
        <w:t>402</w:t>
      </w:r>
    </w:p>
    <w:p w14:paraId="6609D07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86784B">
        <w:rPr>
          <w:lang w:val="en-US" w:eastAsia="ko-KR"/>
        </w:rPr>
        <w:t xml:space="preserve">SS-RSRQ </w:t>
      </w:r>
      <w:r>
        <w:t>Accuracy in FR2</w:t>
      </w:r>
      <w:r>
        <w:tab/>
        <w:t>402</w:t>
      </w:r>
    </w:p>
    <w:p w14:paraId="218F81C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 xml:space="preserve">Inter-frequency RSRQ accuracy requirements for </w:t>
      </w:r>
      <w:r w:rsidRPr="0086784B">
        <w:rPr>
          <w:lang w:val="en-US" w:eastAsia="ko-KR"/>
        </w:rPr>
        <w:t>FR1</w:t>
      </w:r>
      <w:r>
        <w:tab/>
        <w:t>403</w:t>
      </w:r>
    </w:p>
    <w:p w14:paraId="1971C28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Inter-frequency SS-RSRQ accuracy requirements</w:t>
      </w:r>
      <w:r w:rsidRPr="0086784B">
        <w:rPr>
          <w:lang w:val="en-US" w:eastAsia="zh-CN"/>
        </w:rPr>
        <w:t xml:space="preserve"> in FR1</w:t>
      </w:r>
      <w:r>
        <w:tab/>
        <w:t>403</w:t>
      </w:r>
    </w:p>
    <w:p w14:paraId="3C3F65D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86784B">
        <w:rPr>
          <w:lang w:val="en-US" w:eastAsia="zh-CN"/>
        </w:rPr>
        <w:t xml:space="preserve"> in FR1</w:t>
      </w:r>
      <w:r>
        <w:tab/>
        <w:t>403</w:t>
      </w:r>
    </w:p>
    <w:p w14:paraId="6733C66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404</w:t>
      </w:r>
    </w:p>
    <w:p w14:paraId="484FEFB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</w:t>
      </w:r>
      <w:r w:rsidRPr="0086784B">
        <w:rPr>
          <w:lang w:val="en-US" w:eastAsia="zh-CN"/>
        </w:rPr>
        <w:t>er</w:t>
      </w:r>
      <w:r w:rsidRPr="0086784B">
        <w:rPr>
          <w:lang w:val="en-US"/>
        </w:rPr>
        <w:t>-frequency CSI-RSRQ accuracy requirements</w:t>
      </w:r>
      <w:r>
        <w:tab/>
        <w:t>405</w:t>
      </w:r>
    </w:p>
    <w:p w14:paraId="3DACB24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86784B">
        <w:rPr>
          <w:lang w:val="en-US"/>
        </w:rPr>
        <w:t xml:space="preserve">CSI-RSRQ </w:t>
      </w:r>
      <w:r>
        <w:t>Accuracy</w:t>
      </w:r>
      <w:r>
        <w:tab/>
        <w:t>405</w:t>
      </w:r>
    </w:p>
    <w:p w14:paraId="253F088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</w:t>
      </w:r>
      <w:r w:rsidRPr="0086784B">
        <w:rPr>
          <w:lang w:val="en-US"/>
        </w:rPr>
        <w:t xml:space="preserve">CSI-RSRQ </w:t>
      </w:r>
      <w:r>
        <w:t>Accuracy</w:t>
      </w:r>
      <w:r>
        <w:tab/>
        <w:t>406</w:t>
      </w:r>
    </w:p>
    <w:p w14:paraId="7E36331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10.1.9B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 xml:space="preserve">Inter-frequency RSRQ accuracy requirements for </w:t>
      </w:r>
      <w:r w:rsidRPr="0086784B">
        <w:rPr>
          <w:lang w:val="en-US" w:eastAsia="ko-KR"/>
        </w:rPr>
        <w:t>FR1</w:t>
      </w:r>
      <w:r w:rsidRPr="0086784B">
        <w:rPr>
          <w:lang w:val="en-US"/>
        </w:rPr>
        <w:t xml:space="preserve"> for CA/DC Idle Mode Measurements</w:t>
      </w:r>
      <w:r>
        <w:tab/>
        <w:t>407</w:t>
      </w:r>
    </w:p>
    <w:p w14:paraId="0053380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10.1.9B.1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Inter-frequency SS-RSRQ accuracy requirements</w:t>
      </w:r>
      <w:r w:rsidRPr="0086784B">
        <w:rPr>
          <w:lang w:val="en-US" w:eastAsia="zh-CN"/>
        </w:rPr>
        <w:t xml:space="preserve"> in FR1</w:t>
      </w:r>
      <w:r>
        <w:tab/>
        <w:t>407</w:t>
      </w:r>
    </w:p>
    <w:p w14:paraId="139A08D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10.1.9B.1.1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86784B">
        <w:rPr>
          <w:lang w:val="en-US" w:eastAsia="zh-CN"/>
        </w:rPr>
        <w:t xml:space="preserve"> in FR1</w:t>
      </w:r>
      <w:r>
        <w:tab/>
        <w:t>407</w:t>
      </w:r>
    </w:p>
    <w:p w14:paraId="1751E9D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 xml:space="preserve">Inter-frequency RSRQ accuracy requirements </w:t>
      </w:r>
      <w:r w:rsidRPr="0086784B">
        <w:rPr>
          <w:lang w:val="en-US" w:eastAsia="zh-CN"/>
        </w:rPr>
        <w:t>for</w:t>
      </w:r>
      <w:r w:rsidRPr="0086784B">
        <w:rPr>
          <w:lang w:val="en-US" w:eastAsia="ko-KR"/>
        </w:rPr>
        <w:t xml:space="preserve"> FR2</w:t>
      </w:r>
      <w:r>
        <w:tab/>
        <w:t>408</w:t>
      </w:r>
    </w:p>
    <w:p w14:paraId="3C8494C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</w:t>
      </w:r>
      <w:r w:rsidRPr="0086784B">
        <w:rPr>
          <w:lang w:val="en-US" w:eastAsia="zh-CN"/>
        </w:rPr>
        <w:t>er</w:t>
      </w:r>
      <w:r w:rsidRPr="0086784B">
        <w:rPr>
          <w:lang w:val="en-US"/>
        </w:rPr>
        <w:t>-frequency CSI-RSRQ accuracy requirements</w:t>
      </w:r>
      <w:r>
        <w:tab/>
        <w:t>410</w:t>
      </w:r>
    </w:p>
    <w:p w14:paraId="454BB69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86784B">
        <w:rPr>
          <w:lang w:val="en-US"/>
        </w:rPr>
        <w:t xml:space="preserve">CSI-RSRQ </w:t>
      </w:r>
      <w:r>
        <w:t>Accuracy</w:t>
      </w:r>
      <w:r>
        <w:tab/>
        <w:t>410</w:t>
      </w:r>
    </w:p>
    <w:p w14:paraId="04A8A24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</w:t>
      </w:r>
      <w:r w:rsidRPr="0086784B">
        <w:rPr>
          <w:lang w:val="en-US"/>
        </w:rPr>
        <w:t xml:space="preserve">CSI-RSRQ </w:t>
      </w:r>
      <w:r>
        <w:t>Accuracy</w:t>
      </w:r>
      <w:r>
        <w:tab/>
        <w:t>410</w:t>
      </w:r>
    </w:p>
    <w:p w14:paraId="5466A5C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10.1.10B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 xml:space="preserve">Inter-frequency RSRQ accuracy requirements </w:t>
      </w:r>
      <w:r w:rsidRPr="0086784B">
        <w:rPr>
          <w:lang w:val="en-US" w:eastAsia="zh-CN"/>
        </w:rPr>
        <w:t>for</w:t>
      </w:r>
      <w:r w:rsidRPr="0086784B">
        <w:rPr>
          <w:lang w:val="en-US" w:eastAsia="ko-KR"/>
        </w:rPr>
        <w:t xml:space="preserve"> FR2</w:t>
      </w:r>
      <w:r w:rsidRPr="0086784B">
        <w:rPr>
          <w:lang w:val="en-US"/>
        </w:rPr>
        <w:t xml:space="preserve"> for CA/DC Idle Mode Measurements</w:t>
      </w:r>
      <w:r>
        <w:tab/>
        <w:t>411</w:t>
      </w:r>
    </w:p>
    <w:p w14:paraId="00F2CCA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Inter-frequency SS-RSRQ accuracy requirements</w:t>
      </w:r>
      <w:r w:rsidRPr="0086784B">
        <w:rPr>
          <w:lang w:val="en-US" w:eastAsia="zh-CN"/>
        </w:rPr>
        <w:t xml:space="preserve"> in FR2</w:t>
      </w:r>
      <w:r>
        <w:tab/>
        <w:t>411</w:t>
      </w:r>
    </w:p>
    <w:p w14:paraId="7DA1610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10.1.10B.1.1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86784B">
        <w:rPr>
          <w:lang w:val="en-US" w:eastAsia="zh-CN"/>
        </w:rPr>
        <w:t xml:space="preserve"> in FR2</w:t>
      </w:r>
      <w:r>
        <w:tab/>
        <w:t>411</w:t>
      </w:r>
    </w:p>
    <w:p w14:paraId="3314454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RSRQ report mapping</w:t>
      </w:r>
      <w:r>
        <w:tab/>
        <w:t>412</w:t>
      </w:r>
    </w:p>
    <w:p w14:paraId="2BB1896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 xml:space="preserve">Intra-frequency SINR accuracy requirements </w:t>
      </w:r>
      <w:r w:rsidRPr="0086784B">
        <w:rPr>
          <w:lang w:val="en-US" w:eastAsia="zh-CN"/>
        </w:rPr>
        <w:t>for</w:t>
      </w:r>
      <w:r w:rsidRPr="0086784B">
        <w:rPr>
          <w:lang w:val="en-US" w:eastAsia="ko-KR"/>
        </w:rPr>
        <w:t xml:space="preserve"> FR1</w:t>
      </w:r>
      <w:r>
        <w:tab/>
        <w:t>413</w:t>
      </w:r>
    </w:p>
    <w:p w14:paraId="54F2315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Intra-frequency CSI-SINR accuracy requirements</w:t>
      </w:r>
      <w:r w:rsidRPr="0086784B">
        <w:rPr>
          <w:lang w:val="en-US" w:eastAsia="zh-CN"/>
        </w:rPr>
        <w:t xml:space="preserve"> in FR1</w:t>
      </w:r>
      <w:r>
        <w:tab/>
        <w:t>413</w:t>
      </w:r>
    </w:p>
    <w:p w14:paraId="6A5C353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10.1.12.2.1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86784B">
        <w:rPr>
          <w:lang w:val="en-US" w:eastAsia="ko-KR"/>
        </w:rPr>
        <w:t xml:space="preserve">CSI-SINR </w:t>
      </w:r>
      <w:r>
        <w:t>Accuracy in FR1</w:t>
      </w:r>
      <w:r>
        <w:tab/>
        <w:t>413</w:t>
      </w:r>
    </w:p>
    <w:p w14:paraId="6E7271E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 xml:space="preserve">Intra-frequency SINR accuracy requirements </w:t>
      </w:r>
      <w:r w:rsidRPr="0086784B">
        <w:rPr>
          <w:lang w:val="en-US" w:eastAsia="zh-CN"/>
        </w:rPr>
        <w:t>for</w:t>
      </w:r>
      <w:r w:rsidRPr="0086784B">
        <w:rPr>
          <w:lang w:val="en-US" w:eastAsia="ko-KR"/>
        </w:rPr>
        <w:t xml:space="preserve"> FR2</w:t>
      </w:r>
      <w:r>
        <w:tab/>
        <w:t>414</w:t>
      </w:r>
    </w:p>
    <w:p w14:paraId="378936A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Intra-frequency CSI-SINR accuracy requirements</w:t>
      </w:r>
      <w:r w:rsidRPr="0086784B">
        <w:rPr>
          <w:lang w:val="en-US" w:eastAsia="zh-CN"/>
        </w:rPr>
        <w:t xml:space="preserve"> in FR2</w:t>
      </w:r>
      <w:r>
        <w:tab/>
        <w:t>415</w:t>
      </w:r>
    </w:p>
    <w:p w14:paraId="2601E53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10.1.13.2.1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86784B">
        <w:rPr>
          <w:lang w:val="en-US" w:eastAsia="ko-KR"/>
        </w:rPr>
        <w:t xml:space="preserve">CSI-SINR </w:t>
      </w:r>
      <w:r>
        <w:t>Accuracy in FR2</w:t>
      </w:r>
      <w:r>
        <w:tab/>
        <w:t>415</w:t>
      </w:r>
    </w:p>
    <w:p w14:paraId="31C2DB8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 xml:space="preserve">Inter-frequency SINR accuracy requirements </w:t>
      </w:r>
      <w:r w:rsidRPr="0086784B">
        <w:rPr>
          <w:lang w:val="en-US" w:eastAsia="zh-CN"/>
        </w:rPr>
        <w:t>for</w:t>
      </w:r>
      <w:r w:rsidRPr="0086784B">
        <w:rPr>
          <w:lang w:val="en-US" w:eastAsia="ko-KR"/>
        </w:rPr>
        <w:t xml:space="preserve"> FR1</w:t>
      </w:r>
      <w:r>
        <w:tab/>
        <w:t>416</w:t>
      </w:r>
    </w:p>
    <w:p w14:paraId="1B6B8EA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Inter-frequency CSI-SINR accuracy requirements</w:t>
      </w:r>
      <w:r w:rsidRPr="0086784B">
        <w:rPr>
          <w:lang w:val="en-US" w:eastAsia="zh-CN"/>
        </w:rPr>
        <w:t xml:space="preserve"> in FR1</w:t>
      </w:r>
      <w:r>
        <w:tab/>
        <w:t>418</w:t>
      </w:r>
    </w:p>
    <w:p w14:paraId="084C454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86784B">
        <w:rPr>
          <w:lang w:val="en-US" w:eastAsia="zh-CN"/>
        </w:rPr>
        <w:t xml:space="preserve"> in FR1</w:t>
      </w:r>
      <w:r>
        <w:tab/>
        <w:t>418</w:t>
      </w:r>
    </w:p>
    <w:p w14:paraId="710A9FD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 xml:space="preserve">Inter-frequency SINR accuracy requirements </w:t>
      </w:r>
      <w:r w:rsidRPr="0086784B">
        <w:rPr>
          <w:lang w:val="en-US" w:eastAsia="zh-CN"/>
        </w:rPr>
        <w:t>for</w:t>
      </w:r>
      <w:r w:rsidRPr="0086784B">
        <w:rPr>
          <w:lang w:val="en-US" w:eastAsia="ko-KR"/>
        </w:rPr>
        <w:t xml:space="preserve"> FR2</w:t>
      </w:r>
      <w:r>
        <w:tab/>
        <w:t>420</w:t>
      </w:r>
    </w:p>
    <w:p w14:paraId="3FA3D0C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lastRenderedPageBreak/>
        <w:t>10.1.15.2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Inter-frequency CSI-SINR accuracy requirements</w:t>
      </w:r>
      <w:r w:rsidRPr="0086784B">
        <w:rPr>
          <w:lang w:val="en-US" w:eastAsia="zh-CN"/>
        </w:rPr>
        <w:t xml:space="preserve"> in FR2</w:t>
      </w:r>
      <w:r>
        <w:tab/>
        <w:t>422</w:t>
      </w:r>
    </w:p>
    <w:p w14:paraId="0A8D46E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86784B">
        <w:rPr>
          <w:lang w:val="en-US" w:eastAsia="zh-CN"/>
        </w:rPr>
        <w:t xml:space="preserve"> in FR2</w:t>
      </w:r>
      <w:r>
        <w:tab/>
        <w:t>422</w:t>
      </w:r>
    </w:p>
    <w:p w14:paraId="68E6A36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FR2</w:t>
      </w:r>
      <w:r>
        <w:tab/>
        <w:t>422</w:t>
      </w:r>
    </w:p>
    <w:p w14:paraId="73176DD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SINR report mapping</w:t>
      </w:r>
      <w:r>
        <w:tab/>
        <w:t>423</w:t>
      </w:r>
    </w:p>
    <w:p w14:paraId="64DD157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Power Headroom</w:t>
      </w:r>
      <w:r>
        <w:tab/>
        <w:t>424</w:t>
      </w:r>
    </w:p>
    <w:p w14:paraId="108D399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86784B">
        <w:rPr>
          <w:rFonts w:cs="v4.2.0"/>
          <w:vertAlign w:val="subscript"/>
          <w:lang w:eastAsia="zh-CN"/>
        </w:rPr>
        <w:t>CMAX,c,f</w:t>
      </w:r>
      <w:r>
        <w:tab/>
        <w:t>425</w:t>
      </w:r>
    </w:p>
    <w:p w14:paraId="14E73B0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L1-RSRP accuracy requirements for FR1</w:t>
      </w:r>
      <w:r>
        <w:tab/>
        <w:t>425</w:t>
      </w:r>
    </w:p>
    <w:p w14:paraId="05CF9DD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L1-RSRP accuracy requirements for FR2</w:t>
      </w:r>
      <w:r>
        <w:tab/>
        <w:t>429</w:t>
      </w:r>
    </w:p>
    <w:p w14:paraId="08E5DF2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SFTD accuracy requirements</w:t>
      </w:r>
      <w:r>
        <w:tab/>
        <w:t>432</w:t>
      </w:r>
    </w:p>
    <w:p w14:paraId="75AD88B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CLI measurement accuracy requirements</w:t>
      </w:r>
      <w:r>
        <w:tab/>
        <w:t>436</w:t>
      </w:r>
    </w:p>
    <w:p w14:paraId="1D61E5B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440</w:t>
      </w:r>
    </w:p>
    <w:p w14:paraId="4FB74BD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440</w:t>
      </w:r>
    </w:p>
    <w:p w14:paraId="45E467B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442</w:t>
      </w:r>
    </w:p>
    <w:p w14:paraId="666AD82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442</w:t>
      </w:r>
    </w:p>
    <w:p w14:paraId="2BF41F4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Accuracy Requirements</w:t>
      </w:r>
      <w:r>
        <w:tab/>
        <w:t>443</w:t>
      </w:r>
    </w:p>
    <w:p w14:paraId="4F5F991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446</w:t>
      </w:r>
    </w:p>
    <w:p w14:paraId="2181D69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Absolute DL RSTD Measurement Reporting</w:t>
      </w:r>
      <w:r>
        <w:tab/>
        <w:t>446</w:t>
      </w:r>
    </w:p>
    <w:p w14:paraId="0D12054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Differential Reporting for DL RSTD Measurement</w:t>
      </w:r>
      <w:r>
        <w:tab/>
        <w:t>448</w:t>
      </w:r>
    </w:p>
    <w:p w14:paraId="0761EF0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Path Report Mapping for DL RSTD</w:t>
      </w:r>
      <w:r>
        <w:tab/>
        <w:t>450</w:t>
      </w:r>
    </w:p>
    <w:p w14:paraId="531CB9A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PRS-RSRP Measurements</w:t>
      </w:r>
      <w:r>
        <w:tab/>
        <w:t>452</w:t>
      </w:r>
    </w:p>
    <w:p w14:paraId="100A7BF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452</w:t>
      </w:r>
    </w:p>
    <w:p w14:paraId="7D4316E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Accuracy Requirements</w:t>
      </w:r>
      <w:r>
        <w:tab/>
        <w:t>452</w:t>
      </w:r>
    </w:p>
    <w:p w14:paraId="11D1DFF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10.1.24.2.1 </w:t>
      </w:r>
      <w:r>
        <w:rPr>
          <w:lang w:eastAsia="zh-CN"/>
        </w:rPr>
        <w:t>A</w:t>
      </w:r>
      <w:r>
        <w:t>bsolute PRS RSRP accuracy</w:t>
      </w:r>
      <w:r>
        <w:tab/>
        <w:t>452</w:t>
      </w:r>
    </w:p>
    <w:p w14:paraId="3B8A47A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456</w:t>
      </w:r>
    </w:p>
    <w:p w14:paraId="42EC60C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456</w:t>
      </w:r>
    </w:p>
    <w:p w14:paraId="0148D31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457</w:t>
      </w:r>
    </w:p>
    <w:p w14:paraId="61D5C57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459</w:t>
      </w:r>
    </w:p>
    <w:p w14:paraId="6104FFA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459</w:t>
      </w:r>
    </w:p>
    <w:p w14:paraId="17CFBEE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Accuracy Requirements</w:t>
      </w:r>
      <w:r>
        <w:tab/>
        <w:t>460</w:t>
      </w:r>
    </w:p>
    <w:p w14:paraId="17DB374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464</w:t>
      </w:r>
    </w:p>
    <w:p w14:paraId="4FE366D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Absolute UE Rx-Tx Measurement Report Mapping</w:t>
      </w:r>
      <w:r>
        <w:tab/>
        <w:t>464</w:t>
      </w:r>
    </w:p>
    <w:p w14:paraId="61ED491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Differential UE Rx-Tx Measurement Report Mapping</w:t>
      </w:r>
      <w:r>
        <w:tab/>
        <w:t>466</w:t>
      </w:r>
    </w:p>
    <w:p w14:paraId="6719719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Additional Path Report Mapping for UE Rx-Tx Time Difference</w:t>
      </w:r>
      <w:r>
        <w:tab/>
        <w:t>468</w:t>
      </w:r>
    </w:p>
    <w:p w14:paraId="562761D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FR2 P-MPR report</w:t>
      </w:r>
      <w:r>
        <w:tab/>
        <w:t>470</w:t>
      </w:r>
    </w:p>
    <w:p w14:paraId="3FE1EAA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Report mapping</w:t>
      </w:r>
      <w:r>
        <w:tab/>
        <w:t>470</w:t>
      </w:r>
    </w:p>
    <w:p w14:paraId="58F39ED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L1-SINR accuracy requirements for FR1</w:t>
      </w:r>
      <w:r>
        <w:tab/>
        <w:t>470</w:t>
      </w:r>
    </w:p>
    <w:p w14:paraId="1521BBA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L1-SINR accuracy requirements with CSI-RS based CMR and no dedicated IMR configured</w:t>
      </w:r>
      <w:r>
        <w:tab/>
        <w:t>470</w:t>
      </w:r>
    </w:p>
    <w:p w14:paraId="4A29DBA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470</w:t>
      </w:r>
    </w:p>
    <w:p w14:paraId="42DD510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471</w:t>
      </w:r>
    </w:p>
    <w:p w14:paraId="3F7ADAA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L1-SINR accuracy requirements with SSB based CMR and dedicated IMR configured</w:t>
      </w:r>
      <w:r>
        <w:tab/>
        <w:t>472</w:t>
      </w:r>
    </w:p>
    <w:p w14:paraId="67221ED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472</w:t>
      </w:r>
    </w:p>
    <w:p w14:paraId="2305FB7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473</w:t>
      </w:r>
    </w:p>
    <w:p w14:paraId="378CEA8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L1-SINR accuracy requirements with CSI-RS based CMR and dedicated IMR configured</w:t>
      </w:r>
      <w:r>
        <w:tab/>
        <w:t>475</w:t>
      </w:r>
    </w:p>
    <w:p w14:paraId="340D54B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475</w:t>
      </w:r>
    </w:p>
    <w:p w14:paraId="7E78DCD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477</w:t>
      </w:r>
    </w:p>
    <w:p w14:paraId="7DBDA39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L1-SINR accuracy requirements for FR2</w:t>
      </w:r>
      <w:r>
        <w:tab/>
        <w:t>478</w:t>
      </w:r>
    </w:p>
    <w:p w14:paraId="6F3A80C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L1-SINR accuracy requirements with CSI-RS based CMR and no dedicated IMR configured</w:t>
      </w:r>
      <w:r>
        <w:tab/>
        <w:t>478</w:t>
      </w:r>
    </w:p>
    <w:p w14:paraId="326BE5F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478</w:t>
      </w:r>
    </w:p>
    <w:p w14:paraId="7061A55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479</w:t>
      </w:r>
    </w:p>
    <w:p w14:paraId="6D11FE4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L1-SINR accuracy requirements with SSB based CMR and dedicated IMR configured</w:t>
      </w:r>
      <w:r>
        <w:tab/>
        <w:t>480</w:t>
      </w:r>
    </w:p>
    <w:p w14:paraId="6655092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480</w:t>
      </w:r>
    </w:p>
    <w:p w14:paraId="674D779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481</w:t>
      </w:r>
    </w:p>
    <w:p w14:paraId="21F17B7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L1-SINR accuracy requirements with CSI-RS based CMR and dedicated IMR configured</w:t>
      </w:r>
      <w:r>
        <w:tab/>
        <w:t>482</w:t>
      </w:r>
    </w:p>
    <w:p w14:paraId="481AC3D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482</w:t>
      </w:r>
    </w:p>
    <w:p w14:paraId="45D73A9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483</w:t>
      </w:r>
    </w:p>
    <w:p w14:paraId="6CEF6A8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Intra-frequency RSRQ accuracy requirements under CCA</w:t>
      </w:r>
      <w:r>
        <w:tab/>
        <w:t>485</w:t>
      </w:r>
    </w:p>
    <w:p w14:paraId="37D6954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Intra-frequency SS-RSRQ accuracy requirements in FR1</w:t>
      </w:r>
      <w:r>
        <w:tab/>
        <w:t>485</w:t>
      </w:r>
    </w:p>
    <w:p w14:paraId="3E2AD0A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86784B">
        <w:rPr>
          <w:lang w:val="en-US" w:eastAsia="ko-KR"/>
        </w:rPr>
        <w:t xml:space="preserve">SS-RSRQ </w:t>
      </w:r>
      <w:r>
        <w:t>Accuracy</w:t>
      </w:r>
      <w:r>
        <w:tab/>
        <w:t>485</w:t>
      </w:r>
    </w:p>
    <w:p w14:paraId="0B92EE5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Inter-frequency RSRQ accuracy requirements under CCA</w:t>
      </w:r>
      <w:r>
        <w:tab/>
        <w:t>485</w:t>
      </w:r>
    </w:p>
    <w:p w14:paraId="1ECEFD8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Inter-frequency SS-RSRQ accuracy requirements in FR1</w:t>
      </w:r>
      <w:r>
        <w:tab/>
        <w:t>485</w:t>
      </w:r>
    </w:p>
    <w:p w14:paraId="05E160D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10.1.30.1.1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>
        <w:tab/>
        <w:t>485</w:t>
      </w:r>
    </w:p>
    <w:p w14:paraId="324DCDE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ab/>
        <w:t>486</w:t>
      </w:r>
    </w:p>
    <w:p w14:paraId="6DE226E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lastRenderedPageBreak/>
        <w:t>10.1.31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 xml:space="preserve">Intra-frequency SINR accuracy requirements </w:t>
      </w:r>
      <w:r w:rsidRPr="0086784B">
        <w:rPr>
          <w:lang w:val="en-US" w:eastAsia="zh-CN"/>
        </w:rPr>
        <w:t>under CCA</w:t>
      </w:r>
      <w:r>
        <w:tab/>
        <w:t>487</w:t>
      </w:r>
    </w:p>
    <w:p w14:paraId="17FA9CD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 xml:space="preserve">Inter-frequency SINR accuracy requirements </w:t>
      </w:r>
      <w:r w:rsidRPr="0086784B">
        <w:rPr>
          <w:lang w:val="en-US" w:eastAsia="zh-CN"/>
        </w:rPr>
        <w:t>under CCA</w:t>
      </w:r>
      <w:r>
        <w:tab/>
        <w:t>487</w:t>
      </w:r>
    </w:p>
    <w:p w14:paraId="0460D8B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L1-RSRP accuracy requirements under CCA</w:t>
      </w:r>
      <w:r>
        <w:tab/>
        <w:t>489</w:t>
      </w:r>
    </w:p>
    <w:p w14:paraId="1267168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RSSI measurements under CCA</w:t>
      </w:r>
      <w:r>
        <w:tab/>
        <w:t>490</w:t>
      </w:r>
    </w:p>
    <w:p w14:paraId="17D7693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Intra-frequency absolute RSSI measurement accuracy requirements in FR1</w:t>
      </w:r>
      <w:r>
        <w:tab/>
        <w:t>490</w:t>
      </w:r>
    </w:p>
    <w:p w14:paraId="3DED5E9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Inter-frequency absolute RSSI measurement accuracy requirements in FR1</w:t>
      </w:r>
      <w:r>
        <w:tab/>
        <w:t>490</w:t>
      </w:r>
    </w:p>
    <w:p w14:paraId="5651C1D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RSSI measurement report mapping</w:t>
      </w:r>
      <w:r>
        <w:tab/>
        <w:t>491</w:t>
      </w:r>
    </w:p>
    <w:p w14:paraId="1986DEF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 under CCA</w:t>
      </w:r>
      <w:r>
        <w:tab/>
        <w:t>491</w:t>
      </w:r>
    </w:p>
    <w:p w14:paraId="6623FBC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 in FR1</w:t>
      </w:r>
      <w:r>
        <w:tab/>
        <w:t>491</w:t>
      </w:r>
    </w:p>
    <w:p w14:paraId="0D7FB40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491</w:t>
      </w:r>
    </w:p>
    <w:p w14:paraId="772B229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Intra-frequency RSRP accuracy requirements under CCA</w:t>
      </w:r>
      <w:r>
        <w:tab/>
        <w:t>492</w:t>
      </w:r>
    </w:p>
    <w:p w14:paraId="4CDC2E0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Intra-frequency SS-RSRP accuracy requirements in FR1</w:t>
      </w:r>
      <w:r>
        <w:tab/>
        <w:t>492</w:t>
      </w:r>
    </w:p>
    <w:p w14:paraId="35DF0E4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86784B">
        <w:rPr>
          <w:lang w:val="en-US"/>
        </w:rPr>
        <w:t xml:space="preserve">SS-RSRP </w:t>
      </w:r>
      <w:r>
        <w:t>Accuracy</w:t>
      </w:r>
      <w:r>
        <w:tab/>
        <w:t>492</w:t>
      </w:r>
    </w:p>
    <w:p w14:paraId="493368B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</w:t>
      </w:r>
      <w:r w:rsidRPr="0086784B">
        <w:rPr>
          <w:lang w:val="en-US"/>
        </w:rPr>
        <w:t xml:space="preserve">SS-RSRP </w:t>
      </w:r>
      <w:r>
        <w:t>Accuracy</w:t>
      </w:r>
      <w:r>
        <w:tab/>
        <w:t>492</w:t>
      </w:r>
    </w:p>
    <w:p w14:paraId="544469A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 xml:space="preserve">Inter-frequency RSRP accuracy requirements </w:t>
      </w:r>
      <w:r w:rsidRPr="0086784B">
        <w:rPr>
          <w:lang w:val="en-US" w:eastAsia="zh-CN"/>
        </w:rPr>
        <w:t>under CCA</w:t>
      </w:r>
      <w:r>
        <w:tab/>
        <w:t>493</w:t>
      </w:r>
    </w:p>
    <w:p w14:paraId="5F950DB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Inter-frequency SS-RSRP accuracy requirements in FR1</w:t>
      </w:r>
      <w:r>
        <w:tab/>
        <w:t>493</w:t>
      </w:r>
    </w:p>
    <w:p w14:paraId="743C299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10.1.37.1.1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>
        <w:tab/>
        <w:t>493</w:t>
      </w:r>
    </w:p>
    <w:p w14:paraId="4313F58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SS-RSRP</w:t>
      </w:r>
      <w:r>
        <w:tab/>
        <w:t>494</w:t>
      </w:r>
    </w:p>
    <w:p w14:paraId="6FBED8BD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494</w:t>
      </w:r>
    </w:p>
    <w:p w14:paraId="078DBA4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Introduction</w:t>
      </w:r>
      <w:r>
        <w:tab/>
        <w:t>494</w:t>
      </w:r>
    </w:p>
    <w:p w14:paraId="63310EB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E-UTRAN RSRP measurements</w:t>
      </w:r>
      <w:r>
        <w:tab/>
        <w:t>495</w:t>
      </w:r>
    </w:p>
    <w:p w14:paraId="6C0D534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E-UTRAN RSRQ measurements</w:t>
      </w:r>
      <w:r>
        <w:tab/>
        <w:t>495</w:t>
      </w:r>
    </w:p>
    <w:p w14:paraId="564170E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E-UTRAN RSTD measurements</w:t>
      </w:r>
      <w:r>
        <w:tab/>
        <w:t>495</w:t>
      </w:r>
    </w:p>
    <w:p w14:paraId="27948C0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E-UTRAN RS-SINR measurements</w:t>
      </w:r>
      <w:r>
        <w:tab/>
        <w:t>495</w:t>
      </w:r>
    </w:p>
    <w:p w14:paraId="08CDDBE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 xml:space="preserve">E-UTRAN RSRP measurements </w:t>
      </w:r>
      <w:r w:rsidRPr="0086784B">
        <w:rPr>
          <w:lang w:val="en-US"/>
        </w:rPr>
        <w:t xml:space="preserve">for CA/DC Idle Mode </w:t>
      </w:r>
      <w:r w:rsidRPr="0086784B">
        <w:t>Measurements</w:t>
      </w:r>
      <w:r>
        <w:tab/>
        <w:t>495</w:t>
      </w:r>
    </w:p>
    <w:p w14:paraId="5C79756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 xml:space="preserve">E-UTRAN RSRQ measurements </w:t>
      </w:r>
      <w:r w:rsidRPr="0086784B">
        <w:rPr>
          <w:lang w:val="en-US"/>
        </w:rPr>
        <w:t>for CA/DC Idle Mode Measurements</w:t>
      </w:r>
      <w:r>
        <w:tab/>
        <w:t>496</w:t>
      </w:r>
    </w:p>
    <w:p w14:paraId="3A998D0B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496</w:t>
      </w:r>
    </w:p>
    <w:p w14:paraId="2FC4A14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496</w:t>
      </w:r>
    </w:p>
    <w:p w14:paraId="256D240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497</w:t>
      </w:r>
    </w:p>
    <w:p w14:paraId="670BC93A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497</w:t>
      </w:r>
    </w:p>
    <w:p w14:paraId="4A33A81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ko-KR"/>
        </w:rPr>
        <w:t>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ko-KR"/>
        </w:rPr>
        <w:t>Introduction</w:t>
      </w:r>
      <w:r>
        <w:tab/>
        <w:t>497</w:t>
      </w:r>
    </w:p>
    <w:p w14:paraId="3AC5258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Intra-frequency PSBCH-RSRP accuracy requirements for FR1</w:t>
      </w:r>
      <w:r>
        <w:tab/>
        <w:t>498</w:t>
      </w:r>
    </w:p>
    <w:p w14:paraId="383E2A8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86784B">
        <w:rPr>
          <w:lang w:val="en-US"/>
        </w:rPr>
        <w:t>SBCH-RSRP</w:t>
      </w:r>
      <w:r>
        <w:t xml:space="preserve"> Absolute Accuracy</w:t>
      </w:r>
      <w:r>
        <w:tab/>
        <w:t>498</w:t>
      </w:r>
    </w:p>
    <w:p w14:paraId="43F144A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10.4.2.2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86784B">
        <w:rPr>
          <w:lang w:val="en-US"/>
        </w:rPr>
        <w:t>SBCH-RSRP</w:t>
      </w:r>
      <w:r>
        <w:t xml:space="preserve"> Relative Accuracy</w:t>
      </w:r>
      <w:r>
        <w:tab/>
        <w:t>498</w:t>
      </w:r>
    </w:p>
    <w:p w14:paraId="19E3471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SL-RSSI Measurement Accuracy Requirements for FR1</w:t>
      </w:r>
      <w:r>
        <w:tab/>
        <w:t>499</w:t>
      </w:r>
    </w:p>
    <w:p w14:paraId="3F2BB67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10.4.3</w:t>
      </w:r>
      <w:r w:rsidRPr="0086784B">
        <w:rPr>
          <w:lang w:val="en-US"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Absolute SL-RSSI Accuracy</w:t>
      </w:r>
      <w:r>
        <w:tab/>
        <w:t>499</w:t>
      </w:r>
    </w:p>
    <w:p w14:paraId="0B04D7E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L1 SL-RSRP Measurement Accuracy Requirements for FR1</w:t>
      </w:r>
      <w:r>
        <w:tab/>
        <w:t>499</w:t>
      </w:r>
    </w:p>
    <w:p w14:paraId="53DB10A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L1 SL-RSRP Accuracy</w:t>
      </w:r>
      <w:r>
        <w:tab/>
        <w:t>499</w:t>
      </w:r>
    </w:p>
    <w:p w14:paraId="161BCEA9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Void</w:t>
      </w:r>
      <w:r>
        <w:tab/>
        <w:t>500</w:t>
      </w:r>
    </w:p>
    <w:p w14:paraId="43D3EF01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500</w:t>
      </w:r>
    </w:p>
    <w:p w14:paraId="3484C963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500</w:t>
      </w:r>
    </w:p>
    <w:p w14:paraId="652EB481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501</w:t>
      </w:r>
    </w:p>
    <w:p w14:paraId="4BCF950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501</w:t>
      </w:r>
    </w:p>
    <w:p w14:paraId="7594F10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GNSS as </w:t>
      </w:r>
      <w:r>
        <w:rPr>
          <w:lang w:eastAsia="en-GB"/>
        </w:rPr>
        <w:t>synchronization reference source</w:t>
      </w:r>
      <w:r>
        <w:tab/>
        <w:t>501</w:t>
      </w:r>
    </w:p>
    <w:p w14:paraId="6DF072C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501</w:t>
      </w:r>
    </w:p>
    <w:p w14:paraId="3C716F6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GB"/>
        </w:rPr>
        <w:t>E-URTAN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502</w:t>
      </w:r>
    </w:p>
    <w:p w14:paraId="66CB942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SyncRef UE as </w:t>
      </w:r>
      <w:r>
        <w:rPr>
          <w:lang w:eastAsia="en-GB"/>
        </w:rPr>
        <w:t>synchronization reference source</w:t>
      </w:r>
      <w:r>
        <w:tab/>
        <w:t>502</w:t>
      </w:r>
    </w:p>
    <w:p w14:paraId="2AFFEF9E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502</w:t>
      </w:r>
    </w:p>
    <w:p w14:paraId="37984A8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502</w:t>
      </w:r>
    </w:p>
    <w:p w14:paraId="686F02F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502</w:t>
      </w:r>
    </w:p>
    <w:p w14:paraId="05D292B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EUTRAN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503</w:t>
      </w:r>
    </w:p>
    <w:p w14:paraId="7A53DC3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transmissions with GNSS as </w:t>
      </w:r>
      <w:r>
        <w:rPr>
          <w:lang w:eastAsia="en-GB"/>
        </w:rPr>
        <w:t>synchronization reference source</w:t>
      </w:r>
      <w:r>
        <w:tab/>
        <w:t>504</w:t>
      </w:r>
    </w:p>
    <w:p w14:paraId="7E33DA0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transmissions with SyncRef UE as </w:t>
      </w:r>
      <w:r>
        <w:rPr>
          <w:lang w:eastAsia="en-GB"/>
        </w:rPr>
        <w:t>synchronization reference source</w:t>
      </w:r>
      <w:r>
        <w:tab/>
        <w:t>504</w:t>
      </w:r>
    </w:p>
    <w:p w14:paraId="263F6934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86784B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</w:t>
      </w:r>
      <w:r>
        <w:rPr>
          <w:lang w:eastAsia="en-GB"/>
        </w:rPr>
        <w:t xml:space="preserve"> Source</w:t>
      </w:r>
      <w:r>
        <w:tab/>
        <w:t>505</w:t>
      </w:r>
    </w:p>
    <w:p w14:paraId="69B3A7B6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 SL-RSRP measurements</w:t>
      </w:r>
      <w:r>
        <w:tab/>
        <w:t>506</w:t>
      </w:r>
    </w:p>
    <w:p w14:paraId="2C35D75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506</w:t>
      </w:r>
    </w:p>
    <w:p w14:paraId="2892355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SL-RSRP measurements</w:t>
      </w:r>
      <w:r>
        <w:tab/>
        <w:t>506</w:t>
      </w:r>
    </w:p>
    <w:p w14:paraId="0C150833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506</w:t>
      </w:r>
    </w:p>
    <w:p w14:paraId="1DE84BD8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1</w:t>
      </w:r>
      <w:r w:rsidRPr="0086784B">
        <w:rPr>
          <w:rFonts w:eastAsiaTheme="minorEastAsia"/>
        </w:rPr>
        <w:t>2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Interruption</w:t>
      </w:r>
      <w:r>
        <w:tab/>
        <w:t>506</w:t>
      </w:r>
    </w:p>
    <w:p w14:paraId="73B2639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86784B">
        <w:rPr>
          <w:rFonts w:eastAsiaTheme="minorEastAsia"/>
        </w:rPr>
        <w:t>2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to WAN due to V2X Sidelink Communication</w:t>
      </w:r>
      <w:r>
        <w:tab/>
        <w:t>506</w:t>
      </w:r>
    </w:p>
    <w:p w14:paraId="1DA3E56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</w:t>
      </w:r>
      <w:r w:rsidRPr="0086784B">
        <w:rPr>
          <w:rFonts w:eastAsiaTheme="minorEastAsia"/>
        </w:rPr>
        <w:t>2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 Dropping due to synchronization source change</w:t>
      </w:r>
      <w:r>
        <w:tab/>
        <w:t>507</w:t>
      </w:r>
    </w:p>
    <w:p w14:paraId="33A3C3B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to WAN due to switching between E-UTRA V2X Sidelink and NR V2X Sidelink</w:t>
      </w:r>
      <w:r>
        <w:tab/>
        <w:t>509</w:t>
      </w:r>
    </w:p>
    <w:p w14:paraId="2C98C2B0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509</w:t>
      </w:r>
    </w:p>
    <w:p w14:paraId="7B71A709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Scheduling availability</w:t>
      </w:r>
      <w:r>
        <w:tab/>
        <w:t>509</w:t>
      </w:r>
    </w:p>
    <w:p w14:paraId="522200F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509</w:t>
      </w:r>
    </w:p>
    <w:p w14:paraId="7D8B4DB4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6784B">
        <w:rPr>
          <w:lang w:val="en-US"/>
        </w:rPr>
        <w:t>1</w:t>
      </w:r>
      <w:r w:rsidRPr="0086784B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6784B">
        <w:rPr>
          <w:lang w:val="en-US" w:eastAsia="zh-CN"/>
        </w:rPr>
        <w:t>Measurement Performance Requirements for NR gNB</w:t>
      </w:r>
      <w:r>
        <w:tab/>
        <w:t>510</w:t>
      </w:r>
    </w:p>
    <w:p w14:paraId="6430F404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UL-RTOA</w:t>
      </w:r>
      <w:r>
        <w:tab/>
        <w:t>510</w:t>
      </w:r>
    </w:p>
    <w:p w14:paraId="450E209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Report mapping</w:t>
      </w:r>
      <w:r>
        <w:tab/>
        <w:t>510</w:t>
      </w:r>
    </w:p>
    <w:p w14:paraId="4A04D9E2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gNB Rx-Tx time difference</w:t>
      </w:r>
      <w:r>
        <w:tab/>
        <w:t>512</w:t>
      </w:r>
    </w:p>
    <w:p w14:paraId="3727803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Report mapping</w:t>
      </w:r>
      <w:r>
        <w:tab/>
        <w:t>512</w:t>
      </w:r>
    </w:p>
    <w:p w14:paraId="016E213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Accuracy Requirements</w:t>
      </w:r>
      <w:r>
        <w:tab/>
        <w:t>514</w:t>
      </w:r>
    </w:p>
    <w:p w14:paraId="78FCD1A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Introduction</w:t>
      </w:r>
      <w:r>
        <w:tab/>
        <w:t>514</w:t>
      </w:r>
    </w:p>
    <w:p w14:paraId="160501D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</w:t>
      </w:r>
      <w:r>
        <w:t>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514</w:t>
      </w:r>
    </w:p>
    <w:p w14:paraId="59245D43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</w:t>
      </w:r>
      <w:r w:rsidRPr="0086784B">
        <w:rPr>
          <w:lang w:val="en-US" w:eastAsia="zh-CN"/>
        </w:rPr>
        <w:t>3</w:t>
      </w:r>
      <w:r w:rsidRPr="0086784B">
        <w:rPr>
          <w:lang w:val="en-US"/>
        </w:rPr>
        <w:t>.</w:t>
      </w:r>
      <w:r w:rsidRPr="0086784B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UL SRS RSRP measurement</w:t>
      </w:r>
      <w:r>
        <w:tab/>
        <w:t>515</w:t>
      </w:r>
    </w:p>
    <w:p w14:paraId="631AAA1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</w:t>
      </w:r>
      <w:r w:rsidRPr="0086784B">
        <w:rPr>
          <w:lang w:val="en-US" w:eastAsia="zh-CN"/>
        </w:rPr>
        <w:t>3</w:t>
      </w:r>
      <w:r w:rsidRPr="0086784B">
        <w:rPr>
          <w:lang w:val="en-US"/>
        </w:rPr>
        <w:t>.</w:t>
      </w:r>
      <w:r w:rsidRPr="0086784B">
        <w:rPr>
          <w:lang w:val="en-US" w:eastAsia="zh-CN"/>
        </w:rPr>
        <w:t>3</w:t>
      </w:r>
      <w:r w:rsidRPr="0086784B">
        <w:rPr>
          <w:lang w:val="en-US"/>
        </w:rPr>
        <w:t>.</w:t>
      </w:r>
      <w:r w:rsidRPr="0086784B">
        <w:rPr>
          <w:lang w:val="en-US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Report mapping</w:t>
      </w:r>
      <w:r>
        <w:tab/>
        <w:t>515</w:t>
      </w:r>
    </w:p>
    <w:p w14:paraId="10FCB4B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accuracy requirements</w:t>
      </w:r>
      <w:r>
        <w:tab/>
        <w:t>516</w:t>
      </w:r>
    </w:p>
    <w:p w14:paraId="49AC867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Introduction</w:t>
      </w:r>
      <w:r>
        <w:tab/>
        <w:t>516</w:t>
      </w:r>
    </w:p>
    <w:p w14:paraId="7AAFB52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Requirements</w:t>
      </w:r>
      <w:r>
        <w:tab/>
        <w:t>516</w:t>
      </w:r>
    </w:p>
    <w:p w14:paraId="41C6B52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AoA/ZoA</w:t>
      </w:r>
      <w:r>
        <w:tab/>
        <w:t>517</w:t>
      </w:r>
    </w:p>
    <w:p w14:paraId="7F1F599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Report mapping</w:t>
      </w:r>
      <w:r>
        <w:tab/>
        <w:t>517</w:t>
      </w:r>
    </w:p>
    <w:p w14:paraId="70BC4B25" w14:textId="77777777" w:rsidR="00D052C0" w:rsidRDefault="00D052C0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</w:t>
      </w:r>
      <w:r w:rsidRPr="0086784B">
        <w:rPr>
          <w:rFonts w:eastAsiaTheme="minorEastAsia"/>
        </w:rPr>
        <w:t xml:space="preserve"> </w:t>
      </w:r>
      <w:r>
        <w:t>(normative): Test Cases</w:t>
      </w:r>
      <w:r>
        <w:tab/>
        <w:t>423</w:t>
      </w:r>
    </w:p>
    <w:p w14:paraId="029BB644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423</w:t>
      </w:r>
    </w:p>
    <w:p w14:paraId="2AAC10DE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423</w:t>
      </w:r>
    </w:p>
    <w:p w14:paraId="260FD70A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38.133</w:t>
      </w:r>
      <w:r>
        <w:tab/>
        <w:t>423</w:t>
      </w:r>
    </w:p>
    <w:p w14:paraId="48B9629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Time and delay requirements on UE higher layer actions</w:t>
      </w:r>
      <w:r>
        <w:tab/>
        <w:t>423</w:t>
      </w:r>
    </w:p>
    <w:p w14:paraId="0B07168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Measurements of power levels, relative powers and time</w:t>
      </w:r>
      <w:r>
        <w:tab/>
        <w:t>423</w:t>
      </w:r>
    </w:p>
    <w:p w14:paraId="29F8790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Implementation requirements</w:t>
      </w:r>
      <w:r>
        <w:tab/>
        <w:t>424</w:t>
      </w:r>
    </w:p>
    <w:p w14:paraId="3C47298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Physical layer timing requirements</w:t>
      </w:r>
      <w:r>
        <w:tab/>
        <w:t>424</w:t>
      </w:r>
    </w:p>
    <w:p w14:paraId="1110034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under CCA</w:t>
      </w:r>
      <w:r>
        <w:tab/>
        <w:t>424</w:t>
      </w:r>
    </w:p>
    <w:p w14:paraId="2E5B2E63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425</w:t>
      </w:r>
    </w:p>
    <w:p w14:paraId="7B0F5325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425</w:t>
      </w:r>
    </w:p>
    <w:p w14:paraId="15F5A1B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PDSCH</w:t>
      </w:r>
      <w:r>
        <w:tab/>
        <w:t>425</w:t>
      </w:r>
    </w:p>
    <w:p w14:paraId="0B4992E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FDD</w:t>
      </w:r>
      <w:r>
        <w:tab/>
        <w:t>425</w:t>
      </w:r>
    </w:p>
    <w:p w14:paraId="2096060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TDD</w:t>
      </w:r>
      <w:r>
        <w:tab/>
        <w:t>426</w:t>
      </w:r>
    </w:p>
    <w:p w14:paraId="36713CE4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under CCA</w:t>
      </w:r>
      <w:r>
        <w:tab/>
        <w:t>429</w:t>
      </w:r>
    </w:p>
    <w:p w14:paraId="3139B93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val="sv-SE"/>
        </w:rPr>
        <w:t>A.3.1A.1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val="sv-SE"/>
        </w:rPr>
        <w:t>PDSCH</w:t>
      </w:r>
      <w:r>
        <w:tab/>
        <w:t>429</w:t>
      </w:r>
    </w:p>
    <w:p w14:paraId="0E834A4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val="sv-SE"/>
        </w:rPr>
        <w:t>A.3.1A.1.1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val="sv-SE"/>
        </w:rPr>
        <w:t>TDD</w:t>
      </w:r>
      <w:r>
        <w:tab/>
        <w:t>429</w:t>
      </w:r>
    </w:p>
    <w:p w14:paraId="5DC52A5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CORESET</w:t>
      </w:r>
      <w:r w:rsidRPr="0086784B">
        <w:rPr>
          <w:snapToGrid w:val="0"/>
          <w:lang w:eastAsia="zh-CN"/>
        </w:rPr>
        <w:t xml:space="preserve"> for RMSI scheduling</w:t>
      </w:r>
      <w:r>
        <w:tab/>
        <w:t>430</w:t>
      </w:r>
    </w:p>
    <w:p w14:paraId="6FF6D77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TDD</w:t>
      </w:r>
      <w:r>
        <w:tab/>
        <w:t>430</w:t>
      </w:r>
    </w:p>
    <w:p w14:paraId="6BB524C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CORESET for RMC scheduling</w:t>
      </w:r>
      <w:r>
        <w:tab/>
        <w:t>431</w:t>
      </w:r>
    </w:p>
    <w:p w14:paraId="1F51E9C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A.3.1A.3.1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TDD</w:t>
      </w:r>
      <w:r>
        <w:tab/>
        <w:t>431</w:t>
      </w:r>
    </w:p>
    <w:p w14:paraId="2481286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UL/DL configuration</w:t>
      </w:r>
      <w:r>
        <w:tab/>
        <w:t>432</w:t>
      </w:r>
    </w:p>
    <w:p w14:paraId="09F8572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RMC burst transmission model</w:t>
      </w:r>
      <w:r>
        <w:tab/>
        <w:t>432</w:t>
      </w:r>
    </w:p>
    <w:p w14:paraId="17345B8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CORESET</w:t>
      </w:r>
      <w:r w:rsidRPr="0086784B">
        <w:rPr>
          <w:snapToGrid w:val="0"/>
          <w:lang w:eastAsia="zh-CN"/>
        </w:rPr>
        <w:t xml:space="preserve"> for RMSI scheduling</w:t>
      </w:r>
      <w:r>
        <w:tab/>
        <w:t>433</w:t>
      </w:r>
    </w:p>
    <w:p w14:paraId="4EA8BE4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FDD</w:t>
      </w:r>
      <w:r>
        <w:tab/>
        <w:t>433</w:t>
      </w:r>
    </w:p>
    <w:p w14:paraId="3A99BC3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TDD</w:t>
      </w:r>
      <w:r>
        <w:tab/>
        <w:t>434</w:t>
      </w:r>
    </w:p>
    <w:p w14:paraId="36D713F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CORESET for RMC scheduling</w:t>
      </w:r>
      <w:r>
        <w:tab/>
        <w:t>437</w:t>
      </w:r>
    </w:p>
    <w:p w14:paraId="742630E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FDD</w:t>
      </w:r>
      <w:r>
        <w:tab/>
        <w:t>437</w:t>
      </w:r>
    </w:p>
    <w:p w14:paraId="782F6BB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TDD</w:t>
      </w:r>
      <w:r>
        <w:tab/>
        <w:t>438</w:t>
      </w:r>
    </w:p>
    <w:p w14:paraId="4E43CB6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UL/DL configuration</w:t>
      </w:r>
      <w:r>
        <w:tab/>
        <w:t>441</w:t>
      </w:r>
    </w:p>
    <w:p w14:paraId="19DF27BB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442</w:t>
      </w:r>
    </w:p>
    <w:p w14:paraId="2103E75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Generic OFDMA Channel Noise Generator (OCNG)</w:t>
      </w:r>
      <w:r>
        <w:tab/>
        <w:t>442</w:t>
      </w:r>
    </w:p>
    <w:p w14:paraId="2DCE7CC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OCNG pattern 1: Generic OCNG pattern for all unused REs</w:t>
      </w:r>
      <w:r>
        <w:tab/>
        <w:t>442</w:t>
      </w:r>
    </w:p>
    <w:p w14:paraId="65958A0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OCNG pattern 2: Generic OCNG pattern for all unused REs for 2AoA setup</w:t>
      </w:r>
      <w:r>
        <w:tab/>
        <w:t>443</w:t>
      </w:r>
    </w:p>
    <w:p w14:paraId="34DDF18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OCNG pattern 3: Generic OCNG pattern for unused REs in the same bandwidth as CORESET</w:t>
      </w:r>
      <w:r>
        <w:tab/>
        <w:t>443</w:t>
      </w:r>
    </w:p>
    <w:p w14:paraId="4188D6D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OCNG pattern 4: Generic OCNG pattern for all unused REs outside SSB slot(s)</w:t>
      </w:r>
      <w:r>
        <w:tab/>
        <w:t>444</w:t>
      </w:r>
    </w:p>
    <w:p w14:paraId="39A5B79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445</w:t>
      </w:r>
    </w:p>
    <w:p w14:paraId="257FEC86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445</w:t>
      </w:r>
    </w:p>
    <w:p w14:paraId="37A1A90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lastRenderedPageBreak/>
        <w:t>A.3.3.1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DRX Configuration 1: DRX cycle = 40 ms and TAT = 500 ms</w:t>
      </w:r>
      <w:r>
        <w:tab/>
        <w:t>445</w:t>
      </w:r>
    </w:p>
    <w:p w14:paraId="4FDE049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DRX Configuration 2: DRX cycle = 640 ms and TAT = 500 ms</w:t>
      </w:r>
      <w:r>
        <w:tab/>
        <w:t>445</w:t>
      </w:r>
    </w:p>
    <w:p w14:paraId="13625A7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DRX Configuration 3: DRX cycle = 40 ms and TAT = Infinity</w:t>
      </w:r>
      <w:r>
        <w:tab/>
        <w:t>445</w:t>
      </w:r>
    </w:p>
    <w:p w14:paraId="3F36342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DRX Configuration 4: DRX cycle = 160 ms and TAT = Infinity</w:t>
      </w:r>
      <w:r>
        <w:tab/>
        <w:t>446</w:t>
      </w:r>
    </w:p>
    <w:p w14:paraId="1D7B34E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DRX Configuration 5: DRX cycle = 320 ms and TAT = Infinity</w:t>
      </w:r>
      <w:r>
        <w:tab/>
        <w:t>446</w:t>
      </w:r>
    </w:p>
    <w:p w14:paraId="1AA9440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DRX Configuration 6: DRX cycle = 320 ms and TAT = 500 ms</w:t>
      </w:r>
      <w:r>
        <w:tab/>
        <w:t>446</w:t>
      </w:r>
    </w:p>
    <w:p w14:paraId="6AA2BC2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DRX Configuration 7: DRX cycle = 640 ms and TAT = Infinity</w:t>
      </w:r>
      <w:r>
        <w:tab/>
        <w:t>447</w:t>
      </w:r>
    </w:p>
    <w:p w14:paraId="0018B2D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DRX Configuration 8: DRX cycle = 320 ms and TAT = Infinity</w:t>
      </w:r>
      <w:r>
        <w:tab/>
        <w:t>447</w:t>
      </w:r>
    </w:p>
    <w:p w14:paraId="4E92461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DRX Configuration 9: DRX cycle = 40 ms and TAT = 500 ms</w:t>
      </w:r>
      <w:r>
        <w:tab/>
        <w:t>447</w:t>
      </w:r>
    </w:p>
    <w:p w14:paraId="5C98961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DRX Configuration 10: DRX cycle = 640 ms and TAT = 500 ms</w:t>
      </w:r>
      <w:r>
        <w:tab/>
        <w:t>448</w:t>
      </w:r>
    </w:p>
    <w:p w14:paraId="64C393E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DRX Configuration 11: DRX cycle = 20 ms and TAT =</w:t>
      </w:r>
      <w:r w:rsidRPr="0086784B">
        <w:rPr>
          <w:rFonts w:cs="Arial"/>
          <w:lang w:val="en-US"/>
        </w:rPr>
        <w:t xml:space="preserve"> </w:t>
      </w:r>
      <w:r w:rsidRPr="0086784B">
        <w:rPr>
          <w:rFonts w:cs="Arial"/>
        </w:rPr>
        <w:t>Infinity</w:t>
      </w:r>
      <w:r>
        <w:tab/>
        <w:t>448</w:t>
      </w:r>
    </w:p>
    <w:p w14:paraId="3E0DD5B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DRX Configuration 12: DRX cycle = 640 ms and TAT = Infinity</w:t>
      </w:r>
      <w:r>
        <w:tab/>
        <w:t>448</w:t>
      </w:r>
    </w:p>
    <w:p w14:paraId="33CBB9CC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448</w:t>
      </w:r>
    </w:p>
    <w:p w14:paraId="29A3A06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E-UTRA Channel Bandwidths</w:t>
      </w:r>
      <w:r>
        <w:tab/>
        <w:t>448</w:t>
      </w:r>
    </w:p>
    <w:p w14:paraId="054E3CD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448</w:t>
      </w:r>
    </w:p>
    <w:p w14:paraId="25816D6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715006ED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DC Operations</w:t>
      </w:r>
      <w:r>
        <w:tab/>
        <w:t>449</w:t>
      </w:r>
    </w:p>
    <w:p w14:paraId="2626968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Test Cases for Synchronous and Asynchronous EN-DC Operations</w:t>
      </w:r>
      <w:r>
        <w:tab/>
        <w:t>449</w:t>
      </w:r>
    </w:p>
    <w:p w14:paraId="316895A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449</w:t>
      </w:r>
    </w:p>
    <w:p w14:paraId="1440EEE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1A19A3E1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Antenna configurations</w:t>
      </w:r>
      <w:r>
        <w:tab/>
        <w:t>449</w:t>
      </w:r>
    </w:p>
    <w:p w14:paraId="64B0BCA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Antenna configurations for FR1</w:t>
      </w:r>
      <w:r>
        <w:tab/>
        <w:t>449</w:t>
      </w:r>
    </w:p>
    <w:p w14:paraId="6B429BF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Antenna connection</w:t>
      </w:r>
      <w:r w:rsidRPr="0086784B">
        <w:rPr>
          <w:snapToGrid w:val="0"/>
          <w:lang w:eastAsia="zh-CN"/>
        </w:rPr>
        <w:t xml:space="preserve"> for 4 Rx capable UEs</w:t>
      </w:r>
      <w:r>
        <w:tab/>
        <w:t>449</w:t>
      </w:r>
    </w:p>
    <w:p w14:paraId="7567887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449</w:t>
      </w:r>
    </w:p>
    <w:p w14:paraId="1FEAF66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13FB97A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Antenna configurations for FR2</w:t>
      </w:r>
      <w:r>
        <w:tab/>
        <w:t>452</w:t>
      </w:r>
    </w:p>
    <w:p w14:paraId="35F67B8D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Antenna configurations with unlicensed bands</w:t>
      </w:r>
      <w:r>
        <w:tab/>
        <w:t>452</w:t>
      </w:r>
    </w:p>
    <w:p w14:paraId="4BEE907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Antenna configurations for FR1</w:t>
      </w:r>
      <w:r>
        <w:tab/>
        <w:t>452</w:t>
      </w:r>
    </w:p>
    <w:p w14:paraId="1A27E5B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A.3.6A.1.1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Antenna connection</w:t>
      </w:r>
      <w:r w:rsidRPr="0086784B">
        <w:rPr>
          <w:snapToGrid w:val="0"/>
          <w:lang w:eastAsia="zh-CN"/>
        </w:rPr>
        <w:t xml:space="preserve"> for 4 Rx capable UEs</w:t>
      </w:r>
      <w:r>
        <w:tab/>
        <w:t>452</w:t>
      </w:r>
    </w:p>
    <w:p w14:paraId="07A46CD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A.3.6A.1.1.1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452</w:t>
      </w:r>
    </w:p>
    <w:p w14:paraId="49EFE89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A.3.6A.1.1.2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452</w:t>
      </w:r>
    </w:p>
    <w:p w14:paraId="13B9DD91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test setup</w:t>
      </w:r>
      <w:r>
        <w:tab/>
        <w:t>454</w:t>
      </w:r>
    </w:p>
    <w:p w14:paraId="5C75C3D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Introduction</w:t>
      </w:r>
      <w:r>
        <w:tab/>
        <w:t>454</w:t>
      </w:r>
    </w:p>
    <w:p w14:paraId="2CE5EEF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E-UTRAN Serving Cell Parameters</w:t>
      </w:r>
      <w:r>
        <w:tab/>
        <w:t>454</w:t>
      </w:r>
    </w:p>
    <w:p w14:paraId="0C0E0D0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E-UTRAN Serving Cell Parameters for Tests with NR Cell(s) in FR1</w:t>
      </w:r>
      <w:r>
        <w:tab/>
        <w:t>454</w:t>
      </w:r>
    </w:p>
    <w:p w14:paraId="121639A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E-UTRAN Serving Cell Parameters for Tests with NR Cell(s) in FR2</w:t>
      </w:r>
      <w:r>
        <w:tab/>
        <w:t>455</w:t>
      </w:r>
    </w:p>
    <w:p w14:paraId="79ADB3E5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FR1-FR2 test setup</w:t>
      </w:r>
      <w:r>
        <w:tab/>
        <w:t>456</w:t>
      </w:r>
    </w:p>
    <w:p w14:paraId="17DB534D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test setup with unlicensed bands</w:t>
      </w:r>
      <w:r>
        <w:tab/>
        <w:t>457</w:t>
      </w:r>
    </w:p>
    <w:p w14:paraId="5417753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Introduction</w:t>
      </w:r>
      <w:r>
        <w:tab/>
        <w:t>457</w:t>
      </w:r>
    </w:p>
    <w:p w14:paraId="22F9447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E-UTRAN Serving Cell Parameters</w:t>
      </w:r>
      <w:r>
        <w:tab/>
        <w:t>457</w:t>
      </w:r>
    </w:p>
    <w:p w14:paraId="4FC4F9A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A.3.7B.2.1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E-UTRAN Serving Cell Parameters for Tests with NR Cell(s) under CCA in FR1</w:t>
      </w:r>
      <w:r>
        <w:tab/>
        <w:t>457</w:t>
      </w:r>
    </w:p>
    <w:p w14:paraId="52AB3744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LTE-FR1/FR2 test setup</w:t>
      </w:r>
      <w:r>
        <w:tab/>
        <w:t>458</w:t>
      </w:r>
    </w:p>
    <w:p w14:paraId="0D74083E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</w:t>
      </w:r>
      <w:r>
        <w:rPr>
          <w:lang w:eastAsia="zh-CN"/>
        </w:rPr>
        <w:t>.7D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 xml:space="preserve"> test setup</w:t>
      </w:r>
      <w:r>
        <w:tab/>
        <w:t>458</w:t>
      </w:r>
    </w:p>
    <w:p w14:paraId="376CF28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</w:t>
      </w:r>
      <w:r w:rsidRPr="0086784B">
        <w:rPr>
          <w:snapToGrid w:val="0"/>
          <w:lang w:eastAsia="zh-CN"/>
        </w:rPr>
        <w:t>.7D.1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Introduction</w:t>
      </w:r>
      <w:r>
        <w:tab/>
        <w:t>458</w:t>
      </w:r>
    </w:p>
    <w:p w14:paraId="69A06A1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</w:t>
      </w:r>
      <w:r w:rsidRPr="0086784B">
        <w:rPr>
          <w:snapToGrid w:val="0"/>
          <w:lang w:eastAsia="zh-CN"/>
        </w:rPr>
        <w:t>.7D.2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E-UTRAN Serving Cell Parameters</w:t>
      </w:r>
      <w:r>
        <w:tab/>
        <w:t>458</w:t>
      </w:r>
    </w:p>
    <w:p w14:paraId="4A12369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</w:t>
      </w:r>
      <w:r w:rsidRPr="0086784B">
        <w:rPr>
          <w:snapToGrid w:val="0"/>
          <w:lang w:eastAsia="zh-CN"/>
        </w:rPr>
        <w:t>.7D.2.1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E-UTRAN Serving Cell Parameters for Tests with NR Cell(s) in FR1</w:t>
      </w:r>
      <w:r>
        <w:tab/>
        <w:t>458</w:t>
      </w:r>
    </w:p>
    <w:p w14:paraId="37C60B7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</w:t>
      </w:r>
      <w:r w:rsidRPr="0086784B">
        <w:rPr>
          <w:snapToGrid w:val="0"/>
          <w:lang w:eastAsia="zh-CN"/>
        </w:rPr>
        <w:t>.7D.2.2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E-UTRAN Serving Cell Parameters for Tests with NR Cell(s) in FR2</w:t>
      </w:r>
      <w:r>
        <w:tab/>
        <w:t>458</w:t>
      </w:r>
    </w:p>
    <w:p w14:paraId="43B29352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458</w:t>
      </w:r>
    </w:p>
    <w:p w14:paraId="34CA886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</w:t>
      </w:r>
      <w:r w:rsidRPr="0086784B">
        <w:rPr>
          <w:snapToGrid w:val="0"/>
          <w:lang w:eastAsia="zh-CN"/>
        </w:rPr>
        <w:t>8</w:t>
      </w:r>
      <w:r w:rsidRPr="0086784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458</w:t>
      </w:r>
    </w:p>
    <w:p w14:paraId="58DED80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A.3.8.</w:t>
      </w:r>
      <w:r w:rsidRPr="0086784B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PRACH configurations in FR1</w:t>
      </w:r>
      <w:r>
        <w:tab/>
        <w:t>459</w:t>
      </w:r>
    </w:p>
    <w:p w14:paraId="7812D99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FR1 PRACH configuration 1</w:t>
      </w:r>
      <w:r>
        <w:tab/>
        <w:t>459</w:t>
      </w:r>
    </w:p>
    <w:p w14:paraId="063152A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FR1 PRACH configuration 2</w:t>
      </w:r>
      <w:r>
        <w:tab/>
        <w:t>459</w:t>
      </w:r>
    </w:p>
    <w:p w14:paraId="2D3D063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FR1 PRACH configuration 3</w:t>
      </w:r>
      <w:r>
        <w:tab/>
        <w:t>460</w:t>
      </w:r>
    </w:p>
    <w:p w14:paraId="1924709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FR1 PRACH configuration 4</w:t>
      </w:r>
      <w:r>
        <w:tab/>
        <w:t>461</w:t>
      </w:r>
    </w:p>
    <w:p w14:paraId="2600B11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A.3.8.</w:t>
      </w:r>
      <w:r w:rsidRPr="0086784B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PRACH configurations in FR</w:t>
      </w:r>
      <w:r w:rsidRPr="0086784B">
        <w:rPr>
          <w:snapToGrid w:val="0"/>
          <w:lang w:eastAsia="zh-CN"/>
        </w:rPr>
        <w:t>2</w:t>
      </w:r>
      <w:r>
        <w:tab/>
        <w:t>462</w:t>
      </w:r>
    </w:p>
    <w:p w14:paraId="0397985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FR2 PRACH configuration 1</w:t>
      </w:r>
      <w:r>
        <w:tab/>
        <w:t>462</w:t>
      </w:r>
    </w:p>
    <w:p w14:paraId="69BB8C7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FR2 PRACH configuration 2</w:t>
      </w:r>
      <w:r>
        <w:tab/>
        <w:t>463</w:t>
      </w:r>
    </w:p>
    <w:p w14:paraId="5B092CD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FR2 PRACH configuration 3</w:t>
      </w:r>
      <w:r>
        <w:tab/>
        <w:t>464</w:t>
      </w:r>
    </w:p>
    <w:p w14:paraId="0A0A0C0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FR2 PRACH configuration 4</w:t>
      </w:r>
      <w:r>
        <w:tab/>
        <w:t>465</w:t>
      </w:r>
    </w:p>
    <w:p w14:paraId="3E7B11F3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466</w:t>
      </w:r>
    </w:p>
    <w:p w14:paraId="126C68B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</w:t>
      </w:r>
      <w:r w:rsidRPr="0086784B">
        <w:rPr>
          <w:snapToGrid w:val="0"/>
          <w:lang w:eastAsia="zh-CN"/>
        </w:rPr>
        <w:t>8A</w:t>
      </w:r>
      <w:r w:rsidRPr="0086784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466</w:t>
      </w:r>
    </w:p>
    <w:p w14:paraId="63FA6C0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A.3.8A.</w:t>
      </w:r>
      <w:r w:rsidRPr="0086784B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PRACH configurations in FR1</w:t>
      </w:r>
      <w:r>
        <w:tab/>
        <w:t>466</w:t>
      </w:r>
    </w:p>
    <w:p w14:paraId="19102FA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FR1 PRACH configuration 1 under CCA</w:t>
      </w:r>
      <w:r>
        <w:tab/>
        <w:t>466</w:t>
      </w:r>
    </w:p>
    <w:p w14:paraId="1D01CA7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A.3.8A.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467</w:t>
      </w:r>
    </w:p>
    <w:p w14:paraId="68C180DC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BWP configurations</w:t>
      </w:r>
      <w:r>
        <w:tab/>
        <w:t>468</w:t>
      </w:r>
    </w:p>
    <w:p w14:paraId="6279704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Introduction</w:t>
      </w:r>
      <w:r>
        <w:tab/>
        <w:t>468</w:t>
      </w:r>
    </w:p>
    <w:p w14:paraId="67D462E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Downlink BWP configurations</w:t>
      </w:r>
      <w:r>
        <w:tab/>
        <w:t>469</w:t>
      </w:r>
    </w:p>
    <w:p w14:paraId="59E20F7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Initial BWP</w:t>
      </w:r>
      <w:r>
        <w:tab/>
        <w:t>469</w:t>
      </w:r>
    </w:p>
    <w:p w14:paraId="5078AEE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Dedicated BWP</w:t>
      </w:r>
      <w:r>
        <w:tab/>
        <w:t>469</w:t>
      </w:r>
    </w:p>
    <w:p w14:paraId="40DBEB1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Uplink BWP configurations</w:t>
      </w:r>
      <w:r>
        <w:tab/>
        <w:t>469</w:t>
      </w:r>
    </w:p>
    <w:p w14:paraId="4FD6397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Initial BWP</w:t>
      </w:r>
      <w:r>
        <w:tab/>
        <w:t>469</w:t>
      </w:r>
    </w:p>
    <w:p w14:paraId="6866F32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Dedicated BWP</w:t>
      </w:r>
      <w:r>
        <w:tab/>
        <w:t>470</w:t>
      </w:r>
    </w:p>
    <w:p w14:paraId="508AFB1B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Configurations</w:t>
      </w:r>
      <w:r>
        <w:tab/>
        <w:t>470</w:t>
      </w:r>
    </w:p>
    <w:p w14:paraId="7ED00FC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Configurations for FR1</w:t>
      </w:r>
      <w:r>
        <w:tab/>
        <w:t>470</w:t>
      </w:r>
    </w:p>
    <w:p w14:paraId="0EFA1E6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pattern 1 in FR1: SSB allocation for SSB SCS=15 kHz in 10 MHz</w:t>
      </w:r>
      <w:r>
        <w:tab/>
        <w:t>470</w:t>
      </w:r>
    </w:p>
    <w:p w14:paraId="2C6C6E6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472</w:t>
      </w:r>
    </w:p>
    <w:p w14:paraId="56D3D588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Configurations under CCA</w:t>
      </w:r>
      <w:r>
        <w:tab/>
        <w:t>477</w:t>
      </w:r>
    </w:p>
    <w:p w14:paraId="17B3AF2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Configurations under CCA for FR1</w:t>
      </w:r>
      <w:r>
        <w:tab/>
        <w:t>477</w:t>
      </w:r>
    </w:p>
    <w:p w14:paraId="63524DF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pattern 1 under CCA for semi-static channel access: SSB allocation for SSB SCS=30kHz in 40MHz</w:t>
      </w:r>
      <w:r>
        <w:tab/>
        <w:t>477</w:t>
      </w:r>
    </w:p>
    <w:p w14:paraId="6785F9C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pattern 2 under CCA for dynamic channel access: SSB allocation for SSB SCS=30kHz in 40MHz</w:t>
      </w:r>
      <w:r>
        <w:tab/>
        <w:t>478</w:t>
      </w:r>
    </w:p>
    <w:p w14:paraId="19CC73E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pattern 3 under CCA for semi-static channel access: SSB allocation for SSB SCS=30 kHz in 40 MHz</w:t>
      </w:r>
      <w:r>
        <w:tab/>
        <w:t>478</w:t>
      </w:r>
    </w:p>
    <w:p w14:paraId="5388381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pattern 4 under CCA for dynamic channel access: SSB allocation for SSB SCS=30 kHz in 40 MHz</w:t>
      </w:r>
      <w:r>
        <w:tab/>
        <w:t>479</w:t>
      </w:r>
    </w:p>
    <w:p w14:paraId="2BDDBBC1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SMTC Configurations</w:t>
      </w:r>
      <w:r>
        <w:tab/>
        <w:t>479</w:t>
      </w:r>
    </w:p>
    <w:p w14:paraId="7478A15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SMTC pattern 1: SMTC period = 20 ms with SMTC duration = 1 ms</w:t>
      </w:r>
      <w:r>
        <w:tab/>
        <w:t>479</w:t>
      </w:r>
    </w:p>
    <w:p w14:paraId="52D1A83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SMTC pattern 2: SMTC period = 20 ms with SMTC duration = 5 ms</w:t>
      </w:r>
      <w:r>
        <w:tab/>
        <w:t>479</w:t>
      </w:r>
    </w:p>
    <w:p w14:paraId="502E651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SMTC pattern 3: SMTC period = 160 ms with SMTC duration = 1 ms</w:t>
      </w:r>
      <w:r>
        <w:tab/>
        <w:t>480</w:t>
      </w:r>
    </w:p>
    <w:p w14:paraId="1EE94F3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SMTC pattern 4: SMTC period = 20 ms with SMTC duration = 1 ms</w:t>
      </w:r>
      <w:r>
        <w:tab/>
        <w:t>480</w:t>
      </w:r>
    </w:p>
    <w:p w14:paraId="7791CB3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SMTC pattern 5: SMTC period = 20 ms with SMTC duration = 5 ms</w:t>
      </w:r>
      <w:r>
        <w:tab/>
        <w:t>480</w:t>
      </w:r>
    </w:p>
    <w:p w14:paraId="2F2E316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SMTC pattern 6: SMTC period = 20 ms with SMTC duration = 5 ms</w:t>
      </w:r>
      <w:r>
        <w:tab/>
        <w:t>480</w:t>
      </w:r>
    </w:p>
    <w:p w14:paraId="1A2A4B9C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CC Configurations</w:t>
      </w:r>
      <w:r>
        <w:tab/>
        <w:t>480</w:t>
      </w:r>
    </w:p>
    <w:p w14:paraId="63A3579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 EN-DC Test Cases with Different EN-DC Configurations</w:t>
      </w:r>
      <w:r>
        <w:tab/>
        <w:t>480</w:t>
      </w:r>
    </w:p>
    <w:p w14:paraId="0C6342D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480</w:t>
      </w:r>
    </w:p>
    <w:p w14:paraId="57084B4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743C074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481</w:t>
      </w:r>
    </w:p>
    <w:p w14:paraId="3DF11D7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660542D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72E10FCF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in SA and EN-DC Operations</w:t>
      </w:r>
      <w:r>
        <w:tab/>
        <w:t>481</w:t>
      </w:r>
    </w:p>
    <w:p w14:paraId="3F2867C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0C21B5E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044B2CE4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A.3.13A Test Cases involving E-UTRA/FR1 and FR2 carriers</w:t>
      </w:r>
      <w:r>
        <w:tab/>
        <w:t>482</w:t>
      </w:r>
    </w:p>
    <w:p w14:paraId="5305EA7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482</w:t>
      </w:r>
    </w:p>
    <w:p w14:paraId="2501981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 in EN-DC</w:t>
      </w:r>
      <w:r>
        <w:tab/>
        <w:t>482</w:t>
      </w:r>
    </w:p>
    <w:p w14:paraId="4933E28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 in SA</w:t>
      </w:r>
      <w:r>
        <w:tab/>
        <w:t>482</w:t>
      </w:r>
    </w:p>
    <w:p w14:paraId="66851AEB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Cases for </w:t>
      </w:r>
      <w:r>
        <w:rPr>
          <w:lang w:eastAsia="zh-CN"/>
        </w:rPr>
        <w:t>EN-DC</w:t>
      </w:r>
      <w:r>
        <w:t xml:space="preserve"> and </w:t>
      </w:r>
      <w:r>
        <w:rPr>
          <w:lang w:eastAsia="zh-CN"/>
        </w:rPr>
        <w:t>NE-DC</w:t>
      </w:r>
      <w:r>
        <w:t xml:space="preserve"> Operations</w:t>
      </w:r>
      <w:r>
        <w:tab/>
        <w:t>483</w:t>
      </w:r>
    </w:p>
    <w:p w14:paraId="1B66A21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</w:t>
      </w:r>
      <w:r>
        <w:rPr>
          <w:lang w:eastAsia="zh-CN"/>
        </w:rPr>
        <w:t xml:space="preserve">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483</w:t>
      </w:r>
    </w:p>
    <w:p w14:paraId="4B64CB0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483</w:t>
      </w:r>
    </w:p>
    <w:p w14:paraId="74CCDB3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483</w:t>
      </w:r>
    </w:p>
    <w:p w14:paraId="72030F3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SFTD accuracy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483</w:t>
      </w:r>
    </w:p>
    <w:p w14:paraId="7A6AC3C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483</w:t>
      </w:r>
    </w:p>
    <w:p w14:paraId="6CE6C38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483</w:t>
      </w:r>
    </w:p>
    <w:p w14:paraId="6BE7D819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configurations</w:t>
      </w:r>
      <w:r>
        <w:tab/>
        <w:t>484</w:t>
      </w:r>
    </w:p>
    <w:p w14:paraId="385A30F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484</w:t>
      </w:r>
    </w:p>
    <w:p w14:paraId="7716482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486</w:t>
      </w:r>
    </w:p>
    <w:p w14:paraId="2CD9FB3F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</w:t>
      </w:r>
      <w:r w:rsidRPr="0086784B">
        <w:rPr>
          <w:snapToGrid w:val="0"/>
          <w:lang w:eastAsia="zh-CN"/>
        </w:rPr>
        <w:t>3</w:t>
      </w:r>
      <w:r w:rsidRPr="0086784B">
        <w:rPr>
          <w:snapToGrid w:val="0"/>
        </w:rPr>
        <w:t>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Angle of Arrival (AoA) for FR2 RRM test cases</w:t>
      </w:r>
      <w:r>
        <w:tab/>
        <w:t>493</w:t>
      </w:r>
    </w:p>
    <w:p w14:paraId="4188710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</w:t>
      </w:r>
      <w:r w:rsidRPr="0086784B">
        <w:rPr>
          <w:snapToGrid w:val="0"/>
          <w:lang w:eastAsia="zh-CN"/>
        </w:rPr>
        <w:t>3</w:t>
      </w:r>
      <w:r w:rsidRPr="0086784B">
        <w:rPr>
          <w:snapToGrid w:val="0"/>
        </w:rPr>
        <w:t>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Setup 1: Single AoA in Rx beam peak direction</w:t>
      </w:r>
      <w:r>
        <w:tab/>
        <w:t>493</w:t>
      </w:r>
    </w:p>
    <w:p w14:paraId="2A65353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</w:t>
      </w:r>
      <w:r w:rsidRPr="0086784B">
        <w:rPr>
          <w:snapToGrid w:val="0"/>
          <w:lang w:eastAsia="zh-CN"/>
        </w:rPr>
        <w:t>3</w:t>
      </w:r>
      <w:r w:rsidRPr="0086784B">
        <w:rPr>
          <w:snapToGrid w:val="0"/>
        </w:rPr>
        <w:t>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Setup 2: Single AoA in non Rx beam peak direction</w:t>
      </w:r>
      <w:r>
        <w:tab/>
        <w:t>493</w:t>
      </w:r>
    </w:p>
    <w:p w14:paraId="07B8769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493</w:t>
      </w:r>
    </w:p>
    <w:p w14:paraId="4AAA94B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494</w:t>
      </w:r>
    </w:p>
    <w:p w14:paraId="0D17EEC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</w:t>
      </w:r>
      <w:r w:rsidRPr="0086784B">
        <w:rPr>
          <w:snapToGrid w:val="0"/>
          <w:lang w:eastAsia="zh-CN"/>
        </w:rPr>
        <w:t>3</w:t>
      </w:r>
      <w:r w:rsidRPr="0086784B">
        <w:rPr>
          <w:snapToGrid w:val="0"/>
        </w:rPr>
        <w:t>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Setup 3: 2 AoAs</w:t>
      </w:r>
      <w:r>
        <w:tab/>
        <w:t>494</w:t>
      </w:r>
    </w:p>
    <w:p w14:paraId="6A2EED0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</w:t>
      </w:r>
      <w:r w:rsidRPr="0086784B">
        <w:rPr>
          <w:snapToGrid w:val="0"/>
          <w:lang w:eastAsia="zh-CN"/>
        </w:rPr>
        <w:t>3</w:t>
      </w:r>
      <w:r w:rsidRPr="0086784B">
        <w:rPr>
          <w:snapToGrid w:val="0"/>
        </w:rPr>
        <w:t>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494</w:t>
      </w:r>
    </w:p>
    <w:p w14:paraId="2548F97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lastRenderedPageBreak/>
        <w:t>A.3.15.4.1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 xml:space="preserve">Setup 4a: 2 </w:t>
      </w:r>
      <w:r w:rsidRPr="0086784B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494</w:t>
      </w:r>
    </w:p>
    <w:p w14:paraId="7B98349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A.3.15.4.2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 xml:space="preserve">Setup 4b: 2 </w:t>
      </w:r>
      <w:r w:rsidRPr="0086784B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494</w:t>
      </w:r>
    </w:p>
    <w:p w14:paraId="192621DB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TCI State Configuration</w:t>
      </w:r>
      <w:r>
        <w:tab/>
        <w:t>495</w:t>
      </w:r>
    </w:p>
    <w:p w14:paraId="66ED8D6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495</w:t>
      </w:r>
    </w:p>
    <w:p w14:paraId="4257514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TCI states</w:t>
      </w:r>
      <w:r>
        <w:tab/>
        <w:t>495</w:t>
      </w:r>
    </w:p>
    <w:p w14:paraId="2AD62A53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Configurations of CSI-RS for tracking</w:t>
      </w:r>
      <w:r>
        <w:tab/>
        <w:t>495</w:t>
      </w:r>
    </w:p>
    <w:p w14:paraId="75226C9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Configuration of CSI-RS for tracking for FR1</w:t>
      </w:r>
      <w:r>
        <w:tab/>
        <w:t>495</w:t>
      </w:r>
    </w:p>
    <w:p w14:paraId="44ACF72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</w:t>
      </w:r>
      <w:r>
        <w:tab/>
        <w:t>495</w:t>
      </w:r>
    </w:p>
    <w:p w14:paraId="3A91AD3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496</w:t>
      </w:r>
    </w:p>
    <w:p w14:paraId="01AE027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Configuration of CSI-RS for tracking for FR2</w:t>
      </w:r>
      <w:r>
        <w:tab/>
        <w:t>497</w:t>
      </w:r>
    </w:p>
    <w:p w14:paraId="0BA1B55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497</w:t>
      </w:r>
    </w:p>
    <w:p w14:paraId="55B6E58F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definitions related to OTA testing for FR2 RRM test cases</w:t>
      </w:r>
      <w:r>
        <w:tab/>
        <w:t>498</w:t>
      </w:r>
    </w:p>
    <w:p w14:paraId="649181B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498</w:t>
      </w:r>
    </w:p>
    <w:p w14:paraId="3D2963A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Power Measurement</w:t>
      </w:r>
      <w:r>
        <w:tab/>
        <w:t>498</w:t>
      </w:r>
    </w:p>
    <w:p w14:paraId="77E0DD46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 for DAPS handover</w:t>
      </w:r>
      <w:r>
        <w:tab/>
        <w:t>498</w:t>
      </w:r>
    </w:p>
    <w:p w14:paraId="0895BDF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498</w:t>
      </w:r>
    </w:p>
    <w:p w14:paraId="73A4959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498</w:t>
      </w:r>
    </w:p>
    <w:p w14:paraId="0C0C00A0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MsgA</w:t>
      </w:r>
      <w:r w:rsidRPr="0086784B">
        <w:rPr>
          <w:lang w:val="en-US"/>
        </w:rPr>
        <w:t xml:space="preserve"> configurations</w:t>
      </w:r>
      <w:r>
        <w:tab/>
        <w:t>499</w:t>
      </w:r>
    </w:p>
    <w:p w14:paraId="4380BF4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val="en-US"/>
        </w:rP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Introduction</w:t>
      </w:r>
      <w:r>
        <w:tab/>
        <w:t>499</w:t>
      </w:r>
    </w:p>
    <w:p w14:paraId="3D37201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val="en-US"/>
        </w:rPr>
        <w:t>A.3.20.</w:t>
      </w:r>
      <w:r w:rsidRPr="0086784B">
        <w:rPr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val="en-US"/>
        </w:rPr>
        <w:t>MsgA configurations in FR1</w:t>
      </w:r>
      <w:r>
        <w:tab/>
        <w:t>499</w:t>
      </w:r>
    </w:p>
    <w:p w14:paraId="06D72AF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A.3.20.</w:t>
      </w:r>
      <w:r w:rsidRPr="0086784B">
        <w:rPr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FR1 MsgA configuration 1</w:t>
      </w:r>
      <w:r>
        <w:tab/>
        <w:t>499</w:t>
      </w:r>
    </w:p>
    <w:p w14:paraId="0798DF7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A.3.20.</w:t>
      </w:r>
      <w:r w:rsidRPr="0086784B">
        <w:rPr>
          <w:lang w:val="en-US" w:eastAsia="zh-CN"/>
        </w:rPr>
        <w:t>2</w:t>
      </w:r>
      <w:r w:rsidRPr="0086784B">
        <w:rPr>
          <w:lang w:val="en-US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FR1 MsgA configuration 2</w:t>
      </w:r>
      <w:r>
        <w:tab/>
        <w:t>500</w:t>
      </w:r>
    </w:p>
    <w:p w14:paraId="0EC18A8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val="en-US"/>
        </w:rPr>
        <w:t>A.3.20.</w:t>
      </w:r>
      <w:r w:rsidRPr="0086784B">
        <w:rPr>
          <w:snapToGrid w:val="0"/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val="en-US"/>
        </w:rPr>
        <w:t>MsgA configurations in FR</w:t>
      </w:r>
      <w:r w:rsidRPr="0086784B">
        <w:rPr>
          <w:snapToGrid w:val="0"/>
          <w:lang w:val="en-US" w:eastAsia="zh-CN"/>
        </w:rPr>
        <w:t>2</w:t>
      </w:r>
      <w:r>
        <w:tab/>
        <w:t>502</w:t>
      </w:r>
    </w:p>
    <w:p w14:paraId="31EB727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A.3.20.</w:t>
      </w:r>
      <w:r w:rsidRPr="0086784B">
        <w:rPr>
          <w:lang w:val="en-US"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FR2 MsgA configuration 1</w:t>
      </w:r>
      <w:r>
        <w:tab/>
        <w:t>502</w:t>
      </w:r>
    </w:p>
    <w:p w14:paraId="309440B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A.3.20.</w:t>
      </w:r>
      <w:r w:rsidRPr="0086784B">
        <w:rPr>
          <w:lang w:val="en-US"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FR2 MsgA configuration 2</w:t>
      </w:r>
      <w:r>
        <w:tab/>
        <w:t>503</w:t>
      </w:r>
    </w:p>
    <w:p w14:paraId="42845AE4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MsgA</w:t>
      </w:r>
      <w:r w:rsidRPr="0086784B">
        <w:rPr>
          <w:lang w:val="en-US"/>
        </w:rPr>
        <w:t xml:space="preserve"> configurations under CCA</w:t>
      </w:r>
      <w:r>
        <w:tab/>
        <w:t>505</w:t>
      </w:r>
    </w:p>
    <w:p w14:paraId="6A9FBA9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val="en-US"/>
        </w:rPr>
        <w:t>A.3.20A.1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Introduction</w:t>
      </w:r>
      <w:r>
        <w:tab/>
        <w:t>505</w:t>
      </w:r>
    </w:p>
    <w:p w14:paraId="0CC5091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val="en-US"/>
        </w:rPr>
        <w:t>A.3.20A.</w:t>
      </w:r>
      <w:r w:rsidRPr="0086784B">
        <w:rPr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val="en-US"/>
        </w:rPr>
        <w:t>MsgA configurations in FR1</w:t>
      </w:r>
      <w:r>
        <w:tab/>
        <w:t>505</w:t>
      </w:r>
    </w:p>
    <w:p w14:paraId="7DF9BA7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A.3.20A.</w:t>
      </w:r>
      <w:r w:rsidRPr="0086784B">
        <w:rPr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FR1 MsgA configuration 1</w:t>
      </w:r>
      <w:r>
        <w:rPr>
          <w:lang w:eastAsia="zh-CN"/>
        </w:rPr>
        <w:t xml:space="preserve"> under CCA</w:t>
      </w:r>
      <w:r>
        <w:tab/>
        <w:t>505</w:t>
      </w:r>
    </w:p>
    <w:p w14:paraId="7072AF7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A.3.20A.</w:t>
      </w:r>
      <w:r w:rsidRPr="0086784B">
        <w:rPr>
          <w:lang w:val="en-US" w:eastAsia="zh-CN"/>
        </w:rPr>
        <w:t>2</w:t>
      </w:r>
      <w:r w:rsidRPr="0086784B">
        <w:rPr>
          <w:lang w:val="en-US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FR1 MsgA configuration 2</w:t>
      </w:r>
      <w:r>
        <w:rPr>
          <w:lang w:eastAsia="zh-CN"/>
        </w:rPr>
        <w:t xml:space="preserve"> under CCA</w:t>
      </w:r>
      <w:r>
        <w:tab/>
        <w:t>506</w:t>
      </w:r>
    </w:p>
    <w:p w14:paraId="7AC2FC7D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V2X sidelink communication</w:t>
      </w:r>
      <w:r>
        <w:tab/>
        <w:t>509</w:t>
      </w:r>
    </w:p>
    <w:p w14:paraId="255D3C8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509</w:t>
      </w:r>
    </w:p>
    <w:p w14:paraId="04E7B6E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509</w:t>
      </w:r>
    </w:p>
    <w:p w14:paraId="4861583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516</w:t>
      </w:r>
    </w:p>
    <w:p w14:paraId="5981558C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CSI-IM configurations</w:t>
      </w:r>
      <w:r>
        <w:tab/>
        <w:t>516</w:t>
      </w:r>
    </w:p>
    <w:p w14:paraId="51BBBE7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516</w:t>
      </w:r>
    </w:p>
    <w:p w14:paraId="2A86B69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517</w:t>
      </w:r>
    </w:p>
    <w:p w14:paraId="0D16C2A1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Spatial Relation Configuration</w:t>
      </w:r>
      <w:r>
        <w:tab/>
        <w:t>519</w:t>
      </w:r>
    </w:p>
    <w:p w14:paraId="3D3547D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519</w:t>
      </w:r>
    </w:p>
    <w:p w14:paraId="4011190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Spatial Relation</w:t>
      </w:r>
      <w:r>
        <w:tab/>
        <w:t>519</w:t>
      </w:r>
    </w:p>
    <w:p w14:paraId="6AF933C5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 configuration</w:t>
      </w:r>
      <w:r>
        <w:tab/>
        <w:t>520</w:t>
      </w:r>
    </w:p>
    <w:p w14:paraId="754408CB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Channel bandwidth (CBW) configurations</w:t>
      </w:r>
      <w:r>
        <w:tab/>
        <w:t>522</w:t>
      </w:r>
    </w:p>
    <w:p w14:paraId="4E125A3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DL UE specific CBW</w:t>
      </w:r>
      <w:r>
        <w:tab/>
        <w:t>522</w:t>
      </w:r>
    </w:p>
    <w:p w14:paraId="311CD82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 UE specific CBW</w:t>
      </w:r>
      <w:r>
        <w:tab/>
        <w:t>522</w:t>
      </w:r>
    </w:p>
    <w:p w14:paraId="3A9D7C5B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CCA model</w:t>
      </w:r>
      <w:r>
        <w:tab/>
        <w:t>522</w:t>
      </w:r>
    </w:p>
    <w:p w14:paraId="46B8724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522</w:t>
      </w:r>
    </w:p>
    <w:p w14:paraId="2D04984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CCA model for operation on a carrier frequency with CCA in FR1</w:t>
      </w:r>
      <w:r>
        <w:tab/>
        <w:t>522</w:t>
      </w:r>
    </w:p>
    <w:p w14:paraId="2452EC7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CCA model</w:t>
      </w:r>
      <w:r>
        <w:tab/>
        <w:t>522</w:t>
      </w:r>
    </w:p>
    <w:p w14:paraId="1C46FAD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 CCA model</w:t>
      </w:r>
      <w:r>
        <w:tab/>
        <w:t>524</w:t>
      </w:r>
    </w:p>
    <w:p w14:paraId="6A128B08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at Least One Cell on a Carrier Frequency with CCA</w:t>
      </w:r>
      <w:r>
        <w:tab/>
        <w:t>524</w:t>
      </w:r>
    </w:p>
    <w:p w14:paraId="646CAC3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525</w:t>
      </w:r>
    </w:p>
    <w:p w14:paraId="3816981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NR Standalone Tests with NR SCell under CCA and All Other NR Cells in FR1</w:t>
      </w:r>
      <w:r>
        <w:tab/>
        <w:t>525</w:t>
      </w:r>
    </w:p>
    <w:p w14:paraId="55D4637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Tests with NR PSCell under CCA and Other NR Cells in FR1</w:t>
      </w:r>
      <w:r>
        <w:tab/>
        <w:t>525</w:t>
      </w:r>
    </w:p>
    <w:p w14:paraId="4FF9D62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Standalone Tests with NR PCell under CCA and Other NR Cells in FR1</w:t>
      </w:r>
      <w:r>
        <w:tab/>
        <w:t>525</w:t>
      </w:r>
    </w:p>
    <w:p w14:paraId="3E98856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Standalone Tests with at Least One NR Cell under CCA</w:t>
      </w:r>
      <w:r>
        <w:tab/>
        <w:t>525</w:t>
      </w:r>
    </w:p>
    <w:p w14:paraId="7C42C350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 Burst Transmission Window configuration under CCA</w:t>
      </w:r>
      <w:r>
        <w:tab/>
        <w:t>525</w:t>
      </w:r>
    </w:p>
    <w:p w14:paraId="284BE0C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DBT Window pattern 1: DBT Window period = 20 ms with DBT Window duration = 1 ms</w:t>
      </w:r>
      <w:r>
        <w:tab/>
        <w:t>525</w:t>
      </w:r>
    </w:p>
    <w:p w14:paraId="01FB10EE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Testing principles for UE capable of only NR bands with shared spectrum access</w:t>
      </w:r>
      <w:r>
        <w:tab/>
        <w:t>525</w:t>
      </w:r>
    </w:p>
    <w:p w14:paraId="17C53DC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525</w:t>
      </w:r>
    </w:p>
    <w:p w14:paraId="04DEA69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 for UE capable of EN-DC with only NR bands with shared spectrum access</w:t>
      </w:r>
      <w:r>
        <w:tab/>
        <w:t>526</w:t>
      </w:r>
    </w:p>
    <w:p w14:paraId="6CA92C3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 for UE capable of SA operation with only NR bands with shared spectrum access</w:t>
      </w:r>
      <w:r>
        <w:tab/>
        <w:t>526</w:t>
      </w:r>
    </w:p>
    <w:p w14:paraId="3113345F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configurations for RRM</w:t>
      </w:r>
      <w:r>
        <w:tab/>
        <w:t>527</w:t>
      </w:r>
    </w:p>
    <w:p w14:paraId="48CCDF1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FDD</w:t>
      </w:r>
      <w:r>
        <w:tab/>
        <w:t>527</w:t>
      </w:r>
    </w:p>
    <w:p w14:paraId="7696CF7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TDD</w:t>
      </w:r>
      <w:r>
        <w:tab/>
        <w:t>528</w:t>
      </w:r>
    </w:p>
    <w:p w14:paraId="12A0FF57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 Configurations</w:t>
      </w:r>
      <w:r>
        <w:tab/>
        <w:t>530</w:t>
      </w:r>
    </w:p>
    <w:p w14:paraId="457065A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A.3.31.1.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 Configurations for FR1</w:t>
      </w:r>
      <w:r>
        <w:tab/>
        <w:t>530</w:t>
      </w:r>
    </w:p>
    <w:p w14:paraId="03F78DB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A.3.31.1.1.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 pattern 1 in FR1: SCS=15 KHz</w:t>
      </w:r>
      <w:r>
        <w:tab/>
        <w:t>530</w:t>
      </w:r>
    </w:p>
    <w:p w14:paraId="4B051A4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A.3.31.1.2.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PRS pattern 2 in FR1: SCS=30 KHz</w:t>
      </w:r>
      <w:r>
        <w:tab/>
        <w:t>531</w:t>
      </w:r>
    </w:p>
    <w:p w14:paraId="1DCDB30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A.3.31.2.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PRS Configurations for FR2</w:t>
      </w:r>
      <w:r>
        <w:tab/>
        <w:t>531</w:t>
      </w:r>
    </w:p>
    <w:p w14:paraId="7759742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A.3.31.2.1.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PRS pattern 1 in FR2: SCS=120 KHz</w:t>
      </w:r>
      <w:r>
        <w:tab/>
        <w:t>531</w:t>
      </w:r>
    </w:p>
    <w:p w14:paraId="3DC9AB86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EN-DC tests with all NR cells in FR1</w:t>
      </w:r>
      <w:r>
        <w:tab/>
        <w:t>532</w:t>
      </w:r>
    </w:p>
    <w:p w14:paraId="7CC605B9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532</w:t>
      </w:r>
    </w:p>
    <w:p w14:paraId="53D68670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532</w:t>
      </w:r>
    </w:p>
    <w:p w14:paraId="67F056D2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532</w:t>
      </w:r>
    </w:p>
    <w:p w14:paraId="0A3F91D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532</w:t>
      </w:r>
    </w:p>
    <w:p w14:paraId="43CB30B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532</w:t>
      </w:r>
    </w:p>
    <w:p w14:paraId="6517974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Void</w:t>
      </w:r>
      <w:r>
        <w:tab/>
        <w:t>532</w:t>
      </w:r>
    </w:p>
    <w:p w14:paraId="551308E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Random Access</w:t>
      </w:r>
      <w:r>
        <w:tab/>
        <w:t>532</w:t>
      </w:r>
    </w:p>
    <w:p w14:paraId="56499A2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contention based random access test in FR1 for PSCell in EN-DC</w:t>
      </w:r>
      <w:r>
        <w:tab/>
        <w:t>532</w:t>
      </w:r>
    </w:p>
    <w:p w14:paraId="60AAA26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non-contention based random access test in FR1 for PSCell in EN-DC</w:t>
      </w:r>
      <w:r>
        <w:tab/>
        <w:t>536</w:t>
      </w:r>
    </w:p>
    <w:p w14:paraId="0D252F0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contention based random access test in FR1 for PSCell in EN-DC</w:t>
      </w:r>
      <w:r>
        <w:tab/>
        <w:t>540</w:t>
      </w:r>
    </w:p>
    <w:p w14:paraId="6689B85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non-contention based random access test in FR1 for PSCell in EN-DC</w:t>
      </w:r>
      <w:r>
        <w:tab/>
        <w:t>544</w:t>
      </w:r>
    </w:p>
    <w:p w14:paraId="4C71E68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Void</w:t>
      </w:r>
      <w:r>
        <w:tab/>
        <w:t>548</w:t>
      </w:r>
    </w:p>
    <w:p w14:paraId="48A5ABB9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548</w:t>
      </w:r>
    </w:p>
    <w:p w14:paraId="16B9BA8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548</w:t>
      </w:r>
    </w:p>
    <w:p w14:paraId="6E35196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NR UE Transmit Timing Test for FR1</w:t>
      </w:r>
      <w:r>
        <w:tab/>
        <w:t>548</w:t>
      </w:r>
    </w:p>
    <w:p w14:paraId="061CF1F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548</w:t>
      </w:r>
    </w:p>
    <w:p w14:paraId="1F7A7CE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552</w:t>
      </w:r>
    </w:p>
    <w:p w14:paraId="39164EE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552</w:t>
      </w:r>
    </w:p>
    <w:p w14:paraId="27DEF65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552</w:t>
      </w:r>
    </w:p>
    <w:p w14:paraId="2F9C9D4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FR1 timing advance adjustment accuracy</w:t>
      </w:r>
      <w:r>
        <w:tab/>
        <w:t>552</w:t>
      </w:r>
    </w:p>
    <w:p w14:paraId="264A7F7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552</w:t>
      </w:r>
    </w:p>
    <w:p w14:paraId="1307D2F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552</w:t>
      </w:r>
    </w:p>
    <w:p w14:paraId="2E34269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556</w:t>
      </w:r>
    </w:p>
    <w:p w14:paraId="21B8594D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Signaling characteristics</w:t>
      </w:r>
      <w:r>
        <w:tab/>
        <w:t>556</w:t>
      </w:r>
    </w:p>
    <w:p w14:paraId="3846A38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556</w:t>
      </w:r>
    </w:p>
    <w:p w14:paraId="08FC79F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PSCell configured with SSB-based RLM RS in non-DRX mode</w:t>
      </w:r>
      <w:r>
        <w:tab/>
        <w:t>557</w:t>
      </w:r>
    </w:p>
    <w:p w14:paraId="58DFBF3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557</w:t>
      </w:r>
    </w:p>
    <w:p w14:paraId="1AB85E1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561</w:t>
      </w:r>
    </w:p>
    <w:p w14:paraId="2DFDF3B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PSCell configured with SSB-based RLM RS in non-DRX mode</w:t>
      </w:r>
      <w:r>
        <w:tab/>
        <w:t>561</w:t>
      </w:r>
    </w:p>
    <w:p w14:paraId="027B942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A.4.5.1.2.1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561</w:t>
      </w:r>
    </w:p>
    <w:p w14:paraId="59EEE8B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567</w:t>
      </w:r>
    </w:p>
    <w:p w14:paraId="3D61B04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PSCell configured with SSB-based RLM RS in DRX mode</w:t>
      </w:r>
      <w:r>
        <w:tab/>
        <w:t>567</w:t>
      </w:r>
    </w:p>
    <w:p w14:paraId="67B5A7A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A.4.5.1.3.1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567</w:t>
      </w:r>
    </w:p>
    <w:p w14:paraId="3EEDB38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573</w:t>
      </w:r>
    </w:p>
    <w:p w14:paraId="400CC6D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PSCell configured with SSB-based RLM RS in DRX mode</w:t>
      </w:r>
      <w:r>
        <w:tab/>
        <w:t>573</w:t>
      </w:r>
    </w:p>
    <w:p w14:paraId="4534F18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A.4.5.1.4.1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573</w:t>
      </w:r>
    </w:p>
    <w:p w14:paraId="1B23D16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579</w:t>
      </w:r>
    </w:p>
    <w:p w14:paraId="4825C0E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EN-DC Radio Link Monitoring Out-of-sync Test for FR1 PSCell configured with CSI-RS-based RLM in non-DRX mode</w:t>
      </w:r>
      <w:r>
        <w:tab/>
        <w:t>579</w:t>
      </w:r>
    </w:p>
    <w:p w14:paraId="6B65246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A.4.5.1.5.1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579</w:t>
      </w:r>
    </w:p>
    <w:p w14:paraId="22321A6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585</w:t>
      </w:r>
    </w:p>
    <w:p w14:paraId="772C721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EN-DC Radio Link Monitoring In-sync Test for FR1 PSCell configured with CSI-RS-based RLM in non-DRX mode</w:t>
      </w:r>
      <w:r>
        <w:tab/>
        <w:t>585</w:t>
      </w:r>
    </w:p>
    <w:p w14:paraId="7F21691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A.4.5.1.6.1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585</w:t>
      </w:r>
    </w:p>
    <w:p w14:paraId="3FC9931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591</w:t>
      </w:r>
    </w:p>
    <w:p w14:paraId="331BA27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EN-DC Radio Link Monitoring Out-of-sync Test for FR1 PSCell configured with CSI-RS-based RLM in DRX mode</w:t>
      </w:r>
      <w:r>
        <w:tab/>
        <w:t>591</w:t>
      </w:r>
    </w:p>
    <w:p w14:paraId="46342D9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A.4.5.1.7.1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591</w:t>
      </w:r>
    </w:p>
    <w:p w14:paraId="5AC5871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596</w:t>
      </w:r>
    </w:p>
    <w:p w14:paraId="66DD698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Radio Link Monitoring In-sync Test for FR1 PSCell configured with CSI-RS-based RLM in DRX mode</w:t>
      </w:r>
      <w:r>
        <w:tab/>
        <w:t>597</w:t>
      </w:r>
    </w:p>
    <w:p w14:paraId="5725715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A.4.5.1.8.1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597</w:t>
      </w:r>
    </w:p>
    <w:p w14:paraId="527B3ED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602</w:t>
      </w:r>
    </w:p>
    <w:p w14:paraId="5D26F5E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602</w:t>
      </w:r>
    </w:p>
    <w:p w14:paraId="3AB48E6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  <w:bCs/>
        </w:rPr>
        <w:t>A.4.5.2.</w:t>
      </w:r>
      <w:r w:rsidRPr="0086784B">
        <w:rPr>
          <w:bCs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at transitions between active and non-active during DRX in synchronous EN-DC</w:t>
      </w:r>
      <w:r>
        <w:tab/>
        <w:t>602</w:t>
      </w:r>
    </w:p>
    <w:p w14:paraId="3BC836C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602</w:t>
      </w:r>
    </w:p>
    <w:p w14:paraId="0AEA219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606</w:t>
      </w:r>
    </w:p>
    <w:p w14:paraId="5317B1F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  <w:bCs/>
        </w:rPr>
        <w:t>A.4.5.2.</w:t>
      </w:r>
      <w:r w:rsidRPr="0086784B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at transitions between active and non-active during DRX in asynchronous EN-DC</w:t>
      </w:r>
      <w:r>
        <w:tab/>
        <w:t>606</w:t>
      </w:r>
    </w:p>
    <w:p w14:paraId="4F1414B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606</w:t>
      </w:r>
    </w:p>
    <w:p w14:paraId="506BC09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610</w:t>
      </w:r>
    </w:p>
    <w:p w14:paraId="50C75FD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 w:cs="Arial"/>
          <w:bCs/>
        </w:rPr>
        <w:t>A.4.5.2.</w:t>
      </w:r>
      <w:r w:rsidRPr="0086784B">
        <w:rPr>
          <w:bCs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during measurements on deactivated NR SCC in synchronous EN-DC</w:t>
      </w:r>
      <w:r>
        <w:tab/>
        <w:t>610</w:t>
      </w:r>
    </w:p>
    <w:p w14:paraId="0BB42A1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610</w:t>
      </w:r>
    </w:p>
    <w:p w14:paraId="19BFD20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614</w:t>
      </w:r>
    </w:p>
    <w:p w14:paraId="6EE850C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during measurements on deactivated NR SCC in asynchronous EN-DC</w:t>
      </w:r>
      <w:r>
        <w:tab/>
        <w:t>615</w:t>
      </w:r>
    </w:p>
    <w:p w14:paraId="6170732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615</w:t>
      </w:r>
    </w:p>
    <w:p w14:paraId="31FF9A3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619</w:t>
      </w:r>
    </w:p>
    <w:p w14:paraId="35CCA03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 w:cs="Arial"/>
          <w:bCs/>
        </w:rPr>
        <w:t>A.4.5.2.</w:t>
      </w:r>
      <w:r w:rsidRPr="0086784B">
        <w:rPr>
          <w:bCs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during measurements on deactivated E-UTRAN SCC in synchronous EN-DC</w:t>
      </w:r>
      <w:r>
        <w:tab/>
        <w:t>620</w:t>
      </w:r>
    </w:p>
    <w:p w14:paraId="062AAB6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620</w:t>
      </w:r>
    </w:p>
    <w:p w14:paraId="2DFE775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623</w:t>
      </w:r>
    </w:p>
    <w:p w14:paraId="163443A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 w:cs="Arial"/>
          <w:bCs/>
        </w:rPr>
        <w:t>A.4.5.2.</w:t>
      </w:r>
      <w:r w:rsidRPr="0086784B">
        <w:rPr>
          <w:bCs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during measurements on deactivated E-UTRAN SCC in asynchronous EN-DC</w:t>
      </w:r>
      <w:r>
        <w:tab/>
        <w:t>623</w:t>
      </w:r>
    </w:p>
    <w:p w14:paraId="6E1446B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623</w:t>
      </w:r>
    </w:p>
    <w:p w14:paraId="1AE9CDA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627</w:t>
      </w:r>
    </w:p>
    <w:p w14:paraId="168313D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Void</w:t>
      </w:r>
      <w:r>
        <w:tab/>
        <w:t>627</w:t>
      </w:r>
    </w:p>
    <w:p w14:paraId="3D9C5A2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 w:cs="Arial"/>
          <w:bCs/>
        </w:rPr>
        <w:t>A.4.5.2.8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627</w:t>
      </w:r>
    </w:p>
    <w:p w14:paraId="323C1FA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627</w:t>
      </w:r>
    </w:p>
    <w:p w14:paraId="47962E9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630</w:t>
      </w:r>
    </w:p>
    <w:p w14:paraId="67854AA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 w:cs="Arial"/>
          <w:bCs/>
        </w:rPr>
        <w:t>A.4.5.2.9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interruptions at E-UTRA SRS carrier based switching</w:t>
      </w:r>
      <w:r>
        <w:tab/>
        <w:t>631</w:t>
      </w:r>
    </w:p>
    <w:p w14:paraId="7F8E3B5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631</w:t>
      </w:r>
    </w:p>
    <w:p w14:paraId="0E88564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635</w:t>
      </w:r>
    </w:p>
    <w:p w14:paraId="1F6370A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636</w:t>
      </w:r>
    </w:p>
    <w:p w14:paraId="44E5CF1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A.4.5.3.1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SCell Activation and deactivation of known SCell in FR1 for 160ms SCell measurement cycle</w:t>
      </w:r>
      <w:r>
        <w:tab/>
        <w:t>636</w:t>
      </w:r>
    </w:p>
    <w:p w14:paraId="3F45D0E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636</w:t>
      </w:r>
    </w:p>
    <w:p w14:paraId="746C5FA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641</w:t>
      </w:r>
    </w:p>
    <w:p w14:paraId="7C9E377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known SCell in FR1 for 320 ms SCell measurement cycle</w:t>
      </w:r>
      <w:r>
        <w:tab/>
        <w:t>642</w:t>
      </w:r>
    </w:p>
    <w:p w14:paraId="5CC2100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642</w:t>
      </w:r>
    </w:p>
    <w:p w14:paraId="1BED502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642</w:t>
      </w:r>
    </w:p>
    <w:p w14:paraId="7A29CFA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unknown SCell in FR1</w:t>
      </w:r>
      <w:r>
        <w:tab/>
        <w:t>642</w:t>
      </w:r>
    </w:p>
    <w:p w14:paraId="3110E6F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642</w:t>
      </w:r>
    </w:p>
    <w:p w14:paraId="7079070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643</w:t>
      </w:r>
    </w:p>
    <w:p w14:paraId="6E0EFF4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multiple unknown SCells in FR1 with single activation/deactivation command</w:t>
      </w:r>
      <w:r>
        <w:tab/>
        <w:t>643</w:t>
      </w:r>
    </w:p>
    <w:p w14:paraId="5063B33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643</w:t>
      </w:r>
    </w:p>
    <w:p w14:paraId="1BDFF56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648</w:t>
      </w:r>
    </w:p>
    <w:p w14:paraId="79D6BD9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A.4.5.3.5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Direct SCell activation at SCell addition of known SCell in FR1</w:t>
      </w:r>
      <w:r>
        <w:tab/>
        <w:t>648</w:t>
      </w:r>
    </w:p>
    <w:p w14:paraId="3E33709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648</w:t>
      </w:r>
    </w:p>
    <w:p w14:paraId="56742A8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652</w:t>
      </w:r>
    </w:p>
    <w:p w14:paraId="418F46D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UL carrier RRC reconfiguration Delay</w:t>
      </w:r>
      <w:r>
        <w:tab/>
        <w:t>652</w:t>
      </w:r>
    </w:p>
    <w:p w14:paraId="309CA35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UL carrier RRC reconfiguration Delay</w:t>
      </w:r>
      <w:r>
        <w:tab/>
        <w:t>652</w:t>
      </w:r>
    </w:p>
    <w:p w14:paraId="0433B55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A.4.5.4.1.1 Test Purpose and Environment</w:t>
      </w:r>
      <w:r>
        <w:tab/>
        <w:t>652</w:t>
      </w:r>
    </w:p>
    <w:p w14:paraId="4EBFEDC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A.4.5.4.1.2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660</w:t>
      </w:r>
    </w:p>
    <w:p w14:paraId="3411766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661</w:t>
      </w:r>
    </w:p>
    <w:p w14:paraId="1CF762F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661</w:t>
      </w:r>
    </w:p>
    <w:p w14:paraId="599BB37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A.4.5.5.1.1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661</w:t>
      </w:r>
    </w:p>
    <w:p w14:paraId="4541602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666</w:t>
      </w:r>
    </w:p>
    <w:p w14:paraId="7812BCA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666</w:t>
      </w:r>
    </w:p>
    <w:p w14:paraId="01DBBED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A.4.5.5.2.1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666</w:t>
      </w:r>
    </w:p>
    <w:p w14:paraId="6634064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672</w:t>
      </w:r>
    </w:p>
    <w:p w14:paraId="74E2C8E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non-DRX mode</w:t>
      </w:r>
      <w:r>
        <w:tab/>
        <w:t>672</w:t>
      </w:r>
    </w:p>
    <w:p w14:paraId="3B41822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A.4.5.5.3.1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672</w:t>
      </w:r>
    </w:p>
    <w:p w14:paraId="5B2C171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678</w:t>
      </w:r>
    </w:p>
    <w:p w14:paraId="457FD62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DRX mode</w:t>
      </w:r>
      <w:r>
        <w:tab/>
        <w:t>678</w:t>
      </w:r>
    </w:p>
    <w:p w14:paraId="54468FF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A.4.5.5.4.1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678</w:t>
      </w:r>
    </w:p>
    <w:p w14:paraId="320E111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A.4.5.5.4.2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684</w:t>
      </w:r>
    </w:p>
    <w:p w14:paraId="60B2335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SCell configured with CSI-RS-based BFD and SSB-based LR in non-DRX mode</w:t>
      </w:r>
      <w:r>
        <w:tab/>
        <w:t>684</w:t>
      </w:r>
    </w:p>
    <w:p w14:paraId="2F693D5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A.4.5.5.5.1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684</w:t>
      </w:r>
    </w:p>
    <w:p w14:paraId="73641D0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690</w:t>
      </w:r>
    </w:p>
    <w:p w14:paraId="62BAAC9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SCell configured with CSI-RS-based BFD and SSB-based LR in DRX mode</w:t>
      </w:r>
      <w:r>
        <w:tab/>
        <w:t>690</w:t>
      </w:r>
    </w:p>
    <w:p w14:paraId="2E7C4A9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A.4.5.5.6.1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690</w:t>
      </w:r>
    </w:p>
    <w:p w14:paraId="71474B7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697</w:t>
      </w:r>
    </w:p>
    <w:p w14:paraId="5727EE2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</w:t>
      </w:r>
      <w:r>
        <w:tab/>
        <w:t>698</w:t>
      </w:r>
    </w:p>
    <w:p w14:paraId="31E9004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698</w:t>
      </w:r>
    </w:p>
    <w:p w14:paraId="52BB712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</w:rPr>
        <w:t>A.4.5.6.1.1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  <w:lang w:val="en-US"/>
        </w:rPr>
        <w:t>E-UTRAN – NR PSCell FR1 DL active BWP switch in non-DRX in synchronous EN-DC</w:t>
      </w:r>
      <w:r>
        <w:tab/>
        <w:t>698</w:t>
      </w:r>
    </w:p>
    <w:p w14:paraId="7BF130E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703</w:t>
      </w:r>
    </w:p>
    <w:p w14:paraId="6EEDBCD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709</w:t>
      </w:r>
    </w:p>
    <w:p w14:paraId="3171B96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86784B">
        <w:rPr>
          <w:rFonts w:cs="Arial"/>
          <w:lang w:val="en-US"/>
        </w:rPr>
        <w:t>on multiple CCs</w:t>
      </w:r>
      <w:r>
        <w:tab/>
        <w:t>713</w:t>
      </w:r>
    </w:p>
    <w:p w14:paraId="72E27AA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Simultaneous E-UTRAN – NR PSCell FR1 DL active BWP switch in non-DRX in EN-DC on multiple CCs</w:t>
      </w:r>
      <w:r>
        <w:tab/>
        <w:t>713</w:t>
      </w:r>
    </w:p>
    <w:p w14:paraId="758881DA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A.4.5.6.3.1.1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Test Purpose and Environment</w:t>
      </w:r>
      <w:r>
        <w:tab/>
        <w:t>713</w:t>
      </w:r>
    </w:p>
    <w:p w14:paraId="10EA8E18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A.4.5.6.3.1.2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Test Requirements</w:t>
      </w:r>
      <w:r>
        <w:tab/>
        <w:t>718</w:t>
      </w:r>
    </w:p>
    <w:p w14:paraId="1159F8F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dormancy switch</w:t>
      </w:r>
      <w:r>
        <w:tab/>
        <w:t>719</w:t>
      </w:r>
    </w:p>
    <w:p w14:paraId="43B1428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PSCell SCell dormancy switch of single FR1 SCell outside active time</w:t>
      </w:r>
      <w:r>
        <w:tab/>
        <w:t>719</w:t>
      </w:r>
    </w:p>
    <w:p w14:paraId="0251CEE6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A.4.5.6.4.1.1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Test Purpose and Environment</w:t>
      </w:r>
      <w:r>
        <w:tab/>
        <w:t>719</w:t>
      </w:r>
    </w:p>
    <w:p w14:paraId="177AF438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A.4.5.6.4.1.2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Test Requirements</w:t>
      </w:r>
      <w:r>
        <w:tab/>
        <w:t>724</w:t>
      </w:r>
    </w:p>
    <w:p w14:paraId="62F7D7B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PSCell SCell dormancy switch of two FR1 SCells inside active time</w:t>
      </w:r>
      <w:r>
        <w:tab/>
        <w:t>724</w:t>
      </w:r>
    </w:p>
    <w:p w14:paraId="591A9FDA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A.4.5.6.4.2.1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Test Purpose and Environment</w:t>
      </w:r>
      <w:r>
        <w:tab/>
        <w:t>724</w:t>
      </w:r>
    </w:p>
    <w:p w14:paraId="6D736661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A.4.5.6.4.2.2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Test Requirements</w:t>
      </w:r>
      <w:r>
        <w:tab/>
        <w:t>729</w:t>
      </w:r>
    </w:p>
    <w:p w14:paraId="7F2B7E9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729</w:t>
      </w:r>
    </w:p>
    <w:p w14:paraId="42A346B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PSCell FR1 DL active BWP switch in non-DRX in synchronous EN-DC on multiple CCs</w:t>
      </w:r>
      <w:r>
        <w:tab/>
        <w:t>729</w:t>
      </w:r>
    </w:p>
    <w:p w14:paraId="0CDD6DD8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A.4.5.6.5.1.1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Test Purpose and Environment</w:t>
      </w:r>
      <w:r>
        <w:tab/>
        <w:t>729</w:t>
      </w:r>
    </w:p>
    <w:p w14:paraId="25CBBF41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A.4.5.6.5.1.2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Test Requirements</w:t>
      </w:r>
      <w:r>
        <w:tab/>
        <w:t>734</w:t>
      </w:r>
    </w:p>
    <w:p w14:paraId="1474D48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PSCell addition and release delay</w:t>
      </w:r>
      <w:r>
        <w:tab/>
        <w:t>734</w:t>
      </w:r>
    </w:p>
    <w:p w14:paraId="610A874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734</w:t>
      </w:r>
    </w:p>
    <w:p w14:paraId="6BF3894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734</w:t>
      </w:r>
    </w:p>
    <w:p w14:paraId="78E6394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738</w:t>
      </w:r>
    </w:p>
    <w:p w14:paraId="332FC2D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739</w:t>
      </w:r>
    </w:p>
    <w:p w14:paraId="4A52838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739</w:t>
      </w:r>
    </w:p>
    <w:p w14:paraId="5A8DA31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742</w:t>
      </w:r>
    </w:p>
    <w:p w14:paraId="06B5C42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</w:t>
      </w:r>
      <w:r>
        <w:tab/>
        <w:t>742</w:t>
      </w:r>
    </w:p>
    <w:p w14:paraId="0631F09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 on FR1 NR PSCell with non-DRX in synchronous EN- DC</w:t>
      </w:r>
      <w:r>
        <w:tab/>
        <w:t>742</w:t>
      </w:r>
    </w:p>
    <w:p w14:paraId="44E8B3F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  <w:snapToGrid w:val="0"/>
        </w:rPr>
        <w:t>A.4.5.9.1.1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  <w:snapToGrid w:val="0"/>
        </w:rPr>
        <w:t>Test Purpose and Environment</w:t>
      </w:r>
      <w:r>
        <w:tab/>
        <w:t>742</w:t>
      </w:r>
    </w:p>
    <w:p w14:paraId="2E4BF68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  <w:snapToGrid w:val="0"/>
        </w:rPr>
        <w:t>A.4.5.9.1.2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 xml:space="preserve">Test </w:t>
      </w:r>
      <w:r w:rsidRPr="0086784B">
        <w:rPr>
          <w:rFonts w:eastAsia="MS Mincho"/>
          <w:snapToGrid w:val="0"/>
        </w:rPr>
        <w:t>Requirements</w:t>
      </w:r>
      <w:r>
        <w:tab/>
        <w:t>747</w:t>
      </w:r>
    </w:p>
    <w:p w14:paraId="333D4195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747</w:t>
      </w:r>
    </w:p>
    <w:p w14:paraId="5009AED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747</w:t>
      </w:r>
    </w:p>
    <w:p w14:paraId="1E866E4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EN-DC event triggered reporting tests without gap under non-DRX</w:t>
      </w:r>
      <w:r>
        <w:tab/>
        <w:t>747</w:t>
      </w:r>
    </w:p>
    <w:p w14:paraId="2640E49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747</w:t>
      </w:r>
    </w:p>
    <w:p w14:paraId="228E766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747</w:t>
      </w:r>
    </w:p>
    <w:p w14:paraId="4E614FC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751</w:t>
      </w:r>
    </w:p>
    <w:p w14:paraId="063EFAB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EN-DC event triggered reporting tests without gap under DRX</w:t>
      </w:r>
      <w:r>
        <w:tab/>
        <w:t>751</w:t>
      </w:r>
    </w:p>
    <w:p w14:paraId="3923E08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751</w:t>
      </w:r>
    </w:p>
    <w:p w14:paraId="306A0D9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751</w:t>
      </w:r>
    </w:p>
    <w:p w14:paraId="6F980C3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755</w:t>
      </w:r>
    </w:p>
    <w:p w14:paraId="3719297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EN-DC event triggered reporting tests with per-UE gaps under non-DRX</w:t>
      </w:r>
      <w:r>
        <w:tab/>
        <w:t>755</w:t>
      </w:r>
    </w:p>
    <w:p w14:paraId="5B59915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755</w:t>
      </w:r>
    </w:p>
    <w:p w14:paraId="1629131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755</w:t>
      </w:r>
    </w:p>
    <w:p w14:paraId="40CE2F7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759</w:t>
      </w:r>
    </w:p>
    <w:p w14:paraId="40FF1D4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EN-DC event triggered reporting tests with per-UE gaps under DRX</w:t>
      </w:r>
      <w:r>
        <w:tab/>
        <w:t>759</w:t>
      </w:r>
    </w:p>
    <w:p w14:paraId="1613FA9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759</w:t>
      </w:r>
    </w:p>
    <w:p w14:paraId="1781A17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759</w:t>
      </w:r>
    </w:p>
    <w:p w14:paraId="631B281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763</w:t>
      </w:r>
    </w:p>
    <w:p w14:paraId="23DD00F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EN-DC event triggered reporting tests without gap under non-DRX with SSB index reading</w:t>
      </w:r>
      <w:r>
        <w:tab/>
        <w:t>763</w:t>
      </w:r>
    </w:p>
    <w:p w14:paraId="707B206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763</w:t>
      </w:r>
    </w:p>
    <w:p w14:paraId="3E97085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763</w:t>
      </w:r>
    </w:p>
    <w:p w14:paraId="4328452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765</w:t>
      </w:r>
    </w:p>
    <w:p w14:paraId="7AF0D40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EN-DC event triggered reporting tests with SSB index reading with per-UE gaps</w:t>
      </w:r>
      <w:r>
        <w:tab/>
        <w:t>766</w:t>
      </w:r>
    </w:p>
    <w:p w14:paraId="040431D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766</w:t>
      </w:r>
    </w:p>
    <w:p w14:paraId="2FF80E3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766</w:t>
      </w:r>
    </w:p>
    <w:p w14:paraId="5A4563E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768</w:t>
      </w:r>
    </w:p>
    <w:p w14:paraId="3315DF7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EN-DC event triggered reporting tests under DRX</w:t>
      </w:r>
      <w:r>
        <w:t xml:space="preserve"> </w:t>
      </w:r>
      <w:r w:rsidRPr="0086784B">
        <w:rPr>
          <w:snapToGrid w:val="0"/>
        </w:rPr>
        <w:t>for UE configured with highSpeedMeasFlag-r16</w:t>
      </w:r>
      <w:r>
        <w:tab/>
        <w:t>769</w:t>
      </w:r>
    </w:p>
    <w:p w14:paraId="692BD16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769</w:t>
      </w:r>
    </w:p>
    <w:p w14:paraId="510DDE3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769</w:t>
      </w:r>
    </w:p>
    <w:p w14:paraId="1C13F1B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773</w:t>
      </w:r>
    </w:p>
    <w:p w14:paraId="442C3F9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773</w:t>
      </w:r>
    </w:p>
    <w:p w14:paraId="708F417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773</w:t>
      </w:r>
    </w:p>
    <w:p w14:paraId="42D051D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773</w:t>
      </w:r>
    </w:p>
    <w:p w14:paraId="4CE19C6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777</w:t>
      </w:r>
    </w:p>
    <w:p w14:paraId="063AAED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777</w:t>
      </w:r>
    </w:p>
    <w:p w14:paraId="1452D65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777</w:t>
      </w:r>
    </w:p>
    <w:p w14:paraId="48F46AD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781</w:t>
      </w:r>
    </w:p>
    <w:p w14:paraId="63B49C2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782</w:t>
      </w:r>
    </w:p>
    <w:p w14:paraId="22D6F49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782</w:t>
      </w:r>
    </w:p>
    <w:p w14:paraId="2B71DA5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782</w:t>
      </w:r>
    </w:p>
    <w:p w14:paraId="49D2DA4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782</w:t>
      </w:r>
    </w:p>
    <w:p w14:paraId="390CD45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786</w:t>
      </w:r>
    </w:p>
    <w:p w14:paraId="3C3B2C2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787</w:t>
      </w:r>
    </w:p>
    <w:p w14:paraId="4519BB7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787</w:t>
      </w:r>
    </w:p>
    <w:p w14:paraId="073ABD2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791</w:t>
      </w:r>
    </w:p>
    <w:p w14:paraId="73761AC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fi-FI"/>
        </w:rPr>
        <w:t>A.4.6.2.7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fi-FI"/>
        </w:rPr>
        <w:t>Void</w:t>
      </w:r>
      <w:r>
        <w:tab/>
        <w:t>792</w:t>
      </w:r>
    </w:p>
    <w:p w14:paraId="14ED962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fi-FI"/>
        </w:rPr>
        <w:t>A.4.6.2.8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fi-FI"/>
        </w:rPr>
        <w:t>Void</w:t>
      </w:r>
      <w:r>
        <w:tab/>
        <w:t>792</w:t>
      </w:r>
    </w:p>
    <w:p w14:paraId="79A59AB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fi-FI"/>
        </w:rPr>
        <w:t>A.4.6.3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fi-FI"/>
        </w:rPr>
        <w:t>Void</w:t>
      </w:r>
      <w:r>
        <w:tab/>
        <w:t>792</w:t>
      </w:r>
    </w:p>
    <w:p w14:paraId="612E900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792</w:t>
      </w:r>
    </w:p>
    <w:p w14:paraId="5257C26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 when DRX is not used</w:t>
      </w:r>
      <w:r>
        <w:tab/>
        <w:t>792</w:t>
      </w:r>
    </w:p>
    <w:p w14:paraId="0BC9677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792</w:t>
      </w:r>
    </w:p>
    <w:p w14:paraId="48934B1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792</w:t>
      </w:r>
    </w:p>
    <w:p w14:paraId="55B3E1A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795</w:t>
      </w:r>
    </w:p>
    <w:p w14:paraId="70E3D37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 when DRX is used</w:t>
      </w:r>
      <w:r>
        <w:tab/>
        <w:t>795</w:t>
      </w:r>
    </w:p>
    <w:p w14:paraId="6F35B28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795</w:t>
      </w:r>
    </w:p>
    <w:p w14:paraId="7A1008D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796</w:t>
      </w:r>
    </w:p>
    <w:p w14:paraId="5430FC4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799</w:t>
      </w:r>
    </w:p>
    <w:p w14:paraId="764BCCB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CSI-RS based L1-RSRP measurement when DRX is not used</w:t>
      </w:r>
      <w:r>
        <w:tab/>
        <w:t>799</w:t>
      </w:r>
    </w:p>
    <w:p w14:paraId="54FA8CC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799</w:t>
      </w:r>
    </w:p>
    <w:p w14:paraId="2AF6D28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800</w:t>
      </w:r>
    </w:p>
    <w:p w14:paraId="59F68B8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803</w:t>
      </w:r>
    </w:p>
    <w:p w14:paraId="6252E29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lastRenderedPageBreak/>
        <w:t>A.4.6.4.4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CSI-RS based L1-RSRP measurement when DRX is used</w:t>
      </w:r>
      <w:r>
        <w:tab/>
        <w:t>803</w:t>
      </w:r>
    </w:p>
    <w:p w14:paraId="20CC08C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803</w:t>
      </w:r>
    </w:p>
    <w:p w14:paraId="4E78DA0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804</w:t>
      </w:r>
    </w:p>
    <w:p w14:paraId="0D506F4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806</w:t>
      </w:r>
    </w:p>
    <w:p w14:paraId="61C97D2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 xml:space="preserve">SSB based L1-RSRP measurement when DRX is used for UE configured with </w:t>
      </w:r>
      <w:r w:rsidRPr="0086784B">
        <w:rPr>
          <w:i/>
          <w:iCs/>
          <w:snapToGrid w:val="0"/>
        </w:rPr>
        <w:t>highSpeedMeasFlag-r16</w:t>
      </w:r>
      <w:r>
        <w:tab/>
        <w:t>806</w:t>
      </w:r>
    </w:p>
    <w:p w14:paraId="09D3789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806</w:t>
      </w:r>
    </w:p>
    <w:p w14:paraId="10C62BE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807</w:t>
      </w:r>
    </w:p>
    <w:p w14:paraId="1D8DDCE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810</w:t>
      </w:r>
    </w:p>
    <w:p w14:paraId="665F9FE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810</w:t>
      </w:r>
    </w:p>
    <w:p w14:paraId="7D85ED3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SRS-RSRP measurement with non-DRX</w:t>
      </w:r>
      <w:r>
        <w:tab/>
        <w:t>810</w:t>
      </w:r>
    </w:p>
    <w:p w14:paraId="15E9DC0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810</w:t>
      </w:r>
    </w:p>
    <w:p w14:paraId="47A9CC6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811</w:t>
      </w:r>
    </w:p>
    <w:p w14:paraId="58148F6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814</w:t>
      </w:r>
    </w:p>
    <w:p w14:paraId="27CE041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CLI-RSSI measurement with non-DRX</w:t>
      </w:r>
      <w:r>
        <w:tab/>
        <w:t>814</w:t>
      </w:r>
    </w:p>
    <w:p w14:paraId="257EA2A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814</w:t>
      </w:r>
    </w:p>
    <w:p w14:paraId="06325CB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815</w:t>
      </w:r>
    </w:p>
    <w:p w14:paraId="551B00D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816</w:t>
      </w:r>
    </w:p>
    <w:p w14:paraId="07FB17D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with autonomous gaps</w:t>
      </w:r>
      <w:r>
        <w:tab/>
        <w:t>817</w:t>
      </w:r>
    </w:p>
    <w:p w14:paraId="46CE324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EN-DC</w:t>
      </w:r>
      <w:r w:rsidRPr="0086784B">
        <w:rPr>
          <w:strike/>
          <w:snapToGrid w:val="0"/>
        </w:rPr>
        <w:t xml:space="preserve"> </w:t>
      </w:r>
      <w:r w:rsidRPr="0086784B">
        <w:rPr>
          <w:snapToGrid w:val="0"/>
        </w:rPr>
        <w:t>intra-frequency CGI identification of NR FR1 cell with autonomous gaps in synchronous EN-DC</w:t>
      </w:r>
      <w:r>
        <w:tab/>
        <w:t>817</w:t>
      </w:r>
    </w:p>
    <w:p w14:paraId="6F6B96D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817</w:t>
      </w:r>
    </w:p>
    <w:p w14:paraId="0D86E07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821</w:t>
      </w:r>
    </w:p>
    <w:p w14:paraId="0A5F1DB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821</w:t>
      </w:r>
    </w:p>
    <w:p w14:paraId="7E03A41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with CSI-RS based CMR and no dedicated IMR when DRX is not used</w:t>
      </w:r>
      <w:r>
        <w:tab/>
        <w:t>821</w:t>
      </w:r>
    </w:p>
    <w:p w14:paraId="6CBAB91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821</w:t>
      </w:r>
    </w:p>
    <w:p w14:paraId="525B336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822</w:t>
      </w:r>
    </w:p>
    <w:p w14:paraId="0FD0732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825</w:t>
      </w:r>
    </w:p>
    <w:p w14:paraId="4ADE6C7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L1-SINR measurement with SSB based CMR and dedicated IMR when DRX is used</w:t>
      </w:r>
      <w:r>
        <w:tab/>
        <w:t>825</w:t>
      </w:r>
    </w:p>
    <w:p w14:paraId="51F508F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825</w:t>
      </w:r>
    </w:p>
    <w:p w14:paraId="4066F5B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826</w:t>
      </w:r>
    </w:p>
    <w:p w14:paraId="48ECD6C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829</w:t>
      </w:r>
    </w:p>
    <w:p w14:paraId="40F868B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A.4.6.7.</w:t>
      </w:r>
      <w:r w:rsidRPr="0086784B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 xml:space="preserve">L1-SINR measurement </w:t>
      </w:r>
      <w:r w:rsidRPr="0086784B">
        <w:rPr>
          <w:snapToGrid w:val="0"/>
          <w:lang w:eastAsia="zh-CN"/>
        </w:rPr>
        <w:t xml:space="preserve">with </w:t>
      </w:r>
      <w:r w:rsidRPr="0086784B">
        <w:rPr>
          <w:snapToGrid w:val="0"/>
        </w:rPr>
        <w:t>CSI-RS based CMR and dedicated IMR configured when DRX is used</w:t>
      </w:r>
      <w:r>
        <w:tab/>
        <w:t>829</w:t>
      </w:r>
    </w:p>
    <w:p w14:paraId="14D5CE7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829</w:t>
      </w:r>
    </w:p>
    <w:p w14:paraId="695F1FA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830</w:t>
      </w:r>
    </w:p>
    <w:p w14:paraId="014DEA6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833</w:t>
      </w:r>
    </w:p>
    <w:p w14:paraId="2526A67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A.4.6.8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CSI-RS based intra-frequency Measurement</w:t>
      </w:r>
      <w:r>
        <w:tab/>
        <w:t>833</w:t>
      </w:r>
    </w:p>
    <w:p w14:paraId="56CC374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A.4.6.8.1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EN-DC event triggered reporting tests without gap under DRX</w:t>
      </w:r>
      <w:r>
        <w:tab/>
        <w:t>833</w:t>
      </w:r>
    </w:p>
    <w:p w14:paraId="7370CE2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A.4.6.8.1.1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purpose and Environment</w:t>
      </w:r>
      <w:r>
        <w:tab/>
        <w:t>833</w:t>
      </w:r>
    </w:p>
    <w:p w14:paraId="49A0C6C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A.4.6.8.1.</w:t>
      </w:r>
      <w:r w:rsidRPr="0086784B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Requirements</w:t>
      </w:r>
      <w:r>
        <w:tab/>
        <w:t>836</w:t>
      </w:r>
    </w:p>
    <w:p w14:paraId="37F633E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A.4.6.9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CSI-RS based inter-frequency Measurement</w:t>
      </w:r>
      <w:r>
        <w:tab/>
        <w:t>837</w:t>
      </w:r>
    </w:p>
    <w:p w14:paraId="7B330C6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837</w:t>
      </w:r>
    </w:p>
    <w:p w14:paraId="707078B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A.4.6.9.1.1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Purpose and Environment</w:t>
      </w:r>
      <w:r>
        <w:tab/>
        <w:t>837</w:t>
      </w:r>
    </w:p>
    <w:p w14:paraId="25D379C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A.4.6.9.1.2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Requirements</w:t>
      </w:r>
      <w:r>
        <w:tab/>
        <w:t>840</w:t>
      </w:r>
    </w:p>
    <w:p w14:paraId="3CF32F17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 requirements</w:t>
      </w:r>
      <w:r>
        <w:tab/>
        <w:t>841</w:t>
      </w:r>
    </w:p>
    <w:p w14:paraId="58626BD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841</w:t>
      </w:r>
    </w:p>
    <w:p w14:paraId="52D09CF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841</w:t>
      </w:r>
    </w:p>
    <w:p w14:paraId="28231CA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841</w:t>
      </w:r>
    </w:p>
    <w:p w14:paraId="660F19D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841</w:t>
      </w:r>
    </w:p>
    <w:p w14:paraId="6C5F51E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845</w:t>
      </w:r>
    </w:p>
    <w:p w14:paraId="1FD4F97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EN-DC inter-frequency measurement accuracy with FR1 serving cell and FR1 target cell</w:t>
      </w:r>
      <w:r>
        <w:tab/>
        <w:t>845</w:t>
      </w:r>
    </w:p>
    <w:p w14:paraId="4873CE4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845</w:t>
      </w:r>
    </w:p>
    <w:p w14:paraId="1DBE726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846</w:t>
      </w:r>
    </w:p>
    <w:p w14:paraId="2E36F09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850</w:t>
      </w:r>
    </w:p>
    <w:p w14:paraId="0CB8CCA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Void</w:t>
      </w:r>
      <w:r>
        <w:tab/>
        <w:t>850</w:t>
      </w:r>
    </w:p>
    <w:p w14:paraId="288F65C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SS-RSRQ</w:t>
      </w:r>
      <w:r>
        <w:tab/>
        <w:t>850</w:t>
      </w:r>
    </w:p>
    <w:p w14:paraId="203F5D1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  <w:bCs/>
          <w:snapToGrid w:val="0"/>
        </w:rP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850</w:t>
      </w:r>
    </w:p>
    <w:p w14:paraId="39E38CE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  <w:snapToGrid w:val="0"/>
        </w:rPr>
        <w:t>A.4.7.2.1.1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  <w:snapToGrid w:val="0"/>
        </w:rPr>
        <w:t>Test Purpose and Environment</w:t>
      </w:r>
      <w:r>
        <w:tab/>
        <w:t>850</w:t>
      </w:r>
    </w:p>
    <w:p w14:paraId="69A2622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  <w:snapToGrid w:val="0"/>
        </w:rPr>
        <w:t>A.4.7.2.1.2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  <w:snapToGrid w:val="0"/>
        </w:rPr>
        <w:t>Test Parameters</w:t>
      </w:r>
      <w:r>
        <w:tab/>
        <w:t>851</w:t>
      </w:r>
    </w:p>
    <w:p w14:paraId="159D186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  <w:snapToGrid w:val="0"/>
        </w:rPr>
        <w:t>A.4.7.2.1.3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  <w:snapToGrid w:val="0"/>
        </w:rPr>
        <w:t>Test Requirements</w:t>
      </w:r>
      <w:r>
        <w:tab/>
        <w:t>856</w:t>
      </w:r>
    </w:p>
    <w:p w14:paraId="46BE599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856</w:t>
      </w:r>
    </w:p>
    <w:p w14:paraId="0F801A2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lastRenderedPageBreak/>
        <w:t>A.4.7.2.</w:t>
      </w:r>
      <w:r w:rsidRPr="0086784B">
        <w:rPr>
          <w:snapToGrid w:val="0"/>
          <w:lang w:eastAsia="zh-CN"/>
        </w:rPr>
        <w:t>2</w:t>
      </w:r>
      <w:r w:rsidRPr="0086784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856</w:t>
      </w:r>
    </w:p>
    <w:p w14:paraId="4078F0C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856</w:t>
      </w:r>
    </w:p>
    <w:p w14:paraId="7ABA30F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861</w:t>
      </w:r>
    </w:p>
    <w:p w14:paraId="53F4C3A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SS-SINR</w:t>
      </w:r>
      <w:r>
        <w:tab/>
        <w:t>861</w:t>
      </w:r>
    </w:p>
    <w:p w14:paraId="7001B9F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EN-DC Intra-frequency measurement accuracy with FR1 serving cell and FR1 target cell</w:t>
      </w:r>
      <w:r>
        <w:tab/>
        <w:t>861</w:t>
      </w:r>
    </w:p>
    <w:p w14:paraId="0D477D8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861</w:t>
      </w:r>
    </w:p>
    <w:p w14:paraId="0AA7DE1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861</w:t>
      </w:r>
    </w:p>
    <w:p w14:paraId="64FFF2B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865</w:t>
      </w:r>
    </w:p>
    <w:p w14:paraId="4A0F58E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865</w:t>
      </w:r>
    </w:p>
    <w:p w14:paraId="49D3855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A.4.7.3.</w:t>
      </w:r>
      <w:r w:rsidRPr="0086784B">
        <w:rPr>
          <w:snapToGrid w:val="0"/>
          <w:lang w:eastAsia="zh-CN"/>
        </w:rPr>
        <w:t>2</w:t>
      </w:r>
      <w:r w:rsidRPr="0086784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865</w:t>
      </w:r>
    </w:p>
    <w:p w14:paraId="52B037F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865</w:t>
      </w:r>
    </w:p>
    <w:p w14:paraId="4D610B1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870</w:t>
      </w:r>
    </w:p>
    <w:p w14:paraId="1EF3B9A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870</w:t>
      </w:r>
    </w:p>
    <w:p w14:paraId="0725903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</w:t>
      </w:r>
      <w:r>
        <w:tab/>
        <w:t>870</w:t>
      </w:r>
    </w:p>
    <w:p w14:paraId="471A33F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870</w:t>
      </w:r>
    </w:p>
    <w:p w14:paraId="53488E7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871</w:t>
      </w:r>
    </w:p>
    <w:p w14:paraId="218DDE6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874</w:t>
      </w:r>
    </w:p>
    <w:p w14:paraId="5A9A866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CSI-RS based L1-RSRP measurement on resource set with repetition off</w:t>
      </w:r>
      <w:r>
        <w:tab/>
        <w:t>874</w:t>
      </w:r>
    </w:p>
    <w:p w14:paraId="752263C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874</w:t>
      </w:r>
    </w:p>
    <w:p w14:paraId="435B6F2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875</w:t>
      </w:r>
    </w:p>
    <w:p w14:paraId="25C4610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878</w:t>
      </w:r>
    </w:p>
    <w:p w14:paraId="79CAD09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v4.2.0"/>
        </w:rPr>
        <w:t>A.4.7.5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v4.2.0"/>
        </w:rPr>
        <w:t>SFTD accuracy</w:t>
      </w:r>
      <w:r>
        <w:tab/>
        <w:t>878</w:t>
      </w:r>
    </w:p>
    <w:p w14:paraId="74B0E72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accuracy</w:t>
      </w:r>
      <w:r>
        <w:tab/>
        <w:t>878</w:t>
      </w:r>
    </w:p>
    <w:p w14:paraId="41A19DB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878</w:t>
      </w:r>
    </w:p>
    <w:p w14:paraId="702C2C6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878</w:t>
      </w:r>
    </w:p>
    <w:p w14:paraId="69B04AB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883</w:t>
      </w:r>
    </w:p>
    <w:p w14:paraId="2B2F9D3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883</w:t>
      </w:r>
    </w:p>
    <w:p w14:paraId="5CAED9B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883</w:t>
      </w:r>
    </w:p>
    <w:p w14:paraId="3AE304B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883</w:t>
      </w:r>
    </w:p>
    <w:p w14:paraId="3237D18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EN-DC SRS-RSRP measurement accuracy with FR1 serving cell</w:t>
      </w:r>
      <w:r>
        <w:tab/>
        <w:t>883</w:t>
      </w:r>
    </w:p>
    <w:p w14:paraId="226D9F4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883</w:t>
      </w:r>
    </w:p>
    <w:p w14:paraId="628436F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884</w:t>
      </w:r>
    </w:p>
    <w:p w14:paraId="053D893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889</w:t>
      </w:r>
    </w:p>
    <w:p w14:paraId="24C58A2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EN-DC CLI-RSSI measurement accuracy with FR1 serving cell</w:t>
      </w:r>
      <w:r>
        <w:tab/>
        <w:t>889</w:t>
      </w:r>
    </w:p>
    <w:p w14:paraId="4952A49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889</w:t>
      </w:r>
    </w:p>
    <w:p w14:paraId="0281BA5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890</w:t>
      </w:r>
    </w:p>
    <w:p w14:paraId="45D70C0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893</w:t>
      </w:r>
    </w:p>
    <w:p w14:paraId="65F6242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893</w:t>
      </w:r>
    </w:p>
    <w:p w14:paraId="2ED56C9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L1-SINR measurement with CSI-RS based CMR and no dedicated IMR configured and CSI-RS resource set with repetition off</w:t>
      </w:r>
      <w:r>
        <w:tab/>
        <w:t>893</w:t>
      </w:r>
    </w:p>
    <w:p w14:paraId="4CB4C6A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893</w:t>
      </w:r>
    </w:p>
    <w:p w14:paraId="4E3706E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894</w:t>
      </w:r>
    </w:p>
    <w:p w14:paraId="300FE7B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898</w:t>
      </w:r>
    </w:p>
    <w:p w14:paraId="6D3A1D1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L1-SINR measurement with SSB based CMR and dedicated IMR</w:t>
      </w:r>
      <w:r>
        <w:tab/>
        <w:t>898</w:t>
      </w:r>
    </w:p>
    <w:p w14:paraId="697BF17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898</w:t>
      </w:r>
    </w:p>
    <w:p w14:paraId="52EB863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899</w:t>
      </w:r>
    </w:p>
    <w:p w14:paraId="308A102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903</w:t>
      </w:r>
    </w:p>
    <w:p w14:paraId="3B9B80C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L1-SINR measurement with CSI-RS based CMR and dedicated IMR</w:t>
      </w:r>
      <w:r>
        <w:tab/>
        <w:t>903</w:t>
      </w:r>
    </w:p>
    <w:p w14:paraId="57A7A0B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903</w:t>
      </w:r>
    </w:p>
    <w:p w14:paraId="54CC76B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904</w:t>
      </w:r>
    </w:p>
    <w:p w14:paraId="42F2870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907</w:t>
      </w:r>
    </w:p>
    <w:p w14:paraId="6D339EE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CSI-RSRP</w:t>
      </w:r>
      <w:r>
        <w:tab/>
        <w:t>907</w:t>
      </w:r>
    </w:p>
    <w:p w14:paraId="706462C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 w:rsidRPr="0086784B">
        <w:rPr>
          <w:rFonts w:eastAsia="SimSu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lang w:eastAsia="zh-CN"/>
        </w:rPr>
        <w:t>EN-DC Intra-frequency measurement accuracy with FR1 serving cell and FR1 target cell</w:t>
      </w:r>
      <w:r>
        <w:tab/>
        <w:t>907</w:t>
      </w:r>
    </w:p>
    <w:p w14:paraId="562D67B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 w:rsidRPr="0086784B">
        <w:rPr>
          <w:rFonts w:eastAsia="SimSun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Purpose and Environment</w:t>
      </w:r>
      <w:r>
        <w:tab/>
        <w:t>907</w:t>
      </w:r>
    </w:p>
    <w:p w14:paraId="26F1D7F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 w:rsidRPr="0086784B">
        <w:rPr>
          <w:rFonts w:eastAsia="SimSun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parameters</w:t>
      </w:r>
      <w:r>
        <w:tab/>
        <w:t>908</w:t>
      </w:r>
    </w:p>
    <w:p w14:paraId="26F5EBF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 w:rsidRPr="0086784B">
        <w:rPr>
          <w:rFonts w:eastAsia="SimSun"/>
        </w:rP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Requirements</w:t>
      </w:r>
      <w:r>
        <w:tab/>
        <w:t>911</w:t>
      </w:r>
    </w:p>
    <w:p w14:paraId="4369BA5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A.4.7.8</w:t>
      </w:r>
      <w:r w:rsidRPr="0086784B">
        <w:rPr>
          <w:rFonts w:eastAsia="SimSun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EN-DC inter-frequency measurement accuracy with FR1 serving cell and FR1 target cell</w:t>
      </w:r>
      <w:r>
        <w:tab/>
        <w:t>911</w:t>
      </w:r>
    </w:p>
    <w:p w14:paraId="4A1E9F7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 w:rsidRPr="0086784B">
        <w:rPr>
          <w:rFonts w:eastAsia="SimSu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Purpose and Environment</w:t>
      </w:r>
      <w:r>
        <w:tab/>
        <w:t>911</w:t>
      </w:r>
    </w:p>
    <w:p w14:paraId="13D8FF8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 w:rsidRPr="0086784B">
        <w:rPr>
          <w:rFonts w:eastAsia="SimSun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parameters</w:t>
      </w:r>
      <w:r>
        <w:tab/>
        <w:t>912</w:t>
      </w:r>
    </w:p>
    <w:p w14:paraId="06CFFA0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A.4.7.8</w:t>
      </w:r>
      <w:r w:rsidRPr="0086784B">
        <w:rPr>
          <w:rFonts w:eastAsia="SimSun"/>
        </w:rP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Requirements</w:t>
      </w:r>
      <w:r>
        <w:tab/>
        <w:t>915</w:t>
      </w:r>
    </w:p>
    <w:p w14:paraId="73B8589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A.4.7.9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CSI-RSRQ</w:t>
      </w:r>
      <w:r>
        <w:tab/>
        <w:t>916</w:t>
      </w:r>
    </w:p>
    <w:p w14:paraId="022B04C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A.4.7.9.1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EN-DC Intra-frequency measurement accuracy with FR1 serving cell and FR1 target cell</w:t>
      </w:r>
      <w:r>
        <w:tab/>
        <w:t>916</w:t>
      </w:r>
    </w:p>
    <w:p w14:paraId="4763060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lastRenderedPageBreak/>
        <w:t>A.4.7.9.1.1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Test Purpose and Environment</w:t>
      </w:r>
      <w:r>
        <w:tab/>
        <w:t>916</w:t>
      </w:r>
    </w:p>
    <w:p w14:paraId="3CEC370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A.4.7.9.1.2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Test Parameters</w:t>
      </w:r>
      <w:r>
        <w:tab/>
        <w:t>916</w:t>
      </w:r>
    </w:p>
    <w:p w14:paraId="4D08069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A.4.7.9.1.3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Test Requirements</w:t>
      </w:r>
      <w:r>
        <w:tab/>
        <w:t>921</w:t>
      </w:r>
    </w:p>
    <w:p w14:paraId="47F2DE0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A.4.7.9</w:t>
      </w:r>
      <w:r w:rsidRPr="0086784B">
        <w:rPr>
          <w:rFonts w:eastAsia="SimSun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lang w:eastAsia="zh-CN"/>
        </w:rPr>
        <w:t>EN-DC Inter-frequency measurement accuracy with FR1 serving cell and FR1 target cell</w:t>
      </w:r>
      <w:r>
        <w:tab/>
        <w:t>921</w:t>
      </w:r>
    </w:p>
    <w:p w14:paraId="4B3B707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A.4.7.9.</w:t>
      </w:r>
      <w:r w:rsidRPr="0086784B">
        <w:rPr>
          <w:rFonts w:eastAsia="SimSun"/>
          <w:snapToGrid w:val="0"/>
          <w:lang w:eastAsia="zh-CN"/>
        </w:rPr>
        <w:t>2</w:t>
      </w:r>
      <w:r w:rsidRPr="0086784B">
        <w:rPr>
          <w:rFonts w:eastAsia="SimSun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Test Purpose and Environment</w:t>
      </w:r>
      <w:r>
        <w:tab/>
        <w:t>921</w:t>
      </w:r>
    </w:p>
    <w:p w14:paraId="4256E74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A.4.7.9.</w:t>
      </w:r>
      <w:r w:rsidRPr="0086784B">
        <w:rPr>
          <w:rFonts w:eastAsia="SimSun"/>
          <w:lang w:eastAsia="zh-CN"/>
        </w:rPr>
        <w:t>2</w:t>
      </w:r>
      <w:r w:rsidRPr="0086784B">
        <w:rPr>
          <w:rFonts w:eastAsia="SimSu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Parameters</w:t>
      </w:r>
      <w:r>
        <w:tab/>
        <w:t>921</w:t>
      </w:r>
    </w:p>
    <w:p w14:paraId="1AF3DC1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A.4.7.2.</w:t>
      </w:r>
      <w:r w:rsidRPr="0086784B">
        <w:rPr>
          <w:rFonts w:eastAsia="SimSun"/>
          <w:lang w:eastAsia="zh-CN"/>
        </w:rPr>
        <w:t>2</w:t>
      </w:r>
      <w:r w:rsidRPr="0086784B">
        <w:rPr>
          <w:rFonts w:eastAsia="SimSu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Requirements</w:t>
      </w:r>
      <w:r>
        <w:tab/>
        <w:t>926</w:t>
      </w:r>
    </w:p>
    <w:p w14:paraId="184F793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A.4.7.10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CSI-SINR</w:t>
      </w:r>
      <w:r>
        <w:tab/>
        <w:t>926</w:t>
      </w:r>
    </w:p>
    <w:p w14:paraId="3BEAB79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A.4.7.10.1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EN-DC Intra-frequency measurement accuracy with FR1 serving cell and FR1 target cell</w:t>
      </w:r>
      <w:r>
        <w:tab/>
        <w:t>926</w:t>
      </w:r>
    </w:p>
    <w:p w14:paraId="36919F3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A.4.7.10.1.1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Test Purpose and Environment</w:t>
      </w:r>
      <w:r>
        <w:tab/>
        <w:t>926</w:t>
      </w:r>
    </w:p>
    <w:p w14:paraId="0B96549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A.4.7.10.1.2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Test Parameters</w:t>
      </w:r>
      <w:r>
        <w:tab/>
        <w:t>927</w:t>
      </w:r>
    </w:p>
    <w:p w14:paraId="213789C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A.4.7.10.1.3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Test Requirements</w:t>
      </w:r>
      <w:r>
        <w:tab/>
        <w:t>930</w:t>
      </w:r>
    </w:p>
    <w:p w14:paraId="6AAE8E1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A.4.7.10</w:t>
      </w:r>
      <w:r w:rsidRPr="0086784B">
        <w:rPr>
          <w:rFonts w:eastAsia="SimSun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lang w:eastAsia="zh-CN"/>
        </w:rPr>
        <w:t>EN-DC Inter-frequency measurement accuracy with FR1 serving cell and FR1 target cell</w:t>
      </w:r>
      <w:r>
        <w:tab/>
        <w:t>930</w:t>
      </w:r>
    </w:p>
    <w:p w14:paraId="458DAB3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A.4.7.10.</w:t>
      </w:r>
      <w:r w:rsidRPr="0086784B">
        <w:rPr>
          <w:rFonts w:eastAsia="SimSun"/>
          <w:snapToGrid w:val="0"/>
          <w:lang w:eastAsia="zh-CN"/>
        </w:rPr>
        <w:t>2</w:t>
      </w:r>
      <w:r w:rsidRPr="0086784B">
        <w:rPr>
          <w:rFonts w:eastAsia="SimSun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Test Purpose and Environment</w:t>
      </w:r>
      <w:r>
        <w:tab/>
        <w:t>930</w:t>
      </w:r>
    </w:p>
    <w:p w14:paraId="66ED88C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A.4.7.10.</w:t>
      </w:r>
      <w:r w:rsidRPr="0086784B">
        <w:rPr>
          <w:rFonts w:eastAsia="SimSun"/>
          <w:lang w:eastAsia="zh-CN"/>
        </w:rPr>
        <w:t>2</w:t>
      </w:r>
      <w:r w:rsidRPr="0086784B">
        <w:rPr>
          <w:rFonts w:eastAsia="SimSu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Parameters</w:t>
      </w:r>
      <w:r>
        <w:tab/>
        <w:t>930</w:t>
      </w:r>
    </w:p>
    <w:p w14:paraId="41A4746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A.4.7.10.</w:t>
      </w:r>
      <w:r w:rsidRPr="0086784B">
        <w:rPr>
          <w:rFonts w:eastAsia="SimSun"/>
          <w:lang w:eastAsia="zh-CN"/>
        </w:rPr>
        <w:t>2</w:t>
      </w:r>
      <w:r w:rsidRPr="0086784B">
        <w:rPr>
          <w:rFonts w:eastAsia="SimSu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Requirements</w:t>
      </w:r>
      <w:r>
        <w:tab/>
        <w:t>933</w:t>
      </w:r>
    </w:p>
    <w:p w14:paraId="5D11C1BF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934</w:t>
      </w:r>
    </w:p>
    <w:p w14:paraId="0D4296AE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NE-DC test with all NR cells in FR1</w:t>
      </w:r>
      <w:r>
        <w:tab/>
        <w:t>934</w:t>
      </w:r>
    </w:p>
    <w:p w14:paraId="4E9B3FF7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Signaling characteristics</w:t>
      </w:r>
      <w:r>
        <w:tab/>
        <w:t>934</w:t>
      </w:r>
    </w:p>
    <w:p w14:paraId="34F1CDC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PSCell addition</w:t>
      </w:r>
      <w:r>
        <w:tab/>
        <w:t>934</w:t>
      </w:r>
    </w:p>
    <w:p w14:paraId="3B6F5BF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A.4A.1.1.1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934</w:t>
      </w:r>
    </w:p>
    <w:p w14:paraId="3A27564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A.4A.1.1.2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938</w:t>
      </w:r>
    </w:p>
    <w:p w14:paraId="1225322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86784B">
        <w:rPr>
          <w:rFonts w:eastAsiaTheme="minorEastAsia"/>
          <w:lang w:eastAsia="zh-CN"/>
        </w:rPr>
        <w:t>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  <w:lang w:eastAsia="zh-CN"/>
        </w:rPr>
        <w:t>Active BWP switch</w:t>
      </w:r>
      <w:r>
        <w:tab/>
        <w:t>939</w:t>
      </w:r>
    </w:p>
    <w:p w14:paraId="380154D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E-UTRAN</w:t>
      </w:r>
      <w:r w:rsidRPr="0086784B">
        <w:rPr>
          <w:rFonts w:eastAsiaTheme="minorEastAsia"/>
          <w:lang w:val="en-US" w:eastAsia="zh-CN"/>
        </w:rPr>
        <w:t xml:space="preserve"> PSCell</w:t>
      </w:r>
      <w:r w:rsidRPr="0086784B">
        <w:rPr>
          <w:lang w:val="en-US"/>
        </w:rPr>
        <w:t xml:space="preserve"> – NR </w:t>
      </w:r>
      <w:r w:rsidRPr="0086784B">
        <w:rPr>
          <w:rFonts w:eastAsiaTheme="minorEastAsia"/>
          <w:lang w:val="en-US" w:eastAsia="zh-CN"/>
        </w:rPr>
        <w:t>P</w:t>
      </w:r>
      <w:r w:rsidRPr="0086784B">
        <w:rPr>
          <w:lang w:val="en-US"/>
        </w:rPr>
        <w:t xml:space="preserve">Cell </w:t>
      </w:r>
      <w:r w:rsidRPr="0086784B">
        <w:rPr>
          <w:rFonts w:eastAsiaTheme="minorEastAsia"/>
          <w:lang w:val="en-US" w:eastAsia="zh-CN"/>
        </w:rPr>
        <w:t xml:space="preserve">FR1 </w:t>
      </w:r>
      <w:r w:rsidRPr="0086784B">
        <w:rPr>
          <w:rFonts w:eastAsiaTheme="minorEastAsia"/>
          <w:lang w:eastAsia="zh-CN"/>
        </w:rPr>
        <w:t>DCI-based and Timer-based</w:t>
      </w:r>
      <w:r>
        <w:t xml:space="preserve"> </w:t>
      </w:r>
      <w:r w:rsidRPr="0086784B">
        <w:rPr>
          <w:lang w:val="en-US"/>
        </w:rPr>
        <w:t xml:space="preserve">DL active BWP switch in non-DRX in synchronous </w:t>
      </w:r>
      <w:r w:rsidRPr="0086784B">
        <w:rPr>
          <w:rFonts w:eastAsiaTheme="minorEastAsia"/>
          <w:lang w:val="en-US" w:eastAsia="zh-CN"/>
        </w:rPr>
        <w:t>NE-DC</w:t>
      </w:r>
      <w:r>
        <w:tab/>
        <w:t>939</w:t>
      </w:r>
    </w:p>
    <w:p w14:paraId="262073B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A.4A.1.2.1.1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Test Purpose and Environment</w:t>
      </w:r>
      <w:r>
        <w:tab/>
        <w:t>939</w:t>
      </w:r>
    </w:p>
    <w:p w14:paraId="460391B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A.4A.1.2.</w:t>
      </w:r>
      <w:r w:rsidRPr="0086784B">
        <w:rPr>
          <w:rFonts w:eastAsiaTheme="minorEastAsia"/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Test Requirements</w:t>
      </w:r>
      <w:r>
        <w:tab/>
        <w:t>943</w:t>
      </w:r>
    </w:p>
    <w:p w14:paraId="11F8E9DA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</w:t>
      </w:r>
      <w:r>
        <w:tab/>
        <w:t>944</w:t>
      </w:r>
    </w:p>
    <w:p w14:paraId="15300CA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accuracy</w:t>
      </w:r>
      <w:r>
        <w:tab/>
        <w:t>944</w:t>
      </w:r>
    </w:p>
    <w:p w14:paraId="6F629FA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accuracy</w:t>
      </w:r>
      <w:r>
        <w:tab/>
        <w:t>944</w:t>
      </w:r>
    </w:p>
    <w:p w14:paraId="35930DC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A.4A.2.1.1.1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</w:t>
      </w:r>
      <w:r>
        <w:tab/>
        <w:t>944</w:t>
      </w:r>
    </w:p>
    <w:p w14:paraId="6585465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A.4A.2.1.1.2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Environment</w:t>
      </w:r>
      <w:r>
        <w:tab/>
        <w:t>944</w:t>
      </w:r>
    </w:p>
    <w:p w14:paraId="44E9564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A.4A.2.1.1.3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947</w:t>
      </w:r>
    </w:p>
    <w:p w14:paraId="469F71E7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lang w:eastAsia="zh-CN"/>
        </w:rP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rPr>
          <w:lang w:eastAsia="zh-CN"/>
        </w:rPr>
        <w:t>EN-DC tests with one or more NR cells in FR2</w:t>
      </w:r>
      <w:r>
        <w:tab/>
        <w:t>948</w:t>
      </w:r>
    </w:p>
    <w:p w14:paraId="6DE186C7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948</w:t>
      </w:r>
    </w:p>
    <w:p w14:paraId="7FFC74A7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948</w:t>
      </w:r>
    </w:p>
    <w:p w14:paraId="13142E52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948</w:t>
      </w:r>
    </w:p>
    <w:p w14:paraId="0841B8D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948</w:t>
      </w:r>
    </w:p>
    <w:p w14:paraId="5C5BBFC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948</w:t>
      </w:r>
    </w:p>
    <w:p w14:paraId="46DA1D2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Void</w:t>
      </w:r>
      <w:r>
        <w:tab/>
        <w:t>948</w:t>
      </w:r>
    </w:p>
    <w:p w14:paraId="389E0AE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Random Access</w:t>
      </w:r>
      <w:r>
        <w:tab/>
        <w:t>948</w:t>
      </w:r>
    </w:p>
    <w:p w14:paraId="2216468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948</w:t>
      </w:r>
    </w:p>
    <w:p w14:paraId="4B9C320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951</w:t>
      </w:r>
    </w:p>
    <w:p w14:paraId="4238555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957</w:t>
      </w:r>
    </w:p>
    <w:p w14:paraId="062DDA4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960</w:t>
      </w:r>
    </w:p>
    <w:p w14:paraId="281C4F3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Void</w:t>
      </w:r>
      <w:r>
        <w:tab/>
        <w:t>964</w:t>
      </w:r>
    </w:p>
    <w:p w14:paraId="6118580F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964</w:t>
      </w:r>
    </w:p>
    <w:p w14:paraId="7DF7182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964</w:t>
      </w:r>
    </w:p>
    <w:p w14:paraId="0B6789A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UE Transmit Timing Test for FR2</w:t>
      </w:r>
      <w:r>
        <w:tab/>
        <w:t>964</w:t>
      </w:r>
    </w:p>
    <w:p w14:paraId="1E18D01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964</w:t>
      </w:r>
    </w:p>
    <w:p w14:paraId="38F2F47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967</w:t>
      </w:r>
    </w:p>
    <w:p w14:paraId="5B986BD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968</w:t>
      </w:r>
    </w:p>
    <w:p w14:paraId="016DFA5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968</w:t>
      </w:r>
    </w:p>
    <w:p w14:paraId="7328956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A.5.4.3.1 EN-DC FR2 timing advance adjustment accuracy</w:t>
      </w:r>
      <w:r>
        <w:tab/>
        <w:t>968</w:t>
      </w:r>
    </w:p>
    <w:p w14:paraId="76F9193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A.5.4.3.1.1 Test Purpose and Environment</w:t>
      </w:r>
      <w:r>
        <w:tab/>
        <w:t>968</w:t>
      </w:r>
    </w:p>
    <w:p w14:paraId="4D49353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A.5.4.3.1.2 Test Parameters</w:t>
      </w:r>
      <w:r>
        <w:tab/>
        <w:t>968</w:t>
      </w:r>
    </w:p>
    <w:p w14:paraId="0C8B378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972</w:t>
      </w:r>
    </w:p>
    <w:p w14:paraId="53DEFB61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Signaling characteristics</w:t>
      </w:r>
      <w:r>
        <w:tab/>
        <w:t>972</w:t>
      </w:r>
    </w:p>
    <w:p w14:paraId="2C5EAC4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972</w:t>
      </w:r>
    </w:p>
    <w:p w14:paraId="4704EDA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PSCell configured with SSB-based RLM RS in non-DRX mode</w:t>
      </w:r>
      <w:r>
        <w:tab/>
        <w:t>972</w:t>
      </w:r>
    </w:p>
    <w:p w14:paraId="231EC85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A.5.5.1.1.1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972</w:t>
      </w:r>
    </w:p>
    <w:p w14:paraId="6EF75CF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975</w:t>
      </w:r>
    </w:p>
    <w:p w14:paraId="22B6102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PSCell configured with SSB-based RLM RS in non-DRX mode</w:t>
      </w:r>
      <w:r>
        <w:tab/>
        <w:t>976</w:t>
      </w:r>
    </w:p>
    <w:p w14:paraId="3D975AD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A.5.5.1.2.1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976</w:t>
      </w:r>
    </w:p>
    <w:p w14:paraId="7285222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979</w:t>
      </w:r>
    </w:p>
    <w:p w14:paraId="787B2A0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PSCell configured with SSB-based RLM RS in DRX mode</w:t>
      </w:r>
      <w:r>
        <w:tab/>
        <w:t>980</w:t>
      </w:r>
    </w:p>
    <w:p w14:paraId="2808008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A.5.5.1.3.1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980</w:t>
      </w:r>
    </w:p>
    <w:p w14:paraId="5608CE2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983</w:t>
      </w:r>
    </w:p>
    <w:p w14:paraId="2AD96DD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PSCell configured with SSB-based RLM RS in DRX mode</w:t>
      </w:r>
      <w:r>
        <w:tab/>
        <w:t>983</w:t>
      </w:r>
    </w:p>
    <w:p w14:paraId="7258538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A.5.5.1.4.1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983</w:t>
      </w:r>
    </w:p>
    <w:p w14:paraId="4189749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987</w:t>
      </w:r>
    </w:p>
    <w:p w14:paraId="514B1CD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EN-DC Radio Link Monitoring Out-of-sync Test for FR2 PSCell configured with CSI-RS-based RLM in non-DRX mode</w:t>
      </w:r>
      <w:r>
        <w:tab/>
        <w:t>987</w:t>
      </w:r>
    </w:p>
    <w:p w14:paraId="499F8A8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EN-DC Radio Link Monitoring In-sync Test for FR2 PSCell configured with CSI-RS-based RLM in non-DRX mode</w:t>
      </w:r>
      <w:r>
        <w:tab/>
        <w:t>993</w:t>
      </w:r>
    </w:p>
    <w:p w14:paraId="0893208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EN-DC Radio Link Monitoring Out-of-sync Test for FR2 PSCell configured with CSI-RS-based RLM in DRX mode</w:t>
      </w:r>
      <w:r>
        <w:tab/>
        <w:t>998</w:t>
      </w:r>
    </w:p>
    <w:p w14:paraId="0F52FA8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EN-DC Radio Link Monitoring In-sync Test for FR2 PSCell configured with CSI-RS-based RLM in DRX mode</w:t>
      </w:r>
      <w:r>
        <w:tab/>
        <w:t>1004</w:t>
      </w:r>
    </w:p>
    <w:p w14:paraId="7D62356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1010</w:t>
      </w:r>
    </w:p>
    <w:p w14:paraId="3BA7B63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EN-DC Radio Link Monitoring UE Scheduling Restrictions on FR2</w:t>
      </w:r>
      <w:r>
        <w:tab/>
        <w:t>1010</w:t>
      </w:r>
    </w:p>
    <w:p w14:paraId="2C072BE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1010</w:t>
      </w:r>
    </w:p>
    <w:p w14:paraId="2A2B624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1013</w:t>
      </w:r>
    </w:p>
    <w:p w14:paraId="5D6539B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1013</w:t>
      </w:r>
    </w:p>
    <w:p w14:paraId="0F63329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at transitions between active and non-active during DRX in synchronous EN-DC</w:t>
      </w:r>
      <w:r>
        <w:tab/>
        <w:t>1013</w:t>
      </w:r>
    </w:p>
    <w:p w14:paraId="6B9884E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1013</w:t>
      </w:r>
    </w:p>
    <w:p w14:paraId="5530492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1016</w:t>
      </w:r>
    </w:p>
    <w:p w14:paraId="3873E52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at transitions between active and non-active during DRX in asynchronous EN-DC</w:t>
      </w:r>
      <w:r>
        <w:tab/>
        <w:t>1016</w:t>
      </w:r>
    </w:p>
    <w:p w14:paraId="512A6CD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1016</w:t>
      </w:r>
    </w:p>
    <w:p w14:paraId="639E815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1019</w:t>
      </w:r>
    </w:p>
    <w:p w14:paraId="52D4F5D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 w:cs="Arial"/>
          <w:bCs/>
        </w:rPr>
        <w:t>A.5.5.2.</w:t>
      </w:r>
      <w:r w:rsidRPr="0086784B">
        <w:rPr>
          <w:rFonts w:cs="Arial"/>
          <w:bCs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during measurements on deactivated NR SCC in synchronous EN-DC</w:t>
      </w:r>
      <w:r>
        <w:tab/>
        <w:t>1019</w:t>
      </w:r>
    </w:p>
    <w:p w14:paraId="4EE92AE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</w:t>
      </w:r>
      <w:r w:rsidRPr="0086784B">
        <w:rPr>
          <w:rFonts w:cs="Arial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1019</w:t>
      </w:r>
    </w:p>
    <w:p w14:paraId="621EBC6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A.5.5.2.</w:t>
      </w:r>
      <w:r w:rsidRPr="0086784B">
        <w:rPr>
          <w:rFonts w:cs="Arial"/>
          <w:bCs/>
        </w:rPr>
        <w:t>3</w:t>
      </w:r>
      <w:r w:rsidRPr="0086784B">
        <w:rPr>
          <w:rFonts w:eastAsia="MS Mincho"/>
          <w:bCs/>
        </w:rPr>
        <w:t>.</w:t>
      </w:r>
      <w:r w:rsidRPr="0086784B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1023</w:t>
      </w:r>
    </w:p>
    <w:p w14:paraId="502F6E6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 w:cs="Arial"/>
          <w:bCs/>
        </w:rPr>
        <w:t>A.5.5.2.</w:t>
      </w:r>
      <w:r w:rsidRPr="0086784B">
        <w:rPr>
          <w:rFonts w:cs="Arial"/>
          <w:bCs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during measurements on deactivated NR SCC in asynchronous EN-DC</w:t>
      </w:r>
      <w:r>
        <w:tab/>
        <w:t>1023</w:t>
      </w:r>
    </w:p>
    <w:p w14:paraId="46AB1FD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</w:t>
      </w:r>
      <w:r w:rsidRPr="0086784B">
        <w:rPr>
          <w:rFonts w:cs="Arial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1023</w:t>
      </w:r>
    </w:p>
    <w:p w14:paraId="2DF22ED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A.5.5.2.</w:t>
      </w:r>
      <w:r w:rsidRPr="0086784B">
        <w:rPr>
          <w:rFonts w:cs="Arial"/>
          <w:bCs/>
        </w:rPr>
        <w:t>4</w:t>
      </w:r>
      <w:r w:rsidRPr="0086784B">
        <w:rPr>
          <w:rFonts w:eastAsia="MS Mincho"/>
          <w:bCs/>
        </w:rPr>
        <w:t>.</w:t>
      </w:r>
      <w:r w:rsidRPr="0086784B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1026</w:t>
      </w:r>
    </w:p>
    <w:p w14:paraId="3EFBA18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 w:cs="Arial"/>
          <w:bCs/>
        </w:rPr>
        <w:t>A.5.5.2.</w:t>
      </w:r>
      <w:r w:rsidRPr="0086784B">
        <w:rPr>
          <w:rFonts w:cs="Arial"/>
          <w:bCs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during measurements on deactivated E-UTRAN SCC in synchronous EN-DC</w:t>
      </w:r>
      <w:r>
        <w:tab/>
        <w:t>1027</w:t>
      </w:r>
    </w:p>
    <w:p w14:paraId="566FC2E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</w:t>
      </w:r>
      <w:r w:rsidRPr="0086784B">
        <w:rPr>
          <w:rFonts w:cs="Arial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1027</w:t>
      </w:r>
    </w:p>
    <w:p w14:paraId="189601F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A.5.5.2.</w:t>
      </w:r>
      <w:r w:rsidRPr="0086784B">
        <w:rPr>
          <w:rFonts w:cs="Arial"/>
          <w:bCs/>
        </w:rPr>
        <w:t>5</w:t>
      </w:r>
      <w:r w:rsidRPr="0086784B">
        <w:rPr>
          <w:rFonts w:eastAsia="MS Mincho"/>
          <w:bCs/>
        </w:rPr>
        <w:t>.</w:t>
      </w:r>
      <w:r w:rsidRPr="0086784B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1030</w:t>
      </w:r>
    </w:p>
    <w:p w14:paraId="4DD67B4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 w:cs="Arial"/>
          <w:bCs/>
        </w:rPr>
        <w:t>A.5.5.2.</w:t>
      </w:r>
      <w:r w:rsidRPr="0086784B">
        <w:rPr>
          <w:rFonts w:cs="Arial"/>
          <w:bCs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during measurements on deactivated E-UTRAN SCC in asynchronous EN-DC</w:t>
      </w:r>
      <w:r>
        <w:tab/>
        <w:t>1031</w:t>
      </w:r>
    </w:p>
    <w:p w14:paraId="384554F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</w:t>
      </w:r>
      <w:r w:rsidRPr="0086784B">
        <w:rPr>
          <w:rFonts w:cs="Arial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1031</w:t>
      </w:r>
    </w:p>
    <w:p w14:paraId="56D9B50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A.5.5.2.</w:t>
      </w:r>
      <w:r w:rsidRPr="0086784B">
        <w:rPr>
          <w:rFonts w:cs="Arial"/>
          <w:bCs/>
        </w:rPr>
        <w:t>6</w:t>
      </w:r>
      <w:r w:rsidRPr="0086784B">
        <w:rPr>
          <w:rFonts w:eastAsia="MS Mincho"/>
          <w:bCs/>
        </w:rPr>
        <w:t>.</w:t>
      </w:r>
      <w:r w:rsidRPr="0086784B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1033</w:t>
      </w:r>
    </w:p>
    <w:p w14:paraId="79031FA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 w:cs="Arial"/>
          <w:bCs/>
        </w:rPr>
        <w:t>A.5.5.2.7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at E-UTRA SRS carrier based switching</w:t>
      </w:r>
      <w:r>
        <w:tab/>
        <w:t>1034</w:t>
      </w:r>
    </w:p>
    <w:p w14:paraId="07E1BCB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1034</w:t>
      </w:r>
    </w:p>
    <w:p w14:paraId="7A11356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1037</w:t>
      </w:r>
    </w:p>
    <w:p w14:paraId="013AC5D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A.5.5.2.8 </w:t>
      </w:r>
      <w:r w:rsidRPr="0086784B">
        <w:rPr>
          <w:lang w:val="en-US"/>
        </w:rPr>
        <w:t>E-UTRAN – NR FR2 interruptions at NR SRS carrier based switching</w:t>
      </w:r>
      <w:r>
        <w:tab/>
        <w:t>1037</w:t>
      </w:r>
    </w:p>
    <w:p w14:paraId="46C410F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A.5.5.2.8.1 Test Purpose and Environment</w:t>
      </w:r>
      <w:r>
        <w:tab/>
        <w:t>1037</w:t>
      </w:r>
    </w:p>
    <w:p w14:paraId="6ACC6B8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1039</w:t>
      </w:r>
    </w:p>
    <w:p w14:paraId="3F456F5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1039</w:t>
      </w:r>
    </w:p>
    <w:p w14:paraId="65CCFBB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SCell in FR2 intra-band</w:t>
      </w:r>
      <w:r>
        <w:tab/>
        <w:t>1039</w:t>
      </w:r>
    </w:p>
    <w:p w14:paraId="03E0EA7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1039</w:t>
      </w:r>
    </w:p>
    <w:p w14:paraId="66902C1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1042</w:t>
      </w:r>
    </w:p>
    <w:p w14:paraId="43F8BCD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known SCell in FR1 for 160ms SCell measurement cycle</w:t>
      </w:r>
      <w:r>
        <w:tab/>
        <w:t>1042</w:t>
      </w:r>
    </w:p>
    <w:p w14:paraId="38720E7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1042</w:t>
      </w:r>
    </w:p>
    <w:p w14:paraId="0AA22DE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1046</w:t>
      </w:r>
    </w:p>
    <w:p w14:paraId="0AC7804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1046</w:t>
      </w:r>
    </w:p>
    <w:p w14:paraId="22913F0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1046</w:t>
      </w:r>
    </w:p>
    <w:p w14:paraId="392C709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SCell in FR2</w:t>
      </w:r>
      <w:r>
        <w:tab/>
        <w:t>1046</w:t>
      </w:r>
    </w:p>
    <w:p w14:paraId="78E9659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1046</w:t>
      </w:r>
    </w:p>
    <w:p w14:paraId="2CEC40C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1051</w:t>
      </w:r>
    </w:p>
    <w:p w14:paraId="7E7DFF2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A.5.5.3.6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Multiple SCell Activation and deactivation of one unknown SCell and one known SCell in FR2</w:t>
      </w:r>
      <w:r>
        <w:tab/>
        <w:t>1052</w:t>
      </w:r>
    </w:p>
    <w:p w14:paraId="42B2C52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1052</w:t>
      </w:r>
    </w:p>
    <w:p w14:paraId="5F431DC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1055</w:t>
      </w:r>
    </w:p>
    <w:p w14:paraId="2CDAFBC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PMingLiU"/>
        </w:rPr>
        <w:t>A.5.5.3.7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PMingLiU"/>
          <w:lang w:eastAsia="zh-TW"/>
        </w:rPr>
        <w:t xml:space="preserve">Direct </w:t>
      </w:r>
      <w:r w:rsidRPr="0086784B">
        <w:rPr>
          <w:rFonts w:eastAsia="PMingLiU"/>
        </w:rPr>
        <w:t>SCell activation at SCell addition of known SCell in FR2</w:t>
      </w:r>
      <w:r>
        <w:tab/>
        <w:t>1056</w:t>
      </w:r>
    </w:p>
    <w:p w14:paraId="67F9742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PMingLiU"/>
        </w:rPr>
        <w:t>A.5.5.3.7.1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PMingLiU"/>
        </w:rPr>
        <w:t>Test Purpose and Environment</w:t>
      </w:r>
      <w:r>
        <w:tab/>
        <w:t>1056</w:t>
      </w:r>
    </w:p>
    <w:p w14:paraId="67EAEAB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PMingLiU"/>
          <w:lang w:eastAsia="zh-CN"/>
        </w:rPr>
        <w:t>A.5.5.3.7.2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PMingLiU"/>
          <w:lang w:eastAsia="zh-CN"/>
        </w:rPr>
        <w:t>Test Requirements</w:t>
      </w:r>
      <w:r>
        <w:tab/>
        <w:t>1059</w:t>
      </w:r>
    </w:p>
    <w:p w14:paraId="3A3B5EC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1059</w:t>
      </w:r>
    </w:p>
    <w:p w14:paraId="12B09CA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1059</w:t>
      </w:r>
    </w:p>
    <w:p w14:paraId="1C76F67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non-DRX mode</w:t>
      </w:r>
      <w:r>
        <w:tab/>
        <w:t>1059</w:t>
      </w:r>
    </w:p>
    <w:p w14:paraId="1AD9B20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A.5.5.5.1.1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1059</w:t>
      </w:r>
    </w:p>
    <w:p w14:paraId="2C8FBA5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1065</w:t>
      </w:r>
    </w:p>
    <w:p w14:paraId="20EC88D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DRX mode</w:t>
      </w:r>
      <w:r>
        <w:tab/>
        <w:t>1065</w:t>
      </w:r>
    </w:p>
    <w:p w14:paraId="2D4AE69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A.5.5.5.2.1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1065</w:t>
      </w:r>
    </w:p>
    <w:p w14:paraId="2D7D0F1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1071</w:t>
      </w:r>
    </w:p>
    <w:p w14:paraId="31B7BB5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non-DRX mode</w:t>
      </w:r>
      <w:r>
        <w:tab/>
        <w:t>1071</w:t>
      </w:r>
    </w:p>
    <w:p w14:paraId="709AF35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A.5.5.5.3.1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1071</w:t>
      </w:r>
    </w:p>
    <w:p w14:paraId="0376185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1077</w:t>
      </w:r>
    </w:p>
    <w:p w14:paraId="648F887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DRX mode</w:t>
      </w:r>
      <w:r>
        <w:tab/>
        <w:t>1077</w:t>
      </w:r>
    </w:p>
    <w:p w14:paraId="7172D0B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A.5.5.5.4.1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1077</w:t>
      </w:r>
    </w:p>
    <w:p w14:paraId="5CBDB8A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A.5.5.5.4.2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1083</w:t>
      </w:r>
    </w:p>
    <w:p w14:paraId="75618CB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1083</w:t>
      </w:r>
    </w:p>
    <w:p w14:paraId="3A61706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A.5.5.5.5.1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1083</w:t>
      </w:r>
    </w:p>
    <w:p w14:paraId="4722D4F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1089</w:t>
      </w:r>
    </w:p>
    <w:p w14:paraId="1E502F7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SCell configured with CSI-RS-based BFD and LR in non-DRX mode</w:t>
      </w:r>
      <w:r>
        <w:tab/>
        <w:t>1089</w:t>
      </w:r>
    </w:p>
    <w:p w14:paraId="0539C31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A.5.5.5.6.1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1089</w:t>
      </w:r>
    </w:p>
    <w:p w14:paraId="13FF3C6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1094</w:t>
      </w:r>
    </w:p>
    <w:p w14:paraId="41BD017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SCell configured with CSI-RS-based BFD and LR in DRX mode</w:t>
      </w:r>
      <w:r>
        <w:tab/>
        <w:t>1094</w:t>
      </w:r>
    </w:p>
    <w:p w14:paraId="0AEE78C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A.5.5.5.7.1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1094</w:t>
      </w:r>
    </w:p>
    <w:p w14:paraId="799CC48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A.5.5.5.7.2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1100</w:t>
      </w:r>
    </w:p>
    <w:p w14:paraId="0E2D805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</w:t>
      </w:r>
      <w:r>
        <w:tab/>
        <w:t>1100</w:t>
      </w:r>
    </w:p>
    <w:p w14:paraId="02A21E2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1100</w:t>
      </w:r>
    </w:p>
    <w:p w14:paraId="206C1BC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</w:rPr>
        <w:t>A.5.5.6.1.1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</w:rPr>
        <w:t xml:space="preserve">E-UTRAN – NR </w:t>
      </w:r>
      <w:r w:rsidRPr="0086784B">
        <w:rPr>
          <w:rFonts w:cs="Arial"/>
          <w:lang w:val="en-US"/>
        </w:rPr>
        <w:t xml:space="preserve">PSCell </w:t>
      </w:r>
      <w:r w:rsidRPr="0086784B">
        <w:rPr>
          <w:rFonts w:cs="Arial"/>
        </w:rPr>
        <w:t>FR2 DL active BWP switch with non-DRX in synchronous EN-DC</w:t>
      </w:r>
      <w:r>
        <w:tab/>
        <w:t>1100</w:t>
      </w:r>
    </w:p>
    <w:p w14:paraId="6E7392EA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A.5.5.6.1.1.1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Test Purpose and Environment</w:t>
      </w:r>
      <w:r>
        <w:tab/>
        <w:t>1100</w:t>
      </w:r>
    </w:p>
    <w:p w14:paraId="62D80D1F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</w:t>
      </w:r>
      <w:r w:rsidRPr="0086784B">
        <w:rPr>
          <w:rFonts w:eastAsia="MS Mincho"/>
          <w:bCs/>
        </w:rPr>
        <w:t>5.5.6.1.1</w:t>
      </w:r>
      <w:r w:rsidRPr="0086784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1104</w:t>
      </w:r>
    </w:p>
    <w:p w14:paraId="157C50A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PSCell FR2 with FR2 SCell DL active BWP switch in non-DRX in synchronous EN-DC</w:t>
      </w:r>
      <w:r>
        <w:tab/>
        <w:t>1104</w:t>
      </w:r>
    </w:p>
    <w:p w14:paraId="5D2FE4B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1109</w:t>
      </w:r>
    </w:p>
    <w:p w14:paraId="1165776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A.5.5.6.3 </w:t>
      </w:r>
      <w:r w:rsidRPr="0086784B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86784B">
        <w:rPr>
          <w:rFonts w:cs="Arial"/>
          <w:lang w:val="en-US"/>
        </w:rPr>
        <w:t>on multiple CCs</w:t>
      </w:r>
      <w:r>
        <w:tab/>
        <w:t>1113</w:t>
      </w:r>
    </w:p>
    <w:p w14:paraId="7CA3669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</w:rPr>
        <w:t>A.5.5.6.3.1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</w:rPr>
        <w:t xml:space="preserve">E-UTRAN – NR </w:t>
      </w:r>
      <w:r w:rsidRPr="0086784B">
        <w:rPr>
          <w:rFonts w:cs="Arial"/>
          <w:lang w:val="en-US"/>
        </w:rPr>
        <w:t xml:space="preserve">PSCell </w:t>
      </w:r>
      <w:r w:rsidRPr="0086784B">
        <w:rPr>
          <w:rFonts w:cs="Arial"/>
        </w:rPr>
        <w:t>FR2 and NR SCell FR2 DL active BWP switch on multiple CCs in synchronous EN-DC</w:t>
      </w:r>
      <w:r>
        <w:tab/>
        <w:t>1113</w:t>
      </w:r>
    </w:p>
    <w:p w14:paraId="23A482F5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A.5.5.6.3.1.1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Test Purpose and Environment</w:t>
      </w:r>
      <w:r>
        <w:tab/>
        <w:t>1113</w:t>
      </w:r>
    </w:p>
    <w:p w14:paraId="7940B676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A.5.5.6.3.1.2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1117</w:t>
      </w:r>
    </w:p>
    <w:p w14:paraId="42A4B55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dormancy switch</w:t>
      </w:r>
      <w:r>
        <w:tab/>
        <w:t>1117</w:t>
      </w:r>
    </w:p>
    <w:p w14:paraId="43CCC65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 w:eastAsia="zh-CN"/>
        </w:rPr>
        <w:t>A.5.5.6.4.1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E-UTRAN – NR FR2 PSCell SCell dormancy switch of single FR2 SCell inside active time</w:t>
      </w:r>
      <w:r>
        <w:tab/>
        <w:t>1117</w:t>
      </w:r>
    </w:p>
    <w:p w14:paraId="21E27A69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1117</w:t>
      </w:r>
    </w:p>
    <w:p w14:paraId="087ED076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1121</w:t>
      </w:r>
    </w:p>
    <w:p w14:paraId="040FE8D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</w:rPr>
        <w:lastRenderedPageBreak/>
        <w:t>A.5.5.6.4.2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</w:rPr>
        <w:t>E-UTRAN – NR FR1 PSCell SCell dormancy switch of two FR2 SCells outside active time</w:t>
      </w:r>
      <w:r>
        <w:tab/>
        <w:t>1121</w:t>
      </w:r>
    </w:p>
    <w:p w14:paraId="7163DC10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</w:rPr>
        <w:t>A.5.5.6.4.2.1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  <w:lang w:eastAsia="zh-CN"/>
        </w:rPr>
        <w:t>Test Purpose and Environment</w:t>
      </w:r>
      <w:r>
        <w:tab/>
        <w:t>1121</w:t>
      </w:r>
    </w:p>
    <w:p w14:paraId="1EFE43DB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  <w:lang w:eastAsia="zh-CN"/>
        </w:rPr>
        <w:t>A.5.5.6.4.2.2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  <w:lang w:eastAsia="zh-CN"/>
        </w:rPr>
        <w:t>Test Requirements</w:t>
      </w:r>
      <w:r>
        <w:tab/>
        <w:t>1128</w:t>
      </w:r>
    </w:p>
    <w:p w14:paraId="1B7DEDB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Simultaneous RRC-based Active BWP Switch on multiple CCs</w:t>
      </w:r>
      <w:r>
        <w:tab/>
        <w:t>1128</w:t>
      </w:r>
    </w:p>
    <w:p w14:paraId="4915786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PSCell addition and release delay</w:t>
      </w:r>
      <w:r>
        <w:tab/>
        <w:t>1131</w:t>
      </w:r>
    </w:p>
    <w:p w14:paraId="57B9932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NR PSCell</w:t>
      </w:r>
      <w:r>
        <w:tab/>
        <w:t>1131</w:t>
      </w:r>
    </w:p>
    <w:p w14:paraId="054E7FA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1131</w:t>
      </w:r>
    </w:p>
    <w:p w14:paraId="2F831C2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1135</w:t>
      </w:r>
    </w:p>
    <w:p w14:paraId="53DAF34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TCI state switch delay</w:t>
      </w:r>
      <w:r>
        <w:tab/>
        <w:t>1136</w:t>
      </w:r>
    </w:p>
    <w:p w14:paraId="11B2F99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MAC-CE based active TCI state switch</w:t>
      </w:r>
      <w:r>
        <w:tab/>
        <w:t>1136</w:t>
      </w:r>
    </w:p>
    <w:p w14:paraId="1A1D6B0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</w:rPr>
        <w:t>A.5.5.8.1.1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</w:rPr>
        <w:t xml:space="preserve">E-UTRAN – NR </w:t>
      </w:r>
      <w:r w:rsidRPr="0086784B">
        <w:rPr>
          <w:rFonts w:cs="Arial"/>
          <w:lang w:val="en-US"/>
        </w:rPr>
        <w:t xml:space="preserve">PSCell </w:t>
      </w:r>
      <w:r w:rsidRPr="0086784B">
        <w:rPr>
          <w:rFonts w:cs="Arial"/>
        </w:rPr>
        <w:t>FR2 active TCI state switch for a known TCI state</w:t>
      </w:r>
      <w:r>
        <w:tab/>
        <w:t>1136</w:t>
      </w:r>
    </w:p>
    <w:p w14:paraId="759E965E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A.5.5.8.1.1.1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Test Purpose and Environment</w:t>
      </w:r>
      <w:r>
        <w:tab/>
        <w:t>1136</w:t>
      </w:r>
    </w:p>
    <w:p w14:paraId="5FFB9D44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A.5.5.8</w:t>
      </w:r>
      <w:r w:rsidRPr="0086784B">
        <w:rPr>
          <w:rFonts w:eastAsia="MS Mincho"/>
          <w:bCs/>
        </w:rPr>
        <w:t>.1.1</w:t>
      </w:r>
      <w:r w:rsidRPr="0086784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1138</w:t>
      </w:r>
    </w:p>
    <w:p w14:paraId="52CD232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based active TCI state switch</w:t>
      </w:r>
      <w:r>
        <w:tab/>
        <w:t>1138</w:t>
      </w:r>
    </w:p>
    <w:p w14:paraId="22C9724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</w:rPr>
        <w:t>A.5.5.8.2.1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</w:rPr>
        <w:t xml:space="preserve">E-UTRAN – NR </w:t>
      </w:r>
      <w:r w:rsidRPr="0086784B">
        <w:rPr>
          <w:rFonts w:cs="Arial"/>
          <w:lang w:val="en-US"/>
        </w:rPr>
        <w:t xml:space="preserve">PSCell </w:t>
      </w:r>
      <w:r w:rsidRPr="0086784B">
        <w:rPr>
          <w:rFonts w:cs="Arial"/>
        </w:rPr>
        <w:t>FR2 active TCI state switch for a known TCI state</w:t>
      </w:r>
      <w:r>
        <w:tab/>
        <w:t>1138</w:t>
      </w:r>
    </w:p>
    <w:p w14:paraId="25318D45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A.5.5.8.2.1.1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Test Purpose and Environment</w:t>
      </w:r>
      <w:r>
        <w:tab/>
        <w:t>1138</w:t>
      </w:r>
    </w:p>
    <w:p w14:paraId="79055F7D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A.5.5.8.2</w:t>
      </w:r>
      <w:r w:rsidRPr="0086784B">
        <w:rPr>
          <w:rFonts w:eastAsia="MS Mincho"/>
          <w:bCs/>
        </w:rPr>
        <w:t>.1</w:t>
      </w:r>
      <w:r w:rsidRPr="0086784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1141</w:t>
      </w:r>
    </w:p>
    <w:p w14:paraId="5E2D2CE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 spatial relation switch delay</w:t>
      </w:r>
      <w:r>
        <w:tab/>
        <w:t>1141</w:t>
      </w:r>
    </w:p>
    <w:p w14:paraId="06217D4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MAC-CE based uplink spatial relation switch</w:t>
      </w:r>
      <w:r>
        <w:tab/>
        <w:t>1141</w:t>
      </w:r>
    </w:p>
    <w:p w14:paraId="4DD0E0D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</w:rPr>
        <w:t>A.5.5.9.1.1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</w:rPr>
        <w:t>E-UTRAN – NR PSCell FR2 uplink spatial relation switch for a known spatial relation</w:t>
      </w:r>
      <w:r>
        <w:tab/>
        <w:t>1141</w:t>
      </w:r>
    </w:p>
    <w:p w14:paraId="614D96B4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A.5.5.9.1.1.1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Test Purpose and Environment</w:t>
      </w:r>
      <w:r>
        <w:tab/>
        <w:t>1141</w:t>
      </w:r>
    </w:p>
    <w:p w14:paraId="789B5CFE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A.5.5.9</w:t>
      </w:r>
      <w:r w:rsidRPr="0086784B">
        <w:rPr>
          <w:rFonts w:eastAsia="MS Mincho"/>
          <w:bCs/>
        </w:rPr>
        <w:t>.1.1</w:t>
      </w:r>
      <w:r w:rsidRPr="0086784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1144</w:t>
      </w:r>
    </w:p>
    <w:p w14:paraId="7B4B61C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based spatial relation switch</w:t>
      </w:r>
      <w:r>
        <w:tab/>
        <w:t>1144</w:t>
      </w:r>
    </w:p>
    <w:p w14:paraId="15F3D41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</w:rPr>
        <w:t>A.5.5.9.2.1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</w:rPr>
        <w:t xml:space="preserve">E-UTRAN – NR </w:t>
      </w:r>
      <w:r w:rsidRPr="0086784B">
        <w:rPr>
          <w:rFonts w:cs="Arial"/>
          <w:lang w:val="en-US"/>
        </w:rPr>
        <w:t xml:space="preserve">PSCell </w:t>
      </w:r>
      <w:r w:rsidRPr="0086784B">
        <w:rPr>
          <w:rFonts w:cs="Arial"/>
        </w:rPr>
        <w:t>FR2 spatial relation switch associated with a known DL-RS</w:t>
      </w:r>
      <w:r>
        <w:tab/>
        <w:t>1144</w:t>
      </w:r>
    </w:p>
    <w:p w14:paraId="461CF988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A.5.5.9.2.1.1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Test Purpose and Environment</w:t>
      </w:r>
      <w:r>
        <w:tab/>
        <w:t>1144</w:t>
      </w:r>
    </w:p>
    <w:p w14:paraId="609DBB8F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A.5.5.9.2</w:t>
      </w:r>
      <w:r w:rsidRPr="0086784B">
        <w:rPr>
          <w:rFonts w:eastAsia="MS Mincho"/>
          <w:bCs/>
        </w:rPr>
        <w:t>.1</w:t>
      </w:r>
      <w:r w:rsidRPr="0086784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1147</w:t>
      </w:r>
    </w:p>
    <w:p w14:paraId="1E313F0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</w:t>
      </w:r>
      <w:r>
        <w:tab/>
        <w:t>1147</w:t>
      </w:r>
    </w:p>
    <w:p w14:paraId="624BE6D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 on FR2 NR PSCell</w:t>
      </w:r>
      <w:r>
        <w:tab/>
        <w:t>1147</w:t>
      </w:r>
    </w:p>
    <w:p w14:paraId="14E3337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1147</w:t>
      </w:r>
    </w:p>
    <w:p w14:paraId="6B3993D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1150</w:t>
      </w:r>
    </w:p>
    <w:p w14:paraId="1AE9DA34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1151</w:t>
      </w:r>
    </w:p>
    <w:p w14:paraId="1864C5C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1151</w:t>
      </w:r>
    </w:p>
    <w:p w14:paraId="6D04F2D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 xml:space="preserve">EN-DC event triggered reporting </w:t>
      </w:r>
      <w:r w:rsidRPr="0086784B">
        <w:rPr>
          <w:snapToGrid w:val="0"/>
          <w:lang w:eastAsia="zh-CN"/>
        </w:rPr>
        <w:t>test without gap under non-DRX</w:t>
      </w:r>
      <w:r>
        <w:tab/>
        <w:t>1151</w:t>
      </w:r>
    </w:p>
    <w:p w14:paraId="71E4B96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1151</w:t>
      </w:r>
    </w:p>
    <w:p w14:paraId="6EA9B78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1155</w:t>
      </w:r>
    </w:p>
    <w:p w14:paraId="7FF198E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A.5.6.1.</w:t>
      </w:r>
      <w:r w:rsidRPr="0086784B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EN-DC event triggered reporting</w:t>
      </w:r>
      <w:r w:rsidRPr="0086784B">
        <w:rPr>
          <w:snapToGrid w:val="0"/>
          <w:lang w:eastAsia="zh-CN"/>
        </w:rPr>
        <w:t xml:space="preserve"> test without gap under DRX</w:t>
      </w:r>
      <w:r>
        <w:tab/>
        <w:t>1155</w:t>
      </w:r>
    </w:p>
    <w:p w14:paraId="72844D1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A.5.6.1.</w:t>
      </w:r>
      <w:r w:rsidRPr="0086784B">
        <w:rPr>
          <w:snapToGrid w:val="0"/>
          <w:lang w:eastAsia="zh-CN"/>
        </w:rPr>
        <w:t>2</w:t>
      </w:r>
      <w:r w:rsidRPr="0086784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1155</w:t>
      </w:r>
    </w:p>
    <w:p w14:paraId="588EE7A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A.5.6.1.</w:t>
      </w:r>
      <w:r w:rsidRPr="0086784B">
        <w:rPr>
          <w:snapToGrid w:val="0"/>
          <w:lang w:eastAsia="zh-CN"/>
        </w:rPr>
        <w:t>2</w:t>
      </w:r>
      <w:r w:rsidRPr="0086784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1157</w:t>
      </w:r>
    </w:p>
    <w:p w14:paraId="7D59488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EN-DC event triggered reporting</w:t>
      </w:r>
      <w:r w:rsidRPr="0086784B">
        <w:rPr>
          <w:snapToGrid w:val="0"/>
          <w:lang w:eastAsia="zh-CN"/>
        </w:rPr>
        <w:t xml:space="preserve"> test with per-UE gaps under non-DRX</w:t>
      </w:r>
      <w:r>
        <w:tab/>
        <w:t>1158</w:t>
      </w:r>
    </w:p>
    <w:p w14:paraId="65406DF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1158</w:t>
      </w:r>
    </w:p>
    <w:p w14:paraId="73C7473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1162</w:t>
      </w:r>
    </w:p>
    <w:p w14:paraId="3F03E27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EN-DC event triggered reporting</w:t>
      </w:r>
      <w:r w:rsidRPr="0086784B">
        <w:rPr>
          <w:snapToGrid w:val="0"/>
          <w:lang w:eastAsia="zh-CN"/>
        </w:rPr>
        <w:t xml:space="preserve"> test with per-UE gaps under DRX</w:t>
      </w:r>
      <w:r>
        <w:tab/>
        <w:t>1162</w:t>
      </w:r>
    </w:p>
    <w:p w14:paraId="131304C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1162</w:t>
      </w:r>
    </w:p>
    <w:p w14:paraId="5BAA5C0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1165</w:t>
      </w:r>
    </w:p>
    <w:p w14:paraId="3199FC7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1166</w:t>
      </w:r>
    </w:p>
    <w:p w14:paraId="7B7765B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A.5.6.2.1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1166</w:t>
      </w:r>
    </w:p>
    <w:p w14:paraId="2E8589A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1166</w:t>
      </w:r>
    </w:p>
    <w:p w14:paraId="53FD93D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1169</w:t>
      </w:r>
    </w:p>
    <w:p w14:paraId="421E963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A.5.6.2.2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1169</w:t>
      </w:r>
    </w:p>
    <w:p w14:paraId="2A74E13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1169</w:t>
      </w:r>
    </w:p>
    <w:p w14:paraId="60F1E2A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1173</w:t>
      </w:r>
    </w:p>
    <w:p w14:paraId="3A905C4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A.5.6.2.3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1173</w:t>
      </w:r>
    </w:p>
    <w:p w14:paraId="4F30300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1173</w:t>
      </w:r>
    </w:p>
    <w:p w14:paraId="06AF9DD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1177</w:t>
      </w:r>
    </w:p>
    <w:p w14:paraId="1A4803E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1177</w:t>
      </w:r>
    </w:p>
    <w:p w14:paraId="57CA558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1177</w:t>
      </w:r>
    </w:p>
    <w:p w14:paraId="083F5CF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1181</w:t>
      </w:r>
    </w:p>
    <w:p w14:paraId="01DDD8B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1181</w:t>
      </w:r>
    </w:p>
    <w:p w14:paraId="36D03A7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1181</w:t>
      </w:r>
    </w:p>
    <w:p w14:paraId="6D602B2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1186</w:t>
      </w:r>
    </w:p>
    <w:p w14:paraId="1D65011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1186</w:t>
      </w:r>
    </w:p>
    <w:p w14:paraId="46E79B8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1186</w:t>
      </w:r>
    </w:p>
    <w:p w14:paraId="3E478C6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1190</w:t>
      </w:r>
    </w:p>
    <w:p w14:paraId="59E1070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1190</w:t>
      </w:r>
    </w:p>
    <w:p w14:paraId="28D794A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1190</w:t>
      </w:r>
    </w:p>
    <w:p w14:paraId="716F715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1195</w:t>
      </w:r>
    </w:p>
    <w:p w14:paraId="5B5CBF5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1195</w:t>
      </w:r>
    </w:p>
    <w:p w14:paraId="1024920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1195</w:t>
      </w:r>
    </w:p>
    <w:p w14:paraId="66028C8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1200</w:t>
      </w:r>
    </w:p>
    <w:p w14:paraId="0AD4FDA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1200</w:t>
      </w:r>
    </w:p>
    <w:p w14:paraId="2814439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 when DRX is not used</w:t>
      </w:r>
      <w:r>
        <w:tab/>
        <w:t>1200</w:t>
      </w:r>
    </w:p>
    <w:p w14:paraId="2C70DF3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1200</w:t>
      </w:r>
    </w:p>
    <w:p w14:paraId="01308DD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1200</w:t>
      </w:r>
    </w:p>
    <w:p w14:paraId="3EBE157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1202</w:t>
      </w:r>
    </w:p>
    <w:p w14:paraId="1D4993E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 when DRX is used</w:t>
      </w:r>
      <w:r>
        <w:tab/>
        <w:t>1202</w:t>
      </w:r>
    </w:p>
    <w:p w14:paraId="2ABCC46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1202</w:t>
      </w:r>
    </w:p>
    <w:p w14:paraId="26C7DDC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1203</w:t>
      </w:r>
    </w:p>
    <w:p w14:paraId="5C93781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1205</w:t>
      </w:r>
    </w:p>
    <w:p w14:paraId="207262D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CSI-RS based L1-RSRP measurement when DRX is not used</w:t>
      </w:r>
      <w:r>
        <w:tab/>
        <w:t>1205</w:t>
      </w:r>
    </w:p>
    <w:p w14:paraId="5F47C30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1205</w:t>
      </w:r>
    </w:p>
    <w:p w14:paraId="5F12B2D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1206</w:t>
      </w:r>
    </w:p>
    <w:p w14:paraId="6B64029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1208</w:t>
      </w:r>
    </w:p>
    <w:p w14:paraId="76C4AAA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CSI-RS based L1-RSRP measurement when DRX is used</w:t>
      </w:r>
      <w:r>
        <w:tab/>
        <w:t>1209</w:t>
      </w:r>
    </w:p>
    <w:p w14:paraId="71D2D6D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1209</w:t>
      </w:r>
    </w:p>
    <w:p w14:paraId="4089467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1209</w:t>
      </w:r>
    </w:p>
    <w:p w14:paraId="6D61BC1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1211</w:t>
      </w:r>
    </w:p>
    <w:p w14:paraId="5978BAC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1212</w:t>
      </w:r>
    </w:p>
    <w:p w14:paraId="07A265F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SRS-RSRP measurement with DRX</w:t>
      </w:r>
      <w:r>
        <w:tab/>
        <w:t>1212</w:t>
      </w:r>
    </w:p>
    <w:p w14:paraId="7C2FAB3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1212</w:t>
      </w:r>
    </w:p>
    <w:p w14:paraId="4BC87D6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1212</w:t>
      </w:r>
    </w:p>
    <w:p w14:paraId="657FAE3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1214</w:t>
      </w:r>
    </w:p>
    <w:p w14:paraId="6E4B26A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CLI-RSSI measurement with DRX</w:t>
      </w:r>
      <w:r>
        <w:tab/>
        <w:t>1214</w:t>
      </w:r>
    </w:p>
    <w:p w14:paraId="5415E69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1214</w:t>
      </w:r>
    </w:p>
    <w:p w14:paraId="673C5C0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1215</w:t>
      </w:r>
    </w:p>
    <w:p w14:paraId="11A2D68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1217</w:t>
      </w:r>
    </w:p>
    <w:p w14:paraId="2F0CC10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with autonomous gaps</w:t>
      </w:r>
      <w:r>
        <w:tab/>
        <w:t>1217</w:t>
      </w:r>
    </w:p>
    <w:p w14:paraId="1756D88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A.5.6.5.1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inter-frequency CGI identification of NR neighbor cell in FR2</w:t>
      </w:r>
      <w:r>
        <w:tab/>
        <w:t>1217</w:t>
      </w:r>
    </w:p>
    <w:p w14:paraId="79BE885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1217</w:t>
      </w:r>
    </w:p>
    <w:p w14:paraId="1D8159C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1220</w:t>
      </w:r>
    </w:p>
    <w:p w14:paraId="065D2D8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1221</w:t>
      </w:r>
    </w:p>
    <w:p w14:paraId="3FA8B43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with CSI-RS based CMR and no dedicated IMR configured when DRX is used</w:t>
      </w:r>
      <w:r>
        <w:tab/>
        <w:t>1221</w:t>
      </w:r>
    </w:p>
    <w:p w14:paraId="46176F5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1221</w:t>
      </w:r>
    </w:p>
    <w:p w14:paraId="0C1714A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1221</w:t>
      </w:r>
    </w:p>
    <w:p w14:paraId="6C801F6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1223</w:t>
      </w:r>
    </w:p>
    <w:p w14:paraId="0A41E9B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L1-SINR measurement with SSB based CMR and dedicated IMR when DRX is not used</w:t>
      </w:r>
      <w:r>
        <w:tab/>
        <w:t>1223</w:t>
      </w:r>
    </w:p>
    <w:p w14:paraId="1DAF108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1223</w:t>
      </w:r>
    </w:p>
    <w:p w14:paraId="6019F41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1224</w:t>
      </w:r>
    </w:p>
    <w:p w14:paraId="5EB6098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1227</w:t>
      </w:r>
    </w:p>
    <w:p w14:paraId="0898142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A.5.6.6.</w:t>
      </w:r>
      <w:r w:rsidRPr="0086784B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L1-SINR measurement</w:t>
      </w:r>
      <w:r w:rsidRPr="0086784B">
        <w:rPr>
          <w:snapToGrid w:val="0"/>
          <w:lang w:eastAsia="zh-CN"/>
        </w:rPr>
        <w:t xml:space="preserve"> with</w:t>
      </w:r>
      <w:r w:rsidRPr="0086784B">
        <w:rPr>
          <w:snapToGrid w:val="0"/>
        </w:rPr>
        <w:t xml:space="preserve"> CSI-RS based CMR and dedicated IMR configured when DRX is not used</w:t>
      </w:r>
      <w:r>
        <w:tab/>
        <w:t>1227</w:t>
      </w:r>
    </w:p>
    <w:p w14:paraId="4D48DD2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1227</w:t>
      </w:r>
    </w:p>
    <w:p w14:paraId="7F59E11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1227</w:t>
      </w:r>
    </w:p>
    <w:p w14:paraId="361DE03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1229</w:t>
      </w:r>
    </w:p>
    <w:p w14:paraId="333061B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A.5.6.7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CSI-RS based Intra-frequency Measurements</w:t>
      </w:r>
      <w:r>
        <w:tab/>
        <w:t>1229</w:t>
      </w:r>
    </w:p>
    <w:p w14:paraId="6222B13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lastRenderedPageBreak/>
        <w:t>A.5.6.7.1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 xml:space="preserve">EN-DC event triggered reporting </w:t>
      </w:r>
      <w:r w:rsidRPr="0086784B">
        <w:rPr>
          <w:rFonts w:eastAsia="SimSun"/>
          <w:snapToGrid w:val="0"/>
          <w:lang w:eastAsia="zh-CN"/>
        </w:rPr>
        <w:t>test without gap under non-DRX</w:t>
      </w:r>
      <w:r>
        <w:tab/>
        <w:t>1229</w:t>
      </w:r>
    </w:p>
    <w:p w14:paraId="67F5096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A.5.6.7.1.1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Test purpose and Environment</w:t>
      </w:r>
      <w:r>
        <w:tab/>
        <w:t>1229</w:t>
      </w:r>
    </w:p>
    <w:p w14:paraId="3E76BBB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A.5.6.7.1.2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Test Requirements</w:t>
      </w:r>
      <w:r>
        <w:tab/>
        <w:t>1232</w:t>
      </w:r>
    </w:p>
    <w:p w14:paraId="6C0D1D2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A.5.6.8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CSI-RS based Inter-frequency Measurements</w:t>
      </w:r>
      <w:r>
        <w:tab/>
        <w:t>1232</w:t>
      </w:r>
    </w:p>
    <w:p w14:paraId="4E240C5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 xml:space="preserve">A.5.6.8.1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EN-DC event triggered reporting tests for NR FR2 cell when DRX is used</w:t>
      </w:r>
      <w:r>
        <w:tab/>
        <w:t>1232</w:t>
      </w:r>
    </w:p>
    <w:p w14:paraId="57F9BDF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A.5.6.8.1.1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Purpose and Environment</w:t>
      </w:r>
      <w:r>
        <w:tab/>
        <w:t>1232</w:t>
      </w:r>
    </w:p>
    <w:p w14:paraId="22F9A99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A.5.6.8.1.2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Requirements</w:t>
      </w:r>
      <w:r>
        <w:tab/>
        <w:t>1236</w:t>
      </w:r>
    </w:p>
    <w:p w14:paraId="5EEAC450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 requirements</w:t>
      </w:r>
      <w:r>
        <w:tab/>
        <w:t>1236</w:t>
      </w:r>
    </w:p>
    <w:p w14:paraId="6F7A2A7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1237</w:t>
      </w:r>
    </w:p>
    <w:p w14:paraId="3CBB3B2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EN-DC intra-frequency case measurement accuracy with FR2 serving cell and FR2 target cell</w:t>
      </w:r>
      <w:r>
        <w:tab/>
        <w:t>1237</w:t>
      </w:r>
    </w:p>
    <w:p w14:paraId="75D8CB4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1237</w:t>
      </w:r>
    </w:p>
    <w:p w14:paraId="18FBAF5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1237</w:t>
      </w:r>
    </w:p>
    <w:p w14:paraId="0A82BEA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1239</w:t>
      </w:r>
    </w:p>
    <w:p w14:paraId="54D9C86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EN-DC inter-frequency case measurement accuracy with FR2 serving cell and FR2 target cell</w:t>
      </w:r>
      <w:r>
        <w:tab/>
        <w:t>1240</w:t>
      </w:r>
    </w:p>
    <w:p w14:paraId="41EA74F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1240</w:t>
      </w:r>
    </w:p>
    <w:p w14:paraId="5A969F4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1240</w:t>
      </w:r>
    </w:p>
    <w:p w14:paraId="5F69DF7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1244</w:t>
      </w:r>
    </w:p>
    <w:p w14:paraId="7BAF465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EN-DC inter-frequency measurement accuracy with FR1 serving cell and FR2 target cell</w:t>
      </w:r>
      <w:r>
        <w:tab/>
        <w:t>1245</w:t>
      </w:r>
    </w:p>
    <w:p w14:paraId="0E2ACE4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1245</w:t>
      </w:r>
    </w:p>
    <w:p w14:paraId="1B383CB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1245</w:t>
      </w:r>
    </w:p>
    <w:p w14:paraId="577DA71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1248</w:t>
      </w:r>
    </w:p>
    <w:p w14:paraId="0A803E8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SS-RSRQ</w:t>
      </w:r>
      <w:r>
        <w:tab/>
        <w:t>1249</w:t>
      </w:r>
    </w:p>
    <w:p w14:paraId="74EB8FB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  <w:snapToGrid w:val="0"/>
        </w:rPr>
        <w:t>A.5.7.2.1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</w:rPr>
        <w:t>EN-DC Intra-frequency measurement accuracy with FR2 serving cell and FR2 TDD target cell</w:t>
      </w:r>
      <w:r>
        <w:tab/>
        <w:t>1249</w:t>
      </w:r>
    </w:p>
    <w:p w14:paraId="0BF5550C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  <w:snapToGrid w:val="0"/>
        </w:rPr>
        <w:t>A.5.7.2.1.1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  <w:snapToGrid w:val="0"/>
        </w:rPr>
        <w:t>Test Purpose and Environment</w:t>
      </w:r>
      <w:r>
        <w:tab/>
        <w:t>1249</w:t>
      </w:r>
    </w:p>
    <w:p w14:paraId="5DCC60AF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  <w:snapToGrid w:val="0"/>
        </w:rPr>
        <w:t>A.5.7.2.1.2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  <w:snapToGrid w:val="0"/>
        </w:rPr>
        <w:t>Test Parameters</w:t>
      </w:r>
      <w:r>
        <w:tab/>
        <w:t>1249</w:t>
      </w:r>
    </w:p>
    <w:p w14:paraId="04A603AD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  <w:snapToGrid w:val="0"/>
        </w:rPr>
        <w:t>A.5.7.2.1.3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  <w:snapToGrid w:val="0"/>
        </w:rPr>
        <w:t>Test Requirements</w:t>
      </w:r>
      <w:r>
        <w:tab/>
        <w:t>1251</w:t>
      </w:r>
    </w:p>
    <w:p w14:paraId="6FE7BF1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1252</w:t>
      </w:r>
    </w:p>
    <w:p w14:paraId="289BAF6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</w:t>
      </w:r>
      <w:r w:rsidRPr="0086784B">
        <w:rPr>
          <w:snapToGrid w:val="0"/>
          <w:lang w:eastAsia="zh-CN"/>
        </w:rPr>
        <w:t>5</w:t>
      </w:r>
      <w:r w:rsidRPr="0086784B">
        <w:rPr>
          <w:snapToGrid w:val="0"/>
        </w:rPr>
        <w:t>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1252</w:t>
      </w:r>
    </w:p>
    <w:p w14:paraId="77A3C8D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1252</w:t>
      </w:r>
    </w:p>
    <w:p w14:paraId="615BFD0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1254</w:t>
      </w:r>
    </w:p>
    <w:p w14:paraId="2107B0C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SS-SINR</w:t>
      </w:r>
      <w:r>
        <w:tab/>
        <w:t>1254</w:t>
      </w:r>
    </w:p>
    <w:p w14:paraId="3F152F4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1254</w:t>
      </w:r>
    </w:p>
    <w:p w14:paraId="2AC2F1E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1254</w:t>
      </w:r>
    </w:p>
    <w:p w14:paraId="13C83A7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1254</w:t>
      </w:r>
    </w:p>
    <w:p w14:paraId="0376A1A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1256</w:t>
      </w:r>
    </w:p>
    <w:p w14:paraId="7924114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1256</w:t>
      </w:r>
    </w:p>
    <w:p w14:paraId="77B8B96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1256</w:t>
      </w:r>
    </w:p>
    <w:p w14:paraId="04AE473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1256</w:t>
      </w:r>
    </w:p>
    <w:p w14:paraId="2CEEE0D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1258</w:t>
      </w:r>
    </w:p>
    <w:p w14:paraId="6335A75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1258</w:t>
      </w:r>
    </w:p>
    <w:p w14:paraId="1C60EC9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</w:t>
      </w:r>
      <w:r>
        <w:tab/>
        <w:t>1258</w:t>
      </w:r>
    </w:p>
    <w:p w14:paraId="4D61946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1258</w:t>
      </w:r>
    </w:p>
    <w:p w14:paraId="33881A8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1259</w:t>
      </w:r>
    </w:p>
    <w:p w14:paraId="076F5DD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1261</w:t>
      </w:r>
    </w:p>
    <w:p w14:paraId="56704AB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CSI-RS based L1-RSRP measurement on resource set with repetition off</w:t>
      </w:r>
      <w:r>
        <w:tab/>
        <w:t>1262</w:t>
      </w:r>
    </w:p>
    <w:p w14:paraId="2CF006A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1262</w:t>
      </w:r>
    </w:p>
    <w:p w14:paraId="0F3B43C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1262</w:t>
      </w:r>
    </w:p>
    <w:p w14:paraId="6FA300D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1264</w:t>
      </w:r>
    </w:p>
    <w:p w14:paraId="5B649EC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1265</w:t>
      </w:r>
    </w:p>
    <w:p w14:paraId="3E2D4F8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EN-DC SRS-RSRP measurement accuracy with FR2 serving cell</w:t>
      </w:r>
      <w:r>
        <w:tab/>
        <w:t>1265</w:t>
      </w:r>
    </w:p>
    <w:p w14:paraId="6B50D03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1265</w:t>
      </w:r>
    </w:p>
    <w:p w14:paraId="16500C6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1265</w:t>
      </w:r>
    </w:p>
    <w:p w14:paraId="17F9414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1268</w:t>
      </w:r>
    </w:p>
    <w:p w14:paraId="5049596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EN-DC CLI-RSSI measurement accuracy with FR2 serving cell</w:t>
      </w:r>
      <w:r>
        <w:tab/>
        <w:t>1269</w:t>
      </w:r>
    </w:p>
    <w:p w14:paraId="28F7380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1269</w:t>
      </w:r>
    </w:p>
    <w:p w14:paraId="2F2E4C0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1269</w:t>
      </w:r>
    </w:p>
    <w:p w14:paraId="1E2855D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1271</w:t>
      </w:r>
    </w:p>
    <w:p w14:paraId="0C718E5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1272</w:t>
      </w:r>
    </w:p>
    <w:p w14:paraId="7B6D8D4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L1-SINR measurement with CSI-RS based CMR and no dedicated IMR configured and CSI-RS resource set with repetition off</w:t>
      </w:r>
      <w:r>
        <w:tab/>
        <w:t>1272</w:t>
      </w:r>
    </w:p>
    <w:p w14:paraId="34D173B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1272</w:t>
      </w:r>
    </w:p>
    <w:p w14:paraId="62514A2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1272</w:t>
      </w:r>
    </w:p>
    <w:p w14:paraId="6396EB7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1274</w:t>
      </w:r>
    </w:p>
    <w:p w14:paraId="2FD36B7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L1-SINR measurement with SSB based CMR and dedicated IMR</w:t>
      </w:r>
      <w:r>
        <w:tab/>
        <w:t>1274</w:t>
      </w:r>
    </w:p>
    <w:p w14:paraId="5CCEF2D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1274</w:t>
      </w:r>
    </w:p>
    <w:p w14:paraId="0A474C4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1275</w:t>
      </w:r>
    </w:p>
    <w:p w14:paraId="6C45B9F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1277</w:t>
      </w:r>
    </w:p>
    <w:p w14:paraId="49FB72A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A.5.7.6.3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L1-SINR measurement with CSI-RS based CMR and dedicated IMR</w:t>
      </w:r>
      <w:r>
        <w:tab/>
        <w:t>1278</w:t>
      </w:r>
    </w:p>
    <w:p w14:paraId="4E6B10C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1278</w:t>
      </w:r>
    </w:p>
    <w:p w14:paraId="7C6F18B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1278</w:t>
      </w:r>
    </w:p>
    <w:p w14:paraId="4D1381A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1280</w:t>
      </w:r>
    </w:p>
    <w:p w14:paraId="006138B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A.5.7.7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CSI-RSRP</w:t>
      </w:r>
      <w:r>
        <w:tab/>
        <w:t>1280</w:t>
      </w:r>
    </w:p>
    <w:p w14:paraId="2CCA5B1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A.5.7.7.1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EN-DC intra-frequency case measurement accuracy with FR2 serving cell and FR2 target cell</w:t>
      </w:r>
      <w:r>
        <w:tab/>
        <w:t>1280</w:t>
      </w:r>
    </w:p>
    <w:p w14:paraId="6A145BB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A.5.7.7.1.2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parameters</w:t>
      </w:r>
      <w:r>
        <w:tab/>
        <w:t>1281</w:t>
      </w:r>
    </w:p>
    <w:p w14:paraId="2A0E663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A.5.7.7.1.3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Requirements</w:t>
      </w:r>
      <w:r>
        <w:tab/>
        <w:t>1283</w:t>
      </w:r>
    </w:p>
    <w:p w14:paraId="0574792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A.5.7.7.2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EN-DC inter-frequency case measurement accuracy with FR2 serving cell and FR2 target cell</w:t>
      </w:r>
      <w:r>
        <w:tab/>
        <w:t>1284</w:t>
      </w:r>
    </w:p>
    <w:p w14:paraId="60582B2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A.5.7.7.2.1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Purpose and Environment</w:t>
      </w:r>
      <w:r>
        <w:tab/>
        <w:t>1284</w:t>
      </w:r>
    </w:p>
    <w:p w14:paraId="317C3F2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A.5.7.7.2.2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parameters</w:t>
      </w:r>
      <w:r>
        <w:tab/>
        <w:t>1284</w:t>
      </w:r>
    </w:p>
    <w:p w14:paraId="06906A2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A.5.7.7.2.3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Requirements</w:t>
      </w:r>
      <w:r>
        <w:tab/>
        <w:t>1288</w:t>
      </w:r>
    </w:p>
    <w:p w14:paraId="6D462F7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A.5.7.8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CSI-RSRQ</w:t>
      </w:r>
      <w:r>
        <w:tab/>
        <w:t>1289</w:t>
      </w:r>
    </w:p>
    <w:p w14:paraId="3897D06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A.5.7.8.1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EN-DC Intra-frequency measurement accuracy with FR2 serving cell and FR2 target cell</w:t>
      </w:r>
      <w:r>
        <w:tab/>
        <w:t>1289</w:t>
      </w:r>
    </w:p>
    <w:p w14:paraId="332205A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A.5.7.8.1.1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Test Purpose and Environment</w:t>
      </w:r>
      <w:r>
        <w:tab/>
        <w:t>1289</w:t>
      </w:r>
    </w:p>
    <w:p w14:paraId="3B3FF7D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A.5.7.8.1.2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Test Parameters</w:t>
      </w:r>
      <w:r>
        <w:tab/>
        <w:t>1289</w:t>
      </w:r>
    </w:p>
    <w:p w14:paraId="2014C07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A.5.7.8.1.3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Test Requirements</w:t>
      </w:r>
      <w:r>
        <w:tab/>
        <w:t>1291</w:t>
      </w:r>
    </w:p>
    <w:p w14:paraId="57284D4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A.5.7.8</w:t>
      </w:r>
      <w:r w:rsidRPr="0086784B">
        <w:rPr>
          <w:rFonts w:eastAsia="SimSun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lang w:eastAsia="zh-CN"/>
        </w:rPr>
        <w:t>EN-DC Inter-frequency measurement accuracy with FR2 serving cell and FR2 TDD target cell</w:t>
      </w:r>
      <w:r>
        <w:tab/>
        <w:t>1291</w:t>
      </w:r>
    </w:p>
    <w:p w14:paraId="4029718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A.5.7.8.2.1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Test Purpose and Environment</w:t>
      </w:r>
      <w:r>
        <w:tab/>
        <w:t>1291</w:t>
      </w:r>
    </w:p>
    <w:p w14:paraId="10F57F5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A.5.7.8.2.2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Parameters</w:t>
      </w:r>
      <w:r>
        <w:tab/>
        <w:t>1291</w:t>
      </w:r>
    </w:p>
    <w:p w14:paraId="35222B8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A.5.7.9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CSI-SINR</w:t>
      </w:r>
      <w:r>
        <w:tab/>
        <w:t>1293</w:t>
      </w:r>
    </w:p>
    <w:p w14:paraId="7AEBCEF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A.5.7.9.1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lang w:eastAsia="zh-CN"/>
        </w:rPr>
        <w:t>EN-DC Intra-frequency measurement accuracy with FR2 serving cell and FR2 TDD target cell</w:t>
      </w:r>
      <w:r>
        <w:tab/>
        <w:t>1293</w:t>
      </w:r>
    </w:p>
    <w:p w14:paraId="437021D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A.5.7.9.1.1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Test Purpose and Environment</w:t>
      </w:r>
      <w:r>
        <w:tab/>
        <w:t>1293</w:t>
      </w:r>
    </w:p>
    <w:p w14:paraId="3FCFFB6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A.5.7.9.1.2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Parameters</w:t>
      </w:r>
      <w:r>
        <w:tab/>
        <w:t>1293</w:t>
      </w:r>
    </w:p>
    <w:p w14:paraId="28ED136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Table A.5.7.9.1.2-1: CSI-SINR Intra frequency CSI-SINR supported test configurations</w:t>
      </w:r>
      <w:r>
        <w:tab/>
        <w:t>1294</w:t>
      </w:r>
    </w:p>
    <w:p w14:paraId="2A0F61D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A.5.7.9.1.3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Requirements</w:t>
      </w:r>
      <w:r>
        <w:tab/>
        <w:t>1296</w:t>
      </w:r>
    </w:p>
    <w:p w14:paraId="2B28564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A.5.7.9</w:t>
      </w:r>
      <w:r w:rsidRPr="0086784B">
        <w:rPr>
          <w:rFonts w:eastAsia="SimSun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lang w:eastAsia="zh-CN"/>
        </w:rPr>
        <w:t>EN-DC Inter-frequency measurement accuracy with FR2 serving cell and FR2 TDD target cell</w:t>
      </w:r>
      <w:r>
        <w:tab/>
        <w:t>1296</w:t>
      </w:r>
    </w:p>
    <w:p w14:paraId="4581F8D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</w:rPr>
        <w:t>A.5.7.9.2.1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Test Purpose and Environment</w:t>
      </w:r>
      <w:r>
        <w:tab/>
        <w:t>1296</w:t>
      </w:r>
    </w:p>
    <w:p w14:paraId="263357C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A.5.7.9.2.2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Parameters</w:t>
      </w:r>
      <w:r>
        <w:tab/>
        <w:t>1296</w:t>
      </w:r>
    </w:p>
    <w:p w14:paraId="1ABB055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A.5.7.9.2.3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Requirements</w:t>
      </w:r>
      <w:r>
        <w:tab/>
        <w:t>1299</w:t>
      </w:r>
    </w:p>
    <w:p w14:paraId="13C8E693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1299</w:t>
      </w:r>
    </w:p>
    <w:p w14:paraId="1D425492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NR standalone tests with all NR cells in FR1</w:t>
      </w:r>
      <w:r>
        <w:tab/>
        <w:t>1011</w:t>
      </w:r>
    </w:p>
    <w:p w14:paraId="14B31D3D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RRC_IDLE state mobility</w:t>
      </w:r>
      <w:r>
        <w:tab/>
        <w:t>1011</w:t>
      </w:r>
    </w:p>
    <w:p w14:paraId="3675697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to NR</w:t>
      </w:r>
      <w:r>
        <w:tab/>
        <w:t>1011</w:t>
      </w:r>
    </w:p>
    <w:p w14:paraId="515C4FA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</w:t>
      </w:r>
      <w:r>
        <w:tab/>
        <w:t>1011</w:t>
      </w:r>
    </w:p>
    <w:p w14:paraId="5D6792F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1011</w:t>
      </w:r>
    </w:p>
    <w:p w14:paraId="697D6EB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1011</w:t>
      </w:r>
    </w:p>
    <w:p w14:paraId="0C0D0E5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1015</w:t>
      </w:r>
    </w:p>
    <w:p w14:paraId="6BEAF6D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</w:t>
      </w:r>
      <w:r>
        <w:tab/>
        <w:t>1015</w:t>
      </w:r>
    </w:p>
    <w:p w14:paraId="300D7A6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1015</w:t>
      </w:r>
    </w:p>
    <w:p w14:paraId="101D1CC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1015</w:t>
      </w:r>
    </w:p>
    <w:p w14:paraId="47E5DEF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1019</w:t>
      </w:r>
    </w:p>
    <w:p w14:paraId="58A6F64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low mobility</w:t>
      </w:r>
      <w:r w:rsidRPr="0086784B">
        <w:rPr>
          <w:lang w:val="en-US" w:eastAsia="zh-CN"/>
        </w:rPr>
        <w:t xml:space="preserve"> relaxed measurement</w:t>
      </w:r>
      <w:r>
        <w:rPr>
          <w:lang w:eastAsia="zh-CN"/>
        </w:rPr>
        <w:t xml:space="preserve"> criterion</w:t>
      </w:r>
      <w:r>
        <w:tab/>
        <w:t>1019</w:t>
      </w:r>
    </w:p>
    <w:p w14:paraId="1841FD9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1019</w:t>
      </w:r>
    </w:p>
    <w:p w14:paraId="36AB86B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1019</w:t>
      </w:r>
    </w:p>
    <w:p w14:paraId="6D5BFF0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1024</w:t>
      </w:r>
    </w:p>
    <w:p w14:paraId="7D53CCF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1024</w:t>
      </w:r>
    </w:p>
    <w:p w14:paraId="12EB11B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1024</w:t>
      </w:r>
    </w:p>
    <w:p w14:paraId="5F12BE2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1024</w:t>
      </w:r>
    </w:p>
    <w:p w14:paraId="6D155B2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1028</w:t>
      </w:r>
    </w:p>
    <w:p w14:paraId="675776A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1028</w:t>
      </w:r>
    </w:p>
    <w:p w14:paraId="216F01F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A.6.1.1.5.1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1028</w:t>
      </w:r>
    </w:p>
    <w:p w14:paraId="3AAC184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1028</w:t>
      </w:r>
    </w:p>
    <w:p w14:paraId="772C660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1032</w:t>
      </w:r>
    </w:p>
    <w:p w14:paraId="7D5345F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1033</w:t>
      </w:r>
    </w:p>
    <w:p w14:paraId="7EB0786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1033</w:t>
      </w:r>
    </w:p>
    <w:p w14:paraId="53093AD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1033</w:t>
      </w:r>
    </w:p>
    <w:p w14:paraId="24229E4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1037</w:t>
      </w:r>
    </w:p>
    <w:p w14:paraId="5F1EB34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FR1 intra-frequency NR case </w:t>
      </w:r>
      <w:r>
        <w:t xml:space="preserve">for UE configured with </w:t>
      </w:r>
      <w:r w:rsidRPr="0086784B">
        <w:rPr>
          <w:rFonts w:cs="v4.2.0"/>
          <w:bCs/>
          <w:i/>
          <w:iCs/>
          <w:lang w:eastAsia="zh-CN"/>
        </w:rPr>
        <w:t>highSpeedMeasFlag-r16</w:t>
      </w:r>
      <w:r>
        <w:tab/>
        <w:t>1038</w:t>
      </w:r>
    </w:p>
    <w:p w14:paraId="37D182F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1038</w:t>
      </w:r>
    </w:p>
    <w:p w14:paraId="7B99159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1038</w:t>
      </w:r>
    </w:p>
    <w:p w14:paraId="3ADE2AF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1042</w:t>
      </w:r>
    </w:p>
    <w:p w14:paraId="7823B30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E-UTRAN cell re-selection</w:t>
      </w:r>
      <w:r>
        <w:tab/>
        <w:t>1042</w:t>
      </w:r>
    </w:p>
    <w:p w14:paraId="0C97F73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higher priority E-UTRAN</w:t>
      </w:r>
      <w:r>
        <w:tab/>
        <w:t>1042</w:t>
      </w:r>
    </w:p>
    <w:p w14:paraId="3CF3297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1042</w:t>
      </w:r>
    </w:p>
    <w:p w14:paraId="578B383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1042</w:t>
      </w:r>
    </w:p>
    <w:p w14:paraId="12F94CD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1045</w:t>
      </w:r>
    </w:p>
    <w:p w14:paraId="01065F7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lower priority E-UTRAN</w:t>
      </w:r>
      <w:r>
        <w:tab/>
        <w:t>1046</w:t>
      </w:r>
    </w:p>
    <w:p w14:paraId="6C889C3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1046</w:t>
      </w:r>
    </w:p>
    <w:p w14:paraId="4FDDB0D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1046</w:t>
      </w:r>
    </w:p>
    <w:p w14:paraId="06D6ED3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1049</w:t>
      </w:r>
    </w:p>
    <w:p w14:paraId="7E575C8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to lower priority E-UTRAN for UE fulfilling low mobility relaxed measurement criterion</w:t>
      </w:r>
      <w:r>
        <w:tab/>
        <w:t>1050</w:t>
      </w:r>
    </w:p>
    <w:p w14:paraId="78848E9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1050</w:t>
      </w:r>
    </w:p>
    <w:p w14:paraId="105E121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1050</w:t>
      </w:r>
    </w:p>
    <w:p w14:paraId="03E8C5D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1053</w:t>
      </w:r>
    </w:p>
    <w:p w14:paraId="13FB6A0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lower priority E-UTRAN for </w:t>
      </w:r>
      <w:r w:rsidRPr="0086784B">
        <w:rPr>
          <w:lang w:val="en-US" w:eastAsia="zh-CN"/>
        </w:rPr>
        <w:t>UE fulfilling not-at-cell edge relaxed measurement criterion</w:t>
      </w:r>
      <w:r>
        <w:tab/>
        <w:t>1054</w:t>
      </w:r>
    </w:p>
    <w:p w14:paraId="2F1F77F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1054</w:t>
      </w:r>
    </w:p>
    <w:p w14:paraId="654A2E5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1054</w:t>
      </w:r>
    </w:p>
    <w:p w14:paraId="69E1E51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1057</w:t>
      </w:r>
    </w:p>
    <w:p w14:paraId="1A1DFFB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1061</w:t>
      </w:r>
    </w:p>
    <w:p w14:paraId="0BE6F176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RRC_INACTIVE state mobility</w:t>
      </w:r>
      <w:r>
        <w:tab/>
        <w:t>1062</w:t>
      </w:r>
    </w:p>
    <w:p w14:paraId="35C9EC46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1062</w:t>
      </w:r>
    </w:p>
    <w:p w14:paraId="1E79F9F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</w:t>
      </w:r>
      <w:r>
        <w:tab/>
        <w:t>1062</w:t>
      </w:r>
    </w:p>
    <w:p w14:paraId="48767B7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Intra-frequency handover from FR1 to FR1; known target cell</w:t>
      </w:r>
      <w:r>
        <w:tab/>
        <w:t>1062</w:t>
      </w:r>
    </w:p>
    <w:p w14:paraId="046AD00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1062</w:t>
      </w:r>
    </w:p>
    <w:p w14:paraId="10BA9F6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1062</w:t>
      </w:r>
    </w:p>
    <w:p w14:paraId="6282724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A.6.3.1.1.3 Test Requirements</w:t>
      </w:r>
      <w:r>
        <w:tab/>
        <w:t>1066</w:t>
      </w:r>
    </w:p>
    <w:p w14:paraId="4168218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Intra-frequency handover from FR1 to FR1; unknown target cell</w:t>
      </w:r>
      <w:r>
        <w:tab/>
        <w:t>1066</w:t>
      </w:r>
    </w:p>
    <w:p w14:paraId="52DA45C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1066</w:t>
      </w:r>
    </w:p>
    <w:p w14:paraId="1AB3BD0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1066</w:t>
      </w:r>
    </w:p>
    <w:p w14:paraId="7C68B32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1070</w:t>
      </w:r>
    </w:p>
    <w:p w14:paraId="57ADBCA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Inter-frequency handover from FR1 to FR1; unknown target cell</w:t>
      </w:r>
      <w:r>
        <w:tab/>
        <w:t>1070</w:t>
      </w:r>
    </w:p>
    <w:p w14:paraId="3F2C2D1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1070</w:t>
      </w:r>
    </w:p>
    <w:p w14:paraId="1CC98E1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1070</w:t>
      </w:r>
    </w:p>
    <w:p w14:paraId="7B5CC29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A.6.3.1.3.3 Test Requirements</w:t>
      </w:r>
      <w:r>
        <w:tab/>
        <w:t>1074</w:t>
      </w:r>
    </w:p>
    <w:p w14:paraId="30A1606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v4.2.0"/>
          <w:lang w:val="sv-FI"/>
        </w:rPr>
        <w:t>A.6.3.1.4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v4.2.0"/>
          <w:lang w:val="sv-FI"/>
        </w:rPr>
        <w:t xml:space="preserve"> SA NR </w:t>
      </w:r>
      <w:r w:rsidRPr="0086784B">
        <w:rPr>
          <w:lang w:val="sv-FI"/>
        </w:rPr>
        <w:t>- E-UTRAN handover</w:t>
      </w:r>
      <w:r>
        <w:tab/>
        <w:t>1074</w:t>
      </w:r>
    </w:p>
    <w:p w14:paraId="39FC824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1074</w:t>
      </w:r>
    </w:p>
    <w:p w14:paraId="271E810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1080</w:t>
      </w:r>
    </w:p>
    <w:p w14:paraId="584811C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v4.2.0"/>
        </w:rPr>
        <w:t>A.6.3.1.5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v4.2.0"/>
        </w:rPr>
        <w:t xml:space="preserve">SA NR </w:t>
      </w:r>
      <w:r>
        <w:t>- E-UTRAN handover with unknown target cell</w:t>
      </w:r>
      <w:r>
        <w:tab/>
        <w:t>1080</w:t>
      </w:r>
    </w:p>
    <w:p w14:paraId="5FDFCAC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1080</w:t>
      </w:r>
    </w:p>
    <w:p w14:paraId="2772FDF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1086</w:t>
      </w:r>
    </w:p>
    <w:p w14:paraId="01851BF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v4.2.0"/>
          <w:lang w:val="sv-FI"/>
        </w:rPr>
        <w:t>A.6.3.1.6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v4.2.0"/>
          <w:lang w:val="sv-FI"/>
        </w:rPr>
        <w:t xml:space="preserve"> SA NR </w:t>
      </w:r>
      <w:r w:rsidRPr="0086784B">
        <w:rPr>
          <w:lang w:val="sv-FI"/>
        </w:rPr>
        <w:t>- UTRAN FDD handover</w:t>
      </w:r>
      <w:r>
        <w:tab/>
        <w:t>1086</w:t>
      </w:r>
    </w:p>
    <w:p w14:paraId="6A8E672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1086</w:t>
      </w:r>
    </w:p>
    <w:p w14:paraId="7419667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1090</w:t>
      </w:r>
    </w:p>
    <w:p w14:paraId="0D7CDA3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 xml:space="preserve">Intra-frequency </w:t>
      </w:r>
      <w:r w:rsidRPr="0086784B">
        <w:rPr>
          <w:rFonts w:eastAsia="SimSun"/>
          <w:snapToGrid w:val="0"/>
        </w:rPr>
        <w:t xml:space="preserve">synchronous DAPS </w:t>
      </w:r>
      <w:r w:rsidRPr="0086784B">
        <w:rPr>
          <w:snapToGrid w:val="0"/>
        </w:rPr>
        <w:t>handover in FR1</w:t>
      </w:r>
      <w:r>
        <w:tab/>
        <w:t>1090</w:t>
      </w:r>
    </w:p>
    <w:p w14:paraId="09CC5AE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1090</w:t>
      </w:r>
    </w:p>
    <w:p w14:paraId="7FC8317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1090</w:t>
      </w:r>
    </w:p>
    <w:p w14:paraId="3E1EDBD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A.6.3.1.7.3 Test Requirements</w:t>
      </w:r>
      <w:r>
        <w:tab/>
        <w:t>1094</w:t>
      </w:r>
    </w:p>
    <w:p w14:paraId="40E42B0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 xml:space="preserve">Intra-frequency </w:t>
      </w:r>
      <w:r w:rsidRPr="0086784B">
        <w:rPr>
          <w:rFonts w:eastAsia="SimSun"/>
          <w:snapToGrid w:val="0"/>
        </w:rPr>
        <w:t xml:space="preserve">asynchronous DAPS </w:t>
      </w:r>
      <w:r w:rsidRPr="0086784B">
        <w:rPr>
          <w:snapToGrid w:val="0"/>
        </w:rPr>
        <w:t>handover in FR1</w:t>
      </w:r>
      <w:r>
        <w:tab/>
        <w:t>1095</w:t>
      </w:r>
    </w:p>
    <w:p w14:paraId="0C52C12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lastRenderedPageBreak/>
        <w:t>A.6.3.1.8.1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1095</w:t>
      </w:r>
    </w:p>
    <w:p w14:paraId="5DC884F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1095</w:t>
      </w:r>
    </w:p>
    <w:p w14:paraId="70A2512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A.6.3.1.8.3 Test Requirements</w:t>
      </w:r>
      <w:r>
        <w:tab/>
        <w:t>1099</w:t>
      </w:r>
    </w:p>
    <w:p w14:paraId="1E10E37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Intra-band inter-frequency synchronous DAPS handover test in SA for FR1</w:t>
      </w:r>
      <w:r>
        <w:tab/>
        <w:t>1100</w:t>
      </w:r>
    </w:p>
    <w:p w14:paraId="08F34E6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1100</w:t>
      </w:r>
    </w:p>
    <w:p w14:paraId="7912CCA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1100</w:t>
      </w:r>
    </w:p>
    <w:p w14:paraId="6141442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A.6.3.1.9.3 Test Requirements</w:t>
      </w:r>
      <w:r>
        <w:tab/>
        <w:t>1104</w:t>
      </w:r>
    </w:p>
    <w:p w14:paraId="1FE1971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Intra-band inter-frequency asynchronous DAPS handover test in SA for FR1</w:t>
      </w:r>
      <w:r>
        <w:tab/>
        <w:t>1104</w:t>
      </w:r>
    </w:p>
    <w:p w14:paraId="2C6F1DC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1104</w:t>
      </w:r>
    </w:p>
    <w:p w14:paraId="3DD6713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1104</w:t>
      </w:r>
    </w:p>
    <w:p w14:paraId="66C2834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A.6.3.1.10.3 Test Requirements</w:t>
      </w:r>
      <w:r>
        <w:tab/>
        <w:t>1108</w:t>
      </w:r>
    </w:p>
    <w:p w14:paraId="4F341AE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Inter-band inter-frequency synchronous DAPS handover from FR1 to FR1</w:t>
      </w:r>
      <w:r>
        <w:tab/>
        <w:t>1108</w:t>
      </w:r>
    </w:p>
    <w:p w14:paraId="1CF817E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1108</w:t>
      </w:r>
    </w:p>
    <w:p w14:paraId="74B9136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1108</w:t>
      </w:r>
    </w:p>
    <w:p w14:paraId="7B29B87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A.6.3.1.11.3 Test Requirements</w:t>
      </w:r>
      <w:r>
        <w:tab/>
        <w:t>1115</w:t>
      </w:r>
    </w:p>
    <w:p w14:paraId="0A95D47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Inter-band inter-frequency asynchronous DAPS handover from FR1 to FR1</w:t>
      </w:r>
      <w:r>
        <w:tab/>
        <w:t>1115</w:t>
      </w:r>
    </w:p>
    <w:p w14:paraId="3103C39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1115</w:t>
      </w:r>
    </w:p>
    <w:p w14:paraId="7873A88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1115</w:t>
      </w:r>
    </w:p>
    <w:p w14:paraId="0815757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A.6.3.1.12.3 Test Requirements</w:t>
      </w:r>
      <w:r>
        <w:tab/>
        <w:t>1122</w:t>
      </w:r>
    </w:p>
    <w:p w14:paraId="3A4782F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1122</w:t>
      </w:r>
    </w:p>
    <w:p w14:paraId="6478DEF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SA: RRC Re-establishment</w:t>
      </w:r>
      <w:r>
        <w:tab/>
        <w:t>1122</w:t>
      </w:r>
    </w:p>
    <w:p w14:paraId="0C0E159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Intra-frequency RRC Re-establishment in FR1</w:t>
      </w:r>
      <w:r>
        <w:tab/>
        <w:t>1122</w:t>
      </w:r>
    </w:p>
    <w:p w14:paraId="135E879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Inter-frequency RRC Re-establishment in FR1</w:t>
      </w:r>
      <w:r>
        <w:tab/>
        <w:t>1126</w:t>
      </w:r>
    </w:p>
    <w:p w14:paraId="2C836D0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Intra-frequency RRC Re-establishment in FR1 without serving cell timing</w:t>
      </w:r>
      <w:r>
        <w:tab/>
        <w:t>1130</w:t>
      </w:r>
    </w:p>
    <w:p w14:paraId="48F9F3C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Random Access</w:t>
      </w:r>
      <w:r>
        <w:tab/>
        <w:t>1133</w:t>
      </w:r>
    </w:p>
    <w:p w14:paraId="380A753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contention based random access test in FR1 for NR standalone</w:t>
      </w:r>
      <w:r>
        <w:tab/>
        <w:t>1133</w:t>
      </w:r>
    </w:p>
    <w:p w14:paraId="043F508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1138</w:t>
      </w:r>
    </w:p>
    <w:p w14:paraId="0C009EC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contention based random access test in FR1 for NR standalone</w:t>
      </w:r>
      <w:r>
        <w:tab/>
        <w:t>1142</w:t>
      </w:r>
    </w:p>
    <w:p w14:paraId="0ED76B4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86784B">
        <w:rPr>
          <w:lang w:val="en-US" w:eastAsia="zh-CN"/>
        </w:rPr>
        <w:t>c</w:t>
      </w:r>
      <w:r>
        <w:t>ontention based test in FR1 for NR standalone</w:t>
      </w:r>
      <w:r>
        <w:tab/>
        <w:t>1147</w:t>
      </w:r>
    </w:p>
    <w:p w14:paraId="793AF40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 Connection Release with Redirection</w:t>
      </w:r>
      <w:r>
        <w:tab/>
        <w:t>1151</w:t>
      </w:r>
    </w:p>
    <w:p w14:paraId="65B0B90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NR in FR1 to NR in FR1</w:t>
      </w:r>
      <w:r>
        <w:tab/>
        <w:t>1151</w:t>
      </w:r>
    </w:p>
    <w:p w14:paraId="47B872D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NR in FR1 to E-UTRAN</w:t>
      </w:r>
      <w:r>
        <w:tab/>
        <w:t>1155</w:t>
      </w:r>
    </w:p>
    <w:p w14:paraId="0A1AFF7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Conditional handover</w:t>
      </w:r>
      <w:r>
        <w:tab/>
        <w:t>1162</w:t>
      </w:r>
    </w:p>
    <w:p w14:paraId="48C6819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Intra-frequency conditional handover from FR1 to FR1</w:t>
      </w:r>
      <w:r>
        <w:tab/>
        <w:t>1162</w:t>
      </w:r>
    </w:p>
    <w:p w14:paraId="0267760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1162</w:t>
      </w:r>
    </w:p>
    <w:p w14:paraId="56268B2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1162</w:t>
      </w:r>
    </w:p>
    <w:p w14:paraId="1FB651D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A.6.3.3.1.3 Test Requirements</w:t>
      </w:r>
      <w:r>
        <w:tab/>
        <w:t>1166</w:t>
      </w:r>
    </w:p>
    <w:p w14:paraId="306F2FD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Inter-frequency conditional handover from FR1 to FR1</w:t>
      </w:r>
      <w:r>
        <w:tab/>
        <w:t>1166</w:t>
      </w:r>
    </w:p>
    <w:p w14:paraId="348B8A4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1166</w:t>
      </w:r>
    </w:p>
    <w:p w14:paraId="68437AB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1166</w:t>
      </w:r>
    </w:p>
    <w:p w14:paraId="7FC8750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A.6.3.3.2.3 Test Requirements</w:t>
      </w:r>
      <w:r>
        <w:tab/>
        <w:t>1170</w:t>
      </w:r>
    </w:p>
    <w:p w14:paraId="483F9677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1170</w:t>
      </w:r>
    </w:p>
    <w:p w14:paraId="4A7C412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1170</w:t>
      </w:r>
    </w:p>
    <w:p w14:paraId="1BDC3A8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UE Transmit Timing Test for FR1</w:t>
      </w:r>
      <w:r>
        <w:tab/>
        <w:t>1170</w:t>
      </w:r>
    </w:p>
    <w:p w14:paraId="6ABF14B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1170</w:t>
      </w:r>
    </w:p>
    <w:p w14:paraId="3F8A234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1174</w:t>
      </w:r>
    </w:p>
    <w:p w14:paraId="3178CF4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1174</w:t>
      </w:r>
    </w:p>
    <w:p w14:paraId="02B4F19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1174</w:t>
      </w:r>
    </w:p>
    <w:p w14:paraId="72A5386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FR1 timing advance adjustment accuracy</w:t>
      </w:r>
      <w:r>
        <w:tab/>
        <w:t>1174</w:t>
      </w:r>
    </w:p>
    <w:p w14:paraId="4771754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1174</w:t>
      </w:r>
    </w:p>
    <w:p w14:paraId="66ACF5A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1174</w:t>
      </w:r>
    </w:p>
    <w:p w14:paraId="14586E0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1178</w:t>
      </w:r>
    </w:p>
    <w:p w14:paraId="1F827131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characteristics</w:t>
      </w:r>
      <w:r>
        <w:tab/>
        <w:t>1178</w:t>
      </w:r>
    </w:p>
    <w:p w14:paraId="6A3D2C6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1178</w:t>
      </w:r>
    </w:p>
    <w:p w14:paraId="47DE6AA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PCell configured with SSB-based RLM RS in non-DRX mode</w:t>
      </w:r>
      <w:r>
        <w:tab/>
        <w:t>1179</w:t>
      </w:r>
    </w:p>
    <w:p w14:paraId="3AAF4C3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A.6.5.1.1.1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1179</w:t>
      </w:r>
    </w:p>
    <w:p w14:paraId="720B738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1184</w:t>
      </w:r>
    </w:p>
    <w:p w14:paraId="3C5BFFE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PCell configured with SSB-based RLM RS in non-DRX mode</w:t>
      </w:r>
      <w:r>
        <w:tab/>
        <w:t>1184</w:t>
      </w:r>
    </w:p>
    <w:p w14:paraId="3075E09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A.6.5.1.2.1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1184</w:t>
      </w:r>
    </w:p>
    <w:p w14:paraId="353500B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1190</w:t>
      </w:r>
    </w:p>
    <w:p w14:paraId="4D69C88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PCell configured with SSB-based RLM RS in DRX mode</w:t>
      </w:r>
      <w:r>
        <w:tab/>
        <w:t>1190</w:t>
      </w:r>
    </w:p>
    <w:p w14:paraId="6E3F68B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A.6.5.1.3.1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1190</w:t>
      </w:r>
    </w:p>
    <w:p w14:paraId="11A0333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1196</w:t>
      </w:r>
    </w:p>
    <w:p w14:paraId="49DA2BA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PCell configured with SSB-based RLM RS in DRX mode</w:t>
      </w:r>
      <w:r>
        <w:tab/>
        <w:t>1196</w:t>
      </w:r>
    </w:p>
    <w:p w14:paraId="51CABCD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A.6.5.1.4.1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1196</w:t>
      </w:r>
    </w:p>
    <w:p w14:paraId="69BAEC3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1202</w:t>
      </w:r>
    </w:p>
    <w:p w14:paraId="430462E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PCell configured with CSI-RS-based RLM in non-DRX mode</w:t>
      </w:r>
      <w:r>
        <w:tab/>
        <w:t>1202</w:t>
      </w:r>
    </w:p>
    <w:p w14:paraId="1A5313D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A.6.5.1.5.1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1202</w:t>
      </w:r>
    </w:p>
    <w:p w14:paraId="002D8D8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1208</w:t>
      </w:r>
    </w:p>
    <w:p w14:paraId="6E9B4D2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PCell configured with CSI-RS-based RLM in non-DRX mode</w:t>
      </w:r>
      <w:r>
        <w:tab/>
        <w:t>1208</w:t>
      </w:r>
    </w:p>
    <w:p w14:paraId="56EAEA1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A.6.5.1.6.1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1208</w:t>
      </w:r>
    </w:p>
    <w:p w14:paraId="0D2278C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1214</w:t>
      </w:r>
    </w:p>
    <w:p w14:paraId="7E81162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PCell configured with CSI-RS-based RLM in DRX mode</w:t>
      </w:r>
      <w:r>
        <w:tab/>
        <w:t>1214</w:t>
      </w:r>
    </w:p>
    <w:p w14:paraId="393BD38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A.6.5.1.7.1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1214</w:t>
      </w:r>
    </w:p>
    <w:p w14:paraId="472E912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1218</w:t>
      </w:r>
    </w:p>
    <w:p w14:paraId="6084287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PCell configured with CSI-RS-based RLM in DRX mode</w:t>
      </w:r>
      <w:r>
        <w:tab/>
        <w:t>1218</w:t>
      </w:r>
    </w:p>
    <w:p w14:paraId="491225A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A.6.5.1.8.1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1218</w:t>
      </w:r>
    </w:p>
    <w:p w14:paraId="583AE37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1224</w:t>
      </w:r>
    </w:p>
    <w:p w14:paraId="663417E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1224</w:t>
      </w:r>
    </w:p>
    <w:p w14:paraId="7784E48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 w:cs="Arial"/>
          <w:bCs/>
        </w:rPr>
        <w:t>A.6.5.2.</w:t>
      </w:r>
      <w:r w:rsidRPr="0086784B">
        <w:rPr>
          <w:bCs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 in FR1</w:t>
      </w:r>
      <w:r>
        <w:tab/>
        <w:t>1224</w:t>
      </w:r>
    </w:p>
    <w:p w14:paraId="4041294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  <w:bCs/>
        </w:rPr>
        <w:t>A.6.5.2.1</w:t>
      </w:r>
      <w:r w:rsidRPr="0086784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1228</w:t>
      </w:r>
    </w:p>
    <w:p w14:paraId="1ED94ED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interruptions at NR SRS carrier based switching</w:t>
      </w:r>
      <w:r>
        <w:tab/>
        <w:t>1229</w:t>
      </w:r>
    </w:p>
    <w:p w14:paraId="11B2D4A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1229</w:t>
      </w:r>
    </w:p>
    <w:p w14:paraId="149564F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1229</w:t>
      </w:r>
    </w:p>
    <w:p w14:paraId="424E033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A.6.5.2.2.3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1231</w:t>
      </w:r>
    </w:p>
    <w:p w14:paraId="45DEE98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1232</w:t>
      </w:r>
    </w:p>
    <w:p w14:paraId="13B23DA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86784B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86784B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86784B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SCell Activation and deactivation of known SCell in FR1 in non-DRX for 160ms SCell measurement cycle</w:t>
      </w:r>
      <w:r>
        <w:tab/>
        <w:t>1232</w:t>
      </w:r>
    </w:p>
    <w:p w14:paraId="37F5214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86784B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86784B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86784B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 w:rsidRPr="0086784B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1232</w:t>
      </w:r>
    </w:p>
    <w:p w14:paraId="520AEEF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86784B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86784B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86784B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 w:rsidRPr="0086784B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1236</w:t>
      </w:r>
    </w:p>
    <w:p w14:paraId="087F81A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86784B">
        <w:rPr>
          <w:rFonts w:eastAsiaTheme="minorEastAsia"/>
          <w:lang w:eastAsia="zh-CN"/>
        </w:rPr>
        <w:t>6.</w:t>
      </w:r>
      <w:r>
        <w:t>5</w:t>
      </w:r>
      <w:r w:rsidRPr="0086784B">
        <w:rPr>
          <w:rFonts w:eastAsiaTheme="minorEastAsia"/>
          <w:lang w:eastAsia="zh-CN"/>
        </w:rPr>
        <w:t>.</w:t>
      </w:r>
      <w:r>
        <w:t>3</w:t>
      </w:r>
      <w:r w:rsidRPr="0086784B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known SCell in FR1 in non-DRX for 320ms SCell measurement cycle</w:t>
      </w:r>
      <w:r>
        <w:tab/>
        <w:t>1237</w:t>
      </w:r>
    </w:p>
    <w:p w14:paraId="1E9ED04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86784B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86784B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86784B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 w:rsidRPr="0086784B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1237</w:t>
      </w:r>
    </w:p>
    <w:p w14:paraId="4DA8BBA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86784B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86784B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86784B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 w:rsidRPr="0086784B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1237</w:t>
      </w:r>
    </w:p>
    <w:p w14:paraId="5D341F0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86784B">
        <w:rPr>
          <w:rFonts w:eastAsiaTheme="minorEastAsia"/>
          <w:lang w:eastAsia="zh-CN"/>
        </w:rPr>
        <w:t>6.</w:t>
      </w:r>
      <w:r>
        <w:t>5</w:t>
      </w:r>
      <w:r w:rsidRPr="0086784B">
        <w:rPr>
          <w:rFonts w:eastAsiaTheme="minorEastAsia"/>
          <w:lang w:eastAsia="zh-CN"/>
        </w:rPr>
        <w:t>.</w:t>
      </w:r>
      <w:r>
        <w:t>3</w:t>
      </w:r>
      <w:r w:rsidRPr="0086784B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unknown SCell in FR1 in non-DRX</w:t>
      </w:r>
      <w:r>
        <w:tab/>
        <w:t>1237</w:t>
      </w:r>
    </w:p>
    <w:p w14:paraId="339656A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86784B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86784B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86784B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86784B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1237</w:t>
      </w:r>
    </w:p>
    <w:p w14:paraId="298851F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86784B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86784B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86784B">
        <w:rPr>
          <w:rFonts w:eastAsiaTheme="minorEastAsia"/>
          <w:lang w:eastAsia="zh-CN"/>
        </w:rPr>
        <w:t>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1238</w:t>
      </w:r>
    </w:p>
    <w:p w14:paraId="6DBC404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at SCell addition of known SCell in FR1</w:t>
      </w:r>
      <w:r>
        <w:tab/>
        <w:t>1238</w:t>
      </w:r>
    </w:p>
    <w:p w14:paraId="69FAA05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A.6.5.3.4.1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 xml:space="preserve"> Test Purpose and Environment</w:t>
      </w:r>
      <w:r>
        <w:tab/>
        <w:t>1238</w:t>
      </w:r>
    </w:p>
    <w:p w14:paraId="4EE5D41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A.6.5.3.4.2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 xml:space="preserve"> Test Requirements</w:t>
      </w:r>
      <w:r>
        <w:tab/>
        <w:t>1242</w:t>
      </w:r>
    </w:p>
    <w:p w14:paraId="62064FD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at handover with known SCell in FR1</w:t>
      </w:r>
      <w:r>
        <w:tab/>
        <w:t>1242</w:t>
      </w:r>
    </w:p>
    <w:p w14:paraId="2731007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A.6.5.3.5.1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Test Purpose and Environment</w:t>
      </w:r>
      <w:r>
        <w:tab/>
        <w:t>1242</w:t>
      </w:r>
    </w:p>
    <w:p w14:paraId="1DEC5CA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1246</w:t>
      </w:r>
    </w:p>
    <w:p w14:paraId="0FAC4B9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UL carrier RRC reconfiguration Delay</w:t>
      </w:r>
      <w:r>
        <w:tab/>
        <w:t>1247</w:t>
      </w:r>
    </w:p>
    <w:p w14:paraId="5FDBB0A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UL carrier RRC reconfiguration Delay</w:t>
      </w:r>
      <w:r>
        <w:tab/>
        <w:t>1247</w:t>
      </w:r>
    </w:p>
    <w:p w14:paraId="0A159CC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1247</w:t>
      </w:r>
    </w:p>
    <w:p w14:paraId="7A2BBC5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A.6.5.4.1.2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1257</w:t>
      </w:r>
    </w:p>
    <w:p w14:paraId="7AE5CEE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Void</w:t>
      </w:r>
      <w:r>
        <w:tab/>
        <w:t>1258</w:t>
      </w:r>
    </w:p>
    <w:p w14:paraId="5D3EE6F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1258</w:t>
      </w:r>
    </w:p>
    <w:p w14:paraId="512F0EA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1258</w:t>
      </w:r>
    </w:p>
    <w:p w14:paraId="1552321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A.6.5.5.1.1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1258</w:t>
      </w:r>
    </w:p>
    <w:p w14:paraId="0D57E41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 w:cs="Arial"/>
        </w:rPr>
        <w:t>Beam Failure Detection and Link Recovery Test for FR1 PCell configured with SSB-based BFD and LR in DRX mode</w:t>
      </w:r>
      <w:r>
        <w:tab/>
        <w:t>1263</w:t>
      </w:r>
    </w:p>
    <w:p w14:paraId="7FD5EA0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A.6.5.5.2.1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1263</w:t>
      </w:r>
    </w:p>
    <w:p w14:paraId="4C7FAD5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1270</w:t>
      </w:r>
    </w:p>
    <w:p w14:paraId="5929AF4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1270</w:t>
      </w:r>
    </w:p>
    <w:p w14:paraId="2F3549D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A.6.5.5.3.1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1270</w:t>
      </w:r>
    </w:p>
    <w:p w14:paraId="2A5EDFA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1276</w:t>
      </w:r>
    </w:p>
    <w:p w14:paraId="14B5D62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1276</w:t>
      </w:r>
    </w:p>
    <w:p w14:paraId="1EE4F4D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A.6.5.5.4.1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1276</w:t>
      </w:r>
    </w:p>
    <w:p w14:paraId="5091230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A.6.5.5.4.2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1282</w:t>
      </w:r>
    </w:p>
    <w:p w14:paraId="6AF8F43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86784B">
        <w:rPr>
          <w:rFonts w:eastAsia="MS Mincho" w:cs="Arial"/>
        </w:rPr>
        <w:t>in non-DRX mode</w:t>
      </w:r>
      <w:r>
        <w:tab/>
        <w:t>1282</w:t>
      </w:r>
    </w:p>
    <w:p w14:paraId="6BBCEE4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A.6.5.5.5.1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1282</w:t>
      </w:r>
    </w:p>
    <w:p w14:paraId="4A0E7BB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1286</w:t>
      </w:r>
    </w:p>
    <w:p w14:paraId="28AC74B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86784B">
        <w:rPr>
          <w:rFonts w:eastAsia="MS Mincho" w:cs="Arial"/>
        </w:rPr>
        <w:t>in DRX mode</w:t>
      </w:r>
      <w:r>
        <w:tab/>
        <w:t>1287</w:t>
      </w:r>
    </w:p>
    <w:p w14:paraId="7B077A6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A.6.5.5.6.1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1287</w:t>
      </w:r>
    </w:p>
    <w:p w14:paraId="68EEE7E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1291</w:t>
      </w:r>
    </w:p>
    <w:p w14:paraId="30427A5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</w:t>
      </w:r>
      <w:r>
        <w:tab/>
        <w:t>1291</w:t>
      </w:r>
    </w:p>
    <w:p w14:paraId="015BCF5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1291</w:t>
      </w:r>
    </w:p>
    <w:p w14:paraId="3A2D385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FR1- NR FR1 DL active BWP switch of SCell with non-DRX in SA</w:t>
      </w:r>
      <w:r>
        <w:tab/>
        <w:t>1291</w:t>
      </w:r>
    </w:p>
    <w:p w14:paraId="73D7E46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</w:rPr>
        <w:t>A.6.5.6.1.2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1297</w:t>
      </w:r>
    </w:p>
    <w:p w14:paraId="3C625DE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1301</w:t>
      </w:r>
    </w:p>
    <w:p w14:paraId="24B9EF3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 DL active BWP switch of Cell with non-DRX in SA</w:t>
      </w:r>
      <w:r>
        <w:tab/>
        <w:t>1301</w:t>
      </w:r>
    </w:p>
    <w:p w14:paraId="0C19F71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86784B">
        <w:rPr>
          <w:rFonts w:cs="Arial"/>
          <w:lang w:val="en-US"/>
        </w:rPr>
        <w:t>on multiple CCs</w:t>
      </w:r>
      <w:r>
        <w:tab/>
        <w:t>1305</w:t>
      </w:r>
    </w:p>
    <w:p w14:paraId="5B2890A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</w:rPr>
        <w:t>A.6.5.6.3.1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  <w:lang w:val="en-US"/>
        </w:rPr>
        <w:t xml:space="preserve">NR FR1- NR FR1 DL active BWP switch on multiple CCs </w:t>
      </w:r>
      <w:r w:rsidRPr="0086784B">
        <w:rPr>
          <w:lang w:val="en-US" w:eastAsia="zh-CN"/>
        </w:rPr>
        <w:t>with</w:t>
      </w:r>
      <w:r w:rsidRPr="0086784B">
        <w:rPr>
          <w:lang w:val="en-US"/>
        </w:rPr>
        <w:t xml:space="preserve"> non-DRX in </w:t>
      </w:r>
      <w:r w:rsidRPr="0086784B">
        <w:rPr>
          <w:lang w:val="en-US" w:eastAsia="zh-CN"/>
        </w:rPr>
        <w:t>SA</w:t>
      </w:r>
      <w:r>
        <w:tab/>
        <w:t>1305</w:t>
      </w:r>
    </w:p>
    <w:p w14:paraId="3E42676E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A.6.5.6.3.1.1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Test Purpose and Environment</w:t>
      </w:r>
      <w:r>
        <w:tab/>
        <w:t>1305</w:t>
      </w:r>
    </w:p>
    <w:p w14:paraId="1486BE1B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A.6.5.6.3.1.2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Test Requirements</w:t>
      </w:r>
      <w:r>
        <w:tab/>
        <w:t>1310</w:t>
      </w:r>
    </w:p>
    <w:p w14:paraId="1037CEC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dormancy switch</w:t>
      </w:r>
      <w:r>
        <w:tab/>
        <w:t>1311</w:t>
      </w:r>
    </w:p>
    <w:p w14:paraId="480562C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 PCell SCell dormancy switch of single FR1 SCell outside active time</w:t>
      </w:r>
      <w:r>
        <w:tab/>
        <w:t>1311</w:t>
      </w:r>
    </w:p>
    <w:p w14:paraId="11AAE04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 PCell SCell dormancy switch of two FR1 SCells inside active time</w:t>
      </w:r>
      <w:r>
        <w:tab/>
        <w:t>1317</w:t>
      </w:r>
    </w:p>
    <w:p w14:paraId="636BE7C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 xml:space="preserve">Simultaneous </w:t>
      </w:r>
      <w:r>
        <w:t xml:space="preserve">RRC-based Active BWP Switch </w:t>
      </w:r>
      <w:r w:rsidRPr="0086784B">
        <w:rPr>
          <w:rFonts w:cs="Arial"/>
          <w:lang w:val="en-US"/>
        </w:rPr>
        <w:t>on multiple CCs</w:t>
      </w:r>
      <w:r>
        <w:tab/>
        <w:t>1321</w:t>
      </w:r>
    </w:p>
    <w:p w14:paraId="3DA7962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 xml:space="preserve">NR FR1- NR FR1 DL active BWP switch on multiple CCs </w:t>
      </w:r>
      <w:r w:rsidRPr="0086784B">
        <w:rPr>
          <w:lang w:val="en-US" w:eastAsia="zh-CN"/>
        </w:rPr>
        <w:t>with</w:t>
      </w:r>
      <w:r w:rsidRPr="0086784B">
        <w:rPr>
          <w:lang w:val="en-US"/>
        </w:rPr>
        <w:t xml:space="preserve"> non-DRX in </w:t>
      </w:r>
      <w:r w:rsidRPr="0086784B">
        <w:rPr>
          <w:lang w:val="en-US" w:eastAsia="zh-CN"/>
        </w:rPr>
        <w:t>SA</w:t>
      </w:r>
      <w:r>
        <w:tab/>
        <w:t>1321</w:t>
      </w:r>
    </w:p>
    <w:p w14:paraId="613866B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1325</w:t>
      </w:r>
    </w:p>
    <w:p w14:paraId="4BC8EFF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1325</w:t>
      </w:r>
    </w:p>
    <w:p w14:paraId="76ABACA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1325</w:t>
      </w:r>
    </w:p>
    <w:p w14:paraId="330A6FA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A.6.5.7.</w:t>
      </w:r>
      <w:r w:rsidRPr="0086784B">
        <w:rPr>
          <w:snapToGrid w:val="0"/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1329</w:t>
      </w:r>
    </w:p>
    <w:p w14:paraId="326A71D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1329</w:t>
      </w:r>
    </w:p>
    <w:p w14:paraId="389E684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A.6.5.7.2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1329</w:t>
      </w:r>
    </w:p>
    <w:p w14:paraId="30141CF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A.6.5.7.</w:t>
      </w:r>
      <w:r w:rsidRPr="0086784B">
        <w:rPr>
          <w:snapToGrid w:val="0"/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1333</w:t>
      </w:r>
    </w:p>
    <w:p w14:paraId="0EA875D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</w:t>
      </w:r>
      <w:r>
        <w:tab/>
        <w:t>1333</w:t>
      </w:r>
    </w:p>
    <w:p w14:paraId="6FBD9CD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 on PCell in FR1 in non-DRX</w:t>
      </w:r>
      <w:r>
        <w:tab/>
        <w:t>1333</w:t>
      </w:r>
    </w:p>
    <w:p w14:paraId="58368E8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1333</w:t>
      </w:r>
    </w:p>
    <w:p w14:paraId="4006309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1337</w:t>
      </w:r>
    </w:p>
    <w:p w14:paraId="488344D5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1337</w:t>
      </w:r>
    </w:p>
    <w:p w14:paraId="6EF484C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1337</w:t>
      </w:r>
    </w:p>
    <w:p w14:paraId="3595D71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event triggered reporting tests without gap under non-DRX</w:t>
      </w:r>
      <w:r>
        <w:tab/>
        <w:t>1337</w:t>
      </w:r>
    </w:p>
    <w:p w14:paraId="5069C50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1337</w:t>
      </w:r>
    </w:p>
    <w:p w14:paraId="04B798E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1337</w:t>
      </w:r>
    </w:p>
    <w:p w14:paraId="12725C3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1341</w:t>
      </w:r>
    </w:p>
    <w:p w14:paraId="48498D7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event triggered reporting tests without gap under DRX</w:t>
      </w:r>
      <w:r>
        <w:tab/>
        <w:t>1341</w:t>
      </w:r>
    </w:p>
    <w:p w14:paraId="48C3F68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1341</w:t>
      </w:r>
    </w:p>
    <w:p w14:paraId="20D46D2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1341</w:t>
      </w:r>
    </w:p>
    <w:p w14:paraId="106C7D8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1345</w:t>
      </w:r>
    </w:p>
    <w:p w14:paraId="2D17C63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event triggered reporting tests with per-UE gaps under non-DRX</w:t>
      </w:r>
      <w:r>
        <w:tab/>
        <w:t>1345</w:t>
      </w:r>
    </w:p>
    <w:p w14:paraId="041CB5C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1345</w:t>
      </w:r>
    </w:p>
    <w:p w14:paraId="5C756B4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1345</w:t>
      </w:r>
    </w:p>
    <w:p w14:paraId="1FA2600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1349</w:t>
      </w:r>
    </w:p>
    <w:p w14:paraId="334B04C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event triggered reporting tests with per-UE gaps under DRX</w:t>
      </w:r>
      <w:r>
        <w:tab/>
        <w:t>1349</w:t>
      </w:r>
    </w:p>
    <w:p w14:paraId="6003E38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1349</w:t>
      </w:r>
    </w:p>
    <w:p w14:paraId="103D38B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1349</w:t>
      </w:r>
    </w:p>
    <w:p w14:paraId="17B6A46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1353</w:t>
      </w:r>
    </w:p>
    <w:p w14:paraId="54CE7D1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event triggered reporting tests without gap under non-DRX with SSB index reading</w:t>
      </w:r>
      <w:r>
        <w:tab/>
        <w:t>1353</w:t>
      </w:r>
    </w:p>
    <w:p w14:paraId="10A14AC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1353</w:t>
      </w:r>
    </w:p>
    <w:p w14:paraId="16BF487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lastRenderedPageBreak/>
        <w:t>A.6.6.1.5.2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1353</w:t>
      </w:r>
    </w:p>
    <w:p w14:paraId="434C5E6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1355</w:t>
      </w:r>
    </w:p>
    <w:p w14:paraId="63CDF5A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event triggered reporting tests with per-UE gaps under non-DRX with SSB index reading</w:t>
      </w:r>
      <w:r>
        <w:tab/>
        <w:t>1356</w:t>
      </w:r>
    </w:p>
    <w:p w14:paraId="6F55BA8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1356</w:t>
      </w:r>
    </w:p>
    <w:p w14:paraId="46E24D2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1356</w:t>
      </w:r>
    </w:p>
    <w:p w14:paraId="72B67EF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1357</w:t>
      </w:r>
    </w:p>
    <w:p w14:paraId="5E31097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event triggered reporting tests under DRX</w:t>
      </w:r>
      <w:r>
        <w:t xml:space="preserve"> </w:t>
      </w:r>
      <w:r w:rsidRPr="0086784B">
        <w:rPr>
          <w:snapToGrid w:val="0"/>
        </w:rPr>
        <w:t>for UE configured with highSpeedMeasFlag-r16</w:t>
      </w:r>
      <w:r>
        <w:tab/>
        <w:t>1358</w:t>
      </w:r>
    </w:p>
    <w:p w14:paraId="1A4413E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1358</w:t>
      </w:r>
    </w:p>
    <w:p w14:paraId="40BBAB2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1358</w:t>
      </w:r>
    </w:p>
    <w:p w14:paraId="7AA1E02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1362</w:t>
      </w:r>
    </w:p>
    <w:p w14:paraId="2F20B14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1362</w:t>
      </w:r>
    </w:p>
    <w:p w14:paraId="143DAF5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without SSB time index detection when DRX is not used</w:t>
      </w:r>
      <w:r>
        <w:tab/>
        <w:t>1362</w:t>
      </w:r>
    </w:p>
    <w:p w14:paraId="1D7D299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1362</w:t>
      </w:r>
    </w:p>
    <w:p w14:paraId="65B1AFD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1366</w:t>
      </w:r>
    </w:p>
    <w:p w14:paraId="6CB4B6F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without SSB time index detection when DRX is used</w:t>
      </w:r>
      <w:r>
        <w:tab/>
        <w:t>1366</w:t>
      </w:r>
    </w:p>
    <w:p w14:paraId="6BDBB0A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1366</w:t>
      </w:r>
    </w:p>
    <w:p w14:paraId="6614631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1371</w:t>
      </w:r>
    </w:p>
    <w:p w14:paraId="372B19C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1372</w:t>
      </w:r>
    </w:p>
    <w:p w14:paraId="0B89347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1372</w:t>
      </w:r>
    </w:p>
    <w:p w14:paraId="29ADDFF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with SSB time index detection when DRX is not used</w:t>
      </w:r>
      <w:r>
        <w:tab/>
        <w:t>1372</w:t>
      </w:r>
    </w:p>
    <w:p w14:paraId="0E76E04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1372</w:t>
      </w:r>
    </w:p>
    <w:p w14:paraId="0187B95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1376</w:t>
      </w:r>
    </w:p>
    <w:p w14:paraId="4EDD665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with SSB time index detection when DRX is used</w:t>
      </w:r>
      <w:r>
        <w:tab/>
        <w:t>1376</w:t>
      </w:r>
    </w:p>
    <w:p w14:paraId="1EABF27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1376</w:t>
      </w:r>
    </w:p>
    <w:p w14:paraId="4582BDB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1381</w:t>
      </w:r>
    </w:p>
    <w:p w14:paraId="43B5E01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1382</w:t>
      </w:r>
    </w:p>
    <w:p w14:paraId="3361AEF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1382</w:t>
      </w:r>
    </w:p>
    <w:p w14:paraId="458100F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with additional mandatory gap pattern</w:t>
      </w:r>
      <w:r>
        <w:tab/>
        <w:t>1382</w:t>
      </w:r>
    </w:p>
    <w:p w14:paraId="010E93B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1382</w:t>
      </w:r>
    </w:p>
    <w:p w14:paraId="2744BB3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1385</w:t>
      </w:r>
    </w:p>
    <w:p w14:paraId="12CF765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when DRX is used</w:t>
      </w:r>
      <w:r>
        <w:tab/>
        <w:t>1385</w:t>
      </w:r>
    </w:p>
    <w:p w14:paraId="3BFAC30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1385</w:t>
      </w:r>
    </w:p>
    <w:p w14:paraId="1E18AB3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1389</w:t>
      </w:r>
    </w:p>
    <w:p w14:paraId="336D19A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SA event triggered reporting tests for FR1 </w:t>
      </w:r>
      <w:r>
        <w:rPr>
          <w:lang w:eastAsia="zh-CN"/>
        </w:rPr>
        <w:t xml:space="preserve">without gap </w:t>
      </w:r>
      <w:r>
        <w:t>when DRX is not used</w:t>
      </w:r>
      <w:r>
        <w:tab/>
        <w:t>1390</w:t>
      </w:r>
    </w:p>
    <w:p w14:paraId="7B7EBA4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1390</w:t>
      </w:r>
    </w:p>
    <w:p w14:paraId="47BCBA4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1393</w:t>
      </w:r>
    </w:p>
    <w:p w14:paraId="2E437ED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Measurements</w:t>
      </w:r>
      <w:r>
        <w:tab/>
        <w:t>1393</w:t>
      </w:r>
    </w:p>
    <w:p w14:paraId="6E654B9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NR - E-UTRAN event-triggered reporting in non-DRX in FR1</w:t>
      </w:r>
      <w:r>
        <w:tab/>
        <w:t>1393</w:t>
      </w:r>
    </w:p>
    <w:p w14:paraId="3F1242D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1393</w:t>
      </w:r>
    </w:p>
    <w:p w14:paraId="3A9A06B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1399</w:t>
      </w:r>
    </w:p>
    <w:p w14:paraId="4201976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NR - E-UTRAN event-triggered reporting in DRX in FR1</w:t>
      </w:r>
      <w:r>
        <w:tab/>
        <w:t>1399</w:t>
      </w:r>
    </w:p>
    <w:p w14:paraId="521AA90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1399</w:t>
      </w:r>
    </w:p>
    <w:p w14:paraId="63D3647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1406</w:t>
      </w:r>
    </w:p>
    <w:p w14:paraId="3FC2B4F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A.6.6.3.3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 xml:space="preserve">SA NR - E-UTRAN event-triggered reporting in DRX in FR1 </w:t>
      </w:r>
      <w:r w:rsidRPr="0086784B">
        <w:rPr>
          <w:snapToGrid w:val="0"/>
        </w:rPr>
        <w:t>for UE configured with highSpeedMeasFlag-r16</w:t>
      </w:r>
      <w:r>
        <w:tab/>
        <w:t>1406</w:t>
      </w:r>
    </w:p>
    <w:p w14:paraId="2BA4A83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1406</w:t>
      </w:r>
    </w:p>
    <w:p w14:paraId="66D5387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1413</w:t>
      </w:r>
    </w:p>
    <w:p w14:paraId="1CE31C5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1413</w:t>
      </w:r>
    </w:p>
    <w:p w14:paraId="4FC2446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 when DRX is not used</w:t>
      </w:r>
      <w:r>
        <w:tab/>
        <w:t>1413</w:t>
      </w:r>
    </w:p>
    <w:p w14:paraId="6AC6788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1413</w:t>
      </w:r>
    </w:p>
    <w:p w14:paraId="5B0BE3A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1413</w:t>
      </w:r>
    </w:p>
    <w:p w14:paraId="722A936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1416</w:t>
      </w:r>
    </w:p>
    <w:p w14:paraId="6665C6A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 when DRX is used</w:t>
      </w:r>
      <w:r>
        <w:tab/>
        <w:t>1416</w:t>
      </w:r>
    </w:p>
    <w:p w14:paraId="69831F2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1416</w:t>
      </w:r>
    </w:p>
    <w:p w14:paraId="664E17B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1417</w:t>
      </w:r>
    </w:p>
    <w:p w14:paraId="5CF1BD4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1420</w:t>
      </w:r>
    </w:p>
    <w:p w14:paraId="40F7EE5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CSI-RS based L1-RSRP measurement when DRX is not used</w:t>
      </w:r>
      <w:r>
        <w:tab/>
        <w:t>1420</w:t>
      </w:r>
    </w:p>
    <w:p w14:paraId="027E6DE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1420</w:t>
      </w:r>
    </w:p>
    <w:p w14:paraId="4749D2B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1421</w:t>
      </w:r>
    </w:p>
    <w:p w14:paraId="7624792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1424</w:t>
      </w:r>
    </w:p>
    <w:p w14:paraId="7048245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CSI-RS based L1-RSRP measurement when DRX is used</w:t>
      </w:r>
      <w:r>
        <w:tab/>
        <w:t>1424</w:t>
      </w:r>
    </w:p>
    <w:p w14:paraId="1AA6AB0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1424</w:t>
      </w:r>
    </w:p>
    <w:p w14:paraId="06FBA61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1425</w:t>
      </w:r>
    </w:p>
    <w:p w14:paraId="7F1EF6C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1428</w:t>
      </w:r>
    </w:p>
    <w:p w14:paraId="61EDFBE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 xml:space="preserve">SSB based L1-RSRP measurement when DRX is used for UE configured with </w:t>
      </w:r>
      <w:r w:rsidRPr="0086784B">
        <w:rPr>
          <w:i/>
          <w:iCs/>
          <w:snapToGrid w:val="0"/>
        </w:rPr>
        <w:t>highSpeedMeasFlag-r16</w:t>
      </w:r>
      <w:r>
        <w:tab/>
        <w:t>1428</w:t>
      </w:r>
    </w:p>
    <w:p w14:paraId="01E564A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1428</w:t>
      </w:r>
    </w:p>
    <w:p w14:paraId="5853E43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1429</w:t>
      </w:r>
    </w:p>
    <w:p w14:paraId="2566E1A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1432</w:t>
      </w:r>
    </w:p>
    <w:p w14:paraId="76EAD18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A.6.6.5</w:t>
      </w:r>
      <w:r>
        <w:tab/>
        <w:t>1432</w:t>
      </w:r>
    </w:p>
    <w:p w14:paraId="2975F5E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NR - UTRAN FDD event-triggered reporting in non-DRX in FR1</w:t>
      </w:r>
      <w:r>
        <w:tab/>
        <w:t>1432</w:t>
      </w:r>
    </w:p>
    <w:p w14:paraId="2D68478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1432</w:t>
      </w:r>
    </w:p>
    <w:p w14:paraId="148E173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1436</w:t>
      </w:r>
    </w:p>
    <w:p w14:paraId="2A1D396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1436</w:t>
      </w:r>
    </w:p>
    <w:p w14:paraId="3E30D70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SRS-RSRP measurement with DRX</w:t>
      </w:r>
      <w:r>
        <w:tab/>
        <w:t>1436</w:t>
      </w:r>
    </w:p>
    <w:p w14:paraId="72B5E58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1436</w:t>
      </w:r>
    </w:p>
    <w:p w14:paraId="47328E6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1437</w:t>
      </w:r>
    </w:p>
    <w:p w14:paraId="798D1DA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1440</w:t>
      </w:r>
    </w:p>
    <w:p w14:paraId="35B706D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CLI-RSSI measurement with DRX</w:t>
      </w:r>
      <w:r>
        <w:tab/>
        <w:t>1440</w:t>
      </w:r>
    </w:p>
    <w:p w14:paraId="498DBC5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1440</w:t>
      </w:r>
    </w:p>
    <w:p w14:paraId="5D805BA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1441</w:t>
      </w:r>
    </w:p>
    <w:p w14:paraId="204A13E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1443</w:t>
      </w:r>
    </w:p>
    <w:p w14:paraId="54E9674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 with autonomous gaps</w:t>
      </w:r>
      <w:r>
        <w:tab/>
        <w:t>1443</w:t>
      </w:r>
    </w:p>
    <w:p w14:paraId="192B955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intra-frequency CGI identification of NR neighbor cell in FR1</w:t>
      </w:r>
      <w:r>
        <w:tab/>
        <w:t>1443</w:t>
      </w:r>
    </w:p>
    <w:p w14:paraId="380BF05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1443</w:t>
      </w:r>
    </w:p>
    <w:p w14:paraId="3D0FD7A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1443</w:t>
      </w:r>
    </w:p>
    <w:p w14:paraId="23D0F54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1446</w:t>
      </w:r>
    </w:p>
    <w:p w14:paraId="225EE6A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 xml:space="preserve">Identification of a new CGI of inter-RAT E-UTRA cell </w:t>
      </w:r>
      <w:r w:rsidRPr="0086784B">
        <w:rPr>
          <w:snapToGrid w:val="0"/>
          <w:lang w:eastAsia="zh-CN"/>
        </w:rPr>
        <w:t>using</w:t>
      </w:r>
      <w:r w:rsidRPr="0086784B">
        <w:rPr>
          <w:snapToGrid w:val="0"/>
        </w:rPr>
        <w:t xml:space="preserve"> autonomous gaps in NR SA</w:t>
      </w:r>
      <w:r>
        <w:tab/>
        <w:t>1446</w:t>
      </w:r>
    </w:p>
    <w:p w14:paraId="2DC2AB0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1446</w:t>
      </w:r>
    </w:p>
    <w:p w14:paraId="2027B45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1449</w:t>
      </w:r>
    </w:p>
    <w:p w14:paraId="2E3D1E3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1450</w:t>
      </w:r>
    </w:p>
    <w:p w14:paraId="79BC931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with CSI-RS based CMR and no dedicated IMR configured when DRX is used</w:t>
      </w:r>
      <w:r>
        <w:tab/>
        <w:t>1450</w:t>
      </w:r>
    </w:p>
    <w:p w14:paraId="5264EB1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1450</w:t>
      </w:r>
    </w:p>
    <w:p w14:paraId="049CDC9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L1-SINR measurement with SSB based CMR and dedicated IMR when DRX is not used</w:t>
      </w:r>
      <w:r>
        <w:tab/>
        <w:t>1453</w:t>
      </w:r>
    </w:p>
    <w:p w14:paraId="10C7DFB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5EDDDB7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1454</w:t>
      </w:r>
    </w:p>
    <w:p w14:paraId="00399E0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3D71448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A.6.6.8.</w:t>
      </w:r>
      <w:r w:rsidRPr="0086784B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 xml:space="preserve">L1-SINR measurement </w:t>
      </w:r>
      <w:r w:rsidRPr="0086784B">
        <w:rPr>
          <w:snapToGrid w:val="0"/>
          <w:lang w:eastAsia="zh-CN"/>
        </w:rPr>
        <w:t xml:space="preserve">with </w:t>
      </w:r>
      <w:r w:rsidRPr="0086784B">
        <w:rPr>
          <w:snapToGrid w:val="0"/>
        </w:rPr>
        <w:t>CSI-RS based CMR and dedicated IMR configured when DRX is not used</w:t>
      </w:r>
      <w:r>
        <w:tab/>
        <w:t>1458</w:t>
      </w:r>
    </w:p>
    <w:p w14:paraId="3D5F70F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1458</w:t>
      </w:r>
    </w:p>
    <w:p w14:paraId="117CE41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1459</w:t>
      </w:r>
    </w:p>
    <w:p w14:paraId="7F46D03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5AAFD9D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CA/DC Measurements</w:t>
      </w:r>
      <w:r>
        <w:tab/>
        <w:t>1462</w:t>
      </w:r>
    </w:p>
    <w:p w14:paraId="274464D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A.6.6.9.1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SA Idle mode CA/DC measurement for FR1</w:t>
      </w:r>
      <w:r>
        <w:tab/>
        <w:t>1462</w:t>
      </w:r>
    </w:p>
    <w:p w14:paraId="05DE841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A.6.6.9.1.1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Purpose and Environment</w:t>
      </w:r>
      <w:r>
        <w:tab/>
        <w:t>1462</w:t>
      </w:r>
    </w:p>
    <w:p w14:paraId="447E78B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A.6.6.9.1.2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Requirements</w:t>
      </w:r>
      <w:r>
        <w:tab/>
        <w:t>1469</w:t>
      </w:r>
    </w:p>
    <w:p w14:paraId="42E8EE5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1469</w:t>
      </w:r>
    </w:p>
    <w:p w14:paraId="7D0BBFB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event triggered reporting tests without gap under non-DRX</w:t>
      </w:r>
      <w:r>
        <w:tab/>
        <w:t>1469</w:t>
      </w:r>
    </w:p>
    <w:p w14:paraId="46C5C57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1469</w:t>
      </w:r>
    </w:p>
    <w:p w14:paraId="2C3529E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A.6.6.10.1.</w:t>
      </w:r>
      <w:r w:rsidRPr="0086784B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1472</w:t>
      </w:r>
    </w:p>
    <w:p w14:paraId="0E94EA7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1472</w:t>
      </w:r>
    </w:p>
    <w:p w14:paraId="01F4B56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</w:t>
      </w:r>
      <w:r w:rsidRPr="0086784B">
        <w:rPr>
          <w:snapToGrid w:val="0"/>
        </w:rPr>
        <w:t>SA event triggered reporting tests with gap under DRX</w:t>
      </w:r>
      <w:r>
        <w:tab/>
        <w:t>1472</w:t>
      </w:r>
    </w:p>
    <w:p w14:paraId="23DECFE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1472</w:t>
      </w:r>
    </w:p>
    <w:p w14:paraId="35DBD62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1476</w:t>
      </w:r>
    </w:p>
    <w:p w14:paraId="4DB4385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1476</w:t>
      </w:r>
    </w:p>
    <w:p w14:paraId="15E3349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RSTD measurement reporting delay test case for single positioning frequency layer in FR1 SA</w:t>
      </w:r>
      <w:r>
        <w:tab/>
        <w:t>1476</w:t>
      </w:r>
    </w:p>
    <w:p w14:paraId="4865081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1476</w:t>
      </w:r>
    </w:p>
    <w:p w14:paraId="66F3B9D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6.12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1482</w:t>
      </w:r>
    </w:p>
    <w:p w14:paraId="2F2D270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RSTD measurement reporting delay test case for dual positioning frequency layers in FR1 SA</w:t>
      </w:r>
      <w:r>
        <w:tab/>
        <w:t>1482</w:t>
      </w:r>
    </w:p>
    <w:p w14:paraId="723EFAA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1482</w:t>
      </w:r>
    </w:p>
    <w:p w14:paraId="7523B57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1488</w:t>
      </w:r>
    </w:p>
    <w:p w14:paraId="75F5380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A.6.6.13 PRS-RSRP measurements</w:t>
      </w:r>
      <w:r>
        <w:tab/>
        <w:t>1488</w:t>
      </w:r>
    </w:p>
    <w:p w14:paraId="5B73150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  <w:snapToGrid w:val="0"/>
        </w:rPr>
        <w:t>A.6.6.13.1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  <w:snapToGrid w:val="0"/>
        </w:rPr>
        <w:t>PRS-RSRP reporting delay test case for single positioning frequency layer</w:t>
      </w:r>
      <w:r>
        <w:tab/>
        <w:t>1488</w:t>
      </w:r>
    </w:p>
    <w:p w14:paraId="68FA4EB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</w:rPr>
        <w:t>A.6.6.13.1.1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</w:rPr>
        <w:t>Test purpose and Environment</w:t>
      </w:r>
      <w:r>
        <w:tab/>
        <w:t>1488</w:t>
      </w:r>
    </w:p>
    <w:p w14:paraId="65AB6E0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</w:rPr>
        <w:t>A.6.6.13.1.2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</w:rPr>
        <w:t>Test Requirements</w:t>
      </w:r>
      <w:r>
        <w:tab/>
        <w:t>1492</w:t>
      </w:r>
    </w:p>
    <w:p w14:paraId="7CA97D7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  <w:snapToGrid w:val="0"/>
        </w:rPr>
        <w:t>A.6.6.13.2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  <w:snapToGrid w:val="0"/>
        </w:rPr>
        <w:t>PRS-RSRP reporting delay test case for dual positioning frequency layer</w:t>
      </w:r>
      <w:r>
        <w:tab/>
        <w:t>1492</w:t>
      </w:r>
    </w:p>
    <w:p w14:paraId="0D3F973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</w:rPr>
        <w:t>A.6.6.13.2.1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</w:rPr>
        <w:t>Test purpose and Environment</w:t>
      </w:r>
      <w:r>
        <w:tab/>
        <w:t>1492</w:t>
      </w:r>
    </w:p>
    <w:p w14:paraId="5B9940B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</w:rPr>
        <w:t>A.6.6.13.2.2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</w:rPr>
        <w:t>Test Requirements</w:t>
      </w:r>
      <w:r>
        <w:tab/>
        <w:t>1496</w:t>
      </w:r>
    </w:p>
    <w:p w14:paraId="2155AD7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1496</w:t>
      </w:r>
    </w:p>
    <w:p w14:paraId="6EEC6C0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A.6.6.14.1 UE Rx-Tx time difference measurement for single positioning frequency layer in FR1 SA</w:t>
      </w:r>
      <w:r>
        <w:tab/>
        <w:t>1496</w:t>
      </w:r>
    </w:p>
    <w:p w14:paraId="7EF9DC9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1496</w:t>
      </w:r>
    </w:p>
    <w:p w14:paraId="528FF9E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1500</w:t>
      </w:r>
    </w:p>
    <w:p w14:paraId="7872C83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A.6.6.14.2 UE Rx-Tx time difference measurement for dual positioning frequency layers in FR1 SA</w:t>
      </w:r>
      <w:r>
        <w:tab/>
        <w:t>1500</w:t>
      </w:r>
    </w:p>
    <w:p w14:paraId="6676DF4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1500</w:t>
      </w:r>
    </w:p>
    <w:p w14:paraId="795FD0B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1504</w:t>
      </w:r>
    </w:p>
    <w:p w14:paraId="6BD6482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A.6.6.15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Idle Mode measurements of inter-RAT CA candidate cells for early reporting</w:t>
      </w:r>
      <w:r>
        <w:tab/>
        <w:t>1504</w:t>
      </w:r>
    </w:p>
    <w:p w14:paraId="169BEEF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  <w:snapToGrid w:val="0"/>
          <w:lang w:eastAsia="zh-CN"/>
        </w:rPr>
        <w:t>A.6.6.15.1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  <w:snapToGrid w:val="0"/>
          <w:lang w:eastAsia="zh-CN"/>
        </w:rPr>
        <w:t>Test Purpose and Environment</w:t>
      </w:r>
      <w:r>
        <w:tab/>
        <w:t>1504</w:t>
      </w:r>
    </w:p>
    <w:p w14:paraId="772A727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  <w:snapToGrid w:val="0"/>
        </w:rPr>
        <w:t>A.6.6.15.2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  <w:snapToGrid w:val="0"/>
        </w:rPr>
        <w:t>Test Requirements</w:t>
      </w:r>
      <w:r>
        <w:tab/>
        <w:t>1511</w:t>
      </w:r>
    </w:p>
    <w:p w14:paraId="3276DE35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 requirements</w:t>
      </w:r>
      <w:r>
        <w:tab/>
        <w:t>1512</w:t>
      </w:r>
    </w:p>
    <w:p w14:paraId="1537651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1512</w:t>
      </w:r>
    </w:p>
    <w:p w14:paraId="092E8C1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SA: intra-frequency case measurement accuracy with FR1 serving cell and FR1 target cell</w:t>
      </w:r>
      <w:r>
        <w:tab/>
        <w:t>1512</w:t>
      </w:r>
    </w:p>
    <w:p w14:paraId="59C0E23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1512</w:t>
      </w:r>
    </w:p>
    <w:p w14:paraId="57B310A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1512</w:t>
      </w:r>
    </w:p>
    <w:p w14:paraId="0B91B04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1517</w:t>
      </w:r>
    </w:p>
    <w:p w14:paraId="6F23773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inter-frequency case measurement accuracy with FR1 serving cell and FR1 target cell</w:t>
      </w:r>
      <w:r>
        <w:tab/>
        <w:t>1517</w:t>
      </w:r>
    </w:p>
    <w:p w14:paraId="3EA07AE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1517</w:t>
      </w:r>
    </w:p>
    <w:p w14:paraId="2D96C8C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1517</w:t>
      </w:r>
    </w:p>
    <w:p w14:paraId="0CA064B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1521</w:t>
      </w:r>
    </w:p>
    <w:p w14:paraId="00456B3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Void</w:t>
      </w:r>
      <w:r>
        <w:tab/>
        <w:t>1521</w:t>
      </w:r>
    </w:p>
    <w:p w14:paraId="022F24E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SS-RSRQ</w:t>
      </w:r>
      <w:r>
        <w:tab/>
        <w:t>1521</w:t>
      </w:r>
    </w:p>
    <w:p w14:paraId="65A7786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1521</w:t>
      </w:r>
    </w:p>
    <w:p w14:paraId="64C3D2E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1521</w:t>
      </w:r>
    </w:p>
    <w:p w14:paraId="477E3E8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1522</w:t>
      </w:r>
    </w:p>
    <w:p w14:paraId="5132C39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1527</w:t>
      </w:r>
    </w:p>
    <w:p w14:paraId="2386A1A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1527</w:t>
      </w:r>
    </w:p>
    <w:p w14:paraId="7EF4015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1527</w:t>
      </w:r>
    </w:p>
    <w:p w14:paraId="71E474F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1527</w:t>
      </w:r>
    </w:p>
    <w:p w14:paraId="64682C6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1532</w:t>
      </w:r>
    </w:p>
    <w:p w14:paraId="0B7D45D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SS-SINR</w:t>
      </w:r>
      <w:r>
        <w:tab/>
        <w:t>1532</w:t>
      </w:r>
    </w:p>
    <w:p w14:paraId="5FEC0BD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intra-frequency measurement accuracy with FR1 serving cell and FR1 target cell</w:t>
      </w:r>
      <w:r>
        <w:tab/>
        <w:t>1532</w:t>
      </w:r>
    </w:p>
    <w:p w14:paraId="7D8EF15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1532</w:t>
      </w:r>
    </w:p>
    <w:p w14:paraId="6FCCDC2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1533</w:t>
      </w:r>
    </w:p>
    <w:p w14:paraId="2126F70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1537</w:t>
      </w:r>
    </w:p>
    <w:p w14:paraId="6EDF6AD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1537</w:t>
      </w:r>
    </w:p>
    <w:p w14:paraId="0C125C6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1537</w:t>
      </w:r>
    </w:p>
    <w:p w14:paraId="37707C9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1537</w:t>
      </w:r>
    </w:p>
    <w:p w14:paraId="71679EA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1543</w:t>
      </w:r>
    </w:p>
    <w:p w14:paraId="2F3DDCD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1544</w:t>
      </w:r>
    </w:p>
    <w:p w14:paraId="734EB15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</w:t>
      </w:r>
      <w:r>
        <w:tab/>
        <w:t>1544</w:t>
      </w:r>
    </w:p>
    <w:p w14:paraId="2CF588F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1544</w:t>
      </w:r>
    </w:p>
    <w:p w14:paraId="6294D82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1544</w:t>
      </w:r>
    </w:p>
    <w:p w14:paraId="033446C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1548</w:t>
      </w:r>
    </w:p>
    <w:p w14:paraId="078B08A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CSI-RS based L1-RSRP measurement on resource set with repetition off</w:t>
      </w:r>
      <w:r>
        <w:tab/>
        <w:t>1548</w:t>
      </w:r>
    </w:p>
    <w:p w14:paraId="7BD7741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1548</w:t>
      </w:r>
    </w:p>
    <w:p w14:paraId="138C7DA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1549</w:t>
      </w:r>
    </w:p>
    <w:p w14:paraId="0FBCE69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1553</w:t>
      </w:r>
    </w:p>
    <w:p w14:paraId="5CE77C9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RSRP</w:t>
      </w:r>
      <w:r>
        <w:tab/>
        <w:t>1553</w:t>
      </w:r>
    </w:p>
    <w:p w14:paraId="37A43E4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SA: inter-RAT measurement accuracy with FR1 serving cell</w:t>
      </w:r>
      <w:r>
        <w:tab/>
        <w:t>1553</w:t>
      </w:r>
    </w:p>
    <w:p w14:paraId="32F5AF7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1553</w:t>
      </w:r>
    </w:p>
    <w:p w14:paraId="165A20C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1554</w:t>
      </w:r>
    </w:p>
    <w:p w14:paraId="1AA77DD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1559</w:t>
      </w:r>
    </w:p>
    <w:p w14:paraId="26940A0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RSRQ</w:t>
      </w:r>
      <w:r>
        <w:tab/>
        <w:t>1560</w:t>
      </w:r>
    </w:p>
    <w:p w14:paraId="1852B09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SA: inter-RAT measurement accuracy with FR1 serving cell</w:t>
      </w:r>
      <w:r>
        <w:tab/>
        <w:t>1560</w:t>
      </w:r>
    </w:p>
    <w:p w14:paraId="374CCA0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1560</w:t>
      </w:r>
    </w:p>
    <w:p w14:paraId="17F0159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1560</w:t>
      </w:r>
    </w:p>
    <w:p w14:paraId="7079E70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1565</w:t>
      </w:r>
    </w:p>
    <w:p w14:paraId="0FA1AE5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RS-SINR</w:t>
      </w:r>
      <w:r>
        <w:tab/>
        <w:t>1566</w:t>
      </w:r>
    </w:p>
    <w:p w14:paraId="48AA50E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SA: inter-RAT measurement accuracy with FR1 serving cell</w:t>
      </w:r>
      <w:r>
        <w:tab/>
        <w:t>1566</w:t>
      </w:r>
    </w:p>
    <w:p w14:paraId="48EE1C6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1566</w:t>
      </w:r>
    </w:p>
    <w:p w14:paraId="71C3C87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1566</w:t>
      </w:r>
    </w:p>
    <w:p w14:paraId="7EEEA0D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1571</w:t>
      </w:r>
    </w:p>
    <w:p w14:paraId="239E7FD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1572</w:t>
      </w:r>
    </w:p>
    <w:p w14:paraId="129AA26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SRS-RSRP measurement accuracy with FR1 serving cell</w:t>
      </w:r>
      <w:r>
        <w:tab/>
        <w:t>1572</w:t>
      </w:r>
    </w:p>
    <w:p w14:paraId="5154768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1572</w:t>
      </w:r>
    </w:p>
    <w:p w14:paraId="3054B6B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1572</w:t>
      </w:r>
    </w:p>
    <w:p w14:paraId="3CF387B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1578</w:t>
      </w:r>
    </w:p>
    <w:p w14:paraId="65AA588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CLI-RSSI measurement accuracy with FR1 serving cell</w:t>
      </w:r>
      <w:r>
        <w:tab/>
        <w:t>1578</w:t>
      </w:r>
    </w:p>
    <w:p w14:paraId="53127C0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1578</w:t>
      </w:r>
    </w:p>
    <w:p w14:paraId="072DA5C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1579</w:t>
      </w:r>
    </w:p>
    <w:p w14:paraId="7D3CF5A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1582</w:t>
      </w:r>
    </w:p>
    <w:p w14:paraId="26A9741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1583</w:t>
      </w:r>
    </w:p>
    <w:p w14:paraId="4DD68D0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L1-SINR measurement with CSI-RS based CMR and no dedicated IMR configured and CSI-RS resource set with repetition off</w:t>
      </w:r>
      <w:r>
        <w:tab/>
        <w:t>1583</w:t>
      </w:r>
    </w:p>
    <w:p w14:paraId="3AEC87F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1583</w:t>
      </w:r>
    </w:p>
    <w:p w14:paraId="1F2869A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1583</w:t>
      </w:r>
    </w:p>
    <w:p w14:paraId="6C6995C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1587</w:t>
      </w:r>
    </w:p>
    <w:p w14:paraId="29A43EB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L1-SINR measurement with SSB based CMR and dedicated IMR</w:t>
      </w:r>
      <w:r>
        <w:tab/>
        <w:t>1587</w:t>
      </w:r>
    </w:p>
    <w:p w14:paraId="1D071F0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1587</w:t>
      </w:r>
    </w:p>
    <w:p w14:paraId="353EA8B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1588</w:t>
      </w:r>
    </w:p>
    <w:p w14:paraId="3FDA2A8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1593</w:t>
      </w:r>
    </w:p>
    <w:p w14:paraId="2F9F290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L1-SINR measurement with CSI-RS based CMR and dedicated IMR</w:t>
      </w:r>
      <w:r>
        <w:tab/>
        <w:t>1593</w:t>
      </w:r>
    </w:p>
    <w:p w14:paraId="07F6E30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1593</w:t>
      </w:r>
    </w:p>
    <w:p w14:paraId="256FDDA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1593</w:t>
      </w:r>
    </w:p>
    <w:p w14:paraId="4F9646C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1598</w:t>
      </w:r>
    </w:p>
    <w:p w14:paraId="5325F93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</w:t>
      </w:r>
      <w:r>
        <w:tab/>
        <w:t>1598</w:t>
      </w:r>
    </w:p>
    <w:p w14:paraId="72D774C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SA: intra-frequency case measurement accuracy with FR1 serving cell and FR1 target cell</w:t>
      </w:r>
      <w:r>
        <w:tab/>
        <w:t>1598</w:t>
      </w:r>
    </w:p>
    <w:p w14:paraId="4EA8959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1598</w:t>
      </w:r>
    </w:p>
    <w:p w14:paraId="347EC56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1599</w:t>
      </w:r>
    </w:p>
    <w:p w14:paraId="7E67BF3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1604</w:t>
      </w:r>
    </w:p>
    <w:p w14:paraId="6D1F365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inter-frequency case measurement accuracy with FR1 serving cell and FR1 target cell</w:t>
      </w:r>
      <w:r>
        <w:tab/>
        <w:t>1604</w:t>
      </w:r>
    </w:p>
    <w:p w14:paraId="6174523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1604</w:t>
      </w:r>
    </w:p>
    <w:p w14:paraId="4683D5A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1604</w:t>
      </w:r>
    </w:p>
    <w:p w14:paraId="4AA7A22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1609</w:t>
      </w:r>
    </w:p>
    <w:p w14:paraId="1C03DCF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CSI-RSRQ</w:t>
      </w:r>
      <w:r>
        <w:tab/>
        <w:t>1609</w:t>
      </w:r>
    </w:p>
    <w:p w14:paraId="5B41288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A.6.7.11.1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1609</w:t>
      </w:r>
    </w:p>
    <w:p w14:paraId="6DBBB3D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1609</w:t>
      </w:r>
    </w:p>
    <w:p w14:paraId="54EFADF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1609</w:t>
      </w:r>
    </w:p>
    <w:p w14:paraId="09F22C5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1614</w:t>
      </w:r>
    </w:p>
    <w:p w14:paraId="2A9C856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1614</w:t>
      </w:r>
    </w:p>
    <w:p w14:paraId="51B6EBA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1614</w:t>
      </w:r>
    </w:p>
    <w:p w14:paraId="717A5B3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1614</w:t>
      </w:r>
    </w:p>
    <w:p w14:paraId="7E0999F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1619</w:t>
      </w:r>
    </w:p>
    <w:p w14:paraId="51640B2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CSI-SINR</w:t>
      </w:r>
      <w:r>
        <w:tab/>
        <w:t>1620</w:t>
      </w:r>
    </w:p>
    <w:p w14:paraId="060D4F4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intra-frequency measurement accuracy with FR1 serving cell and FR1 target cell</w:t>
      </w:r>
      <w:r>
        <w:tab/>
        <w:t>1620</w:t>
      </w:r>
    </w:p>
    <w:p w14:paraId="47A65A4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1620</w:t>
      </w:r>
    </w:p>
    <w:p w14:paraId="53E19A8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1620</w:t>
      </w:r>
    </w:p>
    <w:p w14:paraId="10F1ECE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1624</w:t>
      </w:r>
    </w:p>
    <w:p w14:paraId="2C196AA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1625</w:t>
      </w:r>
    </w:p>
    <w:p w14:paraId="661D464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A.6.7.12.2.1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1625</w:t>
      </w:r>
    </w:p>
    <w:p w14:paraId="0C1D37A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1625</w:t>
      </w:r>
    </w:p>
    <w:p w14:paraId="57ECEE2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1631</w:t>
      </w:r>
    </w:p>
    <w:p w14:paraId="37799BB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1631</w:t>
      </w:r>
    </w:p>
    <w:p w14:paraId="4F56DEB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  <w:snapToGrid w:val="0"/>
        </w:rPr>
        <w:t>A.6.7.13.1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  <w:snapToGrid w:val="0"/>
        </w:rPr>
        <w:t>RSTD measurement accuracy test case for single positioning frequency layer</w:t>
      </w:r>
      <w:r>
        <w:tab/>
        <w:t>1631</w:t>
      </w:r>
    </w:p>
    <w:p w14:paraId="52AB17A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</w:rPr>
        <w:t>A.6.7.13.1.1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</w:rPr>
        <w:t>Test purpose and Environment</w:t>
      </w:r>
      <w:r>
        <w:tab/>
        <w:t>1631</w:t>
      </w:r>
    </w:p>
    <w:p w14:paraId="08B64CB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</w:rPr>
        <w:t>A.6.7.13.1.2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</w:rPr>
        <w:t>Test Requirements</w:t>
      </w:r>
      <w:r>
        <w:tab/>
        <w:t>1634</w:t>
      </w:r>
    </w:p>
    <w:p w14:paraId="54A9B80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  <w:snapToGrid w:val="0"/>
        </w:rPr>
        <w:t>A.6.7.13.2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  <w:snapToGrid w:val="0"/>
        </w:rPr>
        <w:t>RSTD measurement accuracy test case for dual positioning frequency layer</w:t>
      </w:r>
      <w:r>
        <w:tab/>
        <w:t>1634</w:t>
      </w:r>
    </w:p>
    <w:p w14:paraId="0E06FE6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</w:rPr>
        <w:t>A.6.7.13.2.1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</w:rPr>
        <w:t>Test purpose and Environment</w:t>
      </w:r>
      <w:r>
        <w:tab/>
        <w:t>1634</w:t>
      </w:r>
    </w:p>
    <w:p w14:paraId="3D5A7EE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</w:rPr>
        <w:t>A.6.7.13.2.2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</w:rPr>
        <w:t>Test Requirements</w:t>
      </w:r>
      <w:r>
        <w:tab/>
        <w:t>1638</w:t>
      </w:r>
    </w:p>
    <w:p w14:paraId="53C404D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PRS-RSRP measurements</w:t>
      </w:r>
      <w:r>
        <w:tab/>
        <w:t>1638</w:t>
      </w:r>
    </w:p>
    <w:p w14:paraId="21FA958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  <w:lang w:eastAsia="zh-CN"/>
        </w:rPr>
        <w:t>A.6.7.14</w:t>
      </w:r>
      <w:r w:rsidRPr="0086784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 xml:space="preserve">SA: measurement accuracy with </w:t>
      </w:r>
      <w:r w:rsidRPr="0086784B">
        <w:rPr>
          <w:rFonts w:eastAsia="SimSun"/>
          <w:snapToGrid w:val="0"/>
          <w:lang w:val="en-US" w:eastAsia="zh-CN"/>
        </w:rPr>
        <w:t>PRS in FR1</w:t>
      </w:r>
      <w:r>
        <w:tab/>
        <w:t>1638</w:t>
      </w:r>
    </w:p>
    <w:p w14:paraId="25474BB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1638</w:t>
      </w:r>
    </w:p>
    <w:p w14:paraId="3B2F6B2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lang w:eastAsia="zh-CN"/>
        </w:rPr>
        <w:t>A.6.7.14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1638</w:t>
      </w:r>
    </w:p>
    <w:p w14:paraId="252E138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lang w:eastAsia="zh-CN"/>
        </w:rPr>
        <w:t>A.6.7.14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1644</w:t>
      </w:r>
    </w:p>
    <w:p w14:paraId="73AF040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1644</w:t>
      </w:r>
    </w:p>
    <w:p w14:paraId="1C3A0A9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A.6.7.15.1 UE Rx-Tx time difference measurement accuracy for single positioning frequency layer in FR1 SA</w:t>
      </w:r>
      <w:r>
        <w:tab/>
        <w:t>1644</w:t>
      </w:r>
    </w:p>
    <w:p w14:paraId="79B4DD2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1644</w:t>
      </w:r>
    </w:p>
    <w:p w14:paraId="2A95180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1645</w:t>
      </w:r>
    </w:p>
    <w:p w14:paraId="34C6BB8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1648</w:t>
      </w:r>
    </w:p>
    <w:p w14:paraId="4713EEDF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RRC_IDLE state mobility</w:t>
      </w:r>
      <w:r>
        <w:tab/>
        <w:t>1648</w:t>
      </w:r>
    </w:p>
    <w:p w14:paraId="62BFC4E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to NR</w:t>
      </w:r>
      <w:r>
        <w:tab/>
        <w:t>1648</w:t>
      </w:r>
    </w:p>
    <w:p w14:paraId="71F13D8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>
        <w:tab/>
        <w:t>1648</w:t>
      </w:r>
    </w:p>
    <w:p w14:paraId="4ED2A16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1648</w:t>
      </w:r>
    </w:p>
    <w:p w14:paraId="01862D1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1648</w:t>
      </w:r>
    </w:p>
    <w:p w14:paraId="137D2BF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1652</w:t>
      </w:r>
    </w:p>
    <w:p w14:paraId="440D782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</w:t>
      </w:r>
      <w:r>
        <w:tab/>
        <w:t>1652</w:t>
      </w:r>
    </w:p>
    <w:p w14:paraId="53C857E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1652</w:t>
      </w:r>
    </w:p>
    <w:p w14:paraId="47E25E7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1652</w:t>
      </w:r>
    </w:p>
    <w:p w14:paraId="524ED19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1656</w:t>
      </w:r>
    </w:p>
    <w:p w14:paraId="34CCAB2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86784B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1656</w:t>
      </w:r>
    </w:p>
    <w:p w14:paraId="2ACF1B0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1656</w:t>
      </w:r>
    </w:p>
    <w:p w14:paraId="664D0B9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1656</w:t>
      </w:r>
    </w:p>
    <w:p w14:paraId="34C3CD6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1659</w:t>
      </w:r>
    </w:p>
    <w:p w14:paraId="56AC68F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86784B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86784B">
        <w:rPr>
          <w:lang w:val="en-US" w:eastAsia="zh-CN"/>
        </w:rPr>
        <w:t>fulfilling not-at-cell edge relaxed measurement criterion</w:t>
      </w:r>
      <w:r>
        <w:tab/>
        <w:t>1659</w:t>
      </w:r>
    </w:p>
    <w:p w14:paraId="2F43EFE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1659</w:t>
      </w:r>
    </w:p>
    <w:p w14:paraId="5C57236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1659</w:t>
      </w:r>
    </w:p>
    <w:p w14:paraId="15F6AA0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1662</w:t>
      </w:r>
    </w:p>
    <w:p w14:paraId="32E6509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1662</w:t>
      </w:r>
    </w:p>
    <w:p w14:paraId="48AEC6F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1662</w:t>
      </w:r>
    </w:p>
    <w:p w14:paraId="7412B85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1662</w:t>
      </w:r>
    </w:p>
    <w:p w14:paraId="0D376CB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1666</w:t>
      </w:r>
    </w:p>
    <w:p w14:paraId="2252E42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FR2 inter-frequency NR case for UE </w:t>
      </w:r>
      <w:r w:rsidRPr="0086784B">
        <w:rPr>
          <w:lang w:val="en-US" w:eastAsia="zh-CN"/>
        </w:rPr>
        <w:t>fulfilling not-at-cell edge relaxed measurement criterion</w:t>
      </w:r>
      <w:r>
        <w:tab/>
        <w:t>1666</w:t>
      </w:r>
    </w:p>
    <w:p w14:paraId="61086C8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1666</w:t>
      </w:r>
    </w:p>
    <w:p w14:paraId="1B399E7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1666</w:t>
      </w:r>
    </w:p>
    <w:p w14:paraId="0C81000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1668</w:t>
      </w:r>
    </w:p>
    <w:p w14:paraId="4BEA698D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RRC_INACTIVE state mobility</w:t>
      </w:r>
      <w:r>
        <w:tab/>
        <w:t>1669</w:t>
      </w:r>
    </w:p>
    <w:p w14:paraId="7AE026BA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1669</w:t>
      </w:r>
    </w:p>
    <w:p w14:paraId="043AABF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</w:t>
      </w:r>
      <w:r>
        <w:tab/>
        <w:t>1669</w:t>
      </w:r>
    </w:p>
    <w:p w14:paraId="59E459C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Inter-frequency handover from FR1 to FR2; unknown target cell</w:t>
      </w:r>
      <w:r>
        <w:tab/>
        <w:t>1669</w:t>
      </w:r>
    </w:p>
    <w:p w14:paraId="28551DD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1669</w:t>
      </w:r>
    </w:p>
    <w:p w14:paraId="6466357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1669</w:t>
      </w:r>
    </w:p>
    <w:p w14:paraId="401EF6B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1673</w:t>
      </w:r>
    </w:p>
    <w:p w14:paraId="7EEACEE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Intra-frequency handover from FR2 to FR2; unknown target cell</w:t>
      </w:r>
      <w:r>
        <w:tab/>
        <w:t>1673</w:t>
      </w:r>
    </w:p>
    <w:p w14:paraId="11111FC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1673</w:t>
      </w:r>
    </w:p>
    <w:p w14:paraId="58FD12C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1673</w:t>
      </w:r>
    </w:p>
    <w:p w14:paraId="7FC6FF7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1676</w:t>
      </w:r>
    </w:p>
    <w:p w14:paraId="10434C8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Inter-frequency handover from FR2 to FR2; unknown target cell</w:t>
      </w:r>
      <w:r>
        <w:tab/>
        <w:t>1676</w:t>
      </w:r>
    </w:p>
    <w:p w14:paraId="00DB97D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1676</w:t>
      </w:r>
    </w:p>
    <w:p w14:paraId="035D8AF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1676</w:t>
      </w:r>
    </w:p>
    <w:p w14:paraId="36A920D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A.7.3.1.3.3 Test Requirements</w:t>
      </w:r>
      <w:r>
        <w:tab/>
        <w:t>1677</w:t>
      </w:r>
    </w:p>
    <w:p w14:paraId="115DA7C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Inter-band inter-frequency synchronous DAPS handover from FR1 to FR2</w:t>
      </w:r>
      <w:r>
        <w:tab/>
        <w:t>1678</w:t>
      </w:r>
    </w:p>
    <w:p w14:paraId="50FAB62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1678</w:t>
      </w:r>
    </w:p>
    <w:p w14:paraId="3D2A610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1678</w:t>
      </w:r>
    </w:p>
    <w:p w14:paraId="1DD98DE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A.7.3.1.4.3 Test Requirements</w:t>
      </w:r>
      <w:r>
        <w:tab/>
        <w:t>1685</w:t>
      </w:r>
    </w:p>
    <w:p w14:paraId="3E26C05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Inter-band inter-frequency asynchronous DAPS handover from FR1 to FR2</w:t>
      </w:r>
      <w:r>
        <w:tab/>
        <w:t>1685</w:t>
      </w:r>
    </w:p>
    <w:p w14:paraId="6FAEDF5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1685</w:t>
      </w:r>
    </w:p>
    <w:p w14:paraId="22BAFCD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1685</w:t>
      </w:r>
    </w:p>
    <w:p w14:paraId="7A82EE9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A.7.3.1.5.3 Test Requirements</w:t>
      </w:r>
      <w:r>
        <w:tab/>
        <w:t>1692</w:t>
      </w:r>
    </w:p>
    <w:p w14:paraId="0C07136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1692</w:t>
      </w:r>
    </w:p>
    <w:p w14:paraId="06814C6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SA: RRC Re-establishment</w:t>
      </w:r>
      <w:r>
        <w:tab/>
        <w:t>1692</w:t>
      </w:r>
    </w:p>
    <w:p w14:paraId="295C3B3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Intra-frequency RRC Re-establishment in FR2</w:t>
      </w:r>
      <w:r>
        <w:tab/>
        <w:t>1692</w:t>
      </w:r>
    </w:p>
    <w:p w14:paraId="5259AC1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Inter-frequency RRC Re-establishment in FR2</w:t>
      </w:r>
      <w:r>
        <w:tab/>
        <w:t>1695</w:t>
      </w:r>
    </w:p>
    <w:p w14:paraId="552BBDC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Intra-frequency RRC Re-establishment in FR2 without serving cell timing</w:t>
      </w:r>
      <w:r>
        <w:tab/>
        <w:t>1698</w:t>
      </w:r>
    </w:p>
    <w:p w14:paraId="0A1C69D1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1698</w:t>
      </w:r>
    </w:p>
    <w:p w14:paraId="7F142753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1700</w:t>
      </w:r>
    </w:p>
    <w:p w14:paraId="4335A86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Random Access</w:t>
      </w:r>
      <w:r>
        <w:tab/>
        <w:t>1701</w:t>
      </w:r>
    </w:p>
    <w:p w14:paraId="7C89ED4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4-step RA type contention based random access test in FR2 for </w:t>
      </w:r>
      <w:r>
        <w:rPr>
          <w:lang w:eastAsia="zh-CN"/>
        </w:rPr>
        <w:t>NR Standalone</w:t>
      </w:r>
      <w:r>
        <w:tab/>
        <w:t>1701</w:t>
      </w:r>
    </w:p>
    <w:p w14:paraId="52618F2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4-step RA type non-contention based random access test in FR2 for </w:t>
      </w:r>
      <w:r>
        <w:rPr>
          <w:lang w:eastAsia="zh-CN"/>
        </w:rPr>
        <w:t>NR Standalone</w:t>
      </w:r>
      <w:r>
        <w:tab/>
        <w:t>1705</w:t>
      </w:r>
    </w:p>
    <w:p w14:paraId="03BE498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1710</w:t>
      </w:r>
    </w:p>
    <w:p w14:paraId="3618736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2-step RA type non-contention based random access test in FR2 for </w:t>
      </w:r>
      <w:r>
        <w:rPr>
          <w:lang w:eastAsia="zh-CN"/>
        </w:rPr>
        <w:t>NR Standalone</w:t>
      </w:r>
      <w:r>
        <w:tab/>
        <w:t>1713</w:t>
      </w:r>
    </w:p>
    <w:p w14:paraId="630FED5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SA: RRC Connection Release with Redirection</w:t>
      </w:r>
      <w:r>
        <w:tab/>
        <w:t>1716</w:t>
      </w:r>
    </w:p>
    <w:p w14:paraId="751101E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NR in FR2 to NR in FR2</w:t>
      </w:r>
      <w:r>
        <w:tab/>
        <w:t>1716</w:t>
      </w:r>
    </w:p>
    <w:p w14:paraId="288349A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Conditional Handover</w:t>
      </w:r>
      <w:r>
        <w:tab/>
        <w:t>1720</w:t>
      </w:r>
    </w:p>
    <w:p w14:paraId="4FAD1E7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Intra-frequency conditional handover from FR2 to FR2</w:t>
      </w:r>
      <w:r>
        <w:tab/>
        <w:t>1720</w:t>
      </w:r>
    </w:p>
    <w:p w14:paraId="3F76F88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1720</w:t>
      </w:r>
    </w:p>
    <w:p w14:paraId="5228199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1720</w:t>
      </w:r>
    </w:p>
    <w:p w14:paraId="676AC6E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1723</w:t>
      </w:r>
    </w:p>
    <w:p w14:paraId="065DF20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 xml:space="preserve">Inter-frequency </w:t>
      </w:r>
      <w:r w:rsidRPr="0086784B">
        <w:rPr>
          <w:rFonts w:eastAsia="SimSun"/>
          <w:snapToGrid w:val="0"/>
        </w:rPr>
        <w:t xml:space="preserve">conditional </w:t>
      </w:r>
      <w:r w:rsidRPr="0086784B">
        <w:rPr>
          <w:snapToGrid w:val="0"/>
        </w:rPr>
        <w:t>handover from FR2 to FR2; unknown target cell</w:t>
      </w:r>
      <w:r>
        <w:tab/>
        <w:t>1723</w:t>
      </w:r>
    </w:p>
    <w:p w14:paraId="5D1AA30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1723</w:t>
      </w:r>
    </w:p>
    <w:p w14:paraId="61EDFF8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1723</w:t>
      </w:r>
    </w:p>
    <w:p w14:paraId="027043F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A.7.3.3.2.3 Test Requirements</w:t>
      </w:r>
      <w:r>
        <w:tab/>
        <w:t>1725</w:t>
      </w:r>
    </w:p>
    <w:p w14:paraId="27EC52D8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1725</w:t>
      </w:r>
    </w:p>
    <w:p w14:paraId="3032E27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1725</w:t>
      </w:r>
    </w:p>
    <w:p w14:paraId="2B26D05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UE Transmit Timing Test for FR2</w:t>
      </w:r>
      <w:r>
        <w:tab/>
        <w:t>1725</w:t>
      </w:r>
    </w:p>
    <w:p w14:paraId="0B135CA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1725</w:t>
      </w:r>
    </w:p>
    <w:p w14:paraId="00D6D56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1728</w:t>
      </w:r>
    </w:p>
    <w:p w14:paraId="4CC59C9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1728</w:t>
      </w:r>
    </w:p>
    <w:p w14:paraId="54164F3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1728</w:t>
      </w:r>
    </w:p>
    <w:p w14:paraId="76E8B80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FR2 timing advance adjustment accuracy</w:t>
      </w:r>
      <w:r>
        <w:tab/>
        <w:t>1728</w:t>
      </w:r>
    </w:p>
    <w:p w14:paraId="58E9E63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1728</w:t>
      </w:r>
    </w:p>
    <w:p w14:paraId="203108C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1728</w:t>
      </w:r>
    </w:p>
    <w:p w14:paraId="142A4A0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A.7.4.3.1.3 Test Requirements</w:t>
      </w:r>
      <w:r>
        <w:tab/>
        <w:t>1732</w:t>
      </w:r>
    </w:p>
    <w:p w14:paraId="3566CDED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Signaling characteristics</w:t>
      </w:r>
      <w:r>
        <w:tab/>
        <w:t>1732</w:t>
      </w:r>
    </w:p>
    <w:p w14:paraId="43F6DFB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1732</w:t>
      </w:r>
    </w:p>
    <w:p w14:paraId="70F0D7B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PCell configured with SSB-based RLM RS in non-DRX mode</w:t>
      </w:r>
      <w:r>
        <w:tab/>
        <w:t>1732</w:t>
      </w:r>
    </w:p>
    <w:p w14:paraId="6290E48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A.7.5.1.1.1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1732</w:t>
      </w:r>
    </w:p>
    <w:p w14:paraId="6B9B962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1735</w:t>
      </w:r>
    </w:p>
    <w:p w14:paraId="4ADC868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PCell configured with SSB-based RLM RS in non-DRX mode</w:t>
      </w:r>
      <w:r>
        <w:tab/>
        <w:t>1736</w:t>
      </w:r>
    </w:p>
    <w:p w14:paraId="0922992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A.7.5.1.2.1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1736</w:t>
      </w:r>
    </w:p>
    <w:p w14:paraId="0F5B37E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1740</w:t>
      </w:r>
    </w:p>
    <w:p w14:paraId="397C699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PCell configured with SSB-based RLM RS in DRX mode</w:t>
      </w:r>
      <w:r>
        <w:tab/>
        <w:t>1741</w:t>
      </w:r>
    </w:p>
    <w:p w14:paraId="74EC9DE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A.7.5.1.3.1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1741</w:t>
      </w:r>
    </w:p>
    <w:p w14:paraId="34736A8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1744</w:t>
      </w:r>
    </w:p>
    <w:p w14:paraId="4ACAD0B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PCell configured with SSB-based RLM RS in DRX mode</w:t>
      </w:r>
      <w:r>
        <w:tab/>
        <w:t>1744</w:t>
      </w:r>
    </w:p>
    <w:p w14:paraId="61B649E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A.7.5.1.4.1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1744</w:t>
      </w:r>
    </w:p>
    <w:p w14:paraId="293F31E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1748</w:t>
      </w:r>
    </w:p>
    <w:p w14:paraId="786A9A8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PCell configured with CSI-RS-based RLM in non-DRX mode</w:t>
      </w:r>
      <w:r>
        <w:tab/>
        <w:t>1748</w:t>
      </w:r>
    </w:p>
    <w:p w14:paraId="2CB7E41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A.7.5.1.5.1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1748</w:t>
      </w:r>
    </w:p>
    <w:p w14:paraId="25B5601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1753</w:t>
      </w:r>
    </w:p>
    <w:p w14:paraId="3A33BB6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PCell configured with CSI-RS-based RLM in non-DRX mode</w:t>
      </w:r>
      <w:r>
        <w:tab/>
        <w:t>1753</w:t>
      </w:r>
    </w:p>
    <w:p w14:paraId="6DAA2E7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A.7.5.1.6.1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1753</w:t>
      </w:r>
    </w:p>
    <w:p w14:paraId="34C5A4A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1757</w:t>
      </w:r>
    </w:p>
    <w:p w14:paraId="1D4BA76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PCell configured with CSI-RS-based RLM in DRX mode</w:t>
      </w:r>
      <w:r>
        <w:tab/>
        <w:t>1757</w:t>
      </w:r>
    </w:p>
    <w:p w14:paraId="7A625F2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A.7.5.1.7.1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1757</w:t>
      </w:r>
    </w:p>
    <w:p w14:paraId="2AEA411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1761</w:t>
      </w:r>
    </w:p>
    <w:p w14:paraId="77D050B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PCell configured with CSI-RS-based RLM in DRX mode</w:t>
      </w:r>
      <w:r>
        <w:tab/>
        <w:t>1761</w:t>
      </w:r>
    </w:p>
    <w:p w14:paraId="0DB6821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A.7.5.1.8.1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1761</w:t>
      </w:r>
    </w:p>
    <w:p w14:paraId="2DAA340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1766</w:t>
      </w:r>
    </w:p>
    <w:p w14:paraId="759AD1C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UE Radio Link Monitoring Scheduling Restrictions on FR2</w:t>
      </w:r>
      <w:r>
        <w:tab/>
        <w:t>1766</w:t>
      </w:r>
    </w:p>
    <w:p w14:paraId="4F6F767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1766</w:t>
      </w:r>
    </w:p>
    <w:p w14:paraId="0220C11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1769</w:t>
      </w:r>
    </w:p>
    <w:p w14:paraId="3D9BA37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1769</w:t>
      </w:r>
    </w:p>
    <w:p w14:paraId="16DAAA2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 w:cs="Arial"/>
          <w:bCs/>
        </w:rPr>
        <w:t>A.7.5.2.</w:t>
      </w:r>
      <w:r w:rsidRPr="0086784B">
        <w:rPr>
          <w:bCs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 in FR2</w:t>
      </w:r>
      <w:r>
        <w:tab/>
        <w:t>1769</w:t>
      </w:r>
    </w:p>
    <w:p w14:paraId="5DBD90A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interruptions at NR SRS carrier-based switching</w:t>
      </w:r>
      <w:r>
        <w:tab/>
        <w:t>1773</w:t>
      </w:r>
    </w:p>
    <w:p w14:paraId="4C640AC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1773</w:t>
      </w:r>
    </w:p>
    <w:p w14:paraId="34FE242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1773</w:t>
      </w:r>
    </w:p>
    <w:p w14:paraId="14BE887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A.7.5.2.2.3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1775</w:t>
      </w:r>
    </w:p>
    <w:p w14:paraId="6C855CC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1775</w:t>
      </w:r>
    </w:p>
    <w:p w14:paraId="5345E0B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1775</w:t>
      </w:r>
    </w:p>
    <w:p w14:paraId="3ACAA7D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1775</w:t>
      </w:r>
    </w:p>
    <w:p w14:paraId="0B94E6E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1777</w:t>
      </w:r>
    </w:p>
    <w:p w14:paraId="6A69F31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1777</w:t>
      </w:r>
    </w:p>
    <w:p w14:paraId="7D9ECF4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1777</w:t>
      </w:r>
    </w:p>
    <w:p w14:paraId="5081E90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1781</w:t>
      </w:r>
    </w:p>
    <w:p w14:paraId="22D5612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1782</w:t>
      </w:r>
    </w:p>
    <w:p w14:paraId="6EFBC93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1782</w:t>
      </w:r>
    </w:p>
    <w:p w14:paraId="4C630C7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1785</w:t>
      </w:r>
    </w:p>
    <w:p w14:paraId="0EE2D23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at SCell addition of known SCell in FR2</w:t>
      </w:r>
      <w:r>
        <w:tab/>
        <w:t>1786</w:t>
      </w:r>
    </w:p>
    <w:p w14:paraId="2EA7EB7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1786</w:t>
      </w:r>
    </w:p>
    <w:p w14:paraId="7B00F96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1789</w:t>
      </w:r>
    </w:p>
    <w:p w14:paraId="6F6C3DE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at handover with known SCell in FR2</w:t>
      </w:r>
      <w:r>
        <w:tab/>
        <w:t>1790</w:t>
      </w:r>
    </w:p>
    <w:p w14:paraId="268FB95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1790</w:t>
      </w:r>
    </w:p>
    <w:p w14:paraId="72C5D9C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1792</w:t>
      </w:r>
    </w:p>
    <w:p w14:paraId="2B418B3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1793</w:t>
      </w:r>
    </w:p>
    <w:p w14:paraId="0C861BF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1793</w:t>
      </w:r>
    </w:p>
    <w:p w14:paraId="0FEA9C0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PCell configured with SSB-based BFD and LR in non-DRX mode</w:t>
      </w:r>
      <w:r>
        <w:tab/>
        <w:t>1793</w:t>
      </w:r>
    </w:p>
    <w:p w14:paraId="3671A51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A.7.5.5.1.1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1793</w:t>
      </w:r>
    </w:p>
    <w:p w14:paraId="40D6712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1798</w:t>
      </w:r>
    </w:p>
    <w:p w14:paraId="7DC038F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PCell configured with SSB-based BFD and LR in DRX mode</w:t>
      </w:r>
      <w:r>
        <w:tab/>
        <w:t>1798</w:t>
      </w:r>
    </w:p>
    <w:p w14:paraId="52572ED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A.7.5.5.2.1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1798</w:t>
      </w:r>
    </w:p>
    <w:p w14:paraId="75AD659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1803</w:t>
      </w:r>
    </w:p>
    <w:p w14:paraId="181F507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PCell configured with CSI-RS-based BFD and LR in non-DRX mode</w:t>
      </w:r>
      <w:r>
        <w:tab/>
        <w:t>1803</w:t>
      </w:r>
    </w:p>
    <w:p w14:paraId="045F7DF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A.7.5.5.3.1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1803</w:t>
      </w:r>
    </w:p>
    <w:p w14:paraId="5E711DB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1809</w:t>
      </w:r>
    </w:p>
    <w:p w14:paraId="348CCD6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PCell configured with CSI-RS-based BFD and LR in DRX mode</w:t>
      </w:r>
      <w:r>
        <w:tab/>
        <w:t>1809</w:t>
      </w:r>
    </w:p>
    <w:p w14:paraId="18B14B9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A.7.5.5.4.1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1809</w:t>
      </w:r>
    </w:p>
    <w:p w14:paraId="64AE229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A.7.5.5.4.2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1815</w:t>
      </w:r>
    </w:p>
    <w:p w14:paraId="0771FE4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1815</w:t>
      </w:r>
    </w:p>
    <w:p w14:paraId="3B34DA9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A.7.5.5.5.1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1815</w:t>
      </w:r>
    </w:p>
    <w:p w14:paraId="75B187F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1820</w:t>
      </w:r>
    </w:p>
    <w:p w14:paraId="36B9539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SCell configured with CSI-RS-based BFD and LR in non-DRX mode</w:t>
      </w:r>
      <w:r>
        <w:tab/>
        <w:t>1821</w:t>
      </w:r>
    </w:p>
    <w:p w14:paraId="7EC97BE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A.7.5.5.6.1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1821</w:t>
      </w:r>
    </w:p>
    <w:p w14:paraId="12A282B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1825</w:t>
      </w:r>
    </w:p>
    <w:p w14:paraId="7F7E6D6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SCell configured with CSI-RS-based BFD and LR in DRX mode</w:t>
      </w:r>
      <w:r>
        <w:tab/>
        <w:t>1825</w:t>
      </w:r>
    </w:p>
    <w:p w14:paraId="3037824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A.7.5.5.7.1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1825</w:t>
      </w:r>
    </w:p>
    <w:p w14:paraId="5C8D957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A.7.5.5.7.2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1830</w:t>
      </w:r>
    </w:p>
    <w:p w14:paraId="3EABCE7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</w:t>
      </w:r>
      <w:r>
        <w:tab/>
        <w:t>1830</w:t>
      </w:r>
    </w:p>
    <w:p w14:paraId="601DB6E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1830</w:t>
      </w:r>
    </w:p>
    <w:p w14:paraId="6EFF854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 FR2- NR FR2 DL active BWP switch of SCell with non-DRX in SA</w:t>
      </w:r>
      <w:r>
        <w:tab/>
        <w:t>1830</w:t>
      </w:r>
    </w:p>
    <w:p w14:paraId="5BA9C7B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 FR1- NR FR2 DL active BWP switch of SCell with non-DRX in SA</w:t>
      </w:r>
      <w:r>
        <w:t xml:space="preserve"> 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6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.2.</w:t>
      </w:r>
      <w:r>
        <w:t>1 Test Purpose and Environment</w:t>
      </w:r>
      <w:r>
        <w:tab/>
        <w:t>1835</w:t>
      </w:r>
    </w:p>
    <w:p w14:paraId="1B5EC0B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FR2 DL active BWP switch with non-DRX in SA</w:t>
      </w:r>
      <w:r>
        <w:tab/>
        <w:t>1840</w:t>
      </w:r>
    </w:p>
    <w:p w14:paraId="1D143082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A.7.5.6.1.3.1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Test Purpose and Environment</w:t>
      </w:r>
      <w:r>
        <w:tab/>
        <w:t>1840</w:t>
      </w:r>
    </w:p>
    <w:p w14:paraId="2A95A0A7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</w:t>
      </w:r>
      <w:r w:rsidRPr="0086784B">
        <w:rPr>
          <w:rFonts w:eastAsia="MS Mincho"/>
        </w:rPr>
        <w:t>7.5.6.1.3</w:t>
      </w:r>
      <w:r w:rsidRPr="0086784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1843</w:t>
      </w:r>
    </w:p>
    <w:p w14:paraId="4940EDB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1843</w:t>
      </w:r>
    </w:p>
    <w:p w14:paraId="5AEBCD5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86784B">
        <w:rPr>
          <w:rFonts w:cs="Arial"/>
          <w:lang w:val="en-US"/>
        </w:rPr>
        <w:t>on multiple CCs</w:t>
      </w:r>
      <w:r>
        <w:tab/>
        <w:t>1847</w:t>
      </w:r>
    </w:p>
    <w:p w14:paraId="23321A6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Active BWP switch on multiple SCells with non-DRX in SA</w:t>
      </w:r>
      <w:r>
        <w:tab/>
        <w:t>1847</w:t>
      </w:r>
    </w:p>
    <w:p w14:paraId="542B2B3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A.7.5.6.4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SCell dormancy switch</w:t>
      </w:r>
      <w:r>
        <w:tab/>
        <w:t>1850</w:t>
      </w:r>
    </w:p>
    <w:p w14:paraId="1726DD3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A.7.5.6.4.1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NR FR2 PCell SCell dormancy switch of single FR2 SCell inside active time</w:t>
      </w:r>
      <w:r>
        <w:tab/>
        <w:t>1850</w:t>
      </w:r>
    </w:p>
    <w:p w14:paraId="49014BD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A.7.5.6.4.2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NR FR1 PCell SCell dormancy switch of two FR2 SCells outside active time</w:t>
      </w:r>
      <w:r>
        <w:tab/>
        <w:t>1855</w:t>
      </w:r>
    </w:p>
    <w:p w14:paraId="51C74E2C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lang w:val="en-US"/>
        </w:rPr>
        <w:t>A.7.5.6.4.2.2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lang w:val="en-US"/>
        </w:rPr>
        <w:t xml:space="preserve"> Test Requirements</w:t>
      </w:r>
      <w:r>
        <w:tab/>
        <w:t>1860</w:t>
      </w:r>
    </w:p>
    <w:p w14:paraId="660ECA5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lang w:val="en-US"/>
        </w:rPr>
        <w:t>A.7.5.6.5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lang w:val="en-US" w:eastAsia="zh-CN"/>
        </w:rPr>
        <w:t xml:space="preserve">Simultaneous </w:t>
      </w:r>
      <w:r w:rsidRPr="0086784B">
        <w:rPr>
          <w:rFonts w:eastAsia="SimSun"/>
          <w:lang w:val="en-US"/>
        </w:rPr>
        <w:t xml:space="preserve">RRC-based Active BWP Switch </w:t>
      </w:r>
      <w:r w:rsidRPr="0086784B">
        <w:rPr>
          <w:rFonts w:eastAsia="SimSun" w:cs="Arial"/>
          <w:lang w:val="en-US"/>
        </w:rPr>
        <w:t>on multiple CCs</w:t>
      </w:r>
      <w:r>
        <w:tab/>
        <w:t>1860</w:t>
      </w:r>
    </w:p>
    <w:p w14:paraId="607676E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lang w:val="en-US" w:eastAsia="zh-CN"/>
        </w:rPr>
        <w:t>A.7.5.6.5.1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lang w:val="en-US" w:eastAsia="zh-CN"/>
        </w:rPr>
        <w:t>Active BWP switch on multiple SCells with non-DRX in SA</w:t>
      </w:r>
      <w:r>
        <w:tab/>
        <w:t>1860</w:t>
      </w:r>
    </w:p>
    <w:p w14:paraId="3BBD48D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PSCell addition and release delay</w:t>
      </w:r>
      <w:r>
        <w:tab/>
        <w:t>1865</w:t>
      </w:r>
    </w:p>
    <w:p w14:paraId="679FA19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1865</w:t>
      </w:r>
    </w:p>
    <w:p w14:paraId="7207F18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1865</w:t>
      </w:r>
    </w:p>
    <w:p w14:paraId="35C8CA2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unknown NR PSCell</w:t>
      </w:r>
      <w:r>
        <w:tab/>
        <w:t>1868</w:t>
      </w:r>
    </w:p>
    <w:p w14:paraId="7300811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1868</w:t>
      </w:r>
    </w:p>
    <w:p w14:paraId="7565A61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1871</w:t>
      </w:r>
    </w:p>
    <w:p w14:paraId="57A1FD6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TCI state switch delay</w:t>
      </w:r>
      <w:r>
        <w:tab/>
        <w:t>1871</w:t>
      </w:r>
    </w:p>
    <w:p w14:paraId="7C8316A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MAC-CE based active TCI state switch</w:t>
      </w:r>
      <w:r>
        <w:tab/>
        <w:t>1871</w:t>
      </w:r>
    </w:p>
    <w:p w14:paraId="4C0A0F3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based active TCI state switch</w:t>
      </w:r>
      <w:r>
        <w:tab/>
        <w:t>1874</w:t>
      </w:r>
    </w:p>
    <w:p w14:paraId="38F7851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 spatial relation switch delay</w:t>
      </w:r>
      <w:r>
        <w:tab/>
        <w:t>1877</w:t>
      </w:r>
    </w:p>
    <w:p w14:paraId="0AB93C0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MAC-CE based Spatial Relation switch</w:t>
      </w:r>
      <w:r>
        <w:tab/>
        <w:t>1877</w:t>
      </w:r>
    </w:p>
    <w:p w14:paraId="7F40209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A.7.5.9.1.1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 xml:space="preserve"> NR PCell FR2 spatial relation associated with known DL-RS</w:t>
      </w:r>
      <w:r>
        <w:tab/>
        <w:t>1877</w:t>
      </w:r>
    </w:p>
    <w:p w14:paraId="5A2E66F1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  <w:snapToGrid w:val="0"/>
        </w:rPr>
        <w:t>A.7.5.9</w:t>
      </w:r>
      <w:r w:rsidRPr="0086784B">
        <w:rPr>
          <w:rFonts w:eastAsia="MS Mincho"/>
        </w:rPr>
        <w:t>.1.1</w:t>
      </w:r>
      <w:r w:rsidRPr="0086784B">
        <w:rPr>
          <w:rFonts w:eastAsia="MS Mincho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  <w:snapToGrid w:val="0"/>
        </w:rPr>
        <w:t>Test Requirements</w:t>
      </w:r>
      <w:r>
        <w:tab/>
        <w:t>1880</w:t>
      </w:r>
    </w:p>
    <w:p w14:paraId="4130069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based spatial relation switch</w:t>
      </w:r>
      <w:r>
        <w:tab/>
        <w:t>1880</w:t>
      </w:r>
    </w:p>
    <w:p w14:paraId="6A799CE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</w:rPr>
        <w:t>A.7.5.9.2.1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</w:rPr>
        <w:t xml:space="preserve">NR </w:t>
      </w:r>
      <w:r w:rsidRPr="0086784B">
        <w:rPr>
          <w:rFonts w:cs="Arial"/>
          <w:lang w:val="en-US"/>
        </w:rPr>
        <w:t xml:space="preserve">PCell </w:t>
      </w:r>
      <w:r w:rsidRPr="0086784B">
        <w:rPr>
          <w:rFonts w:cs="Arial"/>
        </w:rPr>
        <w:t>FR2 spatial relation switch associated with a known DL-RS</w:t>
      </w:r>
      <w:r>
        <w:tab/>
        <w:t>1880</w:t>
      </w:r>
    </w:p>
    <w:p w14:paraId="56863AA4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A.7.5.9.2.1.1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Test Purpose and Environment</w:t>
      </w:r>
      <w:r>
        <w:tab/>
        <w:t>1880</w:t>
      </w:r>
    </w:p>
    <w:p w14:paraId="768479CB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A.7.5.9.2</w:t>
      </w:r>
      <w:r w:rsidRPr="0086784B">
        <w:rPr>
          <w:rFonts w:eastAsia="MS Mincho"/>
          <w:bCs/>
        </w:rPr>
        <w:t>.1</w:t>
      </w:r>
      <w:r w:rsidRPr="0086784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1883</w:t>
      </w:r>
    </w:p>
    <w:p w14:paraId="5341673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</w:t>
      </w:r>
      <w:r>
        <w:tab/>
        <w:t>1883</w:t>
      </w:r>
    </w:p>
    <w:p w14:paraId="0F22912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FR2 UE specific CBW change of PCell with non-DRX in SA</w:t>
      </w:r>
      <w:r>
        <w:tab/>
        <w:t>1883</w:t>
      </w:r>
    </w:p>
    <w:p w14:paraId="3C27B15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1883</w:t>
      </w:r>
    </w:p>
    <w:p w14:paraId="59CBB34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 w:rsidRPr="0086784B">
        <w:rPr>
          <w:snapToGrid w:val="0"/>
        </w:rPr>
        <w:t>Requirements</w:t>
      </w:r>
      <w:r>
        <w:tab/>
        <w:t>1886</w:t>
      </w:r>
    </w:p>
    <w:p w14:paraId="76A93548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1887</w:t>
      </w:r>
    </w:p>
    <w:p w14:paraId="546DF57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1887</w:t>
      </w:r>
    </w:p>
    <w:p w14:paraId="196F3FE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event triggered reporting</w:t>
      </w:r>
      <w:r w:rsidRPr="0086784B">
        <w:rPr>
          <w:snapToGrid w:val="0"/>
          <w:lang w:eastAsia="zh-CN"/>
        </w:rPr>
        <w:t xml:space="preserve"> test without gap under non-DRX</w:t>
      </w:r>
      <w:r>
        <w:tab/>
        <w:t>1887</w:t>
      </w:r>
    </w:p>
    <w:p w14:paraId="5BF47BE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1887</w:t>
      </w:r>
    </w:p>
    <w:p w14:paraId="4D42431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1890</w:t>
      </w:r>
    </w:p>
    <w:p w14:paraId="0214414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A.7.6.1.</w:t>
      </w:r>
      <w:r w:rsidRPr="0086784B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event triggered reporting</w:t>
      </w:r>
      <w:r w:rsidRPr="0086784B">
        <w:rPr>
          <w:snapToGrid w:val="0"/>
          <w:lang w:eastAsia="zh-CN"/>
        </w:rPr>
        <w:t xml:space="preserve"> test without gap under DRX</w:t>
      </w:r>
      <w:r>
        <w:tab/>
        <w:t>1890</w:t>
      </w:r>
    </w:p>
    <w:p w14:paraId="5E188FD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A.7.6.1.</w:t>
      </w:r>
      <w:r w:rsidRPr="0086784B">
        <w:rPr>
          <w:snapToGrid w:val="0"/>
          <w:lang w:eastAsia="zh-CN"/>
        </w:rPr>
        <w:t>2</w:t>
      </w:r>
      <w:r w:rsidRPr="0086784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1890</w:t>
      </w:r>
    </w:p>
    <w:p w14:paraId="6F53FA0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A.7.6.1.</w:t>
      </w:r>
      <w:r w:rsidRPr="0086784B">
        <w:rPr>
          <w:snapToGrid w:val="0"/>
          <w:lang w:eastAsia="zh-CN"/>
        </w:rPr>
        <w:t>2</w:t>
      </w:r>
      <w:r w:rsidRPr="0086784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1893</w:t>
      </w:r>
    </w:p>
    <w:p w14:paraId="03AC199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event triggered reporting</w:t>
      </w:r>
      <w:r w:rsidRPr="0086784B">
        <w:rPr>
          <w:snapToGrid w:val="0"/>
          <w:lang w:eastAsia="zh-CN"/>
        </w:rPr>
        <w:t xml:space="preserve"> test with per-UE gaps under non-DRX</w:t>
      </w:r>
      <w:r>
        <w:tab/>
        <w:t>1894</w:t>
      </w:r>
    </w:p>
    <w:p w14:paraId="7C5D918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1894</w:t>
      </w:r>
    </w:p>
    <w:p w14:paraId="2CA5280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1897</w:t>
      </w:r>
    </w:p>
    <w:p w14:paraId="56FCBCA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event triggered reporting</w:t>
      </w:r>
      <w:r w:rsidRPr="0086784B">
        <w:rPr>
          <w:snapToGrid w:val="0"/>
          <w:lang w:eastAsia="zh-CN"/>
        </w:rPr>
        <w:t xml:space="preserve"> test with per-UE gaps under DRX</w:t>
      </w:r>
      <w:r>
        <w:tab/>
        <w:t>1897</w:t>
      </w:r>
    </w:p>
    <w:p w14:paraId="38DE2A0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1897</w:t>
      </w:r>
    </w:p>
    <w:p w14:paraId="3DFF6D2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1900</w:t>
      </w:r>
    </w:p>
    <w:p w14:paraId="0B0BD28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1901</w:t>
      </w:r>
    </w:p>
    <w:p w14:paraId="5F99537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</w:t>
      </w:r>
      <w:r>
        <w:tab/>
        <w:t>1901</w:t>
      </w:r>
    </w:p>
    <w:p w14:paraId="18232FA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1901</w:t>
      </w:r>
    </w:p>
    <w:p w14:paraId="18E8017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1904</w:t>
      </w:r>
    </w:p>
    <w:p w14:paraId="178C3BD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FR2)</w:t>
      </w:r>
      <w:r>
        <w:tab/>
        <w:t>1904</w:t>
      </w:r>
    </w:p>
    <w:p w14:paraId="79E0A79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1904</w:t>
      </w:r>
    </w:p>
    <w:p w14:paraId="3A8AD2D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1908</w:t>
      </w:r>
    </w:p>
    <w:p w14:paraId="7AC7E49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FR2)</w:t>
      </w:r>
      <w:r>
        <w:tab/>
        <w:t>1908</w:t>
      </w:r>
    </w:p>
    <w:p w14:paraId="619A38B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1908</w:t>
      </w:r>
    </w:p>
    <w:p w14:paraId="747DE09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1912</w:t>
      </w:r>
    </w:p>
    <w:p w14:paraId="1C1E48E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 SSB time index detection when DRX is used (PCell in FR2)</w:t>
      </w:r>
      <w:r>
        <w:tab/>
        <w:t>1912</w:t>
      </w:r>
    </w:p>
    <w:p w14:paraId="50E0123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1912</w:t>
      </w:r>
    </w:p>
    <w:p w14:paraId="3F28E18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1916</w:t>
      </w:r>
    </w:p>
    <w:p w14:paraId="1E613F2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FR1)</w:t>
      </w:r>
      <w:r>
        <w:tab/>
        <w:t>1916</w:t>
      </w:r>
    </w:p>
    <w:p w14:paraId="13BFA03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1916</w:t>
      </w:r>
    </w:p>
    <w:p w14:paraId="397245E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1920</w:t>
      </w:r>
    </w:p>
    <w:p w14:paraId="6FF0ACA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FR1)</w:t>
      </w:r>
      <w:r>
        <w:tab/>
        <w:t>1921</w:t>
      </w:r>
    </w:p>
    <w:p w14:paraId="7F1C2E3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1921</w:t>
      </w:r>
    </w:p>
    <w:p w14:paraId="772548E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1925</w:t>
      </w:r>
    </w:p>
    <w:p w14:paraId="6C6A687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FR1)</w:t>
      </w:r>
      <w:r>
        <w:tab/>
        <w:t>1926</w:t>
      </w:r>
    </w:p>
    <w:p w14:paraId="493646A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1926</w:t>
      </w:r>
    </w:p>
    <w:p w14:paraId="4241D2D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1930</w:t>
      </w:r>
    </w:p>
    <w:p w14:paraId="7241FE8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 SSB time index detection when DRX is used (PCell in FR1)</w:t>
      </w:r>
      <w:r>
        <w:tab/>
        <w:t>1931</w:t>
      </w:r>
    </w:p>
    <w:p w14:paraId="68CDA5D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1931</w:t>
      </w:r>
    </w:p>
    <w:p w14:paraId="34609A4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1935</w:t>
      </w:r>
    </w:p>
    <w:p w14:paraId="790C4A5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1936</w:t>
      </w:r>
    </w:p>
    <w:p w14:paraId="678D120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1936</w:t>
      </w:r>
    </w:p>
    <w:p w14:paraId="29F933F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1939</w:t>
      </w:r>
    </w:p>
    <w:p w14:paraId="584C598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event triggered reporting</w:t>
      </w:r>
      <w:r w:rsidRPr="0086784B">
        <w:rPr>
          <w:snapToGrid w:val="0"/>
          <w:lang w:eastAsia="zh-CN"/>
        </w:rPr>
        <w:t xml:space="preserve"> test without gap under non-DRX</w:t>
      </w:r>
      <w:r>
        <w:tab/>
        <w:t>1939</w:t>
      </w:r>
    </w:p>
    <w:p w14:paraId="0412BFF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1939</w:t>
      </w:r>
    </w:p>
    <w:p w14:paraId="5E5A7A1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1941</w:t>
      </w:r>
    </w:p>
    <w:p w14:paraId="500A694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event triggered reporting</w:t>
      </w:r>
      <w:r w:rsidRPr="0086784B">
        <w:rPr>
          <w:snapToGrid w:val="0"/>
          <w:lang w:eastAsia="zh-CN"/>
        </w:rPr>
        <w:t xml:space="preserve"> test without gap under DRX</w:t>
      </w:r>
      <w:r>
        <w:tab/>
        <w:t>1941</w:t>
      </w:r>
    </w:p>
    <w:p w14:paraId="3A76512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1941</w:t>
      </w:r>
    </w:p>
    <w:p w14:paraId="6813A55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1944</w:t>
      </w:r>
    </w:p>
    <w:p w14:paraId="54BA336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1945</w:t>
      </w:r>
    </w:p>
    <w:p w14:paraId="0653A10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 when DRX is not used</w:t>
      </w:r>
      <w:r>
        <w:tab/>
        <w:t>1945</w:t>
      </w:r>
    </w:p>
    <w:p w14:paraId="51549D5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 when DRX is not used</w:t>
      </w:r>
      <w:r>
        <w:tab/>
        <w:t>1945</w:t>
      </w:r>
    </w:p>
    <w:p w14:paraId="36252E1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1945</w:t>
      </w:r>
    </w:p>
    <w:p w14:paraId="4B65B1C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1945</w:t>
      </w:r>
    </w:p>
    <w:p w14:paraId="1762B49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1947</w:t>
      </w:r>
    </w:p>
    <w:p w14:paraId="40B75B7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 when DRX is used</w:t>
      </w:r>
      <w:r>
        <w:tab/>
        <w:t>1947</w:t>
      </w:r>
    </w:p>
    <w:p w14:paraId="553C2D0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1947</w:t>
      </w:r>
    </w:p>
    <w:p w14:paraId="0097849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1948</w:t>
      </w:r>
    </w:p>
    <w:p w14:paraId="4FC646A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1950</w:t>
      </w:r>
    </w:p>
    <w:p w14:paraId="0492796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CSI-RS based L1-RSRP measurement when DRX is not used</w:t>
      </w:r>
      <w:r>
        <w:tab/>
        <w:t>1950</w:t>
      </w:r>
    </w:p>
    <w:p w14:paraId="02480A7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1950</w:t>
      </w:r>
    </w:p>
    <w:p w14:paraId="20C6F50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1951</w:t>
      </w:r>
    </w:p>
    <w:p w14:paraId="0BB2564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1953</w:t>
      </w:r>
    </w:p>
    <w:p w14:paraId="53A39DC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CSI-RS based L1-RSRP measurement when DRX is used</w:t>
      </w:r>
      <w:r>
        <w:tab/>
        <w:t>1954</w:t>
      </w:r>
    </w:p>
    <w:p w14:paraId="46E8D4E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1954</w:t>
      </w:r>
    </w:p>
    <w:p w14:paraId="6D3C743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1954</w:t>
      </w:r>
    </w:p>
    <w:p w14:paraId="4342403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1956</w:t>
      </w:r>
    </w:p>
    <w:p w14:paraId="5FA62B4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1957</w:t>
      </w:r>
    </w:p>
    <w:p w14:paraId="04D871C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SRS-RSRP measurement with non-DRX</w:t>
      </w:r>
      <w:r>
        <w:tab/>
        <w:t>1957</w:t>
      </w:r>
    </w:p>
    <w:p w14:paraId="7E91D7B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1957</w:t>
      </w:r>
    </w:p>
    <w:p w14:paraId="3C0CEA4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1957</w:t>
      </w:r>
    </w:p>
    <w:p w14:paraId="5683C61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1959</w:t>
      </w:r>
    </w:p>
    <w:p w14:paraId="1853FBB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CLI-RSSI measurement with non-DRX</w:t>
      </w:r>
      <w:r>
        <w:tab/>
        <w:t>1959</w:t>
      </w:r>
    </w:p>
    <w:p w14:paraId="68ED33C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1959</w:t>
      </w:r>
    </w:p>
    <w:p w14:paraId="6EE893B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1960</w:t>
      </w:r>
    </w:p>
    <w:p w14:paraId="6B77AA5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1961</w:t>
      </w:r>
    </w:p>
    <w:p w14:paraId="68CDF9B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 with autonomous gaps</w:t>
      </w:r>
      <w:r>
        <w:tab/>
        <w:t>1962</w:t>
      </w:r>
    </w:p>
    <w:p w14:paraId="40F1809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interfrequency CGI reporting in autonomous gaps test (PCell in FR2)</w:t>
      </w:r>
      <w:r>
        <w:tab/>
        <w:t>1962</w:t>
      </w:r>
    </w:p>
    <w:p w14:paraId="0BDE6FD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1962</w:t>
      </w:r>
    </w:p>
    <w:p w14:paraId="6F75DFF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1965</w:t>
      </w:r>
    </w:p>
    <w:p w14:paraId="181E553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1965</w:t>
      </w:r>
    </w:p>
    <w:p w14:paraId="5EB8A95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with CSI-RS based CMR and no dedicated IMR configured when DRX is not used</w:t>
      </w:r>
      <w:r>
        <w:tab/>
        <w:t>1965</w:t>
      </w:r>
    </w:p>
    <w:p w14:paraId="6D45B14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1965</w:t>
      </w:r>
    </w:p>
    <w:p w14:paraId="25AE7A2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1965</w:t>
      </w:r>
    </w:p>
    <w:p w14:paraId="3191457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1967</w:t>
      </w:r>
    </w:p>
    <w:p w14:paraId="2D23E15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L1-SINR measurement with SSB based CMR and dedicated IMR when DRX is used</w:t>
      </w:r>
      <w:r>
        <w:tab/>
        <w:t>1967</w:t>
      </w:r>
    </w:p>
    <w:p w14:paraId="5489B0E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1967</w:t>
      </w:r>
    </w:p>
    <w:p w14:paraId="4153B0D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1968</w:t>
      </w:r>
    </w:p>
    <w:p w14:paraId="42B4AAD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1970</w:t>
      </w:r>
    </w:p>
    <w:p w14:paraId="280A8F1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A.7.6.6.</w:t>
      </w:r>
      <w:r w:rsidRPr="0086784B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 xml:space="preserve">L1-SINR measurement </w:t>
      </w:r>
      <w:r w:rsidRPr="0086784B">
        <w:rPr>
          <w:snapToGrid w:val="0"/>
          <w:lang w:eastAsia="zh-CN"/>
        </w:rPr>
        <w:t xml:space="preserve">with </w:t>
      </w:r>
      <w:r w:rsidRPr="0086784B">
        <w:rPr>
          <w:snapToGrid w:val="0"/>
        </w:rPr>
        <w:t>CSI-RS based CMR and dedicated IMR configured when DRX is used</w:t>
      </w:r>
      <w:r>
        <w:tab/>
        <w:t>1971</w:t>
      </w:r>
    </w:p>
    <w:p w14:paraId="3820137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1971</w:t>
      </w:r>
    </w:p>
    <w:p w14:paraId="41967E5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1971</w:t>
      </w:r>
    </w:p>
    <w:p w14:paraId="457A84F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1973</w:t>
      </w:r>
    </w:p>
    <w:p w14:paraId="084C912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1973</w:t>
      </w:r>
    </w:p>
    <w:p w14:paraId="7C69B50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A.7.6.7.1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1973</w:t>
      </w:r>
    </w:p>
    <w:p w14:paraId="7E528CE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A.7.6.7</w:t>
      </w:r>
      <w:r w:rsidRPr="0086784B">
        <w:rPr>
          <w:rFonts w:eastAsia="SimSun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purpose and Environment</w:t>
      </w:r>
      <w:r>
        <w:tab/>
        <w:t>1973</w:t>
      </w:r>
    </w:p>
    <w:p w14:paraId="3FF57A1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A.7.6.7</w:t>
      </w:r>
      <w:r w:rsidRPr="0086784B">
        <w:rPr>
          <w:rFonts w:eastAsia="SimSun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Requirements</w:t>
      </w:r>
      <w:r>
        <w:tab/>
        <w:t>1976</w:t>
      </w:r>
    </w:p>
    <w:p w14:paraId="47590F3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1976</w:t>
      </w:r>
    </w:p>
    <w:p w14:paraId="3EAA2C9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A.7.6.8</w:t>
      </w:r>
      <w:r w:rsidRPr="0086784B">
        <w:rPr>
          <w:rFonts w:eastAsia="SimSu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SA event triggered reporting tests for FR2 CSI-RS based measurement when non-DRX is used (PCell in FR2)</w:t>
      </w:r>
      <w:r>
        <w:tab/>
        <w:t>1976</w:t>
      </w:r>
    </w:p>
    <w:p w14:paraId="217D74C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A.7.6.8</w:t>
      </w:r>
      <w:r w:rsidRPr="0086784B">
        <w:rPr>
          <w:rFonts w:eastAsia="SimSun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Purpose and Environment</w:t>
      </w:r>
      <w:r>
        <w:tab/>
        <w:t>1976</w:t>
      </w:r>
    </w:p>
    <w:p w14:paraId="64F49FB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A.7.6.2.2.2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Requirements</w:t>
      </w:r>
      <w:r>
        <w:tab/>
        <w:t>1980</w:t>
      </w:r>
    </w:p>
    <w:p w14:paraId="179F677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1980</w:t>
      </w:r>
    </w:p>
    <w:p w14:paraId="595177C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NR RSTD measurement reporting delay test case for single positioning frequency layer in FR2 SA</w:t>
      </w:r>
      <w:r>
        <w:tab/>
        <w:t>1980</w:t>
      </w:r>
    </w:p>
    <w:p w14:paraId="256DF46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1980</w:t>
      </w:r>
    </w:p>
    <w:p w14:paraId="0646C43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1984</w:t>
      </w:r>
    </w:p>
    <w:p w14:paraId="63E2BB9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NR RSTD measurement reporting delay test case for dual positioning frequency layers in FR2 SA</w:t>
      </w:r>
      <w:r>
        <w:tab/>
        <w:t>1985</w:t>
      </w:r>
    </w:p>
    <w:p w14:paraId="0C44480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1985</w:t>
      </w:r>
    </w:p>
    <w:p w14:paraId="328B43A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1990</w:t>
      </w:r>
    </w:p>
    <w:p w14:paraId="23AE353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A.7.6.10 PRS-RSRP measurements</w:t>
      </w:r>
      <w:r>
        <w:tab/>
        <w:t>1991</w:t>
      </w:r>
    </w:p>
    <w:p w14:paraId="6D3CE5A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</w:rPr>
        <w:t>A.7.6.10</w:t>
      </w:r>
      <w:r w:rsidRPr="0086784B">
        <w:rPr>
          <w:rFonts w:eastAsiaTheme="minorEastAsia"/>
          <w:lang w:eastAsia="zh-CN"/>
        </w:rPr>
        <w:t>.1</w:t>
      </w:r>
      <w:r w:rsidRPr="0086784B">
        <w:rPr>
          <w:rFonts w:eastAsiaTheme="minorEastAsia"/>
        </w:rPr>
        <w:t xml:space="preserve"> PRS-RSRP </w:t>
      </w:r>
      <w:r w:rsidRPr="0086784B">
        <w:rPr>
          <w:rFonts w:eastAsiaTheme="minorEastAsia"/>
          <w:lang w:eastAsia="zh-CN"/>
        </w:rPr>
        <w:t>reporting delay test case for single positioning frequency layer</w:t>
      </w:r>
      <w:r>
        <w:tab/>
        <w:t>1991</w:t>
      </w:r>
    </w:p>
    <w:p w14:paraId="54444ED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</w:rPr>
        <w:t>A.7.6.10.1.1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</w:rPr>
        <w:t>Test Purpose and Environment</w:t>
      </w:r>
      <w:r>
        <w:tab/>
        <w:t>1991</w:t>
      </w:r>
    </w:p>
    <w:p w14:paraId="5B90F65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</w:rPr>
        <w:t>A.7.6.10.</w:t>
      </w:r>
      <w:r w:rsidRPr="0086784B">
        <w:rPr>
          <w:rFonts w:eastAsiaTheme="minorEastAsia"/>
          <w:lang w:eastAsia="zh-CN"/>
        </w:rPr>
        <w:t>1.</w:t>
      </w:r>
      <w:r w:rsidRPr="0086784B">
        <w:rPr>
          <w:rFonts w:eastAsiaTheme="minorEastAsia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</w:rPr>
        <w:t>Test Requirements</w:t>
      </w:r>
      <w:r>
        <w:tab/>
        <w:t>1995</w:t>
      </w:r>
    </w:p>
    <w:p w14:paraId="6347C4A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</w:rPr>
        <w:t>A.7.6.10</w:t>
      </w:r>
      <w:r w:rsidRPr="0086784B">
        <w:rPr>
          <w:rFonts w:eastAsiaTheme="minorEastAsia"/>
          <w:lang w:eastAsia="zh-CN"/>
        </w:rPr>
        <w:t>.2</w:t>
      </w:r>
      <w:r w:rsidRPr="0086784B">
        <w:rPr>
          <w:rFonts w:eastAsiaTheme="minorEastAsia"/>
        </w:rPr>
        <w:t xml:space="preserve"> PRS-RSRP </w:t>
      </w:r>
      <w:r w:rsidRPr="0086784B">
        <w:rPr>
          <w:rFonts w:eastAsiaTheme="minorEastAsia"/>
          <w:lang w:eastAsia="zh-CN"/>
        </w:rPr>
        <w:t>reporting delay test case for dual positioning frequency layer</w:t>
      </w:r>
      <w:r>
        <w:tab/>
        <w:t>1995</w:t>
      </w:r>
    </w:p>
    <w:p w14:paraId="534FC1A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</w:rPr>
        <w:t>A.7.6.10.</w:t>
      </w:r>
      <w:r w:rsidRPr="0086784B">
        <w:rPr>
          <w:rFonts w:eastAsiaTheme="minorEastAsia"/>
          <w:lang w:eastAsia="zh-CN"/>
        </w:rPr>
        <w:t>2</w:t>
      </w:r>
      <w:r w:rsidRPr="0086784B">
        <w:rPr>
          <w:rFonts w:eastAsiaTheme="minorEastAsia"/>
        </w:rPr>
        <w:t>.</w:t>
      </w:r>
      <w:r w:rsidRPr="0086784B">
        <w:rPr>
          <w:rFonts w:eastAsiaTheme="minorEastAsia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</w:rPr>
        <w:t>Test Purpose and Environment</w:t>
      </w:r>
      <w:r>
        <w:tab/>
        <w:t>1995</w:t>
      </w:r>
    </w:p>
    <w:p w14:paraId="35C45FE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</w:rPr>
        <w:t>A.7.6.10.2</w:t>
      </w:r>
      <w:r w:rsidRPr="0086784B">
        <w:rPr>
          <w:rFonts w:eastAsiaTheme="minorEastAsia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</w:rPr>
        <w:t>Test Requirements</w:t>
      </w:r>
      <w:r>
        <w:tab/>
        <w:t>1999</w:t>
      </w:r>
    </w:p>
    <w:p w14:paraId="49A125D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1999</w:t>
      </w:r>
    </w:p>
    <w:p w14:paraId="4636B1E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A.7.6.11.1 UE Rx-Tx time difference measurements for single positioning frequency layer in FR2 SA</w:t>
      </w:r>
      <w:r>
        <w:tab/>
        <w:t>1999</w:t>
      </w:r>
    </w:p>
    <w:p w14:paraId="3B52E4B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1999</w:t>
      </w:r>
    </w:p>
    <w:p w14:paraId="761D5AD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2001</w:t>
      </w:r>
    </w:p>
    <w:p w14:paraId="5F327E1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A.7.6.11.2 UE Rx-Tx time difference measurement period for dual positioning frequency layers in FR2 SA</w:t>
      </w:r>
      <w:r>
        <w:tab/>
        <w:t>2002</w:t>
      </w:r>
    </w:p>
    <w:p w14:paraId="2F1CE53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2002</w:t>
      </w:r>
    </w:p>
    <w:p w14:paraId="02916DA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2004</w:t>
      </w:r>
    </w:p>
    <w:p w14:paraId="20288C3E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 requirements</w:t>
      </w:r>
      <w:r>
        <w:tab/>
        <w:t>2005</w:t>
      </w:r>
    </w:p>
    <w:p w14:paraId="4E98E19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2005</w:t>
      </w:r>
    </w:p>
    <w:p w14:paraId="5A126D9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intra-frequency case measurement accuracy with FR2 serving cell and FR2 target cell</w:t>
      </w:r>
      <w:r>
        <w:tab/>
        <w:t>2005</w:t>
      </w:r>
    </w:p>
    <w:p w14:paraId="1003F62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2005</w:t>
      </w:r>
    </w:p>
    <w:p w14:paraId="03061E8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2005</w:t>
      </w:r>
    </w:p>
    <w:p w14:paraId="1CCD6F3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2009</w:t>
      </w:r>
    </w:p>
    <w:p w14:paraId="103072D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inter-frequency case measurement accuracy with FR2 serving cell and FR2 target cell</w:t>
      </w:r>
      <w:r>
        <w:tab/>
        <w:t>2010</w:t>
      </w:r>
    </w:p>
    <w:p w14:paraId="2DB2752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2010</w:t>
      </w:r>
    </w:p>
    <w:p w14:paraId="3244305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2010</w:t>
      </w:r>
    </w:p>
    <w:p w14:paraId="7CFFE3D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2014</w:t>
      </w:r>
    </w:p>
    <w:p w14:paraId="7FD434D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</w:t>
      </w:r>
      <w:r w:rsidRPr="0086784B">
        <w:rPr>
          <w:snapToGrid w:val="0"/>
          <w:lang w:eastAsia="zh-CN"/>
        </w:rPr>
        <w:t>7.</w:t>
      </w:r>
      <w:r w:rsidRPr="0086784B">
        <w:rPr>
          <w:snapToGrid w:val="0"/>
        </w:rPr>
        <w:t>7</w:t>
      </w:r>
      <w:r w:rsidRPr="0086784B">
        <w:rPr>
          <w:snapToGrid w:val="0"/>
          <w:lang w:eastAsia="zh-CN"/>
        </w:rPr>
        <w:t>.</w:t>
      </w:r>
      <w:r w:rsidRPr="0086784B">
        <w:rPr>
          <w:snapToGrid w:val="0"/>
        </w:rPr>
        <w:t>1</w:t>
      </w:r>
      <w:r w:rsidRPr="0086784B">
        <w:rPr>
          <w:snapToGrid w:val="0"/>
          <w:lang w:eastAsia="zh-CN"/>
        </w:rPr>
        <w:t>.</w:t>
      </w:r>
      <w:r w:rsidRPr="0086784B">
        <w:rPr>
          <w:snapToGrid w:val="0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inter-frequency measurement accuracy with FR1 serving cell and FR2 target cell</w:t>
      </w:r>
      <w:r>
        <w:tab/>
        <w:t>2015</w:t>
      </w:r>
    </w:p>
    <w:p w14:paraId="0AFD4EC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2015</w:t>
      </w:r>
    </w:p>
    <w:p w14:paraId="32C3838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2015</w:t>
      </w:r>
    </w:p>
    <w:p w14:paraId="1198BE9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2019</w:t>
      </w:r>
    </w:p>
    <w:p w14:paraId="2BD4485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SS-RSRQ</w:t>
      </w:r>
      <w:r>
        <w:tab/>
        <w:t>2019</w:t>
      </w:r>
    </w:p>
    <w:p w14:paraId="09E85F9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intra-frequency measurement accuracy with FR2 serving cell and FR2 target cell</w:t>
      </w:r>
      <w:r>
        <w:tab/>
        <w:t>2019</w:t>
      </w:r>
    </w:p>
    <w:p w14:paraId="32A7F4D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2019</w:t>
      </w:r>
    </w:p>
    <w:p w14:paraId="7069369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2019</w:t>
      </w:r>
    </w:p>
    <w:p w14:paraId="0F60588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2021</w:t>
      </w:r>
    </w:p>
    <w:p w14:paraId="7E31483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2021</w:t>
      </w:r>
    </w:p>
    <w:p w14:paraId="43ACA55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</w:t>
      </w:r>
      <w:r w:rsidRPr="0086784B">
        <w:rPr>
          <w:snapToGrid w:val="0"/>
          <w:lang w:eastAsia="zh-CN"/>
        </w:rPr>
        <w:t>7.</w:t>
      </w:r>
      <w:r w:rsidRPr="0086784B">
        <w:rPr>
          <w:snapToGrid w:val="0"/>
        </w:rPr>
        <w:t>7</w:t>
      </w:r>
      <w:r w:rsidRPr="0086784B">
        <w:rPr>
          <w:snapToGrid w:val="0"/>
          <w:lang w:eastAsia="zh-CN"/>
        </w:rPr>
        <w:t>.</w:t>
      </w:r>
      <w:r w:rsidRPr="0086784B">
        <w:rPr>
          <w:snapToGrid w:val="0"/>
        </w:rPr>
        <w:t>2</w:t>
      </w:r>
      <w:r w:rsidRPr="0086784B">
        <w:rPr>
          <w:snapToGrid w:val="0"/>
          <w:lang w:eastAsia="zh-CN"/>
        </w:rPr>
        <w:t>.2.</w:t>
      </w:r>
      <w:r w:rsidRPr="0086784B">
        <w:rPr>
          <w:snapToGrid w:val="0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2021</w:t>
      </w:r>
    </w:p>
    <w:p w14:paraId="51501DE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2021</w:t>
      </w:r>
    </w:p>
    <w:p w14:paraId="0996EC5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2023</w:t>
      </w:r>
    </w:p>
    <w:p w14:paraId="7DF5E13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SS-SINR</w:t>
      </w:r>
      <w:r>
        <w:tab/>
        <w:t>2023</w:t>
      </w:r>
    </w:p>
    <w:p w14:paraId="5CCE788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intra-frequency case measurement accuracy with FR2 serving cell and FR2 target cell</w:t>
      </w:r>
      <w:r>
        <w:tab/>
        <w:t>2023</w:t>
      </w:r>
    </w:p>
    <w:p w14:paraId="77F3136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2023</w:t>
      </w:r>
    </w:p>
    <w:p w14:paraId="433B7AD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2023</w:t>
      </w:r>
    </w:p>
    <w:p w14:paraId="5BE4FEE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2026</w:t>
      </w:r>
    </w:p>
    <w:p w14:paraId="7B13812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2026</w:t>
      </w:r>
    </w:p>
    <w:p w14:paraId="364E15C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A.7.7.3.</w:t>
      </w:r>
      <w:r w:rsidRPr="0086784B">
        <w:rPr>
          <w:snapToGrid w:val="0"/>
          <w:lang w:eastAsia="zh-CN"/>
        </w:rPr>
        <w:t>2</w:t>
      </w:r>
      <w:r w:rsidRPr="0086784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2026</w:t>
      </w:r>
    </w:p>
    <w:p w14:paraId="6CA622B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2026</w:t>
      </w:r>
    </w:p>
    <w:p w14:paraId="3C8EEC3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2028</w:t>
      </w:r>
    </w:p>
    <w:p w14:paraId="5209187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2028</w:t>
      </w:r>
    </w:p>
    <w:p w14:paraId="41FBFA8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</w:t>
      </w:r>
      <w:r>
        <w:tab/>
        <w:t>2028</w:t>
      </w:r>
    </w:p>
    <w:p w14:paraId="7AC5CA9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2028</w:t>
      </w:r>
    </w:p>
    <w:p w14:paraId="10FA687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2029</w:t>
      </w:r>
    </w:p>
    <w:p w14:paraId="7185592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2031</w:t>
      </w:r>
    </w:p>
    <w:p w14:paraId="23B9ACB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CSI-RS based L1-RSRP measurement on resource set with repetition off</w:t>
      </w:r>
      <w:r>
        <w:tab/>
        <w:t>2032</w:t>
      </w:r>
    </w:p>
    <w:p w14:paraId="2523E56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2032</w:t>
      </w:r>
    </w:p>
    <w:p w14:paraId="6D23D8E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2032</w:t>
      </w:r>
    </w:p>
    <w:p w14:paraId="13463E1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2034</w:t>
      </w:r>
    </w:p>
    <w:p w14:paraId="08C8B62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2035</w:t>
      </w:r>
    </w:p>
    <w:p w14:paraId="17018A3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SRS-RSRP measurement accuracy with FR2 serving cell</w:t>
      </w:r>
      <w:r>
        <w:tab/>
        <w:t>2035</w:t>
      </w:r>
    </w:p>
    <w:p w14:paraId="311FCD0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2035</w:t>
      </w:r>
    </w:p>
    <w:p w14:paraId="2C093AB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2035</w:t>
      </w:r>
    </w:p>
    <w:p w14:paraId="791F638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2038</w:t>
      </w:r>
    </w:p>
    <w:p w14:paraId="4439864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SA CLI-RSSI measurement accuracy with FR2 serving cell</w:t>
      </w:r>
      <w:r>
        <w:tab/>
        <w:t>2039</w:t>
      </w:r>
    </w:p>
    <w:p w14:paraId="6DE1755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2039</w:t>
      </w:r>
    </w:p>
    <w:p w14:paraId="7D60384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2039</w:t>
      </w:r>
    </w:p>
    <w:p w14:paraId="6F5B6DA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2041</w:t>
      </w:r>
    </w:p>
    <w:p w14:paraId="2189AD1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2042</w:t>
      </w:r>
    </w:p>
    <w:p w14:paraId="39C2A2C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L1-SINR measurement with CSI-RS based CMR and no dedicated IMR configured and CSI-RS resource set with repetition off</w:t>
      </w:r>
      <w:r>
        <w:tab/>
        <w:t>2042</w:t>
      </w:r>
    </w:p>
    <w:p w14:paraId="7AEB681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2042</w:t>
      </w:r>
    </w:p>
    <w:p w14:paraId="3404EBE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2042</w:t>
      </w:r>
    </w:p>
    <w:p w14:paraId="3BDA197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2044</w:t>
      </w:r>
    </w:p>
    <w:p w14:paraId="3910A8D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L1-SINR measurement with SSB based CMR and dedicated IMR</w:t>
      </w:r>
      <w:r>
        <w:tab/>
        <w:t>2044</w:t>
      </w:r>
    </w:p>
    <w:p w14:paraId="4F298D6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2044</w:t>
      </w:r>
    </w:p>
    <w:p w14:paraId="08219D3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2045</w:t>
      </w:r>
    </w:p>
    <w:p w14:paraId="0C989B0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2047</w:t>
      </w:r>
    </w:p>
    <w:p w14:paraId="557F10F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A.7.7.6.3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L1-SINR measurement with CSI-RS based CMR and dedicated IMR</w:t>
      </w:r>
      <w:r>
        <w:tab/>
        <w:t>2047</w:t>
      </w:r>
    </w:p>
    <w:p w14:paraId="06B99B0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2047</w:t>
      </w:r>
    </w:p>
    <w:p w14:paraId="197D659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2048</w:t>
      </w:r>
    </w:p>
    <w:p w14:paraId="7AAE0F1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2050</w:t>
      </w:r>
    </w:p>
    <w:p w14:paraId="0286C88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</w:t>
      </w:r>
      <w:r>
        <w:tab/>
        <w:t>2050</w:t>
      </w:r>
    </w:p>
    <w:p w14:paraId="07C748E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A.7.7.7.1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SA intra-frequency case measurement accuracy with FR2 serving cell and FR2 target cell</w:t>
      </w:r>
      <w:r>
        <w:tab/>
        <w:t>2050</w:t>
      </w:r>
    </w:p>
    <w:p w14:paraId="034443F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</w:t>
      </w:r>
      <w:r w:rsidRPr="0086784B">
        <w:rPr>
          <w:rFonts w:eastAsia="SimSun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Purpose and Environment</w:t>
      </w:r>
      <w:r>
        <w:tab/>
        <w:t>2050</w:t>
      </w:r>
    </w:p>
    <w:p w14:paraId="6CF07C9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</w:t>
      </w:r>
      <w:r w:rsidRPr="0086784B">
        <w:rPr>
          <w:rFonts w:eastAsia="SimSun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parameters</w:t>
      </w:r>
      <w:r>
        <w:tab/>
        <w:t>2051</w:t>
      </w:r>
    </w:p>
    <w:p w14:paraId="60E79E7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</w:t>
      </w:r>
      <w:r w:rsidRPr="0086784B">
        <w:rPr>
          <w:rFonts w:eastAsia="SimSun"/>
        </w:rP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Requirements</w:t>
      </w:r>
      <w:r>
        <w:tab/>
        <w:t>2054</w:t>
      </w:r>
    </w:p>
    <w:p w14:paraId="30B6684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A.7.7.7.2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SA inter-frequency case measurement accuracy with FR2 serving cell and FR2 target cell</w:t>
      </w:r>
      <w:r>
        <w:tab/>
        <w:t>2055</w:t>
      </w:r>
    </w:p>
    <w:p w14:paraId="60CB8F6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</w:t>
      </w:r>
      <w:r w:rsidRPr="0086784B">
        <w:rPr>
          <w:rFonts w:eastAsia="SimSu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Purpose and Environment</w:t>
      </w:r>
      <w:r>
        <w:tab/>
        <w:t>2055</w:t>
      </w:r>
    </w:p>
    <w:p w14:paraId="7C4A8A2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</w:t>
      </w:r>
      <w:r w:rsidRPr="0086784B">
        <w:rPr>
          <w:rFonts w:eastAsia="SimSun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parameters</w:t>
      </w:r>
      <w:r>
        <w:tab/>
        <w:t>2055</w:t>
      </w:r>
    </w:p>
    <w:p w14:paraId="52A2415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A.7.7.7</w:t>
      </w:r>
      <w:r w:rsidRPr="0086784B">
        <w:rPr>
          <w:rFonts w:eastAsia="SimSun"/>
        </w:rP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Requirements</w:t>
      </w:r>
      <w:r>
        <w:tab/>
        <w:t>2058</w:t>
      </w:r>
    </w:p>
    <w:p w14:paraId="35B2BFA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CSI-RSRQ</w:t>
      </w:r>
      <w:r>
        <w:tab/>
        <w:t>2058</w:t>
      </w:r>
    </w:p>
    <w:p w14:paraId="256EC02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A.7.7.8</w:t>
      </w:r>
      <w:r w:rsidRPr="0086784B">
        <w:rPr>
          <w:rFonts w:eastAsia="SimSun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SA intra-frequency measurement accuracy with FR2 serving cell and FR2 target cell</w:t>
      </w:r>
      <w:r>
        <w:tab/>
        <w:t>2058</w:t>
      </w:r>
    </w:p>
    <w:p w14:paraId="24CEA69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A.7.7.8</w:t>
      </w:r>
      <w:r w:rsidRPr="0086784B">
        <w:rPr>
          <w:rFonts w:eastAsia="SimSun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Test Purpose and Environment</w:t>
      </w:r>
      <w:r>
        <w:tab/>
        <w:t>2058</w:t>
      </w:r>
    </w:p>
    <w:p w14:paraId="26DA6D9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A.7.7.8</w:t>
      </w:r>
      <w:r w:rsidRPr="0086784B">
        <w:rPr>
          <w:rFonts w:eastAsia="SimSun"/>
          <w:snapToGrid w:val="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Test Parameters</w:t>
      </w:r>
      <w:r>
        <w:tab/>
        <w:t>2059</w:t>
      </w:r>
    </w:p>
    <w:p w14:paraId="24ABE9B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A.7.7.8</w:t>
      </w:r>
      <w:r w:rsidRPr="0086784B">
        <w:rPr>
          <w:rFonts w:eastAsia="SimSun"/>
          <w:snapToGrid w:val="0"/>
        </w:rP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Test Requirements</w:t>
      </w:r>
      <w:r>
        <w:tab/>
        <w:t>2061</w:t>
      </w:r>
    </w:p>
    <w:p w14:paraId="7230F3F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A.7.7.8</w:t>
      </w:r>
      <w:r w:rsidRPr="0086784B">
        <w:rPr>
          <w:rFonts w:eastAsia="SimSun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lang w:eastAsia="zh-CN"/>
        </w:rPr>
        <w:t>SA Inter-frequency measurement accuracy with FR2 serving cell and FR2 TDD target cell</w:t>
      </w:r>
      <w:r>
        <w:tab/>
        <w:t>2061</w:t>
      </w:r>
    </w:p>
    <w:p w14:paraId="5B0CC55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A.7.7.8</w:t>
      </w:r>
      <w:r w:rsidRPr="0086784B">
        <w:rPr>
          <w:rFonts w:eastAsia="SimSun"/>
          <w:snapToGrid w:val="0"/>
          <w:lang w:eastAsia="zh-CN"/>
        </w:rPr>
        <w:t>.2.</w:t>
      </w:r>
      <w:r w:rsidRPr="0086784B">
        <w:rPr>
          <w:rFonts w:eastAsia="SimSun"/>
          <w:snapToGrid w:val="0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</w:rPr>
        <w:t>Test Purpose and Environment</w:t>
      </w:r>
      <w:r>
        <w:tab/>
        <w:t>2061</w:t>
      </w:r>
    </w:p>
    <w:p w14:paraId="13FC714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A.7.7.8</w:t>
      </w:r>
      <w:r w:rsidRPr="0086784B">
        <w:rPr>
          <w:rFonts w:eastAsia="SimSun"/>
          <w:lang w:eastAsia="zh-CN"/>
        </w:rPr>
        <w:t>.2.</w:t>
      </w:r>
      <w:r w:rsidRPr="0086784B">
        <w:rPr>
          <w:rFonts w:eastAsia="SimSu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Parameters</w:t>
      </w:r>
      <w:r>
        <w:tab/>
        <w:t>2061</w:t>
      </w:r>
    </w:p>
    <w:p w14:paraId="569196B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A.7.7.8</w:t>
      </w:r>
      <w:r w:rsidRPr="0086784B">
        <w:rPr>
          <w:rFonts w:eastAsia="SimSun"/>
          <w:lang w:eastAsia="zh-CN"/>
        </w:rPr>
        <w:t>.2.</w:t>
      </w:r>
      <w:r w:rsidRPr="0086784B">
        <w:rPr>
          <w:rFonts w:eastAsia="SimSu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Test Requirements</w:t>
      </w:r>
      <w:r>
        <w:tab/>
        <w:t>2063</w:t>
      </w:r>
    </w:p>
    <w:p w14:paraId="2A50BF7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CSI-SINR</w:t>
      </w:r>
      <w:r>
        <w:tab/>
        <w:t>2063</w:t>
      </w:r>
    </w:p>
    <w:p w14:paraId="76CE9DF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A.7.7.9</w:t>
      </w:r>
      <w:r w:rsidRPr="0086784B">
        <w:rPr>
          <w:rFonts w:eastAsia="PMingLiU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PMingLiU"/>
          <w:snapToGrid w:val="0"/>
        </w:rPr>
        <w:t>SA intra-frequency case measurement accuracy with FR2 serving cell and FR2 target cell</w:t>
      </w:r>
      <w:r>
        <w:tab/>
        <w:t>2063</w:t>
      </w:r>
    </w:p>
    <w:p w14:paraId="6F8EBCC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A.7.7.9</w:t>
      </w:r>
      <w:r w:rsidRPr="0086784B">
        <w:rPr>
          <w:rFonts w:eastAsia="PMingLiU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PMingLiU"/>
          <w:snapToGrid w:val="0"/>
        </w:rPr>
        <w:t>Test Purpose and Environment</w:t>
      </w:r>
      <w:r>
        <w:tab/>
        <w:t>2063</w:t>
      </w:r>
    </w:p>
    <w:p w14:paraId="51EC48F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</w:t>
      </w:r>
      <w:r w:rsidRPr="0086784B">
        <w:rPr>
          <w:rFonts w:eastAsia="PMingLiU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PMingLiU"/>
        </w:rPr>
        <w:t>Test Parameters</w:t>
      </w:r>
      <w:r>
        <w:tab/>
        <w:t>2063</w:t>
      </w:r>
    </w:p>
    <w:p w14:paraId="70B7707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</w:t>
      </w:r>
      <w:r w:rsidRPr="0086784B">
        <w:rPr>
          <w:rFonts w:eastAsia="PMingLiU"/>
        </w:rP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PMingLiU"/>
        </w:rPr>
        <w:t>Test Requirements</w:t>
      </w:r>
      <w:r>
        <w:tab/>
        <w:t>2066</w:t>
      </w:r>
    </w:p>
    <w:p w14:paraId="4862451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</w:t>
      </w:r>
      <w:r w:rsidRPr="0086784B">
        <w:rPr>
          <w:rFonts w:eastAsia="PMingLiU"/>
        </w:rPr>
        <w:t>.</w:t>
      </w:r>
      <w:r w:rsidRPr="0086784B">
        <w:rPr>
          <w:rFonts w:eastAsia="PMingLiU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PMingLiU"/>
          <w:lang w:eastAsia="zh-CN"/>
        </w:rPr>
        <w:t>SA Inter-frequency measurement accuracy with FR2 serving cell and FR2 TDD target cell</w:t>
      </w:r>
      <w:r>
        <w:tab/>
        <w:t>2066</w:t>
      </w:r>
    </w:p>
    <w:p w14:paraId="7D00941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</w:t>
      </w:r>
      <w:r w:rsidRPr="0086784B">
        <w:rPr>
          <w:rFonts w:eastAsia="PMingLiU"/>
        </w:rPr>
        <w:t>.</w:t>
      </w:r>
      <w:r w:rsidRPr="0086784B">
        <w:rPr>
          <w:rFonts w:eastAsia="PMingLiU"/>
          <w:lang w:eastAsia="zh-CN"/>
        </w:rPr>
        <w:t>2</w:t>
      </w:r>
      <w:r w:rsidRPr="0086784B">
        <w:rPr>
          <w:rFonts w:eastAsia="PMingLiU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PMingLiU"/>
        </w:rPr>
        <w:t>Test Parameters</w:t>
      </w:r>
      <w:r>
        <w:tab/>
        <w:t>2066</w:t>
      </w:r>
    </w:p>
    <w:p w14:paraId="1A3DF3F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A.7.7.9</w:t>
      </w:r>
      <w:r w:rsidRPr="0086784B">
        <w:rPr>
          <w:rFonts w:eastAsia="PMingLiU"/>
        </w:rPr>
        <w:t>.</w:t>
      </w:r>
      <w:r w:rsidRPr="0086784B">
        <w:rPr>
          <w:rFonts w:eastAsia="PMingLiU"/>
          <w:lang w:eastAsia="zh-CN"/>
        </w:rPr>
        <w:t>2</w:t>
      </w:r>
      <w:r w:rsidRPr="0086784B">
        <w:rPr>
          <w:rFonts w:eastAsia="PMingLiU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PMingLiU"/>
        </w:rPr>
        <w:t>Test Requirements</w:t>
      </w:r>
      <w:r>
        <w:tab/>
        <w:t>2068</w:t>
      </w:r>
    </w:p>
    <w:p w14:paraId="55C470B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2068</w:t>
      </w:r>
    </w:p>
    <w:p w14:paraId="6C25FD1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  <w:snapToGrid w:val="0"/>
        </w:rPr>
        <w:t>A.7.7.10.1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  <w:snapToGrid w:val="0"/>
        </w:rPr>
        <w:t>RSTD measurement accuracy test case for single positioning frequency layer</w:t>
      </w:r>
      <w:r>
        <w:tab/>
        <w:t>2068</w:t>
      </w:r>
    </w:p>
    <w:p w14:paraId="086B53E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</w:rPr>
        <w:t>A.7.7.10.1.1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</w:rPr>
        <w:t>Test purpose and Environment</w:t>
      </w:r>
      <w:r>
        <w:tab/>
        <w:t>2068</w:t>
      </w:r>
    </w:p>
    <w:p w14:paraId="187F1BE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</w:rPr>
        <w:t>A.7.7.10.1.2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</w:rPr>
        <w:t>Test Requirements</w:t>
      </w:r>
      <w:r>
        <w:tab/>
        <w:t>2071</w:t>
      </w:r>
    </w:p>
    <w:p w14:paraId="5F5DB22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  <w:snapToGrid w:val="0"/>
        </w:rPr>
        <w:t>A.7.7.10.2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  <w:snapToGrid w:val="0"/>
        </w:rPr>
        <w:t>RSTD measurement accuracy test case for dual positioning frequency layer</w:t>
      </w:r>
      <w:r>
        <w:tab/>
        <w:t>2071</w:t>
      </w:r>
    </w:p>
    <w:p w14:paraId="2889329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</w:rPr>
        <w:t>A.7.7.10.2.1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</w:rPr>
        <w:t>Test purpose and Environment</w:t>
      </w:r>
      <w:r>
        <w:tab/>
        <w:t>2071</w:t>
      </w:r>
    </w:p>
    <w:p w14:paraId="3267180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</w:rPr>
        <w:t>A.7.7.10.2.2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</w:rPr>
        <w:t>Test Requirements</w:t>
      </w:r>
      <w:r>
        <w:tab/>
        <w:t>2073</w:t>
      </w:r>
    </w:p>
    <w:p w14:paraId="3810EB4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PRS-RSRP measurements</w:t>
      </w:r>
      <w:r>
        <w:tab/>
        <w:t>2073</w:t>
      </w:r>
    </w:p>
    <w:p w14:paraId="7C1FDC5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  <w:lang w:eastAsia="zh-CN"/>
        </w:rPr>
        <w:t>A.7.7.11</w:t>
      </w:r>
      <w:r w:rsidRPr="0086784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 xml:space="preserve">SA measurement accuracy </w:t>
      </w:r>
      <w:r w:rsidRPr="0086784B">
        <w:rPr>
          <w:rFonts w:eastAsia="SimSun"/>
          <w:snapToGrid w:val="0"/>
          <w:lang w:val="en-US" w:eastAsia="zh-CN"/>
        </w:rPr>
        <w:t>with PRS in FR2</w:t>
      </w:r>
      <w:r>
        <w:tab/>
        <w:t>2073</w:t>
      </w:r>
    </w:p>
    <w:p w14:paraId="6D55AB2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lang w:eastAsia="zh-CN"/>
        </w:rPr>
        <w:t>A.7.7.11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2073</w:t>
      </w:r>
    </w:p>
    <w:p w14:paraId="0A931EF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lang w:eastAsia="zh-CN"/>
        </w:rPr>
        <w:t>A.7.7.11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2073</w:t>
      </w:r>
    </w:p>
    <w:p w14:paraId="49183EC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lang w:eastAsia="zh-CN"/>
        </w:rPr>
        <w:t>A.7.7.11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2076</w:t>
      </w:r>
    </w:p>
    <w:p w14:paraId="422C351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2077</w:t>
      </w:r>
    </w:p>
    <w:p w14:paraId="34FDE8C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A.7.7.12.1 UE Rx-Tx time difference measurement period for single positioning frequency layer in FR2 SA</w:t>
      </w:r>
      <w:r>
        <w:tab/>
        <w:t>2077</w:t>
      </w:r>
    </w:p>
    <w:p w14:paraId="0BD72AC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2077</w:t>
      </w:r>
    </w:p>
    <w:p w14:paraId="5891C98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2077</w:t>
      </w:r>
    </w:p>
    <w:p w14:paraId="6BECE55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2079</w:t>
      </w:r>
    </w:p>
    <w:p w14:paraId="7A27BF6D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 standalone tests for NR RRM</w:t>
      </w:r>
      <w:r>
        <w:tab/>
        <w:t>2079</w:t>
      </w:r>
    </w:p>
    <w:p w14:paraId="61E7C40A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2079</w:t>
      </w:r>
    </w:p>
    <w:p w14:paraId="13588ED3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RRC_IDLE state mobility</w:t>
      </w:r>
      <w:r>
        <w:tab/>
        <w:t>2079</w:t>
      </w:r>
    </w:p>
    <w:p w14:paraId="476BEA4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NR Cell re-selection</w:t>
      </w:r>
      <w:r>
        <w:tab/>
        <w:t>2079</w:t>
      </w:r>
    </w:p>
    <w:p w14:paraId="120867E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tab/>
        <w:t>2079</w:t>
      </w:r>
    </w:p>
    <w:p w14:paraId="67872A9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A.8.2.1.1.1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2079</w:t>
      </w:r>
    </w:p>
    <w:p w14:paraId="477AA22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A.8.2.1.1.2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Requirements</w:t>
      </w:r>
      <w:r>
        <w:tab/>
        <w:t>2084</w:t>
      </w:r>
    </w:p>
    <w:p w14:paraId="46AA7E5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Cell reselection to lower priority NR target Cell in FR1 for UE configured with highSpeedInterRAT-NR-r16</w:t>
      </w:r>
      <w:r>
        <w:tab/>
        <w:t>2085</w:t>
      </w:r>
    </w:p>
    <w:p w14:paraId="15BDABD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A.8.2.1.2.1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2085</w:t>
      </w:r>
    </w:p>
    <w:p w14:paraId="287647F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A.8.2.1.2.2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Requirements</w:t>
      </w:r>
      <w:r>
        <w:tab/>
        <w:t>2090</w:t>
      </w:r>
    </w:p>
    <w:p w14:paraId="5CB2FDE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E-UTRA – NR Inter-RAT Early Measruement Reporting</w:t>
      </w:r>
      <w:r>
        <w:tab/>
        <w:t>2091</w:t>
      </w:r>
    </w:p>
    <w:p w14:paraId="59C2A15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</w:rPr>
        <w:t>A.8.2.2.1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</w:rPr>
        <w:t>E-UTRA – NR Early Measruement Reporting for NR in FR1</w:t>
      </w:r>
      <w:r>
        <w:tab/>
        <w:t>2091</w:t>
      </w:r>
    </w:p>
    <w:p w14:paraId="1AB36E9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  <w:lang w:eastAsia="zh-CN"/>
        </w:rPr>
        <w:t>A.8.2.2.1.1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  <w:lang w:eastAsia="zh-CN"/>
        </w:rPr>
        <w:t>Test Purpose and Environment</w:t>
      </w:r>
      <w:r>
        <w:tab/>
        <w:t>2091</w:t>
      </w:r>
    </w:p>
    <w:p w14:paraId="70A5E88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SimSun"/>
          <w:snapToGrid w:val="0"/>
          <w:lang w:eastAsia="zh-CN"/>
        </w:rPr>
        <w:t>A.8.2.2.1.2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SimSun"/>
          <w:snapToGrid w:val="0"/>
          <w:lang w:eastAsia="zh-CN"/>
        </w:rPr>
        <w:t>Test Requirements</w:t>
      </w:r>
      <w:r>
        <w:tab/>
        <w:t>2096</w:t>
      </w:r>
    </w:p>
    <w:p w14:paraId="27D73953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2096</w:t>
      </w:r>
    </w:p>
    <w:p w14:paraId="06BEDF6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Handover</w:t>
      </w:r>
      <w:r>
        <w:tab/>
        <w:t>2096</w:t>
      </w:r>
    </w:p>
    <w:p w14:paraId="638C1E8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v4.2.0"/>
          <w:lang w:val="sv-FI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sv-FI"/>
        </w:rPr>
        <w:t xml:space="preserve">E-UTRAN - </w:t>
      </w:r>
      <w:r w:rsidRPr="0086784B">
        <w:rPr>
          <w:rFonts w:cs="v4.2.0"/>
          <w:lang w:val="sv-FI"/>
        </w:rPr>
        <w:t xml:space="preserve">NR </w:t>
      </w:r>
      <w:r w:rsidRPr="0086784B">
        <w:rPr>
          <w:lang w:val="sv-FI"/>
        </w:rPr>
        <w:t>handover in FR1</w:t>
      </w:r>
      <w:r>
        <w:tab/>
        <w:t>2096</w:t>
      </w:r>
    </w:p>
    <w:p w14:paraId="117BBA7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A.8.3.1.1.1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2096</w:t>
      </w:r>
    </w:p>
    <w:p w14:paraId="52AC70F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A.8.3.1.1.2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2101</w:t>
      </w:r>
    </w:p>
    <w:p w14:paraId="3C77A859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2101</w:t>
      </w:r>
    </w:p>
    <w:p w14:paraId="558243A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</w:t>
      </w:r>
      <w:r>
        <w:tab/>
        <w:t>2101</w:t>
      </w:r>
    </w:p>
    <w:p w14:paraId="01698DE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non-DRX</w:t>
      </w:r>
      <w:r>
        <w:tab/>
        <w:t>2101</w:t>
      </w:r>
    </w:p>
    <w:p w14:paraId="49746CB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A.8.4.1.1.1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2101</w:t>
      </w:r>
    </w:p>
    <w:p w14:paraId="127AA37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A.8.4.1.1.2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Requirements</w:t>
      </w:r>
      <w:r>
        <w:tab/>
        <w:t>2103</w:t>
      </w:r>
    </w:p>
    <w:p w14:paraId="05DEA18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DRX</w:t>
      </w:r>
      <w:r>
        <w:tab/>
        <w:t>2104</w:t>
      </w:r>
    </w:p>
    <w:p w14:paraId="48E80EA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A.8.4.1.2.1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2104</w:t>
      </w:r>
    </w:p>
    <w:p w14:paraId="0986657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A.8.4.1.2.2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Requirements</w:t>
      </w:r>
      <w:r>
        <w:tab/>
        <w:t>2105</w:t>
      </w:r>
    </w:p>
    <w:p w14:paraId="03EEA54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Measurements</w:t>
      </w:r>
      <w:r>
        <w:tab/>
        <w:t>2105</w:t>
      </w:r>
    </w:p>
    <w:p w14:paraId="7547469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without SSB time index detection when DRX is not used</w:t>
      </w:r>
      <w:r>
        <w:tab/>
        <w:t>2105</w:t>
      </w:r>
    </w:p>
    <w:p w14:paraId="4A6D139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2105</w:t>
      </w:r>
    </w:p>
    <w:p w14:paraId="5595227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2110</w:t>
      </w:r>
    </w:p>
    <w:p w14:paraId="5557A87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without SSB time index detection when DRX is used</w:t>
      </w:r>
      <w:r>
        <w:tab/>
        <w:t>2110</w:t>
      </w:r>
    </w:p>
    <w:p w14:paraId="1EE78FE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2110</w:t>
      </w:r>
    </w:p>
    <w:p w14:paraId="3488C8F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2114</w:t>
      </w:r>
    </w:p>
    <w:p w14:paraId="7E91A39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2114</w:t>
      </w:r>
    </w:p>
    <w:p w14:paraId="343D89C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2114</w:t>
      </w:r>
    </w:p>
    <w:p w14:paraId="37DAB06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2119</w:t>
      </w:r>
    </w:p>
    <w:p w14:paraId="5BAEC3A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2119</w:t>
      </w:r>
    </w:p>
    <w:p w14:paraId="5A949BC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2119</w:t>
      </w:r>
    </w:p>
    <w:p w14:paraId="122937C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2123</w:t>
      </w:r>
    </w:p>
    <w:p w14:paraId="524C906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FR2 without SSB time index detection when DRX is not used</w:t>
      </w:r>
      <w:r>
        <w:tab/>
        <w:t>2123</w:t>
      </w:r>
    </w:p>
    <w:p w14:paraId="5E4C761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2123</w:t>
      </w:r>
    </w:p>
    <w:p w14:paraId="365C274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2125</w:t>
      </w:r>
    </w:p>
    <w:p w14:paraId="085C9CF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FR2 without SSB time index detection when DRX is used</w:t>
      </w:r>
      <w:r>
        <w:tab/>
        <w:t>2126</w:t>
      </w:r>
    </w:p>
    <w:p w14:paraId="63FEDAC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2126</w:t>
      </w:r>
    </w:p>
    <w:p w14:paraId="431C6B8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2128</w:t>
      </w:r>
    </w:p>
    <w:p w14:paraId="3455BBF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FR2 with SSB time index detection when DRX is not used</w:t>
      </w:r>
      <w:r>
        <w:tab/>
        <w:t>2129</w:t>
      </w:r>
    </w:p>
    <w:p w14:paraId="5819974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2129</w:t>
      </w:r>
    </w:p>
    <w:p w14:paraId="68CC50E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2131</w:t>
      </w:r>
    </w:p>
    <w:p w14:paraId="0147D7C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FR2 with SSB time index detection when DRX is used</w:t>
      </w:r>
      <w:r>
        <w:tab/>
        <w:t>2132</w:t>
      </w:r>
    </w:p>
    <w:p w14:paraId="3C2CBEE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2132</w:t>
      </w:r>
    </w:p>
    <w:p w14:paraId="1BA5BD0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2134</w:t>
      </w:r>
    </w:p>
    <w:p w14:paraId="4051918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Inter-RAT event triggered reporting tests for FR1 with SSB time index detection in DRX </w:t>
      </w:r>
      <w:r w:rsidRPr="0086784B">
        <w:rPr>
          <w:rFonts w:cs="v4.2.0"/>
        </w:rPr>
        <w:t xml:space="preserve">for UE configured with </w:t>
      </w:r>
      <w:r>
        <w:t>highSpeedInterRAT-NR-r16</w:t>
      </w:r>
      <w:r>
        <w:tab/>
        <w:t>2135</w:t>
      </w:r>
    </w:p>
    <w:p w14:paraId="1449D08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2135</w:t>
      </w:r>
    </w:p>
    <w:p w14:paraId="6ED179A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2141</w:t>
      </w:r>
    </w:p>
    <w:p w14:paraId="7534AE64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</w:t>
      </w:r>
      <w:r>
        <w:tab/>
        <w:t>2141</w:t>
      </w:r>
    </w:p>
    <w:p w14:paraId="0113317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accuracy</w:t>
      </w:r>
      <w:r>
        <w:tab/>
        <w:t>2141</w:t>
      </w:r>
    </w:p>
    <w:p w14:paraId="585E1EF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accuracy</w:t>
      </w:r>
      <w:r>
        <w:tab/>
        <w:t>2141</w:t>
      </w:r>
    </w:p>
    <w:p w14:paraId="2DD6B70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A.8.5.1.1.1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</w:t>
      </w:r>
      <w:r>
        <w:tab/>
        <w:t>2141</w:t>
      </w:r>
    </w:p>
    <w:p w14:paraId="21398AC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A.8.5.1.1.2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Environment</w:t>
      </w:r>
      <w:r>
        <w:tab/>
        <w:t>2141</w:t>
      </w:r>
    </w:p>
    <w:p w14:paraId="378D9CF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A.8.5.1.1.3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2147</w:t>
      </w:r>
    </w:p>
    <w:p w14:paraId="4ECC14D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– NR Inter-RAT Measurement Performance requirements</w:t>
      </w:r>
      <w:r>
        <w:tab/>
        <w:t>2147</w:t>
      </w:r>
    </w:p>
    <w:p w14:paraId="0649274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2147</w:t>
      </w:r>
    </w:p>
    <w:p w14:paraId="3F754D4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2152</w:t>
      </w:r>
    </w:p>
    <w:p w14:paraId="12216466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A.8.5.2.1.2.1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2152</w:t>
      </w:r>
    </w:p>
    <w:p w14:paraId="26154FDC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A.8.5.2.1.2.2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2152</w:t>
      </w:r>
    </w:p>
    <w:p w14:paraId="1AA5643F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A.8.5.2.1.2.3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2154</w:t>
      </w:r>
    </w:p>
    <w:p w14:paraId="560376A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SS-RSRQ</w:t>
      </w:r>
      <w:r>
        <w:tab/>
        <w:t>2154</w:t>
      </w:r>
    </w:p>
    <w:p w14:paraId="5DEB3C6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2154</w:t>
      </w:r>
    </w:p>
    <w:p w14:paraId="247A336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2159</w:t>
      </w:r>
    </w:p>
    <w:p w14:paraId="7F1308C0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A.8.5.2.2.2.1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2159</w:t>
      </w:r>
    </w:p>
    <w:p w14:paraId="1843A424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A.8.5.2.2.2.2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2159</w:t>
      </w:r>
    </w:p>
    <w:p w14:paraId="75FCAC40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A.8.5.2.2.2.3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2161</w:t>
      </w:r>
    </w:p>
    <w:p w14:paraId="796915C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A.8.5.2.3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SS-SINR</w:t>
      </w:r>
      <w:r>
        <w:tab/>
        <w:t>2161</w:t>
      </w:r>
    </w:p>
    <w:p w14:paraId="4F7536F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2161</w:t>
      </w:r>
    </w:p>
    <w:p w14:paraId="5ECA096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2165</w:t>
      </w:r>
    </w:p>
    <w:p w14:paraId="07D6A6CF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A.8.5.2.3.2.1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2165</w:t>
      </w:r>
    </w:p>
    <w:p w14:paraId="50C9FB23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A.8.5.2.3.2.2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2165</w:t>
      </w:r>
    </w:p>
    <w:p w14:paraId="6FB4406F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A.8.5.2.3.2.3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2167</w:t>
      </w:r>
    </w:p>
    <w:p w14:paraId="7118D08B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6784B">
        <w:rPr>
          <w:lang w:val="en-US"/>
        </w:rP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6784B">
        <w:rPr>
          <w:lang w:val="en-US"/>
        </w:rPr>
        <w:t>V2X Tests</w:t>
      </w:r>
      <w:r>
        <w:tab/>
        <w:t>2168</w:t>
      </w:r>
    </w:p>
    <w:p w14:paraId="600545D4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Tests in FR1</w:t>
      </w:r>
      <w:r>
        <w:tab/>
        <w:t>2168</w:t>
      </w:r>
    </w:p>
    <w:p w14:paraId="4554AE0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V2X UE Transmit Timing</w:t>
      </w:r>
      <w:r>
        <w:tab/>
        <w:t>2168</w:t>
      </w:r>
    </w:p>
    <w:p w14:paraId="5CA6395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GNSS as Synchronization Reference Source</w:t>
      </w:r>
      <w:r>
        <w:tab/>
        <w:t>2168</w:t>
      </w:r>
    </w:p>
    <w:p w14:paraId="6FF2617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2168</w:t>
      </w:r>
    </w:p>
    <w:p w14:paraId="40913E0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2168</w:t>
      </w:r>
    </w:p>
    <w:p w14:paraId="1F04CCA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SyncRef UE as Synchronization Reference Source</w:t>
      </w:r>
      <w:r>
        <w:tab/>
        <w:t>2168</w:t>
      </w:r>
    </w:p>
    <w:p w14:paraId="162B510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2168</w:t>
      </w:r>
    </w:p>
    <w:p w14:paraId="16CF20E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2169</w:t>
      </w:r>
    </w:p>
    <w:p w14:paraId="232EF93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FR1 NR Cell as Synchronization Reference Source</w:t>
      </w:r>
      <w:r>
        <w:tab/>
        <w:t>2169</w:t>
      </w:r>
    </w:p>
    <w:p w14:paraId="5C1B9A0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2169</w:t>
      </w:r>
    </w:p>
    <w:p w14:paraId="29F00F3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2172</w:t>
      </w:r>
    </w:p>
    <w:p w14:paraId="7983F48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for Initiation/Cease of SLSS Transmission with V2X Sidelink Communication</w:t>
      </w:r>
      <w:r>
        <w:tab/>
        <w:t>2172</w:t>
      </w:r>
    </w:p>
    <w:p w14:paraId="56482F6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FR1 NR Cell as synchronization reference source without gap under non-DRX</w:t>
      </w:r>
      <w:r>
        <w:tab/>
        <w:t>2172</w:t>
      </w:r>
    </w:p>
    <w:p w14:paraId="2A4ED51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2172</w:t>
      </w:r>
    </w:p>
    <w:p w14:paraId="2D518AF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2176</w:t>
      </w:r>
    </w:p>
    <w:p w14:paraId="2C4C83F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SyncRef UE as synchronization reference source</w:t>
      </w:r>
      <w:r>
        <w:tab/>
        <w:t>2176</w:t>
      </w:r>
    </w:p>
    <w:p w14:paraId="0E6E6B1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2176</w:t>
      </w:r>
    </w:p>
    <w:p w14:paraId="3D0F80E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2177</w:t>
      </w:r>
    </w:p>
    <w:p w14:paraId="16D15AE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for V2X Synchronization Reference Selection/Reselection</w:t>
      </w:r>
      <w:r>
        <w:tab/>
        <w:t>2178</w:t>
      </w:r>
    </w:p>
    <w:p w14:paraId="7898940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GNSS configured as the highest priority</w:t>
      </w:r>
      <w:r>
        <w:tab/>
        <w:t>2178</w:t>
      </w:r>
    </w:p>
    <w:p w14:paraId="10748B8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2178</w:t>
      </w:r>
    </w:p>
    <w:p w14:paraId="621A1EA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2180</w:t>
      </w:r>
    </w:p>
    <w:p w14:paraId="1F16A74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for FR1 NR Cell configured as the highest priority</w:t>
      </w:r>
      <w:r>
        <w:tab/>
        <w:t>2181</w:t>
      </w:r>
    </w:p>
    <w:p w14:paraId="431B90D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2181</w:t>
      </w:r>
    </w:p>
    <w:p w14:paraId="138FE68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2184</w:t>
      </w:r>
    </w:p>
    <w:p w14:paraId="128C079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for L1 SL-RSRP Measurement</w:t>
      </w:r>
      <w:r>
        <w:tab/>
        <w:t>2185</w:t>
      </w:r>
    </w:p>
    <w:p w14:paraId="210BDBF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V2X UE Autonomous Resource Selection/Reselection</w:t>
      </w:r>
      <w:r>
        <w:tab/>
        <w:t>2185</w:t>
      </w:r>
    </w:p>
    <w:p w14:paraId="5F02375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2185</w:t>
      </w:r>
    </w:p>
    <w:p w14:paraId="73130A8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2187</w:t>
      </w:r>
    </w:p>
    <w:p w14:paraId="3C87E72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V2X UE Resource Pre-emption</w:t>
      </w:r>
      <w:r>
        <w:tab/>
        <w:t>2187</w:t>
      </w:r>
    </w:p>
    <w:p w14:paraId="44BAFA9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2187</w:t>
      </w:r>
    </w:p>
    <w:p w14:paraId="542B3FC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2191</w:t>
      </w:r>
    </w:p>
    <w:p w14:paraId="1A3A8A7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V2X UE Resource Re-evaluation</w:t>
      </w:r>
      <w:r>
        <w:tab/>
        <w:t>2191</w:t>
      </w:r>
    </w:p>
    <w:p w14:paraId="52DFA50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2191</w:t>
      </w:r>
    </w:p>
    <w:p w14:paraId="68CB635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2196</w:t>
      </w:r>
    </w:p>
    <w:p w14:paraId="5DAF2AB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for Congestion Control Measurement</w:t>
      </w:r>
      <w:r>
        <w:tab/>
        <w:t>2196</w:t>
      </w:r>
    </w:p>
    <w:p w14:paraId="2405AE9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2196</w:t>
      </w:r>
    </w:p>
    <w:p w14:paraId="09073B4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2198</w:t>
      </w:r>
    </w:p>
    <w:p w14:paraId="757A18F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for Interruption</w:t>
      </w:r>
      <w:r>
        <w:tab/>
        <w:t>2198</w:t>
      </w:r>
    </w:p>
    <w:p w14:paraId="681D87F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Interruption to WAN due to V2X Sidelink Communication</w:t>
      </w:r>
      <w:r>
        <w:tab/>
        <w:t>2198</w:t>
      </w:r>
    </w:p>
    <w:p w14:paraId="4FF5D17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2198</w:t>
      </w:r>
    </w:p>
    <w:p w14:paraId="2472A28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2202</w:t>
      </w:r>
    </w:p>
    <w:p w14:paraId="5CD28B2E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EN-DC Tests with NR PSCell under CCA and Other NR Cells in FR1</w:t>
      </w:r>
      <w:r>
        <w:tab/>
        <w:t>2202</w:t>
      </w:r>
    </w:p>
    <w:p w14:paraId="14325801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2202</w:t>
      </w:r>
    </w:p>
    <w:p w14:paraId="6A66CE3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2202</w:t>
      </w:r>
    </w:p>
    <w:p w14:paraId="0502FCF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2202</w:t>
      </w:r>
    </w:p>
    <w:p w14:paraId="5EB02EE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contention-based random access for NR PSCell with CCA</w:t>
      </w:r>
      <w:r>
        <w:tab/>
        <w:t>2202</w:t>
      </w:r>
    </w:p>
    <w:p w14:paraId="28054311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2202</w:t>
      </w:r>
    </w:p>
    <w:p w14:paraId="6CEABE83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2205</w:t>
      </w:r>
    </w:p>
    <w:p w14:paraId="049B918B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A.10.1.1.1.1.2.1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Random Access Preamble Transmission</w:t>
      </w:r>
      <w:r>
        <w:tab/>
        <w:t>2205</w:t>
      </w:r>
    </w:p>
    <w:p w14:paraId="5F2B2EFA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A.10.1.1.1.1.2.2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2205</w:t>
      </w:r>
    </w:p>
    <w:p w14:paraId="16B6107A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A.10.1.1.1.1.2.3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 Random Access Response Reception</w:t>
      </w:r>
      <w:r>
        <w:tab/>
        <w:t>2206</w:t>
      </w:r>
    </w:p>
    <w:p w14:paraId="61A2E21F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A.10.1.1.1.1.2.4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2206</w:t>
      </w:r>
    </w:p>
    <w:p w14:paraId="40C9BC3E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A.10.1.1.1.1.2.5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Contention Resolution Timer expiry</w:t>
      </w:r>
      <w:r>
        <w:tab/>
        <w:t>2206</w:t>
      </w:r>
    </w:p>
    <w:p w14:paraId="16476F7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non-contention based random access for NR PSCell with CCA</w:t>
      </w:r>
      <w:r>
        <w:tab/>
        <w:t>2207</w:t>
      </w:r>
    </w:p>
    <w:p w14:paraId="4D8BF302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2207</w:t>
      </w:r>
    </w:p>
    <w:p w14:paraId="0CF67835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2210</w:t>
      </w:r>
    </w:p>
    <w:p w14:paraId="666E52FB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SSB-based Random Access Preamble Transmission</w:t>
      </w:r>
      <w:r>
        <w:tab/>
        <w:t>2210</w:t>
      </w:r>
    </w:p>
    <w:p w14:paraId="31725D32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2211</w:t>
      </w:r>
    </w:p>
    <w:p w14:paraId="0B6E243B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2211</w:t>
      </w:r>
    </w:p>
    <w:p w14:paraId="1B708F7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contention-based random access for NR PSCell with CCA</w:t>
      </w:r>
      <w:r>
        <w:tab/>
        <w:t>2211</w:t>
      </w:r>
    </w:p>
    <w:p w14:paraId="483CFCF5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2211</w:t>
      </w:r>
    </w:p>
    <w:p w14:paraId="66C12156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2215</w:t>
      </w:r>
    </w:p>
    <w:p w14:paraId="1A28D462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MsgA Transmission</w:t>
      </w:r>
      <w:r>
        <w:tab/>
        <w:t>2215</w:t>
      </w:r>
    </w:p>
    <w:p w14:paraId="2B687BE9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MsgB Reception</w:t>
      </w:r>
      <w:r>
        <w:tab/>
        <w:t>2215</w:t>
      </w:r>
    </w:p>
    <w:p w14:paraId="626657FC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MsgB Reception</w:t>
      </w:r>
      <w:r>
        <w:tab/>
        <w:t>2216</w:t>
      </w:r>
    </w:p>
    <w:p w14:paraId="0B4A3D2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non-contention based random access for NR PSCell with CCA</w:t>
      </w:r>
      <w:r>
        <w:tab/>
        <w:t>2216</w:t>
      </w:r>
    </w:p>
    <w:p w14:paraId="3A19F75C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2216</w:t>
      </w:r>
    </w:p>
    <w:p w14:paraId="1133629C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2220</w:t>
      </w:r>
    </w:p>
    <w:p w14:paraId="7B5ABA82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MsgA Transmission</w:t>
      </w:r>
      <w:r>
        <w:tab/>
        <w:t>2220</w:t>
      </w:r>
    </w:p>
    <w:p w14:paraId="62B20423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MsgB Reception</w:t>
      </w:r>
      <w:r>
        <w:tab/>
        <w:t>2221</w:t>
      </w:r>
    </w:p>
    <w:p w14:paraId="625596BE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MsgB Reception</w:t>
      </w:r>
      <w:r>
        <w:tab/>
        <w:t>2221</w:t>
      </w:r>
    </w:p>
    <w:p w14:paraId="0884E3AC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2222</w:t>
      </w:r>
    </w:p>
    <w:p w14:paraId="6D1EFF7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2222</w:t>
      </w:r>
    </w:p>
    <w:p w14:paraId="593C85F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2226</w:t>
      </w:r>
    </w:p>
    <w:p w14:paraId="01EB9AD1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characteristics</w:t>
      </w:r>
      <w:r>
        <w:tab/>
        <w:t>2229</w:t>
      </w:r>
    </w:p>
    <w:p w14:paraId="469EE7B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2229</w:t>
      </w:r>
    </w:p>
    <w:p w14:paraId="592D371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2229</w:t>
      </w:r>
    </w:p>
    <w:p w14:paraId="36A87B9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PSCell configured with SSB-based RLM RS in non-DRX mode</w:t>
      </w:r>
      <w:r>
        <w:tab/>
        <w:t>2230</w:t>
      </w:r>
    </w:p>
    <w:p w14:paraId="789A868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A.10.3.1.2.1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2230</w:t>
      </w:r>
    </w:p>
    <w:p w14:paraId="5B27E31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A.10.3.1.2.2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requirements</w:t>
      </w:r>
      <w:r>
        <w:tab/>
        <w:t>2234</w:t>
      </w:r>
    </w:p>
    <w:p w14:paraId="2440323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PSCell configured with SSB-based RLM RS in non-DRX mode</w:t>
      </w:r>
      <w:r>
        <w:tab/>
        <w:t>2234</w:t>
      </w:r>
    </w:p>
    <w:p w14:paraId="4DD4272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A.10.3.1.3.1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2234</w:t>
      </w:r>
    </w:p>
    <w:p w14:paraId="5EEFBB1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A.10.3.1.3.2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requirements</w:t>
      </w:r>
      <w:r>
        <w:tab/>
        <w:t>2240</w:t>
      </w:r>
    </w:p>
    <w:p w14:paraId="2DE9681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PSCell configured with SSB-based RLM RS in DRX mode</w:t>
      </w:r>
      <w:r>
        <w:tab/>
        <w:t>2240</w:t>
      </w:r>
    </w:p>
    <w:p w14:paraId="6E4A915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A.10.3.1.4.1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2240</w:t>
      </w:r>
    </w:p>
    <w:p w14:paraId="3DB7B5A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A.10.3.1.4.2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requirements</w:t>
      </w:r>
      <w:r>
        <w:tab/>
        <w:t>2240</w:t>
      </w:r>
    </w:p>
    <w:p w14:paraId="4BC01D0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PSCell configured with SSB-based RLM RS in DRX mode</w:t>
      </w:r>
      <w:r>
        <w:tab/>
        <w:t>2240</w:t>
      </w:r>
    </w:p>
    <w:p w14:paraId="2426AE8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A.10.3.1.5.1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2240</w:t>
      </w:r>
    </w:p>
    <w:p w14:paraId="7B03074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A.10.3.1.5.2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requirements</w:t>
      </w:r>
      <w:r>
        <w:tab/>
        <w:t>2240</w:t>
      </w:r>
    </w:p>
    <w:p w14:paraId="3E3A0CA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2240</w:t>
      </w:r>
    </w:p>
    <w:p w14:paraId="5404137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interruptions during SCell operations with CCA</w:t>
      </w:r>
      <w:r>
        <w:tab/>
        <w:t>2240</w:t>
      </w:r>
    </w:p>
    <w:p w14:paraId="3B6ADFC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lang w:eastAsia="zh-CN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2240</w:t>
      </w:r>
    </w:p>
    <w:p w14:paraId="0E175CD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2245</w:t>
      </w:r>
    </w:p>
    <w:p w14:paraId="31524B0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2245</w:t>
      </w:r>
    </w:p>
    <w:p w14:paraId="3D14FC9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2252</w:t>
      </w:r>
    </w:p>
    <w:p w14:paraId="692C38A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switching</w:t>
      </w:r>
      <w:r>
        <w:tab/>
        <w:t>2265</w:t>
      </w:r>
    </w:p>
    <w:p w14:paraId="60853C4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 active BWP switch delay with consistent UL LBT failure on PSCell subject to UL CCA in EN-DC</w:t>
      </w:r>
      <w:r>
        <w:tab/>
        <w:t>2265</w:t>
      </w:r>
    </w:p>
    <w:p w14:paraId="7267183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</w:rPr>
        <w:t>A.10.3.5.1.2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2270</w:t>
      </w:r>
    </w:p>
    <w:p w14:paraId="781898F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2271</w:t>
      </w:r>
    </w:p>
    <w:p w14:paraId="62B15BB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</w:rPr>
        <w:t>A.10.3.5.2.1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  <w:lang w:val="en-US"/>
        </w:rPr>
        <w:t>E-UTRAN – NR PSCell FR1 DL active BWP switch in non-DRX in synchronous EN-DC</w:t>
      </w:r>
      <w:r>
        <w:tab/>
        <w:t>2271</w:t>
      </w:r>
    </w:p>
    <w:p w14:paraId="4917DAB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2274</w:t>
      </w:r>
    </w:p>
    <w:p w14:paraId="332F500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2278</w:t>
      </w:r>
    </w:p>
    <w:p w14:paraId="391E5F2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PSCell addition and release delay</w:t>
      </w:r>
      <w:r>
        <w:tab/>
        <w:t>2282</w:t>
      </w:r>
    </w:p>
    <w:p w14:paraId="5D346A7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known NR PSCell on the carrier under CCA</w:t>
      </w:r>
      <w:r>
        <w:tab/>
        <w:t>2282</w:t>
      </w:r>
    </w:p>
    <w:p w14:paraId="3EE59CF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2282</w:t>
      </w:r>
    </w:p>
    <w:p w14:paraId="09C396F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2286</w:t>
      </w:r>
    </w:p>
    <w:p w14:paraId="2F84009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TCI state switching delay</w:t>
      </w:r>
      <w:r>
        <w:tab/>
        <w:t>2287</w:t>
      </w:r>
    </w:p>
    <w:p w14:paraId="761664EF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2287</w:t>
      </w:r>
    </w:p>
    <w:p w14:paraId="542B0FB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2287</w:t>
      </w:r>
    </w:p>
    <w:p w14:paraId="1307F40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86784B">
        <w:rPr>
          <w:snapToGrid w:val="0"/>
        </w:rPr>
        <w:t>vent-triggered reporting tests on PSCC without gaps under non-DRX</w:t>
      </w:r>
      <w:r>
        <w:tab/>
        <w:t>2287</w:t>
      </w:r>
    </w:p>
    <w:p w14:paraId="3329314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2287</w:t>
      </w:r>
    </w:p>
    <w:p w14:paraId="4E54DD0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2287</w:t>
      </w:r>
    </w:p>
    <w:p w14:paraId="28B0BDD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2287</w:t>
      </w:r>
    </w:p>
    <w:p w14:paraId="1F6EFE6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86784B">
        <w:rPr>
          <w:snapToGrid w:val="0"/>
        </w:rPr>
        <w:t>vent-triggered reporting tests on PSCC without gaps under DRX</w:t>
      </w:r>
      <w:r>
        <w:tab/>
        <w:t>2288</w:t>
      </w:r>
    </w:p>
    <w:p w14:paraId="00236CF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2288</w:t>
      </w:r>
    </w:p>
    <w:p w14:paraId="6A1849F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2288</w:t>
      </w:r>
    </w:p>
    <w:p w14:paraId="40DAB42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2288</w:t>
      </w:r>
    </w:p>
    <w:p w14:paraId="213EAE4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86784B">
        <w:rPr>
          <w:snapToGrid w:val="0"/>
        </w:rPr>
        <w:t>vent-triggered reporting tests on PSCC with per-UE gaps under non-DRX</w:t>
      </w:r>
      <w:r>
        <w:tab/>
        <w:t>2288</w:t>
      </w:r>
    </w:p>
    <w:p w14:paraId="7CB0159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2288</w:t>
      </w:r>
    </w:p>
    <w:p w14:paraId="0A39D04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2288</w:t>
      </w:r>
    </w:p>
    <w:p w14:paraId="66F7D5B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2288</w:t>
      </w:r>
    </w:p>
    <w:p w14:paraId="4CCF720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86784B">
        <w:rPr>
          <w:snapToGrid w:val="0"/>
        </w:rPr>
        <w:t>vent-triggered reporting tests on PSCC with per-UE gaps under DRX</w:t>
      </w:r>
      <w:r>
        <w:tab/>
        <w:t>2289</w:t>
      </w:r>
    </w:p>
    <w:p w14:paraId="4D5548A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2289</w:t>
      </w:r>
    </w:p>
    <w:p w14:paraId="5BD0588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2289</w:t>
      </w:r>
    </w:p>
    <w:p w14:paraId="62E004A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2289</w:t>
      </w:r>
    </w:p>
    <w:p w14:paraId="472093C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86784B">
        <w:rPr>
          <w:snapToGrid w:val="0"/>
        </w:rPr>
        <w:t>vent-triggered reporting tests on SCC without gaps under non-DRX</w:t>
      </w:r>
      <w:r>
        <w:tab/>
        <w:t>2289</w:t>
      </w:r>
    </w:p>
    <w:p w14:paraId="47D209D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2289</w:t>
      </w:r>
    </w:p>
    <w:p w14:paraId="5FD0610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2289</w:t>
      </w:r>
    </w:p>
    <w:p w14:paraId="5828622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2289</w:t>
      </w:r>
    </w:p>
    <w:p w14:paraId="2049522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86784B">
        <w:rPr>
          <w:snapToGrid w:val="0"/>
        </w:rPr>
        <w:t>vent-triggered reporting tests on SCC without gaps under DRX</w:t>
      </w:r>
      <w:r>
        <w:tab/>
        <w:t>2290</w:t>
      </w:r>
    </w:p>
    <w:p w14:paraId="37E049B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2290</w:t>
      </w:r>
    </w:p>
    <w:p w14:paraId="32783B1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2290</w:t>
      </w:r>
    </w:p>
    <w:p w14:paraId="497F736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2290</w:t>
      </w:r>
    </w:p>
    <w:p w14:paraId="397B7AB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86784B">
        <w:rPr>
          <w:snapToGrid w:val="0"/>
        </w:rPr>
        <w:t>vent-triggered reporting tests on SCC with per-UE gaps under non-DRX</w:t>
      </w:r>
      <w:r>
        <w:tab/>
        <w:t>2290</w:t>
      </w:r>
    </w:p>
    <w:p w14:paraId="51202DE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2290</w:t>
      </w:r>
    </w:p>
    <w:p w14:paraId="5A8CD15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2290</w:t>
      </w:r>
    </w:p>
    <w:p w14:paraId="67474D0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2290</w:t>
      </w:r>
    </w:p>
    <w:p w14:paraId="356299E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86784B">
        <w:rPr>
          <w:snapToGrid w:val="0"/>
        </w:rPr>
        <w:t>vent-triggered reporting tests on SCC with per-UE gaps under DRX</w:t>
      </w:r>
      <w:r>
        <w:tab/>
        <w:t>2291</w:t>
      </w:r>
    </w:p>
    <w:p w14:paraId="22B7DC2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2291</w:t>
      </w:r>
    </w:p>
    <w:p w14:paraId="0285DA2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2291</w:t>
      </w:r>
    </w:p>
    <w:p w14:paraId="640FBC8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2291</w:t>
      </w:r>
    </w:p>
    <w:p w14:paraId="4AC13CA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 on PSCC</w:t>
      </w:r>
      <w:r>
        <w:tab/>
        <w:t>2291</w:t>
      </w:r>
    </w:p>
    <w:p w14:paraId="72408B7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2291</w:t>
      </w:r>
    </w:p>
    <w:p w14:paraId="313321E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2291</w:t>
      </w:r>
    </w:p>
    <w:p w14:paraId="11A98F3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 on PSCC</w:t>
      </w:r>
      <w:r>
        <w:tab/>
        <w:t>2292</w:t>
      </w:r>
    </w:p>
    <w:p w14:paraId="30E8E09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2292</w:t>
      </w:r>
    </w:p>
    <w:p w14:paraId="70FCDAF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2292</w:t>
      </w:r>
    </w:p>
    <w:p w14:paraId="2F6A2FD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 on SCC</w:t>
      </w:r>
      <w:r>
        <w:tab/>
        <w:t>2292</w:t>
      </w:r>
    </w:p>
    <w:p w14:paraId="17B9545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2292</w:t>
      </w:r>
    </w:p>
    <w:p w14:paraId="3BE591A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2292</w:t>
      </w:r>
    </w:p>
    <w:p w14:paraId="7110A94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2293</w:t>
      </w:r>
    </w:p>
    <w:p w14:paraId="273ACFD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2293</w:t>
      </w:r>
    </w:p>
    <w:p w14:paraId="1643B2F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2293</w:t>
      </w:r>
    </w:p>
    <w:p w14:paraId="3E36458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2293</w:t>
      </w:r>
    </w:p>
    <w:p w14:paraId="431595D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</w:t>
      </w:r>
      <w:r>
        <w:tab/>
        <w:t>2293</w:t>
      </w:r>
    </w:p>
    <w:p w14:paraId="2E23595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2293</w:t>
      </w:r>
    </w:p>
    <w:p w14:paraId="1D27237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2293</w:t>
      </w:r>
    </w:p>
    <w:p w14:paraId="0188634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</w:t>
      </w:r>
      <w:r>
        <w:tab/>
        <w:t>2294</w:t>
      </w:r>
    </w:p>
    <w:p w14:paraId="685636F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2294</w:t>
      </w:r>
    </w:p>
    <w:p w14:paraId="4E88AD0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2294</w:t>
      </w:r>
    </w:p>
    <w:p w14:paraId="6C63BDE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with CCA cell without SSB time index detection when DRX is not used</w:t>
      </w:r>
      <w:r>
        <w:tab/>
        <w:t>2294</w:t>
      </w:r>
    </w:p>
    <w:p w14:paraId="49798CF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2294</w:t>
      </w:r>
    </w:p>
    <w:p w14:paraId="5721497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2299</w:t>
      </w:r>
    </w:p>
    <w:p w14:paraId="330CA92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CCA without SSB time index detection when DRX is used</w:t>
      </w:r>
      <w:r>
        <w:tab/>
        <w:t>2300</w:t>
      </w:r>
    </w:p>
    <w:p w14:paraId="07C33E1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2300</w:t>
      </w:r>
    </w:p>
    <w:p w14:paraId="68313C1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2304</w:t>
      </w:r>
    </w:p>
    <w:p w14:paraId="43DBFCE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CCA with SSB time index detection when DRX is not used</w:t>
      </w:r>
      <w:r>
        <w:tab/>
        <w:t>2305</w:t>
      </w:r>
    </w:p>
    <w:p w14:paraId="6980FD2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2305</w:t>
      </w:r>
    </w:p>
    <w:p w14:paraId="147BE07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2309</w:t>
      </w:r>
    </w:p>
    <w:p w14:paraId="6F5DEF6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CCA with SSB time index detection when DRX is used</w:t>
      </w:r>
      <w:r>
        <w:tab/>
        <w:t>2310</w:t>
      </w:r>
    </w:p>
    <w:p w14:paraId="01B6C7B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2310</w:t>
      </w:r>
    </w:p>
    <w:p w14:paraId="5C17B9D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2314</w:t>
      </w:r>
    </w:p>
    <w:p w14:paraId="1540BC6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2315</w:t>
      </w:r>
    </w:p>
    <w:p w14:paraId="6F88A9B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2315</w:t>
      </w:r>
    </w:p>
    <w:p w14:paraId="68E3935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2321</w:t>
      </w:r>
    </w:p>
    <w:p w14:paraId="7D9863E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2321</w:t>
      </w:r>
    </w:p>
    <w:p w14:paraId="5A3E1D1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2321</w:t>
      </w:r>
    </w:p>
    <w:p w14:paraId="1BEFCD5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2327</w:t>
      </w:r>
    </w:p>
    <w:p w14:paraId="59A6048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2328</w:t>
      </w:r>
    </w:p>
    <w:p w14:paraId="5107D10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2328</w:t>
      </w:r>
    </w:p>
    <w:p w14:paraId="33EA152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2333</w:t>
      </w:r>
    </w:p>
    <w:p w14:paraId="3639D0A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2333</w:t>
      </w:r>
    </w:p>
    <w:p w14:paraId="6305A66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2333</w:t>
      </w:r>
    </w:p>
    <w:p w14:paraId="6ACE79B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2339</w:t>
      </w:r>
    </w:p>
    <w:p w14:paraId="0E1F49D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measurements for beam reporting</w:t>
      </w:r>
      <w:r>
        <w:tab/>
        <w:t>2340</w:t>
      </w:r>
    </w:p>
    <w:p w14:paraId="61600B4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A.10.4.3.1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 on PSCC when DRX is not used</w:t>
      </w:r>
      <w:r>
        <w:tab/>
        <w:t>2340</w:t>
      </w:r>
    </w:p>
    <w:p w14:paraId="3C9D84A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2340</w:t>
      </w:r>
    </w:p>
    <w:p w14:paraId="01F6B6B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2340</w:t>
      </w:r>
    </w:p>
    <w:p w14:paraId="70CB445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2342</w:t>
      </w:r>
    </w:p>
    <w:p w14:paraId="410AC07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A.10.4.3.2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 on PSCC when DRX is used</w:t>
      </w:r>
      <w:r>
        <w:tab/>
        <w:t>2343</w:t>
      </w:r>
    </w:p>
    <w:p w14:paraId="5486587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2343</w:t>
      </w:r>
    </w:p>
    <w:p w14:paraId="40FBBE4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2343</w:t>
      </w:r>
    </w:p>
    <w:p w14:paraId="14BF210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2345</w:t>
      </w:r>
    </w:p>
    <w:p w14:paraId="0362D9B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A.10.4.3.3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 on SCC when DRX is not used</w:t>
      </w:r>
      <w:r>
        <w:tab/>
        <w:t>2346</w:t>
      </w:r>
    </w:p>
    <w:p w14:paraId="024728F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2346</w:t>
      </w:r>
    </w:p>
    <w:p w14:paraId="7EFB12E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2346</w:t>
      </w:r>
    </w:p>
    <w:p w14:paraId="0111D25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2349</w:t>
      </w:r>
    </w:p>
    <w:p w14:paraId="23BFF01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A.10.4.3.4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 on SCC when DRX is used</w:t>
      </w:r>
      <w:r>
        <w:tab/>
        <w:t>2350</w:t>
      </w:r>
    </w:p>
    <w:p w14:paraId="156B301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2350</w:t>
      </w:r>
    </w:p>
    <w:p w14:paraId="4C2110D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2350</w:t>
      </w:r>
    </w:p>
    <w:p w14:paraId="2B8F59C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2353</w:t>
      </w:r>
    </w:p>
    <w:p w14:paraId="35736D9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2354</w:t>
      </w:r>
    </w:p>
    <w:p w14:paraId="284065A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2354</w:t>
      </w:r>
    </w:p>
    <w:p w14:paraId="498917D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2354</w:t>
      </w:r>
    </w:p>
    <w:p w14:paraId="2B64F20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2358</w:t>
      </w:r>
    </w:p>
    <w:p w14:paraId="5AA56BE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2359</w:t>
      </w:r>
    </w:p>
    <w:p w14:paraId="17295EB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2359</w:t>
      </w:r>
    </w:p>
    <w:p w14:paraId="2922D47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2364</w:t>
      </w:r>
    </w:p>
    <w:p w14:paraId="383CBD9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2365</w:t>
      </w:r>
    </w:p>
    <w:p w14:paraId="0D42B2E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2365</w:t>
      </w:r>
    </w:p>
    <w:p w14:paraId="52D55E3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2369</w:t>
      </w:r>
    </w:p>
    <w:p w14:paraId="5E8B72B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2370</w:t>
      </w:r>
    </w:p>
    <w:p w14:paraId="26BBB19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2370</w:t>
      </w:r>
    </w:p>
    <w:p w14:paraId="0997C32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2375</w:t>
      </w:r>
    </w:p>
    <w:p w14:paraId="1E272B01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</w:t>
      </w:r>
      <w:r>
        <w:tab/>
        <w:t>2376</w:t>
      </w:r>
    </w:p>
    <w:p w14:paraId="5FA98BC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2376</w:t>
      </w:r>
    </w:p>
    <w:p w14:paraId="0664E11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A.10.5.1.1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 xml:space="preserve">Intra-frequency measurement accuracy on a </w:t>
      </w:r>
      <w:r>
        <w:t>CCA serving cell</w:t>
      </w:r>
      <w:r>
        <w:tab/>
        <w:t>2376</w:t>
      </w:r>
    </w:p>
    <w:p w14:paraId="671ACF0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2376</w:t>
      </w:r>
    </w:p>
    <w:p w14:paraId="0A84D31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2376</w:t>
      </w:r>
    </w:p>
    <w:p w14:paraId="24A34F9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2379</w:t>
      </w:r>
    </w:p>
    <w:p w14:paraId="2830D76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A.10.5.1.2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Inter-frequency measurement accuracy with FR1 CCA serving cell and FR1 CCA target cell</w:t>
      </w:r>
      <w:r>
        <w:tab/>
        <w:t>2379</w:t>
      </w:r>
    </w:p>
    <w:p w14:paraId="74C36C5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2379</w:t>
      </w:r>
    </w:p>
    <w:p w14:paraId="081F559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2379</w:t>
      </w:r>
    </w:p>
    <w:p w14:paraId="3523469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2382</w:t>
      </w:r>
    </w:p>
    <w:p w14:paraId="2556F1C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SS-RSRQ</w:t>
      </w:r>
      <w:r>
        <w:tab/>
        <w:t>2382</w:t>
      </w:r>
    </w:p>
    <w:p w14:paraId="1387507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  <w:bCs/>
          <w:snapToGrid w:val="0"/>
        </w:rPr>
        <w:t>A.10.5.2.1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2382</w:t>
      </w:r>
    </w:p>
    <w:p w14:paraId="4926BCE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  <w:snapToGrid w:val="0"/>
        </w:rPr>
        <w:t>A.10.5.2.1.1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  <w:snapToGrid w:val="0"/>
        </w:rPr>
        <w:t>Test Purpose and Environment</w:t>
      </w:r>
      <w:r>
        <w:tab/>
        <w:t>2382</w:t>
      </w:r>
    </w:p>
    <w:p w14:paraId="6E298AF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  <w:snapToGrid w:val="0"/>
        </w:rPr>
        <w:t>A.10.5.2.1.2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  <w:snapToGrid w:val="0"/>
        </w:rPr>
        <w:t>Test Parameters</w:t>
      </w:r>
      <w:r>
        <w:tab/>
        <w:t>2382</w:t>
      </w:r>
    </w:p>
    <w:p w14:paraId="4AC4DD2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  <w:snapToGrid w:val="0"/>
        </w:rPr>
        <w:t>A.10.5.2.1.3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  <w:snapToGrid w:val="0"/>
        </w:rPr>
        <w:t>Test Requirements</w:t>
      </w:r>
      <w:r>
        <w:tab/>
        <w:t>2385</w:t>
      </w:r>
    </w:p>
    <w:p w14:paraId="7D65F11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  <w:bCs/>
          <w:snapToGrid w:val="0"/>
        </w:rPr>
        <w:t>A.10.5.2.2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2385</w:t>
      </w:r>
    </w:p>
    <w:p w14:paraId="4ADE24B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  <w:snapToGrid w:val="0"/>
        </w:rPr>
        <w:t>A.10.5.2.2.1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  <w:snapToGrid w:val="0"/>
        </w:rPr>
        <w:t>Test Purpose and Environment</w:t>
      </w:r>
      <w:r>
        <w:tab/>
        <w:t>2385</w:t>
      </w:r>
    </w:p>
    <w:p w14:paraId="47327C8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  <w:snapToGrid w:val="0"/>
        </w:rPr>
        <w:t>A.10.5.2.2.2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  <w:snapToGrid w:val="0"/>
        </w:rPr>
        <w:t>Test Parameters</w:t>
      </w:r>
      <w:r>
        <w:tab/>
        <w:t>2385</w:t>
      </w:r>
    </w:p>
    <w:p w14:paraId="76E04C4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  <w:snapToGrid w:val="0"/>
        </w:rPr>
        <w:t>A.10.5.2.2.3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Arial"/>
          <w:snapToGrid w:val="0"/>
        </w:rPr>
        <w:t>Test Requirements</w:t>
      </w:r>
      <w:r>
        <w:tab/>
        <w:t>2388</w:t>
      </w:r>
    </w:p>
    <w:p w14:paraId="15DAA4E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SS-SINR</w:t>
      </w:r>
      <w:r>
        <w:tab/>
        <w:t>2388</w:t>
      </w:r>
    </w:p>
    <w:p w14:paraId="7FF4B71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2388</w:t>
      </w:r>
    </w:p>
    <w:p w14:paraId="6A20B54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A.10.5.4.1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</w:t>
      </w:r>
      <w:r>
        <w:tab/>
        <w:t>2388</w:t>
      </w:r>
    </w:p>
    <w:p w14:paraId="03D799C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2388</w:t>
      </w:r>
    </w:p>
    <w:p w14:paraId="0132014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2388</w:t>
      </w:r>
    </w:p>
    <w:p w14:paraId="76674F1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14:paraId="7452FB5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</w:t>
      </w:r>
      <w:r>
        <w:tab/>
        <w:t>2391</w:t>
      </w:r>
    </w:p>
    <w:p w14:paraId="2E80AB3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A.10.5.5.1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RSSI measurement accuracy </w:t>
      </w:r>
      <w:r w:rsidRPr="0086784B">
        <w:rPr>
          <w:snapToGrid w:val="0"/>
        </w:rPr>
        <w:t xml:space="preserve">on </w:t>
      </w:r>
      <w:r w:rsidRPr="0086784B">
        <w:rPr>
          <w:snapToGrid w:val="0"/>
          <w:lang w:eastAsia="zh-CN"/>
        </w:rPr>
        <w:t>PSCC</w:t>
      </w:r>
      <w:r w:rsidRPr="0086784B">
        <w:rPr>
          <w:snapToGrid w:val="0"/>
          <w:lang w:val="en-US" w:eastAsia="zh-CN"/>
        </w:rPr>
        <w:t xml:space="preserve"> </w:t>
      </w:r>
      <w:r w:rsidRPr="0086784B">
        <w:rPr>
          <w:snapToGrid w:val="0"/>
        </w:rPr>
        <w:t>with CCA</w:t>
      </w:r>
      <w:r>
        <w:tab/>
        <w:t>2391</w:t>
      </w:r>
    </w:p>
    <w:p w14:paraId="1934636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2391</w:t>
      </w:r>
    </w:p>
    <w:p w14:paraId="09D514E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2391</w:t>
      </w:r>
    </w:p>
    <w:p w14:paraId="4E905A4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2394</w:t>
      </w:r>
    </w:p>
    <w:p w14:paraId="12E5417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RSSI measurement accuracy </w:t>
      </w:r>
      <w:r w:rsidRPr="0086784B">
        <w:rPr>
          <w:snapToGrid w:val="0"/>
        </w:rPr>
        <w:t xml:space="preserve">on </w:t>
      </w:r>
      <w:r w:rsidRPr="0086784B">
        <w:rPr>
          <w:snapToGrid w:val="0"/>
          <w:lang w:eastAsia="zh-CN"/>
        </w:rPr>
        <w:t>SCC</w:t>
      </w:r>
      <w:r w:rsidRPr="0086784B">
        <w:rPr>
          <w:snapToGrid w:val="0"/>
          <w:lang w:val="en-US" w:eastAsia="zh-CN"/>
        </w:rPr>
        <w:t xml:space="preserve"> </w:t>
      </w:r>
      <w:r w:rsidRPr="0086784B">
        <w:rPr>
          <w:snapToGrid w:val="0"/>
        </w:rPr>
        <w:t>with CCA</w:t>
      </w:r>
      <w:r>
        <w:tab/>
        <w:t>2394</w:t>
      </w:r>
    </w:p>
    <w:p w14:paraId="000E72D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2394</w:t>
      </w:r>
    </w:p>
    <w:p w14:paraId="4558637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2394</w:t>
      </w:r>
    </w:p>
    <w:p w14:paraId="6AEBCEE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2397</w:t>
      </w:r>
    </w:p>
    <w:p w14:paraId="736C534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A.10.5.5.3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RSSI measurement accuracy on </w:t>
      </w:r>
      <w:r w:rsidRPr="0086784B">
        <w:rPr>
          <w:snapToGrid w:val="0"/>
        </w:rPr>
        <w:t>a carrier with CCA</w:t>
      </w:r>
      <w:r>
        <w:tab/>
        <w:t>2397</w:t>
      </w:r>
    </w:p>
    <w:p w14:paraId="1DC36D7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2397</w:t>
      </w:r>
    </w:p>
    <w:p w14:paraId="6D4C0BC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2397</w:t>
      </w:r>
    </w:p>
    <w:p w14:paraId="196CDA6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2401</w:t>
      </w:r>
    </w:p>
    <w:p w14:paraId="0003D79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2401</w:t>
      </w:r>
    </w:p>
    <w:p w14:paraId="2E71C55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A.10.5.6.1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Channel occupancy measurement accuracy </w:t>
      </w:r>
      <w:r w:rsidRPr="0086784B">
        <w:rPr>
          <w:snapToGrid w:val="0"/>
        </w:rPr>
        <w:t xml:space="preserve">on </w:t>
      </w:r>
      <w:r w:rsidRPr="0086784B">
        <w:rPr>
          <w:snapToGrid w:val="0"/>
          <w:lang w:eastAsia="zh-CN"/>
        </w:rPr>
        <w:t>PSCC</w:t>
      </w:r>
      <w:r w:rsidRPr="0086784B">
        <w:rPr>
          <w:snapToGrid w:val="0"/>
          <w:lang w:val="en-US" w:eastAsia="zh-CN"/>
        </w:rPr>
        <w:t xml:space="preserve"> </w:t>
      </w:r>
      <w:r w:rsidRPr="0086784B">
        <w:rPr>
          <w:snapToGrid w:val="0"/>
        </w:rPr>
        <w:t>with CCA</w:t>
      </w:r>
      <w:r>
        <w:tab/>
        <w:t>2401</w:t>
      </w:r>
    </w:p>
    <w:p w14:paraId="5DABA6F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2401</w:t>
      </w:r>
    </w:p>
    <w:p w14:paraId="1D323B8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2401</w:t>
      </w:r>
    </w:p>
    <w:p w14:paraId="2B224C5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2405</w:t>
      </w:r>
    </w:p>
    <w:p w14:paraId="5DD8469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Channel occupancy measurement accuracy </w:t>
      </w:r>
      <w:r w:rsidRPr="0086784B">
        <w:rPr>
          <w:snapToGrid w:val="0"/>
        </w:rPr>
        <w:t xml:space="preserve">on </w:t>
      </w:r>
      <w:r w:rsidRPr="0086784B">
        <w:rPr>
          <w:snapToGrid w:val="0"/>
          <w:lang w:eastAsia="zh-CN"/>
        </w:rPr>
        <w:t>SCC</w:t>
      </w:r>
      <w:r w:rsidRPr="0086784B">
        <w:rPr>
          <w:snapToGrid w:val="0"/>
          <w:lang w:val="en-US" w:eastAsia="zh-CN"/>
        </w:rPr>
        <w:t xml:space="preserve"> </w:t>
      </w:r>
      <w:r w:rsidRPr="0086784B">
        <w:rPr>
          <w:snapToGrid w:val="0"/>
        </w:rPr>
        <w:t>with CCA</w:t>
      </w:r>
      <w:r>
        <w:tab/>
        <w:t>2405</w:t>
      </w:r>
    </w:p>
    <w:p w14:paraId="4D19725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2405</w:t>
      </w:r>
    </w:p>
    <w:p w14:paraId="644438C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2405</w:t>
      </w:r>
    </w:p>
    <w:p w14:paraId="284283C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2408</w:t>
      </w:r>
    </w:p>
    <w:p w14:paraId="1AC65B9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A.10.5.6.3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channel occupancy measurement accuracy on </w:t>
      </w:r>
      <w:r w:rsidRPr="0086784B">
        <w:rPr>
          <w:snapToGrid w:val="0"/>
        </w:rPr>
        <w:t>a carrier with CCA</w:t>
      </w:r>
      <w:r>
        <w:tab/>
        <w:t>2408</w:t>
      </w:r>
    </w:p>
    <w:p w14:paraId="46B356D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2408</w:t>
      </w:r>
    </w:p>
    <w:p w14:paraId="691834E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2408</w:t>
      </w:r>
    </w:p>
    <w:p w14:paraId="60B33D5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A.10.5.6.3.3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2412</w:t>
      </w:r>
    </w:p>
    <w:p w14:paraId="57460DBF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NR Standalone Tests with NR PCell under CCA and Other NR Cells in FR1</w:t>
      </w:r>
      <w:r>
        <w:tab/>
        <w:t>2412</w:t>
      </w:r>
    </w:p>
    <w:p w14:paraId="358A46FB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RRC_IDLE state mobility</w:t>
      </w:r>
      <w:r>
        <w:tab/>
        <w:t>2412</w:t>
      </w:r>
    </w:p>
    <w:p w14:paraId="14D1E8E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with both source and target NR carrier frequencies under CCA</w:t>
      </w:r>
      <w:r>
        <w:tab/>
        <w:t>2412</w:t>
      </w:r>
    </w:p>
    <w:p w14:paraId="53E1622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2412</w:t>
      </w:r>
    </w:p>
    <w:p w14:paraId="087E4EE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2412</w:t>
      </w:r>
    </w:p>
    <w:p w14:paraId="70A5AF4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2413</w:t>
      </w:r>
    </w:p>
    <w:p w14:paraId="1F4171C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2416</w:t>
      </w:r>
    </w:p>
    <w:p w14:paraId="2CB6FAC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2416</w:t>
      </w:r>
    </w:p>
    <w:p w14:paraId="02BF2DB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2416</w:t>
      </w:r>
    </w:p>
    <w:p w14:paraId="7B4A5AC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2416</w:t>
      </w:r>
    </w:p>
    <w:p w14:paraId="6E89DAE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2420</w:t>
      </w:r>
    </w:p>
    <w:p w14:paraId="399F2FC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to NR with source NR carrier frequency under CCA</w:t>
      </w:r>
      <w:r>
        <w:tab/>
        <w:t>2420</w:t>
      </w:r>
    </w:p>
    <w:p w14:paraId="2AF89BC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2420</w:t>
      </w:r>
    </w:p>
    <w:p w14:paraId="1E7C8A1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2420</w:t>
      </w:r>
    </w:p>
    <w:p w14:paraId="2AC97C2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2421</w:t>
      </w:r>
    </w:p>
    <w:p w14:paraId="0EADA79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2427</w:t>
      </w:r>
    </w:p>
    <w:p w14:paraId="3701F14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from NR carrier with target NR carrier frequency under CCA</w:t>
      </w:r>
      <w:r>
        <w:tab/>
        <w:t>2428</w:t>
      </w:r>
    </w:p>
    <w:p w14:paraId="609283A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2428</w:t>
      </w:r>
    </w:p>
    <w:p w14:paraId="6FD109A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2428</w:t>
      </w:r>
    </w:p>
    <w:p w14:paraId="416C857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2428</w:t>
      </w:r>
    </w:p>
    <w:p w14:paraId="7B49F83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2433</w:t>
      </w:r>
    </w:p>
    <w:p w14:paraId="5FC4D7E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cell re-selection to E-UTRAN with source NR carrier frequency under CCA</w:t>
      </w:r>
      <w:r>
        <w:tab/>
        <w:t>2434</w:t>
      </w:r>
    </w:p>
    <w:p w14:paraId="1D9ADB0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2434</w:t>
      </w:r>
    </w:p>
    <w:p w14:paraId="58D1AB4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2434</w:t>
      </w:r>
    </w:p>
    <w:p w14:paraId="7EA3C54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2434</w:t>
      </w:r>
    </w:p>
    <w:p w14:paraId="6BD4783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2437</w:t>
      </w:r>
    </w:p>
    <w:p w14:paraId="5114584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2438</w:t>
      </w:r>
    </w:p>
    <w:p w14:paraId="148C741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2438</w:t>
      </w:r>
    </w:p>
    <w:p w14:paraId="6B4E625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A.11.1.4.2.2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2440</w:t>
      </w:r>
    </w:p>
    <w:p w14:paraId="391F37C3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2441</w:t>
      </w:r>
    </w:p>
    <w:p w14:paraId="7DAB086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</w:t>
      </w:r>
      <w:r>
        <w:tab/>
        <w:t>2441</w:t>
      </w:r>
    </w:p>
    <w:p w14:paraId="256F66F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Intra-frequency handover from FR1 carrier under CCA to FR1 carrier under CCA; known target cell</w:t>
      </w:r>
      <w:r>
        <w:tab/>
        <w:t>2441</w:t>
      </w:r>
    </w:p>
    <w:p w14:paraId="3DCCCC2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2441</w:t>
      </w:r>
    </w:p>
    <w:p w14:paraId="74C081C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2441</w:t>
      </w:r>
    </w:p>
    <w:p w14:paraId="184097E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A.11.2.1.1.3 Test Requirements</w:t>
      </w:r>
      <w:r>
        <w:tab/>
        <w:t>2444</w:t>
      </w:r>
    </w:p>
    <w:p w14:paraId="01111BB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Intra-frequency handover from FR1 carrier under CCA to FR1 carrier under CCA; unknown target cell</w:t>
      </w:r>
      <w:r>
        <w:tab/>
        <w:t>2444</w:t>
      </w:r>
    </w:p>
    <w:p w14:paraId="0861134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2444</w:t>
      </w:r>
    </w:p>
    <w:p w14:paraId="0F2E1FF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2444</w:t>
      </w:r>
    </w:p>
    <w:p w14:paraId="778CB4B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2447</w:t>
      </w:r>
    </w:p>
    <w:p w14:paraId="6BFD7CE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Inter-frequency handover from FR1 carrier under CCA to FR1 carrier under CCA; unknown target cell</w:t>
      </w:r>
      <w:r>
        <w:tab/>
        <w:t>2447</w:t>
      </w:r>
    </w:p>
    <w:p w14:paraId="76AC7C0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2447</w:t>
      </w:r>
    </w:p>
    <w:p w14:paraId="521E427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2447</w:t>
      </w:r>
    </w:p>
    <w:p w14:paraId="6DE81B0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A.11.2.1.3.3 Test Requirements</w:t>
      </w:r>
      <w:r>
        <w:tab/>
        <w:t>2450</w:t>
      </w:r>
    </w:p>
    <w:p w14:paraId="7C60DE6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Inter-frequency handover from FR1 carrier under CCA to FR1; known target cell</w:t>
      </w:r>
      <w:r>
        <w:tab/>
        <w:t>2450</w:t>
      </w:r>
    </w:p>
    <w:p w14:paraId="2B41557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2450</w:t>
      </w:r>
    </w:p>
    <w:p w14:paraId="0478585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2450</w:t>
      </w:r>
    </w:p>
    <w:p w14:paraId="17E1346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A.11.2.1.4.3 Test Requirements</w:t>
      </w:r>
      <w:r>
        <w:tab/>
        <w:t>2454</w:t>
      </w:r>
    </w:p>
    <w:p w14:paraId="35A5365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Inter-frequency handover from FR1 carrier under CCA to FR1; unknown target cell</w:t>
      </w:r>
      <w:r>
        <w:tab/>
        <w:t>2455</w:t>
      </w:r>
    </w:p>
    <w:p w14:paraId="1E23051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2455</w:t>
      </w:r>
    </w:p>
    <w:p w14:paraId="408740D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2455</w:t>
      </w:r>
    </w:p>
    <w:p w14:paraId="1FD01B4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A.11.2.1.5.3 Test Requirements</w:t>
      </w:r>
      <w:r>
        <w:tab/>
        <w:t>2458</w:t>
      </w:r>
    </w:p>
    <w:p w14:paraId="0DB3471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Inter-frequency handover from FR1 to FR1 carrier under CCA; unknown target cell</w:t>
      </w:r>
      <w:r>
        <w:tab/>
        <w:t>2459</w:t>
      </w:r>
    </w:p>
    <w:p w14:paraId="31BAFE1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2459</w:t>
      </w:r>
    </w:p>
    <w:p w14:paraId="6DB2B62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Parameters</w:t>
      </w:r>
      <w:r>
        <w:tab/>
        <w:t>2459</w:t>
      </w:r>
    </w:p>
    <w:p w14:paraId="7C031BC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A.11.2.1.6.3 Test Requirements</w:t>
      </w:r>
      <w:r>
        <w:tab/>
        <w:t>2462</w:t>
      </w:r>
    </w:p>
    <w:p w14:paraId="1E4CCBC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v4.2.0"/>
          <w:lang w:val="en-US"/>
        </w:rPr>
        <w:t>A.11.2.1.7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v4.2.0"/>
          <w:lang w:val="en-US"/>
        </w:rPr>
        <w:t xml:space="preserve"> SA NR FR1 carrier under CCA </w:t>
      </w:r>
      <w:r w:rsidRPr="0086784B">
        <w:rPr>
          <w:lang w:val="en-US"/>
        </w:rPr>
        <w:t>- E-UTRAN handover with known target cell</w:t>
      </w:r>
      <w:r>
        <w:tab/>
        <w:t>2463</w:t>
      </w:r>
    </w:p>
    <w:p w14:paraId="033347B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2463</w:t>
      </w:r>
    </w:p>
    <w:p w14:paraId="61534C4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2469</w:t>
      </w:r>
    </w:p>
    <w:p w14:paraId="53A282A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v4.2.0"/>
        </w:rPr>
        <w:t>A.11.2.1.8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2469</w:t>
      </w:r>
    </w:p>
    <w:p w14:paraId="1C7C4F3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2469</w:t>
      </w:r>
    </w:p>
    <w:p w14:paraId="67F7AA1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2474</w:t>
      </w:r>
    </w:p>
    <w:p w14:paraId="2344847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2474</w:t>
      </w:r>
    </w:p>
    <w:p w14:paraId="169B138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2474</w:t>
      </w:r>
    </w:p>
    <w:p w14:paraId="5649591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Intra-</w:t>
      </w:r>
      <w:r>
        <w:t>frequency</w:t>
      </w:r>
      <w:r w:rsidRPr="0086784B">
        <w:rPr>
          <w:snapToGrid w:val="0"/>
        </w:rPr>
        <w:t xml:space="preserve"> RRC Re-establishment with CCA in FR1</w:t>
      </w:r>
      <w:r>
        <w:tab/>
        <w:t>2474</w:t>
      </w:r>
    </w:p>
    <w:p w14:paraId="56EBBDE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Inter-frequency RRC Re-establishment with CCA in FR1</w:t>
      </w:r>
      <w:r>
        <w:tab/>
        <w:t>2477</w:t>
      </w:r>
    </w:p>
    <w:p w14:paraId="2CE0BB4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A.11.2.2.1.4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 xml:space="preserve">Inter-frequency RRC Re-establishment from NR FR1 carrier </w:t>
      </w:r>
      <w:r>
        <w:t>without</w:t>
      </w:r>
      <w:r w:rsidRPr="0086784B">
        <w:rPr>
          <w:snapToGrid w:val="0"/>
        </w:rPr>
        <w:t xml:space="preserve"> CCA to NR FR1 carrier under CCA</w:t>
      </w:r>
      <w:r>
        <w:tab/>
        <w:t>2483</w:t>
      </w:r>
    </w:p>
    <w:p w14:paraId="447E734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2488</w:t>
      </w:r>
    </w:p>
    <w:p w14:paraId="42186F3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contention-based random access for NR PCell with CCA</w:t>
      </w:r>
      <w:r>
        <w:tab/>
        <w:t>2488</w:t>
      </w:r>
    </w:p>
    <w:p w14:paraId="3E703CD8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2488</w:t>
      </w:r>
    </w:p>
    <w:p w14:paraId="72DB0175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2491</w:t>
      </w:r>
    </w:p>
    <w:p w14:paraId="56D3E149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Preamble Transmission</w:t>
      </w:r>
      <w:r>
        <w:tab/>
        <w:t>2491</w:t>
      </w:r>
    </w:p>
    <w:p w14:paraId="19768A0F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2491</w:t>
      </w:r>
    </w:p>
    <w:p w14:paraId="739B216F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2492</w:t>
      </w:r>
    </w:p>
    <w:p w14:paraId="215EA42D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2492</w:t>
      </w:r>
    </w:p>
    <w:p w14:paraId="46CD07C5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2492</w:t>
      </w:r>
    </w:p>
    <w:p w14:paraId="42AFFDF6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2493</w:t>
      </w:r>
    </w:p>
    <w:p w14:paraId="74AEA7B2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2493</w:t>
      </w:r>
    </w:p>
    <w:p w14:paraId="6B6455F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non-contention based random access for NR PSCell with CCA</w:t>
      </w:r>
      <w:r>
        <w:tab/>
        <w:t>2493</w:t>
      </w:r>
    </w:p>
    <w:p w14:paraId="0343D4B5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2493</w:t>
      </w:r>
    </w:p>
    <w:p w14:paraId="5C43D8BA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2496</w:t>
      </w:r>
    </w:p>
    <w:p w14:paraId="31DE4186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SSB-based Random Access Preamble Transmission</w:t>
      </w:r>
      <w:r>
        <w:tab/>
        <w:t>2496</w:t>
      </w:r>
    </w:p>
    <w:p w14:paraId="36847604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2497</w:t>
      </w:r>
    </w:p>
    <w:p w14:paraId="12B0441C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2497</w:t>
      </w:r>
    </w:p>
    <w:p w14:paraId="0F3192A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contention-based random access for NR PCell with CCA</w:t>
      </w:r>
      <w:r>
        <w:tab/>
        <w:t>2497</w:t>
      </w:r>
    </w:p>
    <w:p w14:paraId="7BD4F300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2497</w:t>
      </w:r>
    </w:p>
    <w:p w14:paraId="337B4661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2501</w:t>
      </w:r>
    </w:p>
    <w:p w14:paraId="1B47C8FD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MsgA Transmission</w:t>
      </w:r>
      <w:r>
        <w:tab/>
        <w:t>2501</w:t>
      </w:r>
    </w:p>
    <w:p w14:paraId="2BF64BE8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MsgB Reception</w:t>
      </w:r>
      <w:r>
        <w:tab/>
        <w:t>2501</w:t>
      </w:r>
    </w:p>
    <w:p w14:paraId="22CACD63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MsgB Reception</w:t>
      </w:r>
      <w:r>
        <w:tab/>
        <w:t>2502</w:t>
      </w:r>
    </w:p>
    <w:p w14:paraId="59361B1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non-contention-based random access for NR PCell with CCA</w:t>
      </w:r>
      <w:r>
        <w:tab/>
        <w:t>2502</w:t>
      </w:r>
    </w:p>
    <w:p w14:paraId="0BBA302E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2502</w:t>
      </w:r>
    </w:p>
    <w:p w14:paraId="00D6FAA1" w14:textId="77777777" w:rsidR="00D052C0" w:rsidRDefault="00D052C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2506</w:t>
      </w:r>
    </w:p>
    <w:p w14:paraId="5259A284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MsgA</w:t>
      </w:r>
      <w:r>
        <w:t xml:space="preserve"> Transmission</w:t>
      </w:r>
      <w:r>
        <w:tab/>
        <w:t>2506</w:t>
      </w:r>
    </w:p>
    <w:p w14:paraId="53BC8C5A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A.11.2.2.2.4.2.</w:t>
      </w:r>
      <w:r w:rsidRPr="0086784B">
        <w:rPr>
          <w:lang w:val="en-US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 w:eastAsia="zh-CN"/>
        </w:rPr>
        <w:t>MsgB</w:t>
      </w:r>
      <w:r>
        <w:t xml:space="preserve"> Reception</w:t>
      </w:r>
      <w:r>
        <w:tab/>
        <w:t>2507</w:t>
      </w:r>
    </w:p>
    <w:p w14:paraId="03613B4E" w14:textId="77777777" w:rsidR="00D052C0" w:rsidRDefault="00D052C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A.11.2.2.2.4.2.</w:t>
      </w:r>
      <w:r w:rsidRPr="0086784B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No </w:t>
      </w:r>
      <w:r w:rsidRPr="0086784B">
        <w:rPr>
          <w:lang w:val="en-US" w:eastAsia="zh-CN"/>
        </w:rPr>
        <w:t>MsgB</w:t>
      </w:r>
      <w:r>
        <w:t xml:space="preserve"> Reception</w:t>
      </w:r>
      <w:r>
        <w:tab/>
        <w:t>2507</w:t>
      </w:r>
    </w:p>
    <w:p w14:paraId="442CD44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2508</w:t>
      </w:r>
    </w:p>
    <w:p w14:paraId="06D9C4A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Redirection from NR </w:t>
      </w:r>
      <w:r w:rsidRPr="0086784B">
        <w:rPr>
          <w:snapToGrid w:val="0"/>
        </w:rPr>
        <w:t xml:space="preserve">FR1 carrier under CCA </w:t>
      </w:r>
      <w:r>
        <w:t xml:space="preserve">to NR </w:t>
      </w:r>
      <w:r w:rsidRPr="0086784B">
        <w:rPr>
          <w:snapToGrid w:val="0"/>
        </w:rPr>
        <w:t>FR1 carrier under CCA</w:t>
      </w:r>
      <w:r>
        <w:tab/>
        <w:t>2508</w:t>
      </w:r>
    </w:p>
    <w:p w14:paraId="6B59E7FF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2516</w:t>
      </w:r>
    </w:p>
    <w:p w14:paraId="73261DB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2516</w:t>
      </w:r>
    </w:p>
    <w:p w14:paraId="184EEDE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2520</w:t>
      </w:r>
    </w:p>
    <w:p w14:paraId="270919C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 Adjustment Accuracy with PCell under DL CCA</w:t>
      </w:r>
      <w:r>
        <w:tab/>
        <w:t>2520</w:t>
      </w:r>
    </w:p>
    <w:p w14:paraId="232E818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2520</w:t>
      </w:r>
    </w:p>
    <w:p w14:paraId="4A2B94D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2520</w:t>
      </w:r>
    </w:p>
    <w:p w14:paraId="04F91D6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2524</w:t>
      </w:r>
    </w:p>
    <w:p w14:paraId="63E9951D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characteristics</w:t>
      </w:r>
      <w:r>
        <w:tab/>
        <w:t>2524</w:t>
      </w:r>
    </w:p>
    <w:p w14:paraId="130A692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2524</w:t>
      </w:r>
    </w:p>
    <w:p w14:paraId="1171D5E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2524</w:t>
      </w:r>
    </w:p>
    <w:p w14:paraId="5728416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PCell configured with SSB-based RLM RS in non-DRX mode</w:t>
      </w:r>
      <w:r>
        <w:tab/>
        <w:t>2525</w:t>
      </w:r>
    </w:p>
    <w:p w14:paraId="3E63077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A.11.4.1.2.1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2525</w:t>
      </w:r>
    </w:p>
    <w:p w14:paraId="7822D07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A.11.4.1.2.2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requirements</w:t>
      </w:r>
      <w:r>
        <w:tab/>
        <w:t>2529</w:t>
      </w:r>
    </w:p>
    <w:p w14:paraId="6AA3B2A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PCell configured with SSB-based RLM RS in non-DRX mode</w:t>
      </w:r>
      <w:r>
        <w:tab/>
        <w:t>2529</w:t>
      </w:r>
    </w:p>
    <w:p w14:paraId="250999A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A.11.4.1.3.1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2529</w:t>
      </w:r>
    </w:p>
    <w:p w14:paraId="7C5814C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A.11.4.1.3.2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requirements</w:t>
      </w:r>
      <w:r>
        <w:tab/>
        <w:t>2535</w:t>
      </w:r>
    </w:p>
    <w:p w14:paraId="5A21D4D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PCell configured with SSB-based RLM RS in DRX mode</w:t>
      </w:r>
      <w:r>
        <w:tab/>
        <w:t>2535</w:t>
      </w:r>
    </w:p>
    <w:p w14:paraId="5EEFC92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A.11.4.1.4.1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2535</w:t>
      </w:r>
    </w:p>
    <w:p w14:paraId="3005813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A.11.4.1.4.2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requirements</w:t>
      </w:r>
      <w:r>
        <w:tab/>
        <w:t>2535</w:t>
      </w:r>
    </w:p>
    <w:p w14:paraId="5E3BDC5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PCell configured with SSB-based RLM RS in DRX mode</w:t>
      </w:r>
      <w:r>
        <w:tab/>
        <w:t>2535</w:t>
      </w:r>
    </w:p>
    <w:p w14:paraId="39811E5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A.11.4.1.5.1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2535</w:t>
      </w:r>
    </w:p>
    <w:p w14:paraId="2975F1E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A.11.4.1.5.2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requirements</w:t>
      </w:r>
      <w:r>
        <w:tab/>
        <w:t>2535</w:t>
      </w:r>
    </w:p>
    <w:p w14:paraId="2CCE264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2536</w:t>
      </w:r>
    </w:p>
    <w:p w14:paraId="7B9E3E5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interruptions during Scell operations with CCA on PCell and SCell</w:t>
      </w:r>
      <w:r>
        <w:tab/>
        <w:t>2536</w:t>
      </w:r>
    </w:p>
    <w:p w14:paraId="00CA685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A.11.4.2.1</w:t>
      </w:r>
      <w:r>
        <w:rPr>
          <w:lang w:eastAsia="zh-CN"/>
        </w:rPr>
        <w:t>.1 Test Purpose and Environment</w:t>
      </w:r>
      <w:r>
        <w:tab/>
        <w:t>2536</w:t>
      </w:r>
    </w:p>
    <w:p w14:paraId="7010EE0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A.11.4.2.1.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2540</w:t>
      </w:r>
    </w:p>
    <w:p w14:paraId="54884D0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2540</w:t>
      </w:r>
    </w:p>
    <w:p w14:paraId="0BFFB35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2547</w:t>
      </w:r>
    </w:p>
    <w:p w14:paraId="6B8F505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2547</w:t>
      </w:r>
    </w:p>
    <w:p w14:paraId="7409131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A.11.4.4.1.1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2547</w:t>
      </w:r>
    </w:p>
    <w:p w14:paraId="1B2EF15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2553</w:t>
      </w:r>
    </w:p>
    <w:p w14:paraId="72EE4EA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 w:cs="Arial"/>
        </w:rPr>
        <w:t>Beam Failure Detection and Link Recovery Test for FR1 PCell configured with SSB-based BFD and LR in DRX mode</w:t>
      </w:r>
      <w:r>
        <w:tab/>
        <w:t>2553</w:t>
      </w:r>
    </w:p>
    <w:p w14:paraId="3B4D578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A.11.4.4.2.1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2553</w:t>
      </w:r>
    </w:p>
    <w:p w14:paraId="2122D81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2560</w:t>
      </w:r>
    </w:p>
    <w:p w14:paraId="50C8B73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switching</w:t>
      </w:r>
      <w:r>
        <w:tab/>
        <w:t>2560</w:t>
      </w:r>
    </w:p>
    <w:p w14:paraId="3F2A3A3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 active BWP switch delay with consistent UL LBT failure on PCell subject to UL CCA</w:t>
      </w:r>
      <w:r>
        <w:tab/>
        <w:t>2560</w:t>
      </w:r>
    </w:p>
    <w:p w14:paraId="5207F30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Arial"/>
        </w:rPr>
        <w:t>A.11.4.5.1.2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2565</w:t>
      </w:r>
    </w:p>
    <w:p w14:paraId="1603ED8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TCI state switching delay</w:t>
      </w:r>
      <w:r>
        <w:tab/>
        <w:t>2575</w:t>
      </w:r>
    </w:p>
    <w:p w14:paraId="2FBB0EAF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2575</w:t>
      </w:r>
    </w:p>
    <w:p w14:paraId="362F187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2575</w:t>
      </w:r>
    </w:p>
    <w:p w14:paraId="47CAF66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86784B">
        <w:rPr>
          <w:snapToGrid w:val="0"/>
        </w:rPr>
        <w:t>vent-triggered reporting tests on PCC without gaps under non-DRX</w:t>
      </w:r>
      <w:r>
        <w:tab/>
        <w:t>2575</w:t>
      </w:r>
    </w:p>
    <w:p w14:paraId="505BD7C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2575</w:t>
      </w:r>
    </w:p>
    <w:p w14:paraId="6E730CD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2575</w:t>
      </w:r>
    </w:p>
    <w:p w14:paraId="4EC0A2D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2576</w:t>
      </w:r>
    </w:p>
    <w:p w14:paraId="4F34135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86784B">
        <w:rPr>
          <w:snapToGrid w:val="0"/>
        </w:rPr>
        <w:t>vent-triggered reporting tests on PCC without gaps under DRX</w:t>
      </w:r>
      <w:r>
        <w:tab/>
        <w:t>2576</w:t>
      </w:r>
    </w:p>
    <w:p w14:paraId="1BD7709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2576</w:t>
      </w:r>
    </w:p>
    <w:p w14:paraId="33060A5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2576</w:t>
      </w:r>
    </w:p>
    <w:p w14:paraId="09C8B1F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2576</w:t>
      </w:r>
    </w:p>
    <w:p w14:paraId="7360D15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86784B">
        <w:rPr>
          <w:snapToGrid w:val="0"/>
        </w:rPr>
        <w:t>vent-triggered reporting tests on PCC with per-UE gaps under non-DRX</w:t>
      </w:r>
      <w:r>
        <w:tab/>
        <w:t>2577</w:t>
      </w:r>
    </w:p>
    <w:p w14:paraId="644C94D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2577</w:t>
      </w:r>
    </w:p>
    <w:p w14:paraId="68F6841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2577</w:t>
      </w:r>
    </w:p>
    <w:p w14:paraId="543783C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2577</w:t>
      </w:r>
    </w:p>
    <w:p w14:paraId="70C8814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86784B">
        <w:rPr>
          <w:snapToGrid w:val="0"/>
        </w:rPr>
        <w:t>vent-triggered reporting tests on PCC with per-UE gaps under DRX</w:t>
      </w:r>
      <w:r>
        <w:tab/>
        <w:t>2577</w:t>
      </w:r>
    </w:p>
    <w:p w14:paraId="57145BE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2577</w:t>
      </w:r>
    </w:p>
    <w:p w14:paraId="4316A85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2577</w:t>
      </w:r>
    </w:p>
    <w:p w14:paraId="5744583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2577</w:t>
      </w:r>
    </w:p>
    <w:p w14:paraId="73F8E43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86784B">
        <w:rPr>
          <w:snapToGrid w:val="0"/>
        </w:rPr>
        <w:t>vent-triggered reporting tests on SCC without gaps under non-DRX</w:t>
      </w:r>
      <w:r>
        <w:tab/>
        <w:t>2577</w:t>
      </w:r>
    </w:p>
    <w:p w14:paraId="2E57C83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2577</w:t>
      </w:r>
    </w:p>
    <w:p w14:paraId="78A9466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2578</w:t>
      </w:r>
    </w:p>
    <w:p w14:paraId="10FE44B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86784B">
        <w:rPr>
          <w:snapToGrid w:val="0"/>
        </w:rPr>
        <w:t>vent-triggered reporting tests on SCC without gaps under DRX</w:t>
      </w:r>
      <w:r>
        <w:tab/>
        <w:t>2578</w:t>
      </w:r>
    </w:p>
    <w:p w14:paraId="059E168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2578</w:t>
      </w:r>
    </w:p>
    <w:p w14:paraId="1CD3769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2578</w:t>
      </w:r>
    </w:p>
    <w:p w14:paraId="777A2DA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2578</w:t>
      </w:r>
    </w:p>
    <w:p w14:paraId="2535C6C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86784B">
        <w:rPr>
          <w:snapToGrid w:val="0"/>
        </w:rPr>
        <w:t>vent-triggered reporting tests on SCC with per-UE gaps under non-DRX</w:t>
      </w:r>
      <w:r>
        <w:tab/>
        <w:t>2578</w:t>
      </w:r>
    </w:p>
    <w:p w14:paraId="1B1827E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2578</w:t>
      </w:r>
    </w:p>
    <w:p w14:paraId="08BF675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2578</w:t>
      </w:r>
    </w:p>
    <w:p w14:paraId="31EC44B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2578</w:t>
      </w:r>
    </w:p>
    <w:p w14:paraId="50148DE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86784B">
        <w:rPr>
          <w:snapToGrid w:val="0"/>
        </w:rPr>
        <w:t>vent-triggered reporting tests on SCC with per-UE gaps under DRX</w:t>
      </w:r>
      <w:r>
        <w:tab/>
        <w:t>2579</w:t>
      </w:r>
    </w:p>
    <w:p w14:paraId="3F94889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2579</w:t>
      </w:r>
    </w:p>
    <w:p w14:paraId="4049197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2579</w:t>
      </w:r>
    </w:p>
    <w:p w14:paraId="4F62D9C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2579</w:t>
      </w:r>
    </w:p>
    <w:p w14:paraId="1E4A52B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 on PCC</w:t>
      </w:r>
      <w:r>
        <w:tab/>
        <w:t>2579</w:t>
      </w:r>
    </w:p>
    <w:p w14:paraId="2453BD4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2579</w:t>
      </w:r>
    </w:p>
    <w:p w14:paraId="3B91FAC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2579</w:t>
      </w:r>
    </w:p>
    <w:p w14:paraId="6A4D986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 on PCC</w:t>
      </w:r>
      <w:r>
        <w:tab/>
        <w:t>2580</w:t>
      </w:r>
    </w:p>
    <w:p w14:paraId="3DDC7C8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2580</w:t>
      </w:r>
    </w:p>
    <w:p w14:paraId="4EA27AC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2580</w:t>
      </w:r>
    </w:p>
    <w:p w14:paraId="4A4DB49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 on SCC</w:t>
      </w:r>
      <w:r>
        <w:tab/>
        <w:t>2580</w:t>
      </w:r>
    </w:p>
    <w:p w14:paraId="2215951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2580</w:t>
      </w:r>
    </w:p>
    <w:p w14:paraId="3106635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2580</w:t>
      </w:r>
    </w:p>
    <w:p w14:paraId="5D1DA00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2581</w:t>
      </w:r>
    </w:p>
    <w:p w14:paraId="548FFDF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2581</w:t>
      </w:r>
    </w:p>
    <w:p w14:paraId="330E97A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2581</w:t>
      </w:r>
    </w:p>
    <w:p w14:paraId="51DD31A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2581</w:t>
      </w:r>
    </w:p>
    <w:p w14:paraId="2DC74FF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</w:t>
      </w:r>
      <w:r>
        <w:tab/>
        <w:t>2581</w:t>
      </w:r>
    </w:p>
    <w:p w14:paraId="52530D8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2581</w:t>
      </w:r>
    </w:p>
    <w:p w14:paraId="573A84E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2581</w:t>
      </w:r>
    </w:p>
    <w:p w14:paraId="7B0966B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</w:t>
      </w:r>
      <w:r>
        <w:tab/>
        <w:t>2582</w:t>
      </w:r>
    </w:p>
    <w:p w14:paraId="32B72BD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2582</w:t>
      </w:r>
    </w:p>
    <w:p w14:paraId="3818AB9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2582</w:t>
      </w:r>
    </w:p>
    <w:p w14:paraId="257BC8A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without SSB time index detection when DRX is not used</w:t>
      </w:r>
      <w:r>
        <w:tab/>
        <w:t>2582</w:t>
      </w:r>
    </w:p>
    <w:p w14:paraId="18CE624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2582</w:t>
      </w:r>
    </w:p>
    <w:p w14:paraId="409BFD1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2586</w:t>
      </w:r>
    </w:p>
    <w:p w14:paraId="3B48BB3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without SSB time index detection when DRX is used</w:t>
      </w:r>
      <w:r>
        <w:tab/>
        <w:t>2587</w:t>
      </w:r>
    </w:p>
    <w:p w14:paraId="7042E36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2587</w:t>
      </w:r>
    </w:p>
    <w:p w14:paraId="5119D52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14:paraId="67124B8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 SSB time index detection when DRX is not used</w:t>
      </w:r>
      <w:r>
        <w:tab/>
        <w:t>2592</w:t>
      </w:r>
    </w:p>
    <w:p w14:paraId="43E91DA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2592</w:t>
      </w:r>
    </w:p>
    <w:p w14:paraId="6123DA7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2596</w:t>
      </w:r>
    </w:p>
    <w:p w14:paraId="37822EE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 SSB time index detection when DRX is used</w:t>
      </w:r>
      <w:r>
        <w:tab/>
        <w:t>2597</w:t>
      </w:r>
    </w:p>
    <w:p w14:paraId="184D211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2597</w:t>
      </w:r>
    </w:p>
    <w:p w14:paraId="61FA4CE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2602</w:t>
      </w:r>
    </w:p>
    <w:p w14:paraId="5A65684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without SSB time index detection when DRX is not used</w:t>
      </w:r>
      <w:r>
        <w:tab/>
        <w:t>2602</w:t>
      </w:r>
    </w:p>
    <w:p w14:paraId="7F5E394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2602</w:t>
      </w:r>
    </w:p>
    <w:p w14:paraId="5CC7DED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2606</w:t>
      </w:r>
    </w:p>
    <w:p w14:paraId="7ABD932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without SSB time index detection when DRX is used</w:t>
      </w:r>
      <w:r>
        <w:tab/>
        <w:t>2607</w:t>
      </w:r>
    </w:p>
    <w:p w14:paraId="55C4562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2607</w:t>
      </w:r>
    </w:p>
    <w:p w14:paraId="682AEFF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2611</w:t>
      </w:r>
    </w:p>
    <w:p w14:paraId="5244949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SSB time index detection when DRX is not used</w:t>
      </w:r>
      <w:r>
        <w:tab/>
        <w:t>2611</w:t>
      </w:r>
    </w:p>
    <w:p w14:paraId="2C0672F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2611</w:t>
      </w:r>
    </w:p>
    <w:p w14:paraId="0E74B04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2616</w:t>
      </w:r>
    </w:p>
    <w:p w14:paraId="2D9BE2D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SSB time index detection when DRX is used</w:t>
      </w:r>
      <w:r>
        <w:tab/>
        <w:t>2617</w:t>
      </w:r>
    </w:p>
    <w:p w14:paraId="5059674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2617</w:t>
      </w:r>
    </w:p>
    <w:p w14:paraId="10DB281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2622</w:t>
      </w:r>
    </w:p>
    <w:p w14:paraId="429CECE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E-UTRAN measurements</w:t>
      </w:r>
      <w:r>
        <w:tab/>
        <w:t>2623</w:t>
      </w:r>
    </w:p>
    <w:p w14:paraId="1938C31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measurements for beam reporting</w:t>
      </w:r>
      <w:r>
        <w:tab/>
        <w:t>2623</w:t>
      </w:r>
    </w:p>
    <w:p w14:paraId="31A02DA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 when DRX is not used</w:t>
      </w:r>
      <w:r>
        <w:tab/>
        <w:t>2623</w:t>
      </w:r>
    </w:p>
    <w:p w14:paraId="69044EA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2623</w:t>
      </w:r>
    </w:p>
    <w:p w14:paraId="65499D6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2623</w:t>
      </w:r>
    </w:p>
    <w:p w14:paraId="5429531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2625</w:t>
      </w:r>
    </w:p>
    <w:p w14:paraId="5066445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 when DRX is used</w:t>
      </w:r>
      <w:r>
        <w:tab/>
        <w:t>2625</w:t>
      </w:r>
    </w:p>
    <w:p w14:paraId="7E57CDE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2625</w:t>
      </w:r>
    </w:p>
    <w:p w14:paraId="09825DF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2626</w:t>
      </w:r>
    </w:p>
    <w:p w14:paraId="695BF17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2628</w:t>
      </w:r>
    </w:p>
    <w:p w14:paraId="074C7F6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 on SCC when DRX is not used</w:t>
      </w:r>
      <w:r>
        <w:tab/>
        <w:t>2628</w:t>
      </w:r>
    </w:p>
    <w:p w14:paraId="1CBFC22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2628</w:t>
      </w:r>
    </w:p>
    <w:p w14:paraId="0388D73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2629</w:t>
      </w:r>
    </w:p>
    <w:p w14:paraId="33B552E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2632</w:t>
      </w:r>
    </w:p>
    <w:p w14:paraId="4E39BC9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A.11.5.4.4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 on SCC when DRX is used</w:t>
      </w:r>
      <w:r>
        <w:tab/>
        <w:t>2633</w:t>
      </w:r>
    </w:p>
    <w:p w14:paraId="180586F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2633</w:t>
      </w:r>
    </w:p>
    <w:p w14:paraId="2717607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2633</w:t>
      </w:r>
    </w:p>
    <w:p w14:paraId="46DD5C1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A.11.5.4.4.3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2636</w:t>
      </w:r>
    </w:p>
    <w:p w14:paraId="35221560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</w:t>
      </w:r>
      <w:r>
        <w:tab/>
        <w:t>2637</w:t>
      </w:r>
    </w:p>
    <w:p w14:paraId="779AE0D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2637</w:t>
      </w:r>
    </w:p>
    <w:p w14:paraId="0BB141B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Intra-frequency measurement accuracy on a carrier frequency with CCA</w:t>
      </w:r>
      <w:r>
        <w:tab/>
        <w:t>2637</w:t>
      </w:r>
    </w:p>
    <w:p w14:paraId="2A331BF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2637</w:t>
      </w:r>
    </w:p>
    <w:p w14:paraId="05C4B0B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2637</w:t>
      </w:r>
    </w:p>
    <w:p w14:paraId="65BB479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2639</w:t>
      </w:r>
    </w:p>
    <w:p w14:paraId="5CB6957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Intra-frequency measurement accuracy on SCC on a carrier frequency with CCA</w:t>
      </w:r>
      <w:r>
        <w:tab/>
        <w:t>2639</w:t>
      </w:r>
    </w:p>
    <w:p w14:paraId="6391E59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2639</w:t>
      </w:r>
    </w:p>
    <w:p w14:paraId="6F22352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2639</w:t>
      </w:r>
    </w:p>
    <w:p w14:paraId="0E5F500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2641</w:t>
      </w:r>
    </w:p>
    <w:p w14:paraId="798DCB1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sv-SE"/>
        </w:rPr>
        <w:t>A.11.6.2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sv-SE"/>
        </w:rPr>
        <w:t>SS-RSRQ</w:t>
      </w:r>
      <w:r>
        <w:tab/>
        <w:t>2641</w:t>
      </w:r>
    </w:p>
    <w:p w14:paraId="4FB46A0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sv-SE"/>
        </w:rPr>
        <w:t>A.11.6.3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sv-SE"/>
        </w:rPr>
        <w:t>SS-SINR</w:t>
      </w:r>
      <w:r>
        <w:tab/>
        <w:t>2641</w:t>
      </w:r>
    </w:p>
    <w:p w14:paraId="5754450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2641</w:t>
      </w:r>
    </w:p>
    <w:p w14:paraId="56E8865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A.11.6.4.1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</w:t>
      </w:r>
      <w:r>
        <w:tab/>
        <w:t>2641</w:t>
      </w:r>
    </w:p>
    <w:p w14:paraId="31759F6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2641</w:t>
      </w:r>
    </w:p>
    <w:p w14:paraId="0871F5D0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2641</w:t>
      </w:r>
    </w:p>
    <w:p w14:paraId="16EFDE8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14:paraId="0B3933E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</w:t>
      </w:r>
      <w:r>
        <w:tab/>
        <w:t>2644</w:t>
      </w:r>
    </w:p>
    <w:p w14:paraId="2C8890E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A.11.6.5.1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86784B">
        <w:rPr>
          <w:snapToGrid w:val="0"/>
        </w:rPr>
        <w:t>on PCC with CCA</w:t>
      </w:r>
      <w:r>
        <w:tab/>
        <w:t>2644</w:t>
      </w:r>
    </w:p>
    <w:p w14:paraId="0E2C27B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4EFD697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2644</w:t>
      </w:r>
    </w:p>
    <w:p w14:paraId="6AC47C2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2647</w:t>
      </w:r>
    </w:p>
    <w:p w14:paraId="0EDB062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A.11.6.5.2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86784B">
        <w:rPr>
          <w:snapToGrid w:val="0"/>
        </w:rPr>
        <w:t>on SCC with CCA</w:t>
      </w:r>
      <w:r>
        <w:tab/>
        <w:t>2647</w:t>
      </w:r>
    </w:p>
    <w:p w14:paraId="038721D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2647</w:t>
      </w:r>
    </w:p>
    <w:p w14:paraId="722A06A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2647</w:t>
      </w:r>
    </w:p>
    <w:p w14:paraId="514D19F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2650</w:t>
      </w:r>
    </w:p>
    <w:p w14:paraId="15E9091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A.11.6.5.3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RSSI measurement accuracy </w:t>
      </w:r>
      <w:r w:rsidRPr="0086784B">
        <w:rPr>
          <w:snapToGrid w:val="0"/>
        </w:rPr>
        <w:t>on a carrier with CCA</w:t>
      </w:r>
      <w:r>
        <w:tab/>
        <w:t>2650</w:t>
      </w:r>
    </w:p>
    <w:p w14:paraId="280EAFB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2650</w:t>
      </w:r>
    </w:p>
    <w:p w14:paraId="5676E83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2650</w:t>
      </w:r>
    </w:p>
    <w:p w14:paraId="2AB6D0A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2653</w:t>
      </w:r>
    </w:p>
    <w:p w14:paraId="426EA41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A.11.6.6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Channel occupancy</w:t>
      </w:r>
      <w:r>
        <w:tab/>
        <w:t>2653</w:t>
      </w:r>
    </w:p>
    <w:p w14:paraId="299A5DB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A.11.6.6.1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86784B">
        <w:rPr>
          <w:snapToGrid w:val="0"/>
        </w:rPr>
        <w:t>on PCC with CCA</w:t>
      </w:r>
      <w:r>
        <w:tab/>
        <w:t>2653</w:t>
      </w:r>
    </w:p>
    <w:p w14:paraId="2209773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2653</w:t>
      </w:r>
    </w:p>
    <w:p w14:paraId="602F54F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2653</w:t>
      </w:r>
    </w:p>
    <w:p w14:paraId="12DC703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2657</w:t>
      </w:r>
    </w:p>
    <w:p w14:paraId="2DC99C9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A.11.6.6.2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86784B">
        <w:rPr>
          <w:snapToGrid w:val="0"/>
        </w:rPr>
        <w:t>on SCC with CCA</w:t>
      </w:r>
      <w:r>
        <w:tab/>
        <w:t>2657</w:t>
      </w:r>
    </w:p>
    <w:p w14:paraId="2A88FF9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2657</w:t>
      </w:r>
    </w:p>
    <w:p w14:paraId="64C1CFD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2657</w:t>
      </w:r>
    </w:p>
    <w:p w14:paraId="7A4F6DB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2660</w:t>
      </w:r>
    </w:p>
    <w:p w14:paraId="5430833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A.11.6.6.3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channel occupancy measurement accuracy </w:t>
      </w:r>
      <w:r w:rsidRPr="0086784B">
        <w:rPr>
          <w:snapToGrid w:val="0"/>
        </w:rPr>
        <w:t>on a carrier with CCA</w:t>
      </w:r>
      <w:r>
        <w:tab/>
        <w:t>2660</w:t>
      </w:r>
    </w:p>
    <w:p w14:paraId="64275D8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2660</w:t>
      </w:r>
    </w:p>
    <w:p w14:paraId="553CD25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2660</w:t>
      </w:r>
    </w:p>
    <w:p w14:paraId="195F72C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A.11.6.6.3.3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2663</w:t>
      </w:r>
    </w:p>
    <w:p w14:paraId="7DC34E8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sv-SE"/>
        </w:rPr>
        <w:t>A.11.6.7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sv-SE"/>
        </w:rPr>
        <w:t>E-UTRAN RSRP</w:t>
      </w:r>
      <w:r>
        <w:tab/>
        <w:t>2663</w:t>
      </w:r>
    </w:p>
    <w:p w14:paraId="48A966A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sv-SE"/>
        </w:rPr>
        <w:t>A.11.6.8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sv-SE"/>
        </w:rPr>
        <w:t>E-UTRAN RSRQ</w:t>
      </w:r>
      <w:r>
        <w:tab/>
        <w:t>2663</w:t>
      </w:r>
    </w:p>
    <w:p w14:paraId="25D37F5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A.11.6.9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E-UTRAN SINR</w:t>
      </w:r>
      <w:r>
        <w:tab/>
        <w:t>2663</w:t>
      </w:r>
    </w:p>
    <w:p w14:paraId="3DC802D2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 Standalone Tests with at Least One NR Cell under CCA</w:t>
      </w:r>
      <w:r>
        <w:tab/>
        <w:t>2663</w:t>
      </w:r>
    </w:p>
    <w:p w14:paraId="3D20F533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RRC_IDLE state mobility</w:t>
      </w:r>
      <w:r>
        <w:tab/>
        <w:t>2663</w:t>
      </w:r>
    </w:p>
    <w:p w14:paraId="346B873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cell re-selection to NR on a carrier frequency with CCA</w:t>
      </w:r>
      <w:r>
        <w:tab/>
        <w:t>2663</w:t>
      </w:r>
    </w:p>
    <w:p w14:paraId="1C2FDD3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2663</w:t>
      </w:r>
    </w:p>
    <w:p w14:paraId="7347623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A.12.1.1.1.1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2663</w:t>
      </w:r>
    </w:p>
    <w:p w14:paraId="148F0DB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A.12.1.1.1.2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Requirements</w:t>
      </w:r>
      <w:r>
        <w:tab/>
        <w:t>2669</w:t>
      </w:r>
    </w:p>
    <w:p w14:paraId="4F0E7242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2670</w:t>
      </w:r>
    </w:p>
    <w:p w14:paraId="7842381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</w:t>
      </w:r>
      <w:r>
        <w:tab/>
        <w:t>2670</w:t>
      </w:r>
    </w:p>
    <w:p w14:paraId="1F6E128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cs="v4.2.0"/>
          <w:lang w:val="en-US"/>
        </w:rP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 xml:space="preserve">E-UTRAN - </w:t>
      </w:r>
      <w:r w:rsidRPr="0086784B">
        <w:rPr>
          <w:rFonts w:cs="v4.2.0"/>
          <w:lang w:val="en-US"/>
        </w:rPr>
        <w:t xml:space="preserve">NR </w:t>
      </w:r>
      <w:r w:rsidRPr="0086784B">
        <w:rPr>
          <w:lang w:val="en-US"/>
        </w:rPr>
        <w:t>with CCA handover</w:t>
      </w:r>
      <w:r>
        <w:tab/>
        <w:t>2670</w:t>
      </w:r>
    </w:p>
    <w:p w14:paraId="5CC9DF5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A.12.2.1.1.1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Purpose and Environment</w:t>
      </w:r>
      <w:r>
        <w:tab/>
        <w:t>2670</w:t>
      </w:r>
    </w:p>
    <w:p w14:paraId="4789268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A.12.2.1.1.2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2675</w:t>
      </w:r>
    </w:p>
    <w:p w14:paraId="7398E049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characteristics</w:t>
      </w:r>
      <w:r>
        <w:tab/>
        <w:t>2676</w:t>
      </w:r>
    </w:p>
    <w:p w14:paraId="4AE1546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</w:t>
      </w:r>
      <w:r>
        <w:tab/>
        <w:t>2676</w:t>
      </w:r>
    </w:p>
    <w:p w14:paraId="416F748B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2676</w:t>
      </w:r>
    </w:p>
    <w:p w14:paraId="6BD6C7C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SFTD measurements</w:t>
      </w:r>
      <w:r>
        <w:tab/>
        <w:t>2676</w:t>
      </w:r>
    </w:p>
    <w:p w14:paraId="29BAB12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A.12.4.1.1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2676</w:t>
      </w:r>
    </w:p>
    <w:p w14:paraId="7A2ADDE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A.12.4.1.1.1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Purpose and Environment</w:t>
      </w:r>
      <w:r>
        <w:tab/>
        <w:t>2676</w:t>
      </w:r>
    </w:p>
    <w:p w14:paraId="598F3A8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  <w:lang w:eastAsia="zh-CN"/>
        </w:rPr>
        <w:t>A.12.4.1.1.2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  <w:lang w:eastAsia="zh-CN"/>
        </w:rPr>
        <w:t>Test Requirements</w:t>
      </w:r>
      <w:r>
        <w:tab/>
        <w:t>2680</w:t>
      </w:r>
    </w:p>
    <w:p w14:paraId="66C66BC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2680</w:t>
      </w:r>
    </w:p>
    <w:p w14:paraId="65214D0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2680</w:t>
      </w:r>
    </w:p>
    <w:p w14:paraId="4994743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2680</w:t>
      </w:r>
    </w:p>
    <w:p w14:paraId="5F3BFD3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2684</w:t>
      </w:r>
    </w:p>
    <w:p w14:paraId="1B6DCB2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2685</w:t>
      </w:r>
    </w:p>
    <w:p w14:paraId="5E18268F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2685</w:t>
      </w:r>
    </w:p>
    <w:p w14:paraId="5F8C120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2689</w:t>
      </w:r>
    </w:p>
    <w:p w14:paraId="1B9CFE8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2690</w:t>
      </w:r>
    </w:p>
    <w:p w14:paraId="70DD1BF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2690</w:t>
      </w:r>
    </w:p>
    <w:p w14:paraId="6D85CE6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2694</w:t>
      </w:r>
    </w:p>
    <w:p w14:paraId="414C4E5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2694</w:t>
      </w:r>
    </w:p>
    <w:p w14:paraId="2765278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2694</w:t>
      </w:r>
    </w:p>
    <w:p w14:paraId="6EA974E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2698</w:t>
      </w:r>
    </w:p>
    <w:p w14:paraId="75F6911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</w:t>
      </w:r>
      <w:r>
        <w:tab/>
        <w:t>2698</w:t>
      </w:r>
    </w:p>
    <w:p w14:paraId="0F2A059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2698</w:t>
      </w:r>
    </w:p>
    <w:p w14:paraId="5A2535A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2698</w:t>
      </w:r>
    </w:p>
    <w:p w14:paraId="6088A35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</w:t>
      </w:r>
      <w:r>
        <w:tab/>
        <w:t>2699</w:t>
      </w:r>
    </w:p>
    <w:p w14:paraId="74EFC9C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2699</w:t>
      </w:r>
    </w:p>
    <w:p w14:paraId="2E1CAA7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2699</w:t>
      </w:r>
    </w:p>
    <w:p w14:paraId="1CC462B0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</w:t>
      </w:r>
      <w:r>
        <w:tab/>
        <w:t>2699</w:t>
      </w:r>
    </w:p>
    <w:p w14:paraId="350AAA0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E-UTRAN</w:t>
      </w:r>
      <w:r w:rsidRPr="007275DF">
        <w:sym w:font="Symbol" w:char="F02D"/>
      </w:r>
      <w:r w:rsidRPr="0086784B">
        <w:rPr>
          <w:lang w:val="en-US"/>
        </w:rPr>
        <w:t>NR SFTD</w:t>
      </w:r>
      <w:r>
        <w:tab/>
        <w:t>2699</w:t>
      </w:r>
    </w:p>
    <w:p w14:paraId="752A32FF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sv-SE"/>
        </w:rP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sv-SE"/>
        </w:rPr>
        <w:t>E-UTRAN</w:t>
      </w:r>
      <w:r w:rsidRPr="007275DF">
        <w:sym w:font="Symbol" w:char="F02D"/>
      </w:r>
      <w:r w:rsidRPr="0086784B">
        <w:rPr>
          <w:lang w:val="sv-SE"/>
        </w:rPr>
        <w:t>NR SS-RSRP</w:t>
      </w:r>
      <w:r>
        <w:tab/>
        <w:t>2705</w:t>
      </w:r>
    </w:p>
    <w:p w14:paraId="6EF35A0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sv-SE"/>
        </w:rPr>
        <w:t>A.12.5.3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sv-SE"/>
        </w:rPr>
        <w:t>E-UTRAN</w:t>
      </w:r>
      <w:r w:rsidRPr="007275DF">
        <w:sym w:font="Symbol" w:char="F02D"/>
      </w:r>
      <w:r w:rsidRPr="0086784B">
        <w:rPr>
          <w:lang w:val="sv-SE"/>
        </w:rPr>
        <w:t>NR SS-RSRQ</w:t>
      </w:r>
      <w:r>
        <w:tab/>
        <w:t>2705</w:t>
      </w:r>
    </w:p>
    <w:p w14:paraId="08D1558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sv-SE"/>
        </w:rPr>
        <w:t>A.12.5.4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sv-SE"/>
        </w:rPr>
        <w:t>E-UTRAN</w:t>
      </w:r>
      <w:r w:rsidRPr="007275DF">
        <w:sym w:font="Symbol" w:char="F02D"/>
      </w:r>
      <w:r w:rsidRPr="0086784B">
        <w:rPr>
          <w:lang w:val="sv-SE"/>
        </w:rPr>
        <w:t>NR SS-SINR</w:t>
      </w:r>
      <w:r>
        <w:tab/>
        <w:t>2705</w:t>
      </w:r>
    </w:p>
    <w:p w14:paraId="61CBACB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sv-SE"/>
        </w:rPr>
        <w:t>A.12.5.5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sv-SE"/>
        </w:rPr>
        <w:t>E-UTRAN</w:t>
      </w:r>
      <w:r w:rsidRPr="007275DF">
        <w:sym w:font="Symbol" w:char="F02D"/>
      </w:r>
      <w:r w:rsidRPr="0086784B">
        <w:rPr>
          <w:lang w:val="sv-SE"/>
        </w:rPr>
        <w:t>NR RSSI</w:t>
      </w:r>
      <w:r>
        <w:tab/>
        <w:t>2705</w:t>
      </w:r>
    </w:p>
    <w:p w14:paraId="5DAD753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sv-SE"/>
        </w:rPr>
        <w:t>A.12.5.6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sv-SE"/>
        </w:rPr>
        <w:t>E-UTRAN</w:t>
      </w:r>
      <w:r w:rsidRPr="007275DF">
        <w:sym w:font="Symbol" w:char="F02D"/>
      </w:r>
      <w:r w:rsidRPr="0086784B">
        <w:rPr>
          <w:lang w:val="sv-SE"/>
        </w:rPr>
        <w:t>NR channel occupancy</w:t>
      </w:r>
      <w:r>
        <w:tab/>
        <w:t>2705</w:t>
      </w:r>
    </w:p>
    <w:p w14:paraId="6276BA89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 xml:space="preserve"> NR Standalone Tests with NR SCell under CCA and All Other NR Cells in FR1</w:t>
      </w:r>
      <w:r>
        <w:tab/>
        <w:t>2705</w:t>
      </w:r>
    </w:p>
    <w:p w14:paraId="7FDF07C3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2705</w:t>
      </w:r>
    </w:p>
    <w:p w14:paraId="2A39B68F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2705</w:t>
      </w:r>
    </w:p>
    <w:p w14:paraId="031D4307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2705</w:t>
      </w:r>
    </w:p>
    <w:p w14:paraId="14A10411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characteristics</w:t>
      </w:r>
      <w:r>
        <w:tab/>
        <w:t>2705</w:t>
      </w:r>
    </w:p>
    <w:p w14:paraId="0025AD3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2705</w:t>
      </w:r>
    </w:p>
    <w:p w14:paraId="4072C17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interruptions during SCell operations with CCA on SCell</w:t>
      </w:r>
      <w:r>
        <w:tab/>
        <w:t>2705</w:t>
      </w:r>
    </w:p>
    <w:p w14:paraId="0D74CBB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2705</w:t>
      </w:r>
    </w:p>
    <w:p w14:paraId="54B74F3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A.13.2.1</w:t>
      </w:r>
      <w:r>
        <w:rPr>
          <w:lang w:eastAsia="zh-CN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2709</w:t>
      </w:r>
    </w:p>
    <w:p w14:paraId="1767E6B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2709</w:t>
      </w:r>
    </w:p>
    <w:p w14:paraId="080B21F3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TCI state switching delay</w:t>
      </w:r>
      <w:r>
        <w:tab/>
        <w:t>2716</w:t>
      </w:r>
    </w:p>
    <w:p w14:paraId="2E22197B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2716</w:t>
      </w:r>
    </w:p>
    <w:p w14:paraId="6D3851F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2716</w:t>
      </w:r>
    </w:p>
    <w:p w14:paraId="24AE034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86784B">
        <w:rPr>
          <w:snapToGrid w:val="0"/>
        </w:rPr>
        <w:t>vent-triggered reporting tests on SCC without gaps under non-DRX</w:t>
      </w:r>
      <w:r>
        <w:tab/>
        <w:t>2716</w:t>
      </w:r>
    </w:p>
    <w:p w14:paraId="42C035E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2716</w:t>
      </w:r>
    </w:p>
    <w:p w14:paraId="62E17FF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2716</w:t>
      </w:r>
    </w:p>
    <w:p w14:paraId="7FF8044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2721</w:t>
      </w:r>
    </w:p>
    <w:p w14:paraId="68C8B27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86784B">
        <w:rPr>
          <w:snapToGrid w:val="0"/>
        </w:rPr>
        <w:t>vent-triggered reporting tests on SCC without gaps under DRX</w:t>
      </w:r>
      <w:r>
        <w:tab/>
        <w:t>2721</w:t>
      </w:r>
    </w:p>
    <w:p w14:paraId="7673728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2721</w:t>
      </w:r>
    </w:p>
    <w:p w14:paraId="45FE2D3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2721</w:t>
      </w:r>
    </w:p>
    <w:p w14:paraId="431A68F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2725</w:t>
      </w:r>
    </w:p>
    <w:p w14:paraId="673A4DA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86784B">
        <w:rPr>
          <w:snapToGrid w:val="0"/>
        </w:rPr>
        <w:t>vent-triggered reporting tests on SCC with per-UE gaps under non-DRX</w:t>
      </w:r>
      <w:r>
        <w:tab/>
        <w:t>2725</w:t>
      </w:r>
    </w:p>
    <w:p w14:paraId="42C121A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2725</w:t>
      </w:r>
    </w:p>
    <w:p w14:paraId="06341F4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2725</w:t>
      </w:r>
    </w:p>
    <w:p w14:paraId="18A03E4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2730</w:t>
      </w:r>
    </w:p>
    <w:p w14:paraId="5681398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</w:t>
      </w:r>
      <w:r w:rsidRPr="0086784B">
        <w:rPr>
          <w:snapToGrid w:val="0"/>
        </w:rPr>
        <w:t>vent-triggered reporting tests on SCC with per-UE gaps under DRX</w:t>
      </w:r>
      <w:r>
        <w:tab/>
        <w:t>2730</w:t>
      </w:r>
    </w:p>
    <w:p w14:paraId="3689AC5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2730</w:t>
      </w:r>
    </w:p>
    <w:p w14:paraId="5AA46DF3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2730</w:t>
      </w:r>
    </w:p>
    <w:p w14:paraId="711AEAE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Test Requirements</w:t>
      </w:r>
      <w:r>
        <w:tab/>
        <w:t>2735</w:t>
      </w:r>
    </w:p>
    <w:p w14:paraId="30B281C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 on SCC</w:t>
      </w:r>
      <w:r>
        <w:tab/>
        <w:t>2735</w:t>
      </w:r>
    </w:p>
    <w:p w14:paraId="4B296B7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2735</w:t>
      </w:r>
    </w:p>
    <w:p w14:paraId="0F0C623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2735</w:t>
      </w:r>
    </w:p>
    <w:p w14:paraId="692185D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2737</w:t>
      </w:r>
    </w:p>
    <w:p w14:paraId="461968F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2737</w:t>
      </w:r>
    </w:p>
    <w:p w14:paraId="57DCCB55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2738</w:t>
      </w:r>
    </w:p>
    <w:p w14:paraId="4C71628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2738</w:t>
      </w:r>
    </w:p>
    <w:p w14:paraId="34DDCF6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 measurement reporting</w:t>
      </w:r>
      <w:r>
        <w:tab/>
        <w:t>2738</w:t>
      </w:r>
    </w:p>
    <w:p w14:paraId="3C6A6DA6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2738</w:t>
      </w:r>
    </w:p>
    <w:p w14:paraId="59FD3AD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2738</w:t>
      </w:r>
    </w:p>
    <w:p w14:paraId="62C82E0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 measurement reporting</w:t>
      </w:r>
      <w:r>
        <w:tab/>
        <w:t>2739</w:t>
      </w:r>
    </w:p>
    <w:p w14:paraId="349A215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2739</w:t>
      </w:r>
    </w:p>
    <w:p w14:paraId="17FE41A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2739</w:t>
      </w:r>
    </w:p>
    <w:p w14:paraId="10287F5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without SSB time index detection when DRX is not used</w:t>
      </w:r>
      <w:r>
        <w:tab/>
        <w:t>2739</w:t>
      </w:r>
    </w:p>
    <w:p w14:paraId="7CAA6C92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2739</w:t>
      </w:r>
    </w:p>
    <w:p w14:paraId="311404D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2745</w:t>
      </w:r>
    </w:p>
    <w:p w14:paraId="68098F6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without SSB time index detection when DRX is used</w:t>
      </w:r>
      <w:r>
        <w:tab/>
        <w:t>2745</w:t>
      </w:r>
    </w:p>
    <w:p w14:paraId="51D0501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2745</w:t>
      </w:r>
    </w:p>
    <w:p w14:paraId="3F9C859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2750</w:t>
      </w:r>
    </w:p>
    <w:p w14:paraId="72BE2E3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 SSB time index detection when DRX is not used</w:t>
      </w:r>
      <w:r>
        <w:tab/>
        <w:t>2751</w:t>
      </w:r>
    </w:p>
    <w:p w14:paraId="05003347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2751</w:t>
      </w:r>
    </w:p>
    <w:p w14:paraId="73BBD3E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2756</w:t>
      </w:r>
    </w:p>
    <w:p w14:paraId="07BE209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 tests for FR1 with CCA with SSB time index detection when DRX is used</w:t>
      </w:r>
      <w:r>
        <w:tab/>
        <w:t>2756</w:t>
      </w:r>
    </w:p>
    <w:p w14:paraId="23F4ED2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2756</w:t>
      </w:r>
    </w:p>
    <w:p w14:paraId="063A3EF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2762</w:t>
      </w:r>
    </w:p>
    <w:p w14:paraId="038E6F1D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measurements for beam reporting</w:t>
      </w:r>
      <w:r>
        <w:tab/>
        <w:t>2763</w:t>
      </w:r>
    </w:p>
    <w:p w14:paraId="0A4955CC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 when DRX is not used</w:t>
      </w:r>
      <w:r>
        <w:tab/>
        <w:t>2763</w:t>
      </w:r>
    </w:p>
    <w:p w14:paraId="3A6D37AB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2763</w:t>
      </w:r>
    </w:p>
    <w:p w14:paraId="0AFD7CAE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2763</w:t>
      </w:r>
    </w:p>
    <w:p w14:paraId="39A4E5B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2767</w:t>
      </w:r>
    </w:p>
    <w:p w14:paraId="060D9AC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 when DRX is used</w:t>
      </w:r>
      <w:r>
        <w:tab/>
        <w:t>2767</w:t>
      </w:r>
    </w:p>
    <w:p w14:paraId="52F6F94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2767</w:t>
      </w:r>
    </w:p>
    <w:p w14:paraId="67C66C8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2767</w:t>
      </w:r>
    </w:p>
    <w:p w14:paraId="423ED01C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A.13.3.3.2.3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2771</w:t>
      </w:r>
    </w:p>
    <w:p w14:paraId="7EC2A42D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</w:t>
      </w:r>
      <w:r>
        <w:tab/>
        <w:t>2771</w:t>
      </w:r>
    </w:p>
    <w:p w14:paraId="0C2142A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2771</w:t>
      </w:r>
    </w:p>
    <w:p w14:paraId="7307586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Intra-frequency measurement accuracy on a carrier frequency with CCA</w:t>
      </w:r>
      <w:r>
        <w:tab/>
        <w:t>2771</w:t>
      </w:r>
    </w:p>
    <w:p w14:paraId="7BD6A5A1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2771</w:t>
      </w:r>
    </w:p>
    <w:p w14:paraId="749CFF68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2771</w:t>
      </w:r>
    </w:p>
    <w:p w14:paraId="45FF249A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2773</w:t>
      </w:r>
    </w:p>
    <w:p w14:paraId="682C1078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sv-SE"/>
        </w:rPr>
        <w:t>A.13.4.2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sv-SE"/>
        </w:rPr>
        <w:t>SS-RSRQ</w:t>
      </w:r>
      <w:r>
        <w:tab/>
        <w:t>2773</w:t>
      </w:r>
    </w:p>
    <w:p w14:paraId="7D80B45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sv-SE"/>
        </w:rPr>
        <w:t>A.13.4.3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sv-SE"/>
        </w:rPr>
        <w:t>SS-SINR</w:t>
      </w:r>
      <w:r>
        <w:tab/>
        <w:t>2773</w:t>
      </w:r>
    </w:p>
    <w:p w14:paraId="4D936B4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2773</w:t>
      </w:r>
    </w:p>
    <w:p w14:paraId="2B86B45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snapToGrid w:val="0"/>
        </w:rPr>
        <w:t>A.13.4.4.1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snapToGrid w:val="0"/>
        </w:rPr>
        <w:t>SSB based L1-RSRP measurement</w:t>
      </w:r>
      <w:r>
        <w:tab/>
        <w:t>2773</w:t>
      </w:r>
    </w:p>
    <w:p w14:paraId="69C166FD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2773</w:t>
      </w:r>
    </w:p>
    <w:p w14:paraId="3B98DBA4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2773</w:t>
      </w:r>
    </w:p>
    <w:p w14:paraId="722EF359" w14:textId="77777777" w:rsidR="00D052C0" w:rsidRDefault="00D052C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2778</w:t>
      </w:r>
    </w:p>
    <w:p w14:paraId="0E3A963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RSSI</w:t>
      </w:r>
      <w:r>
        <w:tab/>
        <w:t>2778</w:t>
      </w:r>
    </w:p>
    <w:p w14:paraId="78A0AF3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A.13.4.5.1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86784B">
        <w:rPr>
          <w:snapToGrid w:val="0"/>
        </w:rPr>
        <w:t>on a carrier with CCA</w:t>
      </w:r>
      <w:r>
        <w:tab/>
        <w:t>2778</w:t>
      </w:r>
    </w:p>
    <w:p w14:paraId="476DB90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2778</w:t>
      </w:r>
    </w:p>
    <w:p w14:paraId="57600D4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2778</w:t>
      </w:r>
    </w:p>
    <w:p w14:paraId="1AEAE89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2782</w:t>
      </w:r>
    </w:p>
    <w:p w14:paraId="40E9A36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 Inter-frequency RSSI measurement accuracy </w:t>
      </w:r>
      <w:r w:rsidRPr="0086784B">
        <w:rPr>
          <w:snapToGrid w:val="0"/>
        </w:rPr>
        <w:t>on a carrier with CCA</w:t>
      </w:r>
      <w:r>
        <w:tab/>
        <w:t>2782</w:t>
      </w:r>
    </w:p>
    <w:p w14:paraId="5E2D6E6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2782</w:t>
      </w:r>
    </w:p>
    <w:p w14:paraId="0FF0EE5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2782</w:t>
      </w:r>
    </w:p>
    <w:p w14:paraId="28F4245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2786</w:t>
      </w:r>
    </w:p>
    <w:p w14:paraId="392237C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2786</w:t>
      </w:r>
    </w:p>
    <w:p w14:paraId="70C2ACE6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A.13.4.6.1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86784B">
        <w:rPr>
          <w:snapToGrid w:val="0"/>
        </w:rPr>
        <w:t>on SCC with CCA</w:t>
      </w:r>
      <w:r>
        <w:tab/>
        <w:t>2786</w:t>
      </w:r>
    </w:p>
    <w:p w14:paraId="776FEB10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2786</w:t>
      </w:r>
    </w:p>
    <w:p w14:paraId="1B99BA3A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2786</w:t>
      </w:r>
    </w:p>
    <w:p w14:paraId="738A0ED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2790</w:t>
      </w:r>
    </w:p>
    <w:p w14:paraId="126780A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 Inter-frequency channel occupancy measurement accuracy </w:t>
      </w:r>
      <w:r w:rsidRPr="0086784B">
        <w:rPr>
          <w:snapToGrid w:val="0"/>
        </w:rPr>
        <w:t>on a carrier with CCA</w:t>
      </w:r>
      <w:r>
        <w:tab/>
        <w:t>2790</w:t>
      </w:r>
    </w:p>
    <w:p w14:paraId="27BE8186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2790</w:t>
      </w:r>
    </w:p>
    <w:p w14:paraId="527BADC5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2790</w:t>
      </w:r>
    </w:p>
    <w:p w14:paraId="6DC65254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A.13.4.6.2.3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2794</w:t>
      </w:r>
    </w:p>
    <w:p w14:paraId="6C5152B4" w14:textId="77777777" w:rsidR="00D052C0" w:rsidRDefault="00D052C0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1818</w:t>
      </w:r>
    </w:p>
    <w:p w14:paraId="06DEBCB4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NR RRC_IDLE state mobility</w:t>
      </w:r>
      <w:r>
        <w:tab/>
        <w:t>1818</w:t>
      </w:r>
    </w:p>
    <w:p w14:paraId="29F9FBDD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1818</w:t>
      </w:r>
    </w:p>
    <w:p w14:paraId="76402925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on NR intra-frequency cells for cell re-selection</w:t>
      </w:r>
      <w:r>
        <w:tab/>
        <w:t>1818</w:t>
      </w:r>
    </w:p>
    <w:p w14:paraId="167764CF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on NR inter-frequency cells for cell re-selection</w:t>
      </w:r>
      <w:r>
        <w:tab/>
        <w:t>1819</w:t>
      </w:r>
    </w:p>
    <w:p w14:paraId="7D63101E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and performance requirements in RRC_CONNECTED state</w:t>
      </w:r>
      <w:r>
        <w:tab/>
        <w:t>1820</w:t>
      </w:r>
    </w:p>
    <w:p w14:paraId="5C6E5492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1820</w:t>
      </w:r>
    </w:p>
    <w:p w14:paraId="0FAF40A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General</w:t>
      </w:r>
      <w:r>
        <w:tab/>
        <w:t>1820</w:t>
      </w:r>
    </w:p>
    <w:p w14:paraId="51510C4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1820</w:t>
      </w:r>
    </w:p>
    <w:p w14:paraId="2D51F5E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1820</w:t>
      </w:r>
    </w:p>
    <w:p w14:paraId="3C53C2D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SSB_RP values for</w:t>
      </w:r>
      <w:r w:rsidRPr="0086784B">
        <w:rPr>
          <w:rFonts w:cs="Arial"/>
        </w:rPr>
        <w:t xml:space="preserve"> </w:t>
      </w:r>
      <w:r>
        <w:t>Rx Beam Peak angle of arrival</w:t>
      </w:r>
      <w:r>
        <w:tab/>
        <w:t>1820</w:t>
      </w:r>
    </w:p>
    <w:p w14:paraId="74675C3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SSB_RP values for</w:t>
      </w:r>
      <w:r w:rsidRPr="0086784B">
        <w:rPr>
          <w:rFonts w:cs="Arial"/>
        </w:rPr>
        <w:t xml:space="preserve"> </w:t>
      </w:r>
      <w:r>
        <w:t>angle of arrival within Spherical coverage</w:t>
      </w:r>
      <w:r>
        <w:tab/>
        <w:t>1821</w:t>
      </w:r>
    </w:p>
    <w:p w14:paraId="3C4AAD1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Gain to SS-RSRP and CSI-RSRP measurement point for FR1</w:t>
      </w:r>
      <w:r>
        <w:tab/>
        <w:t>1821</w:t>
      </w:r>
    </w:p>
    <w:p w14:paraId="17DE001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Gain to SS-RSRP and CSI-RSRP measurement point for FR2</w:t>
      </w:r>
      <w:r>
        <w:tab/>
        <w:t>1822</w:t>
      </w:r>
    </w:p>
    <w:p w14:paraId="3AB5BAC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Gain to SS-RSRP and CSI-RSRP measurement point for</w:t>
      </w:r>
      <w:r w:rsidRPr="0086784B">
        <w:rPr>
          <w:rFonts w:cs="Arial"/>
        </w:rPr>
        <w:t xml:space="preserve"> </w:t>
      </w:r>
      <w:r>
        <w:t>Rx Beam Peak angle of arrival</w:t>
      </w:r>
      <w:r>
        <w:tab/>
        <w:t>1822</w:t>
      </w:r>
    </w:p>
    <w:p w14:paraId="68CA86D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Theme="minorEastAsia"/>
          <w:lang w:eastAsia="zh-CN"/>
        </w:rPr>
        <w:t>B</w:t>
      </w:r>
      <w:r w:rsidRPr="0086784B">
        <w:rPr>
          <w:rFonts w:eastAsiaTheme="minorEastAsia"/>
        </w:rPr>
        <w:t>.2.</w:t>
      </w:r>
      <w:r w:rsidRPr="0086784B">
        <w:rPr>
          <w:rFonts w:eastAsiaTheme="minorEastAsia"/>
          <w:lang w:eastAsia="zh-CN"/>
        </w:rPr>
        <w:t>1</w:t>
      </w:r>
      <w:r w:rsidRPr="0086784B">
        <w:rPr>
          <w:rFonts w:eastAsiaTheme="minorEastAsia"/>
        </w:rPr>
        <w:t>.</w:t>
      </w:r>
      <w:r w:rsidRPr="0086784B">
        <w:rPr>
          <w:rFonts w:eastAsiaTheme="minorEastAsia"/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Theme="minorEastAsia"/>
          <w:lang w:eastAsia="zh-CN"/>
        </w:rPr>
        <w:t xml:space="preserve">Gain to PRS-RSRP measurement point for </w:t>
      </w:r>
      <w:r w:rsidRPr="0086784B">
        <w:rPr>
          <w:rFonts w:eastAsiaTheme="minorEastAsia"/>
        </w:rPr>
        <w:t>FR2</w:t>
      </w:r>
      <w:r>
        <w:tab/>
        <w:t>1822</w:t>
      </w:r>
    </w:p>
    <w:p w14:paraId="3CA46C5B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86784B">
        <w:rPr>
          <w:rFonts w:cs="Arial"/>
        </w:rPr>
        <w:t xml:space="preserve"> </w:t>
      </w:r>
      <w:r>
        <w:t>Rx Beam Peak angle of arriva</w:t>
      </w:r>
      <w:r w:rsidRPr="0086784B">
        <w:rPr>
          <w:rFonts w:eastAsiaTheme="minorEastAsia"/>
        </w:rPr>
        <w:t>l</w:t>
      </w:r>
      <w:r>
        <w:tab/>
        <w:t>1822</w:t>
      </w:r>
    </w:p>
    <w:p w14:paraId="0ADDAF03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intra-frequency measurements</w:t>
      </w:r>
      <w:r>
        <w:tab/>
        <w:t>1823</w:t>
      </w:r>
    </w:p>
    <w:p w14:paraId="758FB24B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inter-frequency measurements</w:t>
      </w:r>
      <w:r>
        <w:tab/>
        <w:t>1824</w:t>
      </w:r>
    </w:p>
    <w:p w14:paraId="24B7EDE5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L1-RSRP reporting</w:t>
      </w:r>
      <w:r>
        <w:tab/>
        <w:t>1826</w:t>
      </w:r>
    </w:p>
    <w:p w14:paraId="3F2E2D6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SSB based L1-RSRP reporting</w:t>
      </w:r>
      <w:r>
        <w:tab/>
        <w:t>1826</w:t>
      </w:r>
    </w:p>
    <w:p w14:paraId="69909FA2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 based L1-RSRP reporting</w:t>
      </w:r>
      <w:r>
        <w:tab/>
        <w:t>1827</w:t>
      </w:r>
    </w:p>
    <w:p w14:paraId="6C48F42C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RRC connection release with redirection to NR</w:t>
      </w:r>
      <w:r>
        <w:tab/>
        <w:t>1828</w:t>
      </w:r>
    </w:p>
    <w:p w14:paraId="45CC3285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1829</w:t>
      </w:r>
    </w:p>
    <w:p w14:paraId="45BAFFF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1829</w:t>
      </w:r>
    </w:p>
    <w:p w14:paraId="31F9A269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1830</w:t>
      </w:r>
    </w:p>
    <w:p w14:paraId="50D85229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SRS-RSRP measurements</w:t>
      </w:r>
      <w:r>
        <w:tab/>
        <w:t>1830</w:t>
      </w:r>
    </w:p>
    <w:p w14:paraId="15D4DBB1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L1-SINR reporting</w:t>
      </w:r>
      <w:r>
        <w:tab/>
        <w:t>1830</w:t>
      </w:r>
    </w:p>
    <w:p w14:paraId="21FCE54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L1-SINR reporting with CSI-RS based CMR and no dedicated IMR configured</w:t>
      </w:r>
      <w:r>
        <w:tab/>
        <w:t>1830</w:t>
      </w:r>
    </w:p>
    <w:p w14:paraId="7DF39AD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L1-SINR reporting with SSB based CMR and dedicated IMR configured</w:t>
      </w:r>
      <w:r>
        <w:tab/>
        <w:t>1831</w:t>
      </w:r>
    </w:p>
    <w:p w14:paraId="05874A9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B.2.8.2.1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L1-SINR reporting with SSB based CMR and dedicated ZP-IMR configured</w:t>
      </w:r>
      <w:r>
        <w:tab/>
        <w:t>1831</w:t>
      </w:r>
    </w:p>
    <w:p w14:paraId="3244AC9D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B.2.8.2.2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L1-SINR reporting with SSB based CMR and dedicated NZP-IMR configured</w:t>
      </w:r>
      <w:r>
        <w:tab/>
        <w:t>1832</w:t>
      </w:r>
    </w:p>
    <w:p w14:paraId="0F9EDA4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L1-SINR reporting with CSI-RS based CMR and dedicated IMR configured</w:t>
      </w:r>
      <w:r>
        <w:tab/>
        <w:t>1834</w:t>
      </w:r>
    </w:p>
    <w:p w14:paraId="5C27B392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lang w:val="en-US"/>
        </w:rPr>
        <w:t>B.2.8.3.1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L1-SINR reporting with CSI-RS based CMR and dedicated ZP-IMR configured</w:t>
      </w:r>
      <w:r>
        <w:tab/>
        <w:t>1834</w:t>
      </w:r>
    </w:p>
    <w:p w14:paraId="7A20DE93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lang w:val="en-US"/>
        </w:rPr>
        <w:t>L1-SINR reporting with CSI-RS based CMR and dedicated NZP-IMR configured</w:t>
      </w:r>
      <w:r>
        <w:tab/>
        <w:t>1835</w:t>
      </w:r>
    </w:p>
    <w:p w14:paraId="5A0794E1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intra-frequency measurements under CCA</w:t>
      </w:r>
      <w:r>
        <w:tab/>
        <w:t>1836</w:t>
      </w:r>
    </w:p>
    <w:p w14:paraId="6FE74FBB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inter-frequency measurements under CCA</w:t>
      </w:r>
      <w:r>
        <w:tab/>
        <w:t>1836</w:t>
      </w:r>
    </w:p>
    <w:p w14:paraId="17EAAA87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L1-RSRP reporting under CCA</w:t>
      </w:r>
      <w:r>
        <w:tab/>
        <w:t>1836</w:t>
      </w:r>
    </w:p>
    <w:p w14:paraId="209CBE9C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SSB based L1-RSRP reporting</w:t>
      </w:r>
      <w:r>
        <w:tab/>
        <w:t>1836</w:t>
      </w:r>
    </w:p>
    <w:p w14:paraId="384917AD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1837</w:t>
      </w:r>
    </w:p>
    <w:p w14:paraId="671E19BE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1838</w:t>
      </w:r>
    </w:p>
    <w:p w14:paraId="08CE7C52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1840</w:t>
      </w:r>
    </w:p>
    <w:p w14:paraId="748417A6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1841</w:t>
      </w:r>
    </w:p>
    <w:p w14:paraId="0A8C2E8C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1841</w:t>
      </w:r>
    </w:p>
    <w:p w14:paraId="3EE2726C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CA</w:t>
      </w:r>
      <w:r>
        <w:tab/>
        <w:t>1841</w:t>
      </w:r>
    </w:p>
    <w:p w14:paraId="104C709B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 in FR1</w:t>
      </w:r>
      <w:r>
        <w:tab/>
        <w:t>1841</w:t>
      </w:r>
    </w:p>
    <w:p w14:paraId="5F8895D7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 in FR1</w:t>
      </w:r>
      <w:r>
        <w:tab/>
        <w:t>1842</w:t>
      </w:r>
    </w:p>
    <w:p w14:paraId="15E94767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B.3.2.2.1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Inter-band carrier aggregation</w:t>
      </w:r>
      <w:r>
        <w:tab/>
        <w:t>1842</w:t>
      </w:r>
    </w:p>
    <w:p w14:paraId="3164FC48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1842</w:t>
      </w:r>
    </w:p>
    <w:p w14:paraId="0A2F2309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1842</w:t>
      </w:r>
    </w:p>
    <w:p w14:paraId="4D5FD1AE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 in FR2</w:t>
      </w:r>
      <w:r>
        <w:tab/>
        <w:t>1842</w:t>
      </w:r>
    </w:p>
    <w:p w14:paraId="6FFBF000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 in FR2</w:t>
      </w:r>
      <w:r>
        <w:tab/>
        <w:t>1842</w:t>
      </w:r>
    </w:p>
    <w:p w14:paraId="2F333081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B.3.2.4.1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Intra-band contiguous carrier aggregation</w:t>
      </w:r>
      <w:r>
        <w:tab/>
        <w:t>1842</w:t>
      </w:r>
    </w:p>
    <w:p w14:paraId="59D88C1E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6784B">
        <w:rPr>
          <w:rFonts w:eastAsia="MS Mincho"/>
        </w:rPr>
        <w:t>B.3.2.4.2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6784B">
        <w:rPr>
          <w:rFonts w:eastAsia="MS Mincho"/>
        </w:rPr>
        <w:t>Intra-band non-contiguous carrier aggregation</w:t>
      </w:r>
      <w:r>
        <w:tab/>
        <w:t>1842</w:t>
      </w:r>
    </w:p>
    <w:p w14:paraId="63845122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DC</w:t>
      </w:r>
      <w:r>
        <w:tab/>
        <w:t>1843</w:t>
      </w:r>
    </w:p>
    <w:p w14:paraId="66297751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EN-DC</w:t>
      </w:r>
      <w:r>
        <w:tab/>
        <w:t>1843</w:t>
      </w:r>
    </w:p>
    <w:p w14:paraId="5FD342D4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NE-DC</w:t>
      </w:r>
      <w:r>
        <w:tab/>
        <w:t>1843</w:t>
      </w:r>
    </w:p>
    <w:p w14:paraId="46B7A824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SUL</w:t>
      </w:r>
      <w:r>
        <w:tab/>
        <w:t>1843</w:t>
      </w:r>
    </w:p>
    <w:p w14:paraId="0EBA40DA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SUL in FR1</w:t>
      </w:r>
      <w:r>
        <w:tab/>
        <w:t>1843</w:t>
      </w:r>
    </w:p>
    <w:p w14:paraId="1A56A185" w14:textId="77777777" w:rsidR="00D052C0" w:rsidRDefault="00D052C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SUL in FR1</w:t>
      </w:r>
      <w:r>
        <w:tab/>
        <w:t>1843</w:t>
      </w:r>
    </w:p>
    <w:p w14:paraId="087F393F" w14:textId="77777777" w:rsidR="00D052C0" w:rsidRDefault="00D052C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1843</w:t>
      </w:r>
    </w:p>
    <w:p w14:paraId="13C3D5C5" w14:textId="77777777" w:rsidR="00D052C0" w:rsidRDefault="00D05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1843</w:t>
      </w:r>
    </w:p>
    <w:p w14:paraId="5AEC9CAA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1843</w:t>
      </w:r>
    </w:p>
    <w:p w14:paraId="42430524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PSBCH-RSRP Accuracy Requirements</w:t>
      </w:r>
      <w:r>
        <w:tab/>
        <w:t>1844</w:t>
      </w:r>
    </w:p>
    <w:p w14:paraId="202918B0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1844</w:t>
      </w:r>
    </w:p>
    <w:p w14:paraId="63A4CCE9" w14:textId="77777777" w:rsidR="00D052C0" w:rsidRDefault="00D052C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L1 SL-RSRP Accuracy Requirements</w:t>
      </w:r>
      <w:r>
        <w:tab/>
        <w:t>1844</w:t>
      </w:r>
    </w:p>
    <w:p w14:paraId="4455F098" w14:textId="77777777" w:rsidR="00D052C0" w:rsidRDefault="00D052C0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</w:t>
      </w:r>
      <w:r>
        <w:tab/>
        <w:t>1846</w:t>
      </w:r>
    </w:p>
    <w:p w14:paraId="5EE24C8D" w14:textId="0C463A5F" w:rsidR="003C3971" w:rsidRPr="00235394" w:rsidRDefault="00D052C0" w:rsidP="000334B8">
      <w:r>
        <w:fldChar w:fldCharType="end"/>
      </w:r>
    </w:p>
    <w:p w14:paraId="2DF90460" w14:textId="697BAED9" w:rsidR="00B92048" w:rsidRPr="00B92048" w:rsidRDefault="000334B8" w:rsidP="00B92048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D2055B">
        <w:rPr>
          <w:noProof/>
        </w:rPr>
        <w:instrText>a</w:instrText>
      </w:r>
      <w:r w:rsidRPr="00B840AC">
        <w:rPr>
          <w:noProof/>
        </w:rPr>
        <w:instrText>0_s0-11.doc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D2055B">
        <w:rPr>
          <w:noProof/>
        </w:rPr>
        <w:instrText>a</w:instrText>
      </w:r>
      <w:r w:rsidRPr="00B840AC">
        <w:rPr>
          <w:noProof/>
        </w:rPr>
        <w:instrText>0_sA.1-A.5.doc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D2055B">
        <w:rPr>
          <w:noProof/>
        </w:rPr>
        <w:instrText>a</w:instrText>
      </w:r>
      <w:r w:rsidRPr="00B840AC">
        <w:rPr>
          <w:noProof/>
        </w:rPr>
        <w:instrText>0_sA.6-A.</w:instrText>
      </w:r>
      <w:r w:rsidR="00D27472">
        <w:rPr>
          <w:noProof/>
        </w:rPr>
        <w:instrText>13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B92048" w:rsidRPr="00B92048">
        <w:rPr>
          <w:rFonts w:eastAsia="SimSun"/>
          <w:noProof/>
        </w:rPr>
        <w:fldChar w:fldCharType="begin"/>
      </w:r>
      <w:r w:rsidR="00B92048" w:rsidRPr="00B92048">
        <w:rPr>
          <w:rFonts w:eastAsia="SimSun"/>
          <w:noProof/>
        </w:rPr>
        <w:instrText xml:space="preserve"> RD "38133-</w:instrText>
      </w:r>
      <w:r w:rsidR="00B92048">
        <w:rPr>
          <w:rFonts w:eastAsia="SimSun"/>
          <w:noProof/>
        </w:rPr>
        <w:instrText>g</w:instrText>
      </w:r>
      <w:r w:rsidR="00D2055B">
        <w:rPr>
          <w:rFonts w:eastAsia="SimSun"/>
          <w:noProof/>
        </w:rPr>
        <w:instrText>a</w:instrText>
      </w:r>
      <w:r w:rsidR="00B92048" w:rsidRPr="00B92048">
        <w:rPr>
          <w:rFonts w:eastAsia="SimSun"/>
          <w:noProof/>
        </w:rPr>
        <w:instrText xml:space="preserve">0_sB.1-XX.docx" \f  </w:instrText>
      </w:r>
      <w:r w:rsidR="00B92048" w:rsidRPr="00B92048">
        <w:rPr>
          <w:rFonts w:eastAsia="SimSun"/>
          <w:noProof/>
        </w:rPr>
        <w:fldChar w:fldCharType="end"/>
      </w:r>
    </w:p>
    <w:sectPr w:rsidR="00B92048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315023" w14:textId="77777777" w:rsidR="00245AA4" w:rsidRDefault="00245AA4">
      <w:r>
        <w:separator/>
      </w:r>
    </w:p>
  </w:endnote>
  <w:endnote w:type="continuationSeparator" w:id="0">
    <w:p w14:paraId="405FA67D" w14:textId="77777777" w:rsidR="00245AA4" w:rsidRDefault="00245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2703DF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EA1FB8" w14:textId="77777777" w:rsidR="00245AA4" w:rsidRDefault="00245AA4">
      <w:r>
        <w:separator/>
      </w:r>
    </w:p>
  </w:footnote>
  <w:footnote w:type="continuationSeparator" w:id="0">
    <w:p w14:paraId="7C4426ED" w14:textId="77777777" w:rsidR="00245AA4" w:rsidRDefault="00245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CAD4BF" w14:textId="3AE7CB3F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82A7D">
      <w:rPr>
        <w:rFonts w:ascii="Arial" w:hAnsi="Arial" w:cs="Arial"/>
        <w:b/>
        <w:noProof/>
        <w:sz w:val="18"/>
        <w:szCs w:val="18"/>
      </w:rPr>
      <w:t>3GPP TS 38.133 V16.10.0 (2021-12)</w:t>
    </w:r>
    <w:r>
      <w:rPr>
        <w:rFonts w:ascii="Arial" w:hAnsi="Arial" w:cs="Arial"/>
        <w:b/>
        <w:sz w:val="18"/>
        <w:szCs w:val="18"/>
      </w:rPr>
      <w:fldChar w:fldCharType="end"/>
    </w:r>
  </w:p>
  <w:p w14:paraId="59507F8C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03A07BD" w14:textId="1690FC74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82A7D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4D478406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788F"/>
    <w:rsid w:val="00040095"/>
    <w:rsid w:val="00051834"/>
    <w:rsid w:val="00054A22"/>
    <w:rsid w:val="00062023"/>
    <w:rsid w:val="00063F79"/>
    <w:rsid w:val="000655A6"/>
    <w:rsid w:val="00073880"/>
    <w:rsid w:val="00080512"/>
    <w:rsid w:val="000A3D27"/>
    <w:rsid w:val="000C47C3"/>
    <w:rsid w:val="000D4557"/>
    <w:rsid w:val="000D58AB"/>
    <w:rsid w:val="000E7256"/>
    <w:rsid w:val="000F62BA"/>
    <w:rsid w:val="00100AA6"/>
    <w:rsid w:val="00133525"/>
    <w:rsid w:val="0019094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1F34FC"/>
    <w:rsid w:val="002303FE"/>
    <w:rsid w:val="002347A2"/>
    <w:rsid w:val="00245AA4"/>
    <w:rsid w:val="002675F0"/>
    <w:rsid w:val="002A5657"/>
    <w:rsid w:val="002B6339"/>
    <w:rsid w:val="002C57A6"/>
    <w:rsid w:val="002D51FF"/>
    <w:rsid w:val="002E00EE"/>
    <w:rsid w:val="003172DC"/>
    <w:rsid w:val="00322CE5"/>
    <w:rsid w:val="003341EA"/>
    <w:rsid w:val="0035462D"/>
    <w:rsid w:val="003765B8"/>
    <w:rsid w:val="003A2BB4"/>
    <w:rsid w:val="003C3971"/>
    <w:rsid w:val="003F2EEA"/>
    <w:rsid w:val="00423334"/>
    <w:rsid w:val="004345EC"/>
    <w:rsid w:val="00465515"/>
    <w:rsid w:val="004D3578"/>
    <w:rsid w:val="004E213A"/>
    <w:rsid w:val="004F0988"/>
    <w:rsid w:val="004F3340"/>
    <w:rsid w:val="00510085"/>
    <w:rsid w:val="0053388B"/>
    <w:rsid w:val="00535773"/>
    <w:rsid w:val="00543E6C"/>
    <w:rsid w:val="00565087"/>
    <w:rsid w:val="005668BA"/>
    <w:rsid w:val="00586CBC"/>
    <w:rsid w:val="00597B11"/>
    <w:rsid w:val="005D2E01"/>
    <w:rsid w:val="005D7526"/>
    <w:rsid w:val="005E4BB2"/>
    <w:rsid w:val="005F4AE7"/>
    <w:rsid w:val="00602AEA"/>
    <w:rsid w:val="00614FDF"/>
    <w:rsid w:val="0063543D"/>
    <w:rsid w:val="00647114"/>
    <w:rsid w:val="006621EA"/>
    <w:rsid w:val="006769CD"/>
    <w:rsid w:val="006906D5"/>
    <w:rsid w:val="006A323F"/>
    <w:rsid w:val="006B30D0"/>
    <w:rsid w:val="006C3D95"/>
    <w:rsid w:val="006E5C86"/>
    <w:rsid w:val="00700D4E"/>
    <w:rsid w:val="00701116"/>
    <w:rsid w:val="00713C44"/>
    <w:rsid w:val="00734A5B"/>
    <w:rsid w:val="0074026F"/>
    <w:rsid w:val="007429F6"/>
    <w:rsid w:val="00744E76"/>
    <w:rsid w:val="00774DA4"/>
    <w:rsid w:val="00781F0F"/>
    <w:rsid w:val="007A220E"/>
    <w:rsid w:val="007B600E"/>
    <w:rsid w:val="007F0F4A"/>
    <w:rsid w:val="00801426"/>
    <w:rsid w:val="008028A4"/>
    <w:rsid w:val="00830747"/>
    <w:rsid w:val="008768CA"/>
    <w:rsid w:val="008814AE"/>
    <w:rsid w:val="008C384C"/>
    <w:rsid w:val="0090271F"/>
    <w:rsid w:val="00902E23"/>
    <w:rsid w:val="009114D7"/>
    <w:rsid w:val="0091348E"/>
    <w:rsid w:val="00917CCB"/>
    <w:rsid w:val="00942EC2"/>
    <w:rsid w:val="009C559F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46396"/>
    <w:rsid w:val="00B92048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82A7D"/>
    <w:rsid w:val="00C93F40"/>
    <w:rsid w:val="00CA3D0C"/>
    <w:rsid w:val="00CC0C7E"/>
    <w:rsid w:val="00CE40A8"/>
    <w:rsid w:val="00D052C0"/>
    <w:rsid w:val="00D16CBA"/>
    <w:rsid w:val="00D2055B"/>
    <w:rsid w:val="00D27472"/>
    <w:rsid w:val="00D57972"/>
    <w:rsid w:val="00D675A9"/>
    <w:rsid w:val="00D738D6"/>
    <w:rsid w:val="00D755EB"/>
    <w:rsid w:val="00D76048"/>
    <w:rsid w:val="00D814E9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DF708B"/>
    <w:rsid w:val="00E16509"/>
    <w:rsid w:val="00E2031C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6CA43A5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D2ECF-1349-4183-A621-883A9C2A2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41</Pages>
  <Words>29016</Words>
  <Characters>165397</Characters>
  <Application>Microsoft Office Word</Application>
  <DocSecurity>0</DocSecurity>
  <Lines>1378</Lines>
  <Paragraphs>388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194025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33</cp:revision>
  <cp:lastPrinted>2019-02-25T14:05:00Z</cp:lastPrinted>
  <dcterms:created xsi:type="dcterms:W3CDTF">2020-09-16T08:21:00Z</dcterms:created>
  <dcterms:modified xsi:type="dcterms:W3CDTF">2022-01-08T17:17:00Z</dcterms:modified>
</cp:coreProperties>
</file>