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996DB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51"/>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7.5pt" o:ole="">
            <v:imagedata r:id="rId15" o:title=""/>
          </v:shape>
          <o:OLEObject Type="Embed" ProgID="Equation.3" ShapeID="_x0000_i1025" DrawAspect="Content" ObjectID="_1830244277"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8CF4" w14:textId="77777777" w:rsidR="0099146E" w:rsidRDefault="0099146E">
      <w:r>
        <w:separator/>
      </w:r>
    </w:p>
    <w:p w14:paraId="45063446" w14:textId="77777777" w:rsidR="0099146E" w:rsidRDefault="0099146E"/>
  </w:endnote>
  <w:endnote w:type="continuationSeparator" w:id="0">
    <w:p w14:paraId="79B92F04" w14:textId="77777777" w:rsidR="0099146E" w:rsidRDefault="0099146E">
      <w:r>
        <w:continuationSeparator/>
      </w:r>
    </w:p>
    <w:p w14:paraId="504D92BB" w14:textId="77777777" w:rsidR="0099146E" w:rsidRDefault="0099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BC76" w14:textId="77777777" w:rsidR="00996DB1" w:rsidRDefault="00996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FFBBB" w14:textId="77777777" w:rsidR="00996DB1" w:rsidRDefault="0099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84F7" w14:textId="77777777" w:rsidR="0099146E" w:rsidRDefault="0099146E">
      <w:r>
        <w:separator/>
      </w:r>
    </w:p>
    <w:p w14:paraId="2DF2F948" w14:textId="77777777" w:rsidR="0099146E" w:rsidRDefault="0099146E"/>
  </w:footnote>
  <w:footnote w:type="continuationSeparator" w:id="0">
    <w:p w14:paraId="31EBFC6E" w14:textId="77777777" w:rsidR="0099146E" w:rsidRDefault="0099146E">
      <w:r>
        <w:continuationSeparator/>
      </w:r>
    </w:p>
    <w:p w14:paraId="453FD8CF" w14:textId="77777777" w:rsidR="0099146E" w:rsidRDefault="00991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CF70" w14:textId="77777777" w:rsidR="00996DB1" w:rsidRDefault="00996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5979E6BF"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w:t>
    </w:r>
    <w:r w:rsidR="00A277E9">
      <w:rPr>
        <w:rFonts w:ascii="Arial" w:eastAsiaTheme="minorEastAsia" w:hAnsi="Arial" w:hint="eastAsia"/>
        <w:b/>
        <w:noProof/>
        <w:sz w:val="18"/>
        <w:lang w:eastAsia="ko-KR"/>
      </w:rPr>
      <w:t>4</w:t>
    </w:r>
    <w:r>
      <w:rPr>
        <w:rFonts w:ascii="Arial" w:hAnsi="Arial"/>
        <w:b/>
        <w:noProof/>
        <w:sz w:val="18"/>
        <w:lang w:eastAsia="en-GB"/>
      </w:rPr>
      <w:t>.0 (2025-</w:t>
    </w:r>
    <w:r w:rsidR="00A277E9">
      <w:rPr>
        <w:rFonts w:ascii="Arial" w:eastAsiaTheme="minorEastAsia" w:hAnsi="Arial" w:hint="eastAsia"/>
        <w:b/>
        <w:noProof/>
        <w:sz w:val="18"/>
        <w:lang w:eastAsia="ko-KR"/>
      </w:rPr>
      <w:t>12</w:t>
    </w:r>
    <w:r>
      <w:rPr>
        <w:rFonts w:ascii="Arial" w:hAnsi="Arial"/>
        <w:b/>
        <w:noProof/>
        <w:sz w:val="18"/>
        <w:lang w:eastAsia="en-GB"/>
      </w:rPr>
      <w:t>)</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B281E" w14:textId="77777777" w:rsidR="00996DB1" w:rsidRDefault="00996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332</TotalTime>
  <Pages>47</Pages>
  <Words>19025</Words>
  <Characters>107877</Characters>
  <Application>Microsoft Office Word</Application>
  <DocSecurity>0</DocSecurity>
  <Lines>3082</Lines>
  <Paragraphs>3429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123473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118</cp:revision>
  <cp:lastPrinted>2019-01-18T19:05:00Z</cp:lastPrinted>
  <dcterms:created xsi:type="dcterms:W3CDTF">2022-03-16T10:02:00Z</dcterms:created>
  <dcterms:modified xsi:type="dcterms:W3CDTF">2026-01-18T10:12:00Z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