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282ED2F2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CC5401" w:rsidRPr="007A6DA6">
              <w:rPr>
                <w:noProof w:val="0"/>
              </w:rPr>
              <w:t>V1</w:t>
            </w:r>
            <w:r w:rsidR="00CC5401">
              <w:rPr>
                <w:noProof w:val="0"/>
              </w:rPr>
              <w:t>9</w:t>
            </w:r>
            <w:r w:rsidRPr="007A6DA6">
              <w:rPr>
                <w:noProof w:val="0"/>
              </w:rPr>
              <w:t>.</w:t>
            </w:r>
            <w:r w:rsidR="00E255F7">
              <w:rPr>
                <w:noProof w:val="0"/>
              </w:rPr>
              <w:t>4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DA10DA" w:rsidRPr="007A6DA6">
              <w:rPr>
                <w:noProof w:val="0"/>
                <w:sz w:val="32"/>
              </w:rPr>
              <w:t>202</w:t>
            </w:r>
            <w:r w:rsidR="00DA10DA">
              <w:rPr>
                <w:noProof w:val="0"/>
                <w:sz w:val="32"/>
              </w:rPr>
              <w:t>5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E255F7">
              <w:rPr>
                <w:noProof w:val="0"/>
                <w:sz w:val="32"/>
              </w:rPr>
              <w:t>12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3rd Generation Partnership Project;</w:t>
            </w:r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Technical Specification Group Radio Access Network;</w:t>
            </w:r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NR;</w:t>
            </w:r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User Equipment (UE) radio transmission and reception;</w:t>
            </w:r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EBD431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CC5401" w:rsidRPr="007A6DA6">
              <w:rPr>
                <w:rStyle w:val="ZGSM"/>
              </w:rPr>
              <w:t>1</w:t>
            </w:r>
            <w:r w:rsidR="00CC5401">
              <w:rPr>
                <w:rStyle w:val="ZGSM"/>
              </w:rPr>
              <w:t>9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pt" o:ole="">
                  <v:imagedata r:id="rId9" o:title=""/>
                </v:shape>
                <o:OLEObject Type="Embed" ProgID="Word.Picture.8" ShapeID="_x0000_i1025" DrawAspect="Content" ObjectID="_183024460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03209" w:rsidRPr="00A03209" w14:paraId="6F169FAF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71EEBEB2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8" w:name="page2"/>
          </w:p>
        </w:tc>
      </w:tr>
      <w:tr w:rsidR="00A03209" w:rsidRPr="00A03209" w14:paraId="1858D2F1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1F8E180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9" w:name="coords3gpp"/>
            <w:r w:rsidRPr="00A03209">
              <w:rPr>
                <w:rFonts w:ascii="Arial" w:eastAsia="SimSun" w:hAnsi="Arial"/>
                <w:b/>
                <w:i/>
              </w:rPr>
              <w:t>3GPP</w:t>
            </w:r>
          </w:p>
          <w:p w14:paraId="53EFDF1D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Postal address</w:t>
            </w:r>
          </w:p>
          <w:p w14:paraId="344F3FC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5F4F0392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3GPP support office address</w:t>
            </w:r>
          </w:p>
          <w:p w14:paraId="7548D40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05FBD2A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28CD7271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6CAC12BE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Internet</w:t>
            </w:r>
          </w:p>
          <w:p w14:paraId="2057FDF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http://www.3gpp.org</w:t>
            </w:r>
            <w:bookmarkEnd w:id="9"/>
          </w:p>
          <w:p w14:paraId="6AB762DE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03209" w:rsidRPr="00A03209" w14:paraId="30E93549" w14:textId="77777777" w:rsidTr="00FB1068">
        <w:tc>
          <w:tcPr>
            <w:tcW w:w="10423" w:type="dxa"/>
            <w:shd w:val="clear" w:color="auto" w:fill="auto"/>
            <w:vAlign w:val="bottom"/>
          </w:tcPr>
          <w:p w14:paraId="22A1176F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0" w:name="copyrightNotification"/>
            <w:r w:rsidRPr="00A03209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190CB36D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03209">
              <w:rPr>
                <w:rFonts w:eastAsia="SimSun"/>
                <w:noProof/>
              </w:rPr>
              <w:t>No part may be reproduced except as authorized by written permission.</w:t>
            </w:r>
            <w:r w:rsidRPr="00A03209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174C159F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5CE63101" w14:textId="6E71C56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© 2025, 3GPP Organizational Partners (ARIB, ATIS, CCSA, ETSI, TSDSI, TTA, TTC).</w:t>
            </w:r>
            <w:bookmarkStart w:id="11" w:name="copyrightaddon"/>
            <w:bookmarkEnd w:id="11"/>
          </w:p>
          <w:p w14:paraId="05F2CEB4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All rights reserved.</w:t>
            </w:r>
          </w:p>
          <w:p w14:paraId="4EF092F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E435483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780E21AB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03209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2E9588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032B585A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2" w:name="tableOfContents"/>
      <w:bookmarkEnd w:id="12"/>
      <w:r w:rsidRPr="007A6DA6">
        <w:lastRenderedPageBreak/>
        <w:t>Contents</w:t>
      </w:r>
    </w:p>
    <w:p w14:paraId="34FA81D2" w14:textId="77777777" w:rsidR="00FC1EA7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FC1EA7">
        <w:rPr>
          <w:noProof/>
        </w:rPr>
        <w:t>Foreword</w:t>
      </w:r>
      <w:r w:rsidR="00FC1EA7">
        <w:rPr>
          <w:noProof/>
        </w:rPr>
        <w:tab/>
        <w:t>15</w:t>
      </w:r>
    </w:p>
    <w:p w14:paraId="09531DC0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54A8F4AA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70BEF426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68A94033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4010E208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62BC3042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68944EA2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1C9983F5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4867FF15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58B1A17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318D48F3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14345484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369B154F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768D4AD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257E185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7177A407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27</w:t>
      </w:r>
    </w:p>
    <w:p w14:paraId="15DCA11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</w:t>
      </w:r>
    </w:p>
    <w:p w14:paraId="4C1DF06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339CD74B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22FC285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3EA4987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4B7A585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2F9CABA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2872AEB1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52A4818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0C0A385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7F1F4334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6D62228A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68D403B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289E6502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5F95D10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28</w:t>
      </w:r>
    </w:p>
    <w:p w14:paraId="1181929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EN-DC in FR1</w:t>
      </w:r>
      <w:r>
        <w:rPr>
          <w:noProof/>
        </w:rPr>
        <w:tab/>
        <w:t>29</w:t>
      </w:r>
    </w:p>
    <w:p w14:paraId="32E1DE3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1E1777C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055B71F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20304563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38</w:t>
      </w:r>
    </w:p>
    <w:p w14:paraId="76E297F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6DECD6F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38</w:t>
      </w:r>
    </w:p>
    <w:p w14:paraId="32009648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5B92110F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0DA5628A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39</w:t>
      </w:r>
    </w:p>
    <w:p w14:paraId="1CC205C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</w:t>
      </w:r>
    </w:p>
    <w:p w14:paraId="5A654FC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40</w:t>
      </w:r>
    </w:p>
    <w:p w14:paraId="7BB1877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40</w:t>
      </w:r>
    </w:p>
    <w:p w14:paraId="64A7A13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40</w:t>
      </w:r>
    </w:p>
    <w:p w14:paraId="0DE0E73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</w:t>
      </w:r>
    </w:p>
    <w:p w14:paraId="0813FFB5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40</w:t>
      </w:r>
    </w:p>
    <w:p w14:paraId="02456F7D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41</w:t>
      </w:r>
    </w:p>
    <w:p w14:paraId="3CD2D2B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41</w:t>
      </w:r>
    </w:p>
    <w:p w14:paraId="7EEBB60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41</w:t>
      </w:r>
    </w:p>
    <w:p w14:paraId="33B38782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41</w:t>
      </w:r>
    </w:p>
    <w:p w14:paraId="09625308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41</w:t>
      </w:r>
    </w:p>
    <w:p w14:paraId="1C18145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41</w:t>
      </w:r>
    </w:p>
    <w:p w14:paraId="62D18E3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</w:t>
      </w:r>
    </w:p>
    <w:p w14:paraId="1C4AE0A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43</w:t>
      </w:r>
    </w:p>
    <w:p w14:paraId="7F99315E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43</w:t>
      </w:r>
    </w:p>
    <w:p w14:paraId="3307E70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76</w:t>
      </w:r>
    </w:p>
    <w:p w14:paraId="51369F0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111</w:t>
      </w:r>
    </w:p>
    <w:p w14:paraId="377FC52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149</w:t>
      </w:r>
    </w:p>
    <w:p w14:paraId="3BBC564B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149</w:t>
      </w:r>
    </w:p>
    <w:p w14:paraId="43475A41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209</w:t>
      </w:r>
    </w:p>
    <w:p w14:paraId="235E55BE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293</w:t>
      </w:r>
    </w:p>
    <w:p w14:paraId="750C239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368</w:t>
      </w:r>
    </w:p>
    <w:p w14:paraId="6DBEB30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474</w:t>
      </w:r>
    </w:p>
    <w:p w14:paraId="47E6AC32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500</w:t>
      </w:r>
    </w:p>
    <w:p w14:paraId="7768CAD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0A3B4BD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500</w:t>
      </w:r>
    </w:p>
    <w:p w14:paraId="1FD8480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5.5B.2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501</w:t>
      </w:r>
    </w:p>
    <w:p w14:paraId="474EEEE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lang w:val="fr-FR"/>
        </w:rPr>
        <w:t>5.5B.3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lang w:val="fr-FR"/>
        </w:rPr>
        <w:t>Intra-band non-contiguous EN-DC</w:t>
      </w:r>
      <w:r>
        <w:rPr>
          <w:noProof/>
        </w:rPr>
        <w:tab/>
        <w:t>501</w:t>
      </w:r>
    </w:p>
    <w:p w14:paraId="3A2F277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502</w:t>
      </w:r>
    </w:p>
    <w:p w14:paraId="3E0B135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503</w:t>
      </w:r>
    </w:p>
    <w:p w14:paraId="49F1F98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513</w:t>
      </w:r>
    </w:p>
    <w:p w14:paraId="62FD77D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563</w:t>
      </w:r>
    </w:p>
    <w:p w14:paraId="30EC6DB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641</w:t>
      </w:r>
    </w:p>
    <w:p w14:paraId="7939FF2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686</w:t>
      </w:r>
    </w:p>
    <w:p w14:paraId="40FEC77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696</w:t>
      </w:r>
    </w:p>
    <w:p w14:paraId="093839D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696</w:t>
      </w:r>
    </w:p>
    <w:p w14:paraId="4D10AE3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697</w:t>
      </w:r>
    </w:p>
    <w:p w14:paraId="13F9945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698</w:t>
      </w:r>
    </w:p>
    <w:p w14:paraId="68BD4F5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700</w:t>
      </w:r>
    </w:p>
    <w:p w14:paraId="419A504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700</w:t>
      </w:r>
    </w:p>
    <w:p w14:paraId="5806245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700</w:t>
      </w:r>
    </w:p>
    <w:p w14:paraId="7EADA73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729</w:t>
      </w:r>
    </w:p>
    <w:p w14:paraId="66F532A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771</w:t>
      </w:r>
    </w:p>
    <w:p w14:paraId="67A662E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798</w:t>
      </w:r>
    </w:p>
    <w:p w14:paraId="752C1C8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808</w:t>
      </w:r>
    </w:p>
    <w:p w14:paraId="384ED86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808</w:t>
      </w:r>
    </w:p>
    <w:p w14:paraId="43D1E42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808</w:t>
      </w:r>
    </w:p>
    <w:p w14:paraId="66299C9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809</w:t>
      </w:r>
    </w:p>
    <w:p w14:paraId="6569BF3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811</w:t>
      </w:r>
    </w:p>
    <w:p w14:paraId="24DAC50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812</w:t>
      </w:r>
    </w:p>
    <w:p w14:paraId="77C5820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812</w:t>
      </w:r>
    </w:p>
    <w:p w14:paraId="6F19E9E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812</w:t>
      </w:r>
    </w:p>
    <w:p w14:paraId="502F5F4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812</w:t>
      </w:r>
    </w:p>
    <w:p w14:paraId="44679D6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827</w:t>
      </w:r>
    </w:p>
    <w:p w14:paraId="560D89F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855</w:t>
      </w:r>
    </w:p>
    <w:p w14:paraId="6072F95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877</w:t>
      </w:r>
    </w:p>
    <w:p w14:paraId="35D436F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882</w:t>
      </w:r>
    </w:p>
    <w:p w14:paraId="294CF8E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08F5434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882</w:t>
      </w:r>
    </w:p>
    <w:p w14:paraId="4421FB3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884</w:t>
      </w:r>
    </w:p>
    <w:p w14:paraId="66AE53D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888</w:t>
      </w:r>
    </w:p>
    <w:p w14:paraId="48D2BB5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FR1 and FR2 (six bands)</w:t>
      </w:r>
      <w:r>
        <w:rPr>
          <w:noProof/>
        </w:rPr>
        <w:tab/>
        <w:t>890</w:t>
      </w:r>
    </w:p>
    <w:p w14:paraId="576AC65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890</w:t>
      </w:r>
    </w:p>
    <w:p w14:paraId="3647AC2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890</w:t>
      </w:r>
    </w:p>
    <w:p w14:paraId="76A3547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891</w:t>
      </w:r>
    </w:p>
    <w:p w14:paraId="72ED2BD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912</w:t>
      </w:r>
    </w:p>
    <w:p w14:paraId="0FB75DE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942</w:t>
      </w:r>
    </w:p>
    <w:p w14:paraId="089B14F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948</w:t>
      </w:r>
    </w:p>
    <w:p w14:paraId="407FB5E6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948</w:t>
      </w:r>
    </w:p>
    <w:p w14:paraId="7E72098C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948</w:t>
      </w:r>
    </w:p>
    <w:p w14:paraId="77E54D9F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949</w:t>
      </w:r>
    </w:p>
    <w:p w14:paraId="32DFC01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949</w:t>
      </w:r>
    </w:p>
    <w:p w14:paraId="4CD887B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949</w:t>
      </w:r>
    </w:p>
    <w:p w14:paraId="29DB907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949</w:t>
      </w:r>
    </w:p>
    <w:p w14:paraId="6742BB7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949</w:t>
      </w:r>
    </w:p>
    <w:p w14:paraId="061DA21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949</w:t>
      </w:r>
    </w:p>
    <w:p w14:paraId="39DFFD22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950</w:t>
      </w:r>
    </w:p>
    <w:p w14:paraId="60FEE4B4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950</w:t>
      </w:r>
    </w:p>
    <w:p w14:paraId="2D98C80D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950</w:t>
      </w:r>
    </w:p>
    <w:p w14:paraId="593F5B76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950</w:t>
      </w:r>
    </w:p>
    <w:p w14:paraId="6EA4954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950</w:t>
      </w:r>
    </w:p>
    <w:p w14:paraId="3B00D09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950</w:t>
      </w:r>
    </w:p>
    <w:p w14:paraId="294E0EA3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950</w:t>
      </w:r>
    </w:p>
    <w:p w14:paraId="3294536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950</w:t>
      </w:r>
    </w:p>
    <w:p w14:paraId="7F4FE47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950</w:t>
      </w:r>
    </w:p>
    <w:p w14:paraId="36FB96F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950</w:t>
      </w:r>
    </w:p>
    <w:p w14:paraId="6CDB92B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950</w:t>
      </w:r>
    </w:p>
    <w:p w14:paraId="3E98628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951</w:t>
      </w:r>
    </w:p>
    <w:p w14:paraId="7708AC2E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951</w:t>
      </w:r>
    </w:p>
    <w:p w14:paraId="22C26A6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951</w:t>
      </w:r>
    </w:p>
    <w:p w14:paraId="1779D26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951</w:t>
      </w:r>
    </w:p>
    <w:p w14:paraId="3789AE7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951</w:t>
      </w:r>
    </w:p>
    <w:p w14:paraId="37F68DB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953</w:t>
      </w:r>
    </w:p>
    <w:p w14:paraId="08A70C0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lang w:val="fr-FR"/>
        </w:rPr>
        <w:t>6.2B.1.2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lang w:val="fr-FR"/>
        </w:rPr>
        <w:t>Intra-band non-contiguous EN-DC</w:t>
      </w:r>
      <w:r>
        <w:rPr>
          <w:noProof/>
        </w:rPr>
        <w:tab/>
        <w:t>954</w:t>
      </w:r>
    </w:p>
    <w:p w14:paraId="0B84657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955</w:t>
      </w:r>
    </w:p>
    <w:p w14:paraId="7136788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962</w:t>
      </w:r>
    </w:p>
    <w:p w14:paraId="51BAA02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963</w:t>
      </w:r>
    </w:p>
    <w:p w14:paraId="7F9E81D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963</w:t>
      </w:r>
    </w:p>
    <w:p w14:paraId="7EE7B2C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963</w:t>
      </w:r>
    </w:p>
    <w:p w14:paraId="19C2537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963</w:t>
      </w:r>
    </w:p>
    <w:p w14:paraId="4F07ACC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963</w:t>
      </w:r>
    </w:p>
    <w:p w14:paraId="747B436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963</w:t>
      </w:r>
    </w:p>
    <w:p w14:paraId="37D49CDB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963</w:t>
      </w:r>
    </w:p>
    <w:p w14:paraId="72925572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964</w:t>
      </w:r>
    </w:p>
    <w:p w14:paraId="72E4F91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964</w:t>
      </w:r>
    </w:p>
    <w:p w14:paraId="5534B8C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lang w:val="fr-FR"/>
        </w:rPr>
        <w:t>6.2B.2.2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lang w:val="fr-FR"/>
        </w:rPr>
        <w:t>Intra-band non-contiguous EN-DC</w:t>
      </w:r>
      <w:r>
        <w:rPr>
          <w:noProof/>
        </w:rPr>
        <w:tab/>
        <w:t>965</w:t>
      </w:r>
    </w:p>
    <w:p w14:paraId="62A27B65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965</w:t>
      </w:r>
    </w:p>
    <w:p w14:paraId="0E64B340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965</w:t>
      </w:r>
    </w:p>
    <w:p w14:paraId="483D64C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966</w:t>
      </w:r>
    </w:p>
    <w:p w14:paraId="764F3D6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966</w:t>
      </w:r>
    </w:p>
    <w:p w14:paraId="58F31A2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966</w:t>
      </w:r>
    </w:p>
    <w:p w14:paraId="013EB7D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966</w:t>
      </w:r>
    </w:p>
    <w:p w14:paraId="5E1E6D2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966</w:t>
      </w:r>
    </w:p>
    <w:p w14:paraId="504E025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966</w:t>
      </w:r>
    </w:p>
    <w:p w14:paraId="5BBC264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966</w:t>
      </w:r>
    </w:p>
    <w:p w14:paraId="5C167DB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966</w:t>
      </w:r>
    </w:p>
    <w:p w14:paraId="65E1A73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A-MPR for </w:t>
      </w:r>
      <w:r w:rsidRPr="00C53F5D">
        <w:rPr>
          <w:rFonts w:eastAsia="MS Mincho"/>
          <w:noProof/>
        </w:rPr>
        <w:t>DC_(n)71AA</w:t>
      </w:r>
      <w:r>
        <w:rPr>
          <w:noProof/>
        </w:rPr>
        <w:tab/>
        <w:t>967</w:t>
      </w:r>
    </w:p>
    <w:p w14:paraId="1CD93C6E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968</w:t>
      </w:r>
    </w:p>
    <w:p w14:paraId="54F0121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lang w:val="fr-FR"/>
        </w:rPr>
        <w:t>6.2B.3.2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lang w:val="fr-FR"/>
        </w:rPr>
        <w:t>Intra-band non-contiguous EN-DC</w:t>
      </w:r>
      <w:r>
        <w:rPr>
          <w:noProof/>
        </w:rPr>
        <w:tab/>
        <w:t>971</w:t>
      </w:r>
    </w:p>
    <w:p w14:paraId="18F1E24E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971</w:t>
      </w:r>
    </w:p>
    <w:p w14:paraId="128392CB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971</w:t>
      </w:r>
    </w:p>
    <w:p w14:paraId="5CA3420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972</w:t>
      </w:r>
    </w:p>
    <w:p w14:paraId="7E28B69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977</w:t>
      </w:r>
    </w:p>
    <w:p w14:paraId="7AF0E96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977</w:t>
      </w:r>
    </w:p>
    <w:p w14:paraId="073844D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977</w:t>
      </w:r>
    </w:p>
    <w:p w14:paraId="14B55C7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977</w:t>
      </w:r>
    </w:p>
    <w:p w14:paraId="0CA85CA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977</w:t>
      </w:r>
    </w:p>
    <w:p w14:paraId="31F83BD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977</w:t>
      </w:r>
    </w:p>
    <w:p w14:paraId="1B1C0BD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977</w:t>
      </w:r>
    </w:p>
    <w:p w14:paraId="1DFEBFB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color w:val="0D0D0D" w:themeColor="text1" w:themeTint="F2"/>
        </w:rPr>
        <w:t>6.2B.4.1.1</w:t>
      </w:r>
      <w:r w:rsidRPr="00C53F5D">
        <w:rPr>
          <w:noProof/>
          <w:color w:val="0D0D0D" w:themeColor="text1" w:themeTint="F2"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color w:val="0D0D0D" w:themeColor="text1" w:themeTint="F2"/>
        </w:rPr>
        <w:t>Intra-band contiguous NE-DC</w:t>
      </w:r>
      <w:r>
        <w:rPr>
          <w:noProof/>
        </w:rPr>
        <w:tab/>
        <w:t>982</w:t>
      </w:r>
    </w:p>
    <w:p w14:paraId="510DF1C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983</w:t>
      </w:r>
    </w:p>
    <w:p w14:paraId="1F01236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989</w:t>
      </w:r>
    </w:p>
    <w:p w14:paraId="09B8048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992</w:t>
      </w:r>
    </w:p>
    <w:p w14:paraId="73928E4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992</w:t>
      </w:r>
    </w:p>
    <w:p w14:paraId="58690E7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992</w:t>
      </w:r>
    </w:p>
    <w:p w14:paraId="515CA89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992</w:t>
      </w:r>
    </w:p>
    <w:p w14:paraId="6ABCC65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992</w:t>
      </w:r>
    </w:p>
    <w:p w14:paraId="6712638D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992</w:t>
      </w:r>
    </w:p>
    <w:p w14:paraId="478217E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992</w:t>
      </w:r>
    </w:p>
    <w:p w14:paraId="64DBC02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993</w:t>
      </w:r>
    </w:p>
    <w:p w14:paraId="5D684E3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993</w:t>
      </w:r>
    </w:p>
    <w:p w14:paraId="058DAC50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993</w:t>
      </w:r>
    </w:p>
    <w:p w14:paraId="2718371B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998</w:t>
      </w:r>
    </w:p>
    <w:p w14:paraId="6706C991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1016</w:t>
      </w:r>
    </w:p>
    <w:p w14:paraId="0A6FB9D0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1034</w:t>
      </w:r>
    </w:p>
    <w:p w14:paraId="7B3816E2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1042</w:t>
      </w:r>
    </w:p>
    <w:p w14:paraId="31D2D064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1043</w:t>
      </w:r>
    </w:p>
    <w:p w14:paraId="7F916291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1043</w:t>
      </w:r>
    </w:p>
    <w:p w14:paraId="077F5781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1043</w:t>
      </w:r>
    </w:p>
    <w:p w14:paraId="3B4CA909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1043</w:t>
      </w:r>
    </w:p>
    <w:p w14:paraId="06FD8874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1043</w:t>
      </w:r>
    </w:p>
    <w:p w14:paraId="476876DF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1044</w:t>
      </w:r>
    </w:p>
    <w:p w14:paraId="0DA533B7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1044</w:t>
      </w:r>
    </w:p>
    <w:p w14:paraId="15BD99C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1044</w:t>
      </w:r>
    </w:p>
    <w:p w14:paraId="25C0ED70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1044</w:t>
      </w:r>
    </w:p>
    <w:p w14:paraId="7561B77A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1044</w:t>
      </w:r>
    </w:p>
    <w:p w14:paraId="40C8C2B3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1044</w:t>
      </w:r>
    </w:p>
    <w:p w14:paraId="70E21EC5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1044</w:t>
      </w:r>
    </w:p>
    <w:p w14:paraId="2DC3724A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1044</w:t>
      </w:r>
    </w:p>
    <w:p w14:paraId="3E044B23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1044</w:t>
      </w:r>
    </w:p>
    <w:p w14:paraId="45C357C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1044</w:t>
      </w:r>
    </w:p>
    <w:p w14:paraId="720B53DE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1044</w:t>
      </w:r>
    </w:p>
    <w:p w14:paraId="379D5F0A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1045</w:t>
      </w:r>
    </w:p>
    <w:p w14:paraId="2B53D1F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1045</w:t>
      </w:r>
    </w:p>
    <w:p w14:paraId="49AB71B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1045</w:t>
      </w:r>
    </w:p>
    <w:p w14:paraId="5137142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1045</w:t>
      </w:r>
    </w:p>
    <w:p w14:paraId="490E359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1045</w:t>
      </w:r>
    </w:p>
    <w:p w14:paraId="412A34D3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1046</w:t>
      </w:r>
    </w:p>
    <w:p w14:paraId="0B39562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1046</w:t>
      </w:r>
    </w:p>
    <w:p w14:paraId="31A9CA7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1046</w:t>
      </w:r>
    </w:p>
    <w:p w14:paraId="59C8091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1046</w:t>
      </w:r>
    </w:p>
    <w:p w14:paraId="6A11D8D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1046</w:t>
      </w:r>
    </w:p>
    <w:p w14:paraId="49B8013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1046</w:t>
      </w:r>
    </w:p>
    <w:p w14:paraId="3312E69B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1046</w:t>
      </w:r>
    </w:p>
    <w:p w14:paraId="7725A36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1046</w:t>
      </w:r>
    </w:p>
    <w:p w14:paraId="79FB3B4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1046</w:t>
      </w:r>
    </w:p>
    <w:p w14:paraId="361DF2ED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1047</w:t>
      </w:r>
    </w:p>
    <w:p w14:paraId="35FD49B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1047</w:t>
      </w:r>
    </w:p>
    <w:p w14:paraId="510290C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1047</w:t>
      </w:r>
    </w:p>
    <w:p w14:paraId="6A7825A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1048</w:t>
      </w:r>
    </w:p>
    <w:p w14:paraId="1E4AA82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1048</w:t>
      </w:r>
    </w:p>
    <w:p w14:paraId="3121CA7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1051</w:t>
      </w:r>
    </w:p>
    <w:p w14:paraId="786213F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1051</w:t>
      </w:r>
    </w:p>
    <w:p w14:paraId="65A4126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1051</w:t>
      </w:r>
    </w:p>
    <w:p w14:paraId="62625A5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1051</w:t>
      </w:r>
    </w:p>
    <w:p w14:paraId="722FED6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1051</w:t>
      </w:r>
    </w:p>
    <w:p w14:paraId="33B28A2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1051</w:t>
      </w:r>
    </w:p>
    <w:p w14:paraId="636B44B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1051</w:t>
      </w:r>
    </w:p>
    <w:p w14:paraId="25375FE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1051</w:t>
      </w:r>
    </w:p>
    <w:p w14:paraId="5866980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1051</w:t>
      </w:r>
    </w:p>
    <w:p w14:paraId="72E2209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1051</w:t>
      </w:r>
    </w:p>
    <w:p w14:paraId="68097D4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1051</w:t>
      </w:r>
    </w:p>
    <w:p w14:paraId="4F18C63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1052</w:t>
      </w:r>
    </w:p>
    <w:p w14:paraId="0479249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1052</w:t>
      </w:r>
    </w:p>
    <w:p w14:paraId="367E85C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1052</w:t>
      </w:r>
    </w:p>
    <w:p w14:paraId="2EE029D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1052</w:t>
      </w:r>
    </w:p>
    <w:p w14:paraId="68B12C0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1052</w:t>
      </w:r>
    </w:p>
    <w:p w14:paraId="6FF351C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1052</w:t>
      </w:r>
    </w:p>
    <w:p w14:paraId="6495FAF7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1055</w:t>
      </w:r>
    </w:p>
    <w:p w14:paraId="68C9B94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1055</w:t>
      </w:r>
    </w:p>
    <w:p w14:paraId="1DD6F4E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1055</w:t>
      </w:r>
    </w:p>
    <w:p w14:paraId="5A7DF64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1055</w:t>
      </w:r>
    </w:p>
    <w:p w14:paraId="2D5E73D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1055</w:t>
      </w:r>
    </w:p>
    <w:p w14:paraId="1B8DC0D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1055</w:t>
      </w:r>
    </w:p>
    <w:p w14:paraId="282CB10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1055</w:t>
      </w:r>
    </w:p>
    <w:p w14:paraId="558F619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1055</w:t>
      </w:r>
    </w:p>
    <w:p w14:paraId="789F726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1055</w:t>
      </w:r>
    </w:p>
    <w:p w14:paraId="17F410F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1055</w:t>
      </w:r>
    </w:p>
    <w:p w14:paraId="093B94D9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1055</w:t>
      </w:r>
    </w:p>
    <w:p w14:paraId="4DC9F66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1055</w:t>
      </w:r>
    </w:p>
    <w:p w14:paraId="57FE1E96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1056</w:t>
      </w:r>
    </w:p>
    <w:p w14:paraId="4AE84C8A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1056</w:t>
      </w:r>
    </w:p>
    <w:p w14:paraId="4CCD2120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1056</w:t>
      </w:r>
    </w:p>
    <w:p w14:paraId="747C9E0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1056</w:t>
      </w:r>
    </w:p>
    <w:p w14:paraId="6BC7E88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1056</w:t>
      </w:r>
    </w:p>
    <w:p w14:paraId="6F308FD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1056</w:t>
      </w:r>
    </w:p>
    <w:p w14:paraId="350AC3E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1057</w:t>
      </w:r>
    </w:p>
    <w:p w14:paraId="790A79E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 w:rsidRPr="00C53F5D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</w:t>
      </w:r>
      <w:r w:rsidRPr="00C53F5D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1058</w:t>
      </w:r>
    </w:p>
    <w:p w14:paraId="21F3EFA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 w:rsidRPr="00C53F5D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1058</w:t>
      </w:r>
    </w:p>
    <w:p w14:paraId="263DDE5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1058</w:t>
      </w:r>
    </w:p>
    <w:p w14:paraId="2E8889E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 w:rsidRPr="00C53F5D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1059</w:t>
      </w:r>
    </w:p>
    <w:p w14:paraId="47201167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1059</w:t>
      </w:r>
    </w:p>
    <w:p w14:paraId="3448811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1059</w:t>
      </w:r>
    </w:p>
    <w:p w14:paraId="5C8E60E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 w:rsidRPr="00C53F5D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</w:t>
      </w:r>
      <w:r w:rsidRPr="00C53F5D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1060</w:t>
      </w:r>
    </w:p>
    <w:p w14:paraId="5D281AD7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1060</w:t>
      </w:r>
    </w:p>
    <w:p w14:paraId="669A884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1060</w:t>
      </w:r>
    </w:p>
    <w:p w14:paraId="516B651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C53F5D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C53F5D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1060</w:t>
      </w:r>
    </w:p>
    <w:p w14:paraId="2011CD8B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C53F5D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C53F5D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C53F5D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1061</w:t>
      </w:r>
    </w:p>
    <w:p w14:paraId="66070B16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Output power dynamics for DC with UL MIMO</w:t>
      </w:r>
      <w:r>
        <w:rPr>
          <w:noProof/>
        </w:rPr>
        <w:tab/>
        <w:t>1061</w:t>
      </w:r>
    </w:p>
    <w:p w14:paraId="374130A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  <w:lang w:eastAsia="es-ES"/>
        </w:rPr>
        <w:t>6.3H.0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1061</w:t>
      </w:r>
    </w:p>
    <w:p w14:paraId="5AF4FC9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6.3H</w:t>
      </w:r>
      <w:r w:rsidRPr="00C53F5D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1061</w:t>
      </w:r>
    </w:p>
    <w:p w14:paraId="038C13D7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6.3H</w:t>
      </w:r>
      <w:r w:rsidRPr="00C53F5D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1061</w:t>
      </w:r>
    </w:p>
    <w:p w14:paraId="2FE1DBC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6.3H</w:t>
      </w:r>
      <w:r w:rsidRPr="00C53F5D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 xml:space="preserve">Output power dynamics for </w:t>
      </w:r>
      <w:r w:rsidRPr="00C53F5D">
        <w:rPr>
          <w:rFonts w:eastAsia="PMingLiU"/>
          <w:noProof/>
          <w:lang w:eastAsia="zh-TW"/>
        </w:rPr>
        <w:t>inter-band EN-DC</w:t>
      </w:r>
      <w:r w:rsidRPr="00C53F5D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1061</w:t>
      </w:r>
    </w:p>
    <w:p w14:paraId="06B9FFE6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1061</w:t>
      </w:r>
    </w:p>
    <w:p w14:paraId="289AC56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  <w:lang w:eastAsia="es-ES"/>
        </w:rPr>
        <w:t>6.3L.0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1061</w:t>
      </w:r>
    </w:p>
    <w:p w14:paraId="54944973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6.3L</w:t>
      </w:r>
      <w:r w:rsidRPr="00C53F5D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1062</w:t>
      </w:r>
    </w:p>
    <w:p w14:paraId="57D2A7B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6.3L</w:t>
      </w:r>
      <w:r w:rsidRPr="00C53F5D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1062</w:t>
      </w:r>
    </w:p>
    <w:p w14:paraId="47797A7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6.3L</w:t>
      </w:r>
      <w:r w:rsidRPr="00C53F5D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 xml:space="preserve">Output power dynamics for </w:t>
      </w:r>
      <w:r w:rsidRPr="00C53F5D">
        <w:rPr>
          <w:rFonts w:eastAsia="PMingLiU"/>
          <w:noProof/>
          <w:lang w:eastAsia="zh-TW"/>
        </w:rPr>
        <w:t>inter-band EN-DC</w:t>
      </w:r>
      <w:r w:rsidRPr="00C53F5D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1062</w:t>
      </w:r>
    </w:p>
    <w:p w14:paraId="1A5AFBCC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1062</w:t>
      </w:r>
    </w:p>
    <w:p w14:paraId="2F7A842C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1062</w:t>
      </w:r>
    </w:p>
    <w:p w14:paraId="0A2D554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1062</w:t>
      </w:r>
    </w:p>
    <w:p w14:paraId="082CDDE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6.4</w:t>
      </w:r>
      <w:r w:rsidRPr="00C53F5D">
        <w:rPr>
          <w:rFonts w:eastAsia="MS Mincho"/>
          <w:noProof/>
          <w:lang w:eastAsia="zh-CN"/>
        </w:rPr>
        <w:t>A</w:t>
      </w:r>
      <w:r w:rsidRPr="00C53F5D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 xml:space="preserve">Transmit modulation quality for </w:t>
      </w:r>
      <w:r w:rsidRPr="00C53F5D">
        <w:rPr>
          <w:rFonts w:eastAsia="MS Mincho"/>
          <w:noProof/>
          <w:lang w:eastAsia="zh-CN"/>
        </w:rPr>
        <w:t>CA</w:t>
      </w:r>
      <w:r>
        <w:rPr>
          <w:noProof/>
        </w:rPr>
        <w:tab/>
        <w:t>1062</w:t>
      </w:r>
    </w:p>
    <w:p w14:paraId="3C49DCB5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1062</w:t>
      </w:r>
    </w:p>
    <w:p w14:paraId="78A4D3E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Frequency error for DC</w:t>
      </w:r>
      <w:r>
        <w:rPr>
          <w:noProof/>
        </w:rPr>
        <w:tab/>
        <w:t>1062</w:t>
      </w:r>
    </w:p>
    <w:p w14:paraId="6662686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1062</w:t>
      </w:r>
    </w:p>
    <w:p w14:paraId="684C6B2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1062</w:t>
      </w:r>
    </w:p>
    <w:p w14:paraId="56B8477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1062</w:t>
      </w:r>
    </w:p>
    <w:p w14:paraId="769A307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1063</w:t>
      </w:r>
    </w:p>
    <w:p w14:paraId="1443153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1063</w:t>
      </w:r>
    </w:p>
    <w:p w14:paraId="6C917E5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1063</w:t>
      </w:r>
    </w:p>
    <w:p w14:paraId="24AA06D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1063</w:t>
      </w:r>
    </w:p>
    <w:p w14:paraId="29D5113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1063</w:t>
      </w:r>
    </w:p>
    <w:p w14:paraId="6E01494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1063</w:t>
      </w:r>
    </w:p>
    <w:p w14:paraId="4265501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1063</w:t>
      </w:r>
    </w:p>
    <w:p w14:paraId="43BF0CE0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1063</w:t>
      </w:r>
    </w:p>
    <w:p w14:paraId="135DCAE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1063</w:t>
      </w:r>
    </w:p>
    <w:p w14:paraId="103D3452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1063</w:t>
      </w:r>
    </w:p>
    <w:p w14:paraId="170CD6B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1064</w:t>
      </w:r>
    </w:p>
    <w:p w14:paraId="6295719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1064</w:t>
      </w:r>
    </w:p>
    <w:p w14:paraId="1A344CAF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1064</w:t>
      </w:r>
    </w:p>
    <w:p w14:paraId="636E955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1064</w:t>
      </w:r>
    </w:p>
    <w:p w14:paraId="2463F43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1064</w:t>
      </w:r>
    </w:p>
    <w:p w14:paraId="299B9727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1064</w:t>
      </w:r>
    </w:p>
    <w:p w14:paraId="5102721B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1064</w:t>
      </w:r>
    </w:p>
    <w:p w14:paraId="65E065D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1064</w:t>
      </w:r>
    </w:p>
    <w:p w14:paraId="6CAF3EB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1065</w:t>
      </w:r>
    </w:p>
    <w:p w14:paraId="1A0513D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1065</w:t>
      </w:r>
    </w:p>
    <w:p w14:paraId="4FD735E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1065</w:t>
      </w:r>
    </w:p>
    <w:p w14:paraId="0E3D045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1065</w:t>
      </w:r>
    </w:p>
    <w:p w14:paraId="55DB5FE1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1065</w:t>
      </w:r>
    </w:p>
    <w:p w14:paraId="5BFA2D6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1065</w:t>
      </w:r>
    </w:p>
    <w:p w14:paraId="27ABB8A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1065</w:t>
      </w:r>
    </w:p>
    <w:p w14:paraId="01D6E2E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1065</w:t>
      </w:r>
    </w:p>
    <w:p w14:paraId="2BCAF59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1065</w:t>
      </w:r>
    </w:p>
    <w:p w14:paraId="243D1EAB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1065</w:t>
      </w:r>
    </w:p>
    <w:p w14:paraId="57CE4B0E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1066</w:t>
      </w:r>
    </w:p>
    <w:p w14:paraId="2022362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1066</w:t>
      </w:r>
    </w:p>
    <w:p w14:paraId="5B831B87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1066</w:t>
      </w:r>
    </w:p>
    <w:p w14:paraId="4FC3E2D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Frequency error for DC</w:t>
      </w:r>
      <w:r w:rsidRPr="00C53F5D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1066</w:t>
      </w:r>
    </w:p>
    <w:p w14:paraId="28E1E89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1066</w:t>
      </w:r>
    </w:p>
    <w:p w14:paraId="7DA488D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1066</w:t>
      </w:r>
    </w:p>
    <w:p w14:paraId="2C22DC2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1066</w:t>
      </w:r>
    </w:p>
    <w:p w14:paraId="5065813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Transmit modulation quality for DC</w:t>
      </w:r>
      <w:r w:rsidRPr="00C53F5D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1066</w:t>
      </w:r>
    </w:p>
    <w:p w14:paraId="6119FC4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1066</w:t>
      </w:r>
    </w:p>
    <w:p w14:paraId="3CF03AE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1066</w:t>
      </w:r>
    </w:p>
    <w:p w14:paraId="6711C86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1066</w:t>
      </w:r>
    </w:p>
    <w:p w14:paraId="3042E320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1066</w:t>
      </w:r>
    </w:p>
    <w:p w14:paraId="1110213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Frequency error for DC</w:t>
      </w:r>
      <w:r w:rsidRPr="00C53F5D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1066</w:t>
      </w:r>
    </w:p>
    <w:p w14:paraId="32D5EAC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1066</w:t>
      </w:r>
    </w:p>
    <w:p w14:paraId="539BD06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1066</w:t>
      </w:r>
    </w:p>
    <w:p w14:paraId="1B977EB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1066</w:t>
      </w:r>
    </w:p>
    <w:p w14:paraId="1DE46D1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Transmit modulation quality for DC</w:t>
      </w:r>
      <w:r w:rsidRPr="00C53F5D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1067</w:t>
      </w:r>
    </w:p>
    <w:p w14:paraId="5F3A2A4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1067</w:t>
      </w:r>
    </w:p>
    <w:p w14:paraId="5574C99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1067</w:t>
      </w:r>
    </w:p>
    <w:p w14:paraId="7C66CA5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1067</w:t>
      </w:r>
    </w:p>
    <w:p w14:paraId="0E6CA088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1067</w:t>
      </w:r>
    </w:p>
    <w:p w14:paraId="785734E1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1067</w:t>
      </w:r>
    </w:p>
    <w:p w14:paraId="449493C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1067</w:t>
      </w:r>
    </w:p>
    <w:p w14:paraId="12F5EC7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1067</w:t>
      </w:r>
    </w:p>
    <w:p w14:paraId="7F7D93C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1067</w:t>
      </w:r>
    </w:p>
    <w:p w14:paraId="0F9A3CF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1067</w:t>
      </w:r>
    </w:p>
    <w:p w14:paraId="2B2282B7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1067</w:t>
      </w:r>
    </w:p>
    <w:p w14:paraId="65FD60EC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1067</w:t>
      </w:r>
    </w:p>
    <w:p w14:paraId="447C31A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1067</w:t>
      </w:r>
    </w:p>
    <w:p w14:paraId="6B89871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1067</w:t>
      </w:r>
    </w:p>
    <w:p w14:paraId="160F883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lang w:val="fr-FR"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lang w:val="fr-FR"/>
        </w:rPr>
        <w:t>Intra-band non-contiguous EN-DC</w:t>
      </w:r>
      <w:r>
        <w:rPr>
          <w:noProof/>
        </w:rPr>
        <w:tab/>
        <w:t>1067</w:t>
      </w:r>
    </w:p>
    <w:p w14:paraId="6CEA901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1068</w:t>
      </w:r>
    </w:p>
    <w:p w14:paraId="7DA756F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1068</w:t>
      </w:r>
    </w:p>
    <w:p w14:paraId="17C1196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1068</w:t>
      </w:r>
    </w:p>
    <w:p w14:paraId="65F94BA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1068</w:t>
      </w:r>
    </w:p>
    <w:p w14:paraId="27D741F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1068</w:t>
      </w:r>
    </w:p>
    <w:p w14:paraId="0809AE5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1068</w:t>
      </w:r>
    </w:p>
    <w:p w14:paraId="7671254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1068</w:t>
      </w:r>
    </w:p>
    <w:p w14:paraId="6DAF018E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1068</w:t>
      </w:r>
    </w:p>
    <w:p w14:paraId="6DDBA7C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1069</w:t>
      </w:r>
    </w:p>
    <w:p w14:paraId="1EC0A5F5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1069</w:t>
      </w:r>
    </w:p>
    <w:p w14:paraId="5FAB7D0C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1069</w:t>
      </w:r>
    </w:p>
    <w:p w14:paraId="50E9156B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1069</w:t>
      </w:r>
    </w:p>
    <w:p w14:paraId="18E77E7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lang w:val="fr-FR"/>
        </w:rPr>
        <w:t>6.5B.2.2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lang w:val="fr-FR"/>
        </w:rPr>
        <w:t>Intra-band non-contiguous EN-DC</w:t>
      </w:r>
      <w:r>
        <w:rPr>
          <w:noProof/>
        </w:rPr>
        <w:tab/>
        <w:t>1070</w:t>
      </w:r>
    </w:p>
    <w:p w14:paraId="03EB77D9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1070</w:t>
      </w:r>
    </w:p>
    <w:p w14:paraId="7B61606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1070</w:t>
      </w:r>
    </w:p>
    <w:p w14:paraId="61BD0FF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1070</w:t>
      </w:r>
    </w:p>
    <w:p w14:paraId="2D1A2C9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1070</w:t>
      </w:r>
    </w:p>
    <w:p w14:paraId="602E00C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1070</w:t>
      </w:r>
    </w:p>
    <w:p w14:paraId="5FE10DF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1070</w:t>
      </w:r>
    </w:p>
    <w:p w14:paraId="57E27D1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1070</w:t>
      </w:r>
    </w:p>
    <w:p w14:paraId="26E702C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1071</w:t>
      </w:r>
    </w:p>
    <w:p w14:paraId="0762511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1071</w:t>
      </w:r>
    </w:p>
    <w:p w14:paraId="61CD3C5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1071</w:t>
      </w:r>
    </w:p>
    <w:p w14:paraId="19919C4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1071</w:t>
      </w:r>
    </w:p>
    <w:p w14:paraId="0225C14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1071</w:t>
      </w:r>
    </w:p>
    <w:p w14:paraId="7D74F7C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lang w:val="fr-FR"/>
        </w:rPr>
        <w:t>6.5B.3.2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lang w:val="fr-FR"/>
        </w:rPr>
        <w:t>Intra-band non-contiguous EN-DC</w:t>
      </w:r>
      <w:r>
        <w:rPr>
          <w:noProof/>
        </w:rPr>
        <w:tab/>
        <w:t>1071</w:t>
      </w:r>
    </w:p>
    <w:p w14:paraId="0B5209C7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1072</w:t>
      </w:r>
    </w:p>
    <w:p w14:paraId="654DCD2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1072</w:t>
      </w:r>
    </w:p>
    <w:p w14:paraId="74C4B51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1072</w:t>
      </w:r>
    </w:p>
    <w:p w14:paraId="39646F0D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1073</w:t>
      </w:r>
    </w:p>
    <w:p w14:paraId="5D05200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1079</w:t>
      </w:r>
    </w:p>
    <w:p w14:paraId="28A9E83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1079</w:t>
      </w:r>
    </w:p>
    <w:p w14:paraId="193E204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1080</w:t>
      </w:r>
    </w:p>
    <w:p w14:paraId="7F693AA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1081</w:t>
      </w:r>
    </w:p>
    <w:p w14:paraId="02FB0F7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1081</w:t>
      </w:r>
    </w:p>
    <w:p w14:paraId="748D7ED4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1081</w:t>
      </w:r>
    </w:p>
    <w:p w14:paraId="73477E1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1081</w:t>
      </w:r>
    </w:p>
    <w:p w14:paraId="18BDC2B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1081</w:t>
      </w:r>
    </w:p>
    <w:p w14:paraId="42E4293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1081</w:t>
      </w:r>
    </w:p>
    <w:p w14:paraId="460E266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1081</w:t>
      </w:r>
    </w:p>
    <w:p w14:paraId="27E42E30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1081</w:t>
      </w:r>
    </w:p>
    <w:p w14:paraId="77CCA91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1082</w:t>
      </w:r>
    </w:p>
    <w:p w14:paraId="017F1C3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1082</w:t>
      </w:r>
    </w:p>
    <w:p w14:paraId="046B1E04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1082</w:t>
      </w:r>
    </w:p>
    <w:p w14:paraId="1C6B285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1082</w:t>
      </w:r>
    </w:p>
    <w:p w14:paraId="55F863DD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1082</w:t>
      </w:r>
    </w:p>
    <w:p w14:paraId="351BFB4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1082</w:t>
      </w:r>
    </w:p>
    <w:p w14:paraId="0D848B3F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1082</w:t>
      </w:r>
    </w:p>
    <w:p w14:paraId="30DEB44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1082</w:t>
      </w:r>
    </w:p>
    <w:p w14:paraId="6AB79B3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1082</w:t>
      </w:r>
    </w:p>
    <w:p w14:paraId="20CAF52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1083</w:t>
      </w:r>
    </w:p>
    <w:p w14:paraId="252CE23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1083</w:t>
      </w:r>
    </w:p>
    <w:p w14:paraId="45F03A0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1083</w:t>
      </w:r>
    </w:p>
    <w:p w14:paraId="2BEE8EF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1083</w:t>
      </w:r>
    </w:p>
    <w:p w14:paraId="79EF2F3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1083</w:t>
      </w:r>
    </w:p>
    <w:p w14:paraId="67F3EFA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1083</w:t>
      </w:r>
    </w:p>
    <w:p w14:paraId="143DD86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1083</w:t>
      </w:r>
    </w:p>
    <w:p w14:paraId="23A2944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1083</w:t>
      </w:r>
    </w:p>
    <w:p w14:paraId="2F1EFA2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1083</w:t>
      </w:r>
    </w:p>
    <w:p w14:paraId="526F70E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1083</w:t>
      </w:r>
    </w:p>
    <w:p w14:paraId="184B136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1083</w:t>
      </w:r>
    </w:p>
    <w:p w14:paraId="13333254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1083</w:t>
      </w:r>
    </w:p>
    <w:p w14:paraId="2E1E7BE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1083</w:t>
      </w:r>
    </w:p>
    <w:p w14:paraId="62855B3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1083</w:t>
      </w:r>
    </w:p>
    <w:p w14:paraId="3109FDB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1083</w:t>
      </w:r>
    </w:p>
    <w:p w14:paraId="6757250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1084</w:t>
      </w:r>
    </w:p>
    <w:p w14:paraId="1535602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1084</w:t>
      </w:r>
    </w:p>
    <w:p w14:paraId="3BB7933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1084</w:t>
      </w:r>
    </w:p>
    <w:p w14:paraId="0C984C6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1084</w:t>
      </w:r>
    </w:p>
    <w:p w14:paraId="49B8AD1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1084</w:t>
      </w:r>
    </w:p>
    <w:p w14:paraId="4CD52DB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1084</w:t>
      </w:r>
    </w:p>
    <w:p w14:paraId="2948721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1084</w:t>
      </w:r>
    </w:p>
    <w:p w14:paraId="5B4DD2A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1084</w:t>
      </w:r>
    </w:p>
    <w:p w14:paraId="5397BCB1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1084</w:t>
      </w:r>
    </w:p>
    <w:p w14:paraId="7F2EB295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1084</w:t>
      </w:r>
    </w:p>
    <w:p w14:paraId="3D85E7A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1086</w:t>
      </w:r>
    </w:p>
    <w:p w14:paraId="5513DBB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1086</w:t>
      </w:r>
    </w:p>
    <w:p w14:paraId="75E1A9B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1086</w:t>
      </w:r>
    </w:p>
    <w:p w14:paraId="6D39ADD2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lastRenderedPageBreak/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1086</w:t>
      </w:r>
    </w:p>
    <w:p w14:paraId="58CE3C5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1086</w:t>
      </w:r>
    </w:p>
    <w:p w14:paraId="7AEE84F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1086</w:t>
      </w:r>
    </w:p>
    <w:p w14:paraId="2B70C98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1086</w:t>
      </w:r>
    </w:p>
    <w:p w14:paraId="20EF53C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1086</w:t>
      </w:r>
    </w:p>
    <w:p w14:paraId="186D9AB7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1086</w:t>
      </w:r>
    </w:p>
    <w:p w14:paraId="3FD5126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1086</w:t>
      </w:r>
    </w:p>
    <w:p w14:paraId="6C2FF4E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1086</w:t>
      </w:r>
    </w:p>
    <w:p w14:paraId="06D3029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1087</w:t>
      </w:r>
    </w:p>
    <w:p w14:paraId="6816DEA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1087</w:t>
      </w:r>
    </w:p>
    <w:p w14:paraId="506976C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1087</w:t>
      </w:r>
    </w:p>
    <w:p w14:paraId="78FF7C2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1087</w:t>
      </w:r>
    </w:p>
    <w:p w14:paraId="7C4AAA4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1087</w:t>
      </w:r>
    </w:p>
    <w:p w14:paraId="5774266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1087</w:t>
      </w:r>
    </w:p>
    <w:p w14:paraId="1DF26D4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1087</w:t>
      </w:r>
    </w:p>
    <w:p w14:paraId="7856FC2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1087</w:t>
      </w:r>
    </w:p>
    <w:p w14:paraId="3C15642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1087</w:t>
      </w:r>
    </w:p>
    <w:p w14:paraId="1BB0E8B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1087</w:t>
      </w:r>
    </w:p>
    <w:p w14:paraId="6CDD850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1087</w:t>
      </w:r>
    </w:p>
    <w:p w14:paraId="0946679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1087</w:t>
      </w:r>
    </w:p>
    <w:p w14:paraId="6D00EF48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1087</w:t>
      </w:r>
    </w:p>
    <w:p w14:paraId="57E89EC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1087</w:t>
      </w:r>
    </w:p>
    <w:p w14:paraId="122041C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1087</w:t>
      </w:r>
    </w:p>
    <w:p w14:paraId="7A88A1C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1087</w:t>
      </w:r>
    </w:p>
    <w:p w14:paraId="66B2F60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1087</w:t>
      </w:r>
    </w:p>
    <w:p w14:paraId="7A95674C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1087</w:t>
      </w:r>
    </w:p>
    <w:p w14:paraId="50A8B90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73CE58D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4E34200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1088</w:t>
      </w:r>
    </w:p>
    <w:p w14:paraId="40BC9AC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1088</w:t>
      </w:r>
    </w:p>
    <w:p w14:paraId="1E8BC5E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7332F19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046A6E0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1088</w:t>
      </w:r>
    </w:p>
    <w:p w14:paraId="020B729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1088</w:t>
      </w:r>
    </w:p>
    <w:p w14:paraId="0C37A3E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4D96E23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3070D23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1088</w:t>
      </w:r>
    </w:p>
    <w:p w14:paraId="733CDFF7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1088</w:t>
      </w:r>
    </w:p>
    <w:p w14:paraId="0169071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3541905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2F4A252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1088</w:t>
      </w:r>
    </w:p>
    <w:p w14:paraId="4A812C11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1088</w:t>
      </w:r>
    </w:p>
    <w:p w14:paraId="58845BE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1088</w:t>
      </w:r>
    </w:p>
    <w:p w14:paraId="68C6BFA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1088</w:t>
      </w:r>
    </w:p>
    <w:p w14:paraId="2BB24FF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1088</w:t>
      </w:r>
    </w:p>
    <w:p w14:paraId="72B3883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1089</w:t>
      </w:r>
    </w:p>
    <w:p w14:paraId="6C7D374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1089</w:t>
      </w:r>
    </w:p>
    <w:p w14:paraId="1ABEEA3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</w:t>
      </w:r>
      <w:r w:rsidRPr="00C53F5D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1089</w:t>
      </w:r>
    </w:p>
    <w:p w14:paraId="292C6C8B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1089</w:t>
      </w:r>
    </w:p>
    <w:p w14:paraId="284CD030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1089</w:t>
      </w:r>
    </w:p>
    <w:p w14:paraId="25DB840D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1090</w:t>
      </w:r>
    </w:p>
    <w:p w14:paraId="7165AC8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1090</w:t>
      </w:r>
    </w:p>
    <w:p w14:paraId="6499A883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1090</w:t>
      </w:r>
    </w:p>
    <w:p w14:paraId="75E29D3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1090</w:t>
      </w:r>
    </w:p>
    <w:p w14:paraId="11B5B82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1090</w:t>
      </w:r>
    </w:p>
    <w:p w14:paraId="03663EC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1090</w:t>
      </w:r>
    </w:p>
    <w:p w14:paraId="0483423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1091</w:t>
      </w:r>
    </w:p>
    <w:p w14:paraId="3A91183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Void</w:t>
      </w:r>
      <w:r>
        <w:rPr>
          <w:noProof/>
        </w:rPr>
        <w:tab/>
        <w:t>1091</w:t>
      </w:r>
    </w:p>
    <w:p w14:paraId="6B5AF20F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1091</w:t>
      </w:r>
    </w:p>
    <w:p w14:paraId="1B0521D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1091</w:t>
      </w:r>
    </w:p>
    <w:p w14:paraId="2EF0CAD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1092</w:t>
      </w:r>
    </w:p>
    <w:p w14:paraId="66A3673C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lastRenderedPageBreak/>
        <w:t>7.3B.2.1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Intra-band contiguous EN-DC</w:t>
      </w:r>
      <w:r>
        <w:rPr>
          <w:noProof/>
        </w:rPr>
        <w:tab/>
        <w:t>1092</w:t>
      </w:r>
    </w:p>
    <w:p w14:paraId="25BC58A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1093</w:t>
      </w:r>
    </w:p>
    <w:p w14:paraId="45A252D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Intra-band non-contiguous EN-DC</w:t>
      </w:r>
      <w:r>
        <w:rPr>
          <w:noProof/>
        </w:rPr>
        <w:tab/>
        <w:t>1093</w:t>
      </w:r>
    </w:p>
    <w:p w14:paraId="7F51D1B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Inter-band EN-DC within FR1</w:t>
      </w:r>
      <w:r>
        <w:rPr>
          <w:noProof/>
        </w:rPr>
        <w:tab/>
        <w:t>1094</w:t>
      </w:r>
    </w:p>
    <w:p w14:paraId="00E6FC67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1094</w:t>
      </w:r>
    </w:p>
    <w:p w14:paraId="386DA16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1097</w:t>
      </w:r>
    </w:p>
    <w:p w14:paraId="60D5F024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1103</w:t>
      </w:r>
    </w:p>
    <w:p w14:paraId="0A6A86D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1107</w:t>
      </w:r>
    </w:p>
    <w:p w14:paraId="33C2F5C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1107</w:t>
      </w:r>
    </w:p>
    <w:p w14:paraId="595C1582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1109</w:t>
      </w:r>
    </w:p>
    <w:p w14:paraId="3CB1EEDF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1110</w:t>
      </w:r>
    </w:p>
    <w:p w14:paraId="1125C844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1118</w:t>
      </w:r>
    </w:p>
    <w:p w14:paraId="718097B7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1186</w:t>
      </w:r>
    </w:p>
    <w:p w14:paraId="6D493E77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1186</w:t>
      </w:r>
    </w:p>
    <w:p w14:paraId="2DEE462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Inter-band NE-DC within FR1</w:t>
      </w:r>
      <w:r>
        <w:rPr>
          <w:noProof/>
        </w:rPr>
        <w:tab/>
        <w:t>1187</w:t>
      </w:r>
    </w:p>
    <w:p w14:paraId="290627CD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1187</w:t>
      </w:r>
    </w:p>
    <w:p w14:paraId="6C31B0F2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1187</w:t>
      </w:r>
    </w:p>
    <w:p w14:paraId="495E2D1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1187</w:t>
      </w:r>
    </w:p>
    <w:p w14:paraId="3CF400CD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1188</w:t>
      </w:r>
    </w:p>
    <w:p w14:paraId="77CF9C9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1188</w:t>
      </w:r>
    </w:p>
    <w:p w14:paraId="72B6A704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(Reserved)</w:t>
      </w:r>
      <w:r>
        <w:rPr>
          <w:noProof/>
        </w:rPr>
        <w:tab/>
        <w:t>1188</w:t>
      </w:r>
    </w:p>
    <w:p w14:paraId="643228C8" w14:textId="77777777" w:rsidR="00FC1EA7" w:rsidRDefault="00FC1EA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1188</w:t>
      </w:r>
    </w:p>
    <w:p w14:paraId="735362E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Inter-band EN-DC including FR2</w:t>
      </w:r>
      <w:r>
        <w:rPr>
          <w:noProof/>
        </w:rPr>
        <w:tab/>
        <w:t>1188</w:t>
      </w:r>
    </w:p>
    <w:p w14:paraId="61057D5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1188</w:t>
      </w:r>
    </w:p>
    <w:p w14:paraId="2AA5B17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1189</w:t>
      </w:r>
    </w:p>
    <w:p w14:paraId="31970E8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1189</w:t>
      </w:r>
    </w:p>
    <w:p w14:paraId="0B15567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Void</w:t>
      </w:r>
      <w:r>
        <w:rPr>
          <w:noProof/>
        </w:rPr>
        <w:tab/>
        <w:t>1189</w:t>
      </w:r>
    </w:p>
    <w:p w14:paraId="4CA3E68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1189</w:t>
      </w:r>
    </w:p>
    <w:p w14:paraId="46CECEA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>, ΔR</w:t>
      </w:r>
      <w:r w:rsidRPr="00C53F5D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1190</w:t>
      </w:r>
    </w:p>
    <w:p w14:paraId="06DBF80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General</w:t>
      </w:r>
      <w:r>
        <w:rPr>
          <w:noProof/>
        </w:rPr>
        <w:tab/>
        <w:t>1190</w:t>
      </w:r>
    </w:p>
    <w:p w14:paraId="3FC6DFF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Intra-band contiguous EN-DC</w:t>
      </w:r>
      <w:r>
        <w:rPr>
          <w:noProof/>
        </w:rPr>
        <w:tab/>
        <w:t>1190</w:t>
      </w:r>
    </w:p>
    <w:p w14:paraId="4B8ABBC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Intra-band non-contiguous EN-DC</w:t>
      </w:r>
      <w:r>
        <w:rPr>
          <w:noProof/>
        </w:rPr>
        <w:tab/>
        <w:t>1190</w:t>
      </w:r>
    </w:p>
    <w:p w14:paraId="2452B23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Inter-band EN-DC within FR1</w:t>
      </w:r>
      <w:r>
        <w:rPr>
          <w:noProof/>
        </w:rPr>
        <w:tab/>
        <w:t>1194</w:t>
      </w:r>
    </w:p>
    <w:p w14:paraId="138B9132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1194</w:t>
      </w:r>
    </w:p>
    <w:p w14:paraId="6C4DDAE4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1196</w:t>
      </w:r>
    </w:p>
    <w:p w14:paraId="01D351B8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1210</w:t>
      </w:r>
    </w:p>
    <w:p w14:paraId="22F2C11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1227</w:t>
      </w:r>
    </w:p>
    <w:p w14:paraId="55E70AAB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1234</w:t>
      </w:r>
    </w:p>
    <w:p w14:paraId="1B91152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Inter-band NE-DC within FR1</w:t>
      </w:r>
      <w:r>
        <w:rPr>
          <w:noProof/>
        </w:rPr>
        <w:tab/>
        <w:t>1235</w:t>
      </w:r>
    </w:p>
    <w:p w14:paraId="27E4E9C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Inter-band EN-DC including FR2</w:t>
      </w:r>
      <w:r>
        <w:rPr>
          <w:noProof/>
        </w:rPr>
        <w:tab/>
        <w:t>1235</w:t>
      </w:r>
    </w:p>
    <w:p w14:paraId="13EA7AFA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1235</w:t>
      </w:r>
    </w:p>
    <w:p w14:paraId="257C74F4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1236</w:t>
      </w:r>
    </w:p>
    <w:p w14:paraId="329F8DF5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1236</w:t>
      </w:r>
    </w:p>
    <w:p w14:paraId="2E15B74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1236</w:t>
      </w:r>
    </w:p>
    <w:p w14:paraId="12245537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1236</w:t>
      </w:r>
    </w:p>
    <w:p w14:paraId="16E5EA9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1236</w:t>
      </w:r>
    </w:p>
    <w:p w14:paraId="0D653A8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rFonts w:eastAsia="MS Mincho"/>
          <w:noProof/>
        </w:rPr>
        <w:t>Inter-band EN-DC including both FR1 and FR2</w:t>
      </w:r>
      <w:r>
        <w:rPr>
          <w:noProof/>
        </w:rPr>
        <w:tab/>
        <w:t>1236</w:t>
      </w:r>
    </w:p>
    <w:p w14:paraId="7F835C87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1236</w:t>
      </w:r>
    </w:p>
    <w:p w14:paraId="6D81A12C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1236</w:t>
      </w:r>
    </w:p>
    <w:p w14:paraId="21111830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1236</w:t>
      </w:r>
    </w:p>
    <w:p w14:paraId="27D99F03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C53F5D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1236</w:t>
      </w:r>
    </w:p>
    <w:p w14:paraId="62B60B0F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1237</w:t>
      </w:r>
    </w:p>
    <w:p w14:paraId="7CD3178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1237</w:t>
      </w:r>
    </w:p>
    <w:p w14:paraId="493AE1D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1237</w:t>
      </w:r>
    </w:p>
    <w:p w14:paraId="72F71E1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1237</w:t>
      </w:r>
    </w:p>
    <w:p w14:paraId="0D49630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V2X</w:t>
      </w:r>
      <w:r>
        <w:rPr>
          <w:noProof/>
        </w:rPr>
        <w:tab/>
        <w:t>1237</w:t>
      </w:r>
    </w:p>
    <w:p w14:paraId="53687F9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1237</w:t>
      </w:r>
    </w:p>
    <w:p w14:paraId="6AF2EC3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1237</w:t>
      </w:r>
    </w:p>
    <w:p w14:paraId="045BD9B6" w14:textId="77777777" w:rsidR="00FC1EA7" w:rsidRDefault="00FC1EA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1238</w:t>
      </w:r>
    </w:p>
    <w:p w14:paraId="52BBE0BA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1238</w:t>
      </w:r>
    </w:p>
    <w:p w14:paraId="0CA90F99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1238</w:t>
      </w:r>
    </w:p>
    <w:p w14:paraId="4CC813C2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1238</w:t>
      </w:r>
    </w:p>
    <w:p w14:paraId="32AAD5A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1238</w:t>
      </w:r>
    </w:p>
    <w:p w14:paraId="5ED2B81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1239</w:t>
      </w:r>
    </w:p>
    <w:p w14:paraId="54ED171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1239</w:t>
      </w:r>
    </w:p>
    <w:p w14:paraId="269B5A7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1239</w:t>
      </w:r>
    </w:p>
    <w:p w14:paraId="30EA7F44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1239</w:t>
      </w:r>
    </w:p>
    <w:p w14:paraId="2F212D18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1239</w:t>
      </w:r>
    </w:p>
    <w:p w14:paraId="26CBBFF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1239</w:t>
      </w:r>
    </w:p>
    <w:p w14:paraId="718F72A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1239</w:t>
      </w:r>
    </w:p>
    <w:p w14:paraId="272ED61A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1239</w:t>
      </w:r>
    </w:p>
    <w:p w14:paraId="4AD85E1D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1239</w:t>
      </w:r>
    </w:p>
    <w:p w14:paraId="699F60FD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1239</w:t>
      </w:r>
    </w:p>
    <w:p w14:paraId="2258BDAD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1240</w:t>
      </w:r>
    </w:p>
    <w:p w14:paraId="417161A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1240</w:t>
      </w:r>
    </w:p>
    <w:p w14:paraId="35BCFCCB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1240</w:t>
      </w:r>
    </w:p>
    <w:p w14:paraId="2E3AD48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1240</w:t>
      </w:r>
    </w:p>
    <w:p w14:paraId="21F7541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1240</w:t>
      </w:r>
    </w:p>
    <w:p w14:paraId="2862FB63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1240</w:t>
      </w:r>
    </w:p>
    <w:p w14:paraId="7852BB6F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1241</w:t>
      </w:r>
    </w:p>
    <w:p w14:paraId="18ED938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1241</w:t>
      </w:r>
    </w:p>
    <w:p w14:paraId="6D42565F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1241</w:t>
      </w:r>
    </w:p>
    <w:p w14:paraId="24F865A9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1241</w:t>
      </w:r>
    </w:p>
    <w:p w14:paraId="6860D4A4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1241</w:t>
      </w:r>
    </w:p>
    <w:p w14:paraId="65CA8605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1241</w:t>
      </w:r>
    </w:p>
    <w:p w14:paraId="258463FB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1241</w:t>
      </w:r>
    </w:p>
    <w:p w14:paraId="62FC58D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1241</w:t>
      </w:r>
    </w:p>
    <w:p w14:paraId="05E8327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1241</w:t>
      </w:r>
    </w:p>
    <w:p w14:paraId="37E44E8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1242</w:t>
      </w:r>
    </w:p>
    <w:p w14:paraId="4CA5685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1242</w:t>
      </w:r>
    </w:p>
    <w:p w14:paraId="00A0762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1242</w:t>
      </w:r>
    </w:p>
    <w:p w14:paraId="26E2420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1242</w:t>
      </w:r>
    </w:p>
    <w:p w14:paraId="510C3B1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1242</w:t>
      </w:r>
    </w:p>
    <w:p w14:paraId="5D44F02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1242</w:t>
      </w:r>
    </w:p>
    <w:p w14:paraId="38BE399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1242</w:t>
      </w:r>
    </w:p>
    <w:p w14:paraId="74B4813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1242</w:t>
      </w:r>
    </w:p>
    <w:p w14:paraId="4BCE04A1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1242</w:t>
      </w:r>
    </w:p>
    <w:p w14:paraId="399472D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1242</w:t>
      </w:r>
    </w:p>
    <w:p w14:paraId="0F05D66E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1243</w:t>
      </w:r>
    </w:p>
    <w:p w14:paraId="6E00024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1243</w:t>
      </w:r>
    </w:p>
    <w:p w14:paraId="1163CF6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1243</w:t>
      </w:r>
    </w:p>
    <w:p w14:paraId="3D18A76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1244</w:t>
      </w:r>
    </w:p>
    <w:p w14:paraId="75DB7727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1244</w:t>
      </w:r>
    </w:p>
    <w:p w14:paraId="7F7717B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1244</w:t>
      </w:r>
    </w:p>
    <w:p w14:paraId="16D5ADC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1244</w:t>
      </w:r>
    </w:p>
    <w:p w14:paraId="1E77C31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1244</w:t>
      </w:r>
    </w:p>
    <w:p w14:paraId="738349F9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1244</w:t>
      </w:r>
    </w:p>
    <w:p w14:paraId="0EB9DDC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1245</w:t>
      </w:r>
    </w:p>
    <w:p w14:paraId="0B7CF82D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1245</w:t>
      </w:r>
    </w:p>
    <w:p w14:paraId="54499FA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1245</w:t>
      </w:r>
    </w:p>
    <w:p w14:paraId="277DAFB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1245</w:t>
      </w:r>
    </w:p>
    <w:p w14:paraId="1BC9E8B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1245</w:t>
      </w:r>
    </w:p>
    <w:p w14:paraId="2BF1EFBA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1245</w:t>
      </w:r>
    </w:p>
    <w:p w14:paraId="7B86895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1245</w:t>
      </w:r>
    </w:p>
    <w:p w14:paraId="734F8F1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1245</w:t>
      </w:r>
    </w:p>
    <w:p w14:paraId="4E325ADF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1245</w:t>
      </w:r>
    </w:p>
    <w:p w14:paraId="7CD50948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1245</w:t>
      </w:r>
    </w:p>
    <w:p w14:paraId="13D1FB0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1245</w:t>
      </w:r>
    </w:p>
    <w:p w14:paraId="79991123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1245</w:t>
      </w:r>
    </w:p>
    <w:p w14:paraId="00336FB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1246</w:t>
      </w:r>
    </w:p>
    <w:p w14:paraId="5052819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1246</w:t>
      </w:r>
    </w:p>
    <w:p w14:paraId="08429F8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1246</w:t>
      </w:r>
    </w:p>
    <w:p w14:paraId="7EEFCBB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1246</w:t>
      </w:r>
    </w:p>
    <w:p w14:paraId="506665F2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1246</w:t>
      </w:r>
    </w:p>
    <w:p w14:paraId="0361DF8B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1246</w:t>
      </w:r>
    </w:p>
    <w:p w14:paraId="5CC976D1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1247</w:t>
      </w:r>
    </w:p>
    <w:p w14:paraId="37E006EB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1247</w:t>
      </w:r>
    </w:p>
    <w:p w14:paraId="28763ACB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1247</w:t>
      </w:r>
    </w:p>
    <w:p w14:paraId="5ABA33EB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1247</w:t>
      </w:r>
    </w:p>
    <w:p w14:paraId="3466A4B9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1247</w:t>
      </w:r>
    </w:p>
    <w:p w14:paraId="60CA2BB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1247</w:t>
      </w:r>
    </w:p>
    <w:p w14:paraId="46FB0103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1247</w:t>
      </w:r>
    </w:p>
    <w:p w14:paraId="2662B68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1247</w:t>
      </w:r>
    </w:p>
    <w:p w14:paraId="3400CB68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1247</w:t>
      </w:r>
    </w:p>
    <w:p w14:paraId="1D882C60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1247</w:t>
      </w:r>
    </w:p>
    <w:p w14:paraId="0C1B1F5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1247</w:t>
      </w:r>
    </w:p>
    <w:p w14:paraId="078D21F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1248</w:t>
      </w:r>
    </w:p>
    <w:p w14:paraId="4C5DF69F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1248</w:t>
      </w:r>
    </w:p>
    <w:p w14:paraId="4BCB1A70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1248</w:t>
      </w:r>
    </w:p>
    <w:p w14:paraId="49C20B03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1248</w:t>
      </w:r>
    </w:p>
    <w:p w14:paraId="342D4124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1248</w:t>
      </w:r>
    </w:p>
    <w:p w14:paraId="4728CDC1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1248</w:t>
      </w:r>
    </w:p>
    <w:p w14:paraId="036A507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1248</w:t>
      </w:r>
    </w:p>
    <w:p w14:paraId="209E8A0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1248</w:t>
      </w:r>
    </w:p>
    <w:p w14:paraId="7D22E8DD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1248</w:t>
      </w:r>
    </w:p>
    <w:p w14:paraId="3F4C65D0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1248</w:t>
      </w:r>
    </w:p>
    <w:p w14:paraId="70EABC6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1248</w:t>
      </w:r>
    </w:p>
    <w:p w14:paraId="784A54BE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1248</w:t>
      </w:r>
    </w:p>
    <w:p w14:paraId="56A1E62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1248</w:t>
      </w:r>
    </w:p>
    <w:p w14:paraId="1C0713A7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1249</w:t>
      </w:r>
    </w:p>
    <w:p w14:paraId="5689AAF5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1249</w:t>
      </w:r>
    </w:p>
    <w:p w14:paraId="7A70692B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1249</w:t>
      </w:r>
    </w:p>
    <w:p w14:paraId="457F939A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1249</w:t>
      </w:r>
    </w:p>
    <w:p w14:paraId="4A4E53E3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1249</w:t>
      </w:r>
    </w:p>
    <w:p w14:paraId="39F4F63E" w14:textId="0AE12AF5" w:rsidR="00FC1EA7" w:rsidRDefault="00FC1EA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</w:r>
      <w:r>
        <w:rPr>
          <w:noProof/>
          <w:lang w:eastAsia="x-none"/>
        </w:rPr>
        <w:t>Measurement channels</w:t>
      </w:r>
      <w:r>
        <w:rPr>
          <w:noProof/>
        </w:rPr>
        <w:tab/>
        <w:t>1251</w:t>
      </w:r>
    </w:p>
    <w:p w14:paraId="05978D02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1251</w:t>
      </w:r>
    </w:p>
    <w:p w14:paraId="22092918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1251</w:t>
      </w:r>
    </w:p>
    <w:p w14:paraId="547A4D5E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1251</w:t>
      </w:r>
    </w:p>
    <w:p w14:paraId="72F6EC35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1252</w:t>
      </w:r>
    </w:p>
    <w:p w14:paraId="05D09E0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snapToGrid w:val="0"/>
        </w:rPr>
        <w:t>Full RB allocation</w:t>
      </w:r>
      <w:r>
        <w:rPr>
          <w:noProof/>
        </w:rPr>
        <w:tab/>
        <w:t>1252</w:t>
      </w:r>
    </w:p>
    <w:p w14:paraId="2F4B0DE5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1252</w:t>
      </w:r>
    </w:p>
    <w:p w14:paraId="6D60C921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1252</w:t>
      </w:r>
    </w:p>
    <w:p w14:paraId="3510E70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1253</w:t>
      </w:r>
    </w:p>
    <w:p w14:paraId="647B007B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1254</w:t>
      </w:r>
    </w:p>
    <w:p w14:paraId="5DCE56D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snapToGrid w:val="0"/>
        </w:rPr>
        <w:t>Partial RB allocation</w:t>
      </w:r>
      <w:r>
        <w:rPr>
          <w:noProof/>
        </w:rPr>
        <w:tab/>
        <w:t>1255</w:t>
      </w:r>
    </w:p>
    <w:p w14:paraId="4FE615A6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1255</w:t>
      </w:r>
    </w:p>
    <w:p w14:paraId="48D96D34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1258</w:t>
      </w:r>
    </w:p>
    <w:p w14:paraId="583F2CF2" w14:textId="77777777" w:rsidR="00FC1EA7" w:rsidRDefault="00FC1EA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1260</w:t>
      </w:r>
    </w:p>
    <w:p w14:paraId="0AAC1D94" w14:textId="77777777" w:rsidR="00FC1EA7" w:rsidRDefault="00FC1E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1262</w:t>
      </w:r>
    </w:p>
    <w:p w14:paraId="07F76C31" w14:textId="77777777" w:rsidR="00FC1EA7" w:rsidRDefault="00FC1EA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1262</w:t>
      </w:r>
    </w:p>
    <w:p w14:paraId="39FE5AD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snapToGrid w:val="0"/>
        </w:rPr>
        <w:t>QPSK</w:t>
      </w:r>
      <w:r>
        <w:rPr>
          <w:noProof/>
        </w:rPr>
        <w:tab/>
        <w:t>1262</w:t>
      </w:r>
    </w:p>
    <w:p w14:paraId="6DEF7EB5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snapToGrid w:val="0"/>
        </w:rPr>
        <w:t>64-QAM</w:t>
      </w:r>
      <w:r>
        <w:rPr>
          <w:noProof/>
        </w:rPr>
        <w:tab/>
        <w:t>1263</w:t>
      </w:r>
    </w:p>
    <w:p w14:paraId="17DCE416" w14:textId="77777777" w:rsidR="00FC1EA7" w:rsidRDefault="00FC1EA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C53F5D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C53F5D">
        <w:rPr>
          <w:noProof/>
          <w:snapToGrid w:val="0"/>
        </w:rPr>
        <w:t>256-QAM</w:t>
      </w:r>
      <w:r>
        <w:rPr>
          <w:noProof/>
        </w:rPr>
        <w:tab/>
        <w:t>1264</w:t>
      </w:r>
    </w:p>
    <w:p w14:paraId="1026DD10" w14:textId="71CEC2BE" w:rsidR="00FC1EA7" w:rsidRDefault="00FC1EA7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</w:r>
      <w:r>
        <w:rPr>
          <w:rFonts w:eastAsiaTheme="minorEastAsia"/>
          <w:noProof/>
          <w:lang w:eastAsia="ko-KR"/>
        </w:rPr>
        <w:tab/>
      </w:r>
      <w:r>
        <w:rPr>
          <w:noProof/>
        </w:rPr>
        <w:t>1265</w:t>
      </w:r>
    </w:p>
    <w:p w14:paraId="3DFB63B6" w14:textId="4445D01A" w:rsidR="00FC1EA7" w:rsidRDefault="00FC1EA7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</w:r>
      <w:r>
        <w:rPr>
          <w:rFonts w:eastAsiaTheme="minorEastAsia"/>
          <w:noProof/>
          <w:lang w:eastAsia="ko-KR"/>
        </w:rPr>
        <w:tab/>
      </w:r>
      <w:r>
        <w:rPr>
          <w:noProof/>
        </w:rPr>
        <w:t>1266</w:t>
      </w:r>
    </w:p>
    <w:p w14:paraId="702D2018" w14:textId="14A8EB61" w:rsidR="00FC1EA7" w:rsidRDefault="00FC1EA7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Annex D: Void</w:t>
      </w:r>
      <w:r>
        <w:rPr>
          <w:rFonts w:eastAsiaTheme="minorEastAsia"/>
          <w:noProof/>
          <w:lang w:eastAsia="ko-KR"/>
        </w:rPr>
        <w:tab/>
      </w:r>
      <w:r>
        <w:rPr>
          <w:noProof/>
        </w:rPr>
        <w:tab/>
        <w:t>1267</w:t>
      </w:r>
    </w:p>
    <w:p w14:paraId="0E3536E7" w14:textId="1157CCAC" w:rsidR="00FC1EA7" w:rsidRDefault="00FC1EA7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E: Void</w:t>
      </w:r>
      <w:r>
        <w:rPr>
          <w:rFonts w:eastAsiaTheme="minorEastAsia"/>
          <w:noProof/>
          <w:lang w:eastAsia="ko-KR"/>
        </w:rPr>
        <w:tab/>
      </w:r>
      <w:r>
        <w:rPr>
          <w:noProof/>
        </w:rPr>
        <w:tab/>
        <w:t>1268</w:t>
      </w:r>
    </w:p>
    <w:p w14:paraId="2A87EAE6" w14:textId="52FCE4E9" w:rsidR="00FC1EA7" w:rsidRDefault="00FC1EA7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</w:r>
      <w:r>
        <w:rPr>
          <w:rFonts w:eastAsiaTheme="minorEastAsia"/>
          <w:noProof/>
          <w:lang w:eastAsia="ko-KR"/>
        </w:rPr>
        <w:tab/>
      </w:r>
      <w:r>
        <w:rPr>
          <w:noProof/>
        </w:rPr>
        <w:t>1269</w:t>
      </w:r>
    </w:p>
    <w:p w14:paraId="3B4B4F20" w14:textId="2926369A" w:rsidR="00FC1EA7" w:rsidRDefault="00FC1EA7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G: Void</w:t>
      </w:r>
      <w:r>
        <w:rPr>
          <w:rFonts w:eastAsiaTheme="minorEastAsia"/>
          <w:noProof/>
          <w:lang w:eastAsia="ko-KR"/>
        </w:rPr>
        <w:tab/>
      </w:r>
      <w:r>
        <w:rPr>
          <w:noProof/>
        </w:rPr>
        <w:tab/>
        <w:t>1270</w:t>
      </w:r>
    </w:p>
    <w:p w14:paraId="532742BC" w14:textId="6F4FD435" w:rsidR="00FC1EA7" w:rsidRDefault="00FC1EA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H (normative):</w:t>
      </w:r>
      <w:r>
        <w:rPr>
          <w:noProof/>
        </w:rPr>
        <w:tab/>
      </w:r>
      <w:r>
        <w:rPr>
          <w:noProof/>
          <w:lang w:eastAsia="x-none"/>
        </w:rPr>
        <w:t>Modified MPR behavior</w:t>
      </w:r>
      <w:r>
        <w:rPr>
          <w:noProof/>
        </w:rPr>
        <w:tab/>
        <w:t>1271</w:t>
      </w:r>
    </w:p>
    <w:p w14:paraId="24380469" w14:textId="0A394EBA" w:rsidR="00FC1EA7" w:rsidRDefault="00FC1EA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I (normative):</w:t>
      </w:r>
      <w:r>
        <w:rPr>
          <w:noProof/>
        </w:rPr>
        <w:tab/>
        <w:t>Dual uplink interferer</w:t>
      </w:r>
      <w:r>
        <w:rPr>
          <w:noProof/>
        </w:rPr>
        <w:tab/>
        <w:t>1272</w:t>
      </w:r>
    </w:p>
    <w:p w14:paraId="140DE905" w14:textId="324A6710" w:rsidR="00FC1EA7" w:rsidRDefault="00FC1EA7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</w:r>
      <w:r>
        <w:rPr>
          <w:rFonts w:eastAsiaTheme="minorEastAsia"/>
          <w:noProof/>
          <w:lang w:eastAsia="ko-KR"/>
        </w:rPr>
        <w:tab/>
      </w:r>
      <w:r>
        <w:rPr>
          <w:noProof/>
        </w:rPr>
        <w:t>1273</w:t>
      </w:r>
    </w:p>
    <w:p w14:paraId="74B1131F" w14:textId="729FAE9F" w:rsidR="00FC1EA7" w:rsidRDefault="00FC1EA7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</w:r>
      <w:r>
        <w:rPr>
          <w:rFonts w:eastAsiaTheme="minorEastAsia"/>
          <w:noProof/>
          <w:lang w:eastAsia="ko-KR"/>
        </w:rPr>
        <w:tab/>
      </w:r>
      <w:r>
        <w:rPr>
          <w:noProof/>
        </w:rPr>
        <w:t>1274</w:t>
      </w:r>
    </w:p>
    <w:p w14:paraId="48376FD7" w14:textId="05C22814" w:rsidR="00FC1EA7" w:rsidRDefault="00FC1EA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L (informative):</w:t>
      </w:r>
      <w:r>
        <w:rPr>
          <w:noProof/>
        </w:rPr>
        <w:tab/>
        <w:t>Change history</w:t>
      </w:r>
      <w:r>
        <w:rPr>
          <w:noProof/>
        </w:rPr>
        <w:tab/>
        <w:t>1275</w:t>
      </w:r>
    </w:p>
    <w:p w14:paraId="7B073077" w14:textId="11CA7462" w:rsidR="00835B7B" w:rsidRPr="007A6DA6" w:rsidRDefault="00644C61" w:rsidP="00835B7B">
      <w:r>
        <w:rPr>
          <w:sz w:val="22"/>
        </w:rPr>
        <w:fldChar w:fldCharType="end"/>
      </w:r>
    </w:p>
    <w:bookmarkStart w:id="13" w:name="foreword"/>
    <w:bookmarkEnd w:id="13"/>
    <w:p w14:paraId="5DDB2F54" w14:textId="19E61A3A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CC5401">
        <w:instrText>j</w:instrText>
      </w:r>
      <w:r w:rsidR="00140B8E">
        <w:rPr>
          <w:rFonts w:eastAsia="DengXian"/>
          <w:lang w:eastAsia="zh-CN"/>
        </w:rPr>
        <w:instrText>4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</w:instrText>
      </w:r>
      <w:r w:rsidR="00140B8E">
        <w:rPr>
          <w:rFonts w:eastAsia="DengXian"/>
          <w:lang w:eastAsia="zh-CN"/>
        </w:rPr>
        <w:instrText>4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</w:instrText>
      </w:r>
      <w:r w:rsidR="00140B8E">
        <w:rPr>
          <w:rFonts w:eastAsia="DengXian"/>
          <w:lang w:eastAsia="zh-CN"/>
        </w:rPr>
        <w:instrText>4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head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72281" w14:textId="77777777" w:rsidR="00D21FC2" w:rsidRDefault="00D21FC2">
      <w:r>
        <w:separator/>
      </w:r>
    </w:p>
    <w:p w14:paraId="70436F13" w14:textId="77777777" w:rsidR="00D21FC2" w:rsidRDefault="00D21FC2"/>
  </w:endnote>
  <w:endnote w:type="continuationSeparator" w:id="0">
    <w:p w14:paraId="07024F99" w14:textId="77777777" w:rsidR="00D21FC2" w:rsidRDefault="00D21FC2">
      <w:r>
        <w:continuationSeparator/>
      </w:r>
    </w:p>
    <w:p w14:paraId="7EB461C4" w14:textId="77777777" w:rsidR="00D21FC2" w:rsidRDefault="00D21F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E89B5" w14:textId="77777777" w:rsidR="00546CD8" w:rsidRDefault="00546C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F7713" w14:textId="77777777" w:rsidR="00546CD8" w:rsidRDefault="00546C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C3D53" w14:textId="77777777" w:rsidR="00D21FC2" w:rsidRDefault="00D21FC2">
      <w:r>
        <w:separator/>
      </w:r>
    </w:p>
    <w:p w14:paraId="5EF937A6" w14:textId="77777777" w:rsidR="00D21FC2" w:rsidRDefault="00D21FC2"/>
  </w:footnote>
  <w:footnote w:type="continuationSeparator" w:id="0">
    <w:p w14:paraId="293FD9E7" w14:textId="77777777" w:rsidR="00D21FC2" w:rsidRDefault="00D21FC2">
      <w:r>
        <w:continuationSeparator/>
      </w:r>
    </w:p>
    <w:p w14:paraId="11974245" w14:textId="77777777" w:rsidR="00D21FC2" w:rsidRDefault="00D21F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BA7D5" w14:textId="77777777" w:rsidR="00546CD8" w:rsidRDefault="00546C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A59" w14:textId="6EFD4F0B" w:rsidR="00822662" w:rsidRPr="004B1302" w:rsidRDefault="00822662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C7479" w14:textId="77777777" w:rsidR="00546CD8" w:rsidRDefault="00546C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C959" w14:textId="77777777" w:rsidR="00546CD8" w:rsidRPr="003F6DCB" w:rsidRDefault="00546CD8" w:rsidP="00546CD8">
    <w:pPr>
      <w:pStyle w:val="Header"/>
      <w:framePr w:wrap="auto" w:vAnchor="text" w:hAnchor="margin" w:xAlign="center" w:y="1"/>
      <w:rPr>
        <w:b/>
        <w:bCs/>
      </w:rPr>
    </w:pPr>
    <w:r w:rsidRPr="003F6DCB">
      <w:rPr>
        <w:rFonts w:ascii="Arial" w:hAnsi="Arial" w:cs="Arial"/>
        <w:b/>
        <w:bCs/>
        <w:sz w:val="18"/>
        <w:szCs w:val="18"/>
      </w:rPr>
      <w:fldChar w:fldCharType="begin"/>
    </w:r>
    <w:r w:rsidRPr="003F6DCB">
      <w:rPr>
        <w:rFonts w:ascii="Arial" w:hAnsi="Arial" w:cs="Arial"/>
        <w:b/>
        <w:bCs/>
        <w:sz w:val="18"/>
        <w:szCs w:val="18"/>
      </w:rPr>
      <w:instrText xml:space="preserve"> PAGE </w:instrText>
    </w:r>
    <w:r w:rsidRPr="003F6DCB">
      <w:rPr>
        <w:rFonts w:ascii="Arial" w:hAnsi="Arial" w:cs="Arial"/>
        <w:b/>
        <w:bCs/>
        <w:sz w:val="18"/>
        <w:szCs w:val="18"/>
      </w:rPr>
      <w:fldChar w:fldCharType="separate"/>
    </w:r>
    <w:r w:rsidRPr="003F6DCB">
      <w:rPr>
        <w:rFonts w:ascii="Arial" w:hAnsi="Arial" w:cs="Arial"/>
        <w:b/>
        <w:bCs/>
        <w:sz w:val="18"/>
        <w:szCs w:val="18"/>
      </w:rPr>
      <w:t>1</w:t>
    </w:r>
    <w:r w:rsidRPr="003F6DCB">
      <w:rPr>
        <w:rFonts w:ascii="Arial" w:hAnsi="Arial" w:cs="Arial"/>
        <w:b/>
        <w:bCs/>
        <w:sz w:val="18"/>
        <w:szCs w:val="18"/>
      </w:rPr>
      <w:fldChar w:fldCharType="end"/>
    </w:r>
  </w:p>
  <w:p w14:paraId="0DDD73C5" w14:textId="27439CF0" w:rsidR="00546CD8" w:rsidRDefault="00546CD8" w:rsidP="00546CD8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1EA7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E04FCAA" w14:textId="5845DE70" w:rsidR="00546CD8" w:rsidRDefault="00546CD8" w:rsidP="00546CD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1EA7">
      <w:rPr>
        <w:rFonts w:ascii="Arial" w:hAnsi="Arial" w:cs="Arial"/>
        <w:b/>
        <w:noProof/>
        <w:sz w:val="18"/>
        <w:szCs w:val="18"/>
      </w:rPr>
      <w:t>3GPP TS 38.101-3 V19.4.0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78F64FB4" w14:textId="1C5CA0D5" w:rsidR="00546CD8" w:rsidRPr="004B1302" w:rsidRDefault="00546CD8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4E0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4FD"/>
    <w:rsid w:val="000565FF"/>
    <w:rsid w:val="00056E45"/>
    <w:rsid w:val="00060890"/>
    <w:rsid w:val="00060CB6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1E2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1A1"/>
    <w:rsid w:val="000F4666"/>
    <w:rsid w:val="000F4704"/>
    <w:rsid w:val="000F4BE3"/>
    <w:rsid w:val="000F5199"/>
    <w:rsid w:val="000F57B6"/>
    <w:rsid w:val="000F5E3F"/>
    <w:rsid w:val="000F6080"/>
    <w:rsid w:val="000F6853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76D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0B8E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C2D"/>
    <w:rsid w:val="00166C35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861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AE6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BE8"/>
    <w:rsid w:val="001C7C20"/>
    <w:rsid w:val="001C7DD1"/>
    <w:rsid w:val="001D05CF"/>
    <w:rsid w:val="001D0DB4"/>
    <w:rsid w:val="001D111A"/>
    <w:rsid w:val="001D21F8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744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190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6F5A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4578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86F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640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CD8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4C61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5D49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2F99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922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0CA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74B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823"/>
    <w:rsid w:val="00860F74"/>
    <w:rsid w:val="00861A67"/>
    <w:rsid w:val="00862446"/>
    <w:rsid w:val="008624A1"/>
    <w:rsid w:val="008626E7"/>
    <w:rsid w:val="00862A8A"/>
    <w:rsid w:val="008631F5"/>
    <w:rsid w:val="00863678"/>
    <w:rsid w:val="00865077"/>
    <w:rsid w:val="00865539"/>
    <w:rsid w:val="00865F8C"/>
    <w:rsid w:val="00866150"/>
    <w:rsid w:val="00866485"/>
    <w:rsid w:val="0086687A"/>
    <w:rsid w:val="0086730C"/>
    <w:rsid w:val="0086740D"/>
    <w:rsid w:val="00867B3A"/>
    <w:rsid w:val="00867B93"/>
    <w:rsid w:val="00867F30"/>
    <w:rsid w:val="00870156"/>
    <w:rsid w:val="00870B60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1374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55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665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9BE"/>
    <w:rsid w:val="00970A74"/>
    <w:rsid w:val="00970F6F"/>
    <w:rsid w:val="00971659"/>
    <w:rsid w:val="00971C64"/>
    <w:rsid w:val="0097250B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2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209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45D8"/>
    <w:rsid w:val="00A246B6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3B7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F46"/>
    <w:rsid w:val="00A76055"/>
    <w:rsid w:val="00A7671C"/>
    <w:rsid w:val="00A76CCD"/>
    <w:rsid w:val="00A76CE6"/>
    <w:rsid w:val="00A76F76"/>
    <w:rsid w:val="00A77924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FF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761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41BC"/>
    <w:rsid w:val="00B84272"/>
    <w:rsid w:val="00B84558"/>
    <w:rsid w:val="00B8456F"/>
    <w:rsid w:val="00B84C24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463C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A92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91D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742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6EA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401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3997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91D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1FC2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955F4"/>
    <w:rsid w:val="00DA10DA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08C8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45FD"/>
    <w:rsid w:val="00DD5722"/>
    <w:rsid w:val="00DD625C"/>
    <w:rsid w:val="00DD6F66"/>
    <w:rsid w:val="00DD74CC"/>
    <w:rsid w:val="00DD761E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68C2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C15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480E"/>
    <w:rsid w:val="00E150A1"/>
    <w:rsid w:val="00E15130"/>
    <w:rsid w:val="00E15246"/>
    <w:rsid w:val="00E15301"/>
    <w:rsid w:val="00E15ECB"/>
    <w:rsid w:val="00E162EE"/>
    <w:rsid w:val="00E164BE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5F7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64FB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1EA7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EBF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14</Pages>
  <Words>4507</Words>
  <Characters>25807</Characters>
  <Application>Microsoft Office Word</Application>
  <DocSecurity>0</DocSecurity>
  <Lines>723</Lines>
  <Paragraphs>696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29627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19)</dc:subject>
  <dc:creator>MCC Support</dc:creator>
  <cp:keywords/>
  <dc:description/>
  <cp:lastModifiedBy>MCC</cp:lastModifiedBy>
  <cp:revision>73</cp:revision>
  <cp:lastPrinted>2019-01-18T19:05:00Z</cp:lastPrinted>
  <dcterms:created xsi:type="dcterms:W3CDTF">2022-03-16T10:00:00Z</dcterms:created>
  <dcterms:modified xsi:type="dcterms:W3CDTF">2026-01-18T10:16:00Z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