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A4E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86"/>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8pt" o:ole="">
            <v:imagedata r:id="rId15" o:title=""/>
          </v:shape>
          <o:OLEObject Type="Embed" ProgID="Equation.3" ShapeID="_x0000_i1025" DrawAspect="Content" ObjectID="_1830241310" r:id="rId16"/>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7"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8"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9"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20"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029E" w14:textId="77777777" w:rsidR="00AF513A" w:rsidRDefault="00AF513A">
      <w:r>
        <w:separator/>
      </w:r>
    </w:p>
    <w:p w14:paraId="61FC2031" w14:textId="77777777" w:rsidR="00AF513A" w:rsidRDefault="00AF513A"/>
  </w:endnote>
  <w:endnote w:type="continuationSeparator" w:id="0">
    <w:p w14:paraId="67447BFD" w14:textId="77777777" w:rsidR="00AF513A" w:rsidRDefault="00AF513A">
      <w:r>
        <w:continuationSeparator/>
      </w:r>
    </w:p>
    <w:p w14:paraId="495578AB" w14:textId="77777777" w:rsidR="00AF513A" w:rsidRDefault="00AF5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C5B2" w14:textId="77777777" w:rsidR="00FA4ECA" w:rsidRDefault="00FA4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9725" w14:textId="77777777" w:rsidR="00FA4ECA" w:rsidRDefault="00FA4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63ED" w14:textId="77777777" w:rsidR="00AF513A" w:rsidRDefault="00AF513A">
      <w:r>
        <w:separator/>
      </w:r>
    </w:p>
    <w:p w14:paraId="4D655B01" w14:textId="77777777" w:rsidR="00AF513A" w:rsidRDefault="00AF513A"/>
  </w:footnote>
  <w:footnote w:type="continuationSeparator" w:id="0">
    <w:p w14:paraId="5D70EE74" w14:textId="77777777" w:rsidR="00AF513A" w:rsidRDefault="00AF513A">
      <w:r>
        <w:continuationSeparator/>
      </w:r>
    </w:p>
    <w:p w14:paraId="5078C4B6" w14:textId="77777777" w:rsidR="00AF513A" w:rsidRDefault="00AF5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89B1" w14:textId="77777777" w:rsidR="00FA4ECA" w:rsidRDefault="00FA4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7A3F9B45"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F63936">
      <w:rPr>
        <w:rFonts w:ascii="Arial" w:eastAsiaTheme="minorEastAsia" w:hAnsi="Arial" w:hint="eastAsia"/>
        <w:b/>
        <w:noProof/>
        <w:sz w:val="18"/>
        <w:lang w:eastAsia="ko-KR"/>
      </w:rPr>
      <w:t>5</w:t>
    </w:r>
    <w:r>
      <w:rPr>
        <w:rFonts w:ascii="Arial" w:eastAsia="Times New Roman" w:hAnsi="Arial"/>
        <w:b/>
        <w:noProof/>
        <w:sz w:val="18"/>
        <w:lang w:eastAsia="en-GB"/>
      </w:rPr>
      <w:t>.0 (</w:t>
    </w:r>
    <w:r w:rsidR="000403A7">
      <w:rPr>
        <w:rFonts w:ascii="Arial" w:eastAsia="Times New Roman" w:hAnsi="Arial"/>
        <w:b/>
        <w:noProof/>
        <w:sz w:val="18"/>
        <w:lang w:eastAsia="en-GB"/>
      </w:rPr>
      <w:t>202</w:t>
    </w:r>
    <w:r w:rsidR="00CF1702">
      <w:rPr>
        <w:rFonts w:ascii="Arial" w:eastAsia="Times New Roman" w:hAnsi="Arial"/>
        <w:b/>
        <w:noProof/>
        <w:sz w:val="18"/>
        <w:lang w:eastAsia="en-GB"/>
      </w:rPr>
      <w:t>5</w:t>
    </w:r>
    <w:r>
      <w:rPr>
        <w:rFonts w:ascii="Arial" w:eastAsia="Times New Roman" w:hAnsi="Arial"/>
        <w:b/>
        <w:noProof/>
        <w:sz w:val="18"/>
        <w:lang w:eastAsia="en-GB"/>
      </w:rPr>
      <w:t>-</w:t>
    </w:r>
    <w:r w:rsidR="00F63936">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9D5963" w:rsidRDefault="009D5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3042E" w14:textId="77777777" w:rsidR="00FA4ECA" w:rsidRDefault="00FA4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3B08"/>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4ECA"/>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02"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01"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eader" Target="header2.xml"/><Relationship Id="rId19" Type="http://schemas.openxmlformats.org/officeDocument/2006/relationships/hyperlink" Target="http://portal.3gpp.org/ngppapp/DownloadTDoc.aspx?contributionUid=RP-232487"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35</Pages>
  <Words>11685</Words>
  <Characters>65207</Characters>
  <Application>Microsoft Office Word</Application>
  <DocSecurity>0</DocSecurity>
  <Lines>1917</Lines>
  <Paragraphs>2023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74869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71</cp:revision>
  <cp:lastPrinted>2019-01-18T19:05:00Z</cp:lastPrinted>
  <dcterms:created xsi:type="dcterms:W3CDTF">2022-01-08T16:48:00Z</dcterms:created>
  <dcterms:modified xsi:type="dcterms:W3CDTF">2026-01-18T09:33:00Z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