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00D4CC22"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0792CB09" w:rsidR="00B82F98" w:rsidRPr="00CD2191" w:rsidRDefault="00B82F98" w:rsidP="008E644C">
            <w:pPr>
              <w:pStyle w:val="TAC"/>
              <w:keepNext w:val="0"/>
              <w:rPr>
                <w:lang w:eastAsia="zh-CN"/>
              </w:rPr>
            </w:pPr>
            <w:r w:rsidRPr="00CD2191">
              <w:t>DC_n3A-n77(2A)</w:t>
            </w:r>
            <w:r w:rsidR="00B20C9A" w:rsidRPr="00CD2191">
              <w:rPr>
                <w:vertAlign w:val="superscript"/>
                <w:lang w:eastAsia="ja-JP"/>
              </w:rPr>
              <w:t xml:space="preserve"> </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2560C1">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5AB1A4A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1CA78080" w14:textId="48266C89"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284E6A" w14:paraId="1A3EBCFE" w14:textId="77777777" w:rsidTr="00AF6EBC">
        <w:trPr>
          <w:jc w:val="center"/>
        </w:trPr>
        <w:tc>
          <w:tcPr>
            <w:tcW w:w="2853" w:type="dxa"/>
            <w:tcBorders>
              <w:top w:val="single" w:sz="4" w:space="0" w:color="auto"/>
              <w:left w:val="single" w:sz="4" w:space="0" w:color="auto"/>
              <w:bottom w:val="single" w:sz="4" w:space="0" w:color="auto"/>
              <w:right w:val="single" w:sz="4" w:space="0" w:color="auto"/>
            </w:tcBorders>
          </w:tcPr>
          <w:p w14:paraId="5C4172B0" w14:textId="77777777" w:rsidR="00284E6A" w:rsidRDefault="00284E6A" w:rsidP="00AF6EBC">
            <w:pPr>
              <w:pStyle w:val="CRCoverPage"/>
              <w:widowControl w:val="0"/>
              <w:spacing w:after="0"/>
              <w:ind w:left="100"/>
              <w:jc w:val="center"/>
              <w:rPr>
                <w:lang w:eastAsia="zh-CN"/>
              </w:rPr>
            </w:pPr>
            <w:r>
              <w:rPr>
                <w:sz w:val="18"/>
                <w:szCs w:val="18"/>
                <w:lang w:eastAsia="zh-CN"/>
              </w:rPr>
              <w:t>DC_n40A-n77A</w:t>
            </w:r>
          </w:p>
        </w:tc>
        <w:tc>
          <w:tcPr>
            <w:tcW w:w="2892" w:type="dxa"/>
            <w:tcBorders>
              <w:top w:val="single" w:sz="4" w:space="0" w:color="auto"/>
              <w:left w:val="single" w:sz="4" w:space="0" w:color="auto"/>
              <w:bottom w:val="single" w:sz="4" w:space="0" w:color="auto"/>
              <w:right w:val="single" w:sz="4" w:space="0" w:color="auto"/>
            </w:tcBorders>
          </w:tcPr>
          <w:p w14:paraId="55D9A93F" w14:textId="77777777" w:rsidR="00284E6A" w:rsidRDefault="00284E6A" w:rsidP="00AF6EBC">
            <w:pPr>
              <w:pStyle w:val="CRCoverPage"/>
              <w:widowControl w:val="0"/>
              <w:spacing w:after="0"/>
              <w:ind w:left="100"/>
              <w:jc w:val="center"/>
              <w:rPr>
                <w:lang w:eastAsia="zh-CN"/>
              </w:rPr>
            </w:pPr>
            <w:r>
              <w:rPr>
                <w:sz w:val="18"/>
                <w:szCs w:val="18"/>
                <w:lang w:eastAsia="zh-CN"/>
              </w:rPr>
              <w:t>DC_n40A-n77A</w:t>
            </w:r>
          </w:p>
        </w:tc>
      </w:tr>
      <w:tr w:rsidR="00284E6A" w14:paraId="28C16E46" w14:textId="77777777" w:rsidTr="00AF6EBC">
        <w:trPr>
          <w:jc w:val="center"/>
        </w:trPr>
        <w:tc>
          <w:tcPr>
            <w:tcW w:w="2853" w:type="dxa"/>
            <w:tcBorders>
              <w:top w:val="single" w:sz="4" w:space="0" w:color="auto"/>
              <w:left w:val="single" w:sz="4" w:space="0" w:color="auto"/>
              <w:bottom w:val="single" w:sz="4" w:space="0" w:color="auto"/>
              <w:right w:val="single" w:sz="4" w:space="0" w:color="auto"/>
            </w:tcBorders>
          </w:tcPr>
          <w:p w14:paraId="73E50D59" w14:textId="77777777" w:rsidR="00284E6A" w:rsidRDefault="00284E6A" w:rsidP="00AF6EBC">
            <w:pPr>
              <w:pStyle w:val="CRCoverPage"/>
              <w:widowControl w:val="0"/>
              <w:spacing w:after="0"/>
              <w:ind w:left="100"/>
              <w:jc w:val="center"/>
              <w:rPr>
                <w:lang w:eastAsia="zh-CN"/>
              </w:rPr>
            </w:pPr>
            <w:r>
              <w:rPr>
                <w:sz w:val="18"/>
                <w:szCs w:val="18"/>
                <w:lang w:eastAsia="zh-CN"/>
              </w:rPr>
              <w:t>DC_n40A-n78A</w:t>
            </w:r>
          </w:p>
        </w:tc>
        <w:tc>
          <w:tcPr>
            <w:tcW w:w="2892" w:type="dxa"/>
            <w:tcBorders>
              <w:top w:val="single" w:sz="4" w:space="0" w:color="auto"/>
              <w:left w:val="single" w:sz="4" w:space="0" w:color="auto"/>
              <w:bottom w:val="single" w:sz="4" w:space="0" w:color="auto"/>
              <w:right w:val="single" w:sz="4" w:space="0" w:color="auto"/>
            </w:tcBorders>
          </w:tcPr>
          <w:p w14:paraId="353E0E90" w14:textId="77777777" w:rsidR="00284E6A" w:rsidRDefault="00284E6A" w:rsidP="00AF6EBC">
            <w:pPr>
              <w:pStyle w:val="CRCoverPage"/>
              <w:widowControl w:val="0"/>
              <w:spacing w:after="0"/>
              <w:ind w:left="100"/>
              <w:jc w:val="center"/>
              <w:rPr>
                <w:lang w:eastAsia="zh-CN"/>
              </w:rPr>
            </w:pPr>
            <w:r>
              <w:rPr>
                <w:sz w:val="18"/>
                <w:szCs w:val="18"/>
                <w:lang w:eastAsia="zh-CN"/>
              </w:rPr>
              <w:t>DC_n40A-n78A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314B3023" w14:textId="051E9A04" w:rsidR="00B82F98" w:rsidRPr="00CD2191" w:rsidRDefault="00B82F98" w:rsidP="002857B1">
            <w:pPr>
              <w:pStyle w:val="TAC"/>
              <w:rPr>
                <w:lang w:eastAsia="zh-CN"/>
              </w:rPr>
            </w:pPr>
            <w:r w:rsidRPr="00CD2191">
              <w:rPr>
                <w:lang w:eastAsia="zh-CN"/>
              </w:rPr>
              <w:t>DC</w:t>
            </w:r>
            <w:r w:rsidRPr="00CD2191">
              <w:t>_n48A-n71A</w:t>
            </w: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33E8C99" w14:textId="0207418E" w:rsidR="002560C1" w:rsidRDefault="00B82F98" w:rsidP="002857B1">
            <w:pPr>
              <w:pStyle w:val="TAC"/>
              <w:rPr>
                <w:rFonts w:cs="Arial"/>
                <w:color w:val="000000"/>
                <w:szCs w:val="18"/>
              </w:rPr>
            </w:pPr>
            <w:r w:rsidRPr="00CD2191">
              <w:rPr>
                <w:rFonts w:cs="Arial"/>
                <w:color w:val="000000"/>
                <w:szCs w:val="18"/>
              </w:rPr>
              <w:t>DC_n48A-n96A</w:t>
            </w:r>
          </w:p>
          <w:p w14:paraId="266CDD1F" w14:textId="57CE5FD0" w:rsidR="00B82F98" w:rsidRPr="00CD2191" w:rsidRDefault="00B82F98" w:rsidP="002857B1">
            <w:pPr>
              <w:pStyle w:val="TAC"/>
              <w:rPr>
                <w:lang w:eastAsia="zh-CN"/>
              </w:rPr>
            </w:pPr>
            <w:r w:rsidRPr="00CD2191">
              <w:rPr>
                <w:rFonts w:cs="Arial"/>
                <w:color w:val="000000"/>
                <w:szCs w:val="18"/>
              </w:rP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086443F"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0D465A" w:rsidRPr="00CD2191" w14:paraId="30690FC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FA7BE1" w14:textId="0B72EBF3" w:rsidR="000D465A" w:rsidRPr="00CD2191" w:rsidRDefault="000D465A" w:rsidP="000D465A">
            <w:pPr>
              <w:pStyle w:val="TAC"/>
              <w:rPr>
                <w:lang w:eastAsia="zh-CN"/>
              </w:rPr>
            </w:pPr>
            <w:r>
              <w:rPr>
                <w:lang w:eastAsia="zh-CN"/>
              </w:rPr>
              <w:t>DC_n100A-n101A</w:t>
            </w:r>
          </w:p>
        </w:tc>
        <w:tc>
          <w:tcPr>
            <w:tcW w:w="2892" w:type="dxa"/>
            <w:tcBorders>
              <w:top w:val="single" w:sz="4" w:space="0" w:color="auto"/>
              <w:left w:val="single" w:sz="4" w:space="0" w:color="auto"/>
              <w:bottom w:val="single" w:sz="4" w:space="0" w:color="auto"/>
              <w:right w:val="single" w:sz="4" w:space="0" w:color="auto"/>
            </w:tcBorders>
            <w:vAlign w:val="center"/>
          </w:tcPr>
          <w:p w14:paraId="086F49A6" w14:textId="52D28418" w:rsidR="000D465A" w:rsidRPr="00CD2191" w:rsidRDefault="000D465A" w:rsidP="000D465A">
            <w:pPr>
              <w:pStyle w:val="TAC"/>
              <w:rPr>
                <w:lang w:eastAsia="zh-CN"/>
              </w:rPr>
            </w:pPr>
            <w:r>
              <w:rPr>
                <w:lang w:eastAsia="zh-CN"/>
              </w:rPr>
              <w:t>DC_n100A-n101A</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7C21441A"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lang w:eastAsia="fi-FI"/>
              </w:rPr>
            </w:pPr>
            <w:r w:rsidRPr="00CD2191">
              <w:rPr>
                <w:lang w:eastAsia="zh-CN"/>
              </w:rPr>
              <w:t>NR</w:t>
            </w:r>
            <w:r w:rsidR="00B20C9A" w:rsidRPr="00CD2191">
              <w:rPr>
                <w:lang w:eastAsia="zh-CN"/>
              </w:rPr>
              <w:t xml:space="preserve"> </w:t>
            </w:r>
            <w:r w:rsidRPr="00CD2191">
              <w:rPr>
                <w:rFonts w:hint="eastAsia"/>
                <w:lang w:eastAsia="zh-CN"/>
              </w:rPr>
              <w:t>DC</w:t>
            </w:r>
          </w:p>
          <w:p w14:paraId="42570F31" w14:textId="77777777" w:rsidR="005A556E" w:rsidRPr="00CD2191" w:rsidRDefault="005A556E" w:rsidP="002857B1">
            <w:pPr>
              <w:pStyle w:val="TAH"/>
              <w:keepNext w:val="0"/>
              <w:rPr>
                <w:lang w:eastAsia="fi-FI"/>
              </w:rPr>
            </w:pPr>
            <w:r w:rsidRPr="00CD2191">
              <w:rPr>
                <w:lang w:eastAsia="fi-FI"/>
              </w:rPr>
              <w:t>configuration</w:t>
            </w:r>
          </w:p>
        </w:tc>
        <w:tc>
          <w:tcPr>
            <w:tcW w:w="2892" w:type="dxa"/>
            <w:vAlign w:val="center"/>
          </w:tcPr>
          <w:p w14:paraId="20EEAEAF" w14:textId="49FDC780" w:rsidR="005A556E" w:rsidRPr="00CD2191" w:rsidRDefault="005A556E" w:rsidP="009D17F6">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7FB027EB" w14:textId="77777777" w:rsidR="005A556E" w:rsidRPr="00CD2191" w:rsidRDefault="005A556E" w:rsidP="009D17F6">
            <w:pPr>
              <w:pStyle w:val="TAH"/>
              <w:rPr>
                <w:lang w:eastAsia="fi-FI"/>
              </w:rPr>
            </w:pPr>
            <w:r w:rsidRPr="00CD2191">
              <w:rPr>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lang w:eastAsia="ja-JP"/>
              </w:rPr>
            </w:pPr>
            <w:r w:rsidRPr="00CD2191">
              <w:t>DC_n1A-n3A-n78A</w:t>
            </w:r>
          </w:p>
        </w:tc>
        <w:tc>
          <w:tcPr>
            <w:tcW w:w="2892" w:type="dxa"/>
          </w:tcPr>
          <w:p w14:paraId="72A623BC" w14:textId="77777777" w:rsidR="005A556E" w:rsidRPr="00CD2191" w:rsidRDefault="005A556E" w:rsidP="009D17F6">
            <w:pPr>
              <w:pStyle w:val="TAC"/>
            </w:pPr>
            <w:r w:rsidRPr="00CD2191">
              <w:t>DC_n1A-n3A</w:t>
            </w:r>
          </w:p>
          <w:p w14:paraId="6AB5CB72" w14:textId="77777777" w:rsidR="005A556E" w:rsidRPr="00CD2191" w:rsidRDefault="005A556E" w:rsidP="009D17F6">
            <w:pPr>
              <w:pStyle w:val="TAC"/>
            </w:pPr>
            <w:r w:rsidRPr="00CD2191">
              <w:t>DC_n3A-n78A</w:t>
            </w:r>
          </w:p>
          <w:p w14:paraId="5B4AC0D5" w14:textId="77777777" w:rsidR="005A556E" w:rsidRPr="00CD2191" w:rsidRDefault="005A556E" w:rsidP="009D17F6">
            <w:pPr>
              <w:pStyle w:val="TAC"/>
              <w:rPr>
                <w:lang w:eastAsia="zh-CN"/>
              </w:rPr>
            </w:pPr>
            <w:r w:rsidRPr="00CD2191">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pPr>
            <w:r w:rsidRPr="00CD2191">
              <w:t>DC_n1A-n3A-n78(2A)</w:t>
            </w:r>
          </w:p>
        </w:tc>
        <w:tc>
          <w:tcPr>
            <w:tcW w:w="2892" w:type="dxa"/>
          </w:tcPr>
          <w:p w14:paraId="54461D28" w14:textId="77777777" w:rsidR="005A556E" w:rsidRPr="00CD2191" w:rsidRDefault="005A556E" w:rsidP="009D17F6">
            <w:pPr>
              <w:pStyle w:val="TAC"/>
            </w:pPr>
            <w:r w:rsidRPr="00CD2191">
              <w:t>DC_n1A-n3A</w:t>
            </w:r>
          </w:p>
          <w:p w14:paraId="20D95C47" w14:textId="77777777" w:rsidR="005A556E" w:rsidRPr="00CD2191" w:rsidRDefault="005A556E" w:rsidP="009D17F6">
            <w:pPr>
              <w:pStyle w:val="TAC"/>
            </w:pPr>
            <w:r w:rsidRPr="00CD2191">
              <w:t>DC_n3A-n78A</w:t>
            </w:r>
          </w:p>
          <w:p w14:paraId="4DB5D3FA" w14:textId="77777777" w:rsidR="005A556E" w:rsidRPr="00CD2191" w:rsidRDefault="005A556E" w:rsidP="009D17F6">
            <w:pPr>
              <w:pStyle w:val="TAC"/>
            </w:pPr>
            <w:r w:rsidRPr="00CD2191">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pPr>
            <w:r w:rsidRPr="00CD2191">
              <w:t>DC_n1A-n7A-n28A</w:t>
            </w:r>
          </w:p>
        </w:tc>
        <w:tc>
          <w:tcPr>
            <w:tcW w:w="2892" w:type="dxa"/>
          </w:tcPr>
          <w:p w14:paraId="0F4C61A1" w14:textId="77777777" w:rsidR="005A556E" w:rsidRPr="00CD2191" w:rsidRDefault="005A556E" w:rsidP="009D17F6">
            <w:pPr>
              <w:pStyle w:val="TAC"/>
            </w:pPr>
            <w:r w:rsidRPr="00CD2191">
              <w:t>DC_n1A-n7A</w:t>
            </w:r>
          </w:p>
          <w:p w14:paraId="004A1397" w14:textId="77777777" w:rsidR="005A556E" w:rsidRPr="00CD2191" w:rsidRDefault="005A556E" w:rsidP="009D17F6">
            <w:pPr>
              <w:pStyle w:val="TAC"/>
            </w:pPr>
            <w:r w:rsidRPr="00CD2191">
              <w:t>DC_n7A-n28A</w:t>
            </w:r>
          </w:p>
          <w:p w14:paraId="34DE40E0" w14:textId="77777777" w:rsidR="005A556E" w:rsidRPr="00CD2191" w:rsidRDefault="005A556E" w:rsidP="009D17F6">
            <w:pPr>
              <w:pStyle w:val="TAC"/>
            </w:pPr>
            <w:r w:rsidRPr="00CD2191">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pPr>
            <w:r w:rsidRPr="00CD2191">
              <w:t>DC_n1A-n7A-n67A</w:t>
            </w:r>
          </w:p>
        </w:tc>
        <w:tc>
          <w:tcPr>
            <w:tcW w:w="2892" w:type="dxa"/>
            <w:vAlign w:val="center"/>
          </w:tcPr>
          <w:p w14:paraId="5624E26F" w14:textId="77777777" w:rsidR="005A556E" w:rsidRPr="00CD2191" w:rsidRDefault="005A556E" w:rsidP="009D17F6">
            <w:pPr>
              <w:pStyle w:val="TAC"/>
            </w:pPr>
            <w:r w:rsidRPr="00CD2191">
              <w:rPr>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pPr>
            <w:r w:rsidRPr="00CD2191">
              <w:t>DC_n1A-n7A</w:t>
            </w:r>
          </w:p>
          <w:p w14:paraId="0B3470BA" w14:textId="77777777" w:rsidR="005A556E" w:rsidRPr="00CD2191" w:rsidRDefault="005A556E" w:rsidP="009D17F6">
            <w:pPr>
              <w:pStyle w:val="TAC"/>
            </w:pPr>
            <w:r w:rsidRPr="00CD2191">
              <w:t>DC_n7A-n78A</w:t>
            </w:r>
          </w:p>
          <w:p w14:paraId="75D55793" w14:textId="77777777" w:rsidR="005A556E" w:rsidRPr="00CD2191" w:rsidRDefault="005A556E" w:rsidP="009D17F6">
            <w:pPr>
              <w:pStyle w:val="TAC"/>
              <w:rPr>
                <w:rFonts w:eastAsia="Yu Mincho"/>
              </w:rPr>
            </w:pPr>
            <w:r w:rsidRPr="00CD2191">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pPr>
            <w:r w:rsidRPr="00CD2191">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pPr>
            <w:r w:rsidRPr="00CD2191">
              <w:t>DC_n1A-n7A</w:t>
            </w:r>
          </w:p>
          <w:p w14:paraId="3275AEAC" w14:textId="77777777" w:rsidR="005A556E" w:rsidRPr="00CD2191" w:rsidRDefault="005A556E" w:rsidP="009D17F6">
            <w:pPr>
              <w:pStyle w:val="TAC"/>
            </w:pPr>
            <w:r w:rsidRPr="00CD2191">
              <w:t>DC_n7A-n78A</w:t>
            </w:r>
          </w:p>
          <w:p w14:paraId="67BABEB8" w14:textId="77777777" w:rsidR="005A556E" w:rsidRPr="00CD2191" w:rsidRDefault="005A556E" w:rsidP="009D17F6">
            <w:pPr>
              <w:pStyle w:val="TAC"/>
            </w:pPr>
            <w:r w:rsidRPr="00CD2191">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lang w:eastAsia="zh-CN"/>
              </w:rPr>
            </w:pPr>
            <w:r w:rsidRPr="00CD2191">
              <w:rPr>
                <w:lang w:eastAsia="zh-CN"/>
              </w:rPr>
              <w:t>DC_n1A-n28A-n46A</w:t>
            </w:r>
          </w:p>
          <w:p w14:paraId="57D01A97" w14:textId="77777777" w:rsidR="005A556E" w:rsidRPr="00CD2191" w:rsidRDefault="005A556E" w:rsidP="002857B1">
            <w:pPr>
              <w:pStyle w:val="TAC"/>
              <w:keepNext w:val="0"/>
              <w:rPr>
                <w:lang w:eastAsia="zh-CN"/>
              </w:rPr>
            </w:pPr>
            <w:r w:rsidRPr="00CD2191">
              <w:rPr>
                <w:lang w:eastAsia="zh-CN"/>
              </w:rPr>
              <w:t>DC_n1A-n28A-n46C</w:t>
            </w:r>
          </w:p>
          <w:p w14:paraId="35B1E65D" w14:textId="014E1744" w:rsidR="005A556E" w:rsidRPr="00CD2191" w:rsidRDefault="005A556E" w:rsidP="005975AA">
            <w:pPr>
              <w:pStyle w:val="TAC"/>
              <w:keepNext w:val="0"/>
              <w:rPr>
                <w:rFonts w:eastAsia="Yu Mincho"/>
                <w:lang w:eastAsia="ja-JP"/>
              </w:rPr>
            </w:pPr>
            <w:r w:rsidRPr="00CD2191">
              <w:rPr>
                <w:lang w:eastAsia="zh-CN"/>
              </w:rPr>
              <w:t>DC_n1A-n28A-n46D</w:t>
            </w:r>
          </w:p>
        </w:tc>
        <w:tc>
          <w:tcPr>
            <w:tcW w:w="2892" w:type="dxa"/>
            <w:vAlign w:val="center"/>
          </w:tcPr>
          <w:p w14:paraId="04DF56CE" w14:textId="77777777" w:rsidR="005A556E" w:rsidRPr="00CD2191" w:rsidRDefault="005A556E" w:rsidP="009D17F6">
            <w:pPr>
              <w:pStyle w:val="TAC"/>
              <w:rPr>
                <w:sz w:val="16"/>
                <w:szCs w:val="16"/>
              </w:rPr>
            </w:pPr>
            <w:r w:rsidRPr="00CD2191">
              <w:rPr>
                <w:sz w:val="16"/>
                <w:szCs w:val="16"/>
              </w:rPr>
              <w:t>DC_n1A-n46A</w:t>
            </w:r>
          </w:p>
          <w:p w14:paraId="0711C839" w14:textId="77777777" w:rsidR="005A556E" w:rsidRPr="00CD2191" w:rsidRDefault="005A556E" w:rsidP="009D17F6">
            <w:pPr>
              <w:pStyle w:val="TAC"/>
              <w:rPr>
                <w:rFonts w:eastAsia="Yu Mincho"/>
              </w:rPr>
            </w:pPr>
            <w:r w:rsidRPr="00CD2191">
              <w:rPr>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pPr>
            <w:r w:rsidRPr="00CD2191">
              <w:t>DC_n1A-n28A-n78A</w:t>
            </w:r>
          </w:p>
        </w:tc>
        <w:tc>
          <w:tcPr>
            <w:tcW w:w="2892" w:type="dxa"/>
          </w:tcPr>
          <w:p w14:paraId="2E340EAB" w14:textId="77777777" w:rsidR="005A556E" w:rsidRPr="00CD2191" w:rsidRDefault="005A556E" w:rsidP="009D17F6">
            <w:pPr>
              <w:pStyle w:val="TAC"/>
            </w:pPr>
            <w:r w:rsidRPr="00CD2191">
              <w:t>DC_n1A-n28A</w:t>
            </w:r>
          </w:p>
          <w:p w14:paraId="1E236FF8" w14:textId="77777777" w:rsidR="005A556E" w:rsidRPr="00CD2191" w:rsidRDefault="005A556E" w:rsidP="009D17F6">
            <w:pPr>
              <w:pStyle w:val="TAC"/>
            </w:pPr>
            <w:r w:rsidRPr="00CD2191">
              <w:t>DC_n1A-n78A</w:t>
            </w:r>
          </w:p>
          <w:p w14:paraId="508B3943" w14:textId="77777777" w:rsidR="005A556E" w:rsidRPr="00CD2191" w:rsidRDefault="005A556E" w:rsidP="009D17F6">
            <w:pPr>
              <w:pStyle w:val="TAC"/>
            </w:pPr>
            <w:r w:rsidRPr="00CD2191">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pPr>
            <w:r w:rsidRPr="00CD2191">
              <w:t>DC_n1A-n28A-n78(2A)</w:t>
            </w:r>
          </w:p>
        </w:tc>
        <w:tc>
          <w:tcPr>
            <w:tcW w:w="2892" w:type="dxa"/>
          </w:tcPr>
          <w:p w14:paraId="05C195FA" w14:textId="77777777" w:rsidR="005A556E" w:rsidRPr="00CD2191" w:rsidRDefault="005A556E" w:rsidP="009D17F6">
            <w:pPr>
              <w:pStyle w:val="TAC"/>
            </w:pPr>
            <w:r w:rsidRPr="00CD2191">
              <w:t>DC_n1A-n28A</w:t>
            </w:r>
          </w:p>
          <w:p w14:paraId="6EA34AB2" w14:textId="77777777" w:rsidR="005A556E" w:rsidRPr="00CD2191" w:rsidRDefault="005A556E" w:rsidP="009D17F6">
            <w:pPr>
              <w:pStyle w:val="TAC"/>
            </w:pPr>
            <w:r w:rsidRPr="00CD2191">
              <w:t>DC_n1A-n78A</w:t>
            </w:r>
          </w:p>
          <w:p w14:paraId="09757552" w14:textId="77777777" w:rsidR="005A556E" w:rsidRPr="00CD2191" w:rsidRDefault="005A556E" w:rsidP="009D17F6">
            <w:pPr>
              <w:pStyle w:val="TAC"/>
            </w:pPr>
            <w:r w:rsidRPr="00CD2191">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73D8192A"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lang w:eastAsia="zh-CN"/>
              </w:rPr>
            </w:pPr>
            <w:r w:rsidRPr="00CD2191">
              <w:rPr>
                <w:lang w:eastAsia="zh-CN"/>
              </w:rPr>
              <w:t>DC_n1A-n67A-n78A</w:t>
            </w:r>
          </w:p>
        </w:tc>
        <w:tc>
          <w:tcPr>
            <w:tcW w:w="2892" w:type="dxa"/>
            <w:vAlign w:val="center"/>
          </w:tcPr>
          <w:p w14:paraId="7464618F" w14:textId="77777777" w:rsidR="005A556E" w:rsidRPr="00CD2191" w:rsidRDefault="005A556E" w:rsidP="009D17F6">
            <w:pPr>
              <w:pStyle w:val="TAC"/>
              <w:rPr>
                <w:lang w:eastAsia="zh-CN"/>
              </w:rPr>
            </w:pPr>
            <w:r w:rsidRPr="00CD2191">
              <w:rPr>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lang w:eastAsia="zh-CN"/>
              </w:rPr>
            </w:pPr>
            <w:r w:rsidRPr="00CD2191">
              <w:rPr>
                <w:lang w:eastAsia="zh-CN"/>
              </w:rPr>
              <w:t>DC_n1A-n67A-n78(2A)</w:t>
            </w:r>
          </w:p>
        </w:tc>
        <w:tc>
          <w:tcPr>
            <w:tcW w:w="2892" w:type="dxa"/>
            <w:vAlign w:val="center"/>
          </w:tcPr>
          <w:p w14:paraId="673B459C" w14:textId="77777777" w:rsidR="005A556E" w:rsidRPr="00CD2191" w:rsidRDefault="005A556E" w:rsidP="009D17F6">
            <w:pPr>
              <w:pStyle w:val="TAC"/>
              <w:rPr>
                <w:lang w:eastAsia="zh-CN"/>
              </w:rPr>
            </w:pPr>
            <w:r w:rsidRPr="00CD2191">
              <w:rPr>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1327337E"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422AE157" w14:textId="42FC375A" w:rsidR="005A556E" w:rsidRPr="00CD2191" w:rsidRDefault="00FC0170" w:rsidP="00533F72">
            <w:pPr>
              <w:pStyle w:val="TAC"/>
              <w:rPr>
                <w:rFonts w:eastAsia="Yu Mincho"/>
              </w:rPr>
            </w:pPr>
            <w:r w:rsidRPr="00CD2191">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306CD4CA"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E6F5D8D" w14:textId="37EF0C90" w:rsidR="005A556E" w:rsidRPr="00CD2191" w:rsidRDefault="00533F72" w:rsidP="00533F72">
            <w:pPr>
              <w:pStyle w:val="TAC"/>
              <w:rPr>
                <w:rFonts w:eastAsia="Yu Mincho"/>
              </w:rPr>
            </w:pPr>
            <w:r w:rsidRPr="00CD2191">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6B6A9D9B" w:rsidR="005E77C3" w:rsidRPr="00CD2191" w:rsidRDefault="005E77C3" w:rsidP="005E77C3">
            <w:pPr>
              <w:pStyle w:val="TAC"/>
              <w:rPr>
                <w:szCs w:val="18"/>
                <w:lang w:eastAsia="zh-CN"/>
              </w:rPr>
            </w:pPr>
            <w:r w:rsidRPr="00CD2191">
              <w:rPr>
                <w:szCs w:val="18"/>
                <w:lang w:eastAsia="zh-CN"/>
              </w:rPr>
              <w:t>D</w:t>
            </w:r>
            <w:r w:rsidR="002560C1">
              <w:rPr>
                <w:szCs w:val="18"/>
                <w:lang w:eastAsia="zh-CN"/>
              </w:rPr>
              <w:t>C</w:t>
            </w:r>
            <w:r w:rsidRPr="00CD2191">
              <w:rPr>
                <w:szCs w:val="18"/>
                <w:lang w:eastAsia="zh-CN"/>
              </w:rPr>
              <w:t>_n2A-n66A</w:t>
            </w:r>
          </w:p>
          <w:p w14:paraId="1830881C" w14:textId="742D25EA" w:rsidR="005E77C3" w:rsidRPr="00CD2191" w:rsidRDefault="005E77C3" w:rsidP="005E77C3">
            <w:pPr>
              <w:pStyle w:val="TAC"/>
              <w:rPr>
                <w:szCs w:val="18"/>
                <w:lang w:eastAsia="zh-CN"/>
              </w:rPr>
            </w:pPr>
            <w:r w:rsidRPr="00CD2191">
              <w:rPr>
                <w:szCs w:val="18"/>
                <w:lang w:eastAsia="zh-CN"/>
              </w:rPr>
              <w:t>D</w:t>
            </w:r>
            <w:r w:rsidR="002560C1">
              <w:rPr>
                <w:szCs w:val="18"/>
                <w:lang w:eastAsia="zh-CN"/>
              </w:rPr>
              <w:t>C</w:t>
            </w:r>
            <w:r w:rsidRPr="00CD2191">
              <w:rPr>
                <w:szCs w:val="18"/>
                <w:lang w:eastAsia="zh-CN"/>
              </w:rPr>
              <w:t>_n2A-n77A</w:t>
            </w:r>
          </w:p>
          <w:p w14:paraId="58C7AF78" w14:textId="0314746D" w:rsidR="005E77C3" w:rsidRPr="00CD2191" w:rsidRDefault="005E77C3" w:rsidP="005E77C3">
            <w:pPr>
              <w:pStyle w:val="TAC"/>
              <w:rPr>
                <w:rFonts w:eastAsia="Yu Mincho"/>
              </w:rPr>
            </w:pPr>
            <w:r w:rsidRPr="00CD2191">
              <w:rPr>
                <w:szCs w:val="18"/>
                <w:lang w:eastAsia="zh-CN"/>
              </w:rPr>
              <w:t>D</w:t>
            </w:r>
            <w:r w:rsidR="002560C1">
              <w:rPr>
                <w:szCs w:val="18"/>
                <w:lang w:eastAsia="zh-CN"/>
              </w:rPr>
              <w:t>C</w:t>
            </w:r>
            <w:r w:rsidRPr="00CD2191">
              <w:rPr>
                <w:szCs w:val="18"/>
                <w:lang w:eastAsia="zh-CN"/>
              </w:rPr>
              <w:t>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128B9C45" w14:textId="42C33B29" w:rsidR="002560C1" w:rsidRDefault="005A556E" w:rsidP="009D17F6">
            <w:pPr>
              <w:pStyle w:val="TAC"/>
              <w:rPr>
                <w:rFonts w:eastAsia="Yu Mincho"/>
              </w:rPr>
            </w:pPr>
            <w:r w:rsidRPr="00CD2191">
              <w:rPr>
                <w:rFonts w:eastAsia="Yu Mincho"/>
              </w:rPr>
              <w:t>DC_n3A-n7A</w:t>
            </w:r>
          </w:p>
          <w:p w14:paraId="360C841A" w14:textId="56C16B43" w:rsidR="002560C1" w:rsidRDefault="005A556E" w:rsidP="009D17F6">
            <w:pPr>
              <w:pStyle w:val="TAC"/>
              <w:rPr>
                <w:rFonts w:eastAsia="Yu Mincho"/>
              </w:rPr>
            </w:pPr>
            <w:r w:rsidRPr="00CD2191">
              <w:rPr>
                <w:rFonts w:eastAsia="Yu Mincho"/>
              </w:rPr>
              <w:t>DC_n3A-n28A</w:t>
            </w:r>
          </w:p>
          <w:p w14:paraId="22D96F3A" w14:textId="13977FBF" w:rsidR="005A556E" w:rsidRPr="00CD2191" w:rsidRDefault="005A556E" w:rsidP="009D17F6">
            <w:pPr>
              <w:pStyle w:val="TAC"/>
              <w:rPr>
                <w:rFonts w:eastAsia="Yu Mincho"/>
              </w:rPr>
            </w:pPr>
            <w:r w:rsidRPr="00CD2191">
              <w:rPr>
                <w:rFonts w:eastAsia="Yu Mincho"/>
              </w:rP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C_n3A-n28A-n77A</w:t>
            </w:r>
          </w:p>
        </w:tc>
        <w:tc>
          <w:tcPr>
            <w:tcW w:w="2892" w:type="dxa"/>
          </w:tcPr>
          <w:p w14:paraId="2008A2C1" w14:textId="77777777" w:rsidR="005A556E" w:rsidRPr="00CD2191" w:rsidRDefault="005A556E" w:rsidP="009D17F6">
            <w:pPr>
              <w:pStyle w:val="TAC"/>
              <w:rPr>
                <w:lang w:eastAsia="zh-CN"/>
              </w:rPr>
            </w:pPr>
            <w:r w:rsidRPr="00CD2191">
              <w:rPr>
                <w:lang w:eastAsia="zh-CN"/>
              </w:rPr>
              <w:t>DC_n3A-n28A</w:t>
            </w:r>
          </w:p>
          <w:p w14:paraId="06587BFE" w14:textId="77777777" w:rsidR="005A556E" w:rsidRPr="00CD2191" w:rsidRDefault="005A556E" w:rsidP="009D17F6">
            <w:pPr>
              <w:pStyle w:val="TAC"/>
              <w:rPr>
                <w:lang w:eastAsia="zh-CN"/>
              </w:rPr>
            </w:pPr>
            <w:r w:rsidRPr="00CD2191">
              <w:rPr>
                <w:lang w:eastAsia="zh-CN"/>
              </w:rPr>
              <w:t>DC_n3A-n77A</w:t>
            </w:r>
          </w:p>
          <w:p w14:paraId="0B996364" w14:textId="77777777" w:rsidR="005A556E" w:rsidRPr="00CD2191" w:rsidRDefault="005A556E" w:rsidP="009D17F6">
            <w:pPr>
              <w:pStyle w:val="TAC"/>
              <w:rPr>
                <w:lang w:eastAsia="zh-CN"/>
              </w:rPr>
            </w:pPr>
            <w:r w:rsidRPr="00CD2191">
              <w:rPr>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C_n3A-n28A-n77(2A)</w:t>
            </w:r>
          </w:p>
        </w:tc>
        <w:tc>
          <w:tcPr>
            <w:tcW w:w="2892" w:type="dxa"/>
          </w:tcPr>
          <w:p w14:paraId="61F63FC8" w14:textId="77777777" w:rsidR="005A556E" w:rsidRPr="00CD2191" w:rsidRDefault="005A556E" w:rsidP="009D17F6">
            <w:pPr>
              <w:pStyle w:val="TAC"/>
              <w:rPr>
                <w:lang w:eastAsia="zh-CN"/>
              </w:rPr>
            </w:pPr>
            <w:r w:rsidRPr="00CD2191">
              <w:rPr>
                <w:lang w:eastAsia="zh-CN"/>
              </w:rPr>
              <w:t>DC_n3A-n28A</w:t>
            </w:r>
          </w:p>
          <w:p w14:paraId="3EF9C6CE" w14:textId="77777777" w:rsidR="005A556E" w:rsidRPr="00CD2191" w:rsidRDefault="005A556E" w:rsidP="009D17F6">
            <w:pPr>
              <w:pStyle w:val="TAC"/>
              <w:rPr>
                <w:lang w:eastAsia="zh-CN"/>
              </w:rPr>
            </w:pPr>
            <w:r w:rsidRPr="00CD2191">
              <w:rPr>
                <w:lang w:eastAsia="zh-CN"/>
              </w:rPr>
              <w:t>DC_n3A-n77A</w:t>
            </w:r>
          </w:p>
          <w:p w14:paraId="0F4C9CF0" w14:textId="77777777" w:rsidR="005A556E" w:rsidRPr="00CD2191" w:rsidRDefault="005A556E" w:rsidP="009D17F6">
            <w:pPr>
              <w:pStyle w:val="TAC"/>
              <w:rPr>
                <w:lang w:eastAsia="zh-CN"/>
              </w:rPr>
            </w:pPr>
            <w:r w:rsidRPr="00CD2191">
              <w:rPr>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lang w:eastAsia="ja-JP"/>
              </w:rPr>
            </w:pPr>
            <w:r w:rsidRPr="00CD2191">
              <w:lastRenderedPageBreak/>
              <w:t>DC_n3A-n28A-n78A</w:t>
            </w:r>
          </w:p>
        </w:tc>
        <w:tc>
          <w:tcPr>
            <w:tcW w:w="2892" w:type="dxa"/>
          </w:tcPr>
          <w:p w14:paraId="54B9EA9E" w14:textId="77777777" w:rsidR="005A556E" w:rsidRPr="00CD2191" w:rsidRDefault="005A556E" w:rsidP="009D17F6">
            <w:pPr>
              <w:pStyle w:val="TAC"/>
            </w:pPr>
            <w:r w:rsidRPr="00CD2191">
              <w:t>DC_n3A-n28A</w:t>
            </w:r>
          </w:p>
          <w:p w14:paraId="7B6A9EF7" w14:textId="77777777" w:rsidR="005A556E" w:rsidRPr="00CD2191" w:rsidRDefault="005A556E" w:rsidP="009D17F6">
            <w:pPr>
              <w:pStyle w:val="TAC"/>
            </w:pPr>
            <w:r w:rsidRPr="00CD2191">
              <w:t>DC_n3A-n78A</w:t>
            </w:r>
          </w:p>
          <w:p w14:paraId="44615554" w14:textId="77777777" w:rsidR="005A556E" w:rsidRPr="00CD2191" w:rsidRDefault="005A556E" w:rsidP="009D17F6">
            <w:pPr>
              <w:pStyle w:val="TAC"/>
              <w:rPr>
                <w:lang w:eastAsia="zh-CN"/>
              </w:rPr>
            </w:pPr>
            <w:r w:rsidRPr="00CD2191">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pPr>
            <w:r w:rsidRPr="00CD2191">
              <w:t>DC_n3A-n28A-n78(2A)</w:t>
            </w:r>
          </w:p>
        </w:tc>
        <w:tc>
          <w:tcPr>
            <w:tcW w:w="2892" w:type="dxa"/>
          </w:tcPr>
          <w:p w14:paraId="3FD9DD82" w14:textId="77777777" w:rsidR="005A556E" w:rsidRPr="00CD2191" w:rsidRDefault="005A556E" w:rsidP="009D17F6">
            <w:pPr>
              <w:pStyle w:val="TAC"/>
            </w:pPr>
            <w:r w:rsidRPr="00CD2191">
              <w:t>DC_n3A-n28A</w:t>
            </w:r>
          </w:p>
          <w:p w14:paraId="24139959" w14:textId="77777777" w:rsidR="005A556E" w:rsidRPr="00CD2191" w:rsidRDefault="005A556E" w:rsidP="009D17F6">
            <w:pPr>
              <w:pStyle w:val="TAC"/>
            </w:pPr>
            <w:r w:rsidRPr="00CD2191">
              <w:t>DC_n3A-n78A</w:t>
            </w:r>
          </w:p>
          <w:p w14:paraId="1EEEABFF" w14:textId="77777777" w:rsidR="005A556E" w:rsidRPr="00CD2191" w:rsidRDefault="005A556E" w:rsidP="009D17F6">
            <w:pPr>
              <w:pStyle w:val="TAC"/>
            </w:pPr>
            <w:r w:rsidRPr="00CD2191">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C_n3A-n28A-n79A</w:t>
            </w:r>
          </w:p>
        </w:tc>
        <w:tc>
          <w:tcPr>
            <w:tcW w:w="2892" w:type="dxa"/>
          </w:tcPr>
          <w:p w14:paraId="39FC3155" w14:textId="77777777" w:rsidR="005A556E" w:rsidRPr="00CD2191" w:rsidRDefault="005A556E" w:rsidP="009D17F6">
            <w:pPr>
              <w:pStyle w:val="TAC"/>
              <w:rPr>
                <w:lang w:eastAsia="zh-CN"/>
              </w:rPr>
            </w:pPr>
            <w:r w:rsidRPr="00CD2191">
              <w:rPr>
                <w:lang w:eastAsia="zh-CN"/>
              </w:rPr>
              <w:t>DC_n3A-n28A</w:t>
            </w:r>
          </w:p>
          <w:p w14:paraId="1AFD4FA4" w14:textId="77777777" w:rsidR="005A556E" w:rsidRPr="00CD2191" w:rsidRDefault="005A556E" w:rsidP="009D17F6">
            <w:pPr>
              <w:pStyle w:val="TAC"/>
              <w:rPr>
                <w:lang w:eastAsia="zh-CN"/>
              </w:rPr>
            </w:pPr>
            <w:r w:rsidRPr="00CD2191">
              <w:rPr>
                <w:lang w:eastAsia="zh-CN"/>
              </w:rPr>
              <w:t>DC_n3A-n79A</w:t>
            </w:r>
          </w:p>
          <w:p w14:paraId="02E4FE2E" w14:textId="77777777" w:rsidR="005A556E" w:rsidRPr="00CD2191" w:rsidRDefault="005A556E" w:rsidP="009D17F6">
            <w:pPr>
              <w:pStyle w:val="TAC"/>
              <w:rPr>
                <w:lang w:eastAsia="zh-CN"/>
              </w:rPr>
            </w:pPr>
            <w:r w:rsidRPr="00CD2191">
              <w:rPr>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725DF7E4"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6AAA80E1" w14:textId="553CD23D" w:rsidR="00B57160" w:rsidRPr="00CD2191" w:rsidRDefault="00B57160" w:rsidP="002560C1">
            <w:pPr>
              <w:pStyle w:val="TAC"/>
              <w:rPr>
                <w:rFonts w:eastAsia="Yu Mincho"/>
                <w:lang w:eastAsia="zh-CN"/>
              </w:rPr>
            </w:pPr>
            <w:r w:rsidRPr="00CD2191">
              <w:t>DC_n66A-n77A</w:t>
            </w: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35701168" w14:textId="195A5364" w:rsidR="002560C1" w:rsidRDefault="00B57160" w:rsidP="00B57160">
            <w:pPr>
              <w:pStyle w:val="TAC"/>
              <w:rPr>
                <w:color w:val="000000"/>
                <w:lang w:eastAsia="zh-CN"/>
              </w:rPr>
            </w:pPr>
            <w:r w:rsidRPr="00CD2191">
              <w:rPr>
                <w:color w:val="000000"/>
                <w:lang w:eastAsia="zh-CN"/>
              </w:rPr>
              <w:t>DC_n7A-n20A</w:t>
            </w:r>
          </w:p>
          <w:p w14:paraId="39FE0E5A" w14:textId="393DE604" w:rsidR="002560C1" w:rsidRDefault="00B57160" w:rsidP="00B57160">
            <w:pPr>
              <w:pStyle w:val="TAC"/>
              <w:rPr>
                <w:color w:val="000000"/>
                <w:lang w:eastAsia="zh-CN"/>
              </w:rPr>
            </w:pPr>
            <w:r w:rsidRPr="00CD2191">
              <w:rPr>
                <w:color w:val="000000"/>
                <w:lang w:eastAsia="zh-CN"/>
              </w:rPr>
              <w:t>DC_n7A-n78A</w:t>
            </w:r>
          </w:p>
          <w:p w14:paraId="7BA38337" w14:textId="4087EF8F" w:rsidR="00B57160" w:rsidRPr="00CD2191" w:rsidRDefault="00B57160" w:rsidP="00B57160">
            <w:pPr>
              <w:pStyle w:val="TAC"/>
              <w:rPr>
                <w:rFonts w:eastAsia="Yu Mincho"/>
                <w:lang w:eastAsia="zh-CN"/>
              </w:rPr>
            </w:pPr>
            <w:r w:rsidRPr="00CD2191">
              <w:rPr>
                <w:color w:val="000000"/>
                <w:lang w:eastAsia="zh-CN"/>
              </w:rP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6E000959" w14:textId="16ADF442" w:rsidR="002560C1" w:rsidRDefault="00B57160" w:rsidP="00B57160">
            <w:pPr>
              <w:pStyle w:val="TAC"/>
              <w:rPr>
                <w:color w:val="000000"/>
                <w:lang w:eastAsia="zh-CN"/>
              </w:rPr>
            </w:pPr>
            <w:r w:rsidRPr="00CD2191">
              <w:rPr>
                <w:color w:val="000000"/>
                <w:lang w:eastAsia="zh-CN"/>
              </w:rPr>
              <w:t>DC_n7A-n20A</w:t>
            </w:r>
          </w:p>
          <w:p w14:paraId="492B7F16" w14:textId="2A80426C" w:rsidR="002560C1" w:rsidRDefault="00B57160" w:rsidP="00B57160">
            <w:pPr>
              <w:pStyle w:val="TAC"/>
              <w:rPr>
                <w:color w:val="000000"/>
                <w:lang w:eastAsia="zh-CN"/>
              </w:rPr>
            </w:pPr>
            <w:r w:rsidRPr="00CD2191">
              <w:rPr>
                <w:color w:val="000000"/>
                <w:lang w:eastAsia="zh-CN"/>
              </w:rPr>
              <w:t>DC_n7A-n78A</w:t>
            </w:r>
          </w:p>
          <w:p w14:paraId="4BFD7219" w14:textId="31CE0F3E" w:rsidR="00B57160" w:rsidRPr="00CD2191" w:rsidRDefault="00B57160" w:rsidP="00B57160">
            <w:pPr>
              <w:pStyle w:val="TAC"/>
              <w:rPr>
                <w:rFonts w:eastAsia="Yu Mincho"/>
                <w:lang w:eastAsia="zh-CN"/>
              </w:rPr>
            </w:pPr>
            <w:r w:rsidRPr="00CD2191">
              <w:rPr>
                <w:color w:val="000000"/>
                <w:lang w:eastAsia="zh-CN"/>
              </w:rP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lang w:eastAsia="ja-JP"/>
              </w:rPr>
            </w:pPr>
            <w:r w:rsidRPr="00CD2191">
              <w:rPr>
                <w:lang w:eastAsia="ja-JP"/>
              </w:rPr>
              <w:t>DC_n7A-n46(2A)-n78A</w:t>
            </w:r>
          </w:p>
          <w:p w14:paraId="55D6C474" w14:textId="77777777" w:rsidR="005A556E" w:rsidRPr="00CD2191" w:rsidRDefault="005A556E" w:rsidP="002857B1">
            <w:pPr>
              <w:pStyle w:val="TAC"/>
              <w:keepNext w:val="0"/>
              <w:rPr>
                <w:lang w:eastAsia="ja-JP"/>
              </w:rPr>
            </w:pPr>
            <w:r w:rsidRPr="00CD2191">
              <w:rPr>
                <w:lang w:eastAsia="ja-JP"/>
              </w:rPr>
              <w:t>DC_n7A-n46(2A)-n78(2A)</w:t>
            </w:r>
          </w:p>
          <w:p w14:paraId="2B3B8B54" w14:textId="77777777" w:rsidR="005A556E" w:rsidRPr="00CD2191" w:rsidRDefault="005A556E" w:rsidP="002857B1">
            <w:pPr>
              <w:pStyle w:val="TAC"/>
              <w:keepNext w:val="0"/>
              <w:rPr>
                <w:lang w:eastAsia="ja-JP"/>
              </w:rPr>
            </w:pPr>
            <w:r w:rsidRPr="00CD2191">
              <w:rPr>
                <w:lang w:eastAsia="ja-JP"/>
              </w:rPr>
              <w:t>DC_n7A-n46A-n78(2A)</w:t>
            </w:r>
          </w:p>
          <w:p w14:paraId="265CF2A7" w14:textId="77777777" w:rsidR="005A556E" w:rsidRPr="00CD2191" w:rsidRDefault="005A556E" w:rsidP="002857B1">
            <w:pPr>
              <w:pStyle w:val="TAC"/>
              <w:keepNext w:val="0"/>
              <w:rPr>
                <w:lang w:eastAsia="ja-JP"/>
              </w:rPr>
            </w:pPr>
            <w:r w:rsidRPr="00CD2191">
              <w:rPr>
                <w:lang w:eastAsia="ja-JP"/>
              </w:rPr>
              <w:t>DC_n7A-n46C-n78(2A)</w:t>
            </w:r>
          </w:p>
          <w:p w14:paraId="56D5C20A" w14:textId="77777777" w:rsidR="005A556E" w:rsidRPr="00CD2191" w:rsidRDefault="005A556E" w:rsidP="002857B1">
            <w:pPr>
              <w:pStyle w:val="TAC"/>
              <w:keepNext w:val="0"/>
              <w:rPr>
                <w:lang w:eastAsia="ja-JP"/>
              </w:rPr>
            </w:pPr>
            <w:r w:rsidRPr="00CD2191">
              <w:rPr>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lang w:eastAsia="zh-CN"/>
              </w:rPr>
            </w:pPr>
            <w:r w:rsidRPr="00CD2191">
              <w:rPr>
                <w:lang w:eastAsia="zh-CN"/>
              </w:rPr>
              <w:t>DC_n7A-n46A</w:t>
            </w:r>
          </w:p>
          <w:p w14:paraId="4E1BC94C" w14:textId="77777777" w:rsidR="005A556E" w:rsidRPr="00CD2191" w:rsidRDefault="005A556E" w:rsidP="009D17F6">
            <w:pPr>
              <w:pStyle w:val="TAC"/>
              <w:rPr>
                <w:lang w:eastAsia="zh-CN"/>
              </w:rPr>
            </w:pPr>
            <w:r w:rsidRPr="00CD2191">
              <w:rPr>
                <w:lang w:eastAsia="zh-CN"/>
              </w:rPr>
              <w:t>DC_n7A-n78A</w:t>
            </w:r>
          </w:p>
          <w:p w14:paraId="1B06593B" w14:textId="77777777" w:rsidR="005A556E" w:rsidRPr="00CD2191" w:rsidRDefault="005A556E" w:rsidP="009D17F6">
            <w:pPr>
              <w:pStyle w:val="TAC"/>
              <w:rPr>
                <w:lang w:eastAsia="zh-CN"/>
              </w:rPr>
            </w:pPr>
            <w:r w:rsidRPr="00CD2191">
              <w:rPr>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lang w:eastAsia="ja-JP"/>
              </w:rPr>
            </w:pPr>
            <w:r w:rsidRPr="00CD2191">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lang w:eastAsia="zh-CN"/>
              </w:rPr>
            </w:pPr>
            <w:r w:rsidRPr="00CD2191">
              <w:rPr>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lang w:eastAsia="ja-JP"/>
              </w:rPr>
            </w:pPr>
            <w:r w:rsidRPr="00CD2191">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lang w:eastAsia="zh-CN"/>
              </w:rPr>
            </w:pPr>
            <w:r w:rsidRPr="00CD2191">
              <w:rPr>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pPr>
            <w:r w:rsidRPr="00CD2191">
              <w:t>DC_n7A-n78A-n102A</w:t>
            </w:r>
          </w:p>
          <w:p w14:paraId="78D4DF5A" w14:textId="77777777" w:rsidR="005A556E" w:rsidRPr="00CD2191" w:rsidRDefault="005A556E" w:rsidP="002857B1">
            <w:pPr>
              <w:pStyle w:val="TAC"/>
              <w:keepNext w:val="0"/>
            </w:pPr>
            <w:r w:rsidRPr="00CD2191">
              <w:t>DC_n7A-n78A-n102B</w:t>
            </w:r>
          </w:p>
          <w:p w14:paraId="198966E0" w14:textId="77777777" w:rsidR="005A556E" w:rsidRPr="00CD2191" w:rsidRDefault="005A556E" w:rsidP="002857B1">
            <w:pPr>
              <w:pStyle w:val="TAC"/>
              <w:keepNext w:val="0"/>
            </w:pPr>
            <w:r w:rsidRPr="00CD2191">
              <w:t>DC_n7A-n78A-n102C</w:t>
            </w:r>
          </w:p>
          <w:p w14:paraId="473C577F" w14:textId="77777777" w:rsidR="005A556E" w:rsidRPr="00CD2191" w:rsidRDefault="005A556E" w:rsidP="002857B1">
            <w:pPr>
              <w:pStyle w:val="TAC"/>
              <w:keepNext w:val="0"/>
            </w:pPr>
            <w:r w:rsidRPr="00CD2191">
              <w:t>DC_n7A-n78A-n102D</w:t>
            </w:r>
          </w:p>
          <w:p w14:paraId="70F57ED9" w14:textId="77777777" w:rsidR="005A556E" w:rsidRPr="00CD2191" w:rsidRDefault="005A556E" w:rsidP="002857B1">
            <w:pPr>
              <w:pStyle w:val="TAC"/>
              <w:keepNext w:val="0"/>
            </w:pPr>
            <w:r w:rsidRPr="00CD2191">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58A7AE6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33DB9DC9"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0B40EA1C"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5461EF97"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4C314F44"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6120B16C" w14:textId="1ABAD49F" w:rsidR="005A556E" w:rsidRPr="00CD2191" w:rsidRDefault="00C317BD" w:rsidP="00C317BD">
            <w:pPr>
              <w:pStyle w:val="TAC"/>
              <w:rPr>
                <w:lang w:eastAsia="zh-CN"/>
              </w:rPr>
            </w:pPr>
            <w:r w:rsidRPr="00CD2191">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pPr>
            <w:r w:rsidRPr="00CD2191">
              <w:t>DC_n7A-n78(2A)-n102A</w:t>
            </w:r>
          </w:p>
          <w:p w14:paraId="5AE0F7E4" w14:textId="77777777" w:rsidR="005A556E" w:rsidRPr="00CD2191" w:rsidRDefault="005A556E" w:rsidP="002857B1">
            <w:pPr>
              <w:pStyle w:val="TAC"/>
              <w:keepNext w:val="0"/>
            </w:pPr>
            <w:r w:rsidRPr="00CD2191">
              <w:t>DC_n7A-n78(2A)-n102B</w:t>
            </w:r>
          </w:p>
          <w:p w14:paraId="0392B9E7" w14:textId="77777777" w:rsidR="005A556E" w:rsidRPr="00CD2191" w:rsidRDefault="005A556E" w:rsidP="002857B1">
            <w:pPr>
              <w:pStyle w:val="TAC"/>
              <w:keepNext w:val="0"/>
            </w:pPr>
            <w:r w:rsidRPr="00CD2191">
              <w:t>DC_n7A-n78(2A)-n102C</w:t>
            </w:r>
          </w:p>
          <w:p w14:paraId="2EF27EC1" w14:textId="77777777" w:rsidR="005A556E" w:rsidRPr="00CD2191" w:rsidRDefault="005A556E" w:rsidP="002857B1">
            <w:pPr>
              <w:pStyle w:val="TAC"/>
              <w:keepNext w:val="0"/>
            </w:pPr>
            <w:r w:rsidRPr="00CD2191">
              <w:t>DC_n7A-n78(2A)-n102D</w:t>
            </w:r>
          </w:p>
          <w:p w14:paraId="27F56F8E" w14:textId="77777777" w:rsidR="005A556E" w:rsidRPr="00CD2191" w:rsidRDefault="005A556E" w:rsidP="002857B1">
            <w:pPr>
              <w:pStyle w:val="TAC"/>
              <w:keepNext w:val="0"/>
            </w:pPr>
            <w:r w:rsidRPr="00CD2191">
              <w:t>DC_n7A-n78(2A)-n102E</w:t>
            </w:r>
          </w:p>
          <w:p w14:paraId="0DC57255" w14:textId="77777777" w:rsidR="005A556E" w:rsidRPr="00CD2191" w:rsidRDefault="005A556E" w:rsidP="002857B1">
            <w:pPr>
              <w:pStyle w:val="TAC"/>
              <w:keepNext w:val="0"/>
            </w:pPr>
            <w:r w:rsidRPr="00CD2191">
              <w:t>DC_n7A-n78A-n102(2A)</w:t>
            </w:r>
          </w:p>
          <w:p w14:paraId="6ABFCEE3" w14:textId="77777777" w:rsidR="005A556E" w:rsidRPr="00CD2191" w:rsidRDefault="005A556E" w:rsidP="002857B1">
            <w:pPr>
              <w:pStyle w:val="TAC"/>
              <w:keepNext w:val="0"/>
            </w:pPr>
            <w:r w:rsidRPr="00CD2191">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6DF1067A"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5292692F"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55DA1B72"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2B5BC96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7B4AE203"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2E8A85B" w14:textId="02CD8C9F" w:rsidR="005A556E" w:rsidRPr="00CD2191" w:rsidRDefault="00C317BD" w:rsidP="00C317BD">
            <w:pPr>
              <w:pStyle w:val="TAC"/>
            </w:pPr>
            <w:r w:rsidRPr="00CD2191">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4896E47D" w:rsidR="009D6107" w:rsidRPr="00CD2191" w:rsidRDefault="009D6107" w:rsidP="009D6107">
            <w:pPr>
              <w:pStyle w:val="TAC"/>
              <w:keepNext w:val="0"/>
              <w:rPr>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C_n28A-n77A-n79A</w:t>
            </w:r>
          </w:p>
        </w:tc>
        <w:tc>
          <w:tcPr>
            <w:tcW w:w="2892" w:type="dxa"/>
          </w:tcPr>
          <w:p w14:paraId="2F47EF6A" w14:textId="77777777" w:rsidR="005A556E" w:rsidRPr="00CD2191" w:rsidRDefault="005A556E" w:rsidP="009D17F6">
            <w:pPr>
              <w:pStyle w:val="TAC"/>
              <w:rPr>
                <w:lang w:eastAsia="zh-CN"/>
              </w:rPr>
            </w:pPr>
            <w:r w:rsidRPr="00CD2191">
              <w:rPr>
                <w:lang w:eastAsia="zh-CN"/>
              </w:rPr>
              <w:t>DC_n28A-n77A</w:t>
            </w:r>
          </w:p>
          <w:p w14:paraId="75B886A7" w14:textId="77777777" w:rsidR="005A556E" w:rsidRPr="00CD2191" w:rsidRDefault="005A556E" w:rsidP="009D17F6">
            <w:pPr>
              <w:pStyle w:val="TAC"/>
              <w:rPr>
                <w:lang w:eastAsia="zh-CN"/>
              </w:rPr>
            </w:pPr>
            <w:r w:rsidRPr="00CD2191">
              <w:rPr>
                <w:lang w:eastAsia="zh-CN"/>
              </w:rPr>
              <w:t>DC_n28A-n79A</w:t>
            </w:r>
          </w:p>
          <w:p w14:paraId="4312AA01" w14:textId="77777777" w:rsidR="005A556E" w:rsidRPr="00CD2191" w:rsidRDefault="005A556E" w:rsidP="009D17F6">
            <w:pPr>
              <w:pStyle w:val="TAC"/>
              <w:rPr>
                <w:lang w:eastAsia="zh-CN"/>
              </w:rPr>
            </w:pPr>
            <w:r w:rsidRPr="00CD2191">
              <w:rPr>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C_n28A-n77(2A)-n79A</w:t>
            </w:r>
          </w:p>
        </w:tc>
        <w:tc>
          <w:tcPr>
            <w:tcW w:w="2892" w:type="dxa"/>
          </w:tcPr>
          <w:p w14:paraId="48F96256" w14:textId="77777777" w:rsidR="005A556E" w:rsidRPr="00CD2191" w:rsidRDefault="005A556E" w:rsidP="009D17F6">
            <w:pPr>
              <w:pStyle w:val="TAC"/>
              <w:rPr>
                <w:lang w:eastAsia="zh-CN"/>
              </w:rPr>
            </w:pPr>
            <w:r w:rsidRPr="00CD2191">
              <w:rPr>
                <w:lang w:eastAsia="zh-CN"/>
              </w:rPr>
              <w:t>DC_n28A-n77A</w:t>
            </w:r>
          </w:p>
          <w:p w14:paraId="223E55A9" w14:textId="77777777" w:rsidR="005A556E" w:rsidRPr="00CD2191" w:rsidRDefault="005A556E" w:rsidP="009D17F6">
            <w:pPr>
              <w:pStyle w:val="TAC"/>
              <w:rPr>
                <w:lang w:eastAsia="zh-CN"/>
              </w:rPr>
            </w:pPr>
            <w:r w:rsidRPr="00CD2191">
              <w:rPr>
                <w:lang w:eastAsia="zh-CN"/>
              </w:rPr>
              <w:t>DC_n28A-n79A</w:t>
            </w:r>
          </w:p>
          <w:p w14:paraId="4C68F4C2" w14:textId="77777777" w:rsidR="005A556E" w:rsidRPr="00CD2191" w:rsidRDefault="005A556E" w:rsidP="009D17F6">
            <w:pPr>
              <w:pStyle w:val="TAC"/>
              <w:rPr>
                <w:lang w:eastAsia="zh-CN"/>
              </w:rPr>
            </w:pPr>
            <w:r w:rsidRPr="00CD2191">
              <w:rPr>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lang w:eastAsia="ja-JP"/>
              </w:rPr>
            </w:pPr>
            <w:r w:rsidRPr="00CD2191">
              <w:rPr>
                <w:lang w:eastAsia="ja-JP"/>
              </w:rPr>
              <w:t>DC_n28A-n78A-n102A</w:t>
            </w:r>
          </w:p>
          <w:p w14:paraId="1172DDE9" w14:textId="77777777" w:rsidR="005A556E" w:rsidRPr="00CD2191" w:rsidRDefault="005A556E" w:rsidP="002857B1">
            <w:pPr>
              <w:pStyle w:val="TAC"/>
              <w:keepNext w:val="0"/>
              <w:rPr>
                <w:lang w:eastAsia="ja-JP"/>
              </w:rPr>
            </w:pPr>
            <w:r w:rsidRPr="00CD2191">
              <w:rPr>
                <w:lang w:eastAsia="ja-JP"/>
              </w:rPr>
              <w:t>DC_n28A-n78A-n102B</w:t>
            </w:r>
          </w:p>
          <w:p w14:paraId="7EB7E817" w14:textId="77777777" w:rsidR="005A556E" w:rsidRPr="00CD2191" w:rsidRDefault="005A556E" w:rsidP="002857B1">
            <w:pPr>
              <w:pStyle w:val="TAC"/>
              <w:keepNext w:val="0"/>
              <w:rPr>
                <w:lang w:eastAsia="ja-JP"/>
              </w:rPr>
            </w:pPr>
            <w:r w:rsidRPr="00CD2191">
              <w:rPr>
                <w:lang w:eastAsia="ja-JP"/>
              </w:rPr>
              <w:t>DC_n28A-n78A-n102C</w:t>
            </w:r>
          </w:p>
          <w:p w14:paraId="704FC040" w14:textId="77777777" w:rsidR="005A556E" w:rsidRPr="00CD2191" w:rsidRDefault="005A556E" w:rsidP="002857B1">
            <w:pPr>
              <w:pStyle w:val="TAC"/>
              <w:keepNext w:val="0"/>
              <w:rPr>
                <w:lang w:eastAsia="ja-JP"/>
              </w:rPr>
            </w:pPr>
            <w:r w:rsidRPr="00CD2191">
              <w:rPr>
                <w:lang w:eastAsia="ja-JP"/>
              </w:rPr>
              <w:t>DC_n28A-n78A-n102D</w:t>
            </w:r>
          </w:p>
          <w:p w14:paraId="3E8F47DE" w14:textId="77777777" w:rsidR="005A556E" w:rsidRPr="00CD2191" w:rsidRDefault="005A556E" w:rsidP="002857B1">
            <w:pPr>
              <w:pStyle w:val="TAC"/>
              <w:keepNext w:val="0"/>
              <w:rPr>
                <w:lang w:eastAsia="ja-JP"/>
              </w:rPr>
            </w:pPr>
            <w:r w:rsidRPr="00CD2191">
              <w:rPr>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DC_n28A-n78A</w:t>
            </w:r>
          </w:p>
          <w:p w14:paraId="309719D0" w14:textId="6FCE194C"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DC_n28A-n102A</w:t>
            </w:r>
          </w:p>
          <w:p w14:paraId="2FC5FFE1"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DC_n28A-n102B</w:t>
            </w:r>
          </w:p>
          <w:p w14:paraId="65D4C9E4" w14:textId="77777777" w:rsidR="003A395E"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DC_n28A-n102C</w:t>
            </w:r>
          </w:p>
          <w:p w14:paraId="59F620DF" w14:textId="2F522518"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DC_n78A-n102A</w:t>
            </w:r>
          </w:p>
          <w:p w14:paraId="5257E573"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DC_n78A-n102B</w:t>
            </w:r>
          </w:p>
          <w:p w14:paraId="19C4E9CA" w14:textId="110A4FD6" w:rsidR="005A556E" w:rsidRPr="00CD2191" w:rsidRDefault="00DB0ACD" w:rsidP="00DB0ACD">
            <w:pPr>
              <w:pStyle w:val="TAC"/>
              <w:rPr>
                <w:lang w:eastAsia="ja-JP"/>
              </w:rPr>
            </w:pPr>
            <w:r w:rsidRPr="00CD2191">
              <w:rPr>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lang w:eastAsia="ja-JP"/>
              </w:rPr>
            </w:pPr>
            <w:r w:rsidRPr="00CD2191">
              <w:rPr>
                <w:lang w:eastAsia="ja-JP"/>
              </w:rPr>
              <w:t>DC_n28A-n78(2A)-n102A</w:t>
            </w:r>
          </w:p>
          <w:p w14:paraId="08A7B3DB" w14:textId="77777777" w:rsidR="005A556E" w:rsidRPr="00CD2191" w:rsidRDefault="005A556E" w:rsidP="002857B1">
            <w:pPr>
              <w:pStyle w:val="TAC"/>
              <w:keepNext w:val="0"/>
              <w:rPr>
                <w:lang w:eastAsia="ja-JP"/>
              </w:rPr>
            </w:pPr>
            <w:r w:rsidRPr="00CD2191">
              <w:rPr>
                <w:lang w:eastAsia="ja-JP"/>
              </w:rPr>
              <w:t>DC_n28A-n78(2A)-n102B</w:t>
            </w:r>
          </w:p>
          <w:p w14:paraId="24AB963A" w14:textId="77777777" w:rsidR="005A556E" w:rsidRPr="00CD2191" w:rsidRDefault="005A556E" w:rsidP="002857B1">
            <w:pPr>
              <w:pStyle w:val="TAC"/>
              <w:keepNext w:val="0"/>
              <w:rPr>
                <w:lang w:eastAsia="ja-JP"/>
              </w:rPr>
            </w:pPr>
            <w:r w:rsidRPr="00CD2191">
              <w:rPr>
                <w:lang w:eastAsia="ja-JP"/>
              </w:rPr>
              <w:t>DC_n28A-n78(2A)-n102C</w:t>
            </w:r>
          </w:p>
          <w:p w14:paraId="65AEF55A" w14:textId="77777777" w:rsidR="005A556E" w:rsidRPr="00CD2191" w:rsidRDefault="005A556E" w:rsidP="002857B1">
            <w:pPr>
              <w:pStyle w:val="TAC"/>
              <w:keepNext w:val="0"/>
              <w:rPr>
                <w:lang w:eastAsia="ja-JP"/>
              </w:rPr>
            </w:pPr>
            <w:r w:rsidRPr="00CD2191">
              <w:rPr>
                <w:lang w:eastAsia="ja-JP"/>
              </w:rPr>
              <w:t>DC_n28A-n78(2A)-n102D</w:t>
            </w:r>
          </w:p>
          <w:p w14:paraId="04076613" w14:textId="77777777" w:rsidR="005A556E" w:rsidRPr="00CD2191" w:rsidRDefault="005A556E" w:rsidP="002857B1">
            <w:pPr>
              <w:pStyle w:val="TAC"/>
              <w:keepNext w:val="0"/>
              <w:rPr>
                <w:lang w:eastAsia="ja-JP"/>
              </w:rPr>
            </w:pPr>
            <w:r w:rsidRPr="00CD2191">
              <w:rPr>
                <w:lang w:eastAsia="ja-JP"/>
              </w:rPr>
              <w:t>DC_n28A-n78(2A)-n102E</w:t>
            </w:r>
          </w:p>
          <w:p w14:paraId="2AE39B5B" w14:textId="77777777" w:rsidR="005A556E" w:rsidRPr="00CD2191" w:rsidRDefault="005A556E" w:rsidP="002857B1">
            <w:pPr>
              <w:pStyle w:val="TAC"/>
              <w:keepNext w:val="0"/>
              <w:rPr>
                <w:lang w:eastAsia="ja-JP"/>
              </w:rPr>
            </w:pPr>
            <w:r w:rsidRPr="00CD2191">
              <w:rPr>
                <w:lang w:eastAsia="ja-JP"/>
              </w:rPr>
              <w:t>DC_n28A-n78A-n102(2A)</w:t>
            </w:r>
          </w:p>
          <w:p w14:paraId="78CBAB3A" w14:textId="77777777" w:rsidR="005A556E" w:rsidRPr="00CD2191" w:rsidRDefault="005A556E" w:rsidP="002857B1">
            <w:pPr>
              <w:pStyle w:val="TAC"/>
              <w:keepNext w:val="0"/>
              <w:rPr>
                <w:lang w:eastAsia="ja-JP"/>
              </w:rPr>
            </w:pPr>
            <w:r w:rsidRPr="00CD2191">
              <w:rPr>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DC_n28A-n78A</w:t>
            </w:r>
          </w:p>
          <w:p w14:paraId="51A6F255" w14:textId="48752145"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DC_n28A-n102A</w:t>
            </w:r>
          </w:p>
          <w:p w14:paraId="0CAB9900"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DC_n28A-n102B</w:t>
            </w:r>
          </w:p>
          <w:p w14:paraId="62D8CEE1"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DC_n28A-n102C</w:t>
            </w:r>
          </w:p>
          <w:p w14:paraId="2E193A9E" w14:textId="328574EA"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DC_n78A-n102A</w:t>
            </w:r>
          </w:p>
          <w:p w14:paraId="18EA79EC"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DC_n78A-n102B</w:t>
            </w:r>
          </w:p>
          <w:p w14:paraId="3874C09D" w14:textId="765400E3" w:rsidR="005A556E" w:rsidRPr="00CD2191" w:rsidRDefault="001B5F20" w:rsidP="001B5F20">
            <w:pPr>
              <w:pStyle w:val="TAC"/>
              <w:rPr>
                <w:lang w:eastAsia="ja-JP"/>
              </w:rPr>
            </w:pPr>
            <w:r w:rsidRPr="00CD2191">
              <w:rPr>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C_n41A-n77A-n79A</w:t>
            </w:r>
          </w:p>
        </w:tc>
        <w:tc>
          <w:tcPr>
            <w:tcW w:w="2892" w:type="dxa"/>
          </w:tcPr>
          <w:p w14:paraId="501D5685" w14:textId="77777777" w:rsidR="005A556E" w:rsidRPr="00CD2191" w:rsidRDefault="005A556E" w:rsidP="009D17F6">
            <w:pPr>
              <w:pStyle w:val="TAC"/>
              <w:rPr>
                <w:lang w:eastAsia="zh-CN"/>
              </w:rPr>
            </w:pPr>
            <w:r w:rsidRPr="00CD2191">
              <w:rPr>
                <w:lang w:eastAsia="zh-CN"/>
              </w:rPr>
              <w:t>DC_n41A-n77A</w:t>
            </w:r>
          </w:p>
          <w:p w14:paraId="108D0DE0" w14:textId="77777777" w:rsidR="005A556E" w:rsidRPr="00CD2191" w:rsidRDefault="005A556E" w:rsidP="009D17F6">
            <w:pPr>
              <w:pStyle w:val="TAC"/>
              <w:rPr>
                <w:lang w:eastAsia="zh-CN"/>
              </w:rPr>
            </w:pPr>
            <w:r w:rsidRPr="00CD2191">
              <w:rPr>
                <w:lang w:eastAsia="zh-CN"/>
              </w:rPr>
              <w:t>DC_n41A-n79A</w:t>
            </w:r>
          </w:p>
          <w:p w14:paraId="0E5A10E3" w14:textId="77777777" w:rsidR="005A556E" w:rsidRPr="00CD2191" w:rsidRDefault="005A556E" w:rsidP="009D17F6">
            <w:pPr>
              <w:pStyle w:val="TAC"/>
              <w:rPr>
                <w:lang w:eastAsia="zh-CN"/>
              </w:rPr>
            </w:pPr>
            <w:r w:rsidRPr="00CD2191">
              <w:rPr>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08DB1A28" w14:textId="1580F6CA" w:rsidR="002560C1" w:rsidRDefault="00FA6B60" w:rsidP="002857B1">
            <w:pPr>
              <w:pStyle w:val="TAC"/>
              <w:keepNext w:val="0"/>
              <w:rPr>
                <w:rFonts w:eastAsia="SimSun"/>
                <w:kern w:val="2"/>
                <w:szCs w:val="22"/>
              </w:rPr>
            </w:pPr>
            <w:r w:rsidRPr="00CD2191">
              <w:rPr>
                <w:rFonts w:eastAsia="DengXian"/>
              </w:rPr>
              <w:t>DC_n48(2A)-n66A-n77C</w:t>
            </w:r>
          </w:p>
          <w:p w14:paraId="6598B539" w14:textId="7C4BF3F6" w:rsidR="00FA6B60" w:rsidRPr="00CD2191" w:rsidRDefault="00FA6B60" w:rsidP="002857B1">
            <w:pPr>
              <w:pStyle w:val="TAC"/>
              <w:keepNext w:val="0"/>
              <w:rPr>
                <w:lang w:eastAsia="ja-JP"/>
              </w:rPr>
            </w:pP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5F0979AF" w14:textId="0F8856C9" w:rsidR="00026CF0" w:rsidRDefault="00C87C00" w:rsidP="00C87C00">
            <w:pPr>
              <w:pStyle w:val="TAC"/>
              <w:rPr>
                <w:szCs w:val="18"/>
                <w:lang w:eastAsia="en-GB"/>
              </w:rPr>
            </w:pPr>
            <w:r w:rsidRPr="00CD2191">
              <w:rPr>
                <w:szCs w:val="18"/>
                <w:lang w:eastAsia="en-GB"/>
              </w:rPr>
              <w:t>DC_n1A-n7A</w:t>
            </w:r>
          </w:p>
          <w:p w14:paraId="0ECAE435" w14:textId="7C7627B8" w:rsidR="00026CF0" w:rsidRDefault="00C87C00" w:rsidP="00C87C00">
            <w:pPr>
              <w:pStyle w:val="TAC"/>
              <w:rPr>
                <w:szCs w:val="18"/>
                <w:lang w:eastAsia="en-GB"/>
              </w:rPr>
            </w:pPr>
            <w:r w:rsidRPr="00CD2191">
              <w:rPr>
                <w:szCs w:val="18"/>
                <w:lang w:eastAsia="en-GB"/>
              </w:rPr>
              <w:t>DC_n1A-n28A</w:t>
            </w:r>
          </w:p>
          <w:p w14:paraId="0A0C502A" w14:textId="5BDEC1B7" w:rsidR="00026CF0" w:rsidRDefault="00C87C00" w:rsidP="00C87C00">
            <w:pPr>
              <w:pStyle w:val="TAC"/>
              <w:rPr>
                <w:szCs w:val="18"/>
                <w:lang w:eastAsia="en-GB"/>
              </w:rPr>
            </w:pPr>
            <w:r w:rsidRPr="00CD2191">
              <w:rPr>
                <w:szCs w:val="18"/>
                <w:lang w:eastAsia="en-GB"/>
              </w:rPr>
              <w:t>DC_n1A-n78A</w:t>
            </w:r>
          </w:p>
          <w:p w14:paraId="494BDE15" w14:textId="0BBA7DB3" w:rsidR="00026CF0" w:rsidRDefault="00C87C00" w:rsidP="00C87C00">
            <w:pPr>
              <w:pStyle w:val="TAC"/>
              <w:rPr>
                <w:szCs w:val="18"/>
                <w:lang w:eastAsia="en-GB"/>
              </w:rPr>
            </w:pPr>
            <w:r w:rsidRPr="00CD2191">
              <w:rPr>
                <w:szCs w:val="18"/>
                <w:lang w:eastAsia="en-GB"/>
              </w:rPr>
              <w:t>DC_n7A-n28A</w:t>
            </w:r>
          </w:p>
          <w:p w14:paraId="1F5200C4" w14:textId="0C74E4F1" w:rsidR="00026CF0" w:rsidRDefault="00C87C00" w:rsidP="00C87C00">
            <w:pPr>
              <w:pStyle w:val="TAC"/>
              <w:rPr>
                <w:szCs w:val="18"/>
                <w:lang w:eastAsia="en-GB"/>
              </w:rPr>
            </w:pPr>
            <w:r w:rsidRPr="00CD2191">
              <w:rPr>
                <w:szCs w:val="18"/>
                <w:lang w:eastAsia="en-GB"/>
              </w:rPr>
              <w:t>DC_n7A-n78A</w:t>
            </w:r>
          </w:p>
          <w:p w14:paraId="67DFCD1B" w14:textId="7C3BDB1E" w:rsidR="00C87C00" w:rsidRPr="00CD2191" w:rsidRDefault="00C87C00" w:rsidP="00C87C00">
            <w:pPr>
              <w:pStyle w:val="TAC"/>
              <w:rPr>
                <w:rFonts w:eastAsia="Yu Mincho"/>
              </w:rPr>
            </w:pPr>
            <w:r w:rsidRPr="00CD2191">
              <w:rPr>
                <w:szCs w:val="18"/>
                <w:lang w:eastAsia="en-GB"/>
              </w:rP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5C218B1E" w14:textId="7B7FABC4" w:rsidR="00026CF0" w:rsidRDefault="00C87C00" w:rsidP="00C87C00">
            <w:pPr>
              <w:pStyle w:val="TAC"/>
              <w:rPr>
                <w:color w:val="000000"/>
                <w:szCs w:val="18"/>
                <w:lang w:eastAsia="en-GB"/>
              </w:rPr>
            </w:pPr>
            <w:r w:rsidRPr="00CD2191">
              <w:rPr>
                <w:color w:val="000000"/>
                <w:szCs w:val="18"/>
                <w:lang w:eastAsia="en-GB"/>
              </w:rPr>
              <w:t>DC_n1A-n7A</w:t>
            </w:r>
          </w:p>
          <w:p w14:paraId="4E0F0A7C" w14:textId="6BED8393" w:rsidR="00026CF0" w:rsidRDefault="00C87C00" w:rsidP="00C87C00">
            <w:pPr>
              <w:pStyle w:val="TAC"/>
              <w:rPr>
                <w:color w:val="000000"/>
                <w:szCs w:val="18"/>
                <w:lang w:eastAsia="en-GB"/>
              </w:rPr>
            </w:pPr>
            <w:r w:rsidRPr="00CD2191">
              <w:rPr>
                <w:color w:val="000000"/>
                <w:szCs w:val="18"/>
                <w:lang w:eastAsia="en-GB"/>
              </w:rPr>
              <w:t>DC_n1A-n28A</w:t>
            </w:r>
          </w:p>
          <w:p w14:paraId="2162069C" w14:textId="11DD8488" w:rsidR="00026CF0" w:rsidRDefault="00C87C00" w:rsidP="00C87C00">
            <w:pPr>
              <w:pStyle w:val="TAC"/>
              <w:rPr>
                <w:color w:val="000000"/>
                <w:szCs w:val="18"/>
                <w:lang w:eastAsia="en-GB"/>
              </w:rPr>
            </w:pPr>
            <w:r w:rsidRPr="00CD2191">
              <w:rPr>
                <w:color w:val="000000"/>
                <w:szCs w:val="18"/>
                <w:lang w:eastAsia="en-GB"/>
              </w:rPr>
              <w:t>DC_n1A-n78A</w:t>
            </w:r>
          </w:p>
          <w:p w14:paraId="3C758C35" w14:textId="7A321F0F" w:rsidR="00026CF0" w:rsidRDefault="00C87C00" w:rsidP="00C87C00">
            <w:pPr>
              <w:pStyle w:val="TAC"/>
              <w:rPr>
                <w:color w:val="000000"/>
                <w:szCs w:val="18"/>
                <w:lang w:eastAsia="en-GB"/>
              </w:rPr>
            </w:pPr>
            <w:r w:rsidRPr="00CD2191">
              <w:rPr>
                <w:color w:val="000000"/>
                <w:szCs w:val="18"/>
                <w:lang w:eastAsia="en-GB"/>
              </w:rPr>
              <w:t>DC_n7A-n28A</w:t>
            </w:r>
          </w:p>
          <w:p w14:paraId="6BACFC77" w14:textId="6FDE717E" w:rsidR="00026CF0" w:rsidRDefault="00C87C00" w:rsidP="00C87C00">
            <w:pPr>
              <w:pStyle w:val="TAC"/>
              <w:rPr>
                <w:color w:val="000000"/>
                <w:szCs w:val="18"/>
                <w:lang w:eastAsia="en-GB"/>
              </w:rPr>
            </w:pPr>
            <w:r w:rsidRPr="00CD2191">
              <w:rPr>
                <w:color w:val="000000"/>
                <w:szCs w:val="18"/>
                <w:lang w:eastAsia="en-GB"/>
              </w:rPr>
              <w:t>DC_n7A-n78A</w:t>
            </w:r>
          </w:p>
          <w:p w14:paraId="79850334" w14:textId="5DFDC64A" w:rsidR="00C87C00" w:rsidRPr="00CD2191" w:rsidRDefault="00C87C00" w:rsidP="00C87C00">
            <w:pPr>
              <w:pStyle w:val="TAC"/>
              <w:rPr>
                <w:rFonts w:eastAsia="Yu Mincho"/>
              </w:rPr>
            </w:pPr>
            <w:r w:rsidRPr="00CD2191">
              <w:rPr>
                <w:color w:val="000000"/>
                <w:szCs w:val="18"/>
                <w:lang w:eastAsia="en-GB"/>
              </w:rP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r w:rsidRPr="00CD2191">
        <w:rPr>
          <w:i/>
        </w:rPr>
        <w:t>uplinkTxSwitchingOptionForBandPair</w:t>
      </w:r>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switchedUL</w:t>
      </w:r>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dualUL</w:t>
      </w:r>
      <w:r w:rsidRPr="00CD2191">
        <w:rPr>
          <w:rFonts w:eastAsia="SimSun"/>
          <w:lang w:eastAsia="zh-CN"/>
        </w:rPr>
        <w:t xml:space="preserve"> is supported, simultaneous uplink transmission on the two NR UL bands from the band pair for which </w:t>
      </w:r>
      <w:r w:rsidRPr="00CD2191">
        <w:rPr>
          <w:rFonts w:eastAsia="SimSun"/>
          <w:i/>
          <w:iCs/>
          <w:lang w:eastAsia="zh-CN"/>
        </w:rPr>
        <w:t>dualUL</w:t>
      </w:r>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3A5785" w:rsidRPr="00CD2191" w14:paraId="65D5EC55" w14:textId="77777777" w:rsidTr="004A1A33">
        <w:trPr>
          <w:jc w:val="center"/>
        </w:trPr>
        <w:tc>
          <w:tcPr>
            <w:tcW w:w="2026" w:type="dxa"/>
            <w:tcBorders>
              <w:top w:val="nil"/>
              <w:left w:val="single" w:sz="4" w:space="0" w:color="auto"/>
              <w:bottom w:val="nil"/>
              <w:right w:val="single" w:sz="4" w:space="0" w:color="auto"/>
            </w:tcBorders>
            <w:shd w:val="clear" w:color="auto" w:fill="auto"/>
            <w:vAlign w:val="center"/>
          </w:tcPr>
          <w:p w14:paraId="208C9765"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C98C3F9" w14:textId="42274843" w:rsidR="003A5785" w:rsidRPr="00CD2191" w:rsidRDefault="003A5785" w:rsidP="003A5785">
            <w:pPr>
              <w:pStyle w:val="TAC"/>
              <w:rPr>
                <w:rFonts w:eastAsia="DengXian"/>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A30FD6" w14:textId="780C1A43" w:rsidR="003A5785" w:rsidRPr="00CD2191" w:rsidRDefault="003A5785" w:rsidP="003A5785">
            <w:pPr>
              <w:pStyle w:val="TAC"/>
              <w:rPr>
                <w:rFonts w:eastAsia="DengXian"/>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9A33931" w14:textId="03587A13" w:rsidR="003A5785" w:rsidRPr="00CD2191" w:rsidRDefault="003A5785" w:rsidP="003A5785">
            <w:pPr>
              <w:pStyle w:val="TAC"/>
              <w:rPr>
                <w:lang w:eastAsia="zh-CN"/>
              </w:rPr>
            </w:pPr>
            <w:r>
              <w:rPr>
                <w:lang w:eastAsia="zh-CN"/>
              </w:rPr>
              <w:t>4 and 5</w:t>
            </w:r>
          </w:p>
        </w:tc>
      </w:tr>
      <w:tr w:rsidR="003A5785" w:rsidRPr="00CD2191" w14:paraId="75CE06E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96C7B9"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678D9FF" w14:textId="744FD695" w:rsidR="003A5785" w:rsidRPr="00CD2191" w:rsidRDefault="003A5785" w:rsidP="003A5785">
            <w:pPr>
              <w:pStyle w:val="TAC"/>
              <w:rPr>
                <w:rFonts w:eastAsia="DengXian"/>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500B05" w14:textId="35E80E5C" w:rsidR="003A5785" w:rsidRPr="00CD2191" w:rsidRDefault="003A5785" w:rsidP="003A5785">
            <w:pPr>
              <w:pStyle w:val="TAC"/>
              <w:rPr>
                <w:rFonts w:eastAsia="DengXian"/>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C36A33" w14:textId="77777777" w:rsidR="003A5785" w:rsidRPr="00CD2191" w:rsidRDefault="003A5785" w:rsidP="003A5785">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3A5785" w:rsidRPr="00CD2191" w14:paraId="02B2C58F" w14:textId="77777777" w:rsidTr="0048298A">
        <w:trPr>
          <w:jc w:val="center"/>
        </w:trPr>
        <w:tc>
          <w:tcPr>
            <w:tcW w:w="2026" w:type="dxa"/>
            <w:tcBorders>
              <w:top w:val="nil"/>
              <w:left w:val="single" w:sz="4" w:space="0" w:color="auto"/>
              <w:bottom w:val="nil"/>
              <w:right w:val="single" w:sz="4" w:space="0" w:color="auto"/>
            </w:tcBorders>
            <w:shd w:val="clear" w:color="auto" w:fill="auto"/>
            <w:vAlign w:val="center"/>
          </w:tcPr>
          <w:p w14:paraId="4D8739EE"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7C64C41" w14:textId="4D551C96" w:rsidR="003A5785" w:rsidRPr="00CD2191" w:rsidRDefault="003A5785" w:rsidP="003A5785">
            <w:pPr>
              <w:pStyle w:val="TAC"/>
              <w:rPr>
                <w:rFonts w:eastAsia="DengXian"/>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684FEC" w14:textId="55369563" w:rsidR="003A5785" w:rsidRPr="00CD2191" w:rsidRDefault="003A5785" w:rsidP="003A5785">
            <w:pPr>
              <w:pStyle w:val="TAC"/>
              <w:rPr>
                <w:rFonts w:eastAsia="DengXian"/>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5CF09AB" w14:textId="2A0DCA36" w:rsidR="003A5785" w:rsidRPr="00CD2191" w:rsidRDefault="003A5785" w:rsidP="003A5785">
            <w:pPr>
              <w:pStyle w:val="TAC"/>
              <w:rPr>
                <w:lang w:eastAsia="zh-CN"/>
              </w:rPr>
            </w:pPr>
            <w:r>
              <w:rPr>
                <w:lang w:eastAsia="zh-CN"/>
              </w:rPr>
              <w:t>4 and 5</w:t>
            </w:r>
          </w:p>
        </w:tc>
      </w:tr>
      <w:tr w:rsidR="003A5785" w:rsidRPr="00CD2191" w14:paraId="4496AC4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3DF62F4"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BE3CA30" w14:textId="6E134BE3" w:rsidR="003A5785" w:rsidRPr="00CD2191" w:rsidRDefault="003A5785" w:rsidP="003A5785">
            <w:pPr>
              <w:pStyle w:val="TAC"/>
              <w:rPr>
                <w:rFonts w:eastAsia="DengXian"/>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D058F8" w14:textId="75532E3C" w:rsidR="003A5785" w:rsidRPr="00CD2191" w:rsidRDefault="003A5785" w:rsidP="003A5785">
            <w:pPr>
              <w:pStyle w:val="TAC"/>
              <w:rPr>
                <w:rFonts w:eastAsia="DengXian"/>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F21183" w14:textId="77777777" w:rsidR="003A5785" w:rsidRPr="00CD2191" w:rsidRDefault="003A5785" w:rsidP="003A5785">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8058BC">
        <w:trPr>
          <w:jc w:val="center"/>
        </w:trPr>
        <w:tc>
          <w:tcPr>
            <w:tcW w:w="2026" w:type="dxa"/>
            <w:tcBorders>
              <w:top w:val="nil"/>
              <w:left w:val="single" w:sz="4" w:space="0" w:color="auto"/>
              <w:bottom w:val="nil"/>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2D1925" w:rsidRPr="00CD2191" w14:paraId="0CDE3333" w14:textId="77777777" w:rsidTr="008F31CE">
        <w:trPr>
          <w:jc w:val="center"/>
        </w:trPr>
        <w:tc>
          <w:tcPr>
            <w:tcW w:w="2026" w:type="dxa"/>
            <w:tcBorders>
              <w:top w:val="nil"/>
              <w:left w:val="single" w:sz="4" w:space="0" w:color="auto"/>
              <w:bottom w:val="nil"/>
              <w:right w:val="single" w:sz="4" w:space="0" w:color="auto"/>
            </w:tcBorders>
            <w:shd w:val="clear" w:color="auto" w:fill="auto"/>
            <w:vAlign w:val="center"/>
          </w:tcPr>
          <w:p w14:paraId="46B19A8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26826D50" w14:textId="68B6A649"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A84CFB" w14:textId="4216392D"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79E3EDA" w14:textId="699C5A72" w:rsidR="002D1925" w:rsidRPr="00CD2191" w:rsidRDefault="002D1925" w:rsidP="002D1925">
            <w:pPr>
              <w:pStyle w:val="TAC"/>
              <w:rPr>
                <w:lang w:eastAsia="zh-CN"/>
              </w:rPr>
            </w:pPr>
            <w:r>
              <w:rPr>
                <w:lang w:eastAsia="zh-CN"/>
              </w:rPr>
              <w:t>4 and 5</w:t>
            </w:r>
          </w:p>
        </w:tc>
      </w:tr>
      <w:tr w:rsidR="002D1925" w:rsidRPr="00CD2191" w14:paraId="3ACB14B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E1B58F"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9FF01D2" w14:textId="2E46C538"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F5AB16" w14:textId="6C08CE35"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B11DA5" w14:textId="77777777" w:rsidR="002D1925" w:rsidRPr="00CD2191" w:rsidRDefault="002D1925" w:rsidP="002D1925">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2D1925" w:rsidRPr="00CD2191" w14:paraId="61A545C9" w14:textId="77777777" w:rsidTr="00680F6F">
        <w:trPr>
          <w:jc w:val="center"/>
        </w:trPr>
        <w:tc>
          <w:tcPr>
            <w:tcW w:w="2026" w:type="dxa"/>
            <w:tcBorders>
              <w:top w:val="nil"/>
              <w:left w:val="single" w:sz="4" w:space="0" w:color="auto"/>
              <w:bottom w:val="nil"/>
              <w:right w:val="single" w:sz="4" w:space="0" w:color="auto"/>
            </w:tcBorders>
            <w:shd w:val="clear" w:color="auto" w:fill="auto"/>
            <w:vAlign w:val="center"/>
          </w:tcPr>
          <w:p w14:paraId="6AF4301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4E65726" w14:textId="37B7DBF7"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AA1078" w14:textId="237E5C16"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E467FE5" w14:textId="419F8B2A" w:rsidR="002D1925" w:rsidRPr="00CD2191" w:rsidRDefault="002D1925" w:rsidP="002D1925">
            <w:pPr>
              <w:pStyle w:val="TAC"/>
              <w:rPr>
                <w:lang w:eastAsia="zh-CN"/>
              </w:rPr>
            </w:pPr>
            <w:r>
              <w:rPr>
                <w:lang w:eastAsia="zh-CN"/>
              </w:rPr>
              <w:t>4 and 5</w:t>
            </w:r>
          </w:p>
        </w:tc>
      </w:tr>
      <w:tr w:rsidR="002D1925" w:rsidRPr="00CD2191" w14:paraId="4210525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3252B4"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0B9B960A" w14:textId="20AA9590"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7BE85" w14:textId="4B387DD8"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B4D9B1" w14:textId="77777777" w:rsidR="002D1925" w:rsidRPr="00CD2191" w:rsidRDefault="002D1925" w:rsidP="002D1925">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3A5785" w:rsidRPr="00CD2191" w14:paraId="27AA0191" w14:textId="77777777" w:rsidTr="00205D23">
        <w:trPr>
          <w:jc w:val="center"/>
        </w:trPr>
        <w:tc>
          <w:tcPr>
            <w:tcW w:w="2026" w:type="dxa"/>
            <w:tcBorders>
              <w:top w:val="nil"/>
              <w:left w:val="single" w:sz="4" w:space="0" w:color="auto"/>
              <w:bottom w:val="nil"/>
              <w:right w:val="single" w:sz="4" w:space="0" w:color="auto"/>
            </w:tcBorders>
            <w:shd w:val="clear" w:color="auto" w:fill="auto"/>
            <w:vAlign w:val="center"/>
          </w:tcPr>
          <w:p w14:paraId="21E3490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277546D2" w14:textId="64578FE9" w:rsidR="003A5785" w:rsidRPr="00CD2191" w:rsidRDefault="003A5785" w:rsidP="003A578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2A9F62" w14:textId="0E38DBFA" w:rsidR="003A5785" w:rsidRPr="00CD2191" w:rsidRDefault="003A5785" w:rsidP="003A578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3315C2D" w14:textId="365BC2BD" w:rsidR="003A5785" w:rsidRPr="00CD2191" w:rsidRDefault="003A5785" w:rsidP="003A5785">
            <w:pPr>
              <w:pStyle w:val="TAC"/>
              <w:rPr>
                <w:lang w:eastAsia="zh-CN"/>
              </w:rPr>
            </w:pPr>
            <w:r>
              <w:rPr>
                <w:lang w:eastAsia="zh-CN"/>
              </w:rPr>
              <w:t>4 and 5</w:t>
            </w:r>
          </w:p>
        </w:tc>
      </w:tr>
      <w:tr w:rsidR="003A5785" w:rsidRPr="00CD2191" w14:paraId="62082E6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7CCF9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3634956B" w14:textId="794A99FC" w:rsidR="003A5785" w:rsidRPr="00CD2191" w:rsidRDefault="003A5785" w:rsidP="003A5785">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55013D" w14:textId="3E0243C5" w:rsidR="003A5785" w:rsidRPr="00CD2191" w:rsidRDefault="003A5785" w:rsidP="003A5785">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1D530E" w14:textId="77777777" w:rsidR="003A5785" w:rsidRPr="00CD2191" w:rsidRDefault="003A5785" w:rsidP="003A5785">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DB7ABD">
        <w:trPr>
          <w:jc w:val="center"/>
        </w:trPr>
        <w:tc>
          <w:tcPr>
            <w:tcW w:w="2026" w:type="dxa"/>
            <w:tcBorders>
              <w:top w:val="nil"/>
              <w:left w:val="single" w:sz="4" w:space="0" w:color="auto"/>
              <w:bottom w:val="nil"/>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AB08BD" w:rsidRPr="00CD2191" w14:paraId="16A6A7C3" w14:textId="77777777" w:rsidTr="00AB08BD">
        <w:trPr>
          <w:jc w:val="center"/>
        </w:trPr>
        <w:tc>
          <w:tcPr>
            <w:tcW w:w="2026" w:type="dxa"/>
            <w:tcBorders>
              <w:top w:val="nil"/>
              <w:left w:val="single" w:sz="4" w:space="0" w:color="auto"/>
              <w:bottom w:val="nil"/>
              <w:right w:val="single" w:sz="4" w:space="0" w:color="auto"/>
            </w:tcBorders>
            <w:shd w:val="clear" w:color="auto" w:fill="auto"/>
            <w:vAlign w:val="center"/>
          </w:tcPr>
          <w:p w14:paraId="4B302A33" w14:textId="77777777" w:rsidR="00AB08BD" w:rsidRPr="00CD2191" w:rsidRDefault="00AB08BD" w:rsidP="00AB08BD">
            <w:pPr>
              <w:pStyle w:val="TAC"/>
              <w:keepNext w:val="0"/>
            </w:pPr>
          </w:p>
        </w:tc>
        <w:tc>
          <w:tcPr>
            <w:tcW w:w="838" w:type="dxa"/>
            <w:tcBorders>
              <w:left w:val="single" w:sz="4" w:space="0" w:color="auto"/>
              <w:right w:val="single" w:sz="4" w:space="0" w:color="auto"/>
            </w:tcBorders>
            <w:vAlign w:val="center"/>
          </w:tcPr>
          <w:p w14:paraId="11CFBE46" w14:textId="038970B3" w:rsidR="00AB08BD" w:rsidRPr="00CD2191" w:rsidRDefault="00AB08BD" w:rsidP="00AB08B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C32B70" w14:textId="4AB52305" w:rsidR="00AB08BD" w:rsidRPr="00CD2191" w:rsidRDefault="00AB08BD" w:rsidP="00AB08B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F6667BD" w14:textId="3D378766" w:rsidR="00AB08BD" w:rsidRPr="00CD2191" w:rsidRDefault="00AB08BD" w:rsidP="00AB08BD">
            <w:pPr>
              <w:pStyle w:val="TAC"/>
              <w:rPr>
                <w:lang w:eastAsia="zh-CN"/>
              </w:rPr>
            </w:pPr>
            <w:r>
              <w:rPr>
                <w:lang w:eastAsia="zh-CN"/>
              </w:rPr>
              <w:t>4 and 5</w:t>
            </w:r>
          </w:p>
        </w:tc>
      </w:tr>
      <w:tr w:rsidR="00AB08BD" w:rsidRPr="00CD2191" w14:paraId="3286F19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86ED35" w14:textId="77777777" w:rsidR="00AB08BD" w:rsidRPr="00CD2191" w:rsidRDefault="00AB08BD" w:rsidP="00AB08BD">
            <w:pPr>
              <w:pStyle w:val="TAC"/>
              <w:keepNext w:val="0"/>
            </w:pPr>
          </w:p>
        </w:tc>
        <w:tc>
          <w:tcPr>
            <w:tcW w:w="838" w:type="dxa"/>
            <w:tcBorders>
              <w:left w:val="single" w:sz="4" w:space="0" w:color="auto"/>
              <w:right w:val="single" w:sz="4" w:space="0" w:color="auto"/>
            </w:tcBorders>
            <w:vAlign w:val="center"/>
          </w:tcPr>
          <w:p w14:paraId="4746B556" w14:textId="220D6629" w:rsidR="00AB08BD" w:rsidRPr="00CD2191" w:rsidRDefault="00AB08BD" w:rsidP="00AB08B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A78F16" w14:textId="77150995" w:rsidR="00AB08BD" w:rsidRPr="00CD2191" w:rsidRDefault="00AB08BD" w:rsidP="00AB08BD">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293FF1" w14:textId="77777777" w:rsidR="00AB08BD" w:rsidRPr="00CD2191" w:rsidRDefault="00AB08BD" w:rsidP="00AB08BD">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5B2FE0" w:rsidRPr="00CD2191" w14:paraId="5F041158" w14:textId="77777777" w:rsidTr="00097816">
        <w:trPr>
          <w:jc w:val="center"/>
        </w:trPr>
        <w:tc>
          <w:tcPr>
            <w:tcW w:w="2026" w:type="dxa"/>
            <w:tcBorders>
              <w:top w:val="nil"/>
              <w:left w:val="single" w:sz="4" w:space="0" w:color="auto"/>
              <w:bottom w:val="nil"/>
              <w:right w:val="single" w:sz="4" w:space="0" w:color="auto"/>
            </w:tcBorders>
            <w:shd w:val="clear" w:color="auto" w:fill="auto"/>
            <w:vAlign w:val="center"/>
          </w:tcPr>
          <w:p w14:paraId="304310C0"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7E66F84" w14:textId="36550A85" w:rsidR="005B2FE0" w:rsidRPr="00CD2191" w:rsidRDefault="005B2FE0" w:rsidP="005B2FE0">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50E5A7" w14:textId="77816E0C" w:rsidR="005B2FE0" w:rsidRPr="00CD2191" w:rsidRDefault="005B2FE0" w:rsidP="005B2FE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0873B8C" w14:textId="3B67CB7B" w:rsidR="005B2FE0" w:rsidRPr="00CD2191" w:rsidRDefault="005B2FE0" w:rsidP="005B2FE0">
            <w:pPr>
              <w:pStyle w:val="TAC"/>
              <w:rPr>
                <w:lang w:eastAsia="zh-CN"/>
              </w:rPr>
            </w:pPr>
            <w:r>
              <w:rPr>
                <w:lang w:eastAsia="zh-CN"/>
              </w:rPr>
              <w:t>4 and 5</w:t>
            </w:r>
          </w:p>
        </w:tc>
      </w:tr>
      <w:tr w:rsidR="005B2FE0" w:rsidRPr="00CD2191" w14:paraId="60BC44D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DC639D"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9E66464" w14:textId="17F5F0BF" w:rsidR="005B2FE0" w:rsidRPr="00CD2191" w:rsidRDefault="005B2FE0" w:rsidP="005B2FE0">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60873" w14:textId="512198AA" w:rsidR="005B2FE0" w:rsidRPr="00CD2191" w:rsidRDefault="005B2FE0" w:rsidP="005B2FE0">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9EFF7E" w14:textId="77777777" w:rsidR="005B2FE0" w:rsidRPr="00CD2191" w:rsidRDefault="005B2FE0" w:rsidP="005B2FE0">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2D1925" w:rsidRPr="00CD2191" w14:paraId="6B91DA80" w14:textId="77777777" w:rsidTr="00EF3EA0">
        <w:trPr>
          <w:jc w:val="center"/>
        </w:trPr>
        <w:tc>
          <w:tcPr>
            <w:tcW w:w="2026" w:type="dxa"/>
            <w:tcBorders>
              <w:top w:val="nil"/>
              <w:left w:val="single" w:sz="4" w:space="0" w:color="auto"/>
              <w:bottom w:val="nil"/>
              <w:right w:val="single" w:sz="4" w:space="0" w:color="auto"/>
            </w:tcBorders>
            <w:shd w:val="clear" w:color="auto" w:fill="auto"/>
            <w:vAlign w:val="center"/>
          </w:tcPr>
          <w:p w14:paraId="6C31C3C9"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4C30DDCB" w14:textId="32F2C841" w:rsidR="002D1925" w:rsidRPr="00CD2191" w:rsidRDefault="002D1925" w:rsidP="002D1925">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B9A49E" w14:textId="26F934D0"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ECFC25" w14:textId="416BE92D" w:rsidR="002D1925" w:rsidRPr="00CD2191" w:rsidRDefault="002D1925" w:rsidP="002D1925">
            <w:pPr>
              <w:pStyle w:val="TAC"/>
              <w:rPr>
                <w:lang w:eastAsia="zh-CN"/>
              </w:rPr>
            </w:pPr>
            <w:r w:rsidRPr="00CD2191">
              <w:rPr>
                <w:lang w:eastAsia="zh-CN"/>
              </w:rPr>
              <w:t>4 and 5</w:t>
            </w:r>
          </w:p>
        </w:tc>
      </w:tr>
      <w:tr w:rsidR="002D1925" w:rsidRPr="00CD2191" w14:paraId="271ED80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4C26181"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6023980F" w14:textId="63DD467A"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8D5D93" w14:textId="3AE59C13"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4BC058" w14:textId="77777777" w:rsidR="002D1925" w:rsidRPr="00CD2191" w:rsidRDefault="002D1925" w:rsidP="002D1925">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2D1925" w:rsidRPr="00CD2191" w14:paraId="48844706" w14:textId="77777777" w:rsidTr="00024D06">
        <w:trPr>
          <w:jc w:val="center"/>
        </w:trPr>
        <w:tc>
          <w:tcPr>
            <w:tcW w:w="2026" w:type="dxa"/>
            <w:tcBorders>
              <w:top w:val="nil"/>
              <w:left w:val="single" w:sz="4" w:space="0" w:color="auto"/>
              <w:bottom w:val="nil"/>
              <w:right w:val="single" w:sz="4" w:space="0" w:color="auto"/>
            </w:tcBorders>
            <w:shd w:val="clear" w:color="auto" w:fill="auto"/>
            <w:vAlign w:val="center"/>
          </w:tcPr>
          <w:p w14:paraId="24D26769"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36D5E676" w14:textId="33A177D4" w:rsidR="002D1925" w:rsidRPr="00CD2191" w:rsidRDefault="002D1925" w:rsidP="002D1925">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F70E80" w14:textId="547EC7A5"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EF42D8E" w14:textId="1EBDF7A9" w:rsidR="002D1925" w:rsidRPr="00CD2191" w:rsidRDefault="002D1925" w:rsidP="002D1925">
            <w:pPr>
              <w:pStyle w:val="TAC"/>
              <w:rPr>
                <w:lang w:eastAsia="zh-CN"/>
              </w:rPr>
            </w:pPr>
            <w:r>
              <w:rPr>
                <w:lang w:eastAsia="zh-CN"/>
              </w:rPr>
              <w:t>4 and 5</w:t>
            </w:r>
          </w:p>
        </w:tc>
      </w:tr>
      <w:tr w:rsidR="002D1925" w:rsidRPr="00CD2191" w14:paraId="0890BD2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F80E2C"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094482CF" w14:textId="78D2C564"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AE3FE" w14:textId="48EB739B"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E941DE" w14:textId="77777777" w:rsidR="002D1925" w:rsidRPr="00CD2191" w:rsidRDefault="002D1925" w:rsidP="002D1925">
            <w:pPr>
              <w:pStyle w:val="TAC"/>
              <w:rPr>
                <w:lang w:eastAsia="zh-CN"/>
              </w:rPr>
            </w:pPr>
          </w:p>
        </w:tc>
      </w:tr>
      <w:tr w:rsidR="003630BD" w:rsidRPr="00CD2191" w14:paraId="209B1577"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07B3D15D" w14:textId="719A284A" w:rsidR="003630BD" w:rsidRPr="00CD2191" w:rsidRDefault="003630BD" w:rsidP="003630BD">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18737EBB" w14:textId="4208A574" w:rsidR="003630BD" w:rsidRDefault="003630BD" w:rsidP="003630BD">
            <w:pPr>
              <w:pStyle w:val="TAC"/>
            </w:pPr>
            <w: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D18A47" w14:textId="60C035AB" w:rsidR="003630BD" w:rsidRDefault="003630BD" w:rsidP="003630BD">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EB27E10" w14:textId="48D7DBDA" w:rsidR="003630BD" w:rsidRPr="00CD2191" w:rsidRDefault="003630BD" w:rsidP="003630BD">
            <w:pPr>
              <w:pStyle w:val="TAC"/>
              <w:rPr>
                <w:lang w:eastAsia="zh-CN"/>
              </w:rPr>
            </w:pPr>
            <w:r>
              <w:rPr>
                <w:lang w:eastAsia="zh-CN"/>
              </w:rPr>
              <w:t>4 and 5</w:t>
            </w:r>
          </w:p>
        </w:tc>
      </w:tr>
      <w:tr w:rsidR="003630BD" w:rsidRPr="00CD2191" w14:paraId="04A5137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A07C64" w14:textId="77777777" w:rsidR="003630BD" w:rsidRPr="00CD2191" w:rsidRDefault="003630BD" w:rsidP="003630BD">
            <w:pPr>
              <w:pStyle w:val="TAC"/>
              <w:keepNext w:val="0"/>
            </w:pPr>
          </w:p>
        </w:tc>
        <w:tc>
          <w:tcPr>
            <w:tcW w:w="838" w:type="dxa"/>
            <w:tcBorders>
              <w:left w:val="single" w:sz="4" w:space="0" w:color="auto"/>
              <w:bottom w:val="single" w:sz="4" w:space="0" w:color="auto"/>
              <w:right w:val="single" w:sz="4" w:space="0" w:color="auto"/>
            </w:tcBorders>
            <w:vAlign w:val="center"/>
          </w:tcPr>
          <w:p w14:paraId="5CD0CC5D" w14:textId="1C1A2844" w:rsidR="003630BD" w:rsidRDefault="003630BD" w:rsidP="003630BD">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3CE2ED" w14:textId="32878C06" w:rsidR="003630BD" w:rsidRDefault="003630BD" w:rsidP="003630B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DA8174" w14:textId="77777777" w:rsidR="003630BD" w:rsidRPr="00CD2191" w:rsidRDefault="003630BD" w:rsidP="003630BD">
            <w:pPr>
              <w:pStyle w:val="TAC"/>
              <w:rPr>
                <w:lang w:eastAsia="zh-CN"/>
              </w:rPr>
            </w:pPr>
          </w:p>
        </w:tc>
      </w:tr>
      <w:tr w:rsidR="003630BD" w:rsidRPr="00CD2191" w14:paraId="4E10740E"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3097124D" w14:textId="15139B6C" w:rsidR="003630BD" w:rsidRPr="00CD2191" w:rsidRDefault="003630BD" w:rsidP="003630BD">
            <w:pPr>
              <w:pStyle w:val="TAC"/>
              <w:keepNext w:val="0"/>
            </w:pPr>
            <w:r w:rsidRPr="00CD2191">
              <w:rPr>
                <w:rFonts w:eastAsia="DengXian"/>
              </w:rPr>
              <w:t>SUL_n</w:t>
            </w:r>
            <w:r>
              <w:rPr>
                <w:rFonts w:eastAsia="DengXian"/>
              </w:rPr>
              <w:t>81</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2EA5DD54" w14:textId="2C3E3E86" w:rsidR="003630BD" w:rsidRDefault="003630BD" w:rsidP="003630BD">
            <w:pPr>
              <w:pStyle w:val="TAC"/>
            </w:pPr>
            <w: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28B2B0" w14:textId="6AF16EAC" w:rsidR="003630BD" w:rsidRDefault="003630BD" w:rsidP="003630BD">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305BD53E" w14:textId="4B2FAE13" w:rsidR="003630BD" w:rsidRPr="00CD2191" w:rsidRDefault="003630BD" w:rsidP="003630BD">
            <w:pPr>
              <w:pStyle w:val="TAC"/>
              <w:rPr>
                <w:lang w:eastAsia="zh-CN"/>
              </w:rPr>
            </w:pPr>
            <w:r>
              <w:rPr>
                <w:lang w:eastAsia="zh-CN"/>
              </w:rPr>
              <w:t>4 and 5</w:t>
            </w:r>
          </w:p>
        </w:tc>
      </w:tr>
      <w:tr w:rsidR="003630BD" w:rsidRPr="00CD2191" w14:paraId="328758B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411054" w14:textId="77777777" w:rsidR="003630BD" w:rsidRPr="00CD2191" w:rsidRDefault="003630BD" w:rsidP="003630BD">
            <w:pPr>
              <w:pStyle w:val="TAC"/>
              <w:keepNext w:val="0"/>
            </w:pPr>
          </w:p>
        </w:tc>
        <w:tc>
          <w:tcPr>
            <w:tcW w:w="838" w:type="dxa"/>
            <w:tcBorders>
              <w:left w:val="single" w:sz="4" w:space="0" w:color="auto"/>
              <w:bottom w:val="single" w:sz="4" w:space="0" w:color="auto"/>
              <w:right w:val="single" w:sz="4" w:space="0" w:color="auto"/>
            </w:tcBorders>
            <w:vAlign w:val="center"/>
          </w:tcPr>
          <w:p w14:paraId="231C5F27" w14:textId="7F35F6D3" w:rsidR="003630BD" w:rsidRDefault="003630BD" w:rsidP="003630BD">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7B1F95" w14:textId="544AFA62" w:rsidR="003630BD" w:rsidRDefault="003630BD" w:rsidP="003630B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774463" w14:textId="77777777" w:rsidR="003630BD" w:rsidRPr="00CD2191" w:rsidRDefault="003630BD" w:rsidP="003630BD">
            <w:pPr>
              <w:pStyle w:val="TAC"/>
              <w:rPr>
                <w:lang w:eastAsia="zh-CN"/>
              </w:rPr>
            </w:pPr>
          </w:p>
        </w:tc>
      </w:tr>
      <w:tr w:rsidR="00B9483B" w:rsidRPr="00CD2191" w14:paraId="32325803"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69684FD5" w14:textId="30FC26AA" w:rsidR="00B9483B" w:rsidRPr="00CD2191" w:rsidRDefault="00B9483B" w:rsidP="00B9483B">
            <w:pPr>
              <w:pStyle w:val="TAC"/>
              <w:keepNext w:val="0"/>
            </w:pPr>
            <w:r w:rsidRPr="00CD2191">
              <w:rPr>
                <w:rFonts w:eastAsia="DengXian"/>
              </w:rPr>
              <w:t>SUL_n</w:t>
            </w:r>
            <w:r>
              <w:rPr>
                <w:rFonts w:eastAsia="DengXian"/>
              </w:rPr>
              <w:t>83</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61CB9118" w14:textId="54641CA7" w:rsidR="00B9483B" w:rsidRDefault="00B9483B" w:rsidP="00B9483B">
            <w:pPr>
              <w:pStyle w:val="TAC"/>
            </w:pPr>
            <w:r>
              <w:t>n83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8A2314" w14:textId="1FAC04CB" w:rsidR="00B9483B" w:rsidRDefault="00B9483B" w:rsidP="00B9483B">
            <w:pPr>
              <w:pStyle w:val="TAC"/>
              <w:rPr>
                <w:lang w:eastAsia="zh-CN"/>
              </w:rPr>
            </w:pPr>
            <w:r>
              <w:rPr>
                <w:lang w:eastAsia="zh-CN"/>
              </w:rPr>
              <w:t xml:space="preserve">See </w:t>
            </w:r>
            <w:r>
              <w:t>n83</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23709C8B" w14:textId="77777777" w:rsidR="00B9483B" w:rsidRPr="00CD2191" w:rsidRDefault="00B9483B" w:rsidP="00B9483B">
            <w:pPr>
              <w:pStyle w:val="TAC"/>
              <w:rPr>
                <w:lang w:eastAsia="zh-CN"/>
              </w:rPr>
            </w:pPr>
            <w:r>
              <w:rPr>
                <w:lang w:eastAsia="zh-CN"/>
              </w:rPr>
              <w:t>4 and 5</w:t>
            </w:r>
          </w:p>
        </w:tc>
      </w:tr>
      <w:tr w:rsidR="00B9483B" w:rsidRPr="00CD2191" w14:paraId="4862A486"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0674AEC" w14:textId="77777777" w:rsidR="00B9483B" w:rsidRPr="00CD2191" w:rsidRDefault="00B9483B" w:rsidP="00B9483B">
            <w:pPr>
              <w:pStyle w:val="TAC"/>
              <w:keepNext w:val="0"/>
            </w:pPr>
          </w:p>
        </w:tc>
        <w:tc>
          <w:tcPr>
            <w:tcW w:w="838" w:type="dxa"/>
            <w:tcBorders>
              <w:left w:val="single" w:sz="4" w:space="0" w:color="auto"/>
              <w:bottom w:val="single" w:sz="4" w:space="0" w:color="auto"/>
              <w:right w:val="single" w:sz="4" w:space="0" w:color="auto"/>
            </w:tcBorders>
            <w:vAlign w:val="center"/>
          </w:tcPr>
          <w:p w14:paraId="25B225CA" w14:textId="25409639" w:rsidR="00B9483B" w:rsidRDefault="00B9483B" w:rsidP="00B9483B">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6078FF" w14:textId="39CFBE35" w:rsidR="00B9483B" w:rsidRDefault="00B9483B" w:rsidP="00B9483B">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0E9479" w14:textId="77777777" w:rsidR="00B9483B" w:rsidRPr="00CD2191" w:rsidRDefault="00B9483B" w:rsidP="00B9483B">
            <w:pPr>
              <w:pStyle w:val="TAC"/>
              <w:rPr>
                <w:lang w:eastAsia="zh-CN"/>
              </w:rPr>
            </w:pPr>
          </w:p>
        </w:tc>
      </w:tr>
      <w:tr w:rsidR="00B9483B" w:rsidRPr="00CD2191" w14:paraId="458B35C1"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6FED6CF5" w14:textId="71C0C540" w:rsidR="00B9483B" w:rsidRPr="00CD2191" w:rsidRDefault="00B9483B" w:rsidP="00B9483B">
            <w:pPr>
              <w:pStyle w:val="TAC"/>
              <w:keepNext w:val="0"/>
            </w:pPr>
            <w:r w:rsidRPr="00CD2191">
              <w:rPr>
                <w:rFonts w:eastAsia="DengXian"/>
              </w:rPr>
              <w:t>SUL_n</w:t>
            </w:r>
            <w:r>
              <w:rPr>
                <w:rFonts w:eastAsia="DengXian"/>
              </w:rPr>
              <w:t>84</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0279EB7E" w14:textId="0B5C2BD4" w:rsidR="00B9483B" w:rsidRDefault="00B9483B" w:rsidP="00B9483B">
            <w:pPr>
              <w:pStyle w:val="TAC"/>
            </w:pPr>
            <w: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4BF740" w14:textId="6A0A15FE" w:rsidR="00B9483B" w:rsidRDefault="00B9483B" w:rsidP="00B9483B">
            <w:pPr>
              <w:pStyle w:val="TAC"/>
              <w:rPr>
                <w:lang w:eastAsia="zh-CN"/>
              </w:rPr>
            </w:pPr>
            <w:r>
              <w:rPr>
                <w:lang w:eastAsia="zh-CN"/>
              </w:rPr>
              <w:t xml:space="preserve">See </w:t>
            </w:r>
            <w:r>
              <w:t>n84</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6F5907C0" w14:textId="77777777" w:rsidR="00B9483B" w:rsidRPr="00CD2191" w:rsidRDefault="00B9483B" w:rsidP="00B9483B">
            <w:pPr>
              <w:pStyle w:val="TAC"/>
              <w:rPr>
                <w:lang w:eastAsia="zh-CN"/>
              </w:rPr>
            </w:pPr>
            <w:r>
              <w:rPr>
                <w:lang w:eastAsia="zh-CN"/>
              </w:rPr>
              <w:t>4 and 5</w:t>
            </w:r>
          </w:p>
        </w:tc>
      </w:tr>
      <w:tr w:rsidR="00B9483B" w:rsidRPr="00CD2191" w14:paraId="5FA037DB"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89A0143" w14:textId="77777777" w:rsidR="00B9483B" w:rsidRPr="00CD2191" w:rsidRDefault="00B9483B" w:rsidP="00B9483B">
            <w:pPr>
              <w:pStyle w:val="TAC"/>
              <w:keepNext w:val="0"/>
            </w:pPr>
          </w:p>
        </w:tc>
        <w:tc>
          <w:tcPr>
            <w:tcW w:w="838" w:type="dxa"/>
            <w:tcBorders>
              <w:left w:val="single" w:sz="4" w:space="0" w:color="auto"/>
              <w:bottom w:val="single" w:sz="4" w:space="0" w:color="auto"/>
              <w:right w:val="single" w:sz="4" w:space="0" w:color="auto"/>
            </w:tcBorders>
            <w:vAlign w:val="center"/>
          </w:tcPr>
          <w:p w14:paraId="172F1A25" w14:textId="1FFA9109" w:rsidR="00B9483B" w:rsidRDefault="00B9483B" w:rsidP="00B9483B">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0AB6C4" w14:textId="6A9ABEFD" w:rsidR="00B9483B" w:rsidRDefault="00B9483B" w:rsidP="00B9483B">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7122EF6" w14:textId="77777777" w:rsidR="00B9483B" w:rsidRPr="00CD2191" w:rsidRDefault="00B9483B" w:rsidP="00B9483B">
            <w:pPr>
              <w:pStyle w:val="TAC"/>
              <w:rPr>
                <w:lang w:eastAsia="zh-CN"/>
              </w:rPr>
            </w:pPr>
          </w:p>
        </w:tc>
      </w:tr>
      <w:tr w:rsidR="00B9483B" w:rsidRPr="00CD2191" w14:paraId="61C98FE1"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153C3ADB" w14:textId="4D9DDD01" w:rsidR="00B9483B" w:rsidRPr="00CD2191" w:rsidRDefault="00B9483B" w:rsidP="00B9483B">
            <w:pPr>
              <w:pStyle w:val="TAC"/>
              <w:keepNext w:val="0"/>
            </w:pPr>
            <w:r w:rsidRPr="00CD2191">
              <w:rPr>
                <w:rFonts w:eastAsia="DengXian"/>
              </w:rPr>
              <w:t>SUL_n</w:t>
            </w:r>
            <w:r>
              <w:rPr>
                <w:rFonts w:eastAsia="DengXian"/>
              </w:rPr>
              <w:t>89</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42AA947D" w14:textId="3C345B30" w:rsidR="00B9483B" w:rsidRDefault="00B9483B" w:rsidP="00B9483B">
            <w:pPr>
              <w:pStyle w:val="TAC"/>
            </w:pPr>
            <w: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0F4A57" w14:textId="3F9B0286" w:rsidR="00B9483B" w:rsidRDefault="00B9483B" w:rsidP="00B9483B">
            <w:pPr>
              <w:pStyle w:val="TAC"/>
              <w:rPr>
                <w:lang w:eastAsia="zh-CN"/>
              </w:rPr>
            </w:pPr>
            <w:r>
              <w:rPr>
                <w:lang w:eastAsia="zh-CN"/>
              </w:rPr>
              <w:t xml:space="preserve">See </w:t>
            </w:r>
            <w:r>
              <w:t>n89</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56A3B7A8" w14:textId="77777777" w:rsidR="00B9483B" w:rsidRPr="00CD2191" w:rsidRDefault="00B9483B" w:rsidP="00B9483B">
            <w:pPr>
              <w:pStyle w:val="TAC"/>
              <w:rPr>
                <w:lang w:eastAsia="zh-CN"/>
              </w:rPr>
            </w:pPr>
            <w:r>
              <w:rPr>
                <w:lang w:eastAsia="zh-CN"/>
              </w:rPr>
              <w:t>4 and 5</w:t>
            </w:r>
          </w:p>
        </w:tc>
      </w:tr>
      <w:tr w:rsidR="00B9483B" w:rsidRPr="00CD2191" w14:paraId="278DD3F6"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A1A181" w14:textId="77777777" w:rsidR="00B9483B" w:rsidRPr="00CD2191" w:rsidRDefault="00B9483B" w:rsidP="00B9483B">
            <w:pPr>
              <w:pStyle w:val="TAC"/>
              <w:keepNext w:val="0"/>
            </w:pPr>
          </w:p>
        </w:tc>
        <w:tc>
          <w:tcPr>
            <w:tcW w:w="838" w:type="dxa"/>
            <w:tcBorders>
              <w:left w:val="single" w:sz="4" w:space="0" w:color="auto"/>
              <w:bottom w:val="single" w:sz="4" w:space="0" w:color="auto"/>
              <w:right w:val="single" w:sz="4" w:space="0" w:color="auto"/>
            </w:tcBorders>
            <w:vAlign w:val="center"/>
          </w:tcPr>
          <w:p w14:paraId="2FBD8185" w14:textId="38BCB076" w:rsidR="00B9483B" w:rsidRDefault="00B9483B" w:rsidP="00B9483B">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1E92E0" w14:textId="39CA7A48" w:rsidR="00B9483B" w:rsidRDefault="00B9483B" w:rsidP="00B9483B">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F560C1" w14:textId="77777777" w:rsidR="00B9483B" w:rsidRPr="00CD2191" w:rsidRDefault="00B9483B" w:rsidP="00B9483B">
            <w:pPr>
              <w:pStyle w:val="TAC"/>
              <w:rPr>
                <w:lang w:eastAsia="zh-CN"/>
              </w:rPr>
            </w:pPr>
          </w:p>
        </w:tc>
      </w:tr>
      <w:tr w:rsidR="00B9483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B9483B" w:rsidRPr="00CD2191" w:rsidRDefault="00B9483B" w:rsidP="00B9483B">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18513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556"/>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5B2FE0">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93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93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5B2FE0" w:rsidRPr="00CD2191" w14:paraId="6EF981A5" w14:textId="77777777" w:rsidTr="005B2FE0">
        <w:trPr>
          <w:jc w:val="center"/>
        </w:trPr>
        <w:tc>
          <w:tcPr>
            <w:tcW w:w="1978" w:type="dxa"/>
            <w:tcBorders>
              <w:top w:val="nil"/>
              <w:left w:val="single" w:sz="4" w:space="0" w:color="auto"/>
              <w:bottom w:val="nil"/>
              <w:right w:val="single" w:sz="4" w:space="0" w:color="auto"/>
            </w:tcBorders>
            <w:vAlign w:val="center"/>
          </w:tcPr>
          <w:p w14:paraId="43C8ED54" w14:textId="71161A2F" w:rsidR="005B2FE0" w:rsidRPr="00CD2191" w:rsidRDefault="005B2FE0" w:rsidP="005B2FE0">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77F7690B" w14:textId="77777777" w:rsidR="005B2FE0" w:rsidRDefault="005B2FE0" w:rsidP="005B2FE0">
            <w:pPr>
              <w:pStyle w:val="TAC"/>
              <w:rPr>
                <w:lang w:eastAsia="zh-CN"/>
              </w:rPr>
            </w:pPr>
            <w:r>
              <w:rPr>
                <w:lang w:eastAsia="zh-CN"/>
              </w:rPr>
              <w:t>SUL_n41A-n81A</w:t>
            </w:r>
          </w:p>
          <w:p w14:paraId="0E459A24" w14:textId="6985C175" w:rsidR="005B2FE0" w:rsidRPr="00CD2191" w:rsidRDefault="005B2FE0" w:rsidP="005B2FE0">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1F371CC4" w14:textId="4B5B8616" w:rsidR="005B2FE0" w:rsidRPr="00CD2191" w:rsidRDefault="005B2FE0" w:rsidP="005B2FE0">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573BD5" w14:textId="1133D901" w:rsidR="005B2FE0" w:rsidRPr="00CD2191" w:rsidRDefault="005B2FE0" w:rsidP="005B2FE0">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4D9F2FCC" w14:textId="0D18BB21" w:rsidR="005B2FE0" w:rsidRPr="00CD2191" w:rsidRDefault="005B2FE0" w:rsidP="005B2FE0">
            <w:pPr>
              <w:pStyle w:val="TAC"/>
              <w:rPr>
                <w:lang w:eastAsia="zh-CN"/>
              </w:rPr>
            </w:pPr>
            <w:r w:rsidRPr="0035059C">
              <w:rPr>
                <w:lang w:eastAsia="zh-CN"/>
              </w:rPr>
              <w:t>4 and 5</w:t>
            </w:r>
          </w:p>
        </w:tc>
      </w:tr>
      <w:tr w:rsidR="005B2FE0" w:rsidRPr="00CD2191" w14:paraId="02B0F65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F777574" w14:textId="77777777" w:rsidR="005B2FE0" w:rsidRPr="00CD2191" w:rsidRDefault="005B2FE0" w:rsidP="005B2FE0">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34E1C094" w14:textId="77777777" w:rsidR="005B2FE0" w:rsidRPr="00CD2191" w:rsidRDefault="005B2FE0" w:rsidP="005B2FE0">
            <w:pPr>
              <w:pStyle w:val="TAC"/>
              <w:rPr>
                <w:lang w:eastAsia="zh-CN"/>
              </w:rPr>
            </w:pPr>
          </w:p>
        </w:tc>
        <w:tc>
          <w:tcPr>
            <w:tcW w:w="937" w:type="dxa"/>
            <w:tcBorders>
              <w:left w:val="single" w:sz="4" w:space="0" w:color="auto"/>
              <w:right w:val="single" w:sz="4" w:space="0" w:color="auto"/>
            </w:tcBorders>
            <w:vAlign w:val="center"/>
          </w:tcPr>
          <w:p w14:paraId="53A5B4A6" w14:textId="08CFAA92" w:rsidR="005B2FE0" w:rsidRPr="00CD2191" w:rsidRDefault="005B2FE0" w:rsidP="005B2FE0">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1017B4" w14:textId="21CF64C1" w:rsidR="005B2FE0" w:rsidRPr="00CD2191" w:rsidRDefault="005B2FE0" w:rsidP="005B2FE0">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F6A0E3C" w14:textId="77777777" w:rsidR="005B2FE0" w:rsidRPr="00CD2191" w:rsidRDefault="005B2FE0" w:rsidP="005B2FE0">
            <w:pPr>
              <w:pStyle w:val="TAC"/>
              <w:rPr>
                <w:lang w:eastAsia="zh-CN"/>
              </w:rPr>
            </w:pPr>
          </w:p>
        </w:tc>
      </w:tr>
      <w:tr w:rsidR="002F4217" w:rsidRPr="00CD2191" w14:paraId="3CCC7367"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93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93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93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2D1925">
        <w:trPr>
          <w:trHeight w:val="297"/>
          <w:jc w:val="center"/>
        </w:trPr>
        <w:tc>
          <w:tcPr>
            <w:tcW w:w="1978" w:type="dxa"/>
            <w:tcBorders>
              <w:top w:val="nil"/>
              <w:left w:val="single" w:sz="4" w:space="0" w:color="auto"/>
              <w:bottom w:val="nil"/>
              <w:right w:val="single" w:sz="4" w:space="0" w:color="auto"/>
            </w:tcBorders>
            <w:vAlign w:val="center"/>
          </w:tcPr>
          <w:p w14:paraId="6981FA0B"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3A627367" w14:textId="3BD2F467" w:rsidR="002F4217" w:rsidRPr="00CD2191" w:rsidRDefault="002F4217" w:rsidP="00C73B50">
            <w:pPr>
              <w:pStyle w:val="TAC"/>
            </w:pPr>
          </w:p>
        </w:tc>
        <w:tc>
          <w:tcPr>
            <w:tcW w:w="93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D1925" w:rsidRPr="00CD2191" w14:paraId="6D007131" w14:textId="77777777" w:rsidTr="003440A4">
        <w:trPr>
          <w:jc w:val="center"/>
        </w:trPr>
        <w:tc>
          <w:tcPr>
            <w:tcW w:w="1978" w:type="dxa"/>
            <w:tcBorders>
              <w:top w:val="nil"/>
              <w:left w:val="single" w:sz="4" w:space="0" w:color="auto"/>
              <w:bottom w:val="nil"/>
              <w:right w:val="single" w:sz="4" w:space="0" w:color="auto"/>
            </w:tcBorders>
            <w:vAlign w:val="center"/>
          </w:tcPr>
          <w:p w14:paraId="7C2F614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0B3CCE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4CC90B0B" w14:textId="1D07E052" w:rsidR="002D1925" w:rsidRPr="00CD2191" w:rsidRDefault="002D1925" w:rsidP="002D1925">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7B97D43" w14:textId="52357A69" w:rsidR="002D1925" w:rsidRPr="00CD2191" w:rsidRDefault="002D1925" w:rsidP="002D1925">
            <w:pPr>
              <w:pStyle w:val="TAC"/>
            </w:pPr>
            <w:r>
              <w:t>CA_n41C_BCS4 and 5</w:t>
            </w:r>
          </w:p>
        </w:tc>
        <w:tc>
          <w:tcPr>
            <w:tcW w:w="1715" w:type="dxa"/>
            <w:tcBorders>
              <w:top w:val="nil"/>
              <w:left w:val="single" w:sz="4" w:space="0" w:color="auto"/>
              <w:bottom w:val="nil"/>
              <w:right w:val="single" w:sz="4" w:space="0" w:color="auto"/>
            </w:tcBorders>
            <w:shd w:val="clear" w:color="auto" w:fill="auto"/>
            <w:vAlign w:val="center"/>
          </w:tcPr>
          <w:p w14:paraId="02074C22" w14:textId="68A5F911" w:rsidR="002D1925" w:rsidRPr="00CD2191" w:rsidRDefault="002D1925" w:rsidP="002D1925">
            <w:pPr>
              <w:pStyle w:val="TAC"/>
              <w:rPr>
                <w:lang w:eastAsia="zh-CN"/>
              </w:rPr>
            </w:pPr>
            <w:r w:rsidRPr="00E3355B">
              <w:rPr>
                <w:lang w:eastAsia="zh-CN"/>
              </w:rPr>
              <w:t>4 and 5</w:t>
            </w:r>
          </w:p>
        </w:tc>
      </w:tr>
      <w:tr w:rsidR="002D1925" w:rsidRPr="00CD2191" w14:paraId="3F043BC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646569"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93335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A25E51B" w14:textId="4250E2BC" w:rsidR="002D1925" w:rsidRPr="00CD2191" w:rsidRDefault="002D1925" w:rsidP="002D1925">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AD2F561" w14:textId="34170CCE" w:rsidR="002D1925" w:rsidRPr="00CD2191" w:rsidRDefault="002D1925" w:rsidP="002D1925">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A1C6966" w14:textId="77777777" w:rsidR="002D1925" w:rsidRPr="00CD2191" w:rsidRDefault="002D1925" w:rsidP="002D1925">
            <w:pPr>
              <w:pStyle w:val="TAC"/>
              <w:rPr>
                <w:lang w:eastAsia="zh-CN"/>
              </w:rPr>
            </w:pPr>
          </w:p>
        </w:tc>
      </w:tr>
      <w:tr w:rsidR="005B2FE0" w:rsidRPr="00CD2191" w14:paraId="058BDFFD" w14:textId="77777777" w:rsidTr="00E70C0F">
        <w:trPr>
          <w:jc w:val="center"/>
        </w:trPr>
        <w:tc>
          <w:tcPr>
            <w:tcW w:w="1978" w:type="dxa"/>
            <w:tcBorders>
              <w:top w:val="nil"/>
              <w:left w:val="single" w:sz="4" w:space="0" w:color="auto"/>
              <w:bottom w:val="nil"/>
              <w:right w:val="single" w:sz="4" w:space="0" w:color="auto"/>
            </w:tcBorders>
            <w:vAlign w:val="center"/>
          </w:tcPr>
          <w:p w14:paraId="2DA51338" w14:textId="540AB265" w:rsidR="005B2FE0" w:rsidRPr="00CD2191" w:rsidRDefault="005B2FE0" w:rsidP="005B2FE0">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396AAF00" w14:textId="77777777" w:rsidR="005B2FE0" w:rsidRDefault="005B2FE0" w:rsidP="005B2FE0">
            <w:pPr>
              <w:pStyle w:val="TAC"/>
            </w:pPr>
            <w:r>
              <w:t>SUL_n41A-n97A</w:t>
            </w:r>
          </w:p>
          <w:p w14:paraId="30DF0FAE" w14:textId="4CC85277" w:rsidR="005B2FE0" w:rsidRPr="00CD2191" w:rsidRDefault="005B2FE0" w:rsidP="005B2FE0">
            <w:pPr>
              <w:pStyle w:val="TAC"/>
            </w:pPr>
            <w:r>
              <w:t>CA_n41C-n97A</w:t>
            </w:r>
          </w:p>
        </w:tc>
        <w:tc>
          <w:tcPr>
            <w:tcW w:w="937" w:type="dxa"/>
            <w:tcBorders>
              <w:left w:val="single" w:sz="4" w:space="0" w:color="auto"/>
              <w:right w:val="single" w:sz="4" w:space="0" w:color="auto"/>
            </w:tcBorders>
            <w:vAlign w:val="center"/>
          </w:tcPr>
          <w:p w14:paraId="786952DC" w14:textId="3C10734D" w:rsidR="005B2FE0" w:rsidRPr="00CD2191" w:rsidRDefault="005B2FE0" w:rsidP="005B2FE0">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9CBB27" w14:textId="5E24232B" w:rsidR="005B2FE0" w:rsidRPr="00CD2191" w:rsidRDefault="005B2FE0" w:rsidP="005B2FE0">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6C4C379" w14:textId="2B660C6D" w:rsidR="005B2FE0" w:rsidRPr="00CD2191" w:rsidRDefault="005B2FE0" w:rsidP="005B2FE0">
            <w:pPr>
              <w:pStyle w:val="TAC"/>
              <w:rPr>
                <w:lang w:eastAsia="zh-CN"/>
              </w:rPr>
            </w:pPr>
            <w:r w:rsidRPr="00F84084">
              <w:rPr>
                <w:lang w:eastAsia="zh-CN"/>
              </w:rPr>
              <w:t>4 and 5</w:t>
            </w:r>
          </w:p>
        </w:tc>
      </w:tr>
      <w:tr w:rsidR="005B2FE0" w:rsidRPr="00CD2191" w14:paraId="225496A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400795B"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13C4E9C"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21A07324" w14:textId="04F78958" w:rsidR="005B2FE0" w:rsidRPr="00CD2191" w:rsidRDefault="005B2FE0" w:rsidP="005B2FE0">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6DF5F6" w14:textId="275C9CFB" w:rsidR="005B2FE0" w:rsidRPr="00CD2191" w:rsidRDefault="005B2FE0" w:rsidP="005B2FE0">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819597" w14:textId="77777777" w:rsidR="005B2FE0" w:rsidRPr="00CD2191" w:rsidRDefault="005B2FE0" w:rsidP="005B2FE0">
            <w:pPr>
              <w:pStyle w:val="TAC"/>
              <w:rPr>
                <w:lang w:eastAsia="zh-CN"/>
              </w:rPr>
            </w:pPr>
          </w:p>
        </w:tc>
      </w:tr>
      <w:tr w:rsidR="002F4217" w:rsidRPr="00CD2191" w14:paraId="289D0A24" w14:textId="77777777" w:rsidTr="005B2FE0">
        <w:trPr>
          <w:jc w:val="center"/>
        </w:trPr>
        <w:tc>
          <w:tcPr>
            <w:tcW w:w="1978"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93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93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5B2FE0">
        <w:trPr>
          <w:jc w:val="center"/>
        </w:trPr>
        <w:tc>
          <w:tcPr>
            <w:tcW w:w="1978"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93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6D6D11">
        <w:trPr>
          <w:jc w:val="center"/>
        </w:trPr>
        <w:tc>
          <w:tcPr>
            <w:tcW w:w="1978" w:type="dxa"/>
            <w:tcBorders>
              <w:top w:val="nil"/>
              <w:left w:val="single" w:sz="4" w:space="0" w:color="auto"/>
              <w:bottom w:val="nil"/>
              <w:right w:val="single" w:sz="4" w:space="0" w:color="auto"/>
            </w:tcBorders>
            <w:vAlign w:val="center"/>
          </w:tcPr>
          <w:p w14:paraId="36937EA3"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36DFD65" w14:textId="4213E4EF" w:rsidR="002F4217" w:rsidRPr="00CD2191" w:rsidRDefault="002F4217" w:rsidP="00C73B50">
            <w:pPr>
              <w:pStyle w:val="TAC"/>
            </w:pPr>
          </w:p>
        </w:tc>
        <w:tc>
          <w:tcPr>
            <w:tcW w:w="93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8573FD" w:rsidRPr="00CD2191" w14:paraId="25F5B9EE" w14:textId="77777777" w:rsidTr="00F578F4">
        <w:trPr>
          <w:jc w:val="center"/>
        </w:trPr>
        <w:tc>
          <w:tcPr>
            <w:tcW w:w="1978" w:type="dxa"/>
            <w:tcBorders>
              <w:top w:val="nil"/>
              <w:left w:val="single" w:sz="4" w:space="0" w:color="auto"/>
              <w:bottom w:val="nil"/>
              <w:right w:val="single" w:sz="4" w:space="0" w:color="auto"/>
            </w:tcBorders>
            <w:vAlign w:val="center"/>
          </w:tcPr>
          <w:p w14:paraId="2577EFBF" w14:textId="77777777" w:rsidR="008573FD" w:rsidRPr="00CD2191" w:rsidRDefault="008573FD" w:rsidP="008573FD">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5352E8F"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6447D1F4" w14:textId="701732BC" w:rsidR="008573FD" w:rsidRPr="00CD2191" w:rsidRDefault="008573FD" w:rsidP="008573FD">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24E6BB6" w14:textId="45025BBF" w:rsidR="008573FD" w:rsidRPr="00CD2191" w:rsidRDefault="008573FD" w:rsidP="008573FD">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0586F871" w14:textId="06867533" w:rsidR="008573FD" w:rsidRPr="00CD2191" w:rsidRDefault="008573FD" w:rsidP="008573FD">
            <w:pPr>
              <w:pStyle w:val="TAC"/>
              <w:rPr>
                <w:lang w:eastAsia="zh-CN"/>
              </w:rPr>
            </w:pPr>
            <w:r>
              <w:rPr>
                <w:lang w:eastAsia="zh-CN"/>
              </w:rPr>
              <w:t>4 and 5</w:t>
            </w:r>
          </w:p>
        </w:tc>
      </w:tr>
      <w:tr w:rsidR="008573FD" w:rsidRPr="00CD2191" w14:paraId="721FD36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DCEE32" w14:textId="77777777" w:rsidR="008573FD" w:rsidRPr="00CD2191" w:rsidRDefault="008573FD" w:rsidP="008573FD">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5AABC18"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11FECCF2" w14:textId="6F4ACB97" w:rsidR="008573FD" w:rsidRPr="00CD2191" w:rsidRDefault="008573FD" w:rsidP="008573FD">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7092CCA" w14:textId="23714430" w:rsidR="008573FD" w:rsidRPr="00CD2191" w:rsidRDefault="008573FD" w:rsidP="008573FD">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6082929" w14:textId="77777777" w:rsidR="008573FD" w:rsidRPr="00CD2191" w:rsidRDefault="008573FD" w:rsidP="008573FD">
            <w:pPr>
              <w:pStyle w:val="TAC"/>
              <w:rPr>
                <w:lang w:eastAsia="zh-CN"/>
              </w:rPr>
            </w:pPr>
          </w:p>
        </w:tc>
      </w:tr>
      <w:tr w:rsidR="002F4217" w:rsidRPr="00CD2191" w14:paraId="2F623D11" w14:textId="77777777" w:rsidTr="005B2FE0">
        <w:trPr>
          <w:jc w:val="center"/>
        </w:trPr>
        <w:tc>
          <w:tcPr>
            <w:tcW w:w="1978"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3630BD">
        <w:trPr>
          <w:jc w:val="center"/>
        </w:trPr>
        <w:tc>
          <w:tcPr>
            <w:tcW w:w="1978" w:type="dxa"/>
            <w:tcBorders>
              <w:top w:val="nil"/>
              <w:left w:val="single" w:sz="4" w:space="0" w:color="auto"/>
              <w:bottom w:val="nil"/>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3630BD" w:rsidRPr="00CD2191" w14:paraId="5FC44959" w14:textId="77777777" w:rsidTr="00DA605A">
        <w:trPr>
          <w:jc w:val="center"/>
        </w:trPr>
        <w:tc>
          <w:tcPr>
            <w:tcW w:w="1978" w:type="dxa"/>
            <w:tcBorders>
              <w:top w:val="nil"/>
              <w:left w:val="single" w:sz="4" w:space="0" w:color="auto"/>
              <w:bottom w:val="nil"/>
              <w:right w:val="single" w:sz="4" w:space="0" w:color="auto"/>
            </w:tcBorders>
            <w:vAlign w:val="center"/>
          </w:tcPr>
          <w:p w14:paraId="4A2175D9" w14:textId="77777777" w:rsidR="003630BD" w:rsidRPr="00CD2191" w:rsidRDefault="003630BD" w:rsidP="003630BD">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00B2EEF6" w14:textId="77777777" w:rsidR="003630BD" w:rsidRPr="00CD2191" w:rsidRDefault="003630BD" w:rsidP="003630BD">
            <w:pPr>
              <w:pStyle w:val="TAC"/>
              <w:rPr>
                <w:lang w:eastAsia="zh-CN"/>
              </w:rPr>
            </w:pPr>
          </w:p>
        </w:tc>
        <w:tc>
          <w:tcPr>
            <w:tcW w:w="937" w:type="dxa"/>
            <w:tcBorders>
              <w:left w:val="single" w:sz="4" w:space="0" w:color="auto"/>
              <w:right w:val="single" w:sz="4" w:space="0" w:color="auto"/>
            </w:tcBorders>
            <w:vAlign w:val="center"/>
          </w:tcPr>
          <w:p w14:paraId="6B8600C5" w14:textId="2C209755" w:rsidR="003630BD" w:rsidRPr="00CD2191" w:rsidRDefault="003630BD" w:rsidP="003630B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ED8889F" w14:textId="795A58B0" w:rsidR="003630BD" w:rsidRPr="00CD2191" w:rsidRDefault="003630BD" w:rsidP="003630BD">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EEF1" w14:textId="1A095CB7" w:rsidR="003630BD" w:rsidRPr="00CD2191" w:rsidRDefault="003630BD" w:rsidP="003630BD">
            <w:pPr>
              <w:pStyle w:val="TAC"/>
              <w:rPr>
                <w:lang w:eastAsia="zh-CN"/>
              </w:rPr>
            </w:pPr>
            <w:r>
              <w:rPr>
                <w:lang w:eastAsia="zh-CN"/>
              </w:rPr>
              <w:t>4 and 5</w:t>
            </w:r>
          </w:p>
        </w:tc>
      </w:tr>
      <w:tr w:rsidR="003630BD" w:rsidRPr="00CD2191" w14:paraId="611149A3" w14:textId="77777777" w:rsidTr="00DA605A">
        <w:trPr>
          <w:jc w:val="center"/>
        </w:trPr>
        <w:tc>
          <w:tcPr>
            <w:tcW w:w="1978" w:type="dxa"/>
            <w:tcBorders>
              <w:top w:val="nil"/>
              <w:left w:val="single" w:sz="4" w:space="0" w:color="auto"/>
              <w:right w:val="single" w:sz="4" w:space="0" w:color="auto"/>
            </w:tcBorders>
            <w:vAlign w:val="center"/>
          </w:tcPr>
          <w:p w14:paraId="5020569B" w14:textId="77777777" w:rsidR="003630BD" w:rsidRPr="00CD2191" w:rsidRDefault="003630BD" w:rsidP="003630BD">
            <w:pPr>
              <w:pStyle w:val="TAC"/>
              <w:keepNext w:val="0"/>
              <w:rPr>
                <w:lang w:eastAsia="zh-CN"/>
              </w:rPr>
            </w:pPr>
          </w:p>
        </w:tc>
        <w:tc>
          <w:tcPr>
            <w:tcW w:w="2049" w:type="dxa"/>
            <w:tcBorders>
              <w:top w:val="nil"/>
              <w:left w:val="single" w:sz="4" w:space="0" w:color="auto"/>
              <w:right w:val="single" w:sz="4" w:space="0" w:color="auto"/>
            </w:tcBorders>
            <w:shd w:val="clear" w:color="auto" w:fill="auto"/>
            <w:vAlign w:val="center"/>
          </w:tcPr>
          <w:p w14:paraId="03A76AE1" w14:textId="77777777" w:rsidR="003630BD" w:rsidRPr="00CD2191" w:rsidRDefault="003630BD" w:rsidP="003630BD">
            <w:pPr>
              <w:pStyle w:val="TAC"/>
              <w:rPr>
                <w:lang w:eastAsia="zh-CN"/>
              </w:rPr>
            </w:pPr>
          </w:p>
        </w:tc>
        <w:tc>
          <w:tcPr>
            <w:tcW w:w="937" w:type="dxa"/>
            <w:tcBorders>
              <w:left w:val="single" w:sz="4" w:space="0" w:color="auto"/>
              <w:right w:val="single" w:sz="4" w:space="0" w:color="auto"/>
            </w:tcBorders>
            <w:vAlign w:val="center"/>
          </w:tcPr>
          <w:p w14:paraId="48BBE2CC" w14:textId="743686DC" w:rsidR="003630BD" w:rsidRPr="00CD2191" w:rsidRDefault="003630BD" w:rsidP="003630B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AF89AA0" w14:textId="6AE09078" w:rsidR="003630BD" w:rsidRPr="00CD2191" w:rsidRDefault="003630BD" w:rsidP="003630BD">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E50E941" w14:textId="77777777" w:rsidR="003630BD" w:rsidRPr="00CD2191" w:rsidRDefault="003630BD" w:rsidP="003630BD">
            <w:pPr>
              <w:pStyle w:val="TAC"/>
              <w:rPr>
                <w:lang w:eastAsia="zh-CN"/>
              </w:rPr>
            </w:pPr>
          </w:p>
        </w:tc>
      </w:tr>
      <w:tr w:rsidR="002F4217" w:rsidRPr="00CD2191" w14:paraId="5C53103F"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6D6D11">
        <w:trPr>
          <w:jc w:val="center"/>
        </w:trPr>
        <w:tc>
          <w:tcPr>
            <w:tcW w:w="1978" w:type="dxa"/>
            <w:tcBorders>
              <w:top w:val="nil"/>
              <w:left w:val="single" w:sz="4" w:space="0" w:color="auto"/>
              <w:bottom w:val="nil"/>
              <w:right w:val="single" w:sz="4" w:space="0" w:color="auto"/>
            </w:tcBorders>
            <w:vAlign w:val="center"/>
          </w:tcPr>
          <w:p w14:paraId="79A321D7"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25636F6" w14:textId="792BFC73" w:rsidR="002F4217" w:rsidRPr="00CD2191" w:rsidRDefault="002F4217" w:rsidP="00C73B50">
            <w:pPr>
              <w:pStyle w:val="TAC"/>
            </w:pPr>
          </w:p>
        </w:tc>
        <w:tc>
          <w:tcPr>
            <w:tcW w:w="93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5B2FE0" w:rsidRPr="00CD2191" w14:paraId="54D66A21" w14:textId="77777777" w:rsidTr="00930490">
        <w:trPr>
          <w:jc w:val="center"/>
        </w:trPr>
        <w:tc>
          <w:tcPr>
            <w:tcW w:w="1978" w:type="dxa"/>
            <w:tcBorders>
              <w:top w:val="nil"/>
              <w:left w:val="single" w:sz="4" w:space="0" w:color="auto"/>
              <w:bottom w:val="nil"/>
              <w:right w:val="single" w:sz="4" w:space="0" w:color="auto"/>
            </w:tcBorders>
            <w:vAlign w:val="center"/>
          </w:tcPr>
          <w:p w14:paraId="058CB2B8" w14:textId="77777777" w:rsidR="005B2FE0" w:rsidRPr="00CD2191" w:rsidRDefault="005B2FE0" w:rsidP="005B2FE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1B0F0FF"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C1A2A4B" w14:textId="2BDCB300" w:rsidR="005B2FE0" w:rsidRPr="00CD2191" w:rsidRDefault="005B2FE0" w:rsidP="005B2FE0">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8047" w14:textId="4CCBDDC4" w:rsidR="005B2FE0" w:rsidRPr="00CD2191" w:rsidRDefault="005B2FE0" w:rsidP="005B2FE0">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23A6E61B" w14:textId="44078F14" w:rsidR="005B2FE0" w:rsidRPr="00CD2191" w:rsidRDefault="005B2FE0" w:rsidP="005B2FE0">
            <w:pPr>
              <w:pStyle w:val="TAC"/>
              <w:rPr>
                <w:lang w:eastAsia="zh-CN"/>
              </w:rPr>
            </w:pPr>
            <w:r>
              <w:rPr>
                <w:lang w:eastAsia="zh-CN"/>
              </w:rPr>
              <w:t>4 and 5</w:t>
            </w:r>
          </w:p>
        </w:tc>
      </w:tr>
      <w:tr w:rsidR="005B2FE0" w:rsidRPr="00CD2191" w14:paraId="60923312"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0ADDFD8"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711ACA"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31D8F7F" w14:textId="7108DB2A" w:rsidR="005B2FE0" w:rsidRPr="00CD2191" w:rsidRDefault="005B2FE0" w:rsidP="005B2FE0">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016F7DB" w14:textId="7BCCBF7C" w:rsidR="005B2FE0" w:rsidRPr="00CD2191" w:rsidRDefault="005B2FE0" w:rsidP="005B2FE0">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C2F6068" w14:textId="77777777" w:rsidR="005B2FE0" w:rsidRPr="00CD2191" w:rsidRDefault="005B2FE0" w:rsidP="005B2FE0">
            <w:pPr>
              <w:pStyle w:val="TAC"/>
              <w:rPr>
                <w:lang w:eastAsia="zh-CN"/>
              </w:rPr>
            </w:pPr>
          </w:p>
        </w:tc>
      </w:tr>
      <w:tr w:rsidR="002F4217" w:rsidRPr="00CD2191" w14:paraId="3D23DEB0" w14:textId="77777777" w:rsidTr="005B2FE0">
        <w:trPr>
          <w:jc w:val="center"/>
        </w:trPr>
        <w:tc>
          <w:tcPr>
            <w:tcW w:w="1978"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2049"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93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5B2FE0">
        <w:trPr>
          <w:jc w:val="center"/>
        </w:trPr>
        <w:tc>
          <w:tcPr>
            <w:tcW w:w="1978"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93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93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5B2FE0">
        <w:trPr>
          <w:jc w:val="center"/>
        </w:trPr>
        <w:tc>
          <w:tcPr>
            <w:tcW w:w="1978"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93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93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5B2FE0">
        <w:trPr>
          <w:jc w:val="center"/>
        </w:trPr>
        <w:tc>
          <w:tcPr>
            <w:tcW w:w="1978"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93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2D1925">
        <w:trPr>
          <w:jc w:val="center"/>
        </w:trPr>
        <w:tc>
          <w:tcPr>
            <w:tcW w:w="1978" w:type="dxa"/>
            <w:tcBorders>
              <w:top w:val="nil"/>
              <w:left w:val="single" w:sz="4" w:space="0" w:color="auto"/>
              <w:bottom w:val="nil"/>
              <w:right w:val="single" w:sz="4" w:space="0" w:color="auto"/>
            </w:tcBorders>
            <w:vAlign w:val="center"/>
          </w:tcPr>
          <w:p w14:paraId="0BA57E04"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6E026A2" w14:textId="4AD7D944" w:rsidR="002F4217" w:rsidRPr="00CD2191" w:rsidRDefault="002F4217" w:rsidP="00C73B50">
            <w:pPr>
              <w:pStyle w:val="TAC"/>
            </w:pPr>
          </w:p>
        </w:tc>
        <w:tc>
          <w:tcPr>
            <w:tcW w:w="93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D1925" w:rsidRPr="00CD2191" w14:paraId="0C2D7E97" w14:textId="77777777" w:rsidTr="00F95C68">
        <w:trPr>
          <w:jc w:val="center"/>
        </w:trPr>
        <w:tc>
          <w:tcPr>
            <w:tcW w:w="1978" w:type="dxa"/>
            <w:tcBorders>
              <w:top w:val="nil"/>
              <w:left w:val="single" w:sz="4" w:space="0" w:color="auto"/>
              <w:bottom w:val="nil"/>
              <w:right w:val="single" w:sz="4" w:space="0" w:color="auto"/>
            </w:tcBorders>
            <w:vAlign w:val="center"/>
          </w:tcPr>
          <w:p w14:paraId="06EE2608"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935B2B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C16A81F" w14:textId="424B5419" w:rsidR="002D1925" w:rsidRPr="00CD2191" w:rsidRDefault="002D1925" w:rsidP="002D1925">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C3C6E3A" w14:textId="5EE62037"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255D6D0E" w14:textId="3D6ED5B7" w:rsidR="002D1925" w:rsidRPr="00CD2191" w:rsidRDefault="002D1925" w:rsidP="002D1925">
            <w:pPr>
              <w:pStyle w:val="TAC"/>
              <w:rPr>
                <w:lang w:eastAsia="zh-CN"/>
              </w:rPr>
            </w:pPr>
            <w:r w:rsidRPr="009251F1">
              <w:rPr>
                <w:lang w:eastAsia="zh-CN"/>
              </w:rPr>
              <w:t>4 and 5</w:t>
            </w:r>
          </w:p>
        </w:tc>
      </w:tr>
      <w:tr w:rsidR="002D1925" w:rsidRPr="00CD2191" w14:paraId="716EC9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57A9A6E5"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2748E89"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6C8CF476" w14:textId="6009B15C" w:rsidR="002D1925" w:rsidRPr="00CD2191" w:rsidRDefault="002D1925" w:rsidP="002D1925">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68B32C6" w14:textId="6EE5F521" w:rsidR="002D1925" w:rsidRPr="00CD2191" w:rsidRDefault="002D1925" w:rsidP="002D1925">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27C2F3" w14:textId="77777777" w:rsidR="002D1925" w:rsidRPr="00CD2191" w:rsidRDefault="002D1925" w:rsidP="002D1925">
            <w:pPr>
              <w:pStyle w:val="TAC"/>
              <w:rPr>
                <w:lang w:eastAsia="zh-CN"/>
              </w:rPr>
            </w:pPr>
          </w:p>
        </w:tc>
      </w:tr>
      <w:tr w:rsidR="005B2FE0" w:rsidRPr="00CD2191" w14:paraId="5D1D0E9C" w14:textId="77777777" w:rsidTr="00A924B4">
        <w:trPr>
          <w:jc w:val="center"/>
        </w:trPr>
        <w:tc>
          <w:tcPr>
            <w:tcW w:w="1978" w:type="dxa"/>
            <w:tcBorders>
              <w:top w:val="nil"/>
              <w:left w:val="single" w:sz="4" w:space="0" w:color="auto"/>
              <w:bottom w:val="nil"/>
              <w:right w:val="single" w:sz="4" w:space="0" w:color="auto"/>
            </w:tcBorders>
            <w:vAlign w:val="center"/>
          </w:tcPr>
          <w:p w14:paraId="1226E06A" w14:textId="3D644277" w:rsidR="005B2FE0" w:rsidRPr="00CD2191" w:rsidRDefault="005B2FE0" w:rsidP="005B2FE0">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4A56A6E5" w14:textId="77777777" w:rsidR="005B2FE0" w:rsidRDefault="005B2FE0" w:rsidP="005B2FE0">
            <w:pPr>
              <w:pStyle w:val="TAC"/>
            </w:pPr>
            <w:r>
              <w:t>SUL_n79A-n97A</w:t>
            </w:r>
          </w:p>
          <w:p w14:paraId="787C0A81" w14:textId="794D8CF5" w:rsidR="005B2FE0" w:rsidRPr="00CD2191" w:rsidRDefault="005B2FE0" w:rsidP="005B2FE0">
            <w:pPr>
              <w:pStyle w:val="TAC"/>
            </w:pPr>
            <w:r>
              <w:t>CA_n79C-n97A</w:t>
            </w:r>
          </w:p>
        </w:tc>
        <w:tc>
          <w:tcPr>
            <w:tcW w:w="937" w:type="dxa"/>
            <w:tcBorders>
              <w:left w:val="single" w:sz="4" w:space="0" w:color="auto"/>
              <w:right w:val="single" w:sz="4" w:space="0" w:color="auto"/>
            </w:tcBorders>
            <w:vAlign w:val="center"/>
          </w:tcPr>
          <w:p w14:paraId="49ABFC29" w14:textId="2F25972E" w:rsidR="005B2FE0" w:rsidRPr="00CD2191" w:rsidRDefault="005B2FE0" w:rsidP="005B2FE0">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F59020" w14:textId="50258312" w:rsidR="005B2FE0" w:rsidRPr="00CD2191" w:rsidRDefault="005B2FE0" w:rsidP="005B2FE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8A716A9" w14:textId="4A222EB1" w:rsidR="005B2FE0" w:rsidRPr="00CD2191" w:rsidRDefault="005B2FE0" w:rsidP="005B2FE0">
            <w:pPr>
              <w:pStyle w:val="TAC"/>
              <w:rPr>
                <w:lang w:eastAsia="zh-CN"/>
              </w:rPr>
            </w:pPr>
            <w:r w:rsidRPr="00F84084">
              <w:rPr>
                <w:lang w:eastAsia="zh-CN"/>
              </w:rPr>
              <w:t>4 and 5</w:t>
            </w:r>
          </w:p>
        </w:tc>
      </w:tr>
      <w:tr w:rsidR="005B2FE0" w:rsidRPr="00CD2191" w14:paraId="2C61AFFB"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40525FA"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48E9E98"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0E66FE98" w14:textId="1C661E62" w:rsidR="005B2FE0" w:rsidRPr="00CD2191" w:rsidRDefault="005B2FE0" w:rsidP="005B2FE0">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41CABD" w14:textId="14A86687" w:rsidR="005B2FE0" w:rsidRPr="00CD2191" w:rsidRDefault="005B2FE0" w:rsidP="005B2FE0">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70B6D02" w14:textId="77777777" w:rsidR="005B2FE0" w:rsidRPr="00CD2191" w:rsidRDefault="005B2FE0" w:rsidP="005B2FE0">
            <w:pPr>
              <w:pStyle w:val="TAC"/>
              <w:rPr>
                <w:lang w:eastAsia="zh-CN"/>
              </w:rPr>
            </w:pPr>
          </w:p>
        </w:tc>
      </w:tr>
      <w:tr w:rsidR="002F4217" w:rsidRPr="00CD2191" w14:paraId="6332A430" w14:textId="77777777" w:rsidTr="005B2FE0">
        <w:trPr>
          <w:jc w:val="center"/>
        </w:trPr>
        <w:tc>
          <w:tcPr>
            <w:tcW w:w="1978"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lastRenderedPageBreak/>
              <w:t>CA_n79C-n98A</w:t>
            </w:r>
          </w:p>
        </w:tc>
        <w:tc>
          <w:tcPr>
            <w:tcW w:w="2049"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93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2D1925">
        <w:trPr>
          <w:jc w:val="center"/>
        </w:trPr>
        <w:tc>
          <w:tcPr>
            <w:tcW w:w="1978" w:type="dxa"/>
            <w:tcBorders>
              <w:top w:val="nil"/>
              <w:left w:val="single" w:sz="4" w:space="0" w:color="auto"/>
              <w:bottom w:val="nil"/>
              <w:right w:val="single" w:sz="4" w:space="0" w:color="auto"/>
            </w:tcBorders>
            <w:vAlign w:val="center"/>
          </w:tcPr>
          <w:p w14:paraId="28D1BEAC"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18CA248" w14:textId="65A1B289" w:rsidR="002F4217" w:rsidRPr="00CD2191" w:rsidRDefault="002F4217" w:rsidP="00C73B50">
            <w:pPr>
              <w:pStyle w:val="TAC"/>
            </w:pPr>
          </w:p>
        </w:tc>
        <w:tc>
          <w:tcPr>
            <w:tcW w:w="93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D1925" w:rsidRPr="00CD2191" w14:paraId="081A954E" w14:textId="77777777" w:rsidTr="00C179C5">
        <w:trPr>
          <w:jc w:val="center"/>
        </w:trPr>
        <w:tc>
          <w:tcPr>
            <w:tcW w:w="1978" w:type="dxa"/>
            <w:tcBorders>
              <w:top w:val="nil"/>
              <w:left w:val="single" w:sz="4" w:space="0" w:color="auto"/>
              <w:bottom w:val="nil"/>
              <w:right w:val="single" w:sz="4" w:space="0" w:color="auto"/>
            </w:tcBorders>
            <w:vAlign w:val="center"/>
          </w:tcPr>
          <w:p w14:paraId="57D1907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D9FF9F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D45B002" w14:textId="527216DC" w:rsidR="002D1925" w:rsidRPr="00CD2191" w:rsidRDefault="002D1925" w:rsidP="002D1925">
            <w:pPr>
              <w:pStyle w:val="TAC"/>
            </w:pPr>
            <w: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57DFB72" w14:textId="7DE3E2A4"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D23F92B" w14:textId="2A7A9CEC" w:rsidR="002D1925" w:rsidRPr="00CD2191" w:rsidRDefault="002D1925" w:rsidP="002D1925">
            <w:pPr>
              <w:pStyle w:val="TAC"/>
              <w:rPr>
                <w:lang w:eastAsia="zh-CN"/>
              </w:rPr>
            </w:pPr>
            <w:r w:rsidRPr="00EF0D7F">
              <w:rPr>
                <w:lang w:eastAsia="zh-CN"/>
              </w:rPr>
              <w:t>4 and 5</w:t>
            </w:r>
          </w:p>
        </w:tc>
      </w:tr>
      <w:tr w:rsidR="002D1925" w:rsidRPr="00CD2191" w14:paraId="3FE2385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CB9AB14"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9E5049F"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31EEFFE2" w14:textId="3CE2E094" w:rsidR="002D1925" w:rsidRPr="00CD2191" w:rsidRDefault="002D1925" w:rsidP="002D1925">
            <w:pPr>
              <w:pStyle w:val="TAC"/>
            </w:pPr>
            <w:r>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DB5CD1" w14:textId="66CE553F" w:rsidR="002D1925" w:rsidRPr="00CD2191" w:rsidRDefault="002D1925" w:rsidP="002D1925">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847DFD" w14:textId="77777777" w:rsidR="002D1925" w:rsidRPr="00CD2191" w:rsidRDefault="002D1925" w:rsidP="002D1925">
            <w:pPr>
              <w:pStyle w:val="TAC"/>
              <w:rPr>
                <w:lang w:eastAsia="zh-CN"/>
              </w:rPr>
            </w:pPr>
          </w:p>
        </w:tc>
      </w:tr>
      <w:tr w:rsidR="002F4217" w:rsidRPr="00CD2191" w14:paraId="40712E03" w14:textId="77777777" w:rsidTr="005B2FE0">
        <w:trPr>
          <w:jc w:val="center"/>
        </w:trPr>
        <w:tc>
          <w:tcPr>
            <w:tcW w:w="9629"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0C641B">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0C641B">
        <w:trPr>
          <w:jc w:val="center"/>
        </w:trPr>
        <w:tc>
          <w:tcPr>
            <w:tcW w:w="2496"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962946">
        <w:trPr>
          <w:jc w:val="center"/>
        </w:trPr>
        <w:tc>
          <w:tcPr>
            <w:tcW w:w="2496" w:type="dxa"/>
            <w:tcBorders>
              <w:top w:val="nil"/>
              <w:left w:val="single" w:sz="4" w:space="0" w:color="auto"/>
              <w:bottom w:val="nil"/>
              <w:right w:val="single" w:sz="4" w:space="0" w:color="auto"/>
            </w:tcBorders>
            <w:vAlign w:val="center"/>
          </w:tcPr>
          <w:p w14:paraId="30762E4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0D96E0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962946" w:rsidRPr="00CD2191" w14:paraId="22C695DE" w14:textId="77777777" w:rsidTr="00004E9E">
        <w:trPr>
          <w:jc w:val="center"/>
        </w:trPr>
        <w:tc>
          <w:tcPr>
            <w:tcW w:w="2496" w:type="dxa"/>
            <w:tcBorders>
              <w:top w:val="nil"/>
              <w:left w:val="single" w:sz="4" w:space="0" w:color="auto"/>
              <w:bottom w:val="nil"/>
              <w:right w:val="single" w:sz="4" w:space="0" w:color="auto"/>
            </w:tcBorders>
            <w:vAlign w:val="center"/>
          </w:tcPr>
          <w:p w14:paraId="6A257F67"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B95831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D3AA34" w14:textId="5084326E"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0356F58" w14:textId="7A8F90E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CFD76E1" w14:textId="70B60FA8" w:rsidR="00962946" w:rsidRPr="00CD2191" w:rsidRDefault="00962946" w:rsidP="00962946">
            <w:pPr>
              <w:pStyle w:val="TAC"/>
              <w:rPr>
                <w:lang w:eastAsia="zh-CN"/>
              </w:rPr>
            </w:pPr>
            <w:r w:rsidRPr="00F84084">
              <w:rPr>
                <w:lang w:eastAsia="zh-CN"/>
              </w:rPr>
              <w:t>4 and 5</w:t>
            </w:r>
          </w:p>
        </w:tc>
      </w:tr>
      <w:tr w:rsidR="00962946" w:rsidRPr="00CD2191" w14:paraId="1657C315" w14:textId="77777777" w:rsidTr="00004E9E">
        <w:trPr>
          <w:jc w:val="center"/>
        </w:trPr>
        <w:tc>
          <w:tcPr>
            <w:tcW w:w="2496" w:type="dxa"/>
            <w:tcBorders>
              <w:top w:val="nil"/>
              <w:left w:val="single" w:sz="4" w:space="0" w:color="auto"/>
              <w:bottom w:val="nil"/>
              <w:right w:val="single" w:sz="4" w:space="0" w:color="auto"/>
            </w:tcBorders>
            <w:vAlign w:val="center"/>
          </w:tcPr>
          <w:p w14:paraId="72F8427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919AC9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FDDD1E" w14:textId="13838D0E"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E188258" w14:textId="38C710A7"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D4D3784" w14:textId="77777777" w:rsidR="00962946" w:rsidRPr="00CD2191" w:rsidRDefault="00962946" w:rsidP="00962946">
            <w:pPr>
              <w:pStyle w:val="TAC"/>
              <w:rPr>
                <w:lang w:eastAsia="zh-CN"/>
              </w:rPr>
            </w:pPr>
          </w:p>
        </w:tc>
      </w:tr>
      <w:tr w:rsidR="00962946" w:rsidRPr="00CD2191" w14:paraId="0184072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2755CD0"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765B1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90B4A2" w14:textId="47D6A3D8"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86E7567" w14:textId="105872C2"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09AE65A" w14:textId="77777777" w:rsidR="00962946" w:rsidRPr="00CD2191" w:rsidRDefault="00962946" w:rsidP="00962946">
            <w:pPr>
              <w:pStyle w:val="TAC"/>
              <w:rPr>
                <w:lang w:eastAsia="zh-CN"/>
              </w:rPr>
            </w:pPr>
          </w:p>
        </w:tc>
      </w:tr>
      <w:tr w:rsidR="003E424F" w:rsidRPr="00CD2191" w14:paraId="2F8BC052" w14:textId="77777777" w:rsidTr="000C641B">
        <w:trPr>
          <w:jc w:val="center"/>
        </w:trPr>
        <w:tc>
          <w:tcPr>
            <w:tcW w:w="2496"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0C641B">
        <w:trPr>
          <w:jc w:val="center"/>
        </w:trPr>
        <w:tc>
          <w:tcPr>
            <w:tcW w:w="2496"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962946">
        <w:trPr>
          <w:jc w:val="center"/>
        </w:trPr>
        <w:tc>
          <w:tcPr>
            <w:tcW w:w="2496" w:type="dxa"/>
            <w:tcBorders>
              <w:top w:val="nil"/>
              <w:left w:val="single" w:sz="4" w:space="0" w:color="auto"/>
              <w:bottom w:val="nil"/>
              <w:right w:val="single" w:sz="4" w:space="0" w:color="auto"/>
            </w:tcBorders>
            <w:vAlign w:val="center"/>
          </w:tcPr>
          <w:p w14:paraId="4BCBEE74"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6987B41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962946" w:rsidRPr="00CD2191" w14:paraId="4B514611" w14:textId="77777777" w:rsidTr="007A7BF8">
        <w:trPr>
          <w:jc w:val="center"/>
        </w:trPr>
        <w:tc>
          <w:tcPr>
            <w:tcW w:w="2496" w:type="dxa"/>
            <w:tcBorders>
              <w:top w:val="nil"/>
              <w:left w:val="single" w:sz="4" w:space="0" w:color="auto"/>
              <w:bottom w:val="nil"/>
              <w:right w:val="single" w:sz="4" w:space="0" w:color="auto"/>
            </w:tcBorders>
            <w:vAlign w:val="center"/>
          </w:tcPr>
          <w:p w14:paraId="2249C8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3965878"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CC97EF" w14:textId="2110ADC9"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8ED8955" w14:textId="17E7B8AF"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4BBA7618" w14:textId="2FA4E20C" w:rsidR="00962946" w:rsidRPr="00CD2191" w:rsidRDefault="00962946" w:rsidP="00962946">
            <w:pPr>
              <w:pStyle w:val="TAC"/>
              <w:rPr>
                <w:lang w:eastAsia="zh-CN"/>
              </w:rPr>
            </w:pPr>
            <w:r w:rsidRPr="00F84084">
              <w:rPr>
                <w:lang w:eastAsia="zh-CN"/>
              </w:rPr>
              <w:t>4 and 5</w:t>
            </w:r>
          </w:p>
        </w:tc>
      </w:tr>
      <w:tr w:rsidR="00962946" w:rsidRPr="00CD2191" w14:paraId="1B3C326B" w14:textId="77777777" w:rsidTr="007A7BF8">
        <w:trPr>
          <w:jc w:val="center"/>
        </w:trPr>
        <w:tc>
          <w:tcPr>
            <w:tcW w:w="2496" w:type="dxa"/>
            <w:tcBorders>
              <w:top w:val="nil"/>
              <w:left w:val="single" w:sz="4" w:space="0" w:color="auto"/>
              <w:bottom w:val="nil"/>
              <w:right w:val="single" w:sz="4" w:space="0" w:color="auto"/>
            </w:tcBorders>
            <w:vAlign w:val="center"/>
          </w:tcPr>
          <w:p w14:paraId="172A00BD"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16B18A5"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9D3E71" w14:textId="6380C358"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716059" w14:textId="5DD2F0C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1B8A145F" w14:textId="77777777" w:rsidR="00962946" w:rsidRPr="00CD2191" w:rsidRDefault="00962946" w:rsidP="00962946">
            <w:pPr>
              <w:pStyle w:val="TAC"/>
              <w:rPr>
                <w:lang w:eastAsia="zh-CN"/>
              </w:rPr>
            </w:pPr>
          </w:p>
        </w:tc>
      </w:tr>
      <w:tr w:rsidR="00962946" w:rsidRPr="00CD2191" w14:paraId="7987624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4AEE8B6"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2254C7"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1B14C9" w14:textId="006B7B54"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6F9293A" w14:textId="3666FD1D"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FAF777A" w14:textId="77777777" w:rsidR="00962946" w:rsidRPr="00CD2191" w:rsidRDefault="00962946" w:rsidP="00962946">
            <w:pPr>
              <w:pStyle w:val="TAC"/>
              <w:rPr>
                <w:lang w:eastAsia="zh-CN"/>
              </w:rPr>
            </w:pPr>
          </w:p>
        </w:tc>
      </w:tr>
      <w:tr w:rsidR="00C15DAF" w:rsidRPr="00CD2191" w14:paraId="3F69692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0C641B">
        <w:trPr>
          <w:jc w:val="center"/>
        </w:trPr>
        <w:tc>
          <w:tcPr>
            <w:tcW w:w="2496"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0C641B">
        <w:trPr>
          <w:jc w:val="center"/>
        </w:trPr>
        <w:tc>
          <w:tcPr>
            <w:tcW w:w="2496"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t>CA_n1A_n78C-n81A</w:t>
            </w:r>
          </w:p>
        </w:tc>
        <w:tc>
          <w:tcPr>
            <w:tcW w:w="194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0C641B">
        <w:trPr>
          <w:jc w:val="center"/>
        </w:trPr>
        <w:tc>
          <w:tcPr>
            <w:tcW w:w="2496"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194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0C641B">
        <w:trPr>
          <w:jc w:val="center"/>
        </w:trPr>
        <w:tc>
          <w:tcPr>
            <w:tcW w:w="2496"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962946">
        <w:trPr>
          <w:jc w:val="center"/>
        </w:trPr>
        <w:tc>
          <w:tcPr>
            <w:tcW w:w="2496" w:type="dxa"/>
            <w:tcBorders>
              <w:top w:val="nil"/>
              <w:left w:val="single" w:sz="4" w:space="0" w:color="auto"/>
              <w:bottom w:val="nil"/>
              <w:right w:val="single" w:sz="4" w:space="0" w:color="auto"/>
            </w:tcBorders>
            <w:vAlign w:val="center"/>
          </w:tcPr>
          <w:p w14:paraId="182D2F2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75F3B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962946" w:rsidRPr="00CD2191" w14:paraId="7BF209F1" w14:textId="77777777" w:rsidTr="00E861AE">
        <w:trPr>
          <w:jc w:val="center"/>
        </w:trPr>
        <w:tc>
          <w:tcPr>
            <w:tcW w:w="2496" w:type="dxa"/>
            <w:tcBorders>
              <w:top w:val="nil"/>
              <w:left w:val="single" w:sz="4" w:space="0" w:color="auto"/>
              <w:bottom w:val="nil"/>
              <w:right w:val="single" w:sz="4" w:space="0" w:color="auto"/>
            </w:tcBorders>
            <w:vAlign w:val="center"/>
          </w:tcPr>
          <w:p w14:paraId="723E0014"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F95FB6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DB3753" w14:textId="137A390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E643DE" w14:textId="52EABB4D"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FC677E2" w14:textId="1220592F" w:rsidR="00962946" w:rsidRPr="00CD2191" w:rsidRDefault="00962946" w:rsidP="00962946">
            <w:pPr>
              <w:pStyle w:val="TAC"/>
              <w:rPr>
                <w:lang w:eastAsia="zh-CN"/>
              </w:rPr>
            </w:pPr>
            <w:r w:rsidRPr="00F84084">
              <w:rPr>
                <w:lang w:eastAsia="zh-CN"/>
              </w:rPr>
              <w:t>4 and 5</w:t>
            </w:r>
          </w:p>
        </w:tc>
      </w:tr>
      <w:tr w:rsidR="00962946" w:rsidRPr="00CD2191" w14:paraId="2E623D1A" w14:textId="77777777" w:rsidTr="00E861AE">
        <w:trPr>
          <w:jc w:val="center"/>
        </w:trPr>
        <w:tc>
          <w:tcPr>
            <w:tcW w:w="2496" w:type="dxa"/>
            <w:tcBorders>
              <w:top w:val="nil"/>
              <w:left w:val="single" w:sz="4" w:space="0" w:color="auto"/>
              <w:bottom w:val="nil"/>
              <w:right w:val="single" w:sz="4" w:space="0" w:color="auto"/>
            </w:tcBorders>
            <w:vAlign w:val="center"/>
          </w:tcPr>
          <w:p w14:paraId="2CE932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93BFD0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65F650" w14:textId="7E0A1C3D"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A74AEF" w14:textId="64EA4AE4"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BF26D91" w14:textId="77777777" w:rsidR="00962946" w:rsidRPr="00CD2191" w:rsidRDefault="00962946" w:rsidP="00962946">
            <w:pPr>
              <w:pStyle w:val="TAC"/>
              <w:rPr>
                <w:lang w:eastAsia="zh-CN"/>
              </w:rPr>
            </w:pPr>
          </w:p>
        </w:tc>
      </w:tr>
      <w:tr w:rsidR="00962946" w:rsidRPr="00CD2191" w14:paraId="0C02056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D4DA43"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C6253D"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8F7A64" w14:textId="0B47FB0D"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3D571104" w14:textId="6376DC9D"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0349341" w14:textId="77777777" w:rsidR="00962946" w:rsidRPr="00CD2191" w:rsidRDefault="00962946" w:rsidP="00962946">
            <w:pPr>
              <w:pStyle w:val="TAC"/>
              <w:rPr>
                <w:lang w:eastAsia="zh-CN"/>
              </w:rPr>
            </w:pPr>
          </w:p>
        </w:tc>
      </w:tr>
      <w:tr w:rsidR="00C15DAF" w:rsidRPr="00CD2191" w14:paraId="6426D383"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0C641B">
        <w:trPr>
          <w:jc w:val="center"/>
        </w:trPr>
        <w:tc>
          <w:tcPr>
            <w:tcW w:w="2496"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962946">
        <w:trPr>
          <w:jc w:val="center"/>
        </w:trPr>
        <w:tc>
          <w:tcPr>
            <w:tcW w:w="2496" w:type="dxa"/>
            <w:tcBorders>
              <w:top w:val="nil"/>
              <w:left w:val="single" w:sz="4" w:space="0" w:color="auto"/>
              <w:bottom w:val="nil"/>
              <w:right w:val="single" w:sz="4" w:space="0" w:color="auto"/>
            </w:tcBorders>
            <w:vAlign w:val="center"/>
          </w:tcPr>
          <w:p w14:paraId="6A141CC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09FE0C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962946" w:rsidRPr="00CD2191" w14:paraId="70B0D5B4" w14:textId="77777777" w:rsidTr="0090502D">
        <w:trPr>
          <w:jc w:val="center"/>
        </w:trPr>
        <w:tc>
          <w:tcPr>
            <w:tcW w:w="2496" w:type="dxa"/>
            <w:tcBorders>
              <w:top w:val="nil"/>
              <w:left w:val="single" w:sz="4" w:space="0" w:color="auto"/>
              <w:bottom w:val="nil"/>
              <w:right w:val="single" w:sz="4" w:space="0" w:color="auto"/>
            </w:tcBorders>
            <w:vAlign w:val="center"/>
          </w:tcPr>
          <w:p w14:paraId="702CA4FB"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7BC2133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6708C1" w14:textId="24153CF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EC7B8BF" w14:textId="5DD0D30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F0728B1" w14:textId="2F3BB032" w:rsidR="00962946" w:rsidRPr="00CD2191" w:rsidRDefault="00962946" w:rsidP="00962946">
            <w:pPr>
              <w:pStyle w:val="TAC"/>
              <w:rPr>
                <w:lang w:eastAsia="zh-CN"/>
              </w:rPr>
            </w:pPr>
            <w:r w:rsidRPr="00F84084">
              <w:rPr>
                <w:lang w:eastAsia="zh-CN"/>
              </w:rPr>
              <w:t>4 and 5</w:t>
            </w:r>
          </w:p>
        </w:tc>
      </w:tr>
      <w:tr w:rsidR="00962946" w:rsidRPr="00CD2191" w14:paraId="69D05013" w14:textId="77777777" w:rsidTr="0090502D">
        <w:trPr>
          <w:jc w:val="center"/>
        </w:trPr>
        <w:tc>
          <w:tcPr>
            <w:tcW w:w="2496" w:type="dxa"/>
            <w:tcBorders>
              <w:top w:val="nil"/>
              <w:left w:val="single" w:sz="4" w:space="0" w:color="auto"/>
              <w:bottom w:val="nil"/>
              <w:right w:val="single" w:sz="4" w:space="0" w:color="auto"/>
            </w:tcBorders>
            <w:vAlign w:val="center"/>
          </w:tcPr>
          <w:p w14:paraId="6E7A4DC3"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65062959"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6D30BF" w14:textId="1FE3380C"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FF3DB10" w14:textId="6AE9DB9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5927E02F" w14:textId="77777777" w:rsidR="00962946" w:rsidRPr="00CD2191" w:rsidRDefault="00962946" w:rsidP="00962946">
            <w:pPr>
              <w:pStyle w:val="TAC"/>
              <w:rPr>
                <w:lang w:eastAsia="zh-CN"/>
              </w:rPr>
            </w:pPr>
          </w:p>
        </w:tc>
      </w:tr>
      <w:tr w:rsidR="00962946" w:rsidRPr="00CD2191" w14:paraId="7C53BAD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8665A85"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B5EE1"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3D147" w14:textId="2899B7F3"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16606E3B" w14:textId="2C32B06F"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C719452" w14:textId="77777777" w:rsidR="00962946" w:rsidRPr="00CD2191" w:rsidRDefault="00962946" w:rsidP="00962946">
            <w:pPr>
              <w:pStyle w:val="TAC"/>
              <w:rPr>
                <w:lang w:eastAsia="zh-CN"/>
              </w:rPr>
            </w:pPr>
          </w:p>
        </w:tc>
      </w:tr>
      <w:tr w:rsidR="00DC5D60" w:rsidRPr="00CD2191" w14:paraId="776B1488" w14:textId="77777777" w:rsidTr="000C641B">
        <w:trPr>
          <w:jc w:val="center"/>
        </w:trPr>
        <w:tc>
          <w:tcPr>
            <w:tcW w:w="2496"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0C641B">
        <w:trPr>
          <w:jc w:val="center"/>
        </w:trPr>
        <w:tc>
          <w:tcPr>
            <w:tcW w:w="2496"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0C641B">
        <w:trPr>
          <w:jc w:val="center"/>
        </w:trPr>
        <w:tc>
          <w:tcPr>
            <w:tcW w:w="2496"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1731"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0C641B">
        <w:trPr>
          <w:jc w:val="center"/>
        </w:trPr>
        <w:tc>
          <w:tcPr>
            <w:tcW w:w="2496"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0C641B">
        <w:trPr>
          <w:jc w:val="center"/>
        </w:trPr>
        <w:tc>
          <w:tcPr>
            <w:tcW w:w="2496"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0C641B">
        <w:trPr>
          <w:jc w:val="center"/>
        </w:trPr>
        <w:tc>
          <w:tcPr>
            <w:tcW w:w="2496"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0C641B">
        <w:trPr>
          <w:jc w:val="center"/>
        </w:trPr>
        <w:tc>
          <w:tcPr>
            <w:tcW w:w="2496"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0C641B">
        <w:trPr>
          <w:jc w:val="center"/>
        </w:trPr>
        <w:tc>
          <w:tcPr>
            <w:tcW w:w="2496"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0C641B">
        <w:trPr>
          <w:jc w:val="center"/>
        </w:trPr>
        <w:tc>
          <w:tcPr>
            <w:tcW w:w="2496"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0C641B">
        <w:trPr>
          <w:jc w:val="center"/>
        </w:trPr>
        <w:tc>
          <w:tcPr>
            <w:tcW w:w="2496"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0C641B">
        <w:trPr>
          <w:jc w:val="center"/>
        </w:trPr>
        <w:tc>
          <w:tcPr>
            <w:tcW w:w="2496"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0C641B">
        <w:trPr>
          <w:jc w:val="center"/>
        </w:trPr>
        <w:tc>
          <w:tcPr>
            <w:tcW w:w="2496"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0C641B">
        <w:trPr>
          <w:jc w:val="center"/>
        </w:trPr>
        <w:tc>
          <w:tcPr>
            <w:tcW w:w="2496"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0C641B">
        <w:trPr>
          <w:jc w:val="center"/>
        </w:trPr>
        <w:tc>
          <w:tcPr>
            <w:tcW w:w="2496"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0C641B">
        <w:trPr>
          <w:jc w:val="center"/>
        </w:trPr>
        <w:tc>
          <w:tcPr>
            <w:tcW w:w="2496"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0C641B">
        <w:trPr>
          <w:jc w:val="center"/>
        </w:trPr>
        <w:tc>
          <w:tcPr>
            <w:tcW w:w="2496"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0C641B">
        <w:trPr>
          <w:jc w:val="center"/>
        </w:trPr>
        <w:tc>
          <w:tcPr>
            <w:tcW w:w="2496"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0C641B">
        <w:trPr>
          <w:jc w:val="center"/>
        </w:trPr>
        <w:tc>
          <w:tcPr>
            <w:tcW w:w="2496"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0C641B">
        <w:trPr>
          <w:jc w:val="center"/>
        </w:trPr>
        <w:tc>
          <w:tcPr>
            <w:tcW w:w="2496"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0C641B">
        <w:trPr>
          <w:jc w:val="center"/>
        </w:trPr>
        <w:tc>
          <w:tcPr>
            <w:tcW w:w="2496"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0C641B">
        <w:trPr>
          <w:jc w:val="center"/>
        </w:trPr>
        <w:tc>
          <w:tcPr>
            <w:tcW w:w="2496"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lastRenderedPageBreak/>
              <w:t>CA_n5A_n78C-n84A</w:t>
            </w:r>
          </w:p>
        </w:tc>
        <w:tc>
          <w:tcPr>
            <w:tcW w:w="194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0C641B">
        <w:trPr>
          <w:jc w:val="center"/>
        </w:trPr>
        <w:tc>
          <w:tcPr>
            <w:tcW w:w="2496"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3630BD" w:rsidRPr="00CD2191" w14:paraId="2C2F1731"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19E48124" w14:textId="3E398F03" w:rsidR="003630BD" w:rsidRPr="00CD2191" w:rsidRDefault="003630BD" w:rsidP="003630BD">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6E3B0177" w14:textId="41302D46" w:rsidR="003630BD" w:rsidRPr="00CD2191" w:rsidRDefault="003630BD" w:rsidP="003630BD">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68B425B1" w14:textId="70459F55"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6216F40E" w14:textId="39FE75F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59DA77C" w14:textId="720068C2" w:rsidR="003630BD" w:rsidRPr="00CD2191" w:rsidRDefault="003630BD" w:rsidP="003630BD">
            <w:pPr>
              <w:pStyle w:val="TAC"/>
              <w:rPr>
                <w:lang w:eastAsia="zh-CN"/>
              </w:rPr>
            </w:pPr>
            <w:r w:rsidRPr="00200F73">
              <w:rPr>
                <w:rFonts w:cs="Arial"/>
                <w:lang w:eastAsia="zh-CN"/>
              </w:rPr>
              <w:t>4 and 5</w:t>
            </w:r>
          </w:p>
        </w:tc>
      </w:tr>
      <w:tr w:rsidR="003630BD" w:rsidRPr="00CD2191" w14:paraId="24E70704" w14:textId="77777777" w:rsidTr="00B506EC">
        <w:trPr>
          <w:jc w:val="center"/>
        </w:trPr>
        <w:tc>
          <w:tcPr>
            <w:tcW w:w="2496" w:type="dxa"/>
            <w:tcBorders>
              <w:top w:val="nil"/>
              <w:left w:val="single" w:sz="4" w:space="0" w:color="auto"/>
              <w:bottom w:val="nil"/>
              <w:right w:val="single" w:sz="4" w:space="0" w:color="auto"/>
            </w:tcBorders>
            <w:vAlign w:val="center"/>
          </w:tcPr>
          <w:p w14:paraId="497910DB"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44888118"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3CD3FE6" w14:textId="14BFC720"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34192DA7" w14:textId="1C46D8CA"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4F92401" w14:textId="77777777" w:rsidR="003630BD" w:rsidRPr="00CD2191" w:rsidRDefault="003630BD" w:rsidP="003630BD">
            <w:pPr>
              <w:pStyle w:val="TAC"/>
              <w:rPr>
                <w:lang w:eastAsia="zh-CN"/>
              </w:rPr>
            </w:pPr>
          </w:p>
        </w:tc>
      </w:tr>
      <w:tr w:rsidR="003630BD" w:rsidRPr="00CD2191" w14:paraId="75F17306"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578E2623"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59FF36"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A05CB6" w14:textId="64F77FC4"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59117E65" w14:textId="05ED7FDD"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F2ABF16" w14:textId="77777777" w:rsidR="003630BD" w:rsidRPr="00CD2191" w:rsidRDefault="003630BD" w:rsidP="003630BD">
            <w:pPr>
              <w:pStyle w:val="TAC"/>
              <w:rPr>
                <w:lang w:eastAsia="zh-CN"/>
              </w:rPr>
            </w:pPr>
          </w:p>
        </w:tc>
      </w:tr>
      <w:tr w:rsidR="003630BD" w:rsidRPr="00CD2191" w14:paraId="7617B648"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6049DF77" w14:textId="034EE5DB" w:rsidR="003630BD" w:rsidRPr="00CD2191" w:rsidRDefault="003630BD" w:rsidP="003630BD">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04D4A840" w14:textId="77777777" w:rsidR="003630BD" w:rsidRPr="00F84513" w:rsidRDefault="003630BD" w:rsidP="003630BD">
            <w:pPr>
              <w:spacing w:after="0"/>
              <w:rPr>
                <w:rFonts w:ascii="Arial" w:hAnsi="Arial" w:cs="Arial"/>
                <w:sz w:val="18"/>
              </w:rPr>
            </w:pPr>
            <w:r w:rsidRPr="00F84513">
              <w:rPr>
                <w:rFonts w:ascii="Arial" w:hAnsi="Arial" w:cs="Arial"/>
                <w:sz w:val="18"/>
              </w:rPr>
              <w:t>SUL_n78A-n89A</w:t>
            </w:r>
          </w:p>
          <w:p w14:paraId="0D0ED42A" w14:textId="6D4760BD" w:rsidR="003630BD" w:rsidRPr="00CD2191" w:rsidRDefault="003630BD" w:rsidP="003630BD">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CEE135F" w14:textId="66571A0D"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2469DB43" w14:textId="368F48E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C0D5237" w14:textId="31EC9A23" w:rsidR="003630BD" w:rsidRPr="00CD2191" w:rsidRDefault="003630BD" w:rsidP="003630BD">
            <w:pPr>
              <w:pStyle w:val="TAC"/>
              <w:rPr>
                <w:lang w:eastAsia="zh-CN"/>
              </w:rPr>
            </w:pPr>
            <w:r w:rsidRPr="00200F73">
              <w:rPr>
                <w:rFonts w:cs="Arial"/>
                <w:lang w:eastAsia="zh-CN"/>
              </w:rPr>
              <w:t>4 and 5</w:t>
            </w:r>
          </w:p>
        </w:tc>
      </w:tr>
      <w:tr w:rsidR="003630BD" w:rsidRPr="00CD2191" w14:paraId="786D5A8D" w14:textId="77777777" w:rsidTr="00B506EC">
        <w:trPr>
          <w:jc w:val="center"/>
        </w:trPr>
        <w:tc>
          <w:tcPr>
            <w:tcW w:w="2496" w:type="dxa"/>
            <w:tcBorders>
              <w:top w:val="nil"/>
              <w:left w:val="single" w:sz="4" w:space="0" w:color="auto"/>
              <w:bottom w:val="nil"/>
              <w:right w:val="single" w:sz="4" w:space="0" w:color="auto"/>
            </w:tcBorders>
            <w:vAlign w:val="center"/>
          </w:tcPr>
          <w:p w14:paraId="06B8F21A"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002C925C"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8F78EC4" w14:textId="5CE210D9"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5C2CC9A6" w14:textId="67AD3064"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3D40C25E" w14:textId="77777777" w:rsidR="003630BD" w:rsidRPr="00CD2191" w:rsidRDefault="003630BD" w:rsidP="003630BD">
            <w:pPr>
              <w:pStyle w:val="TAC"/>
              <w:rPr>
                <w:lang w:eastAsia="zh-CN"/>
              </w:rPr>
            </w:pPr>
          </w:p>
        </w:tc>
      </w:tr>
      <w:tr w:rsidR="003630BD" w:rsidRPr="00CD2191" w14:paraId="52EB25EA"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1637BB3A"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6580A"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3C6BC6" w14:textId="7A266B2E"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17FF5363" w14:textId="2EEAB168"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92EC93E" w14:textId="77777777" w:rsidR="003630BD" w:rsidRPr="00CD2191" w:rsidRDefault="003630BD" w:rsidP="003630BD">
            <w:pPr>
              <w:pStyle w:val="TAC"/>
              <w:rPr>
                <w:lang w:eastAsia="zh-CN"/>
              </w:rPr>
            </w:pPr>
          </w:p>
        </w:tc>
      </w:tr>
      <w:tr w:rsidR="00C15DAF" w:rsidRPr="00CD2191" w14:paraId="5ADADD81"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0C641B">
        <w:trPr>
          <w:jc w:val="center"/>
        </w:trPr>
        <w:tc>
          <w:tcPr>
            <w:tcW w:w="2496"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0C641B">
        <w:trPr>
          <w:jc w:val="center"/>
        </w:trPr>
        <w:tc>
          <w:tcPr>
            <w:tcW w:w="2496"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0C641B">
        <w:trPr>
          <w:jc w:val="center"/>
        </w:trPr>
        <w:tc>
          <w:tcPr>
            <w:tcW w:w="2496"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0C641B">
        <w:trPr>
          <w:jc w:val="center"/>
        </w:trPr>
        <w:tc>
          <w:tcPr>
            <w:tcW w:w="2496"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0C641B">
        <w:trPr>
          <w:jc w:val="center"/>
        </w:trPr>
        <w:tc>
          <w:tcPr>
            <w:tcW w:w="2496"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0C641B">
        <w:trPr>
          <w:jc w:val="center"/>
        </w:trPr>
        <w:tc>
          <w:tcPr>
            <w:tcW w:w="2496"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0C641B">
        <w:trPr>
          <w:jc w:val="center"/>
        </w:trPr>
        <w:tc>
          <w:tcPr>
            <w:tcW w:w="2496"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0C641B">
        <w:trPr>
          <w:jc w:val="center"/>
        </w:trPr>
        <w:tc>
          <w:tcPr>
            <w:tcW w:w="2496"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0C641B">
        <w:trPr>
          <w:jc w:val="center"/>
        </w:trPr>
        <w:tc>
          <w:tcPr>
            <w:tcW w:w="2496"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0C641B">
        <w:trPr>
          <w:jc w:val="center"/>
        </w:trPr>
        <w:tc>
          <w:tcPr>
            <w:tcW w:w="2496"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0C641B">
        <w:trPr>
          <w:jc w:val="center"/>
        </w:trPr>
        <w:tc>
          <w:tcPr>
            <w:tcW w:w="2496"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0C641B">
        <w:trPr>
          <w:jc w:val="center"/>
        </w:trPr>
        <w:tc>
          <w:tcPr>
            <w:tcW w:w="2496"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0C641B">
        <w:trPr>
          <w:jc w:val="center"/>
        </w:trPr>
        <w:tc>
          <w:tcPr>
            <w:tcW w:w="2496"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0C641B">
        <w:trPr>
          <w:jc w:val="center"/>
        </w:trPr>
        <w:tc>
          <w:tcPr>
            <w:tcW w:w="2496"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0C641B">
        <w:trPr>
          <w:jc w:val="center"/>
        </w:trPr>
        <w:tc>
          <w:tcPr>
            <w:tcW w:w="2496"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0C641B">
        <w:trPr>
          <w:jc w:val="center"/>
        </w:trPr>
        <w:tc>
          <w:tcPr>
            <w:tcW w:w="2496"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0C641B">
        <w:trPr>
          <w:jc w:val="center"/>
        </w:trPr>
        <w:tc>
          <w:tcPr>
            <w:tcW w:w="2496"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0C641B">
        <w:trPr>
          <w:jc w:val="center"/>
        </w:trPr>
        <w:tc>
          <w:tcPr>
            <w:tcW w:w="2496"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0C641B">
        <w:trPr>
          <w:jc w:val="center"/>
        </w:trPr>
        <w:tc>
          <w:tcPr>
            <w:tcW w:w="2496"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0C641B">
        <w:trPr>
          <w:jc w:val="center"/>
        </w:trPr>
        <w:tc>
          <w:tcPr>
            <w:tcW w:w="2496"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0C641B">
        <w:trPr>
          <w:jc w:val="center"/>
        </w:trPr>
        <w:tc>
          <w:tcPr>
            <w:tcW w:w="2496"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0C641B">
        <w:trPr>
          <w:jc w:val="center"/>
        </w:trPr>
        <w:tc>
          <w:tcPr>
            <w:tcW w:w="2496"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0C641B">
        <w:trPr>
          <w:jc w:val="center"/>
        </w:trPr>
        <w:tc>
          <w:tcPr>
            <w:tcW w:w="2496"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0C641B">
        <w:trPr>
          <w:jc w:val="center"/>
        </w:trPr>
        <w:tc>
          <w:tcPr>
            <w:tcW w:w="2496"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0C641B">
        <w:trPr>
          <w:jc w:val="center"/>
        </w:trPr>
        <w:tc>
          <w:tcPr>
            <w:tcW w:w="2496"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0C641B">
        <w:trPr>
          <w:jc w:val="center"/>
        </w:trPr>
        <w:tc>
          <w:tcPr>
            <w:tcW w:w="2496"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0C641B">
        <w:trPr>
          <w:jc w:val="center"/>
        </w:trPr>
        <w:tc>
          <w:tcPr>
            <w:tcW w:w="2496"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0C641B">
        <w:trPr>
          <w:jc w:val="center"/>
        </w:trPr>
        <w:tc>
          <w:tcPr>
            <w:tcW w:w="2496"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0C641B">
        <w:trPr>
          <w:jc w:val="center"/>
        </w:trPr>
        <w:tc>
          <w:tcPr>
            <w:tcW w:w="2496"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0C641B">
        <w:trPr>
          <w:jc w:val="center"/>
        </w:trPr>
        <w:tc>
          <w:tcPr>
            <w:tcW w:w="2496"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0C641B">
        <w:trPr>
          <w:jc w:val="center"/>
        </w:trPr>
        <w:tc>
          <w:tcPr>
            <w:tcW w:w="2496"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0C641B">
        <w:trPr>
          <w:jc w:val="center"/>
        </w:trPr>
        <w:tc>
          <w:tcPr>
            <w:tcW w:w="2496"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194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0C641B">
        <w:trPr>
          <w:jc w:val="center"/>
        </w:trPr>
        <w:tc>
          <w:tcPr>
            <w:tcW w:w="2496"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0C641B">
        <w:trPr>
          <w:jc w:val="center"/>
        </w:trPr>
        <w:tc>
          <w:tcPr>
            <w:tcW w:w="2496"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0C641B">
        <w:trPr>
          <w:jc w:val="center"/>
        </w:trPr>
        <w:tc>
          <w:tcPr>
            <w:tcW w:w="2496"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0C641B">
        <w:trPr>
          <w:jc w:val="center"/>
        </w:trPr>
        <w:tc>
          <w:tcPr>
            <w:tcW w:w="2496"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0C641B">
        <w:trPr>
          <w:jc w:val="center"/>
        </w:trPr>
        <w:tc>
          <w:tcPr>
            <w:tcW w:w="2496"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0C641B">
        <w:trPr>
          <w:jc w:val="center"/>
        </w:trPr>
        <w:tc>
          <w:tcPr>
            <w:tcW w:w="2496"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0C641B">
        <w:trPr>
          <w:jc w:val="center"/>
        </w:trPr>
        <w:tc>
          <w:tcPr>
            <w:tcW w:w="2496"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0C641B">
        <w:trPr>
          <w:jc w:val="center"/>
        </w:trPr>
        <w:tc>
          <w:tcPr>
            <w:tcW w:w="2496"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0C641B">
        <w:trPr>
          <w:jc w:val="center"/>
        </w:trPr>
        <w:tc>
          <w:tcPr>
            <w:tcW w:w="2496"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0C641B">
        <w:trPr>
          <w:jc w:val="center"/>
        </w:trPr>
        <w:tc>
          <w:tcPr>
            <w:tcW w:w="2496"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0C641B">
        <w:trPr>
          <w:jc w:val="center"/>
        </w:trPr>
        <w:tc>
          <w:tcPr>
            <w:tcW w:w="2496"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0C641B">
        <w:trPr>
          <w:jc w:val="center"/>
        </w:trPr>
        <w:tc>
          <w:tcPr>
            <w:tcW w:w="2496"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0C641B">
        <w:trPr>
          <w:jc w:val="center"/>
        </w:trPr>
        <w:tc>
          <w:tcPr>
            <w:tcW w:w="2496"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0C641B">
        <w:trPr>
          <w:jc w:val="center"/>
        </w:trPr>
        <w:tc>
          <w:tcPr>
            <w:tcW w:w="2496"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0C641B">
        <w:trPr>
          <w:jc w:val="center"/>
        </w:trPr>
        <w:tc>
          <w:tcPr>
            <w:tcW w:w="2496"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194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0C641B">
        <w:trPr>
          <w:jc w:val="center"/>
        </w:trPr>
        <w:tc>
          <w:tcPr>
            <w:tcW w:w="2496"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0C641B">
        <w:trPr>
          <w:jc w:val="center"/>
        </w:trPr>
        <w:tc>
          <w:tcPr>
            <w:tcW w:w="2496"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0C641B">
        <w:trPr>
          <w:jc w:val="center"/>
        </w:trPr>
        <w:tc>
          <w:tcPr>
            <w:tcW w:w="2496"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0C641B">
        <w:trPr>
          <w:jc w:val="center"/>
        </w:trPr>
        <w:tc>
          <w:tcPr>
            <w:tcW w:w="2496"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194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0C641B">
        <w:trPr>
          <w:jc w:val="center"/>
        </w:trPr>
        <w:tc>
          <w:tcPr>
            <w:tcW w:w="2496"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0C641B">
        <w:trPr>
          <w:jc w:val="center"/>
        </w:trPr>
        <w:tc>
          <w:tcPr>
            <w:tcW w:w="2496"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0C641B">
        <w:trPr>
          <w:jc w:val="center"/>
        </w:trPr>
        <w:tc>
          <w:tcPr>
            <w:tcW w:w="2496"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0C641B">
        <w:trPr>
          <w:jc w:val="center"/>
        </w:trPr>
        <w:tc>
          <w:tcPr>
            <w:tcW w:w="2496"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194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0C641B">
        <w:trPr>
          <w:jc w:val="center"/>
        </w:trPr>
        <w:tc>
          <w:tcPr>
            <w:tcW w:w="2496"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0C641B">
        <w:trPr>
          <w:jc w:val="center"/>
        </w:trPr>
        <w:tc>
          <w:tcPr>
            <w:tcW w:w="2496"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0C641B">
        <w:trPr>
          <w:jc w:val="center"/>
        </w:trPr>
        <w:tc>
          <w:tcPr>
            <w:tcW w:w="2496"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0C641B">
        <w:trPr>
          <w:jc w:val="center"/>
        </w:trPr>
        <w:tc>
          <w:tcPr>
            <w:tcW w:w="2496"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0C641B">
        <w:trPr>
          <w:jc w:val="center"/>
        </w:trPr>
        <w:tc>
          <w:tcPr>
            <w:tcW w:w="2496"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0C641B">
        <w:trPr>
          <w:jc w:val="center"/>
        </w:trPr>
        <w:tc>
          <w:tcPr>
            <w:tcW w:w="2496"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0C641B">
        <w:trPr>
          <w:jc w:val="center"/>
        </w:trPr>
        <w:tc>
          <w:tcPr>
            <w:tcW w:w="2496"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0C641B">
        <w:trPr>
          <w:jc w:val="center"/>
        </w:trPr>
        <w:tc>
          <w:tcPr>
            <w:tcW w:w="2496"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0C641B">
        <w:trPr>
          <w:jc w:val="center"/>
        </w:trPr>
        <w:tc>
          <w:tcPr>
            <w:tcW w:w="2496"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0C641B">
        <w:trPr>
          <w:jc w:val="center"/>
        </w:trPr>
        <w:tc>
          <w:tcPr>
            <w:tcW w:w="2496"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0C641B">
        <w:trPr>
          <w:jc w:val="center"/>
        </w:trPr>
        <w:tc>
          <w:tcPr>
            <w:tcW w:w="2496"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lastRenderedPageBreak/>
              <w:t>CA_n78C_n8A-n84A</w:t>
            </w:r>
          </w:p>
        </w:tc>
        <w:tc>
          <w:tcPr>
            <w:tcW w:w="194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0C641B">
        <w:trPr>
          <w:jc w:val="center"/>
        </w:trPr>
        <w:tc>
          <w:tcPr>
            <w:tcW w:w="2496"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0C641B">
        <w:trPr>
          <w:jc w:val="center"/>
        </w:trPr>
        <w:tc>
          <w:tcPr>
            <w:tcW w:w="2496"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0C641B">
        <w:trPr>
          <w:jc w:val="center"/>
        </w:trPr>
        <w:tc>
          <w:tcPr>
            <w:tcW w:w="2496"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0C641B">
        <w:trPr>
          <w:jc w:val="center"/>
        </w:trPr>
        <w:tc>
          <w:tcPr>
            <w:tcW w:w="2496"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0C641B">
        <w:trPr>
          <w:jc w:val="center"/>
        </w:trPr>
        <w:tc>
          <w:tcPr>
            <w:tcW w:w="2496"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0C641B">
        <w:trPr>
          <w:jc w:val="center"/>
        </w:trPr>
        <w:tc>
          <w:tcPr>
            <w:tcW w:w="2496"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0C641B">
        <w:trPr>
          <w:jc w:val="center"/>
        </w:trPr>
        <w:tc>
          <w:tcPr>
            <w:tcW w:w="2496"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0C641B">
        <w:trPr>
          <w:jc w:val="center"/>
        </w:trPr>
        <w:tc>
          <w:tcPr>
            <w:tcW w:w="2496"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0C641B">
        <w:trPr>
          <w:jc w:val="center"/>
        </w:trPr>
        <w:tc>
          <w:tcPr>
            <w:tcW w:w="2496"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0C641B">
        <w:trPr>
          <w:jc w:val="center"/>
        </w:trPr>
        <w:tc>
          <w:tcPr>
            <w:tcW w:w="2496"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0C641B">
        <w:trPr>
          <w:jc w:val="center"/>
        </w:trPr>
        <w:tc>
          <w:tcPr>
            <w:tcW w:w="2496"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0C641B">
        <w:trPr>
          <w:jc w:val="center"/>
        </w:trPr>
        <w:tc>
          <w:tcPr>
            <w:tcW w:w="2496"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0C641B">
        <w:trPr>
          <w:jc w:val="center"/>
        </w:trPr>
        <w:tc>
          <w:tcPr>
            <w:tcW w:w="2496"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0C641B">
        <w:trPr>
          <w:jc w:val="center"/>
        </w:trPr>
        <w:tc>
          <w:tcPr>
            <w:tcW w:w="2496"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194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0C641B">
        <w:trPr>
          <w:jc w:val="center"/>
        </w:trPr>
        <w:tc>
          <w:tcPr>
            <w:tcW w:w="2496"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0C641B">
        <w:trPr>
          <w:jc w:val="center"/>
        </w:trPr>
        <w:tc>
          <w:tcPr>
            <w:tcW w:w="2496"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0C641B">
        <w:trPr>
          <w:jc w:val="center"/>
        </w:trPr>
        <w:tc>
          <w:tcPr>
            <w:tcW w:w="2496"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0C641B">
        <w:trPr>
          <w:jc w:val="center"/>
        </w:trPr>
        <w:tc>
          <w:tcPr>
            <w:tcW w:w="2496"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0C641B">
        <w:trPr>
          <w:jc w:val="center"/>
        </w:trPr>
        <w:tc>
          <w:tcPr>
            <w:tcW w:w="2496"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0C641B">
        <w:trPr>
          <w:jc w:val="center"/>
        </w:trPr>
        <w:tc>
          <w:tcPr>
            <w:tcW w:w="2496"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0C641B">
        <w:trPr>
          <w:jc w:val="center"/>
        </w:trPr>
        <w:tc>
          <w:tcPr>
            <w:tcW w:w="2496"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0C641B">
        <w:trPr>
          <w:jc w:val="center"/>
        </w:trPr>
        <w:tc>
          <w:tcPr>
            <w:tcW w:w="2496"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0C641B">
        <w:trPr>
          <w:jc w:val="center"/>
        </w:trPr>
        <w:tc>
          <w:tcPr>
            <w:tcW w:w="2496"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0C641B">
        <w:trPr>
          <w:jc w:val="center"/>
        </w:trPr>
        <w:tc>
          <w:tcPr>
            <w:tcW w:w="2496"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0C641B">
        <w:trPr>
          <w:jc w:val="center"/>
        </w:trPr>
        <w:tc>
          <w:tcPr>
            <w:tcW w:w="2496"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0C641B">
        <w:trPr>
          <w:jc w:val="center"/>
        </w:trPr>
        <w:tc>
          <w:tcPr>
            <w:tcW w:w="2496"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0C641B">
        <w:trPr>
          <w:jc w:val="center"/>
        </w:trPr>
        <w:tc>
          <w:tcPr>
            <w:tcW w:w="2496"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0C641B">
        <w:trPr>
          <w:jc w:val="center"/>
        </w:trPr>
        <w:tc>
          <w:tcPr>
            <w:tcW w:w="2496"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0C641B">
        <w:trPr>
          <w:jc w:val="center"/>
        </w:trPr>
        <w:tc>
          <w:tcPr>
            <w:tcW w:w="2496"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0C641B" w:rsidRPr="00CD2191" w14:paraId="7216EFAC" w14:textId="77777777" w:rsidTr="000C641B">
        <w:trPr>
          <w:jc w:val="center"/>
        </w:trPr>
        <w:tc>
          <w:tcPr>
            <w:tcW w:w="2496" w:type="dxa"/>
            <w:tcBorders>
              <w:top w:val="nil"/>
              <w:left w:val="single" w:sz="4" w:space="0" w:color="auto"/>
              <w:bottom w:val="nil"/>
              <w:right w:val="single" w:sz="4" w:space="0" w:color="auto"/>
            </w:tcBorders>
            <w:vAlign w:val="center"/>
          </w:tcPr>
          <w:p w14:paraId="4EE8665C" w14:textId="20C1D01F" w:rsidR="000C641B" w:rsidRPr="00CD2191" w:rsidRDefault="000C641B" w:rsidP="000C641B">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44ABBA41" w14:textId="4659F9E5" w:rsidR="000C641B" w:rsidRPr="00CD2191" w:rsidRDefault="000C641B" w:rsidP="000C641B">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0B15197F" w14:textId="04D4AEB8" w:rsidR="000C641B" w:rsidRPr="00CD2191" w:rsidRDefault="000C641B" w:rsidP="000C641B">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437FD45C" w14:textId="6E3F8B3A" w:rsidR="000C641B" w:rsidRPr="00CD2191" w:rsidRDefault="000C641B" w:rsidP="000C641B">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A02A23E" w14:textId="16CD2DBA" w:rsidR="000C641B" w:rsidRPr="00CD2191" w:rsidRDefault="000C641B" w:rsidP="000C641B">
            <w:pPr>
              <w:pStyle w:val="TAC"/>
              <w:rPr>
                <w:lang w:eastAsia="zh-CN"/>
              </w:rPr>
            </w:pPr>
            <w:r w:rsidRPr="00B03E10">
              <w:rPr>
                <w:lang w:eastAsia="zh-CN"/>
              </w:rPr>
              <w:t>4 and 5</w:t>
            </w:r>
          </w:p>
        </w:tc>
      </w:tr>
      <w:tr w:rsidR="000C641B" w:rsidRPr="00CD2191" w14:paraId="6ABC6E2C" w14:textId="77777777" w:rsidTr="000C641B">
        <w:trPr>
          <w:jc w:val="center"/>
        </w:trPr>
        <w:tc>
          <w:tcPr>
            <w:tcW w:w="2496" w:type="dxa"/>
            <w:tcBorders>
              <w:top w:val="nil"/>
              <w:left w:val="single" w:sz="4" w:space="0" w:color="auto"/>
              <w:bottom w:val="nil"/>
              <w:right w:val="single" w:sz="4" w:space="0" w:color="auto"/>
            </w:tcBorders>
            <w:vAlign w:val="center"/>
          </w:tcPr>
          <w:p w14:paraId="15B95000"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13EC1C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9BD3F7" w14:textId="58600393" w:rsidR="000C641B" w:rsidRPr="00CD2191" w:rsidRDefault="000C641B" w:rsidP="000C641B">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781F962D" w14:textId="7675F16B" w:rsidR="000C641B" w:rsidRPr="00CD2191" w:rsidRDefault="000C641B" w:rsidP="000C641B">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6ED133C8" w14:textId="77777777" w:rsidR="000C641B" w:rsidRPr="00CD2191" w:rsidRDefault="000C641B" w:rsidP="000C641B">
            <w:pPr>
              <w:pStyle w:val="TAC"/>
              <w:rPr>
                <w:lang w:eastAsia="zh-CN"/>
              </w:rPr>
            </w:pPr>
          </w:p>
        </w:tc>
      </w:tr>
      <w:tr w:rsidR="000C641B" w:rsidRPr="00CD2191" w14:paraId="3C224447" w14:textId="77777777" w:rsidTr="000C641B">
        <w:trPr>
          <w:jc w:val="center"/>
        </w:trPr>
        <w:tc>
          <w:tcPr>
            <w:tcW w:w="2496" w:type="dxa"/>
            <w:tcBorders>
              <w:top w:val="nil"/>
              <w:left w:val="single" w:sz="4" w:space="0" w:color="auto"/>
              <w:bottom w:val="nil"/>
              <w:right w:val="single" w:sz="4" w:space="0" w:color="auto"/>
            </w:tcBorders>
            <w:vAlign w:val="center"/>
          </w:tcPr>
          <w:p w14:paraId="4EAF632F"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397CE4C1"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60A26C" w14:textId="25BB9FF7" w:rsidR="000C641B" w:rsidRPr="00CD2191" w:rsidRDefault="000C641B" w:rsidP="000C641B">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2143C8B3" w14:textId="29F49794" w:rsidR="000C641B" w:rsidRPr="00CD2191" w:rsidRDefault="000C641B" w:rsidP="000C641B">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40774F19" w14:textId="77777777" w:rsidR="000C641B" w:rsidRPr="00CD2191" w:rsidRDefault="000C641B" w:rsidP="000C641B">
            <w:pPr>
              <w:pStyle w:val="TAC"/>
              <w:rPr>
                <w:lang w:eastAsia="zh-CN"/>
              </w:rPr>
            </w:pPr>
          </w:p>
        </w:tc>
      </w:tr>
      <w:tr w:rsidR="000C641B" w:rsidRPr="00CD2191" w14:paraId="6033A2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9A23B9A"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D53453"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452288" w14:textId="2767E23B" w:rsidR="000C641B" w:rsidRPr="00CD2191" w:rsidRDefault="000C641B" w:rsidP="000C641B">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744A6EBB" w14:textId="575EC6A0" w:rsidR="000C641B" w:rsidRPr="00CD2191" w:rsidRDefault="000C641B" w:rsidP="000C641B">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686E608" w14:textId="77777777" w:rsidR="000C641B" w:rsidRPr="00CD2191" w:rsidRDefault="000C641B" w:rsidP="000C641B">
            <w:pPr>
              <w:pStyle w:val="TAC"/>
              <w:rPr>
                <w:lang w:eastAsia="zh-CN"/>
              </w:rPr>
            </w:pPr>
          </w:p>
        </w:tc>
      </w:tr>
      <w:tr w:rsidR="000C641B" w:rsidRPr="00CD2191" w14:paraId="6E9176F3" w14:textId="77777777" w:rsidTr="000C641B">
        <w:trPr>
          <w:jc w:val="center"/>
        </w:trPr>
        <w:tc>
          <w:tcPr>
            <w:tcW w:w="2496" w:type="dxa"/>
            <w:tcBorders>
              <w:top w:val="single" w:sz="4" w:space="0" w:color="auto"/>
              <w:left w:val="single" w:sz="4" w:space="0" w:color="auto"/>
              <w:bottom w:val="nil"/>
              <w:right w:val="single" w:sz="4" w:space="0" w:color="auto"/>
            </w:tcBorders>
            <w:vAlign w:val="center"/>
          </w:tcPr>
          <w:p w14:paraId="184164F7" w14:textId="69F6D61E" w:rsidR="000C641B" w:rsidRPr="00CD2191" w:rsidRDefault="000C641B" w:rsidP="000C641B">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FCB1014" w14:textId="3D812F9D" w:rsidR="000C641B" w:rsidRPr="00CD2191" w:rsidRDefault="000C641B" w:rsidP="000C641B">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4C349985" w14:textId="200C7766" w:rsidR="000C641B" w:rsidRPr="00CD2191" w:rsidRDefault="000C641B" w:rsidP="000C641B">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8F25D62" w14:textId="194D43F9" w:rsidR="000C641B" w:rsidRPr="00CD2191" w:rsidRDefault="000C641B" w:rsidP="000C641B">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4F538D1" w14:textId="4435589C" w:rsidR="000C641B" w:rsidRPr="00CD2191" w:rsidRDefault="000C641B" w:rsidP="000C641B">
            <w:pPr>
              <w:pStyle w:val="TAC"/>
              <w:rPr>
                <w:lang w:eastAsia="zh-CN"/>
              </w:rPr>
            </w:pPr>
            <w:r w:rsidRPr="00B03E10">
              <w:rPr>
                <w:lang w:eastAsia="zh-CN"/>
              </w:rPr>
              <w:t>4 and 5</w:t>
            </w:r>
          </w:p>
        </w:tc>
      </w:tr>
      <w:tr w:rsidR="000C641B" w:rsidRPr="00CD2191" w14:paraId="27B0A358" w14:textId="77777777" w:rsidTr="000C641B">
        <w:trPr>
          <w:jc w:val="center"/>
        </w:trPr>
        <w:tc>
          <w:tcPr>
            <w:tcW w:w="2496" w:type="dxa"/>
            <w:tcBorders>
              <w:top w:val="nil"/>
              <w:left w:val="single" w:sz="4" w:space="0" w:color="auto"/>
              <w:bottom w:val="nil"/>
              <w:right w:val="single" w:sz="4" w:space="0" w:color="auto"/>
            </w:tcBorders>
            <w:vAlign w:val="center"/>
          </w:tcPr>
          <w:p w14:paraId="5D8D3DFD"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E8FFA8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8B3BA0" w14:textId="4D953881" w:rsidR="000C641B" w:rsidRPr="00CD2191" w:rsidRDefault="000C641B" w:rsidP="000C641B">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C7B4B82" w14:textId="70A592EA" w:rsidR="000C641B" w:rsidRPr="00CD2191" w:rsidRDefault="000C641B" w:rsidP="000C641B">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10C80AA" w14:textId="77777777" w:rsidR="000C641B" w:rsidRPr="00CD2191" w:rsidRDefault="000C641B" w:rsidP="000C641B">
            <w:pPr>
              <w:pStyle w:val="TAC"/>
              <w:rPr>
                <w:lang w:eastAsia="zh-CN"/>
              </w:rPr>
            </w:pPr>
          </w:p>
        </w:tc>
      </w:tr>
      <w:tr w:rsidR="000C641B" w:rsidRPr="00CD2191" w14:paraId="724D9EB7" w14:textId="77777777" w:rsidTr="000C641B">
        <w:trPr>
          <w:jc w:val="center"/>
        </w:trPr>
        <w:tc>
          <w:tcPr>
            <w:tcW w:w="2496" w:type="dxa"/>
            <w:tcBorders>
              <w:top w:val="nil"/>
              <w:left w:val="single" w:sz="4" w:space="0" w:color="auto"/>
              <w:bottom w:val="nil"/>
              <w:right w:val="single" w:sz="4" w:space="0" w:color="auto"/>
            </w:tcBorders>
            <w:vAlign w:val="center"/>
          </w:tcPr>
          <w:p w14:paraId="3E77398A"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7EE7436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122303" w14:textId="1B0203FC" w:rsidR="000C641B" w:rsidRPr="00CD2191" w:rsidRDefault="000C641B" w:rsidP="000C641B">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7D5D3FA" w14:textId="375FA075" w:rsidR="000C641B" w:rsidRPr="00CD2191" w:rsidRDefault="000C641B" w:rsidP="000C641B">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131E5E8" w14:textId="77777777" w:rsidR="000C641B" w:rsidRPr="00CD2191" w:rsidRDefault="000C641B" w:rsidP="000C641B">
            <w:pPr>
              <w:pStyle w:val="TAC"/>
              <w:rPr>
                <w:lang w:eastAsia="zh-CN"/>
              </w:rPr>
            </w:pPr>
          </w:p>
        </w:tc>
      </w:tr>
      <w:tr w:rsidR="000C641B" w:rsidRPr="00CD2191" w14:paraId="43351D5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6CEBD7B"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47E56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37C84E" w14:textId="6A9B6E09" w:rsidR="000C641B" w:rsidRPr="00CD2191" w:rsidRDefault="000C641B" w:rsidP="000C641B">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80C1ACC" w14:textId="67D93EB0" w:rsidR="000C641B" w:rsidRPr="00CD2191" w:rsidRDefault="000C641B" w:rsidP="000C641B">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6CE25F" w14:textId="77777777" w:rsidR="000C641B" w:rsidRPr="00CD2191" w:rsidRDefault="000C641B" w:rsidP="000C641B">
            <w:pPr>
              <w:pStyle w:val="TAC"/>
              <w:rPr>
                <w:lang w:eastAsia="zh-CN"/>
              </w:rPr>
            </w:pPr>
          </w:p>
        </w:tc>
      </w:tr>
      <w:tr w:rsidR="00C15DAF" w:rsidRPr="00CD2191" w14:paraId="4FD2E5BD" w14:textId="77777777" w:rsidTr="000C641B">
        <w:trPr>
          <w:jc w:val="center"/>
        </w:trPr>
        <w:tc>
          <w:tcPr>
            <w:tcW w:w="2496"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0C641B">
        <w:trPr>
          <w:jc w:val="center"/>
        </w:trPr>
        <w:tc>
          <w:tcPr>
            <w:tcW w:w="2496"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0C641B">
        <w:trPr>
          <w:jc w:val="center"/>
        </w:trPr>
        <w:tc>
          <w:tcPr>
            <w:tcW w:w="2496"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0C641B">
        <w:trPr>
          <w:jc w:val="center"/>
        </w:trPr>
        <w:tc>
          <w:tcPr>
            <w:tcW w:w="2496"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0C641B">
        <w:trPr>
          <w:jc w:val="center"/>
        </w:trPr>
        <w:tc>
          <w:tcPr>
            <w:tcW w:w="2496"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0C641B">
        <w:trPr>
          <w:jc w:val="center"/>
        </w:trPr>
        <w:tc>
          <w:tcPr>
            <w:tcW w:w="2496"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0C641B">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DB5631">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019"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DB5631">
        <w:trPr>
          <w:jc w:val="center"/>
        </w:trPr>
        <w:tc>
          <w:tcPr>
            <w:tcW w:w="1841"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DB5631">
        <w:trPr>
          <w:jc w:val="center"/>
        </w:trPr>
        <w:tc>
          <w:tcPr>
            <w:tcW w:w="1841"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DB5631">
        <w:trPr>
          <w:jc w:val="center"/>
        </w:trPr>
        <w:tc>
          <w:tcPr>
            <w:tcW w:w="1841"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DB5631">
        <w:trPr>
          <w:jc w:val="center"/>
        </w:trPr>
        <w:tc>
          <w:tcPr>
            <w:tcW w:w="1841"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DB5631">
        <w:trPr>
          <w:jc w:val="center"/>
        </w:trPr>
        <w:tc>
          <w:tcPr>
            <w:tcW w:w="1841"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DB5631">
        <w:trPr>
          <w:jc w:val="center"/>
        </w:trPr>
        <w:tc>
          <w:tcPr>
            <w:tcW w:w="1841"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DB5631">
        <w:trPr>
          <w:jc w:val="center"/>
        </w:trPr>
        <w:tc>
          <w:tcPr>
            <w:tcW w:w="1841"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DB5631">
        <w:trPr>
          <w:jc w:val="center"/>
        </w:trPr>
        <w:tc>
          <w:tcPr>
            <w:tcW w:w="1841"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DB5631">
        <w:trPr>
          <w:jc w:val="center"/>
        </w:trPr>
        <w:tc>
          <w:tcPr>
            <w:tcW w:w="1841"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DB5631">
        <w:trPr>
          <w:jc w:val="center"/>
        </w:trPr>
        <w:tc>
          <w:tcPr>
            <w:tcW w:w="1841"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DB5631">
        <w:trPr>
          <w:jc w:val="center"/>
        </w:trPr>
        <w:tc>
          <w:tcPr>
            <w:tcW w:w="1841"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DB5631">
        <w:trPr>
          <w:jc w:val="center"/>
        </w:trPr>
        <w:tc>
          <w:tcPr>
            <w:tcW w:w="1841"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DB5631" w:rsidRPr="00CD2191" w14:paraId="328EDC54" w14:textId="77777777" w:rsidTr="00DB5631">
        <w:trPr>
          <w:jc w:val="center"/>
        </w:trPr>
        <w:tc>
          <w:tcPr>
            <w:tcW w:w="1841" w:type="dxa"/>
            <w:tcBorders>
              <w:left w:val="single" w:sz="4" w:space="0" w:color="auto"/>
              <w:bottom w:val="nil"/>
              <w:right w:val="single" w:sz="4" w:space="0" w:color="auto"/>
            </w:tcBorders>
            <w:vAlign w:val="center"/>
          </w:tcPr>
          <w:p w14:paraId="72BAB15B" w14:textId="75F0367A" w:rsidR="00DB5631" w:rsidRPr="00CD2191" w:rsidRDefault="00DB5631" w:rsidP="00DB5631">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1B66E733"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SUL_n41A-n95A</w:t>
            </w:r>
          </w:p>
          <w:p w14:paraId="55C05330"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SUL_n41A-n98A</w:t>
            </w:r>
          </w:p>
          <w:p w14:paraId="7F32E37B" w14:textId="4E44331A" w:rsidR="00DB5631" w:rsidRPr="00CD2191" w:rsidRDefault="00DB5631" w:rsidP="00DB5631">
            <w:pPr>
              <w:pStyle w:val="TAC"/>
            </w:pPr>
            <w:r w:rsidRPr="0029224A">
              <w:t>CA_n41C</w:t>
            </w:r>
          </w:p>
        </w:tc>
        <w:tc>
          <w:tcPr>
            <w:tcW w:w="1019" w:type="dxa"/>
            <w:tcBorders>
              <w:left w:val="single" w:sz="4" w:space="0" w:color="auto"/>
              <w:right w:val="single" w:sz="4" w:space="0" w:color="auto"/>
            </w:tcBorders>
            <w:vAlign w:val="center"/>
          </w:tcPr>
          <w:p w14:paraId="5E4DF22C" w14:textId="29693E0B" w:rsidR="00DB5631" w:rsidRPr="00CD2191" w:rsidRDefault="00DB5631" w:rsidP="00DB5631">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F507200" w14:textId="457DFE6B" w:rsidR="00DB5631" w:rsidRPr="00CD2191" w:rsidRDefault="00DB5631" w:rsidP="00DB5631">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7C32590A" w14:textId="0D962138" w:rsidR="00DB5631" w:rsidRPr="00CD2191" w:rsidRDefault="00DB5631" w:rsidP="00DB5631">
            <w:pPr>
              <w:pStyle w:val="TAC"/>
              <w:rPr>
                <w:lang w:eastAsia="zh-CN"/>
              </w:rPr>
            </w:pPr>
            <w:r>
              <w:rPr>
                <w:rFonts w:hint="eastAsia"/>
                <w:lang w:eastAsia="zh-CN"/>
              </w:rPr>
              <w:t>4</w:t>
            </w:r>
            <w:r>
              <w:rPr>
                <w:lang w:eastAsia="zh-CN"/>
              </w:rPr>
              <w:t xml:space="preserve"> and 5</w:t>
            </w:r>
          </w:p>
        </w:tc>
      </w:tr>
      <w:tr w:rsidR="00DB5631" w:rsidRPr="00CD2191" w14:paraId="292D14E3" w14:textId="77777777" w:rsidTr="00DB5631">
        <w:trPr>
          <w:jc w:val="center"/>
        </w:trPr>
        <w:tc>
          <w:tcPr>
            <w:tcW w:w="1841" w:type="dxa"/>
            <w:tcBorders>
              <w:top w:val="nil"/>
              <w:left w:val="single" w:sz="4" w:space="0" w:color="auto"/>
              <w:bottom w:val="nil"/>
              <w:right w:val="single" w:sz="4" w:space="0" w:color="auto"/>
            </w:tcBorders>
            <w:vAlign w:val="center"/>
          </w:tcPr>
          <w:p w14:paraId="20630380" w14:textId="77777777" w:rsidR="00DB5631" w:rsidRPr="00CD2191" w:rsidRDefault="00DB5631" w:rsidP="00DB5631">
            <w:pPr>
              <w:pStyle w:val="TAC"/>
            </w:pPr>
          </w:p>
        </w:tc>
        <w:tc>
          <w:tcPr>
            <w:tcW w:w="2121" w:type="dxa"/>
            <w:tcBorders>
              <w:top w:val="nil"/>
              <w:left w:val="single" w:sz="4" w:space="0" w:color="auto"/>
              <w:bottom w:val="nil"/>
              <w:right w:val="single" w:sz="4" w:space="0" w:color="auto"/>
            </w:tcBorders>
            <w:shd w:val="clear" w:color="auto" w:fill="auto"/>
            <w:vAlign w:val="center"/>
          </w:tcPr>
          <w:p w14:paraId="1189F96E"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75329FB7" w14:textId="53852CB9" w:rsidR="00DB5631" w:rsidRPr="00CD2191" w:rsidRDefault="00DB5631" w:rsidP="00DB5631">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261682" w14:textId="371184B5" w:rsidR="00DB5631" w:rsidRPr="00CD2191" w:rsidRDefault="00DB5631" w:rsidP="00DB5631">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7A3A49C5" w14:textId="77777777" w:rsidR="00DB5631" w:rsidRPr="00CD2191" w:rsidRDefault="00DB5631" w:rsidP="00DB5631">
            <w:pPr>
              <w:pStyle w:val="TAC"/>
              <w:rPr>
                <w:lang w:eastAsia="zh-CN"/>
              </w:rPr>
            </w:pPr>
          </w:p>
        </w:tc>
      </w:tr>
      <w:tr w:rsidR="00DB5631" w:rsidRPr="00CD2191" w14:paraId="0765B198" w14:textId="77777777" w:rsidTr="00DB5631">
        <w:trPr>
          <w:jc w:val="center"/>
        </w:trPr>
        <w:tc>
          <w:tcPr>
            <w:tcW w:w="1841" w:type="dxa"/>
            <w:tcBorders>
              <w:top w:val="nil"/>
              <w:left w:val="single" w:sz="4" w:space="0" w:color="auto"/>
              <w:right w:val="single" w:sz="4" w:space="0" w:color="auto"/>
            </w:tcBorders>
            <w:vAlign w:val="center"/>
          </w:tcPr>
          <w:p w14:paraId="45566A0A" w14:textId="77777777" w:rsidR="00DB5631" w:rsidRPr="00CD2191" w:rsidRDefault="00DB5631" w:rsidP="00DB5631">
            <w:pPr>
              <w:pStyle w:val="TAC"/>
            </w:pPr>
          </w:p>
        </w:tc>
        <w:tc>
          <w:tcPr>
            <w:tcW w:w="2121" w:type="dxa"/>
            <w:tcBorders>
              <w:top w:val="nil"/>
              <w:left w:val="single" w:sz="4" w:space="0" w:color="auto"/>
              <w:right w:val="single" w:sz="4" w:space="0" w:color="auto"/>
            </w:tcBorders>
            <w:shd w:val="clear" w:color="auto" w:fill="auto"/>
            <w:vAlign w:val="center"/>
          </w:tcPr>
          <w:p w14:paraId="1F2EDBB3"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63AF223D" w14:textId="361CE2E1" w:rsidR="00DB5631" w:rsidRPr="00CD2191" w:rsidRDefault="00DB5631" w:rsidP="00DB5631">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C1718D" w14:textId="0D38A463" w:rsidR="00DB5631" w:rsidRPr="00CD2191" w:rsidRDefault="00DB5631" w:rsidP="00DB5631">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282DFD93" w14:textId="77777777" w:rsidR="00DB5631" w:rsidRPr="00CD2191" w:rsidRDefault="00DB5631" w:rsidP="00DB5631">
            <w:pPr>
              <w:pStyle w:val="TAC"/>
              <w:rPr>
                <w:lang w:eastAsia="zh-CN"/>
              </w:rPr>
            </w:pPr>
          </w:p>
        </w:tc>
      </w:tr>
      <w:tr w:rsidR="00102D88" w:rsidRPr="00CD2191" w14:paraId="63C5EB4D" w14:textId="77777777" w:rsidTr="00DB5631">
        <w:trPr>
          <w:jc w:val="center"/>
        </w:trPr>
        <w:tc>
          <w:tcPr>
            <w:tcW w:w="1841"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2E0099BF"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DB5631">
        <w:trPr>
          <w:jc w:val="center"/>
        </w:trPr>
        <w:tc>
          <w:tcPr>
            <w:tcW w:w="1841"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DB5631">
        <w:trPr>
          <w:jc w:val="center"/>
        </w:trPr>
        <w:tc>
          <w:tcPr>
            <w:tcW w:w="1841"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E14911B"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DB5631">
        <w:trPr>
          <w:jc w:val="center"/>
        </w:trPr>
        <w:tc>
          <w:tcPr>
            <w:tcW w:w="1841"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DB5631">
        <w:trPr>
          <w:jc w:val="center"/>
        </w:trPr>
        <w:tc>
          <w:tcPr>
            <w:tcW w:w="1841"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6634BA9D" w14:textId="77777777" w:rsidR="00082E5B" w:rsidRDefault="000D5551" w:rsidP="000D5551">
            <w:pPr>
              <w:pStyle w:val="TAC"/>
              <w:rPr>
                <w:rFonts w:eastAsia="Batang" w:cs="Arial"/>
                <w:lang w:eastAsia="zh-CN"/>
              </w:rPr>
            </w:pPr>
            <w:r w:rsidRPr="00CD2191">
              <w:rPr>
                <w:rFonts w:eastAsia="Batang" w:cs="Arial"/>
                <w:lang w:eastAsia="zh-CN"/>
              </w:rPr>
              <w:t>SUL_n78A-n84A</w:t>
            </w:r>
          </w:p>
          <w:p w14:paraId="64D29B2E" w14:textId="77777777" w:rsidR="00082E5B" w:rsidRDefault="000D5551" w:rsidP="000D5551">
            <w:pPr>
              <w:pStyle w:val="TAC"/>
              <w:rPr>
                <w:rFonts w:eastAsia="Batang" w:cs="Arial"/>
                <w:lang w:eastAsia="zh-CN"/>
              </w:rPr>
            </w:pPr>
            <w:r w:rsidRPr="00CD2191">
              <w:rPr>
                <w:rFonts w:eastAsia="Batang" w:cs="Arial"/>
                <w:lang w:eastAsia="zh-CN"/>
              </w:rPr>
              <w:t>SUL_n78A-n89A</w:t>
            </w:r>
          </w:p>
          <w:p w14:paraId="1E4F8809" w14:textId="7E982839" w:rsidR="000D5551" w:rsidRPr="00CD2191" w:rsidRDefault="000D5551" w:rsidP="000D5551">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DB5631">
        <w:trPr>
          <w:jc w:val="center"/>
        </w:trPr>
        <w:tc>
          <w:tcPr>
            <w:tcW w:w="1841"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2121"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DB5631">
        <w:trPr>
          <w:jc w:val="center"/>
        </w:trPr>
        <w:tc>
          <w:tcPr>
            <w:tcW w:w="1841"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DB5631">
        <w:trPr>
          <w:jc w:val="center"/>
        </w:trPr>
        <w:tc>
          <w:tcPr>
            <w:tcW w:w="9629"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118E6B8F"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r>
            <w:r w:rsidR="00082E5B">
              <w:rPr>
                <w:rFonts w:eastAsia="SimSun" w:cs="Arial"/>
                <w:szCs w:val="18"/>
              </w:rPr>
              <w:t>Void.</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lastRenderedPageBreak/>
        <w:t>5.5D</w:t>
      </w:r>
      <w:r w:rsidRPr="00CD2191">
        <w:tab/>
        <w:t>Reserved</w:t>
      </w:r>
    </w:p>
    <w:p w14:paraId="530489A6" w14:textId="268C3E6E" w:rsidR="009F4663" w:rsidRPr="00CD2191" w:rsidRDefault="009F4663" w:rsidP="009F4663">
      <w:pPr>
        <w:pStyle w:val="Heading2"/>
      </w:pPr>
      <w:r w:rsidRPr="00CD2191">
        <w:t>5.5E</w:t>
      </w:r>
      <w:r w:rsidRPr="00CD2191">
        <w:tab/>
      </w:r>
      <w:r w:rsidR="007C0469" w:rsidRPr="006F20ED">
        <w:t xml:space="preserve">Configurations for </w:t>
      </w:r>
      <w:r w:rsidR="007C0469">
        <w:t>Sidelink</w:t>
      </w:r>
    </w:p>
    <w:p w14:paraId="70217BEB" w14:textId="77777777" w:rsidR="009F4663" w:rsidRPr="00CD2191" w:rsidRDefault="009F4663" w:rsidP="009F4663">
      <w:pPr>
        <w:pStyle w:val="Heading3"/>
      </w:pPr>
      <w:r w:rsidRPr="00CD2191">
        <w:t>5.5E.1A</w:t>
      </w:r>
      <w:r w:rsidRPr="00CD2191">
        <w:tab/>
        <w:t>Configurations for Sidelink CA</w:t>
      </w:r>
    </w:p>
    <w:p w14:paraId="4F9BE5AC" w14:textId="77777777" w:rsidR="009F4663" w:rsidRPr="00CD2191" w:rsidRDefault="009F4663" w:rsidP="009F4663">
      <w:pPr>
        <w:keepNext/>
        <w:keepLines/>
        <w:spacing w:before="60"/>
        <w:jc w:val="both"/>
        <w:rPr>
          <w:rFonts w:ascii="Arial" w:hAnsi="Arial" w:cs="Arial"/>
        </w:rPr>
      </w:pPr>
      <w:r w:rsidRPr="00CD2191">
        <w:t>For NR SL CA operation, the SL CA channel bandwidths for intra-band contiguous are specified in clause 5.5E.1A.1</w:t>
      </w:r>
      <w:r w:rsidRPr="00CD2191">
        <w:rPr>
          <w:rFonts w:ascii="Arial" w:hAnsi="Arial" w:cs="Arial"/>
        </w:rPr>
        <w:t>.</w:t>
      </w:r>
      <w:r w:rsidRPr="00CD2191">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pPr>
      <w:r w:rsidRPr="00CD2191">
        <w:t>5.5E.1A.1</w:t>
      </w:r>
      <w:r w:rsidRPr="00CD2191">
        <w:tab/>
        <w:t>Configurations for Sidelink intra-band contiguous CA</w:t>
      </w:r>
    </w:p>
    <w:p w14:paraId="2BDA067A" w14:textId="77777777" w:rsidR="009F4663" w:rsidRPr="00CD2191" w:rsidRDefault="009F4663" w:rsidP="009F4663">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3296E4A9" w14:textId="77777777" w:rsidTr="00E36CED">
        <w:trPr>
          <w:jc w:val="center"/>
        </w:trPr>
        <w:tc>
          <w:tcPr>
            <w:tcW w:w="5000" w:type="pct"/>
            <w:gridSpan w:val="8"/>
          </w:tcPr>
          <w:p w14:paraId="4113E076" w14:textId="77777777" w:rsidR="009D0761" w:rsidRPr="00CD2191" w:rsidRDefault="009D0761" w:rsidP="00E36CED">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654B4994" w14:textId="77777777" w:rsidTr="00E36CED">
        <w:trPr>
          <w:jc w:val="center"/>
        </w:trPr>
        <w:tc>
          <w:tcPr>
            <w:tcW w:w="678" w:type="pct"/>
            <w:vMerge w:val="restart"/>
            <w:vAlign w:val="center"/>
          </w:tcPr>
          <w:p w14:paraId="61CF0068" w14:textId="77777777" w:rsidR="009D0761" w:rsidRPr="00CD2191" w:rsidRDefault="009D0761" w:rsidP="00E36CED">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5D4F8DE4" w14:textId="77777777" w:rsidR="009D0761" w:rsidRPr="00CD2191" w:rsidRDefault="009D0761" w:rsidP="00E36CED">
            <w:pPr>
              <w:pStyle w:val="TAH"/>
              <w:rPr>
                <w:lang w:eastAsia="ko-KR"/>
              </w:rPr>
            </w:pPr>
            <w:r w:rsidRPr="00CD2191">
              <w:t>Sidelink CA configuration</w:t>
            </w:r>
            <w:r w:rsidRPr="00CD2191">
              <w:rPr>
                <w:rFonts w:hint="eastAsia"/>
              </w:rPr>
              <w:t xml:space="preserve"> for TX</w:t>
            </w:r>
          </w:p>
        </w:tc>
        <w:tc>
          <w:tcPr>
            <w:tcW w:w="2415" w:type="pct"/>
            <w:gridSpan w:val="4"/>
            <w:shd w:val="clear" w:color="auto" w:fill="auto"/>
            <w:vAlign w:val="center"/>
          </w:tcPr>
          <w:p w14:paraId="5003442F"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5BAF8B"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606A339F"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03981911" w14:textId="77777777" w:rsidTr="00E36CED">
        <w:trPr>
          <w:jc w:val="center"/>
        </w:trPr>
        <w:tc>
          <w:tcPr>
            <w:tcW w:w="678" w:type="pct"/>
            <w:vMerge/>
            <w:vAlign w:val="center"/>
          </w:tcPr>
          <w:p w14:paraId="1452A569"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vAlign w:val="center"/>
          </w:tcPr>
          <w:p w14:paraId="41A05D2C"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40234B62"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50FC5BF"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921ED60"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59C7688" w14:textId="77777777" w:rsidR="009D0761" w:rsidRPr="00CD2191" w:rsidRDefault="009D0761" w:rsidP="00E36CED">
            <w:pPr>
              <w:pStyle w:val="TAH"/>
              <w:rPr>
                <w:bCs/>
                <w:szCs w:val="18"/>
              </w:rPr>
            </w:pPr>
            <w:r w:rsidRPr="00CD2191">
              <w:rPr>
                <w:bCs/>
                <w:szCs w:val="18"/>
              </w:rPr>
              <w:t>Channel bandwidths for carrier [MHz]</w:t>
            </w:r>
          </w:p>
        </w:tc>
        <w:tc>
          <w:tcPr>
            <w:tcW w:w="589" w:type="pct"/>
            <w:vMerge/>
            <w:vAlign w:val="center"/>
          </w:tcPr>
          <w:p w14:paraId="6E7C2681" w14:textId="77777777" w:rsidR="009D0761" w:rsidRPr="00CD2191" w:rsidRDefault="009D0761" w:rsidP="00E36CED">
            <w:pPr>
              <w:snapToGrid w:val="0"/>
              <w:spacing w:after="0"/>
              <w:rPr>
                <w:rFonts w:ascii="Arial" w:hAnsi="Arial" w:cs="Arial"/>
                <w:b/>
                <w:bCs/>
                <w:sz w:val="16"/>
                <w:szCs w:val="18"/>
              </w:rPr>
            </w:pPr>
          </w:p>
        </w:tc>
        <w:tc>
          <w:tcPr>
            <w:tcW w:w="639" w:type="pct"/>
            <w:vMerge/>
            <w:vAlign w:val="center"/>
          </w:tcPr>
          <w:p w14:paraId="2BDE20AB" w14:textId="77777777" w:rsidR="009D0761" w:rsidRPr="00CD2191" w:rsidRDefault="009D0761" w:rsidP="00E36CED">
            <w:pPr>
              <w:snapToGrid w:val="0"/>
              <w:spacing w:after="0"/>
              <w:rPr>
                <w:rFonts w:ascii="Arial" w:hAnsi="Arial" w:cs="Arial"/>
                <w:b/>
                <w:bCs/>
                <w:sz w:val="16"/>
                <w:szCs w:val="18"/>
              </w:rPr>
            </w:pPr>
          </w:p>
        </w:tc>
      </w:tr>
      <w:tr w:rsidR="009D0761" w:rsidRPr="00CD2191" w14:paraId="2490AD66" w14:textId="77777777" w:rsidTr="00E36CED">
        <w:trPr>
          <w:jc w:val="center"/>
        </w:trPr>
        <w:tc>
          <w:tcPr>
            <w:tcW w:w="678" w:type="pct"/>
            <w:tcBorders>
              <w:bottom w:val="nil"/>
            </w:tcBorders>
            <w:vAlign w:val="center"/>
          </w:tcPr>
          <w:p w14:paraId="7D064596"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74A89655"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rsidRPr="00CD2191">
              <w:t>B</w:t>
            </w:r>
          </w:p>
        </w:tc>
        <w:tc>
          <w:tcPr>
            <w:tcW w:w="604" w:type="pct"/>
            <w:shd w:val="clear" w:color="auto" w:fill="auto"/>
            <w:vAlign w:val="center"/>
          </w:tcPr>
          <w:p w14:paraId="029C2B0D"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3C2C420D" w14:textId="77777777" w:rsidR="009D0761" w:rsidRPr="00CD2191" w:rsidRDefault="009D0761" w:rsidP="00E36CED">
            <w:pPr>
              <w:pStyle w:val="TAC"/>
            </w:pPr>
            <w:r w:rsidRPr="00CD2191">
              <w:t>10, 20,30</w:t>
            </w:r>
          </w:p>
        </w:tc>
        <w:tc>
          <w:tcPr>
            <w:tcW w:w="604" w:type="pct"/>
          </w:tcPr>
          <w:p w14:paraId="08EECCA3" w14:textId="77777777" w:rsidR="009D0761" w:rsidRPr="00CD2191" w:rsidRDefault="009D0761" w:rsidP="00E36CED">
            <w:pPr>
              <w:pStyle w:val="TAC"/>
              <w:rPr>
                <w:lang w:eastAsia="ko-KR"/>
              </w:rPr>
            </w:pPr>
          </w:p>
        </w:tc>
        <w:tc>
          <w:tcPr>
            <w:tcW w:w="604" w:type="pct"/>
          </w:tcPr>
          <w:p w14:paraId="4C2D4083" w14:textId="77777777" w:rsidR="009D0761" w:rsidRPr="00CD2191" w:rsidRDefault="009D0761" w:rsidP="00E36CED">
            <w:pPr>
              <w:pStyle w:val="TAC"/>
            </w:pPr>
          </w:p>
        </w:tc>
        <w:tc>
          <w:tcPr>
            <w:tcW w:w="589" w:type="pct"/>
            <w:tcBorders>
              <w:bottom w:val="nil"/>
            </w:tcBorders>
            <w:shd w:val="clear" w:color="auto" w:fill="auto"/>
            <w:vAlign w:val="center"/>
          </w:tcPr>
          <w:p w14:paraId="7F10BD60" w14:textId="77777777" w:rsidR="009D0761" w:rsidRPr="00CD2191" w:rsidRDefault="009D0761" w:rsidP="00E36CED">
            <w:pPr>
              <w:pStyle w:val="TAC"/>
            </w:pPr>
            <w:r w:rsidRPr="00CD2191">
              <w:t>70</w:t>
            </w:r>
          </w:p>
        </w:tc>
        <w:tc>
          <w:tcPr>
            <w:tcW w:w="639" w:type="pct"/>
            <w:tcBorders>
              <w:bottom w:val="nil"/>
            </w:tcBorders>
            <w:shd w:val="clear" w:color="auto" w:fill="auto"/>
            <w:vAlign w:val="center"/>
          </w:tcPr>
          <w:p w14:paraId="403DF945" w14:textId="77777777" w:rsidR="009D0761" w:rsidRPr="00CD2191" w:rsidRDefault="009D0761" w:rsidP="00E36CED">
            <w:pPr>
              <w:pStyle w:val="TAC"/>
            </w:pPr>
            <w:r w:rsidRPr="00CD2191">
              <w:rPr>
                <w:lang w:eastAsia="ko-KR"/>
              </w:rPr>
              <w:t>0</w:t>
            </w:r>
          </w:p>
        </w:tc>
      </w:tr>
      <w:tr w:rsidR="009D0761" w:rsidRPr="00CD2191" w14:paraId="2AB5CDDE" w14:textId="77777777" w:rsidTr="00E36CED">
        <w:trPr>
          <w:jc w:val="center"/>
        </w:trPr>
        <w:tc>
          <w:tcPr>
            <w:tcW w:w="678" w:type="pct"/>
            <w:tcBorders>
              <w:top w:val="nil"/>
              <w:bottom w:val="nil"/>
            </w:tcBorders>
            <w:vAlign w:val="center"/>
          </w:tcPr>
          <w:p w14:paraId="5D58FA05" w14:textId="77777777" w:rsidR="009D0761" w:rsidRPr="00CD2191" w:rsidRDefault="009D0761" w:rsidP="00E36CED">
            <w:pPr>
              <w:pStyle w:val="TAC"/>
            </w:pPr>
          </w:p>
        </w:tc>
        <w:tc>
          <w:tcPr>
            <w:tcW w:w="678" w:type="pct"/>
            <w:tcBorders>
              <w:top w:val="nil"/>
              <w:bottom w:val="nil"/>
            </w:tcBorders>
            <w:shd w:val="clear" w:color="auto" w:fill="auto"/>
            <w:vAlign w:val="center"/>
          </w:tcPr>
          <w:p w14:paraId="397C7519" w14:textId="77777777" w:rsidR="009D0761" w:rsidRPr="00CD2191" w:rsidRDefault="009D0761" w:rsidP="00E36CED">
            <w:pPr>
              <w:pStyle w:val="TAC"/>
            </w:pPr>
          </w:p>
        </w:tc>
        <w:tc>
          <w:tcPr>
            <w:tcW w:w="604" w:type="pct"/>
            <w:shd w:val="clear" w:color="auto" w:fill="auto"/>
            <w:vAlign w:val="center"/>
          </w:tcPr>
          <w:p w14:paraId="76A50D68" w14:textId="77777777" w:rsidR="009D0761" w:rsidRPr="00CD2191" w:rsidRDefault="009D0761" w:rsidP="00E36CED">
            <w:pPr>
              <w:pStyle w:val="TAC"/>
            </w:pPr>
            <w:r w:rsidRPr="00CD2191">
              <w:t>[20]</w:t>
            </w:r>
          </w:p>
        </w:tc>
        <w:tc>
          <w:tcPr>
            <w:tcW w:w="604" w:type="pct"/>
            <w:shd w:val="clear" w:color="auto" w:fill="auto"/>
            <w:vAlign w:val="center"/>
          </w:tcPr>
          <w:p w14:paraId="35003A01" w14:textId="77777777" w:rsidR="009D0761" w:rsidRPr="00CD2191" w:rsidRDefault="009D0761" w:rsidP="00E36CED">
            <w:pPr>
              <w:pStyle w:val="TAC"/>
            </w:pPr>
            <w:r w:rsidRPr="00CD2191">
              <w:t>[20,30]</w:t>
            </w:r>
          </w:p>
        </w:tc>
        <w:tc>
          <w:tcPr>
            <w:tcW w:w="604" w:type="pct"/>
          </w:tcPr>
          <w:p w14:paraId="64BE0F81" w14:textId="77777777" w:rsidR="009D0761" w:rsidRPr="00CD2191" w:rsidRDefault="009D0761" w:rsidP="00E36CED">
            <w:pPr>
              <w:pStyle w:val="TAC"/>
              <w:rPr>
                <w:lang w:eastAsia="ko-KR"/>
              </w:rPr>
            </w:pPr>
          </w:p>
        </w:tc>
        <w:tc>
          <w:tcPr>
            <w:tcW w:w="604" w:type="pct"/>
          </w:tcPr>
          <w:p w14:paraId="6A65AB37" w14:textId="77777777" w:rsidR="009D0761" w:rsidRPr="00CD2191" w:rsidRDefault="009D0761" w:rsidP="00E36CED">
            <w:pPr>
              <w:pStyle w:val="TAC"/>
              <w:rPr>
                <w:lang w:eastAsia="ko-KR"/>
              </w:rPr>
            </w:pPr>
          </w:p>
        </w:tc>
        <w:tc>
          <w:tcPr>
            <w:tcW w:w="589" w:type="pct"/>
            <w:tcBorders>
              <w:top w:val="nil"/>
              <w:bottom w:val="nil"/>
            </w:tcBorders>
            <w:shd w:val="clear" w:color="auto" w:fill="auto"/>
            <w:vAlign w:val="center"/>
          </w:tcPr>
          <w:p w14:paraId="596657A3" w14:textId="77777777" w:rsidR="009D0761" w:rsidRPr="00CD2191" w:rsidRDefault="009D0761" w:rsidP="00E36CED">
            <w:pPr>
              <w:pStyle w:val="TAC"/>
              <w:rPr>
                <w:lang w:eastAsia="ko-KR"/>
              </w:rPr>
            </w:pPr>
          </w:p>
        </w:tc>
        <w:tc>
          <w:tcPr>
            <w:tcW w:w="639" w:type="pct"/>
            <w:tcBorders>
              <w:top w:val="nil"/>
              <w:bottom w:val="nil"/>
            </w:tcBorders>
            <w:shd w:val="clear" w:color="auto" w:fill="auto"/>
            <w:vAlign w:val="center"/>
          </w:tcPr>
          <w:p w14:paraId="463CEF51" w14:textId="77777777" w:rsidR="009D0761" w:rsidRPr="00CD2191" w:rsidRDefault="009D0761" w:rsidP="00E36CED">
            <w:pPr>
              <w:pStyle w:val="TAC"/>
              <w:rPr>
                <w:lang w:eastAsia="ko-KR"/>
              </w:rPr>
            </w:pPr>
          </w:p>
        </w:tc>
      </w:tr>
      <w:tr w:rsidR="009D0761" w:rsidRPr="00CD2191" w14:paraId="4AFFD6AA" w14:textId="77777777" w:rsidTr="00E36CED">
        <w:trPr>
          <w:jc w:val="center"/>
        </w:trPr>
        <w:tc>
          <w:tcPr>
            <w:tcW w:w="678" w:type="pct"/>
            <w:tcBorders>
              <w:top w:val="nil"/>
              <w:bottom w:val="single" w:sz="4" w:space="0" w:color="auto"/>
            </w:tcBorders>
            <w:vAlign w:val="center"/>
          </w:tcPr>
          <w:p w14:paraId="1BA79684" w14:textId="77777777" w:rsidR="009D0761" w:rsidRPr="00CD2191" w:rsidRDefault="009D0761" w:rsidP="00E36CED">
            <w:pPr>
              <w:pStyle w:val="TAC"/>
            </w:pPr>
          </w:p>
        </w:tc>
        <w:tc>
          <w:tcPr>
            <w:tcW w:w="678" w:type="pct"/>
            <w:tcBorders>
              <w:top w:val="nil"/>
              <w:bottom w:val="single" w:sz="4" w:space="0" w:color="auto"/>
            </w:tcBorders>
            <w:shd w:val="clear" w:color="auto" w:fill="auto"/>
            <w:vAlign w:val="center"/>
          </w:tcPr>
          <w:p w14:paraId="074609C4" w14:textId="77777777" w:rsidR="009D0761" w:rsidRPr="00CD2191" w:rsidRDefault="009D0761" w:rsidP="00E36CED">
            <w:pPr>
              <w:pStyle w:val="TAC"/>
              <w:rPr>
                <w:lang w:eastAsia="ko-KR"/>
              </w:rPr>
            </w:pPr>
          </w:p>
        </w:tc>
        <w:tc>
          <w:tcPr>
            <w:tcW w:w="604" w:type="pct"/>
            <w:shd w:val="clear" w:color="auto" w:fill="auto"/>
            <w:vAlign w:val="center"/>
          </w:tcPr>
          <w:p w14:paraId="24F16671" w14:textId="77777777" w:rsidR="009D0761" w:rsidRPr="00CD2191" w:rsidRDefault="009D0761" w:rsidP="00E36CED">
            <w:pPr>
              <w:pStyle w:val="TAC"/>
              <w:rPr>
                <w:lang w:eastAsia="ko-KR"/>
              </w:rPr>
            </w:pPr>
            <w:r w:rsidRPr="00CD2191">
              <w:rPr>
                <w:lang w:eastAsia="ko-KR"/>
              </w:rPr>
              <w:t>30</w:t>
            </w:r>
          </w:p>
        </w:tc>
        <w:tc>
          <w:tcPr>
            <w:tcW w:w="604" w:type="pct"/>
            <w:shd w:val="clear" w:color="auto" w:fill="auto"/>
            <w:vAlign w:val="center"/>
          </w:tcPr>
          <w:p w14:paraId="5BF3C667" w14:textId="77777777" w:rsidR="009D0761" w:rsidRPr="00CD2191" w:rsidRDefault="009D0761" w:rsidP="00E36CED">
            <w:pPr>
              <w:pStyle w:val="TAC"/>
              <w:rPr>
                <w:lang w:eastAsia="ko-KR"/>
              </w:rPr>
            </w:pPr>
            <w:r w:rsidRPr="00CD2191">
              <w:rPr>
                <w:lang w:eastAsia="ko-KR"/>
              </w:rPr>
              <w:t>30,40</w:t>
            </w:r>
          </w:p>
        </w:tc>
        <w:tc>
          <w:tcPr>
            <w:tcW w:w="604" w:type="pct"/>
            <w:vAlign w:val="center"/>
          </w:tcPr>
          <w:p w14:paraId="320F56F4" w14:textId="77777777" w:rsidR="009D0761" w:rsidRPr="00CD2191" w:rsidRDefault="009D0761" w:rsidP="00E36CED">
            <w:pPr>
              <w:pStyle w:val="TAC"/>
              <w:rPr>
                <w:highlight w:val="yellow"/>
              </w:rPr>
            </w:pPr>
          </w:p>
        </w:tc>
        <w:tc>
          <w:tcPr>
            <w:tcW w:w="604" w:type="pct"/>
          </w:tcPr>
          <w:p w14:paraId="118799F2" w14:textId="77777777" w:rsidR="009D0761" w:rsidRPr="00CD2191" w:rsidRDefault="009D0761" w:rsidP="00E36CED">
            <w:pPr>
              <w:pStyle w:val="TAC"/>
            </w:pPr>
          </w:p>
        </w:tc>
        <w:tc>
          <w:tcPr>
            <w:tcW w:w="589" w:type="pct"/>
            <w:tcBorders>
              <w:top w:val="nil"/>
              <w:bottom w:val="single" w:sz="4" w:space="0" w:color="auto"/>
            </w:tcBorders>
            <w:shd w:val="clear" w:color="auto" w:fill="auto"/>
            <w:vAlign w:val="center"/>
          </w:tcPr>
          <w:p w14:paraId="1A29A173" w14:textId="77777777" w:rsidR="009D0761" w:rsidRPr="00CD2191" w:rsidRDefault="009D0761" w:rsidP="00E36CED">
            <w:pPr>
              <w:pStyle w:val="TAC"/>
            </w:pPr>
          </w:p>
        </w:tc>
        <w:tc>
          <w:tcPr>
            <w:tcW w:w="639" w:type="pct"/>
            <w:tcBorders>
              <w:top w:val="nil"/>
              <w:bottom w:val="single" w:sz="4" w:space="0" w:color="auto"/>
            </w:tcBorders>
            <w:shd w:val="clear" w:color="auto" w:fill="auto"/>
            <w:vAlign w:val="center"/>
          </w:tcPr>
          <w:p w14:paraId="4A2365A9" w14:textId="77777777" w:rsidR="009D0761" w:rsidRPr="00CD2191" w:rsidRDefault="009D0761" w:rsidP="00E36CED">
            <w:pPr>
              <w:pStyle w:val="TAC"/>
              <w:rPr>
                <w:lang w:eastAsia="ko-KR"/>
              </w:rPr>
            </w:pPr>
          </w:p>
        </w:tc>
      </w:tr>
    </w:tbl>
    <w:p w14:paraId="53DB2288" w14:textId="77777777" w:rsidR="009D0761" w:rsidRDefault="009D0761" w:rsidP="009D0761">
      <w:pPr>
        <w:rPr>
          <w:rFonts w:eastAsia="SimSun"/>
          <w:lang w:eastAsia="zh-CN"/>
        </w:rPr>
      </w:pPr>
    </w:p>
    <w:p w14:paraId="18C88F07" w14:textId="77777777" w:rsidR="009D0761" w:rsidRPr="00CD2191" w:rsidRDefault="009D0761" w:rsidP="009D0761">
      <w:pPr>
        <w:pStyle w:val="Heading4"/>
      </w:pPr>
      <w:r w:rsidRPr="00CD2191">
        <w:t>5.5E.1A.</w:t>
      </w:r>
      <w:r>
        <w:t>2</w:t>
      </w:r>
      <w:r w:rsidRPr="00CD2191">
        <w:tab/>
        <w:t xml:space="preserve">Configurations for Sidelink intra-band </w:t>
      </w:r>
      <w:r>
        <w:t>non-</w:t>
      </w:r>
      <w:r w:rsidRPr="00CD2191">
        <w:t>contiguous CA</w:t>
      </w:r>
    </w:p>
    <w:p w14:paraId="6123CE4A" w14:textId="77777777" w:rsidR="009D0761" w:rsidRPr="00CD2191" w:rsidRDefault="009D0761" w:rsidP="009D0761">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w:t>
      </w:r>
      <w:r>
        <w:t>2</w:t>
      </w:r>
      <w:r w:rsidRPr="00CD2191">
        <w:t xml:space="preserve"> NR SL CA configurations and bandwidth combination set for SL intra-band </w:t>
      </w:r>
      <w:r>
        <w:t>non-</w:t>
      </w:r>
      <w:r w:rsidRPr="00CD2191">
        <w:t>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6BE05D00" w14:textId="77777777" w:rsidTr="008058BC">
        <w:trPr>
          <w:tblHeader/>
          <w:jc w:val="center"/>
        </w:trPr>
        <w:tc>
          <w:tcPr>
            <w:tcW w:w="5000" w:type="pct"/>
            <w:gridSpan w:val="8"/>
          </w:tcPr>
          <w:p w14:paraId="35ADE96A" w14:textId="77777777" w:rsidR="009D0761" w:rsidRPr="00CD2191" w:rsidRDefault="009D0761" w:rsidP="00E36CED">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205E50FB" w14:textId="77777777" w:rsidTr="008058BC">
        <w:trPr>
          <w:tblHeader/>
          <w:jc w:val="center"/>
        </w:trPr>
        <w:tc>
          <w:tcPr>
            <w:tcW w:w="678" w:type="pct"/>
            <w:vMerge w:val="restart"/>
            <w:vAlign w:val="center"/>
          </w:tcPr>
          <w:p w14:paraId="195CAC82" w14:textId="77777777" w:rsidR="009D0761" w:rsidRPr="00CD2191" w:rsidRDefault="009D0761" w:rsidP="00E36CED">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1352B319" w14:textId="77777777" w:rsidR="009D0761" w:rsidRPr="00CD2191" w:rsidRDefault="009D0761" w:rsidP="00E36CED">
            <w:pPr>
              <w:pStyle w:val="TAH"/>
              <w:rPr>
                <w:lang w:eastAsia="ko-KR"/>
              </w:rPr>
            </w:pPr>
            <w:r w:rsidRPr="00CD2191">
              <w:t>Sidelink CA configuration</w:t>
            </w:r>
            <w:r w:rsidRPr="00CD2191">
              <w:rPr>
                <w:rFonts w:hint="eastAsia"/>
              </w:rPr>
              <w:t xml:space="preserve"> for TX</w:t>
            </w:r>
          </w:p>
        </w:tc>
        <w:tc>
          <w:tcPr>
            <w:tcW w:w="2416" w:type="pct"/>
            <w:gridSpan w:val="4"/>
            <w:shd w:val="clear" w:color="auto" w:fill="auto"/>
            <w:vAlign w:val="center"/>
          </w:tcPr>
          <w:p w14:paraId="66AD7E93"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DDCBF5"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5FE647D3"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44519603" w14:textId="77777777" w:rsidTr="008058BC">
        <w:trPr>
          <w:tblHeader/>
          <w:jc w:val="center"/>
        </w:trPr>
        <w:tc>
          <w:tcPr>
            <w:tcW w:w="678" w:type="pct"/>
            <w:vMerge/>
            <w:tcBorders>
              <w:bottom w:val="single" w:sz="6" w:space="0" w:color="auto"/>
            </w:tcBorders>
            <w:vAlign w:val="center"/>
          </w:tcPr>
          <w:p w14:paraId="5D55732A"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tcBorders>
              <w:bottom w:val="single" w:sz="6" w:space="0" w:color="auto"/>
            </w:tcBorders>
            <w:vAlign w:val="center"/>
          </w:tcPr>
          <w:p w14:paraId="32300520"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7741618E"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24888FD"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3BC03E3"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EEDFB38" w14:textId="77777777" w:rsidR="009D0761" w:rsidRPr="00CD2191" w:rsidRDefault="009D0761" w:rsidP="00E36CED">
            <w:pPr>
              <w:pStyle w:val="TAH"/>
              <w:rPr>
                <w:bCs/>
                <w:szCs w:val="18"/>
              </w:rPr>
            </w:pPr>
            <w:r w:rsidRPr="00CD2191">
              <w:rPr>
                <w:bCs/>
                <w:szCs w:val="18"/>
              </w:rPr>
              <w:t>Channel bandwidths for carrier [MHz]</w:t>
            </w:r>
          </w:p>
        </w:tc>
        <w:tc>
          <w:tcPr>
            <w:tcW w:w="589" w:type="pct"/>
            <w:vMerge/>
            <w:tcBorders>
              <w:bottom w:val="single" w:sz="6" w:space="0" w:color="auto"/>
            </w:tcBorders>
            <w:vAlign w:val="center"/>
          </w:tcPr>
          <w:p w14:paraId="3ACB98CB" w14:textId="77777777" w:rsidR="009D0761" w:rsidRPr="00CD2191" w:rsidRDefault="009D0761" w:rsidP="00E36CED">
            <w:pPr>
              <w:snapToGrid w:val="0"/>
              <w:spacing w:after="0"/>
              <w:rPr>
                <w:rFonts w:ascii="Arial" w:hAnsi="Arial" w:cs="Arial"/>
                <w:b/>
                <w:bCs/>
                <w:sz w:val="16"/>
                <w:szCs w:val="18"/>
              </w:rPr>
            </w:pPr>
          </w:p>
        </w:tc>
        <w:tc>
          <w:tcPr>
            <w:tcW w:w="639" w:type="pct"/>
            <w:vMerge/>
            <w:tcBorders>
              <w:bottom w:val="single" w:sz="6" w:space="0" w:color="auto"/>
            </w:tcBorders>
            <w:vAlign w:val="center"/>
          </w:tcPr>
          <w:p w14:paraId="2FB16A8E" w14:textId="77777777" w:rsidR="009D0761" w:rsidRPr="00CD2191" w:rsidRDefault="009D0761" w:rsidP="00E36CED">
            <w:pPr>
              <w:snapToGrid w:val="0"/>
              <w:spacing w:after="0"/>
              <w:rPr>
                <w:rFonts w:ascii="Arial" w:hAnsi="Arial" w:cs="Arial"/>
                <w:b/>
                <w:bCs/>
                <w:sz w:val="16"/>
                <w:szCs w:val="18"/>
              </w:rPr>
            </w:pPr>
          </w:p>
        </w:tc>
      </w:tr>
      <w:tr w:rsidR="009D0761" w:rsidRPr="00CD2191" w14:paraId="500F3001" w14:textId="77777777" w:rsidTr="00E36CED">
        <w:trPr>
          <w:jc w:val="center"/>
        </w:trPr>
        <w:tc>
          <w:tcPr>
            <w:tcW w:w="678" w:type="pct"/>
            <w:tcBorders>
              <w:top w:val="single" w:sz="6" w:space="0" w:color="auto"/>
              <w:bottom w:val="single" w:sz="4" w:space="0" w:color="auto"/>
            </w:tcBorders>
            <w:vAlign w:val="center"/>
          </w:tcPr>
          <w:p w14:paraId="08F4D56C"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t>(2A)</w:t>
            </w:r>
          </w:p>
        </w:tc>
        <w:tc>
          <w:tcPr>
            <w:tcW w:w="678" w:type="pct"/>
            <w:tcBorders>
              <w:top w:val="single" w:sz="6" w:space="0" w:color="auto"/>
              <w:bottom w:val="single" w:sz="4" w:space="0" w:color="auto"/>
            </w:tcBorders>
            <w:shd w:val="clear" w:color="auto" w:fill="auto"/>
            <w:vAlign w:val="center"/>
          </w:tcPr>
          <w:p w14:paraId="33AC4C07"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t>(2A)</w:t>
            </w:r>
          </w:p>
        </w:tc>
        <w:tc>
          <w:tcPr>
            <w:tcW w:w="604" w:type="pct"/>
            <w:shd w:val="clear" w:color="auto" w:fill="auto"/>
            <w:vAlign w:val="center"/>
          </w:tcPr>
          <w:p w14:paraId="73ED806E"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7964FEA2" w14:textId="77777777" w:rsidR="009D0761" w:rsidRPr="00CD2191" w:rsidRDefault="009D0761" w:rsidP="00E36CED">
            <w:pPr>
              <w:pStyle w:val="TAC"/>
            </w:pPr>
            <w:r w:rsidRPr="00CD2191">
              <w:t>10</w:t>
            </w:r>
            <w:r>
              <w:t>,20</w:t>
            </w:r>
          </w:p>
        </w:tc>
        <w:tc>
          <w:tcPr>
            <w:tcW w:w="604" w:type="pct"/>
          </w:tcPr>
          <w:p w14:paraId="328984AA" w14:textId="77777777" w:rsidR="009D0761" w:rsidRPr="00CD2191" w:rsidRDefault="009D0761" w:rsidP="00E36CED">
            <w:pPr>
              <w:pStyle w:val="TAC"/>
              <w:rPr>
                <w:lang w:eastAsia="ko-KR"/>
              </w:rPr>
            </w:pPr>
          </w:p>
        </w:tc>
        <w:tc>
          <w:tcPr>
            <w:tcW w:w="604" w:type="pct"/>
          </w:tcPr>
          <w:p w14:paraId="60B33251" w14:textId="77777777" w:rsidR="009D0761" w:rsidRPr="00CD2191" w:rsidRDefault="009D0761" w:rsidP="00E36CED">
            <w:pPr>
              <w:pStyle w:val="TAC"/>
            </w:pPr>
          </w:p>
        </w:tc>
        <w:tc>
          <w:tcPr>
            <w:tcW w:w="589" w:type="pct"/>
            <w:tcBorders>
              <w:top w:val="single" w:sz="6" w:space="0" w:color="auto"/>
              <w:bottom w:val="single" w:sz="4" w:space="0" w:color="auto"/>
            </w:tcBorders>
            <w:shd w:val="clear" w:color="auto" w:fill="auto"/>
            <w:vAlign w:val="center"/>
          </w:tcPr>
          <w:p w14:paraId="559E2EFB" w14:textId="77777777" w:rsidR="009D0761" w:rsidRPr="00CD2191" w:rsidRDefault="009D0761" w:rsidP="00E36CED">
            <w:pPr>
              <w:pStyle w:val="TAC"/>
            </w:pPr>
            <w:r>
              <w:t>3</w:t>
            </w:r>
            <w:r w:rsidRPr="00CD2191">
              <w:t>0</w:t>
            </w:r>
          </w:p>
        </w:tc>
        <w:tc>
          <w:tcPr>
            <w:tcW w:w="639" w:type="pct"/>
            <w:tcBorders>
              <w:top w:val="single" w:sz="6" w:space="0" w:color="auto"/>
              <w:bottom w:val="single" w:sz="4" w:space="0" w:color="auto"/>
            </w:tcBorders>
            <w:shd w:val="clear" w:color="auto" w:fill="auto"/>
            <w:vAlign w:val="center"/>
          </w:tcPr>
          <w:p w14:paraId="307D400E" w14:textId="77777777" w:rsidR="009D0761" w:rsidRPr="00CD2191" w:rsidRDefault="009D0761" w:rsidP="00E36CED">
            <w:pPr>
              <w:pStyle w:val="TAC"/>
            </w:pPr>
            <w:r w:rsidRPr="00CD2191">
              <w:rPr>
                <w:lang w:eastAsia="ko-KR"/>
              </w:rPr>
              <w:t>0</w:t>
            </w:r>
          </w:p>
        </w:tc>
      </w:tr>
    </w:tbl>
    <w:p w14:paraId="71B164CF" w14:textId="77777777" w:rsidR="009D0761" w:rsidRPr="00CD2191" w:rsidRDefault="009D0761" w:rsidP="009D0761">
      <w:pPr>
        <w:rPr>
          <w:lang w:eastAsia="zh-CN"/>
        </w:rPr>
      </w:pPr>
    </w:p>
    <w:p w14:paraId="6BBAB792" w14:textId="77777777" w:rsidR="00BC01BE" w:rsidRPr="00CD2191" w:rsidRDefault="00BC01BE" w:rsidP="00BC01BE">
      <w:pPr>
        <w:pStyle w:val="Heading2"/>
      </w:pPr>
      <w:r w:rsidRPr="00CD2191">
        <w:lastRenderedPageBreak/>
        <w:t>5.5</w:t>
      </w:r>
      <w:r>
        <w:rPr>
          <w:rFonts w:hint="eastAsia"/>
          <w:lang w:eastAsia="zh-CN"/>
        </w:rPr>
        <w:t>J</w:t>
      </w:r>
      <w:r w:rsidRPr="00CD2191">
        <w:tab/>
      </w:r>
      <w:r w:rsidRPr="00C2045E">
        <w:t>Configurations for ATG</w:t>
      </w:r>
    </w:p>
    <w:p w14:paraId="752154D2" w14:textId="77777777" w:rsidR="00BC01BE" w:rsidRPr="00F53652" w:rsidRDefault="00BC01BE" w:rsidP="00BC01BE">
      <w:pPr>
        <w:pStyle w:val="Heading3"/>
        <w:rPr>
          <w:lang w:eastAsia="zh-CN"/>
        </w:rPr>
      </w:pPr>
      <w:r w:rsidRPr="00CD2191">
        <w:t>5.5</w:t>
      </w:r>
      <w:r>
        <w:rPr>
          <w:rFonts w:hint="eastAsia"/>
          <w:lang w:eastAsia="zh-CN"/>
        </w:rPr>
        <w:t>J</w:t>
      </w:r>
      <w:r w:rsidRPr="00CD2191">
        <w:t>.1A</w:t>
      </w:r>
      <w:r w:rsidRPr="00CD2191">
        <w:tab/>
        <w:t xml:space="preserve">Configurations for </w:t>
      </w:r>
      <w:r>
        <w:rPr>
          <w:rFonts w:hint="eastAsia"/>
          <w:lang w:eastAsia="zh-CN"/>
        </w:rPr>
        <w:t>ATG CA</w:t>
      </w:r>
    </w:p>
    <w:p w14:paraId="1ABFF500" w14:textId="77777777" w:rsidR="00BC01BE" w:rsidRPr="00CD2191" w:rsidRDefault="00BC01BE" w:rsidP="00BC01BE">
      <w:pPr>
        <w:keepNext/>
        <w:keepLines/>
        <w:spacing w:before="60"/>
        <w:jc w:val="both"/>
        <w:rPr>
          <w:rFonts w:ascii="Arial" w:hAnsi="Arial" w:cs="Arial"/>
        </w:rPr>
      </w:pPr>
      <w:r>
        <w:rPr>
          <w:rFonts w:hint="eastAsia"/>
          <w:lang w:eastAsia="zh-CN"/>
        </w:rPr>
        <w:t>T</w:t>
      </w:r>
      <w:r w:rsidRPr="00CD2191">
        <w:t xml:space="preserve">he </w:t>
      </w:r>
      <w:r>
        <w:rPr>
          <w:rFonts w:hint="eastAsia"/>
          <w:lang w:eastAsia="zh-CN"/>
        </w:rPr>
        <w:t xml:space="preserve">ATG </w:t>
      </w:r>
      <w:r w:rsidRPr="004E2763">
        <w:rPr>
          <w:lang w:eastAsia="zh-CN"/>
        </w:rPr>
        <w:t>intra-band contiguous</w:t>
      </w:r>
      <w:r w:rsidRPr="00CD2191">
        <w:t xml:space="preserve"> CA</w:t>
      </w:r>
      <w:r>
        <w:rPr>
          <w:rFonts w:hint="eastAsia"/>
          <w:lang w:eastAsia="zh-CN"/>
        </w:rPr>
        <w:t xml:space="preserve"> </w:t>
      </w:r>
      <w:r w:rsidRPr="004E2763">
        <w:rPr>
          <w:lang w:eastAsia="zh-CN"/>
        </w:rPr>
        <w:t>configuration</w:t>
      </w:r>
      <w:r>
        <w:rPr>
          <w:rFonts w:hint="eastAsia"/>
          <w:lang w:eastAsia="zh-CN"/>
        </w:rPr>
        <w:t>s and</w:t>
      </w:r>
      <w:r w:rsidRPr="00CD2191">
        <w:t xml:space="preserve"> channel bandwidths are specified in clause 5.5</w:t>
      </w:r>
      <w:r>
        <w:rPr>
          <w:rFonts w:hint="eastAsia"/>
          <w:lang w:eastAsia="zh-CN"/>
        </w:rPr>
        <w:t>J</w:t>
      </w:r>
      <w:r w:rsidRPr="00CD2191">
        <w:t>.1A.1</w:t>
      </w:r>
      <w:r w:rsidRPr="00CD2191">
        <w:rPr>
          <w:rFonts w:ascii="Arial" w:hAnsi="Arial" w:cs="Arial"/>
        </w:rPr>
        <w:t>.</w:t>
      </w:r>
      <w:r>
        <w:rPr>
          <w:rFonts w:ascii="Arial" w:hAnsi="Arial" w:cs="Arial" w:hint="eastAsia"/>
          <w:lang w:eastAsia="zh-CN"/>
        </w:rPr>
        <w:t xml:space="preserve"> </w:t>
      </w:r>
      <w:r>
        <w:rPr>
          <w:rFonts w:hint="eastAsia"/>
          <w:lang w:eastAsia="zh-CN"/>
        </w:rPr>
        <w:t>T</w:t>
      </w:r>
      <w:r w:rsidRPr="00F53652">
        <w:t>he ATG</w:t>
      </w:r>
      <w:r>
        <w:rPr>
          <w:rFonts w:hint="eastAsia"/>
          <w:lang w:eastAsia="zh-CN"/>
        </w:rPr>
        <w:t xml:space="preserve"> inter-band</w:t>
      </w:r>
      <w:r w:rsidRPr="00F53652">
        <w:t xml:space="preserve"> CA</w:t>
      </w:r>
      <w:r>
        <w:rPr>
          <w:rFonts w:hint="eastAsia"/>
          <w:lang w:eastAsia="zh-CN"/>
        </w:rPr>
        <w:t xml:space="preserve"> </w:t>
      </w:r>
      <w:r w:rsidRPr="004E2763">
        <w:rPr>
          <w:lang w:eastAsia="zh-CN"/>
        </w:rPr>
        <w:t>configurations</w:t>
      </w:r>
      <w:r>
        <w:rPr>
          <w:rFonts w:hint="eastAsia"/>
          <w:lang w:eastAsia="zh-CN"/>
        </w:rPr>
        <w:t xml:space="preserve"> and</w:t>
      </w:r>
      <w:r w:rsidRPr="00F53652">
        <w:t xml:space="preserve"> channel bandwidths are specified in clause 5.5J.1A.</w:t>
      </w:r>
      <w:r>
        <w:rPr>
          <w:rFonts w:hint="eastAsia"/>
          <w:lang w:eastAsia="zh-CN"/>
        </w:rPr>
        <w:t>2</w:t>
      </w:r>
      <w:r w:rsidRPr="00F53652">
        <w:t>.</w:t>
      </w:r>
    </w:p>
    <w:p w14:paraId="5126CC74" w14:textId="77777777" w:rsidR="00BC01BE" w:rsidRPr="00CD2191" w:rsidRDefault="00BC01BE" w:rsidP="00BC01BE">
      <w:pPr>
        <w:pStyle w:val="Heading4"/>
      </w:pPr>
      <w:r w:rsidRPr="00CD2191">
        <w:t>5.5</w:t>
      </w:r>
      <w:r>
        <w:rPr>
          <w:rFonts w:hint="eastAsia"/>
          <w:lang w:eastAsia="zh-CN"/>
        </w:rPr>
        <w:t>J</w:t>
      </w:r>
      <w:r w:rsidRPr="00CD2191">
        <w:t>.1A.1</w:t>
      </w:r>
      <w:r w:rsidRPr="00CD2191">
        <w:tab/>
        <w:t xml:space="preserve">Configurations for </w:t>
      </w:r>
      <w:r>
        <w:rPr>
          <w:rFonts w:hint="eastAsia"/>
          <w:lang w:eastAsia="zh-CN"/>
        </w:rPr>
        <w:t>ATG</w:t>
      </w:r>
      <w:r w:rsidRPr="00CD2191">
        <w:t xml:space="preserve"> intra-band contiguous CA</w:t>
      </w:r>
    </w:p>
    <w:p w14:paraId="587E549B" w14:textId="77777777" w:rsidR="00BC01BE" w:rsidRPr="00CD2191" w:rsidRDefault="00BC01BE" w:rsidP="00BC01BE">
      <w:pPr>
        <w:pStyle w:val="TH"/>
      </w:pPr>
      <w:r w:rsidRPr="00CD2191">
        <w:t xml:space="preserve">Table </w:t>
      </w:r>
      <w:r w:rsidRPr="00CD2191">
        <w:rPr>
          <w:lang w:eastAsia="zh-CN"/>
        </w:rPr>
        <w:t>5</w:t>
      </w:r>
      <w:r w:rsidRPr="00CD2191">
        <w:t>.</w:t>
      </w:r>
      <w:r w:rsidRPr="00CD2191">
        <w:rPr>
          <w:lang w:eastAsia="zh-CN"/>
        </w:rPr>
        <w:t>5</w:t>
      </w:r>
      <w:r>
        <w:rPr>
          <w:rFonts w:hint="eastAsia"/>
          <w:lang w:eastAsia="zh-CN"/>
        </w:rPr>
        <w:t>J</w:t>
      </w:r>
      <w:r w:rsidRPr="00CD2191">
        <w:t>.</w:t>
      </w:r>
      <w:r w:rsidRPr="00CD2191">
        <w:rPr>
          <w:lang w:eastAsia="zh-CN"/>
        </w:rPr>
        <w:t>1A.1</w:t>
      </w:r>
      <w:r w:rsidRPr="00CD2191">
        <w:t xml:space="preserve">-1 </w:t>
      </w:r>
      <w:r>
        <w:rPr>
          <w:rFonts w:hint="eastAsia"/>
          <w:lang w:eastAsia="zh-CN"/>
        </w:rPr>
        <w:t>C</w:t>
      </w:r>
      <w:r w:rsidRPr="00CD2191">
        <w:t>onfigurations and bandwidth combination set for</w:t>
      </w:r>
      <w:r>
        <w:rPr>
          <w:rFonts w:hint="eastAsia"/>
          <w:lang w:eastAsia="zh-CN"/>
        </w:rPr>
        <w:t xml:space="preserve"> ATG</w:t>
      </w:r>
      <w:r w:rsidRPr="00CD2191">
        <w:t xml:space="preserve"> intra-band contiguous CA in FR1</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BC01BE" w:rsidRPr="006F20ED" w14:paraId="40E052DE" w14:textId="77777777" w:rsidTr="006F47CC">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180AFAE" w14:textId="77777777" w:rsidR="00BC01BE" w:rsidRPr="006F20ED" w:rsidRDefault="00BC01BE" w:rsidP="006F47CC">
            <w:pPr>
              <w:pStyle w:val="TAH"/>
              <w:keepNext w:val="0"/>
              <w:keepLines w:val="0"/>
            </w:pPr>
            <w:r w:rsidRPr="006F20ED">
              <w:t>NR CA configuration / Bandwidth combination set</w:t>
            </w:r>
          </w:p>
        </w:tc>
      </w:tr>
      <w:tr w:rsidR="00BC01BE" w:rsidRPr="006F20ED" w14:paraId="738BAC06" w14:textId="77777777" w:rsidTr="006F47CC">
        <w:trPr>
          <w:cantSplit/>
          <w:tblHeader/>
          <w:jc w:val="center"/>
        </w:trPr>
        <w:tc>
          <w:tcPr>
            <w:tcW w:w="614" w:type="pct"/>
            <w:tcBorders>
              <w:left w:val="single" w:sz="4" w:space="0" w:color="auto"/>
              <w:bottom w:val="single" w:sz="4" w:space="0" w:color="auto"/>
              <w:right w:val="single" w:sz="4" w:space="0" w:color="auto"/>
            </w:tcBorders>
          </w:tcPr>
          <w:p w14:paraId="78D7F260" w14:textId="77777777" w:rsidR="00BC01BE" w:rsidRPr="006F20ED" w:rsidRDefault="00BC01BE" w:rsidP="006F47CC">
            <w:pPr>
              <w:pStyle w:val="TAH"/>
              <w:keepNext w:val="0"/>
              <w:keepLines w:val="0"/>
            </w:pPr>
            <w:r w:rsidRPr="006F20ED">
              <w:t>NR CA configuration</w:t>
            </w:r>
          </w:p>
        </w:tc>
        <w:tc>
          <w:tcPr>
            <w:tcW w:w="560" w:type="pct"/>
            <w:tcBorders>
              <w:left w:val="single" w:sz="4" w:space="0" w:color="auto"/>
              <w:bottom w:val="single" w:sz="4" w:space="0" w:color="auto"/>
              <w:right w:val="single" w:sz="4" w:space="0" w:color="auto"/>
            </w:tcBorders>
          </w:tcPr>
          <w:p w14:paraId="0F7A4F7A" w14:textId="77777777" w:rsidR="00BC01BE" w:rsidRPr="006F20ED" w:rsidRDefault="00BC01BE" w:rsidP="006F47CC">
            <w:pPr>
              <w:pStyle w:val="TAH"/>
              <w:keepNext w:val="0"/>
              <w:keepLines w:val="0"/>
            </w:pPr>
            <w:r w:rsidRPr="006F20ED">
              <w:t>Uplink CA configurations or single uplink carrier</w:t>
            </w:r>
          </w:p>
        </w:tc>
        <w:tc>
          <w:tcPr>
            <w:tcW w:w="533" w:type="pct"/>
            <w:tcBorders>
              <w:top w:val="single" w:sz="6" w:space="0" w:color="auto"/>
              <w:left w:val="single" w:sz="6" w:space="0" w:color="auto"/>
              <w:bottom w:val="single" w:sz="6" w:space="0" w:color="auto"/>
              <w:right w:val="single" w:sz="6" w:space="0" w:color="auto"/>
            </w:tcBorders>
          </w:tcPr>
          <w:p w14:paraId="6247C5DF" w14:textId="77777777" w:rsidR="00BC01BE" w:rsidRPr="006F20ED" w:rsidRDefault="00BC01BE" w:rsidP="006F47CC">
            <w:pPr>
              <w:pStyle w:val="TAH"/>
              <w:keepNext w:val="0"/>
              <w:keepLines w:val="0"/>
            </w:pPr>
            <w:r w:rsidRPr="006F20ED">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767EF1F2" w14:textId="77777777" w:rsidR="00BC01BE" w:rsidRPr="006F20ED" w:rsidRDefault="00BC01BE" w:rsidP="006F47CC">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7F14CD5E" w14:textId="77777777" w:rsidR="00BC01BE" w:rsidRPr="006F20ED" w:rsidRDefault="00BC01BE" w:rsidP="006F47CC">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5C17841C" w14:textId="77777777" w:rsidR="00BC01BE" w:rsidRPr="006F20ED" w:rsidRDefault="00BC01BE" w:rsidP="006F47CC">
            <w:pPr>
              <w:pStyle w:val="TAH"/>
              <w:keepNext w:val="0"/>
              <w:keepLines w:val="0"/>
            </w:pPr>
            <w:r w:rsidRPr="006F20ED">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0D3414D8" w14:textId="77777777" w:rsidR="00BC01BE" w:rsidRPr="006F20ED" w:rsidRDefault="00BC01BE" w:rsidP="006F47CC">
            <w:pPr>
              <w:pStyle w:val="TAH"/>
              <w:keepNext w:val="0"/>
              <w:keepLines w:val="0"/>
            </w:pPr>
            <w:r w:rsidRPr="006F20ED">
              <w:t>Channel bandwidths for carrier (MHz)</w:t>
            </w:r>
          </w:p>
        </w:tc>
        <w:tc>
          <w:tcPr>
            <w:tcW w:w="508" w:type="pct"/>
            <w:tcBorders>
              <w:left w:val="single" w:sz="4" w:space="0" w:color="auto"/>
              <w:bottom w:val="single" w:sz="4" w:space="0" w:color="auto"/>
              <w:right w:val="single" w:sz="4" w:space="0" w:color="auto"/>
            </w:tcBorders>
          </w:tcPr>
          <w:p w14:paraId="221060D0" w14:textId="77777777" w:rsidR="00BC01BE" w:rsidRPr="006F20ED" w:rsidRDefault="00BC01BE" w:rsidP="006F47CC">
            <w:pPr>
              <w:pStyle w:val="TAH"/>
              <w:keepNext w:val="0"/>
              <w:keepLines w:val="0"/>
            </w:pPr>
            <w:r w:rsidRPr="006F20ED">
              <w:t xml:space="preserve">Maximum aggregated </w:t>
            </w:r>
            <w:r w:rsidRPr="006F20ED">
              <w:br/>
              <w:t>bandwidth (MHz)</w:t>
            </w:r>
          </w:p>
        </w:tc>
        <w:tc>
          <w:tcPr>
            <w:tcW w:w="613" w:type="pct"/>
            <w:tcBorders>
              <w:left w:val="single" w:sz="4" w:space="0" w:color="auto"/>
              <w:bottom w:val="single" w:sz="4" w:space="0" w:color="auto"/>
              <w:right w:val="single" w:sz="4" w:space="0" w:color="auto"/>
            </w:tcBorders>
          </w:tcPr>
          <w:p w14:paraId="695EC3D5" w14:textId="77777777" w:rsidR="00BC01BE" w:rsidRPr="006F20ED" w:rsidRDefault="00BC01BE" w:rsidP="006F47CC">
            <w:pPr>
              <w:pStyle w:val="TAH"/>
              <w:keepNext w:val="0"/>
              <w:keepLines w:val="0"/>
            </w:pPr>
            <w:r w:rsidRPr="006F20ED">
              <w:t>Bandwidth combination set</w:t>
            </w:r>
          </w:p>
        </w:tc>
      </w:tr>
      <w:tr w:rsidR="00BC01BE" w:rsidRPr="006F20ED" w14:paraId="7A6B1819" w14:textId="77777777" w:rsidTr="006F47CC">
        <w:trPr>
          <w:jc w:val="center"/>
        </w:trPr>
        <w:tc>
          <w:tcPr>
            <w:tcW w:w="614" w:type="pct"/>
            <w:tcBorders>
              <w:top w:val="single" w:sz="4" w:space="0" w:color="auto"/>
              <w:left w:val="single" w:sz="4" w:space="0" w:color="auto"/>
              <w:bottom w:val="nil"/>
              <w:right w:val="single" w:sz="4" w:space="0" w:color="auto"/>
            </w:tcBorders>
          </w:tcPr>
          <w:p w14:paraId="505366BA" w14:textId="77777777" w:rsidR="00BC01BE" w:rsidRPr="006F20ED" w:rsidRDefault="00BC01BE" w:rsidP="006F47CC">
            <w:pPr>
              <w:pStyle w:val="TAC"/>
              <w:keepLines w:val="0"/>
              <w:rPr>
                <w:lang w:eastAsia="zh-CN"/>
              </w:rPr>
            </w:pPr>
            <w:r w:rsidRPr="006F20ED">
              <w:rPr>
                <w:rFonts w:hint="eastAsia"/>
                <w:lang w:eastAsia="zh-CN"/>
              </w:rPr>
              <w:t>CA</w:t>
            </w:r>
            <w:r w:rsidRPr="006F20ED">
              <w:rPr>
                <w:lang w:eastAsia="zh-CN"/>
              </w:rPr>
              <w:t>_n79C</w:t>
            </w:r>
          </w:p>
        </w:tc>
        <w:tc>
          <w:tcPr>
            <w:tcW w:w="560" w:type="pct"/>
            <w:tcBorders>
              <w:top w:val="single" w:sz="4" w:space="0" w:color="auto"/>
              <w:left w:val="single" w:sz="4" w:space="0" w:color="auto"/>
              <w:bottom w:val="nil"/>
              <w:right w:val="single" w:sz="4" w:space="0" w:color="auto"/>
            </w:tcBorders>
          </w:tcPr>
          <w:p w14:paraId="2A98D3D9" w14:textId="77777777" w:rsidR="00BC01BE" w:rsidRPr="006F20ED" w:rsidRDefault="00BC01BE" w:rsidP="006F47CC">
            <w:pPr>
              <w:pStyle w:val="TAC"/>
              <w:keepLines w:val="0"/>
              <w:rPr>
                <w:lang w:eastAsia="zh-CN"/>
              </w:rPr>
            </w:pPr>
            <w:r w:rsidRPr="006F20ED">
              <w:rPr>
                <w:lang w:eastAsia="zh-CN"/>
              </w:rPr>
              <w:t>n79</w:t>
            </w:r>
          </w:p>
        </w:tc>
        <w:tc>
          <w:tcPr>
            <w:tcW w:w="533" w:type="pct"/>
            <w:tcBorders>
              <w:top w:val="single" w:sz="6" w:space="0" w:color="auto"/>
              <w:left w:val="single" w:sz="4" w:space="0" w:color="auto"/>
              <w:bottom w:val="single" w:sz="6" w:space="0" w:color="auto"/>
              <w:right w:val="single" w:sz="6" w:space="0" w:color="auto"/>
            </w:tcBorders>
          </w:tcPr>
          <w:p w14:paraId="44040359" w14:textId="77777777" w:rsidR="00BC01BE" w:rsidRPr="006F20ED" w:rsidRDefault="00BC01BE" w:rsidP="006F47CC">
            <w:pPr>
              <w:pStyle w:val="TAC"/>
              <w:keepLines w:val="0"/>
              <w:rPr>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69014D2A" w14:textId="77777777" w:rsidR="00BC01BE" w:rsidRPr="006F20ED" w:rsidRDefault="00BC01BE" w:rsidP="006F47CC">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71FA2A4F"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53601AD"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3EB0FC2" w14:textId="77777777" w:rsidR="00BC01BE" w:rsidRPr="006F20ED" w:rsidRDefault="00BC01BE" w:rsidP="006F47CC">
            <w:pPr>
              <w:pStyle w:val="TAC"/>
              <w:keepLines w:val="0"/>
            </w:pPr>
          </w:p>
        </w:tc>
        <w:tc>
          <w:tcPr>
            <w:tcW w:w="508" w:type="pct"/>
            <w:tcBorders>
              <w:top w:val="single" w:sz="4" w:space="0" w:color="auto"/>
              <w:left w:val="single" w:sz="4" w:space="0" w:color="auto"/>
              <w:bottom w:val="nil"/>
              <w:right w:val="single" w:sz="4" w:space="0" w:color="auto"/>
            </w:tcBorders>
          </w:tcPr>
          <w:p w14:paraId="0BC84B03" w14:textId="77777777" w:rsidR="00BC01BE" w:rsidRPr="006F20ED" w:rsidRDefault="00BC01BE" w:rsidP="006F47CC">
            <w:pPr>
              <w:pStyle w:val="TAC"/>
              <w:keepLines w:val="0"/>
              <w:rPr>
                <w:lang w:eastAsia="zh-CN"/>
              </w:rPr>
            </w:pPr>
            <w:r w:rsidRPr="006F20ED">
              <w:rPr>
                <w:rFonts w:hint="eastAsia"/>
                <w:lang w:eastAsia="zh-CN"/>
              </w:rPr>
              <w:t>2</w:t>
            </w:r>
            <w:r w:rsidRPr="006F20ED">
              <w:rPr>
                <w:lang w:eastAsia="zh-CN"/>
              </w:rPr>
              <w:t>00</w:t>
            </w:r>
          </w:p>
        </w:tc>
        <w:tc>
          <w:tcPr>
            <w:tcW w:w="613" w:type="pct"/>
            <w:tcBorders>
              <w:top w:val="single" w:sz="4" w:space="0" w:color="auto"/>
              <w:left w:val="single" w:sz="4" w:space="0" w:color="auto"/>
              <w:bottom w:val="nil"/>
              <w:right w:val="single" w:sz="4" w:space="0" w:color="auto"/>
            </w:tcBorders>
          </w:tcPr>
          <w:p w14:paraId="1DF27B26" w14:textId="77777777" w:rsidR="00BC01BE" w:rsidRPr="006F20ED" w:rsidRDefault="00BC01BE" w:rsidP="006F47CC">
            <w:pPr>
              <w:pStyle w:val="TAC"/>
              <w:keepLines w:val="0"/>
              <w:rPr>
                <w:lang w:eastAsia="zh-CN"/>
              </w:rPr>
            </w:pPr>
            <w:r w:rsidRPr="006F20ED">
              <w:rPr>
                <w:rFonts w:hint="eastAsia"/>
                <w:lang w:eastAsia="zh-CN"/>
              </w:rPr>
              <w:t>0</w:t>
            </w:r>
          </w:p>
        </w:tc>
      </w:tr>
      <w:tr w:rsidR="00BC01BE" w:rsidRPr="006F20ED" w14:paraId="6C364266" w14:textId="77777777" w:rsidTr="006F47CC">
        <w:trPr>
          <w:jc w:val="center"/>
        </w:trPr>
        <w:tc>
          <w:tcPr>
            <w:tcW w:w="614" w:type="pct"/>
            <w:tcBorders>
              <w:top w:val="nil"/>
              <w:left w:val="single" w:sz="4" w:space="0" w:color="auto"/>
              <w:bottom w:val="nil"/>
              <w:right w:val="single" w:sz="4" w:space="0" w:color="auto"/>
            </w:tcBorders>
          </w:tcPr>
          <w:p w14:paraId="7988793B"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039FB9E8"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21ABBB4C" w14:textId="77777777" w:rsidR="00BC01BE" w:rsidRPr="006F20ED" w:rsidRDefault="00BC01BE" w:rsidP="006F47CC">
            <w:pPr>
              <w:pStyle w:val="TAC"/>
              <w:keepLines w:val="0"/>
              <w:rPr>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543D070F" w14:textId="77777777" w:rsidR="00BC01BE" w:rsidRPr="006F20ED" w:rsidRDefault="00BC01BE" w:rsidP="006F47CC">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4444A9FC"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939F2BB"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5F219CAA" w14:textId="77777777" w:rsidR="00BC01BE" w:rsidRPr="006F20ED" w:rsidRDefault="00BC01BE" w:rsidP="006F47CC">
            <w:pPr>
              <w:pStyle w:val="TAC"/>
              <w:keepLines w:val="0"/>
            </w:pPr>
          </w:p>
        </w:tc>
        <w:tc>
          <w:tcPr>
            <w:tcW w:w="508" w:type="pct"/>
            <w:tcBorders>
              <w:top w:val="nil"/>
              <w:left w:val="single" w:sz="4" w:space="0" w:color="auto"/>
              <w:bottom w:val="nil"/>
              <w:right w:val="single" w:sz="4" w:space="0" w:color="auto"/>
            </w:tcBorders>
          </w:tcPr>
          <w:p w14:paraId="27841075" w14:textId="77777777" w:rsidR="00BC01BE" w:rsidRPr="006F20ED" w:rsidRDefault="00BC01BE" w:rsidP="006F47CC">
            <w:pPr>
              <w:pStyle w:val="TAC"/>
              <w:keepLines w:val="0"/>
              <w:rPr>
                <w:lang w:eastAsia="zh-CN"/>
              </w:rPr>
            </w:pPr>
          </w:p>
        </w:tc>
        <w:tc>
          <w:tcPr>
            <w:tcW w:w="613" w:type="pct"/>
            <w:tcBorders>
              <w:top w:val="nil"/>
              <w:left w:val="single" w:sz="4" w:space="0" w:color="auto"/>
              <w:bottom w:val="nil"/>
              <w:right w:val="single" w:sz="4" w:space="0" w:color="auto"/>
            </w:tcBorders>
          </w:tcPr>
          <w:p w14:paraId="10782529" w14:textId="77777777" w:rsidR="00BC01BE" w:rsidRPr="006F20ED" w:rsidRDefault="00BC01BE" w:rsidP="006F47CC">
            <w:pPr>
              <w:pStyle w:val="TAC"/>
              <w:keepLines w:val="0"/>
              <w:rPr>
                <w:lang w:eastAsia="zh-CN"/>
              </w:rPr>
            </w:pPr>
          </w:p>
        </w:tc>
      </w:tr>
      <w:tr w:rsidR="00BC01BE" w:rsidRPr="006F20ED" w14:paraId="540316B6" w14:textId="77777777" w:rsidTr="006F47CC">
        <w:trPr>
          <w:jc w:val="center"/>
        </w:trPr>
        <w:tc>
          <w:tcPr>
            <w:tcW w:w="614" w:type="pct"/>
            <w:tcBorders>
              <w:top w:val="nil"/>
              <w:left w:val="single" w:sz="4" w:space="0" w:color="auto"/>
              <w:bottom w:val="nil"/>
              <w:right w:val="single" w:sz="4" w:space="0" w:color="auto"/>
            </w:tcBorders>
          </w:tcPr>
          <w:p w14:paraId="789E3F35"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69EBD3B4"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17259F8C" w14:textId="77777777" w:rsidR="00BC01BE" w:rsidRPr="006F20ED" w:rsidRDefault="00BC01BE" w:rsidP="006F47CC">
            <w:pPr>
              <w:pStyle w:val="TAC"/>
              <w:keepLines w:val="0"/>
              <w:rPr>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19667AB4" w14:textId="77777777" w:rsidR="00BC01BE" w:rsidRPr="006F20ED" w:rsidRDefault="00BC01BE" w:rsidP="006F47CC">
            <w:pPr>
              <w:pStyle w:val="TAC"/>
              <w:keepLines w:val="0"/>
              <w:rPr>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0B7E11C0"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E7BBBBA"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6BDDCBA0" w14:textId="77777777" w:rsidR="00BC01BE" w:rsidRPr="006F20ED" w:rsidRDefault="00BC01BE" w:rsidP="006F47CC">
            <w:pPr>
              <w:pStyle w:val="TAC"/>
              <w:keepLines w:val="0"/>
            </w:pPr>
          </w:p>
        </w:tc>
        <w:tc>
          <w:tcPr>
            <w:tcW w:w="508" w:type="pct"/>
            <w:tcBorders>
              <w:top w:val="nil"/>
              <w:left w:val="single" w:sz="4" w:space="0" w:color="auto"/>
              <w:bottom w:val="nil"/>
              <w:right w:val="single" w:sz="4" w:space="0" w:color="auto"/>
            </w:tcBorders>
          </w:tcPr>
          <w:p w14:paraId="36D9991C" w14:textId="77777777" w:rsidR="00BC01BE" w:rsidRPr="006F20ED" w:rsidRDefault="00BC01BE" w:rsidP="006F47CC">
            <w:pPr>
              <w:pStyle w:val="TAC"/>
              <w:keepLines w:val="0"/>
              <w:rPr>
                <w:lang w:eastAsia="zh-CN"/>
              </w:rPr>
            </w:pPr>
          </w:p>
        </w:tc>
        <w:tc>
          <w:tcPr>
            <w:tcW w:w="613" w:type="pct"/>
            <w:tcBorders>
              <w:top w:val="nil"/>
              <w:left w:val="single" w:sz="4" w:space="0" w:color="auto"/>
              <w:bottom w:val="nil"/>
              <w:right w:val="single" w:sz="4" w:space="0" w:color="auto"/>
            </w:tcBorders>
          </w:tcPr>
          <w:p w14:paraId="54D394DF" w14:textId="77777777" w:rsidR="00BC01BE" w:rsidRPr="006F20ED" w:rsidRDefault="00BC01BE" w:rsidP="006F47CC">
            <w:pPr>
              <w:pStyle w:val="TAC"/>
              <w:keepLines w:val="0"/>
              <w:rPr>
                <w:lang w:eastAsia="zh-CN"/>
              </w:rPr>
            </w:pPr>
          </w:p>
        </w:tc>
      </w:tr>
      <w:tr w:rsidR="00BC01BE" w:rsidRPr="006F20ED" w14:paraId="1ED42C64" w14:textId="77777777" w:rsidTr="006F47CC">
        <w:trPr>
          <w:jc w:val="center"/>
        </w:trPr>
        <w:tc>
          <w:tcPr>
            <w:tcW w:w="614" w:type="pct"/>
            <w:tcBorders>
              <w:top w:val="nil"/>
              <w:left w:val="single" w:sz="4" w:space="0" w:color="auto"/>
              <w:bottom w:val="nil"/>
              <w:right w:val="single" w:sz="4" w:space="0" w:color="auto"/>
            </w:tcBorders>
          </w:tcPr>
          <w:p w14:paraId="158B2CF2"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1747F7D0"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3EFAAD5F" w14:textId="77777777" w:rsidR="00BC01BE" w:rsidRPr="006F20ED" w:rsidRDefault="00BC01BE" w:rsidP="006F47CC">
            <w:pPr>
              <w:pStyle w:val="TAC"/>
              <w:keepLines w:val="0"/>
              <w:rPr>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1D9E1F1" w14:textId="77777777" w:rsidR="00BC01BE" w:rsidRPr="006F20ED" w:rsidRDefault="00BC01BE" w:rsidP="006F47CC">
            <w:pPr>
              <w:pStyle w:val="TAC"/>
              <w:keepLines w:val="0"/>
              <w:rPr>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0EBD9885"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A90E21D"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33F2410" w14:textId="77777777" w:rsidR="00BC01BE" w:rsidRPr="006F20ED" w:rsidRDefault="00BC01BE" w:rsidP="006F47CC">
            <w:pPr>
              <w:pStyle w:val="TAC"/>
              <w:keepLines w:val="0"/>
            </w:pPr>
          </w:p>
        </w:tc>
        <w:tc>
          <w:tcPr>
            <w:tcW w:w="508" w:type="pct"/>
            <w:tcBorders>
              <w:top w:val="nil"/>
              <w:left w:val="single" w:sz="4" w:space="0" w:color="auto"/>
              <w:bottom w:val="single" w:sz="4" w:space="0" w:color="auto"/>
              <w:right w:val="single" w:sz="4" w:space="0" w:color="auto"/>
            </w:tcBorders>
          </w:tcPr>
          <w:p w14:paraId="6857561F" w14:textId="77777777" w:rsidR="00BC01BE" w:rsidRPr="006F20ED" w:rsidRDefault="00BC01BE" w:rsidP="006F47CC">
            <w:pPr>
              <w:pStyle w:val="TAC"/>
              <w:keepLines w:val="0"/>
              <w:rPr>
                <w:lang w:eastAsia="zh-CN"/>
              </w:rPr>
            </w:pPr>
          </w:p>
        </w:tc>
        <w:tc>
          <w:tcPr>
            <w:tcW w:w="613" w:type="pct"/>
            <w:tcBorders>
              <w:top w:val="nil"/>
              <w:left w:val="single" w:sz="4" w:space="0" w:color="auto"/>
              <w:bottom w:val="single" w:sz="4" w:space="0" w:color="auto"/>
              <w:right w:val="single" w:sz="4" w:space="0" w:color="auto"/>
            </w:tcBorders>
          </w:tcPr>
          <w:p w14:paraId="798FDB12" w14:textId="77777777" w:rsidR="00BC01BE" w:rsidRPr="006F20ED" w:rsidRDefault="00BC01BE" w:rsidP="006F47CC">
            <w:pPr>
              <w:pStyle w:val="TAC"/>
              <w:keepLines w:val="0"/>
              <w:rPr>
                <w:lang w:eastAsia="zh-CN"/>
              </w:rPr>
            </w:pPr>
          </w:p>
        </w:tc>
      </w:tr>
      <w:tr w:rsidR="00BC01BE" w:rsidRPr="006F20ED" w14:paraId="777C668D" w14:textId="77777777" w:rsidTr="006F47CC">
        <w:trPr>
          <w:jc w:val="center"/>
        </w:trPr>
        <w:tc>
          <w:tcPr>
            <w:tcW w:w="614" w:type="pct"/>
            <w:tcBorders>
              <w:top w:val="nil"/>
              <w:left w:val="single" w:sz="4" w:space="0" w:color="auto"/>
              <w:bottom w:val="single" w:sz="4" w:space="0" w:color="auto"/>
              <w:right w:val="single" w:sz="4" w:space="0" w:color="auto"/>
            </w:tcBorders>
          </w:tcPr>
          <w:p w14:paraId="4CB7ACB4" w14:textId="77777777" w:rsidR="00BC01BE" w:rsidRPr="006F20ED" w:rsidRDefault="00BC01BE" w:rsidP="006F47CC">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tcPr>
          <w:p w14:paraId="3D694DF5" w14:textId="77777777" w:rsidR="00BC01BE" w:rsidRPr="006F20ED" w:rsidRDefault="00BC01BE" w:rsidP="006F47CC">
            <w:pPr>
              <w:pStyle w:val="TAC"/>
              <w:keepNext w:val="0"/>
              <w:keepLines w:val="0"/>
              <w:rPr>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BE07E4F" w14:textId="77777777" w:rsidR="00BC01BE" w:rsidRPr="006F20ED" w:rsidRDefault="00BC01BE" w:rsidP="006F47CC">
            <w:pPr>
              <w:pStyle w:val="TAC"/>
              <w:keepNext w:val="0"/>
              <w:keepLines w:val="0"/>
              <w:rPr>
                <w:rFonts w:eastAsia="Yu Mincho"/>
                <w:lang w:eastAsia="ja-JP"/>
              </w:rPr>
            </w:pPr>
            <w:r w:rsidRPr="006F20ED">
              <w:rPr>
                <w:rFonts w:cs="Arial"/>
                <w:szCs w:val="18"/>
              </w:rPr>
              <w:t>See n79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3E5A490F" w14:textId="77777777" w:rsidR="00BC01BE" w:rsidRPr="006F20ED" w:rsidRDefault="00BC01BE" w:rsidP="006F47CC">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8B18C4F" w14:textId="77777777" w:rsidR="00BC01BE" w:rsidRPr="006F20ED" w:rsidRDefault="00BC01BE" w:rsidP="006F47CC">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E606D98" w14:textId="77777777" w:rsidR="00BC01BE" w:rsidRPr="00F53652" w:rsidRDefault="00BC01BE" w:rsidP="006F47CC">
            <w:pPr>
              <w:pStyle w:val="TAC"/>
              <w:keepNext w:val="0"/>
              <w:keepLines w:val="0"/>
            </w:pPr>
          </w:p>
        </w:tc>
        <w:tc>
          <w:tcPr>
            <w:tcW w:w="508" w:type="pct"/>
            <w:tcBorders>
              <w:top w:val="nil"/>
              <w:left w:val="single" w:sz="4" w:space="0" w:color="auto"/>
              <w:bottom w:val="single" w:sz="4" w:space="0" w:color="auto"/>
              <w:right w:val="single" w:sz="4" w:space="0" w:color="auto"/>
            </w:tcBorders>
          </w:tcPr>
          <w:p w14:paraId="14593138" w14:textId="77777777" w:rsidR="00BC01BE" w:rsidRPr="006F20ED" w:rsidRDefault="00BC01BE" w:rsidP="006F47CC">
            <w:pPr>
              <w:pStyle w:val="TAC"/>
              <w:keepNext w:val="0"/>
              <w:keepLines w:val="0"/>
              <w:rPr>
                <w:lang w:eastAsia="zh-CN"/>
              </w:rPr>
            </w:pPr>
            <w:r w:rsidRPr="006F20ED">
              <w:rPr>
                <w:lang w:eastAsia="zh-CN"/>
              </w:rPr>
              <w:t>200</w:t>
            </w:r>
          </w:p>
        </w:tc>
        <w:tc>
          <w:tcPr>
            <w:tcW w:w="613" w:type="pct"/>
            <w:tcBorders>
              <w:top w:val="nil"/>
              <w:left w:val="single" w:sz="4" w:space="0" w:color="auto"/>
              <w:bottom w:val="single" w:sz="4" w:space="0" w:color="auto"/>
              <w:right w:val="single" w:sz="4" w:space="0" w:color="auto"/>
            </w:tcBorders>
          </w:tcPr>
          <w:p w14:paraId="3CC1F262" w14:textId="77777777" w:rsidR="00BC01BE" w:rsidRPr="006F20ED" w:rsidRDefault="00BC01BE" w:rsidP="006F47CC">
            <w:pPr>
              <w:pStyle w:val="TAC"/>
              <w:keepNext w:val="0"/>
              <w:keepLines w:val="0"/>
              <w:rPr>
                <w:lang w:eastAsia="zh-CN"/>
              </w:rPr>
            </w:pPr>
            <w:r w:rsidRPr="006F20ED">
              <w:rPr>
                <w:rFonts w:hint="eastAsia"/>
                <w:lang w:eastAsia="zh-CN"/>
              </w:rPr>
              <w:t>4</w:t>
            </w:r>
            <w:r w:rsidRPr="006F20ED">
              <w:rPr>
                <w:lang w:eastAsia="zh-CN"/>
              </w:rPr>
              <w:t xml:space="preserve"> and 5</w:t>
            </w:r>
          </w:p>
        </w:tc>
      </w:tr>
    </w:tbl>
    <w:p w14:paraId="7A771DF7" w14:textId="77777777" w:rsidR="00BC01BE" w:rsidRDefault="00BC01BE" w:rsidP="00BC01BE"/>
    <w:p w14:paraId="46C5788D" w14:textId="77777777" w:rsidR="00BC01BE" w:rsidRPr="00CD2191" w:rsidRDefault="00BC01BE" w:rsidP="00BC01BE">
      <w:pPr>
        <w:pStyle w:val="Heading4"/>
      </w:pPr>
      <w:r w:rsidRPr="00CD2191">
        <w:t>5.5</w:t>
      </w:r>
      <w:r>
        <w:rPr>
          <w:rFonts w:hint="eastAsia"/>
          <w:lang w:eastAsia="zh-CN"/>
        </w:rPr>
        <w:t>J</w:t>
      </w:r>
      <w:r w:rsidRPr="00CD2191">
        <w:t>.1A.</w:t>
      </w:r>
      <w:r>
        <w:rPr>
          <w:rFonts w:hint="eastAsia"/>
          <w:lang w:eastAsia="zh-CN"/>
        </w:rPr>
        <w:t>2</w:t>
      </w:r>
      <w:r w:rsidRPr="00CD2191">
        <w:tab/>
        <w:t xml:space="preserve">Configurations for </w:t>
      </w:r>
      <w:r>
        <w:rPr>
          <w:rFonts w:hint="eastAsia"/>
          <w:lang w:eastAsia="zh-CN"/>
        </w:rPr>
        <w:t>ATG</w:t>
      </w:r>
      <w:r w:rsidRPr="00CD2191">
        <w:t xml:space="preserve"> in</w:t>
      </w:r>
      <w:r>
        <w:rPr>
          <w:rFonts w:hint="eastAsia"/>
          <w:lang w:eastAsia="zh-CN"/>
        </w:rPr>
        <w:t>ter</w:t>
      </w:r>
      <w:r w:rsidRPr="00CD2191">
        <w:t>-band CA</w:t>
      </w:r>
    </w:p>
    <w:p w14:paraId="20AEA1C0" w14:textId="77777777" w:rsidR="00BC01BE" w:rsidRPr="00CD2191" w:rsidRDefault="00BC01BE" w:rsidP="00BC01BE">
      <w:pPr>
        <w:pStyle w:val="TH"/>
      </w:pPr>
      <w:r w:rsidRPr="00CD2191">
        <w:t xml:space="preserve">Table </w:t>
      </w:r>
      <w:r w:rsidRPr="00CD2191">
        <w:rPr>
          <w:lang w:eastAsia="zh-CN"/>
        </w:rPr>
        <w:t>5</w:t>
      </w:r>
      <w:r w:rsidRPr="00CD2191">
        <w:t>.</w:t>
      </w:r>
      <w:r w:rsidRPr="00CD2191">
        <w:rPr>
          <w:lang w:eastAsia="zh-CN"/>
        </w:rPr>
        <w:t>5</w:t>
      </w:r>
      <w:r>
        <w:rPr>
          <w:rFonts w:hint="eastAsia"/>
          <w:lang w:eastAsia="zh-CN"/>
        </w:rPr>
        <w:t>J</w:t>
      </w:r>
      <w:r w:rsidRPr="00CD2191">
        <w:t>.</w:t>
      </w:r>
      <w:r w:rsidRPr="00CD2191">
        <w:rPr>
          <w:lang w:eastAsia="zh-CN"/>
        </w:rPr>
        <w:t>1A.</w:t>
      </w:r>
      <w:r>
        <w:rPr>
          <w:rFonts w:hint="eastAsia"/>
          <w:lang w:eastAsia="zh-CN"/>
        </w:rPr>
        <w:t>2</w:t>
      </w:r>
      <w:r w:rsidRPr="00CD2191">
        <w:t xml:space="preserve">-1 </w:t>
      </w:r>
      <w:r>
        <w:rPr>
          <w:rFonts w:hint="eastAsia"/>
          <w:lang w:eastAsia="zh-CN"/>
        </w:rPr>
        <w:t>C</w:t>
      </w:r>
      <w:r w:rsidRPr="00CD2191">
        <w:t>onfigurations and bandwidth combination set for</w:t>
      </w:r>
      <w:r>
        <w:rPr>
          <w:rFonts w:hint="eastAsia"/>
          <w:lang w:eastAsia="zh-CN"/>
        </w:rPr>
        <w:t xml:space="preserve"> ATG</w:t>
      </w:r>
      <w:r w:rsidRPr="00CD2191">
        <w:t xml:space="preserve"> int</w:t>
      </w:r>
      <w:r>
        <w:rPr>
          <w:rFonts w:hint="eastAsia"/>
          <w:lang w:eastAsia="zh-CN"/>
        </w:rPr>
        <w:t>er</w:t>
      </w:r>
      <w:r w:rsidRPr="00CD2191">
        <w:t>-band CA in FR1</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C01BE" w:rsidRPr="001141C9" w14:paraId="178F8316" w14:textId="77777777" w:rsidTr="006F47CC">
        <w:trPr>
          <w:tblHeader/>
          <w:jc w:val="center"/>
        </w:trPr>
        <w:tc>
          <w:tcPr>
            <w:tcW w:w="1983" w:type="dxa"/>
            <w:tcBorders>
              <w:left w:val="single" w:sz="4" w:space="0" w:color="auto"/>
              <w:bottom w:val="single" w:sz="4" w:space="0" w:color="auto"/>
              <w:right w:val="single" w:sz="4" w:space="0" w:color="auto"/>
            </w:tcBorders>
            <w:vAlign w:val="center"/>
          </w:tcPr>
          <w:p w14:paraId="66800522" w14:textId="77777777" w:rsidR="00BC01BE" w:rsidRPr="001141C9" w:rsidRDefault="00BC01BE" w:rsidP="006F47CC">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vAlign w:val="center"/>
          </w:tcPr>
          <w:p w14:paraId="5851E701" w14:textId="77777777" w:rsidR="00BC01BE" w:rsidRPr="001141C9" w:rsidRDefault="00BC01BE" w:rsidP="006F47CC">
            <w:pPr>
              <w:pStyle w:val="TAH"/>
              <w:rPr>
                <w:szCs w:val="18"/>
                <w:lang w:eastAsia="zh-CN"/>
              </w:rPr>
            </w:pPr>
            <w:r w:rsidRPr="001141C9">
              <w:t>Uplink CA configuration</w:t>
            </w:r>
            <w:r w:rsidRPr="001141C9">
              <w:rPr>
                <w:rFonts w:hint="eastAsia"/>
                <w:lang w:eastAsia="zh-CN"/>
              </w:rPr>
              <w:t xml:space="preserve"> </w:t>
            </w:r>
            <w:r w:rsidRPr="001141C9">
              <w:t>or single uplink carrier</w:t>
            </w:r>
          </w:p>
        </w:tc>
        <w:tc>
          <w:tcPr>
            <w:tcW w:w="730" w:type="dxa"/>
            <w:tcBorders>
              <w:left w:val="single" w:sz="4" w:space="0" w:color="auto"/>
              <w:right w:val="single" w:sz="4" w:space="0" w:color="auto"/>
            </w:tcBorders>
            <w:vAlign w:val="center"/>
          </w:tcPr>
          <w:p w14:paraId="591802A7" w14:textId="77777777" w:rsidR="00BC01BE" w:rsidRPr="001141C9" w:rsidRDefault="00BC01BE" w:rsidP="006F47CC">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2AB316" w14:textId="77777777" w:rsidR="00BC01BE" w:rsidRPr="001141C9" w:rsidRDefault="00BC01BE" w:rsidP="006F47CC">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 xml:space="preserve">OTE </w:t>
            </w:r>
            <w:r>
              <w:rPr>
                <w:rFonts w:hint="eastAsia"/>
                <w:lang w:eastAsia="zh-CN"/>
              </w:rPr>
              <w:t>1</w:t>
            </w:r>
            <w:r w:rsidRPr="001141C9">
              <w:rPr>
                <w:lang w:eastAsia="zh-CN"/>
              </w:rPr>
              <w:t>)</w:t>
            </w:r>
          </w:p>
        </w:tc>
        <w:tc>
          <w:tcPr>
            <w:tcW w:w="1360" w:type="dxa"/>
            <w:tcBorders>
              <w:left w:val="single" w:sz="4" w:space="0" w:color="auto"/>
              <w:bottom w:val="nil"/>
              <w:right w:val="single" w:sz="4" w:space="0" w:color="auto"/>
            </w:tcBorders>
            <w:vAlign w:val="center"/>
          </w:tcPr>
          <w:p w14:paraId="4625147B" w14:textId="77777777" w:rsidR="00BC01BE" w:rsidRPr="001141C9" w:rsidRDefault="00BC01BE" w:rsidP="006F47CC">
            <w:pPr>
              <w:pStyle w:val="TAH"/>
              <w:rPr>
                <w:szCs w:val="18"/>
                <w:lang w:eastAsia="zh-CN"/>
              </w:rPr>
            </w:pPr>
            <w:r w:rsidRPr="001141C9">
              <w:t>Bandwidth combination set</w:t>
            </w:r>
          </w:p>
        </w:tc>
      </w:tr>
      <w:tr w:rsidR="00BC01BE" w:rsidRPr="001141C9" w14:paraId="549083B3" w14:textId="77777777" w:rsidTr="006F47CC">
        <w:trPr>
          <w:jc w:val="center"/>
        </w:trPr>
        <w:tc>
          <w:tcPr>
            <w:tcW w:w="1983" w:type="dxa"/>
            <w:tcBorders>
              <w:top w:val="single" w:sz="4" w:space="0" w:color="auto"/>
              <w:left w:val="single" w:sz="4" w:space="0" w:color="auto"/>
              <w:bottom w:val="nil"/>
              <w:right w:val="single" w:sz="4" w:space="0" w:color="auto"/>
            </w:tcBorders>
            <w:vAlign w:val="center"/>
          </w:tcPr>
          <w:p w14:paraId="77A492A5" w14:textId="77777777" w:rsidR="00BC01BE" w:rsidRPr="001141C9" w:rsidRDefault="00BC01BE" w:rsidP="006F47CC">
            <w:pPr>
              <w:pStyle w:val="TAC"/>
              <w:rPr>
                <w:lang w:eastAsia="zh-CN"/>
              </w:rPr>
            </w:pPr>
            <w:bookmarkStart w:id="45" w:name="OLE_LINK34"/>
            <w:r w:rsidRPr="001141C9">
              <w:rPr>
                <w:rFonts w:hint="eastAsia"/>
                <w:lang w:eastAsia="zh-CN"/>
              </w:rPr>
              <w:t>CA</w:t>
            </w:r>
            <w:r w:rsidRPr="001141C9">
              <w:t>_</w:t>
            </w:r>
            <w:r w:rsidRPr="001141C9">
              <w:rPr>
                <w:rFonts w:hint="eastAsia"/>
                <w:lang w:eastAsia="zh-CN"/>
              </w:rPr>
              <w:t>n</w:t>
            </w:r>
            <w:r w:rsidRPr="001141C9">
              <w:rPr>
                <w:lang w:eastAsia="zh-CN"/>
              </w:rPr>
              <w:t>3</w:t>
            </w:r>
            <w:r w:rsidRPr="001141C9">
              <w:rPr>
                <w:lang w:eastAsia="ja-JP"/>
              </w:rPr>
              <w:t>A-</w:t>
            </w:r>
            <w:r w:rsidRPr="001141C9">
              <w:rPr>
                <w:rFonts w:hint="eastAsia"/>
                <w:lang w:eastAsia="zh-CN"/>
              </w:rPr>
              <w:t>n</w:t>
            </w:r>
            <w:r w:rsidRPr="001141C9">
              <w:rPr>
                <w:lang w:eastAsia="zh-CN"/>
              </w:rPr>
              <w:t>39</w:t>
            </w:r>
            <w:r w:rsidRPr="001141C9">
              <w:rPr>
                <w:lang w:eastAsia="ja-JP"/>
              </w:rPr>
              <w:t>A</w:t>
            </w:r>
            <w:bookmarkEnd w:id="45"/>
          </w:p>
        </w:tc>
        <w:tc>
          <w:tcPr>
            <w:tcW w:w="1690" w:type="dxa"/>
            <w:tcBorders>
              <w:top w:val="single" w:sz="4" w:space="0" w:color="auto"/>
              <w:left w:val="single" w:sz="4" w:space="0" w:color="auto"/>
              <w:bottom w:val="nil"/>
              <w:right w:val="single" w:sz="4" w:space="0" w:color="auto"/>
            </w:tcBorders>
            <w:vAlign w:val="center"/>
          </w:tcPr>
          <w:p w14:paraId="7F9AB1DC" w14:textId="77777777" w:rsidR="00BC01BE" w:rsidRDefault="00BC01BE" w:rsidP="006F47CC">
            <w:pPr>
              <w:pStyle w:val="TAC"/>
              <w:rPr>
                <w:lang w:eastAsia="zh-CN"/>
              </w:rPr>
            </w:pPr>
            <w:r w:rsidRPr="001141C9">
              <w:rPr>
                <w:lang w:eastAsia="zh-CN"/>
              </w:rPr>
              <w:t>n3</w:t>
            </w:r>
          </w:p>
          <w:p w14:paraId="6CA630BE" w14:textId="77777777" w:rsidR="00BC01BE" w:rsidRPr="001141C9" w:rsidRDefault="00BC01BE" w:rsidP="006F47CC">
            <w:pPr>
              <w:pStyle w:val="TAC"/>
              <w:rPr>
                <w:lang w:eastAsia="zh-CN"/>
              </w:rPr>
            </w:pPr>
            <w:r>
              <w:rPr>
                <w:rFonts w:hint="eastAsia"/>
                <w:lang w:eastAsia="zh-CN"/>
              </w:rPr>
              <w:t>n39</w:t>
            </w:r>
          </w:p>
        </w:tc>
        <w:tc>
          <w:tcPr>
            <w:tcW w:w="730" w:type="dxa"/>
            <w:tcBorders>
              <w:left w:val="single" w:sz="4" w:space="0" w:color="auto"/>
              <w:bottom w:val="single" w:sz="4" w:space="0" w:color="auto"/>
              <w:right w:val="single" w:sz="4" w:space="0" w:color="auto"/>
            </w:tcBorders>
            <w:vAlign w:val="center"/>
          </w:tcPr>
          <w:p w14:paraId="3EA8D18C" w14:textId="77777777" w:rsidR="00BC01BE" w:rsidRPr="001141C9" w:rsidRDefault="00BC01BE" w:rsidP="006F47CC">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7BD0AE" w14:textId="77777777" w:rsidR="00BC01BE" w:rsidRPr="001141C9" w:rsidRDefault="00BC01BE" w:rsidP="006F47CC">
            <w:pPr>
              <w:pStyle w:val="TAC"/>
              <w:rPr>
                <w:lang w:eastAsia="zh-CN"/>
              </w:rPr>
            </w:pPr>
            <w:r w:rsidRPr="001141C9">
              <w:rPr>
                <w:rFonts w:cs="Arial"/>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201A7D6" w14:textId="77777777" w:rsidR="00BC01BE" w:rsidRPr="001141C9" w:rsidRDefault="00BC01BE" w:rsidP="006F47CC">
            <w:pPr>
              <w:pStyle w:val="TAC"/>
              <w:rPr>
                <w:lang w:eastAsia="zh-CN"/>
              </w:rPr>
            </w:pPr>
            <w:r w:rsidRPr="001141C9">
              <w:rPr>
                <w:rFonts w:hint="eastAsia"/>
                <w:lang w:eastAsia="zh-CN"/>
              </w:rPr>
              <w:t>0</w:t>
            </w:r>
          </w:p>
        </w:tc>
      </w:tr>
      <w:tr w:rsidR="00BC01BE" w:rsidRPr="001141C9" w14:paraId="3746A5E0" w14:textId="77777777" w:rsidTr="006F47CC">
        <w:trPr>
          <w:jc w:val="center"/>
        </w:trPr>
        <w:tc>
          <w:tcPr>
            <w:tcW w:w="1983" w:type="dxa"/>
            <w:tcBorders>
              <w:top w:val="nil"/>
              <w:left w:val="single" w:sz="4" w:space="0" w:color="auto"/>
              <w:bottom w:val="single" w:sz="4" w:space="0" w:color="auto"/>
              <w:right w:val="single" w:sz="4" w:space="0" w:color="auto"/>
            </w:tcBorders>
            <w:vAlign w:val="center"/>
          </w:tcPr>
          <w:p w14:paraId="47194464" w14:textId="77777777" w:rsidR="00BC01BE" w:rsidRPr="001141C9" w:rsidRDefault="00BC01BE" w:rsidP="006F47C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618C6B" w14:textId="77777777" w:rsidR="00BC01BE" w:rsidRPr="001141C9" w:rsidRDefault="00BC01BE" w:rsidP="006F47C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54A16A" w14:textId="77777777" w:rsidR="00BC01BE" w:rsidRPr="001141C9" w:rsidRDefault="00BC01BE" w:rsidP="006F47CC">
            <w:pPr>
              <w:pStyle w:val="TAC"/>
              <w:rPr>
                <w:lang w:eastAsia="zh-CN"/>
              </w:rPr>
            </w:pPr>
            <w:r w:rsidRPr="001141C9">
              <w:rPr>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C1305A" w14:textId="77777777" w:rsidR="00BC01BE" w:rsidRPr="001141C9" w:rsidRDefault="00BC01BE" w:rsidP="006F47CC">
            <w:pPr>
              <w:pStyle w:val="TAC"/>
              <w:rPr>
                <w:lang w:eastAsia="zh-CN"/>
              </w:rPr>
            </w:pPr>
            <w:r w:rsidRPr="001141C9">
              <w:rPr>
                <w:rFonts w:cs="Arial"/>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3F68EC86" w14:textId="77777777" w:rsidR="00BC01BE" w:rsidRPr="001141C9" w:rsidRDefault="00BC01BE" w:rsidP="006F47CC">
            <w:pPr>
              <w:pStyle w:val="TAC"/>
              <w:rPr>
                <w:lang w:eastAsia="zh-CN"/>
              </w:rPr>
            </w:pPr>
          </w:p>
        </w:tc>
      </w:tr>
      <w:tr w:rsidR="00BC01BE" w:rsidRPr="001141C9" w14:paraId="0561FB15" w14:textId="77777777" w:rsidTr="006F47CC">
        <w:trPr>
          <w:jc w:val="center"/>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C564A02" w14:textId="77777777" w:rsidR="00BC01BE" w:rsidRPr="0058663D" w:rsidRDefault="00BC01BE" w:rsidP="006F47CC">
            <w:pPr>
              <w:pStyle w:val="TAN"/>
              <w:keepNext w:val="0"/>
              <w:keepLines w:val="0"/>
            </w:pPr>
            <w:r w:rsidRPr="001141C9">
              <w:t xml:space="preserve">NOTE </w:t>
            </w:r>
            <w:r>
              <w:rPr>
                <w:rFonts w:hint="eastAsia"/>
                <w:lang w:eastAsia="zh-CN"/>
              </w:rPr>
              <w:t>1</w:t>
            </w:r>
            <w:r w:rsidRPr="001141C9">
              <w:t>:</w:t>
            </w:r>
            <w:r w:rsidRPr="001141C9">
              <w:tab/>
              <w:t>For each channel bandwidth of each component carrier, refer to Table 5.3.5-1 for the applicable SCSs. For a given band, not all UE channel bandwidths support the same SCSs.</w:t>
            </w:r>
          </w:p>
        </w:tc>
      </w:tr>
    </w:tbl>
    <w:p w14:paraId="4346FD22" w14:textId="77777777" w:rsidR="009F4663" w:rsidRPr="00CD2191" w:rsidRDefault="009F4663" w:rsidP="00102D88">
      <w:pPr>
        <w:rPr>
          <w:lang w:eastAsia="zh-CN"/>
        </w:rPr>
      </w:pPr>
    </w:p>
    <w:sectPr w:rsidR="009F4663" w:rsidRPr="00CD2191" w:rsidSect="00FA4381">
      <w:footerReference w:type="default" r:id="rId15"/>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1F47C" w14:textId="77777777" w:rsidR="001854B8" w:rsidRDefault="001854B8">
      <w:r>
        <w:separator/>
      </w:r>
    </w:p>
  </w:endnote>
  <w:endnote w:type="continuationSeparator" w:id="0">
    <w:p w14:paraId="7FFB52BD" w14:textId="77777777" w:rsidR="001854B8" w:rsidRDefault="0018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3B85" w14:textId="77777777" w:rsidR="00185137" w:rsidRDefault="001851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5A6FE" w14:textId="77777777" w:rsidR="00185137" w:rsidRDefault="001851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BCD78" w14:textId="77777777" w:rsidR="001854B8" w:rsidRDefault="001854B8">
      <w:r>
        <w:separator/>
      </w:r>
    </w:p>
  </w:footnote>
  <w:footnote w:type="continuationSeparator" w:id="0">
    <w:p w14:paraId="1C076470" w14:textId="77777777" w:rsidR="001854B8" w:rsidRDefault="00185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7BCA6" w14:textId="77777777" w:rsidR="00185137" w:rsidRDefault="001851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5555F45D"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C43B7E">
      <w:rPr>
        <w:rFonts w:ascii="Arial" w:hAnsi="Arial"/>
        <w:b/>
        <w:noProof/>
        <w:sz w:val="18"/>
        <w:lang w:eastAsia="en-GB"/>
      </w:rPr>
      <w:t>9</w:t>
    </w:r>
    <w:r w:rsidRPr="00FF4809">
      <w:rPr>
        <w:rFonts w:ascii="Arial" w:hAnsi="Arial"/>
        <w:b/>
        <w:noProof/>
        <w:sz w:val="18"/>
        <w:lang w:eastAsia="en-GB"/>
      </w:rPr>
      <w:t>.</w:t>
    </w:r>
    <w:r w:rsidR="00914CDA">
      <w:rPr>
        <w:rFonts w:ascii="Arial" w:hAnsi="Arial" w:hint="eastAsia"/>
        <w:b/>
        <w:noProof/>
        <w:sz w:val="18"/>
        <w:lang w:eastAsia="ko-KR"/>
      </w:rPr>
      <w:t>4</w:t>
    </w:r>
    <w:r w:rsidRPr="00FF4809">
      <w:rPr>
        <w:rFonts w:ascii="Arial" w:hAnsi="Arial"/>
        <w:b/>
        <w:noProof/>
        <w:sz w:val="18"/>
        <w:lang w:eastAsia="en-GB"/>
      </w:rPr>
      <w:t>.0 (202</w:t>
    </w:r>
    <w:r w:rsidR="00C039F8">
      <w:rPr>
        <w:rFonts w:ascii="Arial" w:hAnsi="Arial"/>
        <w:b/>
        <w:noProof/>
        <w:sz w:val="18"/>
        <w:lang w:eastAsia="en-GB"/>
      </w:rPr>
      <w:t>5</w:t>
    </w:r>
    <w:r w:rsidRPr="00FF4809">
      <w:rPr>
        <w:rFonts w:ascii="Arial" w:hAnsi="Arial"/>
        <w:b/>
        <w:noProof/>
        <w:sz w:val="18"/>
        <w:lang w:eastAsia="en-GB"/>
      </w:rPr>
      <w:t>-</w:t>
    </w:r>
    <w:r w:rsidR="00914CDA">
      <w:rPr>
        <w:rFonts w:ascii="Arial" w:hAnsi="Arial" w:hint="eastAsia"/>
        <w:b/>
        <w:noProof/>
        <w:sz w:val="18"/>
        <w:lang w:eastAsia="ko-KR"/>
      </w:rPr>
      <w:t>12</w:t>
    </w:r>
    <w:r w:rsidRPr="00FF4809">
      <w:rPr>
        <w:rFonts w:ascii="Arial" w:hAnsi="Arial"/>
        <w:b/>
        <w:noProof/>
        <w:sz w:val="18"/>
        <w:lang w:eastAsia="en-GB"/>
      </w:rPr>
      <w:t>)</w:t>
    </w:r>
  </w:p>
  <w:p w14:paraId="7287AB1E" w14:textId="0D372BC3"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C43B7E">
      <w:rPr>
        <w:rFonts w:ascii="Arial" w:hAnsi="Arial"/>
        <w:b/>
        <w:noProof/>
        <w:sz w:val="18"/>
        <w:lang w:eastAsia="en-GB"/>
      </w:rPr>
      <w:t>9</w:t>
    </w:r>
  </w:p>
  <w:p w14:paraId="37126E8C" w14:textId="77777777" w:rsidR="00B0397D" w:rsidRDefault="00B039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1A91E" w14:textId="77777777" w:rsidR="00185137" w:rsidRDefault="001851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6CF0"/>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12F"/>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137"/>
    <w:rsid w:val="001852AD"/>
    <w:rsid w:val="001854B8"/>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0C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4E6A"/>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933"/>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951"/>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260"/>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4CDA"/>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483B"/>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1BE"/>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32B"/>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376FE"/>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paragraph" w:customStyle="1" w:styleId="CRCoverPage">
    <w:name w:val="CR Cover Page"/>
    <w:link w:val="CRCoverPageChar"/>
    <w:qFormat/>
    <w:rsid w:val="00284E6A"/>
    <w:pPr>
      <w:spacing w:after="120"/>
    </w:pPr>
    <w:rPr>
      <w:rFonts w:ascii="Arial" w:eastAsia="Malgun Gothic" w:hAnsi="Arial"/>
      <w:lang w:eastAsia="ko-KR"/>
    </w:rPr>
  </w:style>
  <w:style w:type="character" w:customStyle="1" w:styleId="CRCoverPageChar">
    <w:name w:val="CR Cover Page Char"/>
    <w:link w:val="CRCoverPage"/>
    <w:qFormat/>
    <w:rsid w:val="00284E6A"/>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4306</TotalTime>
  <Pages>29</Pages>
  <Words>6937</Words>
  <Characters>39547</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1677</cp:revision>
  <cp:lastPrinted>2019-02-25T14:05:00Z</cp:lastPrinted>
  <dcterms:created xsi:type="dcterms:W3CDTF">2021-12-22T15:46:00Z</dcterms:created>
  <dcterms:modified xsi:type="dcterms:W3CDTF">2026-01-17T13:49:00Z</dcterms:modified>
</cp:coreProperties>
</file>